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943BF5" w14:textId="50F27BA9" w:rsidR="001C00CB" w:rsidRDefault="004E6032" w:rsidP="001A52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 xml:space="preserve"> </w:t>
      </w:r>
      <w:r w:rsidR="00A30A40">
        <w:rPr>
          <w:rFonts w:ascii="Angsana New" w:hAnsi="Angsana New"/>
          <w:sz w:val="28"/>
          <w:szCs w:val="28"/>
          <w:cs/>
        </w:rPr>
        <w:tab/>
      </w:r>
      <w:r w:rsidR="00682B63" w:rsidRPr="00EC0020">
        <w:rPr>
          <w:rFonts w:ascii="Angsana New" w:hAnsi="Angsana New"/>
          <w:sz w:val="28"/>
          <w:szCs w:val="28"/>
          <w:cs/>
        </w:rPr>
        <w:t>หมายเหตุประกอบ</w:t>
      </w:r>
      <w:r w:rsidR="00764772">
        <w:rPr>
          <w:rFonts w:ascii="Angsana New" w:hAnsi="Angsana New" w:hint="cs"/>
          <w:sz w:val="28"/>
          <w:szCs w:val="28"/>
          <w:cs/>
        </w:rPr>
        <w:t>ข้อมูลทางการเง</w:t>
      </w:r>
      <w:r w:rsidR="00C01E09">
        <w:rPr>
          <w:rFonts w:ascii="Angsana New" w:hAnsi="Angsana New" w:hint="cs"/>
          <w:sz w:val="28"/>
          <w:szCs w:val="28"/>
          <w:cs/>
        </w:rPr>
        <w:t>ิ</w:t>
      </w:r>
      <w:r w:rsidR="00764772">
        <w:rPr>
          <w:rFonts w:ascii="Angsana New" w:hAnsi="Angsana New" w:hint="cs"/>
          <w:sz w:val="28"/>
          <w:szCs w:val="28"/>
          <w:cs/>
        </w:rPr>
        <w:t>นระหว่างกาล</w:t>
      </w:r>
      <w:r w:rsidR="00682B63" w:rsidRPr="00EC0020">
        <w:rPr>
          <w:rFonts w:ascii="Angsana New" w:hAnsi="Angsana New"/>
          <w:sz w:val="28"/>
          <w:szCs w:val="28"/>
          <w:cs/>
        </w:rPr>
        <w:t>เป็นส่วนหนึ่งของ</w:t>
      </w:r>
      <w:r w:rsidR="00764772">
        <w:rPr>
          <w:rFonts w:ascii="Angsana New" w:hAnsi="Angsana New" w:hint="cs"/>
          <w:sz w:val="28"/>
          <w:szCs w:val="28"/>
          <w:cs/>
        </w:rPr>
        <w:t>ข้อมูลทางการเง</w:t>
      </w:r>
      <w:r w:rsidR="00C01E09">
        <w:rPr>
          <w:rFonts w:ascii="Angsana New" w:hAnsi="Angsana New" w:hint="cs"/>
          <w:sz w:val="28"/>
          <w:szCs w:val="28"/>
          <w:cs/>
        </w:rPr>
        <w:t>ิ</w:t>
      </w:r>
      <w:r w:rsidR="00764772">
        <w:rPr>
          <w:rFonts w:ascii="Angsana New" w:hAnsi="Angsana New" w:hint="cs"/>
          <w:sz w:val="28"/>
          <w:szCs w:val="28"/>
          <w:cs/>
        </w:rPr>
        <w:t>นระหว่างกาล</w:t>
      </w:r>
      <w:r w:rsidR="00682B63" w:rsidRPr="00EC0020">
        <w:rPr>
          <w:rFonts w:ascii="Angsana New" w:hAnsi="Angsana New"/>
          <w:sz w:val="28"/>
          <w:szCs w:val="28"/>
          <w:cs/>
        </w:rPr>
        <w:t>นี้</w:t>
      </w:r>
    </w:p>
    <w:p w14:paraId="503232AF" w14:textId="77777777" w:rsidR="0069739F" w:rsidRPr="00505EB3" w:rsidRDefault="0069739F" w:rsidP="0069739F">
      <w:pPr>
        <w:pStyle w:val="FSNoteNumbered"/>
        <w:numPr>
          <w:ilvl w:val="0"/>
          <w:numId w:val="17"/>
        </w:numPr>
        <w:spacing w:after="0"/>
        <w:ind w:left="547" w:hanging="547"/>
        <w:rPr>
          <w:rFonts w:asciiTheme="majorBidi" w:hAnsiTheme="majorBidi" w:cstheme="majorBidi"/>
          <w:b/>
          <w:bCs/>
          <w:u w:val="none"/>
          <w:cs/>
        </w:rPr>
      </w:pPr>
      <w:r w:rsidRPr="00024623">
        <w:rPr>
          <w:rFonts w:asciiTheme="majorBidi" w:hAnsiTheme="majorBidi" w:cstheme="majorBidi"/>
          <w:b/>
          <w:bCs/>
          <w:u w:val="none"/>
          <w:cs/>
        </w:rPr>
        <w:t>ข้อมูลทั่วไป</w:t>
      </w:r>
    </w:p>
    <w:p w14:paraId="30CF4415" w14:textId="6063FF3E" w:rsidR="0069739F" w:rsidRPr="00CE3BD2" w:rsidRDefault="0069739F" w:rsidP="00A544C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CE3BD2">
        <w:rPr>
          <w:rFonts w:ascii="Angsana New" w:hAnsi="Angsana New"/>
          <w:sz w:val="28"/>
          <w:szCs w:val="28"/>
          <w:cs/>
        </w:rPr>
        <w:t xml:space="preserve">บริษัท ไทยเศรษฐกิจประกันภัย จำกัด (มหาชน) (“บริษัท”) จดทะเบียนเป็นบริษัทจำกัดในประเทศไทยเมื่อวันที่ </w:t>
      </w:r>
      <w:r w:rsidR="00CE3BD2">
        <w:rPr>
          <w:rFonts w:ascii="Angsana New" w:hAnsi="Angsana New"/>
          <w:sz w:val="28"/>
          <w:szCs w:val="28"/>
        </w:rPr>
        <w:t xml:space="preserve">               </w:t>
      </w:r>
      <w:r w:rsidRPr="00CE3BD2">
        <w:rPr>
          <w:rFonts w:ascii="Angsana New" w:hAnsi="Angsana New"/>
          <w:sz w:val="28"/>
          <w:szCs w:val="28"/>
        </w:rPr>
        <w:t>31</w:t>
      </w:r>
      <w:r w:rsidRPr="00CE3BD2">
        <w:rPr>
          <w:rFonts w:ascii="Angsana New" w:hAnsi="Angsana New"/>
          <w:sz w:val="28"/>
          <w:szCs w:val="28"/>
          <w:cs/>
        </w:rPr>
        <w:t xml:space="preserve"> มกราคม </w:t>
      </w:r>
      <w:r w:rsidRPr="00CE3BD2">
        <w:rPr>
          <w:rFonts w:ascii="Angsana New" w:hAnsi="Angsana New"/>
          <w:sz w:val="28"/>
          <w:szCs w:val="28"/>
        </w:rPr>
        <w:t>2485</w:t>
      </w:r>
      <w:r w:rsidRPr="00CE3BD2">
        <w:rPr>
          <w:rFonts w:ascii="Angsana New" w:hAnsi="Angsana New"/>
          <w:sz w:val="28"/>
          <w:szCs w:val="28"/>
          <w:cs/>
        </w:rPr>
        <w:t xml:space="preserve"> บริษัทดำเนินธุรกิจหลักเกี่ยวกับการรับประกันวินาศภัย</w:t>
      </w:r>
      <w:r w:rsidRPr="00CE3BD2">
        <w:rPr>
          <w:rFonts w:ascii="Angsana New" w:hAnsi="Angsana New"/>
          <w:sz w:val="28"/>
          <w:szCs w:val="28"/>
        </w:rPr>
        <w:t xml:space="preserve"> </w:t>
      </w:r>
      <w:r w:rsidRPr="00CE3BD2">
        <w:rPr>
          <w:rFonts w:ascii="Angsana New" w:hAnsi="Angsana New"/>
          <w:sz w:val="28"/>
          <w:szCs w:val="28"/>
          <w:cs/>
        </w:rPr>
        <w:t xml:space="preserve">ที่อยู่จดทะเบียนของบริษัทตั้งอยู่เลขที่ </w:t>
      </w:r>
      <w:r w:rsidRPr="00CE3BD2">
        <w:rPr>
          <w:rFonts w:ascii="Angsana New" w:hAnsi="Angsana New"/>
          <w:sz w:val="28"/>
          <w:szCs w:val="28"/>
        </w:rPr>
        <w:t xml:space="preserve">87 </w:t>
      </w:r>
      <w:r w:rsidR="00F82A59" w:rsidRPr="00CE3BD2">
        <w:rPr>
          <w:rFonts w:ascii="Angsana New" w:hAnsi="Angsana New" w:hint="cs"/>
          <w:sz w:val="28"/>
          <w:szCs w:val="28"/>
          <w:cs/>
        </w:rPr>
        <w:t xml:space="preserve">อาคาร </w:t>
      </w:r>
      <w:r w:rsidRPr="00CE3BD2">
        <w:rPr>
          <w:rFonts w:ascii="Angsana New" w:hAnsi="Angsana New"/>
          <w:sz w:val="28"/>
          <w:szCs w:val="28"/>
          <w:cs/>
        </w:rPr>
        <w:t>เอ็ม</w:t>
      </w:r>
      <w:r w:rsidRPr="00CE3BD2">
        <w:rPr>
          <w:rFonts w:ascii="Angsana New" w:hAnsi="Angsana New"/>
          <w:sz w:val="28"/>
          <w:szCs w:val="28"/>
        </w:rPr>
        <w:t xml:space="preserve">. </w:t>
      </w:r>
      <w:r w:rsidRPr="00CE3BD2">
        <w:rPr>
          <w:rFonts w:ascii="Angsana New" w:hAnsi="Angsana New"/>
          <w:sz w:val="28"/>
          <w:szCs w:val="28"/>
          <w:cs/>
        </w:rPr>
        <w:t xml:space="preserve">ไทย </w:t>
      </w:r>
      <w:r w:rsidRPr="00CE3BD2">
        <w:rPr>
          <w:rFonts w:ascii="Angsana New" w:hAnsi="Angsana New" w:hint="cs"/>
          <w:sz w:val="28"/>
          <w:szCs w:val="28"/>
          <w:cs/>
        </w:rPr>
        <w:t xml:space="preserve">ทาวเวอร์ </w:t>
      </w:r>
      <w:r w:rsidRPr="00CE3BD2">
        <w:rPr>
          <w:rFonts w:ascii="Angsana New" w:hAnsi="Angsana New"/>
          <w:sz w:val="28"/>
          <w:szCs w:val="28"/>
          <w:cs/>
        </w:rPr>
        <w:t>ออล</w:t>
      </w:r>
      <w:r w:rsidRPr="00CE3BD2">
        <w:rPr>
          <w:rFonts w:ascii="Angsana New" w:hAnsi="Angsana New" w:hint="cs"/>
          <w:sz w:val="28"/>
          <w:szCs w:val="28"/>
          <w:cs/>
        </w:rPr>
        <w:t xml:space="preserve"> </w:t>
      </w:r>
      <w:r w:rsidRPr="00CE3BD2">
        <w:rPr>
          <w:rFonts w:ascii="Angsana New" w:hAnsi="Angsana New"/>
          <w:sz w:val="28"/>
          <w:szCs w:val="28"/>
          <w:cs/>
        </w:rPr>
        <w:t>ซีซั่น</w:t>
      </w:r>
      <w:r w:rsidRPr="00CE3BD2">
        <w:rPr>
          <w:rFonts w:ascii="Angsana New" w:hAnsi="Angsana New" w:hint="cs"/>
          <w:sz w:val="28"/>
          <w:szCs w:val="28"/>
          <w:cs/>
        </w:rPr>
        <w:t xml:space="preserve">ส์ </w:t>
      </w:r>
      <w:r w:rsidRPr="00CE3BD2">
        <w:rPr>
          <w:rFonts w:ascii="Angsana New" w:hAnsi="Angsana New"/>
          <w:sz w:val="28"/>
          <w:szCs w:val="28"/>
          <w:cs/>
        </w:rPr>
        <w:t>เพลส ชั้น</w:t>
      </w:r>
      <w:r w:rsidRPr="00CE3BD2">
        <w:rPr>
          <w:rFonts w:ascii="Angsana New" w:hAnsi="Angsana New" w:hint="cs"/>
          <w:sz w:val="28"/>
          <w:szCs w:val="28"/>
          <w:cs/>
        </w:rPr>
        <w:t xml:space="preserve">ที่ </w:t>
      </w:r>
      <w:r w:rsidRPr="00CE3BD2">
        <w:rPr>
          <w:rFonts w:ascii="Angsana New" w:hAnsi="Angsana New"/>
          <w:sz w:val="28"/>
          <w:szCs w:val="28"/>
        </w:rPr>
        <w:t xml:space="preserve">15 </w:t>
      </w:r>
      <w:r w:rsidRPr="00CE3BD2">
        <w:rPr>
          <w:rFonts w:ascii="Angsana New" w:hAnsi="Angsana New" w:hint="cs"/>
          <w:sz w:val="28"/>
          <w:szCs w:val="28"/>
          <w:cs/>
        </w:rPr>
        <w:t>ห้องเลข</w:t>
      </w:r>
      <w:r w:rsidRPr="00CE3BD2">
        <w:rPr>
          <w:rFonts w:ascii="Angsana New" w:hAnsi="Angsana New"/>
          <w:sz w:val="28"/>
          <w:szCs w:val="28"/>
          <w:cs/>
        </w:rPr>
        <w:t xml:space="preserve">ที่ </w:t>
      </w:r>
      <w:r w:rsidRPr="00CE3BD2">
        <w:rPr>
          <w:rFonts w:ascii="Angsana New" w:hAnsi="Angsana New"/>
          <w:sz w:val="28"/>
          <w:szCs w:val="28"/>
        </w:rPr>
        <w:t>1</w:t>
      </w:r>
      <w:r w:rsidRPr="00CE3BD2">
        <w:rPr>
          <w:rFonts w:ascii="Angsana New" w:hAnsi="Angsana New" w:hint="cs"/>
          <w:sz w:val="28"/>
          <w:szCs w:val="28"/>
          <w:cs/>
        </w:rPr>
        <w:t xml:space="preserve"> และ </w:t>
      </w:r>
      <w:r w:rsidRPr="00CE3BD2">
        <w:rPr>
          <w:rFonts w:ascii="Angsana New" w:hAnsi="Angsana New"/>
          <w:sz w:val="28"/>
          <w:szCs w:val="28"/>
        </w:rPr>
        <w:t xml:space="preserve">4-6 </w:t>
      </w:r>
      <w:r w:rsidRPr="00CE3BD2">
        <w:rPr>
          <w:rFonts w:ascii="Angsana New" w:hAnsi="Angsana New"/>
          <w:sz w:val="28"/>
          <w:szCs w:val="28"/>
          <w:cs/>
        </w:rPr>
        <w:t>ถนนวิทย</w:t>
      </w:r>
      <w:r w:rsidRPr="00CE3BD2">
        <w:rPr>
          <w:rFonts w:ascii="Angsana New" w:hAnsi="Angsana New" w:hint="cs"/>
          <w:sz w:val="28"/>
          <w:szCs w:val="28"/>
          <w:cs/>
        </w:rPr>
        <w:t>ุ</w:t>
      </w:r>
      <w:r w:rsidRPr="00CE3BD2">
        <w:rPr>
          <w:rFonts w:ascii="Angsana New" w:hAnsi="Angsana New"/>
          <w:sz w:val="28"/>
          <w:szCs w:val="28"/>
        </w:rPr>
        <w:t xml:space="preserve"> </w:t>
      </w:r>
      <w:r w:rsidRPr="00CE3BD2">
        <w:rPr>
          <w:rFonts w:ascii="Angsana New" w:hAnsi="Angsana New"/>
          <w:sz w:val="28"/>
          <w:szCs w:val="28"/>
          <w:cs/>
        </w:rPr>
        <w:t>แขวงลุมพินี เขตปทุมวัน กรุงเทพมหานคร ประเทศไท</w:t>
      </w:r>
      <w:r w:rsidRPr="00CE3BD2">
        <w:rPr>
          <w:rFonts w:ascii="Angsana New" w:hAnsi="Angsana New" w:hint="cs"/>
          <w:sz w:val="28"/>
          <w:szCs w:val="28"/>
          <w:cs/>
        </w:rPr>
        <w:t>ย</w:t>
      </w:r>
    </w:p>
    <w:p w14:paraId="17AFF186" w14:textId="3BB9DC24" w:rsidR="0069739F" w:rsidRPr="00F31A75" w:rsidRDefault="00F31A75" w:rsidP="00F31A75">
      <w:pPr>
        <w:pStyle w:val="FSNoteNumbered"/>
        <w:numPr>
          <w:ilvl w:val="0"/>
          <w:numId w:val="0"/>
        </w:numPr>
        <w:spacing w:before="120" w:after="120"/>
        <w:ind w:left="360" w:hanging="360"/>
        <w:rPr>
          <w:b/>
          <w:bCs/>
          <w:u w:val="none"/>
          <w:cs/>
          <w:lang w:val="en-US"/>
        </w:rPr>
      </w:pPr>
      <w:r w:rsidRPr="00145FE3">
        <w:rPr>
          <w:b/>
          <w:bCs/>
          <w:u w:val="none"/>
          <w:lang w:val="en-US"/>
        </w:rPr>
        <w:t>1.1</w:t>
      </w:r>
      <w:r w:rsidRPr="00145FE3">
        <w:rPr>
          <w:b/>
          <w:bCs/>
          <w:u w:val="none"/>
          <w:cs/>
        </w:rPr>
        <w:t xml:space="preserve"> </w:t>
      </w:r>
      <w:r w:rsidRPr="00145FE3">
        <w:rPr>
          <w:rFonts w:hint="cs"/>
          <w:b/>
          <w:bCs/>
          <w:u w:val="none"/>
          <w:cs/>
        </w:rPr>
        <w:t xml:space="preserve">      </w:t>
      </w:r>
      <w:bookmarkStart w:id="0" w:name="_Hlk24232674"/>
      <w:r w:rsidR="001C4F95">
        <w:rPr>
          <w:rFonts w:hint="cs"/>
          <w:b/>
          <w:bCs/>
          <w:u w:val="none"/>
          <w:cs/>
          <w:lang w:val="en-US"/>
        </w:rPr>
        <w:t>ข้อมูลอื่น</w:t>
      </w:r>
    </w:p>
    <w:bookmarkEnd w:id="0"/>
    <w:p w14:paraId="669A86A6" w14:textId="5FCA8035" w:rsidR="00692C93" w:rsidRPr="005F2DD4" w:rsidRDefault="0069739F" w:rsidP="00692C93">
      <w:pPr>
        <w:spacing w:before="120" w:after="120"/>
        <w:ind w:left="547"/>
        <w:jc w:val="thaiDistribute"/>
        <w:rPr>
          <w:rFonts w:ascii="Angsana New" w:hAnsi="Angsana New"/>
          <w:sz w:val="28"/>
          <w:szCs w:val="28"/>
        </w:rPr>
      </w:pPr>
      <w:r w:rsidRPr="005F2DD4">
        <w:rPr>
          <w:rFonts w:ascii="Angsana New" w:hAnsi="Angsana New"/>
          <w:spacing w:val="-5"/>
          <w:sz w:val="28"/>
          <w:szCs w:val="28"/>
          <w:cs/>
        </w:rPr>
        <w:t xml:space="preserve">บริษัทมีผลขาดทุนสะสม ณ </w:t>
      </w:r>
      <w:r w:rsidRPr="005F2DD4">
        <w:rPr>
          <w:rFonts w:ascii="Angsana New" w:hAnsi="Angsana New" w:hint="cs"/>
          <w:spacing w:val="-5"/>
          <w:sz w:val="28"/>
          <w:szCs w:val="28"/>
          <w:cs/>
        </w:rPr>
        <w:t>วันที่</w:t>
      </w:r>
      <w:r w:rsidRPr="005F2DD4">
        <w:rPr>
          <w:rFonts w:ascii="Angsana New" w:hAnsi="Angsana New"/>
          <w:spacing w:val="-5"/>
          <w:sz w:val="28"/>
          <w:szCs w:val="28"/>
        </w:rPr>
        <w:t xml:space="preserve"> </w:t>
      </w:r>
      <w:bookmarkStart w:id="1" w:name="_Hlk111042119"/>
      <w:r w:rsidR="00A57D9C" w:rsidRPr="005F2DD4">
        <w:rPr>
          <w:rFonts w:ascii="Angsana New" w:hAnsi="Angsana New"/>
          <w:spacing w:val="-5"/>
          <w:sz w:val="28"/>
          <w:szCs w:val="28"/>
        </w:rPr>
        <w:t>30</w:t>
      </w:r>
      <w:r w:rsidR="002910AC" w:rsidRPr="005F2DD4">
        <w:rPr>
          <w:rFonts w:ascii="Angsana New" w:hAnsi="Angsana New"/>
          <w:spacing w:val="-5"/>
          <w:sz w:val="28"/>
          <w:szCs w:val="28"/>
        </w:rPr>
        <w:t xml:space="preserve"> </w:t>
      </w:r>
      <w:r w:rsidR="006B2979" w:rsidRPr="005F2DD4">
        <w:rPr>
          <w:rFonts w:ascii="Angsana New" w:hAnsi="Angsana New" w:hint="cs"/>
          <w:spacing w:val="-5"/>
          <w:sz w:val="28"/>
          <w:szCs w:val="28"/>
          <w:cs/>
        </w:rPr>
        <w:t>กันย</w:t>
      </w:r>
      <w:r w:rsidR="00A57D9C" w:rsidRPr="005F2DD4">
        <w:rPr>
          <w:rFonts w:ascii="Angsana New" w:hAnsi="Angsana New" w:hint="cs"/>
          <w:spacing w:val="-5"/>
          <w:sz w:val="28"/>
          <w:szCs w:val="28"/>
          <w:cs/>
        </w:rPr>
        <w:t>ายน</w:t>
      </w:r>
      <w:bookmarkEnd w:id="1"/>
      <w:r w:rsidR="002910AC" w:rsidRPr="005F2DD4">
        <w:rPr>
          <w:rFonts w:ascii="Angsana New" w:hAnsi="Angsana New" w:hint="cs"/>
          <w:spacing w:val="-5"/>
          <w:sz w:val="28"/>
          <w:szCs w:val="28"/>
          <w:cs/>
        </w:rPr>
        <w:t xml:space="preserve"> </w:t>
      </w:r>
      <w:r w:rsidR="00A57D9C" w:rsidRPr="005F2DD4">
        <w:rPr>
          <w:rFonts w:ascii="Angsana New" w:hAnsi="Angsana New"/>
          <w:spacing w:val="-5"/>
          <w:sz w:val="28"/>
          <w:szCs w:val="28"/>
        </w:rPr>
        <w:t>2565</w:t>
      </w:r>
      <w:r w:rsidRPr="005F2DD4">
        <w:rPr>
          <w:rFonts w:ascii="Angsana New" w:hAnsi="Angsana New" w:hint="cs"/>
          <w:spacing w:val="-5"/>
          <w:sz w:val="28"/>
          <w:szCs w:val="28"/>
          <w:cs/>
        </w:rPr>
        <w:t xml:space="preserve"> และวันที่ </w:t>
      </w:r>
      <w:r w:rsidRPr="005F2DD4">
        <w:rPr>
          <w:rFonts w:ascii="Angsana New" w:hAnsi="Angsana New"/>
          <w:spacing w:val="-5"/>
          <w:sz w:val="28"/>
          <w:szCs w:val="28"/>
        </w:rPr>
        <w:t>31</w:t>
      </w:r>
      <w:r w:rsidRPr="005F2DD4">
        <w:rPr>
          <w:rFonts w:ascii="Angsana New" w:hAnsi="Angsana New"/>
          <w:spacing w:val="-5"/>
          <w:sz w:val="28"/>
          <w:szCs w:val="28"/>
          <w:cs/>
        </w:rPr>
        <w:t xml:space="preserve"> ธันวาคม </w:t>
      </w:r>
      <w:r w:rsidRPr="005F2DD4">
        <w:rPr>
          <w:rFonts w:ascii="Angsana New" w:hAnsi="Angsana New"/>
          <w:spacing w:val="-5"/>
          <w:sz w:val="28"/>
          <w:szCs w:val="28"/>
        </w:rPr>
        <w:t>256</w:t>
      </w:r>
      <w:r w:rsidR="002B2756" w:rsidRPr="005F2DD4">
        <w:rPr>
          <w:rFonts w:ascii="Angsana New" w:hAnsi="Angsana New"/>
          <w:spacing w:val="-5"/>
          <w:sz w:val="28"/>
          <w:szCs w:val="28"/>
        </w:rPr>
        <w:t>4</w:t>
      </w:r>
      <w:r w:rsidRPr="005F2DD4">
        <w:rPr>
          <w:rFonts w:ascii="Angsana New" w:hAnsi="Angsana New"/>
          <w:spacing w:val="-5"/>
          <w:sz w:val="28"/>
          <w:szCs w:val="28"/>
        </w:rPr>
        <w:t xml:space="preserve"> </w:t>
      </w:r>
      <w:r w:rsidRPr="005F2DD4">
        <w:rPr>
          <w:rFonts w:ascii="Angsana New" w:hAnsi="Angsana New"/>
          <w:spacing w:val="-5"/>
          <w:sz w:val="28"/>
          <w:szCs w:val="28"/>
          <w:cs/>
        </w:rPr>
        <w:t>จำนวน</w:t>
      </w:r>
      <w:bookmarkStart w:id="2" w:name="_Hlk102513270"/>
      <w:r w:rsidR="00057D2D" w:rsidRPr="005F2DD4">
        <w:rPr>
          <w:rFonts w:ascii="Angsana New" w:hAnsi="Angsana New"/>
          <w:spacing w:val="-5"/>
          <w:sz w:val="28"/>
          <w:szCs w:val="28"/>
        </w:rPr>
        <w:t xml:space="preserve"> </w:t>
      </w:r>
      <w:bookmarkEnd w:id="2"/>
      <w:r w:rsidR="00C62E51">
        <w:rPr>
          <w:rFonts w:ascii="Angsana New" w:hAnsi="Angsana New"/>
          <w:spacing w:val="-5"/>
          <w:sz w:val="28"/>
          <w:szCs w:val="28"/>
        </w:rPr>
        <w:t>712.2</w:t>
      </w:r>
      <w:r w:rsidR="001568FF" w:rsidRPr="005F2DD4">
        <w:rPr>
          <w:rFonts w:ascii="Angsana New" w:hAnsi="Angsana New"/>
          <w:spacing w:val="-5"/>
          <w:sz w:val="28"/>
          <w:szCs w:val="28"/>
        </w:rPr>
        <w:t xml:space="preserve"> </w:t>
      </w:r>
      <w:r w:rsidRPr="005F2DD4">
        <w:rPr>
          <w:rFonts w:ascii="Angsana New" w:hAnsi="Angsana New"/>
          <w:spacing w:val="-5"/>
          <w:sz w:val="28"/>
          <w:szCs w:val="28"/>
          <w:cs/>
        </w:rPr>
        <w:t>ล้านบาท และ</w:t>
      </w:r>
      <w:r w:rsidR="000469F0">
        <w:rPr>
          <w:rFonts w:ascii="Angsana New" w:hAnsi="Angsana New" w:hint="cs"/>
          <w:spacing w:val="-5"/>
          <w:sz w:val="28"/>
          <w:szCs w:val="28"/>
          <w:cs/>
        </w:rPr>
        <w:t>จำนวน</w:t>
      </w:r>
      <w:r w:rsidR="002910AC" w:rsidRPr="005F2DD4">
        <w:rPr>
          <w:rFonts w:ascii="Angsana New" w:hAnsi="Angsana New"/>
          <w:spacing w:val="-5"/>
          <w:sz w:val="28"/>
          <w:szCs w:val="28"/>
        </w:rPr>
        <w:t xml:space="preserve"> </w:t>
      </w:r>
      <w:r w:rsidR="00C957AC" w:rsidRPr="005F2DD4">
        <w:rPr>
          <w:rFonts w:ascii="Angsana New" w:hAnsi="Angsana New"/>
          <w:spacing w:val="-5"/>
          <w:sz w:val="28"/>
          <w:szCs w:val="28"/>
        </w:rPr>
        <w:t xml:space="preserve">688.1 </w:t>
      </w:r>
      <w:r w:rsidR="00AA6E2B">
        <w:rPr>
          <w:rFonts w:ascii="Angsana New" w:hAnsi="Angsana New"/>
          <w:spacing w:val="-5"/>
          <w:sz w:val="28"/>
          <w:szCs w:val="28"/>
        </w:rPr>
        <w:t xml:space="preserve">   </w:t>
      </w:r>
      <w:r w:rsidRPr="005F2DD4">
        <w:rPr>
          <w:rFonts w:ascii="Angsana New" w:hAnsi="Angsana New"/>
          <w:spacing w:val="-5"/>
          <w:sz w:val="28"/>
          <w:szCs w:val="28"/>
          <w:cs/>
        </w:rPr>
        <w:t>ล้าน</w:t>
      </w:r>
      <w:r w:rsidRPr="005F2DD4">
        <w:rPr>
          <w:rFonts w:ascii="Angsana New" w:hAnsi="Angsana New"/>
          <w:sz w:val="28"/>
          <w:szCs w:val="28"/>
          <w:cs/>
        </w:rPr>
        <w:t xml:space="preserve">บาท </w:t>
      </w:r>
      <w:r w:rsidRPr="005F2DD4">
        <w:rPr>
          <w:rFonts w:ascii="Angsana New" w:hAnsi="Angsana New"/>
          <w:spacing w:val="6"/>
          <w:sz w:val="28"/>
          <w:szCs w:val="28"/>
          <w:cs/>
        </w:rPr>
        <w:t>ตามลำดับ</w:t>
      </w:r>
      <w:r w:rsidR="00222F4A">
        <w:rPr>
          <w:rFonts w:ascii="Angsana New" w:hAnsi="Angsana New" w:hint="cs"/>
          <w:spacing w:val="6"/>
          <w:sz w:val="28"/>
          <w:szCs w:val="28"/>
          <w:cs/>
        </w:rPr>
        <w:t xml:space="preserve"> </w:t>
      </w:r>
      <w:r w:rsidR="00424DBF" w:rsidRPr="005F2DD4">
        <w:rPr>
          <w:rFonts w:ascii="Angsana New" w:hAnsi="Angsana New" w:hint="cs"/>
          <w:spacing w:val="6"/>
          <w:sz w:val="28"/>
          <w:szCs w:val="28"/>
          <w:cs/>
        </w:rPr>
        <w:t>นอกจากนี้</w:t>
      </w:r>
      <w:r w:rsidR="0011011C" w:rsidRPr="005F2DD4">
        <w:rPr>
          <w:rFonts w:ascii="Angsana New" w:hAnsi="Angsana New"/>
          <w:spacing w:val="6"/>
          <w:sz w:val="28"/>
          <w:szCs w:val="28"/>
          <w:cs/>
        </w:rPr>
        <w:t>ตลาดหลักทรัพย์แห่งประเทศไทยขึ้นเครื่องหมาย</w:t>
      </w:r>
      <w:r w:rsidR="0011011C" w:rsidRPr="005F2DD4">
        <w:rPr>
          <w:rFonts w:ascii="Angsana New" w:hAnsi="Angsana New"/>
          <w:sz w:val="28"/>
          <w:szCs w:val="28"/>
          <w:cs/>
        </w:rPr>
        <w:t xml:space="preserve"> </w:t>
      </w:r>
      <w:r w:rsidR="0011011C" w:rsidRPr="005F2DD4">
        <w:rPr>
          <w:rFonts w:ascii="Angsana New" w:hAnsi="Angsana New"/>
          <w:spacing w:val="4"/>
          <w:sz w:val="28"/>
          <w:szCs w:val="28"/>
        </w:rPr>
        <w:t xml:space="preserve">C-caution </w:t>
      </w:r>
      <w:r w:rsidR="0011011C" w:rsidRPr="005F2DD4">
        <w:rPr>
          <w:rFonts w:ascii="Angsana New" w:hAnsi="Angsana New"/>
          <w:spacing w:val="4"/>
          <w:sz w:val="28"/>
          <w:szCs w:val="28"/>
          <w:cs/>
        </w:rPr>
        <w:t xml:space="preserve">บนหลักทรัพย์ของบริษัทตั้งแต่ไตรมาส </w:t>
      </w:r>
      <w:r w:rsidR="0011011C" w:rsidRPr="005F2DD4">
        <w:rPr>
          <w:rFonts w:ascii="Angsana New" w:hAnsi="Angsana New"/>
          <w:spacing w:val="4"/>
          <w:sz w:val="28"/>
          <w:szCs w:val="28"/>
        </w:rPr>
        <w:t>2</w:t>
      </w:r>
      <w:r w:rsidR="0011011C" w:rsidRPr="005F2DD4">
        <w:rPr>
          <w:rFonts w:ascii="Angsana New" w:hAnsi="Angsana New"/>
          <w:spacing w:val="4"/>
          <w:sz w:val="28"/>
          <w:szCs w:val="28"/>
          <w:cs/>
        </w:rPr>
        <w:t xml:space="preserve"> ปี </w:t>
      </w:r>
      <w:r w:rsidR="0011011C" w:rsidRPr="005F2DD4">
        <w:rPr>
          <w:rFonts w:ascii="Angsana New" w:hAnsi="Angsana New"/>
          <w:spacing w:val="4"/>
          <w:sz w:val="28"/>
          <w:szCs w:val="28"/>
        </w:rPr>
        <w:t>2563</w:t>
      </w:r>
      <w:r w:rsidR="0011011C" w:rsidRPr="005F2DD4">
        <w:rPr>
          <w:rFonts w:ascii="Angsana New" w:hAnsi="Angsana New"/>
          <w:spacing w:val="4"/>
          <w:sz w:val="28"/>
          <w:szCs w:val="28"/>
          <w:cs/>
        </w:rPr>
        <w:t xml:space="preserve"> อันเนื่องมาจากการที่บริษัทมีส่วนของผู้ถือหุ้นน้อยกว่าร้อย</w:t>
      </w:r>
      <w:r w:rsidR="0011011C" w:rsidRPr="005F2DD4">
        <w:rPr>
          <w:rFonts w:ascii="Angsana New" w:hAnsi="Angsana New"/>
          <w:sz w:val="28"/>
          <w:szCs w:val="28"/>
          <w:cs/>
        </w:rPr>
        <w:t xml:space="preserve">ละ </w:t>
      </w:r>
      <w:r w:rsidR="0011011C" w:rsidRPr="005F2DD4">
        <w:rPr>
          <w:rFonts w:ascii="Angsana New" w:hAnsi="Angsana New"/>
          <w:sz w:val="28"/>
          <w:szCs w:val="28"/>
        </w:rPr>
        <w:t>50</w:t>
      </w:r>
      <w:r w:rsidR="0011011C" w:rsidRPr="005F2DD4">
        <w:rPr>
          <w:rFonts w:ascii="Angsana New" w:hAnsi="Angsana New"/>
          <w:sz w:val="28"/>
          <w:szCs w:val="28"/>
          <w:cs/>
        </w:rPr>
        <w:t xml:space="preserve"> ของทุนชำระแล้ว </w:t>
      </w:r>
      <w:r w:rsidR="00500C7F" w:rsidRPr="005F2DD4">
        <w:rPr>
          <w:rFonts w:ascii="Angsana New" w:hAnsi="Angsana New"/>
          <w:sz w:val="28"/>
          <w:szCs w:val="28"/>
          <w:cs/>
        </w:rPr>
        <w:t>ปัจจัยนี้อาจแสดง</w:t>
      </w:r>
      <w:r w:rsidR="00424DBF" w:rsidRPr="005F2DD4">
        <w:rPr>
          <w:rFonts w:ascii="Angsana New" w:hAnsi="Angsana New" w:hint="cs"/>
          <w:sz w:val="28"/>
          <w:szCs w:val="28"/>
          <w:cs/>
        </w:rPr>
        <w:t>ให้เห็น</w:t>
      </w:r>
      <w:r w:rsidR="00500C7F" w:rsidRPr="005F2DD4">
        <w:rPr>
          <w:rFonts w:ascii="Angsana New" w:hAnsi="Angsana New"/>
          <w:sz w:val="28"/>
          <w:szCs w:val="28"/>
          <w:cs/>
        </w:rPr>
        <w:t>ว่ามีความไม่แน่นอนเกี่ยวกับความ</w:t>
      </w:r>
      <w:r w:rsidR="00274AC7" w:rsidRPr="005F2DD4">
        <w:rPr>
          <w:rFonts w:ascii="Angsana New" w:hAnsi="Angsana New" w:hint="cs"/>
          <w:sz w:val="28"/>
          <w:szCs w:val="28"/>
          <w:cs/>
        </w:rPr>
        <w:t>สามารถ</w:t>
      </w:r>
      <w:r w:rsidR="00500C7F" w:rsidRPr="005F2DD4">
        <w:rPr>
          <w:rFonts w:ascii="Angsana New" w:hAnsi="Angsana New"/>
          <w:sz w:val="28"/>
          <w:szCs w:val="28"/>
          <w:cs/>
        </w:rPr>
        <w:t>ในการดำเนินงานต่อเนื่องของบริษัท อย่างไรก็ตาม บริษัทได้มีความพยายามดำเนินการแก้ไขปัญหาดังกล่าวอย่างต่อเนื่องโดยการขยายผลิตภัณฑ์ในส่วนของเบี้ยประกันภัยรับของ</w:t>
      </w:r>
      <w:r w:rsidR="003C3FF3" w:rsidRPr="005F2DD4">
        <w:rPr>
          <w:rFonts w:ascii="Angsana New" w:hAnsi="Angsana New" w:hint="cs"/>
          <w:sz w:val="28"/>
          <w:szCs w:val="28"/>
          <w:cs/>
        </w:rPr>
        <w:t>กรมธรรม์วินาศภัยอื่น</w:t>
      </w:r>
      <w:r w:rsidR="00274AC7" w:rsidRPr="005F2DD4">
        <w:rPr>
          <w:rFonts w:ascii="Angsana New" w:hAnsi="Angsana New" w:hint="cs"/>
          <w:sz w:val="28"/>
          <w:szCs w:val="28"/>
          <w:cs/>
        </w:rPr>
        <w:t xml:space="preserve"> </w:t>
      </w:r>
      <w:r w:rsidR="00500C7F" w:rsidRPr="005F2DD4">
        <w:rPr>
          <w:rFonts w:ascii="Angsana New" w:hAnsi="Angsana New"/>
          <w:sz w:val="28"/>
          <w:szCs w:val="28"/>
          <w:cs/>
        </w:rPr>
        <w:t>โดยเฉพาะอย่างยิ่งงานประกันภัยประเภทเบ็ดเตล็ดอื่น นอกจากนี้ บริษัทยังมีการเพิ่มจำนวนตัวแทนและบริหารค่าใช้จ่ายในส่วนงานต่าง ๆ ให้มีประสิทธิภาพมากขึ้น ดังนั้น ผู้บริหารของบริษัทพิจารณาว่าการจัดทำข้อมูลทางการเงินระหว่างกาลสำหรับงวดสามเดือน</w:t>
      </w:r>
      <w:r w:rsidR="006141E2" w:rsidRPr="005F2DD4">
        <w:rPr>
          <w:rFonts w:ascii="Angsana New" w:hAnsi="Angsana New" w:hint="cs"/>
          <w:sz w:val="28"/>
          <w:szCs w:val="28"/>
          <w:cs/>
        </w:rPr>
        <w:t>และ</w:t>
      </w:r>
      <w:r w:rsidR="006B2979" w:rsidRPr="005F2DD4">
        <w:rPr>
          <w:rFonts w:ascii="Angsana New" w:hAnsi="Angsana New" w:hint="cs"/>
          <w:sz w:val="28"/>
          <w:szCs w:val="28"/>
          <w:cs/>
        </w:rPr>
        <w:t>เก้า</w:t>
      </w:r>
      <w:r w:rsidR="006141E2" w:rsidRPr="005F2DD4">
        <w:rPr>
          <w:rFonts w:ascii="Angsana New" w:hAnsi="Angsana New" w:hint="cs"/>
          <w:sz w:val="28"/>
          <w:szCs w:val="28"/>
          <w:cs/>
        </w:rPr>
        <w:t>เดือน</w:t>
      </w:r>
      <w:r w:rsidR="00500C7F" w:rsidRPr="005F2DD4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6B2979" w:rsidRPr="005F2DD4">
        <w:rPr>
          <w:rFonts w:ascii="Angsana New" w:hAnsi="Angsana New"/>
          <w:sz w:val="28"/>
          <w:szCs w:val="28"/>
        </w:rPr>
        <w:t xml:space="preserve">30 </w:t>
      </w:r>
      <w:r w:rsidR="006B2979" w:rsidRPr="005F2DD4">
        <w:rPr>
          <w:rFonts w:ascii="Angsana New" w:hAnsi="Angsana New"/>
          <w:sz w:val="28"/>
          <w:szCs w:val="28"/>
          <w:cs/>
        </w:rPr>
        <w:t>กันยายน</w:t>
      </w:r>
      <w:r w:rsidR="00500C7F" w:rsidRPr="005F2DD4">
        <w:rPr>
          <w:rFonts w:ascii="Angsana New" w:hAnsi="Angsana New"/>
          <w:sz w:val="28"/>
          <w:szCs w:val="28"/>
          <w:cs/>
        </w:rPr>
        <w:t xml:space="preserve"> </w:t>
      </w:r>
      <w:r w:rsidR="000224FA" w:rsidRPr="005F2DD4">
        <w:rPr>
          <w:rFonts w:ascii="Angsana New" w:hAnsi="Angsana New"/>
          <w:sz w:val="28"/>
          <w:szCs w:val="28"/>
        </w:rPr>
        <w:t>2565</w:t>
      </w:r>
      <w:r w:rsidR="00500C7F" w:rsidRPr="005F2DD4">
        <w:rPr>
          <w:rFonts w:ascii="Angsana New" w:hAnsi="Angsana New"/>
          <w:sz w:val="28"/>
          <w:szCs w:val="28"/>
          <w:cs/>
        </w:rPr>
        <w:t xml:space="preserve"> ของบริษัทตามข้อสมมติฐานทางบัญชีว่ากิจการจะดำเนินงานอย่างต่อเนื่องเป็นการถูกต้องและเหมาะสมแล้ว ดังนั้น ข้อมูลทางการเงินระหว่างกาลจึงไม่ได้รวมรายการปรับปรุงเกี่ยวกับมูลค่าที่คาดว่าจะได้รับคืนของสินทรัพย์หรือจำนวนเงินที่จะต้องจ่ายคืนของหนี้สิน ซึ่งอาจจำเป็นถ้าบริษัทไม่สามารถดำเนินงานต่อเนื่องไปได้</w:t>
      </w:r>
    </w:p>
    <w:p w14:paraId="253941D1" w14:textId="0CCC653F" w:rsidR="00C416DC" w:rsidRDefault="00C416DC" w:rsidP="00692C93">
      <w:pPr>
        <w:spacing w:before="120" w:after="120"/>
        <w:ind w:left="547"/>
        <w:jc w:val="thaiDistribute"/>
        <w:rPr>
          <w:rFonts w:ascii="Angsana New" w:hAnsi="Angsana New"/>
          <w:sz w:val="28"/>
          <w:szCs w:val="28"/>
        </w:rPr>
      </w:pPr>
      <w:r w:rsidRPr="005F2DD4">
        <w:rPr>
          <w:rFonts w:ascii="Angsana New" w:hAnsi="Angsana New"/>
          <w:sz w:val="28"/>
          <w:szCs w:val="28"/>
          <w:cs/>
        </w:rPr>
        <w:t xml:space="preserve">นอกจากนี้ ณ วันที่ </w:t>
      </w:r>
      <w:r w:rsidR="00A80558" w:rsidRPr="005F2DD4">
        <w:rPr>
          <w:rFonts w:ascii="Angsana New" w:hAnsi="Angsana New"/>
          <w:spacing w:val="-5"/>
          <w:sz w:val="28"/>
          <w:szCs w:val="28"/>
        </w:rPr>
        <w:t xml:space="preserve">30 </w:t>
      </w:r>
      <w:r w:rsidR="00A80558" w:rsidRPr="005F2DD4">
        <w:rPr>
          <w:rFonts w:ascii="Angsana New" w:hAnsi="Angsana New"/>
          <w:spacing w:val="-5"/>
          <w:sz w:val="28"/>
          <w:szCs w:val="28"/>
          <w:cs/>
        </w:rPr>
        <w:t>กันยายน</w:t>
      </w:r>
      <w:r w:rsidR="00A57D9C" w:rsidRPr="005F2DD4">
        <w:rPr>
          <w:rFonts w:ascii="Angsana New" w:hAnsi="Angsana New" w:hint="cs"/>
          <w:spacing w:val="-5"/>
          <w:sz w:val="28"/>
          <w:szCs w:val="28"/>
          <w:cs/>
        </w:rPr>
        <w:t xml:space="preserve"> </w:t>
      </w:r>
      <w:r w:rsidR="00A57D9C" w:rsidRPr="005F2DD4">
        <w:rPr>
          <w:rFonts w:ascii="Angsana New" w:hAnsi="Angsana New"/>
          <w:spacing w:val="-5"/>
          <w:sz w:val="28"/>
          <w:szCs w:val="28"/>
        </w:rPr>
        <w:t>2565</w:t>
      </w:r>
      <w:r w:rsidR="00A57D9C" w:rsidRPr="005F2DD4">
        <w:rPr>
          <w:rFonts w:ascii="Angsana New" w:hAnsi="Angsana New" w:hint="cs"/>
          <w:spacing w:val="-5"/>
          <w:sz w:val="28"/>
          <w:szCs w:val="28"/>
          <w:cs/>
        </w:rPr>
        <w:t xml:space="preserve"> </w:t>
      </w:r>
      <w:r w:rsidRPr="005F2DD4">
        <w:rPr>
          <w:rFonts w:ascii="Angsana New" w:hAnsi="Angsana New"/>
          <w:sz w:val="28"/>
          <w:szCs w:val="28"/>
          <w:cs/>
        </w:rPr>
        <w:t>บริษัทมียอดคงเหลือของสินทรัพย์ภาษีเงินได้รอการตัดบัญชีที่รับรู้เป็นสินทรัพย์ในงบแสดงฐานะการเงินจำนวน</w:t>
      </w:r>
      <w:r w:rsidR="005C707D" w:rsidRPr="005F2DD4">
        <w:rPr>
          <w:rFonts w:ascii="Angsana New" w:hAnsi="Angsana New"/>
          <w:sz w:val="28"/>
          <w:szCs w:val="28"/>
        </w:rPr>
        <w:t xml:space="preserve"> </w:t>
      </w:r>
      <w:r w:rsidR="00C62E51">
        <w:rPr>
          <w:rFonts w:ascii="Angsana New" w:hAnsi="Angsana New"/>
          <w:sz w:val="28"/>
          <w:szCs w:val="28"/>
        </w:rPr>
        <w:t>61.3</w:t>
      </w:r>
      <w:r w:rsidR="00034CD7" w:rsidRPr="005F2DD4">
        <w:rPr>
          <w:rFonts w:ascii="Angsana New" w:hAnsi="Angsana New"/>
          <w:sz w:val="28"/>
          <w:szCs w:val="28"/>
        </w:rPr>
        <w:t xml:space="preserve"> </w:t>
      </w:r>
      <w:r w:rsidRPr="005F2DD4">
        <w:rPr>
          <w:rFonts w:ascii="Angsana New" w:hAnsi="Angsana New"/>
          <w:sz w:val="28"/>
          <w:szCs w:val="28"/>
          <w:cs/>
        </w:rPr>
        <w:t xml:space="preserve">ล้านบาท </w:t>
      </w:r>
      <w:bookmarkStart w:id="3" w:name="_Hlk118751774"/>
      <w:r w:rsidR="001D78AB">
        <w:rPr>
          <w:rFonts w:ascii="Angsana New" w:hAnsi="Angsana New"/>
          <w:sz w:val="28"/>
          <w:szCs w:val="28"/>
        </w:rPr>
        <w:t xml:space="preserve">(31 </w:t>
      </w:r>
      <w:r w:rsidR="001D78AB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1D78AB">
        <w:rPr>
          <w:rFonts w:ascii="Angsana New" w:hAnsi="Angsana New"/>
          <w:sz w:val="28"/>
          <w:szCs w:val="28"/>
        </w:rPr>
        <w:t>2564 : 75</w:t>
      </w:r>
      <w:r w:rsidR="00456204">
        <w:rPr>
          <w:rFonts w:ascii="Angsana New" w:hAnsi="Angsana New"/>
          <w:sz w:val="28"/>
          <w:szCs w:val="28"/>
        </w:rPr>
        <w:t>.0</w:t>
      </w:r>
      <w:r w:rsidR="001D78AB">
        <w:rPr>
          <w:rFonts w:ascii="Angsana New" w:hAnsi="Angsana New"/>
          <w:sz w:val="28"/>
          <w:szCs w:val="28"/>
        </w:rPr>
        <w:t xml:space="preserve"> </w:t>
      </w:r>
      <w:r w:rsidR="001D78AB">
        <w:rPr>
          <w:rFonts w:ascii="Angsana New" w:hAnsi="Angsana New" w:hint="cs"/>
          <w:sz w:val="28"/>
          <w:szCs w:val="28"/>
          <w:cs/>
        </w:rPr>
        <w:t>ล้านบาท</w:t>
      </w:r>
      <w:r w:rsidR="001D78AB">
        <w:rPr>
          <w:rFonts w:ascii="Angsana New" w:hAnsi="Angsana New"/>
          <w:sz w:val="28"/>
          <w:szCs w:val="28"/>
        </w:rPr>
        <w:t xml:space="preserve">) </w:t>
      </w:r>
      <w:bookmarkEnd w:id="3"/>
      <w:r w:rsidRPr="005F2DD4">
        <w:rPr>
          <w:rFonts w:ascii="Angsana New" w:hAnsi="Angsana New"/>
          <w:sz w:val="28"/>
          <w:szCs w:val="28"/>
          <w:cs/>
        </w:rPr>
        <w:t>ซึ่งผู้บริหารเชื่อว่ายังมีความเป็นไปได้ที่บริษัทจะได้รับประโยชน์จากสินทรัพย์ภาษีเงินได้รอการตัดบัญชีดังกล่าวในอนาคต อย่างไรก็ตาม ประโยชน์ที่จะได้รับดังกล่าวข้างต้นขึ้นอยู่กับ</w:t>
      </w:r>
      <w:bookmarkStart w:id="4" w:name="_Hlk118751824"/>
      <w:r w:rsidRPr="005F2DD4">
        <w:rPr>
          <w:rFonts w:ascii="Angsana New" w:hAnsi="Angsana New"/>
          <w:sz w:val="28"/>
          <w:szCs w:val="28"/>
          <w:cs/>
        </w:rPr>
        <w:t>ความสามารถของบริษัทที่จะดำเนินธุรกิจเพื่อที่จะทำให้บริษัท</w:t>
      </w:r>
      <w:bookmarkEnd w:id="4"/>
      <w:r w:rsidRPr="005F2DD4">
        <w:rPr>
          <w:rFonts w:ascii="Angsana New" w:hAnsi="Angsana New"/>
          <w:sz w:val="28"/>
          <w:szCs w:val="28"/>
          <w:cs/>
        </w:rPr>
        <w:t>มีกำไรทางภาษีเพียงพอที่จะนำสินทรัพย์ภาษีเงินได้รอการตัดบัญชีทั้งหมดหรือบางส่วนมาใช้ ทั้งนี้การบันทึกรับรู้สินทรัพย์ภาษีเงินได้รอการตัดบัญชี นโยบายการตัดรายการ และการด้อยค่าของสินทรัพย์ภาษีเงินได้รอการตัดบัญชีดังกล่าวนี้จะมีการสอบทานอย่างสม่ำเสมอจากผู้บริหารของบริษัท รวมถึงการพิจารณาตัดจำหน่ายสินทรัพย์ภาษีเงินได้รอ</w:t>
      </w:r>
      <w:r w:rsidR="00043496">
        <w:rPr>
          <w:rFonts w:ascii="Angsana New" w:hAnsi="Angsana New" w:hint="cs"/>
          <w:sz w:val="28"/>
          <w:szCs w:val="28"/>
          <w:cs/>
        </w:rPr>
        <w:t>การ</w:t>
      </w:r>
      <w:r w:rsidRPr="005F2DD4">
        <w:rPr>
          <w:rFonts w:ascii="Angsana New" w:hAnsi="Angsana New"/>
          <w:sz w:val="28"/>
          <w:szCs w:val="28"/>
          <w:cs/>
        </w:rPr>
        <w:t>ตัดบัญชีเพื่อ</w:t>
      </w:r>
      <w:r w:rsidR="00BF5997" w:rsidRPr="005F2DD4">
        <w:rPr>
          <w:rFonts w:ascii="Angsana New" w:hAnsi="Angsana New" w:hint="cs"/>
          <w:sz w:val="28"/>
          <w:szCs w:val="28"/>
          <w:cs/>
        </w:rPr>
        <w:t>ให้</w:t>
      </w:r>
      <w:r w:rsidRPr="005F2DD4">
        <w:rPr>
          <w:rFonts w:ascii="Angsana New" w:hAnsi="Angsana New"/>
          <w:sz w:val="28"/>
          <w:szCs w:val="28"/>
          <w:cs/>
        </w:rPr>
        <w:t>สะท้อนการวัดมูลค่าสินทรัพย์รวมถึงรายการปรับปรุงจำนวนเงินที่รับรู้สินทรัพย์ภาษีเงินได้รอการตัดบัญชีในงบการเงินของบริษัทอย่างเหมาะสม</w:t>
      </w:r>
    </w:p>
    <w:p w14:paraId="6A4468DA" w14:textId="5D776ADB" w:rsidR="00C416DC" w:rsidRDefault="00C416DC" w:rsidP="00692C93">
      <w:pPr>
        <w:spacing w:before="120" w:after="120"/>
        <w:ind w:left="547"/>
        <w:jc w:val="thaiDistribute"/>
        <w:rPr>
          <w:rFonts w:ascii="Angsana New" w:hAnsi="Angsana New"/>
          <w:sz w:val="28"/>
          <w:szCs w:val="28"/>
        </w:rPr>
      </w:pPr>
    </w:p>
    <w:p w14:paraId="494B3078" w14:textId="648F4E6C" w:rsidR="00C416DC" w:rsidRDefault="00C416DC" w:rsidP="00692C93">
      <w:pPr>
        <w:spacing w:before="120" w:after="120"/>
        <w:ind w:left="547"/>
        <w:jc w:val="thaiDistribute"/>
        <w:rPr>
          <w:rFonts w:ascii="Angsana New" w:hAnsi="Angsana New"/>
          <w:sz w:val="28"/>
          <w:szCs w:val="28"/>
        </w:rPr>
      </w:pPr>
    </w:p>
    <w:p w14:paraId="68C0757A" w14:textId="3A67A6E8" w:rsidR="00C416DC" w:rsidRDefault="00C416DC" w:rsidP="00692C93">
      <w:pPr>
        <w:spacing w:before="120" w:after="120"/>
        <w:ind w:left="547"/>
        <w:jc w:val="thaiDistribute"/>
        <w:rPr>
          <w:rFonts w:ascii="Angsana New" w:hAnsi="Angsana New"/>
          <w:sz w:val="28"/>
          <w:szCs w:val="28"/>
        </w:rPr>
      </w:pPr>
    </w:p>
    <w:p w14:paraId="357AE71A" w14:textId="47009B99" w:rsidR="00C416DC" w:rsidRDefault="00C416DC" w:rsidP="00692C93">
      <w:pPr>
        <w:spacing w:before="120" w:after="120"/>
        <w:ind w:left="547"/>
        <w:jc w:val="thaiDistribute"/>
        <w:rPr>
          <w:rFonts w:ascii="Angsana New" w:hAnsi="Angsana New"/>
          <w:sz w:val="28"/>
          <w:szCs w:val="28"/>
        </w:rPr>
      </w:pPr>
    </w:p>
    <w:p w14:paraId="7D5E1D89" w14:textId="77777777" w:rsidR="00C416DC" w:rsidRPr="001D78AB" w:rsidRDefault="00C416DC" w:rsidP="00692C93">
      <w:pPr>
        <w:spacing w:before="120" w:after="120"/>
        <w:ind w:left="547"/>
        <w:jc w:val="thaiDistribute"/>
        <w:rPr>
          <w:rFonts w:ascii="Angsana New" w:hAnsi="Angsana New"/>
          <w:sz w:val="28"/>
          <w:szCs w:val="28"/>
        </w:rPr>
      </w:pPr>
    </w:p>
    <w:p w14:paraId="1A84B21D" w14:textId="5A11D51A" w:rsidR="003064A6" w:rsidRDefault="003064A6" w:rsidP="003064A6">
      <w:pPr>
        <w:pStyle w:val="FSNoteNumbered"/>
        <w:numPr>
          <w:ilvl w:val="0"/>
          <w:numId w:val="17"/>
        </w:numPr>
        <w:spacing w:after="0"/>
        <w:ind w:left="547" w:hanging="547"/>
        <w:rPr>
          <w:rFonts w:asciiTheme="majorBidi" w:hAnsiTheme="majorBidi"/>
          <w:b/>
          <w:bCs/>
          <w:u w:val="none"/>
          <w:cs/>
        </w:rPr>
      </w:pPr>
      <w:r w:rsidRPr="00EB3E69">
        <w:rPr>
          <w:rFonts w:asciiTheme="majorBidi" w:hAnsiTheme="majorBidi" w:cstheme="majorBidi"/>
          <w:b/>
          <w:bCs/>
          <w:u w:val="none"/>
          <w:cs/>
        </w:rPr>
        <w:lastRenderedPageBreak/>
        <w:t>เกณฑ์</w:t>
      </w:r>
      <w:r w:rsidR="007144E5">
        <w:rPr>
          <w:rFonts w:asciiTheme="majorBidi" w:hAnsiTheme="majorBidi" w:cstheme="majorBidi" w:hint="cs"/>
          <w:b/>
          <w:bCs/>
          <w:u w:val="none"/>
          <w:cs/>
        </w:rPr>
        <w:t>ใน</w:t>
      </w:r>
      <w:r w:rsidRPr="00EB3E69">
        <w:rPr>
          <w:rFonts w:asciiTheme="majorBidi" w:hAnsiTheme="majorBidi" w:cstheme="majorBidi"/>
          <w:b/>
          <w:bCs/>
          <w:u w:val="none"/>
          <w:cs/>
        </w:rPr>
        <w:t>การจัดทำ</w:t>
      </w:r>
      <w:r w:rsidR="007144E5">
        <w:rPr>
          <w:rFonts w:asciiTheme="majorBidi" w:hAnsiTheme="majorBidi" w:cstheme="majorBidi" w:hint="cs"/>
          <w:b/>
          <w:bCs/>
          <w:u w:val="none"/>
          <w:cs/>
        </w:rPr>
        <w:t>งบการเงิน</w:t>
      </w:r>
    </w:p>
    <w:p w14:paraId="1A367598" w14:textId="29250D16" w:rsidR="007144E5" w:rsidRPr="007144E5" w:rsidRDefault="0069739F" w:rsidP="007144E5">
      <w:pPr>
        <w:pStyle w:val="FSNoteNumbered"/>
        <w:numPr>
          <w:ilvl w:val="0"/>
          <w:numId w:val="0"/>
        </w:numPr>
        <w:spacing w:before="120" w:after="120"/>
        <w:ind w:left="547" w:hanging="547"/>
        <w:rPr>
          <w:rFonts w:asciiTheme="majorBidi" w:hAnsiTheme="majorBidi"/>
          <w:b/>
          <w:bCs/>
          <w:u w:val="none"/>
          <w:cs/>
        </w:rPr>
      </w:pPr>
      <w:r>
        <w:rPr>
          <w:b/>
          <w:bCs/>
          <w:u w:val="none"/>
          <w:lang w:val="en-US"/>
        </w:rPr>
        <w:t>2</w:t>
      </w:r>
      <w:r w:rsidR="007144E5" w:rsidRPr="007144E5">
        <w:rPr>
          <w:b/>
          <w:bCs/>
          <w:u w:val="none"/>
          <w:cs/>
        </w:rPr>
        <w:t xml:space="preserve">.1 </w:t>
      </w:r>
      <w:r w:rsidR="007144E5">
        <w:rPr>
          <w:rFonts w:hint="cs"/>
          <w:b/>
          <w:bCs/>
          <w:u w:val="none"/>
          <w:cs/>
        </w:rPr>
        <w:t xml:space="preserve">     </w:t>
      </w:r>
      <w:r w:rsidR="00494F9D">
        <w:rPr>
          <w:rFonts w:hint="cs"/>
          <w:b/>
          <w:bCs/>
          <w:u w:val="none"/>
          <w:cs/>
        </w:rPr>
        <w:t xml:space="preserve"> </w:t>
      </w:r>
      <w:r w:rsidR="007144E5" w:rsidRPr="007144E5">
        <w:rPr>
          <w:rFonts w:asciiTheme="majorBidi" w:hAnsiTheme="majorBidi" w:cstheme="majorBidi"/>
          <w:b/>
          <w:bCs/>
          <w:u w:val="none"/>
          <w:cs/>
        </w:rPr>
        <w:t>เกณฑ์การจัดทำ</w:t>
      </w:r>
      <w:r w:rsidR="007144E5" w:rsidRPr="007144E5">
        <w:rPr>
          <w:rFonts w:asciiTheme="majorBidi" w:hAnsiTheme="majorBidi" w:cstheme="majorBidi" w:hint="cs"/>
          <w:b/>
          <w:bCs/>
          <w:u w:val="none"/>
          <w:cs/>
        </w:rPr>
        <w:t>ข้อมูลทางการเงิน</w:t>
      </w:r>
      <w:r w:rsidR="007144E5" w:rsidRPr="007144E5">
        <w:rPr>
          <w:rFonts w:asciiTheme="majorBidi" w:hAnsiTheme="majorBidi" w:cstheme="majorBidi"/>
          <w:b/>
          <w:bCs/>
          <w:u w:val="none"/>
          <w:cs/>
        </w:rPr>
        <w:t>ระหว่าง</w:t>
      </w:r>
      <w:r w:rsidR="007144E5" w:rsidRPr="007144E5">
        <w:rPr>
          <w:rFonts w:asciiTheme="majorBidi" w:hAnsiTheme="majorBidi" w:cstheme="majorBidi" w:hint="cs"/>
          <w:b/>
          <w:bCs/>
          <w:u w:val="none"/>
          <w:cs/>
        </w:rPr>
        <w:t>กาล</w:t>
      </w:r>
    </w:p>
    <w:p w14:paraId="383C2F7A" w14:textId="4CE6B8FC" w:rsidR="009C0835" w:rsidRPr="009C0835" w:rsidRDefault="009C0835" w:rsidP="009C0835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/>
        <w:contextualSpacing w:val="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 w:rsidRPr="009C0835">
        <w:rPr>
          <w:rFonts w:ascii="Angsana New" w:hAnsi="Angsana New"/>
          <w:sz w:val="28"/>
          <w:szCs w:val="28"/>
          <w:cs/>
        </w:rPr>
        <w:t xml:space="preserve">ข้อมูลทางการเงินระหว่างกาลจัดทำขึ้นตามมาตรฐานการบัญชี ฉบับที่ </w:t>
      </w:r>
      <w:r w:rsidRPr="009C0835">
        <w:rPr>
          <w:rFonts w:ascii="Angsana New" w:hAnsi="Angsana New"/>
          <w:sz w:val="28"/>
          <w:szCs w:val="28"/>
        </w:rPr>
        <w:t>34</w:t>
      </w:r>
      <w:r w:rsidRPr="009C0835">
        <w:rPr>
          <w:rFonts w:ascii="Angsana New" w:hAnsi="Angsana New"/>
          <w:sz w:val="28"/>
          <w:szCs w:val="28"/>
          <w:cs/>
        </w:rPr>
        <w:t xml:space="preserve"> เรื่อง การรายงานทางการเงินระหว่างกาล </w:t>
      </w:r>
      <w:r w:rsidRPr="009C0835">
        <w:rPr>
          <w:rFonts w:ascii="Angsana New" w:hAnsi="Angsana New" w:hint="cs"/>
          <w:spacing w:val="-2"/>
          <w:sz w:val="28"/>
          <w:szCs w:val="28"/>
          <w:cs/>
        </w:rPr>
        <w:t>บริษัทได้เปิดเผย</w:t>
      </w:r>
      <w:r w:rsidRPr="009C0835">
        <w:rPr>
          <w:rFonts w:ascii="Angsana New" w:hAnsi="Angsana New"/>
          <w:sz w:val="28"/>
          <w:szCs w:val="28"/>
          <w:cs/>
        </w:rPr>
        <w:t>หมายเหตุประกอบข้อมูลทางการเงินระหว่างกาล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 และตามประกาศสำนักงานคณะกรรมการกำกับและส่งเสริมการประกอบธุรกิจประกันภัย เรื่อง</w:t>
      </w:r>
      <w:r w:rsidRPr="009C0835">
        <w:rPr>
          <w:rFonts w:ascii="Angsana New" w:hAnsi="Angsana New" w:hint="cs"/>
          <w:sz w:val="28"/>
          <w:szCs w:val="28"/>
          <w:cs/>
        </w:rPr>
        <w:t xml:space="preserve"> </w:t>
      </w:r>
      <w:r w:rsidRPr="009C0835">
        <w:rPr>
          <w:rFonts w:ascii="Angsana New" w:hAnsi="Angsana New"/>
          <w:spacing w:val="-2"/>
          <w:sz w:val="28"/>
          <w:szCs w:val="28"/>
          <w:cs/>
        </w:rPr>
        <w:t>หลักเกณฑ์ วิธีการ เงื่อนไข และระยะเวลาในการจัดทำและยื่นงบการเงินและรายงานเกี่ยวกับผลการดำเนินงานของบริษัทประกันวินาศภัย</w:t>
      </w:r>
      <w:r w:rsidRPr="009C0835">
        <w:rPr>
          <w:rFonts w:ascii="Angsana New" w:hAnsi="Angsana New" w:hint="cs"/>
          <w:spacing w:val="-2"/>
          <w:sz w:val="28"/>
          <w:szCs w:val="28"/>
          <w:cs/>
        </w:rPr>
        <w:t xml:space="preserve"> (ฉบับที่</w:t>
      </w:r>
      <w:r w:rsidRPr="009C0835">
        <w:rPr>
          <w:rFonts w:ascii="Angsana New" w:hAnsi="Angsana New"/>
          <w:spacing w:val="-2"/>
          <w:sz w:val="28"/>
          <w:szCs w:val="28"/>
        </w:rPr>
        <w:t xml:space="preserve"> 2</w:t>
      </w:r>
      <w:r w:rsidRPr="009C0835">
        <w:rPr>
          <w:rFonts w:ascii="Angsana New" w:hAnsi="Angsana New" w:hint="cs"/>
          <w:spacing w:val="-2"/>
          <w:sz w:val="28"/>
          <w:szCs w:val="28"/>
          <w:cs/>
        </w:rPr>
        <w:t xml:space="preserve">) </w:t>
      </w:r>
      <w:r w:rsidRPr="009C0835">
        <w:rPr>
          <w:rFonts w:ascii="Angsana New" w:hAnsi="Angsana New"/>
          <w:spacing w:val="-2"/>
          <w:sz w:val="28"/>
          <w:szCs w:val="28"/>
          <w:cs/>
        </w:rPr>
        <w:t xml:space="preserve">พ.ศ. </w:t>
      </w:r>
      <w:r w:rsidRPr="009C0835">
        <w:rPr>
          <w:rFonts w:ascii="Angsana New" w:hAnsi="Angsana New"/>
          <w:spacing w:val="-2"/>
          <w:sz w:val="28"/>
          <w:szCs w:val="28"/>
        </w:rPr>
        <w:t>2562</w:t>
      </w:r>
      <w:r w:rsidRPr="009C0835">
        <w:rPr>
          <w:rFonts w:ascii="Angsana New" w:hAnsi="Angsana New"/>
          <w:spacing w:val="-2"/>
          <w:sz w:val="28"/>
          <w:szCs w:val="28"/>
          <w:cs/>
        </w:rPr>
        <w:t xml:space="preserve"> ลงวันที่ </w:t>
      </w:r>
      <w:r>
        <w:rPr>
          <w:rFonts w:ascii="Angsana New" w:hAnsi="Angsana New"/>
          <w:spacing w:val="-2"/>
          <w:sz w:val="28"/>
          <w:szCs w:val="28"/>
        </w:rPr>
        <w:br/>
      </w:r>
      <w:r w:rsidRPr="009C0835">
        <w:rPr>
          <w:rFonts w:ascii="Angsana New" w:hAnsi="Angsana New"/>
          <w:spacing w:val="-2"/>
          <w:sz w:val="28"/>
          <w:szCs w:val="28"/>
        </w:rPr>
        <w:t>4</w:t>
      </w:r>
      <w:r w:rsidRPr="009C0835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9C0835">
        <w:rPr>
          <w:rFonts w:ascii="Angsana New" w:hAnsi="Angsana New" w:hint="cs"/>
          <w:spacing w:val="-2"/>
          <w:sz w:val="28"/>
          <w:szCs w:val="28"/>
          <w:cs/>
        </w:rPr>
        <w:t>เมษายน</w:t>
      </w:r>
      <w:r w:rsidRPr="009C0835">
        <w:rPr>
          <w:rFonts w:ascii="Angsana New" w:hAnsi="Angsana New"/>
          <w:spacing w:val="-2"/>
          <w:sz w:val="28"/>
          <w:szCs w:val="28"/>
        </w:rPr>
        <w:t xml:space="preserve"> 2562</w:t>
      </w:r>
      <w:r w:rsidRPr="009C0835">
        <w:rPr>
          <w:rFonts w:ascii="Angsana New" w:hAnsi="Angsana New"/>
          <w:spacing w:val="-2"/>
          <w:sz w:val="28"/>
          <w:szCs w:val="28"/>
          <w:cs/>
        </w:rPr>
        <w:t xml:space="preserve"> </w:t>
      </w:r>
    </w:p>
    <w:p w14:paraId="77F62772" w14:textId="65BF3B6B" w:rsidR="009C0835" w:rsidRPr="009C0835" w:rsidRDefault="009C0835" w:rsidP="009C0835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/>
        <w:contextualSpacing w:val="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172EA3">
        <w:rPr>
          <w:rFonts w:ascii="Angsana New" w:hAnsi="Angsana New"/>
          <w:sz w:val="28"/>
          <w:szCs w:val="28"/>
          <w:cs/>
        </w:rPr>
        <w:t xml:space="preserve">ข้อมูลทาง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172EA3">
        <w:rPr>
          <w:rFonts w:ascii="Angsana New" w:hAnsi="Angsana New"/>
          <w:sz w:val="28"/>
          <w:szCs w:val="28"/>
        </w:rPr>
        <w:t>31</w:t>
      </w:r>
      <w:r w:rsidRPr="00172EA3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172EA3">
        <w:rPr>
          <w:rFonts w:ascii="Angsana New" w:hAnsi="Angsana New"/>
          <w:sz w:val="28"/>
          <w:szCs w:val="28"/>
        </w:rPr>
        <w:t>256</w:t>
      </w:r>
      <w:r w:rsidR="007C2858" w:rsidRPr="00172EA3">
        <w:rPr>
          <w:rFonts w:ascii="Angsana New" w:hAnsi="Angsana New"/>
          <w:sz w:val="28"/>
          <w:szCs w:val="28"/>
        </w:rPr>
        <w:t>4</w:t>
      </w:r>
      <w:r w:rsidRPr="00172EA3">
        <w:rPr>
          <w:rFonts w:ascii="Angsana New" w:hAnsi="Angsana New"/>
          <w:sz w:val="28"/>
          <w:szCs w:val="28"/>
          <w:cs/>
        </w:rPr>
        <w:t xml:space="preserve"> โดยเน้นการให้ข้อมูลที่เป็นปัจจุบันเกี่ยวกับกิจกรรม เหตุการณ์</w:t>
      </w:r>
      <w:r w:rsidRPr="00172EA3">
        <w:rPr>
          <w:rFonts w:ascii="Angsana New" w:hAnsi="Angsana New"/>
          <w:sz w:val="28"/>
          <w:szCs w:val="28"/>
        </w:rPr>
        <w:t xml:space="preserve"> </w:t>
      </w:r>
      <w:r w:rsidRPr="00172EA3">
        <w:rPr>
          <w:rFonts w:ascii="Angsana New" w:hAnsi="Angsana New"/>
          <w:sz w:val="28"/>
          <w:szCs w:val="28"/>
          <w:cs/>
        </w:rPr>
        <w:t>และสถานการณ์ใหม่</w:t>
      </w:r>
      <w:r w:rsidRPr="00172EA3">
        <w:rPr>
          <w:rFonts w:ascii="Angsana New" w:hAnsi="Angsana New" w:hint="cs"/>
          <w:sz w:val="28"/>
          <w:szCs w:val="28"/>
          <w:cs/>
        </w:rPr>
        <w:t xml:space="preserve"> </w:t>
      </w:r>
      <w:r w:rsidRPr="00172EA3">
        <w:rPr>
          <w:rFonts w:ascii="Angsana New" w:hAnsi="Angsana New"/>
          <w:sz w:val="28"/>
          <w:szCs w:val="28"/>
          <w:cs/>
        </w:rPr>
        <w:t>ๆ เพื่อไม่ให้ข้อมูลที่นำเสนอซ้ำซ้อนกับ</w:t>
      </w:r>
      <w:r w:rsidRPr="00172EA3">
        <w:rPr>
          <w:rFonts w:ascii="Angsana New" w:hAnsi="Angsana New"/>
          <w:spacing w:val="2"/>
          <w:sz w:val="28"/>
          <w:szCs w:val="28"/>
          <w:cs/>
        </w:rPr>
        <w:t>ข้อมูลที่ได้รายงานไปแล้ว ดังนั้น ข้อมูลทางการเงินระหว่างกาลนี้ควรต้องอ่านควบคู่กับงบการเงินสำหรับปีสิ้นสุดวันที่</w:t>
      </w:r>
      <w:r w:rsidRPr="00172EA3">
        <w:rPr>
          <w:rFonts w:ascii="Angsana New" w:hAnsi="Angsana New"/>
          <w:sz w:val="28"/>
          <w:szCs w:val="28"/>
          <w:cs/>
        </w:rPr>
        <w:t xml:space="preserve"> </w:t>
      </w:r>
      <w:r w:rsidRPr="00172EA3">
        <w:rPr>
          <w:rFonts w:ascii="Angsana New" w:hAnsi="Angsana New"/>
          <w:sz w:val="28"/>
          <w:szCs w:val="28"/>
        </w:rPr>
        <w:t>31</w:t>
      </w:r>
      <w:r w:rsidRPr="00172EA3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172EA3">
        <w:rPr>
          <w:rFonts w:ascii="Angsana New" w:hAnsi="Angsana New"/>
          <w:sz w:val="28"/>
          <w:szCs w:val="28"/>
        </w:rPr>
        <w:t>256</w:t>
      </w:r>
      <w:r w:rsidR="007C2858" w:rsidRPr="00172EA3">
        <w:rPr>
          <w:rFonts w:ascii="Angsana New" w:hAnsi="Angsana New"/>
          <w:sz w:val="28"/>
          <w:szCs w:val="28"/>
        </w:rPr>
        <w:t>4</w:t>
      </w:r>
    </w:p>
    <w:p w14:paraId="39542F3C" w14:textId="7BD574D1" w:rsidR="009C0835" w:rsidRPr="007C3098" w:rsidRDefault="009C0835" w:rsidP="007C3098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/>
        <w:contextualSpacing w:val="0"/>
        <w:jc w:val="thaiDistribute"/>
        <w:textAlignment w:val="baseline"/>
        <w:rPr>
          <w:rFonts w:ascii="Angsana New" w:hAnsi="Angsana New"/>
          <w:spacing w:val="2"/>
          <w:sz w:val="28"/>
          <w:szCs w:val="28"/>
        </w:rPr>
      </w:pPr>
      <w:r w:rsidRPr="007C3098">
        <w:rPr>
          <w:rFonts w:ascii="Angsana New" w:hAnsi="Angsana New"/>
          <w:spacing w:val="2"/>
          <w:sz w:val="28"/>
          <w:szCs w:val="28"/>
          <w:cs/>
        </w:rPr>
        <w:t>นอกจากที่กล่าวไว้ในหมายเหตุประกอบงบการเงินประจำปีและข้อมูลทางการเงินระหว่างกาลรายการอื่น</w:t>
      </w:r>
      <w:r w:rsidR="007077F5" w:rsidRPr="007C3098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7C3098">
        <w:rPr>
          <w:rFonts w:ascii="Angsana New" w:hAnsi="Angsana New"/>
          <w:spacing w:val="2"/>
          <w:sz w:val="28"/>
          <w:szCs w:val="28"/>
          <w:cs/>
        </w:rPr>
        <w:t>ๆ ข้อมูลทางการเงินระหว่างกาลนี้จัดทำขึ้นโดยถือหลักเกณฑ์การบันทึกตามราคาทุนเดิม</w:t>
      </w:r>
    </w:p>
    <w:p w14:paraId="6B5C3F56" w14:textId="122FA4C3" w:rsidR="007144E5" w:rsidRPr="00F5652E" w:rsidRDefault="009C0835" w:rsidP="00F5652E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/>
        <w:contextualSpacing w:val="0"/>
        <w:jc w:val="thaiDistribute"/>
        <w:textAlignment w:val="baseline"/>
        <w:rPr>
          <w:rFonts w:ascii="Angsana New" w:hAnsi="Angsana New"/>
          <w:spacing w:val="-4"/>
          <w:sz w:val="28"/>
          <w:szCs w:val="28"/>
        </w:rPr>
      </w:pPr>
      <w:r w:rsidRPr="009C0835">
        <w:rPr>
          <w:rFonts w:ascii="Angsana New" w:hAnsi="Angsana New"/>
          <w:sz w:val="28"/>
          <w:szCs w:val="28"/>
          <w:cs/>
        </w:rPr>
        <w:t>เพื่อความสะดวกของผู้อ่านงบการเงิน บริษัทได้จัดทำข้อมูลทางการเงินระหว่างกาลฉบับภาษาอังกฤษโดยแปลขึ้นจาก</w:t>
      </w:r>
      <w:r w:rsidRPr="009C0835">
        <w:rPr>
          <w:rFonts w:ascii="Angsana New" w:hAnsi="Angsana New"/>
          <w:spacing w:val="-4"/>
          <w:sz w:val="28"/>
          <w:szCs w:val="28"/>
          <w:cs/>
        </w:rPr>
        <w:t>ข้อมูลทางการเงินระหว่างกาลฉบับภาษาไทย ซึ่งได้นำเสนอเพื่อวัตถุประสงค์ของการรายงานทางการเงินเพื่อใช้ในประเทศเท่านั้น</w:t>
      </w:r>
      <w:bookmarkStart w:id="5" w:name="_Hlk71626241"/>
    </w:p>
    <w:bookmarkEnd w:id="5"/>
    <w:p w14:paraId="7102E12A" w14:textId="294848EA" w:rsidR="00DF5D77" w:rsidRPr="00DF5D77" w:rsidRDefault="00DF5D77" w:rsidP="00DF5D77">
      <w:pPr>
        <w:tabs>
          <w:tab w:val="clear" w:pos="454"/>
          <w:tab w:val="left" w:pos="540"/>
        </w:tabs>
        <w:overflowPunct w:val="0"/>
        <w:autoSpaceDE w:val="0"/>
        <w:autoSpaceDN w:val="0"/>
        <w:adjustRightInd w:val="0"/>
        <w:spacing w:before="120" w:after="120"/>
        <w:ind w:left="547" w:hanging="54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A92986">
        <w:rPr>
          <w:rFonts w:ascii="Angsana New" w:hAnsi="Angsana New"/>
          <w:b/>
          <w:bCs/>
          <w:sz w:val="28"/>
          <w:szCs w:val="28"/>
          <w:cs/>
        </w:rPr>
        <w:t>2.</w:t>
      </w:r>
      <w:r w:rsidR="00F5652E" w:rsidRPr="00A92986">
        <w:rPr>
          <w:rFonts w:ascii="Angsana New" w:hAnsi="Angsana New"/>
          <w:b/>
          <w:bCs/>
          <w:sz w:val="28"/>
          <w:szCs w:val="28"/>
        </w:rPr>
        <w:t>2</w:t>
      </w:r>
      <w:r w:rsidRPr="00A92986">
        <w:rPr>
          <w:rFonts w:ascii="Angsana New" w:hAnsi="Angsana New"/>
          <w:b/>
          <w:bCs/>
          <w:sz w:val="28"/>
          <w:szCs w:val="28"/>
          <w:cs/>
        </w:rPr>
        <w:tab/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1684FBA6" w14:textId="5DD6C518" w:rsidR="00DF5D77" w:rsidRDefault="00DF5D77" w:rsidP="00DF5D77">
      <w:pPr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DF5D77">
        <w:rPr>
          <w:rFonts w:ascii="Angsana New" w:hAnsi="Angsana New"/>
          <w:sz w:val="28"/>
          <w:szCs w:val="28"/>
          <w:cs/>
        </w:rPr>
        <w:t xml:space="preserve">ในระหว่างงวด บริษัทได้นำมาตรฐานการรายงานทางการเงินฉบับปรับปรุงและกรอบแนวคิดสำหรับการรายงานทางการเงิน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Pr="00DF5D77">
        <w:rPr>
          <w:rFonts w:ascii="Angsana New" w:hAnsi="Angsana New"/>
          <w:sz w:val="28"/>
          <w:szCs w:val="28"/>
        </w:rPr>
        <w:t>1</w:t>
      </w:r>
      <w:r w:rsidRPr="00DF5D77">
        <w:rPr>
          <w:rFonts w:ascii="Angsana New" w:hAnsi="Angsana New"/>
          <w:sz w:val="28"/>
          <w:szCs w:val="28"/>
          <w:cs/>
        </w:rPr>
        <w:t xml:space="preserve"> มกราคม </w:t>
      </w:r>
      <w:r w:rsidRPr="00DF5D77">
        <w:rPr>
          <w:rFonts w:ascii="Angsana New" w:hAnsi="Angsana New"/>
          <w:sz w:val="28"/>
          <w:szCs w:val="28"/>
        </w:rPr>
        <w:t>256</w:t>
      </w:r>
      <w:r w:rsidR="00FD0E27">
        <w:rPr>
          <w:rFonts w:ascii="Angsana New" w:hAnsi="Angsana New"/>
          <w:sz w:val="28"/>
          <w:szCs w:val="28"/>
        </w:rPr>
        <w:t>5</w:t>
      </w:r>
      <w:r w:rsidRPr="00DF5D77">
        <w:rPr>
          <w:rFonts w:ascii="Angsana New" w:hAnsi="Angsana New"/>
          <w:sz w:val="28"/>
          <w:szCs w:val="28"/>
          <w:cs/>
        </w:rPr>
        <w:t xml:space="preserve"> </w:t>
      </w:r>
      <w:r w:rsidR="000E30EB">
        <w:rPr>
          <w:rFonts w:ascii="Angsana New" w:hAnsi="Angsana New"/>
          <w:sz w:val="28"/>
          <w:szCs w:val="28"/>
        </w:rPr>
        <w:t xml:space="preserve"> </w:t>
      </w:r>
      <w:r w:rsidRPr="00DF5D77">
        <w:rPr>
          <w:rFonts w:ascii="Angsana New" w:hAnsi="Angsana New"/>
          <w:sz w:val="28"/>
          <w:szCs w:val="28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โดยส่วนใหญ่เป็นการปรับปรุงการอ้างอิงกรอบแนวคิดในมาตรฐานการรายงานทางการเงิน การปรับปรุงคำนิยามของธุรกิจ การปรับปรุงคำนิยามของความมีสาระสำคัญ และข้อกำหนดทางการบัญชีเกี่ยวกับการปฏิรูปอัตราดอกเบี้ยอ้างอิง 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BE22BF">
        <w:rPr>
          <w:rFonts w:ascii="Angsana New" w:hAnsi="Angsana New" w:hint="cs"/>
          <w:sz w:val="28"/>
          <w:szCs w:val="28"/>
          <w:cs/>
        </w:rPr>
        <w:t>ข้อมูลทาง</w:t>
      </w:r>
      <w:r w:rsidRPr="00DF5D77">
        <w:rPr>
          <w:rFonts w:ascii="Angsana New" w:hAnsi="Angsana New"/>
          <w:sz w:val="28"/>
          <w:szCs w:val="28"/>
          <w:cs/>
        </w:rPr>
        <w:t>การเงินระหว่างกาลของบริษัท</w:t>
      </w:r>
    </w:p>
    <w:p w14:paraId="7E97A860" w14:textId="0662BF7E" w:rsidR="00BD6745" w:rsidRPr="00172EA3" w:rsidRDefault="00B1780D" w:rsidP="00055E4F">
      <w:pPr>
        <w:pStyle w:val="FSNoteNumbered"/>
        <w:numPr>
          <w:ilvl w:val="1"/>
          <w:numId w:val="26"/>
        </w:numPr>
        <w:spacing w:after="120"/>
        <w:rPr>
          <w:b/>
          <w:bCs/>
          <w:u w:val="none"/>
          <w:cs/>
        </w:rPr>
      </w:pPr>
      <w:r>
        <w:rPr>
          <w:b/>
          <w:bCs/>
          <w:u w:val="none"/>
          <w:lang w:val="en-US"/>
        </w:rPr>
        <w:t xml:space="preserve">   </w:t>
      </w:r>
      <w:r w:rsidR="00BD6745" w:rsidRPr="00172EA3">
        <w:rPr>
          <w:b/>
          <w:bCs/>
          <w:u w:val="none"/>
          <w:cs/>
        </w:rPr>
        <w:t>นโยบายการบัญชีที่สำคัญ</w:t>
      </w:r>
    </w:p>
    <w:p w14:paraId="06697B30" w14:textId="3C906167" w:rsidR="00D75EF8" w:rsidRDefault="00D75EF8" w:rsidP="00D75EF8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 w:rsidRPr="00B1780D">
        <w:rPr>
          <w:rFonts w:ascii="Angsana New" w:hAnsi="Angsana New"/>
          <w:spacing w:val="6"/>
          <w:sz w:val="28"/>
          <w:szCs w:val="28"/>
          <w:cs/>
        </w:rPr>
        <w:t>นโยบายการบัญชีที่ใช้ในการจัดทำข้อมูลทางการเงินระหว่างกาล</w:t>
      </w:r>
      <w:r w:rsidRPr="00172EA3">
        <w:rPr>
          <w:rFonts w:ascii="Angsana New" w:hAnsi="Angsana New"/>
          <w:spacing w:val="6"/>
          <w:sz w:val="28"/>
          <w:szCs w:val="28"/>
          <w:cs/>
        </w:rPr>
        <w:t>เป็นนโยบายเดียวกันกับนโยบายการบัญชีที่ใช้ในการ</w:t>
      </w:r>
      <w:r w:rsidRPr="00172EA3">
        <w:rPr>
          <w:rFonts w:ascii="Angsana New" w:hAnsi="Angsana New"/>
          <w:spacing w:val="-2"/>
          <w:sz w:val="28"/>
          <w:szCs w:val="28"/>
          <w:cs/>
        </w:rPr>
        <w:t xml:space="preserve">จัดทำงบการเงินสำหรับปีสิ้นสุดวันที่ </w:t>
      </w:r>
      <w:r w:rsidRPr="00172EA3">
        <w:rPr>
          <w:rFonts w:ascii="Angsana New" w:hAnsi="Angsana New"/>
          <w:spacing w:val="-2"/>
          <w:sz w:val="28"/>
          <w:szCs w:val="28"/>
        </w:rPr>
        <w:t xml:space="preserve">31 </w:t>
      </w:r>
      <w:r w:rsidRPr="00172EA3">
        <w:rPr>
          <w:rFonts w:ascii="Angsana New" w:hAnsi="Angsana New"/>
          <w:spacing w:val="-2"/>
          <w:sz w:val="28"/>
          <w:szCs w:val="28"/>
          <w:cs/>
        </w:rPr>
        <w:t xml:space="preserve">ธันวาคม </w:t>
      </w:r>
      <w:r w:rsidRPr="00172EA3">
        <w:rPr>
          <w:rFonts w:ascii="Angsana New" w:hAnsi="Angsana New"/>
          <w:spacing w:val="-2"/>
          <w:sz w:val="28"/>
          <w:szCs w:val="28"/>
        </w:rPr>
        <w:t>256</w:t>
      </w:r>
      <w:r w:rsidR="00AA5D84" w:rsidRPr="00172EA3">
        <w:rPr>
          <w:rFonts w:ascii="Angsana New" w:hAnsi="Angsana New"/>
          <w:spacing w:val="-2"/>
          <w:sz w:val="28"/>
          <w:szCs w:val="28"/>
        </w:rPr>
        <w:t>4</w:t>
      </w:r>
    </w:p>
    <w:p w14:paraId="09F57241" w14:textId="6437AE0C" w:rsidR="00FB1496" w:rsidRDefault="00FB1496" w:rsidP="00D75EF8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471CF3F3" w14:textId="3CC79934" w:rsidR="00FB1496" w:rsidRDefault="00FB1496" w:rsidP="00D75EF8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504D3742" w14:textId="3D4DB0E0" w:rsidR="00FB1496" w:rsidRDefault="00FB1496" w:rsidP="00D75EF8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6887494E" w14:textId="77777777" w:rsidR="00FB1496" w:rsidRDefault="00FB1496" w:rsidP="00D75EF8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0A703C5A" w14:textId="77777777" w:rsidR="009C2E72" w:rsidRDefault="009C2E72" w:rsidP="009C2E72">
      <w:pPr>
        <w:pStyle w:val="FSNoteNumbered"/>
        <w:numPr>
          <w:ilvl w:val="0"/>
          <w:numId w:val="17"/>
        </w:numPr>
        <w:spacing w:before="120" w:after="120"/>
        <w:ind w:left="547" w:hanging="547"/>
        <w:rPr>
          <w:b/>
          <w:bCs/>
          <w:u w:val="none"/>
          <w:cs/>
        </w:rPr>
      </w:pPr>
      <w:r w:rsidRPr="00056609">
        <w:rPr>
          <w:b/>
          <w:bCs/>
          <w:u w:val="none"/>
          <w:cs/>
        </w:rPr>
        <w:lastRenderedPageBreak/>
        <w:t>การประมาณการและการใช้ดุลยพินิจ</w:t>
      </w:r>
    </w:p>
    <w:p w14:paraId="0EC80012" w14:textId="77777777" w:rsidR="009C2E72" w:rsidRPr="00624505" w:rsidRDefault="009C2E72" w:rsidP="009C2E7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624505">
        <w:rPr>
          <w:rFonts w:ascii="Angsana New" w:hAnsi="Angsana New"/>
          <w:sz w:val="28"/>
          <w:szCs w:val="28"/>
          <w:cs/>
        </w:rPr>
        <w:t>ในการจัดทำข้อมูลทางการเงินระหว่างกาล ผู้บริหารต้องใช้ดุลยพินิจ</w:t>
      </w:r>
      <w:r w:rsidRPr="00624505">
        <w:rPr>
          <w:rFonts w:ascii="Angsana New" w:hAnsi="Angsana New" w:hint="cs"/>
          <w:sz w:val="28"/>
          <w:szCs w:val="28"/>
          <w:cs/>
        </w:rPr>
        <w:t xml:space="preserve"> </w:t>
      </w:r>
      <w:r w:rsidRPr="00624505">
        <w:rPr>
          <w:rFonts w:ascii="Angsana New" w:hAnsi="Angsana New"/>
          <w:sz w:val="28"/>
          <w:szCs w:val="28"/>
          <w:cs/>
        </w:rPr>
        <w:t>การประมาณ</w:t>
      </w:r>
      <w:r w:rsidRPr="00624505">
        <w:rPr>
          <w:rFonts w:ascii="Angsana New" w:hAnsi="Angsana New" w:hint="cs"/>
          <w:sz w:val="28"/>
          <w:szCs w:val="28"/>
          <w:cs/>
        </w:rPr>
        <w:t xml:space="preserve"> </w:t>
      </w:r>
      <w:r w:rsidRPr="00624505">
        <w:rPr>
          <w:rFonts w:ascii="Angsana New" w:hAnsi="Angsana New"/>
          <w:sz w:val="28"/>
          <w:szCs w:val="28"/>
          <w:cs/>
        </w:rPr>
        <w:t>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29B76EEF" w14:textId="0C95ECD5" w:rsidR="009C2E72" w:rsidRDefault="009C2E72" w:rsidP="009C2E7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D97A92">
        <w:rPr>
          <w:rFonts w:ascii="Angsana New" w:hAnsi="Angsana New"/>
          <w:spacing w:val="2"/>
          <w:sz w:val="28"/>
          <w:szCs w:val="28"/>
          <w:cs/>
        </w:rPr>
        <w:t>ในการจัดทำข้อมูลทางการเงินระหว่างกาล</w:t>
      </w:r>
      <w:r w:rsidRPr="00D97A92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D97A92">
        <w:rPr>
          <w:rFonts w:ascii="Angsana New" w:hAnsi="Angsana New"/>
          <w:spacing w:val="2"/>
          <w:sz w:val="28"/>
          <w:szCs w:val="28"/>
          <w:cs/>
        </w:rPr>
        <w:t>ผู้บริหารได้มีการใช้ดุลยพินิจอย่างมีนัยสำคัญในการถือปฏิบัติตามนโยบายการ</w:t>
      </w:r>
      <w:r w:rsidRPr="00624505">
        <w:rPr>
          <w:rFonts w:ascii="Angsana New" w:hAnsi="Angsana New"/>
          <w:sz w:val="28"/>
          <w:szCs w:val="28"/>
          <w:cs/>
        </w:rPr>
        <w:t>บัญชีของบริษัทและแหล่งข้อมูลสำคัญของความไม่แน่นอนในการประมาณการ</w:t>
      </w:r>
      <w:r w:rsidRPr="00624505">
        <w:rPr>
          <w:rFonts w:ascii="Angsana New" w:hAnsi="Angsana New" w:hint="cs"/>
          <w:sz w:val="28"/>
          <w:szCs w:val="28"/>
          <w:cs/>
        </w:rPr>
        <w:t xml:space="preserve"> </w:t>
      </w:r>
      <w:r w:rsidRPr="00624505">
        <w:rPr>
          <w:rFonts w:ascii="Angsana New" w:hAnsi="Angsana New"/>
          <w:sz w:val="28"/>
          <w:szCs w:val="28"/>
          <w:cs/>
        </w:rPr>
        <w:t>ซึ่งถือปฏิบัติเช่นเดียวกันในการจัดทำงบการเงินสำหรับปีสิ้นสุด</w:t>
      </w:r>
      <w:r w:rsidRPr="00172EA3">
        <w:rPr>
          <w:rFonts w:ascii="Angsana New" w:hAnsi="Angsana New"/>
          <w:sz w:val="28"/>
          <w:szCs w:val="28"/>
          <w:cs/>
        </w:rPr>
        <w:t xml:space="preserve">วันที่ </w:t>
      </w:r>
      <w:r w:rsidRPr="00172EA3">
        <w:rPr>
          <w:rFonts w:ascii="Angsana New" w:hAnsi="Angsana New"/>
          <w:sz w:val="28"/>
          <w:szCs w:val="28"/>
        </w:rPr>
        <w:t>31</w:t>
      </w:r>
      <w:r w:rsidRPr="00172EA3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172EA3">
        <w:rPr>
          <w:rFonts w:ascii="Angsana New" w:hAnsi="Angsana New"/>
          <w:sz w:val="28"/>
          <w:szCs w:val="28"/>
        </w:rPr>
        <w:t>256</w:t>
      </w:r>
      <w:r w:rsidR="00AA5D84" w:rsidRPr="00172EA3">
        <w:rPr>
          <w:rFonts w:ascii="Angsana New" w:hAnsi="Angsana New"/>
          <w:sz w:val="28"/>
          <w:szCs w:val="28"/>
        </w:rPr>
        <w:t>4</w:t>
      </w:r>
    </w:p>
    <w:p w14:paraId="15C50699" w14:textId="1D209A45" w:rsidR="0036676E" w:rsidRDefault="00BA6577" w:rsidP="009C2E72">
      <w:pPr>
        <w:pStyle w:val="FSNoteNumbered"/>
        <w:numPr>
          <w:ilvl w:val="0"/>
          <w:numId w:val="17"/>
        </w:numPr>
        <w:spacing w:before="120" w:after="120"/>
        <w:ind w:left="547" w:hanging="547"/>
        <w:rPr>
          <w:b/>
          <w:bCs/>
          <w:u w:val="none"/>
        </w:rPr>
      </w:pPr>
      <w:r w:rsidRPr="00BA6577">
        <w:rPr>
          <w:b/>
          <w:bCs/>
          <w:u w:val="none"/>
          <w:cs/>
        </w:rPr>
        <w:t>ค่าตอบแทนกรรมการและผู้บริหาร</w:t>
      </w:r>
    </w:p>
    <w:p w14:paraId="78744F9C" w14:textId="51CBE4E6" w:rsidR="00C37335" w:rsidRDefault="00F4699A" w:rsidP="0031730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4699A">
        <w:rPr>
          <w:rFonts w:ascii="Angsana New" w:hAnsi="Angsana New"/>
          <w:sz w:val="28"/>
          <w:szCs w:val="28"/>
          <w:cs/>
        </w:rPr>
        <w:t>ค่าตอบแทนของ</w:t>
      </w:r>
      <w:r w:rsidR="00262725">
        <w:rPr>
          <w:rFonts w:ascii="Angsana New" w:hAnsi="Angsana New" w:hint="cs"/>
          <w:sz w:val="28"/>
          <w:szCs w:val="28"/>
          <w:cs/>
        </w:rPr>
        <w:t>กรรมการและ</w:t>
      </w:r>
      <w:r w:rsidRPr="00F4699A">
        <w:rPr>
          <w:rFonts w:ascii="Angsana New" w:hAnsi="Angsana New"/>
          <w:sz w:val="28"/>
          <w:szCs w:val="28"/>
          <w:cs/>
        </w:rPr>
        <w:t>ผู้บริหารสำหรับงวดสามเดือนและ</w:t>
      </w:r>
      <w:r w:rsidR="004A5282">
        <w:rPr>
          <w:rFonts w:ascii="Angsana New" w:hAnsi="Angsana New" w:hint="cs"/>
          <w:sz w:val="28"/>
          <w:szCs w:val="28"/>
          <w:cs/>
        </w:rPr>
        <w:t>เก้า</w:t>
      </w:r>
      <w:r w:rsidRPr="00F4699A">
        <w:rPr>
          <w:rFonts w:ascii="Angsana New" w:hAnsi="Angsana New"/>
          <w:sz w:val="28"/>
          <w:szCs w:val="28"/>
          <w:cs/>
        </w:rPr>
        <w:t>เดือน</w:t>
      </w:r>
      <w:r w:rsidR="00A80558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20668C">
        <w:rPr>
          <w:rFonts w:ascii="Angsana New" w:hAnsi="Angsana New"/>
          <w:sz w:val="28"/>
          <w:szCs w:val="28"/>
        </w:rPr>
        <w:t>30</w:t>
      </w:r>
      <w:r w:rsidR="00A80558">
        <w:rPr>
          <w:rFonts w:ascii="Angsana New" w:hAnsi="Angsana New"/>
          <w:sz w:val="28"/>
          <w:szCs w:val="28"/>
          <w:cs/>
        </w:rPr>
        <w:t xml:space="preserve"> กันยายน</w:t>
      </w:r>
      <w:r w:rsidRPr="00F4699A">
        <w:rPr>
          <w:rFonts w:ascii="Angsana New" w:hAnsi="Angsana New"/>
          <w:sz w:val="28"/>
          <w:szCs w:val="28"/>
          <w:cs/>
        </w:rPr>
        <w:t xml:space="preserve"> </w:t>
      </w:r>
      <w:r w:rsidRPr="00F4699A">
        <w:rPr>
          <w:rFonts w:ascii="Angsana New" w:hAnsi="Angsana New"/>
          <w:sz w:val="28"/>
          <w:szCs w:val="28"/>
        </w:rPr>
        <w:t>2565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="00297C95">
        <w:rPr>
          <w:rFonts w:ascii="Angsana New" w:hAnsi="Angsana New" w:hint="cs"/>
          <w:sz w:val="28"/>
          <w:szCs w:val="28"/>
          <w:cs/>
        </w:rPr>
        <w:t xml:space="preserve">และ </w:t>
      </w:r>
      <w:r w:rsidR="00297C95">
        <w:rPr>
          <w:rFonts w:ascii="Angsana New" w:hAnsi="Angsana New"/>
          <w:sz w:val="28"/>
          <w:szCs w:val="28"/>
        </w:rPr>
        <w:t>256</w:t>
      </w:r>
      <w:r w:rsidR="00863704">
        <w:rPr>
          <w:rFonts w:ascii="Angsana New" w:hAnsi="Angsana New"/>
          <w:sz w:val="28"/>
          <w:szCs w:val="28"/>
        </w:rPr>
        <w:t>4</w:t>
      </w:r>
      <w:r w:rsidR="00297C95">
        <w:rPr>
          <w:rFonts w:ascii="Angsana New" w:hAnsi="Angsana New" w:hint="cs"/>
          <w:sz w:val="28"/>
          <w:szCs w:val="28"/>
          <w:cs/>
        </w:rPr>
        <w:t xml:space="preserve"> </w:t>
      </w:r>
      <w:r w:rsidR="005D434E" w:rsidRPr="006B2D1A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891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0"/>
        <w:gridCol w:w="1080"/>
        <w:gridCol w:w="270"/>
        <w:gridCol w:w="1080"/>
        <w:gridCol w:w="270"/>
        <w:gridCol w:w="1080"/>
        <w:gridCol w:w="270"/>
        <w:gridCol w:w="1080"/>
      </w:tblGrid>
      <w:tr w:rsidR="00AC2685" w:rsidRPr="006B2D1A" w14:paraId="3FC1351F" w14:textId="77777777" w:rsidTr="00C77D71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7DB3321" w14:textId="77777777" w:rsidR="00AC2685" w:rsidRPr="006B2D1A" w:rsidRDefault="00AC2685" w:rsidP="00C77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4546FE" w14:textId="77777777" w:rsidR="00AC2685" w:rsidRPr="006B2D1A" w:rsidRDefault="00AC2685" w:rsidP="00C77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2D1A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AC2685" w:rsidRPr="006B2D1A" w14:paraId="12269670" w14:textId="77777777" w:rsidTr="00C77D71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21FBE99" w14:textId="77777777" w:rsidR="00AC2685" w:rsidRPr="006B2D1A" w:rsidRDefault="00AC2685" w:rsidP="00C77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DFF9B4" w14:textId="77777777" w:rsidR="00AC2685" w:rsidRPr="004A6782" w:rsidRDefault="00AC2685" w:rsidP="00C77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6782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</w:t>
            </w:r>
          </w:p>
          <w:p w14:paraId="197B4DA1" w14:textId="512D540C" w:rsidR="00AC2685" w:rsidRPr="006B2D1A" w:rsidRDefault="00A80558" w:rsidP="00C77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654"/>
              </w:tabs>
              <w:spacing w:line="240" w:lineRule="auto"/>
              <w:ind w:left="-108" w:right="47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="0020668C"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5DC7CC" w14:textId="77777777" w:rsidR="00AC2685" w:rsidRPr="006B2D1A" w:rsidRDefault="00AC2685" w:rsidP="00C77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C69A53" w14:textId="078AF33F" w:rsidR="00AC2685" w:rsidRPr="004A6782" w:rsidRDefault="00A80558" w:rsidP="00C77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สำหรับงวดเก้าเดือน</w:t>
            </w:r>
          </w:p>
          <w:p w14:paraId="601B4B5A" w14:textId="27530348" w:rsidR="00AC2685" w:rsidRPr="006B2D1A" w:rsidRDefault="00A80558" w:rsidP="00C77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654"/>
              </w:tabs>
              <w:spacing w:line="240" w:lineRule="auto"/>
              <w:ind w:right="47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="0020668C"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AC2685" w:rsidRPr="006B2D1A" w14:paraId="7A2A4955" w14:textId="77777777" w:rsidTr="00C77D71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D65F8E3" w14:textId="77777777" w:rsidR="00AC2685" w:rsidRPr="006B2D1A" w:rsidRDefault="00AC2685" w:rsidP="00AC2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0A1120" w14:textId="6B240500" w:rsidR="00AC2685" w:rsidRPr="00EA438A" w:rsidRDefault="00AC2685" w:rsidP="00AC2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438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745E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3FF1C9" w14:textId="77777777" w:rsidR="00AC2685" w:rsidRPr="006B2D1A" w:rsidRDefault="00AC2685" w:rsidP="00AC2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2B7AEC" w14:textId="53EB90CD" w:rsidR="00AC2685" w:rsidRPr="006B2D1A" w:rsidRDefault="00AC2685" w:rsidP="00AC2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B2D1A">
              <w:rPr>
                <w:rFonts w:asciiTheme="majorBidi" w:eastAsia="Cordia New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176D7A" w14:textId="77777777" w:rsidR="00AC2685" w:rsidRPr="006B2D1A" w:rsidRDefault="00AC2685" w:rsidP="00AC2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CFAE92" w14:textId="2FE27CF8" w:rsidR="00AC2685" w:rsidRPr="00EA438A" w:rsidRDefault="00AC2685" w:rsidP="00AC2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438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68FB4C" w14:textId="77777777" w:rsidR="00AC2685" w:rsidRPr="006B2D1A" w:rsidRDefault="00AC2685" w:rsidP="00AC2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654"/>
              </w:tabs>
              <w:spacing w:line="240" w:lineRule="auto"/>
              <w:ind w:left="-108" w:right="47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7D476E" w14:textId="3683F746" w:rsidR="00AC2685" w:rsidRPr="00EA438A" w:rsidRDefault="00AC2685" w:rsidP="00AC2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438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D41F7E" w:rsidRPr="006B2D1A" w14:paraId="1247DAE6" w14:textId="77777777" w:rsidTr="00FB73D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34C442E" w14:textId="5DE5204E" w:rsidR="00D41F7E" w:rsidRPr="00A745E1" w:rsidRDefault="00D41F7E" w:rsidP="00D41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745E1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เงินเดือน</w:t>
            </w:r>
            <w:r w:rsidRPr="00A745E1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ผู้บริหาร</w:t>
            </w:r>
            <w:r w:rsidRPr="00A745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E06DC1" w14:textId="5D071011" w:rsidR="00D41F7E" w:rsidRPr="00FB73D4" w:rsidRDefault="00B3109E" w:rsidP="00D41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B73D4">
              <w:rPr>
                <w:rFonts w:asciiTheme="majorBidi" w:eastAsia="Cordia New" w:hAnsiTheme="majorBidi" w:cstheme="majorBidi"/>
                <w:sz w:val="28"/>
                <w:szCs w:val="28"/>
              </w:rPr>
              <w:t>4,</w:t>
            </w:r>
            <w:r w:rsidR="00FB73D4" w:rsidRPr="00FB73D4">
              <w:rPr>
                <w:rFonts w:asciiTheme="majorBidi" w:eastAsia="Cordia New" w:hAnsiTheme="majorBidi" w:cstheme="majorBidi"/>
                <w:sz w:val="28"/>
                <w:szCs w:val="28"/>
              </w:rPr>
              <w:t>729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DF652C" w14:textId="77777777" w:rsidR="00D41F7E" w:rsidRPr="00FB73D4" w:rsidRDefault="00D41F7E" w:rsidP="00D41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391D93" w14:textId="2740761A" w:rsidR="00D41F7E" w:rsidRPr="00FB73D4" w:rsidRDefault="00D41F7E" w:rsidP="00D41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B73D4">
              <w:rPr>
                <w:rFonts w:asciiTheme="majorBidi" w:eastAsia="Cordia New" w:hAnsiTheme="majorBidi" w:cstheme="majorBidi" w:hint="cs"/>
                <w:sz w:val="28"/>
                <w:szCs w:val="28"/>
              </w:rPr>
              <w:t>4,319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309361" w14:textId="77777777" w:rsidR="00D41F7E" w:rsidRPr="00FB73D4" w:rsidRDefault="00D41F7E" w:rsidP="00D41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C92B732" w14:textId="2238A1CE" w:rsidR="00D41F7E" w:rsidRPr="00FB73D4" w:rsidRDefault="00B3109E" w:rsidP="00D41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B73D4">
              <w:rPr>
                <w:rFonts w:asciiTheme="majorBidi" w:eastAsia="Cordia New" w:hAnsiTheme="majorBidi" w:cstheme="majorBidi"/>
                <w:sz w:val="28"/>
                <w:szCs w:val="28"/>
              </w:rPr>
              <w:t>13,</w:t>
            </w:r>
            <w:r w:rsidR="00FB73D4" w:rsidRPr="00FB73D4">
              <w:rPr>
                <w:rFonts w:asciiTheme="majorBidi" w:eastAsia="Cordia New" w:hAnsiTheme="majorBidi" w:cstheme="majorBidi"/>
                <w:sz w:val="28"/>
                <w:szCs w:val="28"/>
              </w:rPr>
              <w:t>681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8AD388" w14:textId="77777777" w:rsidR="00D41F7E" w:rsidRPr="006B2D1A" w:rsidRDefault="00D41F7E" w:rsidP="00D41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E1BE20" w14:textId="01C5D425" w:rsidR="00D41F7E" w:rsidRPr="006B2D1A" w:rsidRDefault="00D41F7E" w:rsidP="00D41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</w:rPr>
              <w:t>13,003</w:t>
            </w:r>
          </w:p>
        </w:tc>
      </w:tr>
      <w:tr w:rsidR="00D41F7E" w:rsidRPr="006B2D1A" w14:paraId="49C82E96" w14:textId="77777777" w:rsidTr="00FB73D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9A55409" w14:textId="59338FB1" w:rsidR="00D41F7E" w:rsidRPr="00A745E1" w:rsidRDefault="00D41F7E" w:rsidP="00D41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745E1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เบี้ยประชุม</w:t>
            </w:r>
            <w:r w:rsidRPr="00A745E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95DD1A" w14:textId="67B4C58A" w:rsidR="00D41F7E" w:rsidRPr="00FB73D4" w:rsidRDefault="00B3109E" w:rsidP="00D41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B73D4">
              <w:rPr>
                <w:rFonts w:asciiTheme="majorBidi" w:eastAsia="Cordia New" w:hAnsiTheme="majorBidi" w:cstheme="majorBidi"/>
                <w:sz w:val="28"/>
                <w:szCs w:val="28"/>
              </w:rPr>
              <w:t>165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4FDD47" w14:textId="77777777" w:rsidR="00D41F7E" w:rsidRPr="00FB73D4" w:rsidRDefault="00D41F7E" w:rsidP="00D41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8B46D" w14:textId="5CC3A7E6" w:rsidR="00D41F7E" w:rsidRPr="00FB73D4" w:rsidRDefault="00D41F7E" w:rsidP="00D41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B73D4">
              <w:rPr>
                <w:rFonts w:asciiTheme="majorBidi" w:eastAsia="Cordia New" w:hAnsiTheme="majorBidi" w:cstheme="majorBidi" w:hint="cs"/>
                <w:sz w:val="28"/>
                <w:szCs w:val="28"/>
              </w:rPr>
              <w:t>110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5E85F3" w14:textId="77777777" w:rsidR="00D41F7E" w:rsidRPr="00FB73D4" w:rsidRDefault="00D41F7E" w:rsidP="00D41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4598A3" w14:textId="344DB011" w:rsidR="00D41F7E" w:rsidRPr="00FB73D4" w:rsidRDefault="00B3109E" w:rsidP="00D41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B73D4">
              <w:rPr>
                <w:rFonts w:asciiTheme="majorBidi" w:eastAsia="Cordia New" w:hAnsiTheme="majorBidi" w:cstheme="majorBidi"/>
                <w:sz w:val="28"/>
                <w:szCs w:val="28"/>
              </w:rPr>
              <w:t>620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FD8B7E" w14:textId="77777777" w:rsidR="00D41F7E" w:rsidRPr="006B2D1A" w:rsidRDefault="00D41F7E" w:rsidP="00D41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8DD385E" w14:textId="40EDC4CD" w:rsidR="00D41F7E" w:rsidRPr="006B2D1A" w:rsidRDefault="00D41F7E" w:rsidP="00D41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</w:rPr>
              <w:t>630</w:t>
            </w:r>
          </w:p>
        </w:tc>
      </w:tr>
      <w:tr w:rsidR="00D41F7E" w:rsidRPr="006B2D1A" w14:paraId="6C571B86" w14:textId="77777777" w:rsidTr="00FB73D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5248938" w14:textId="77777777" w:rsidR="00D41F7E" w:rsidRDefault="00D41F7E" w:rsidP="00D41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745E1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เงินสมทบเข้ากองทุนสำรองเลี้ยงชีพ</w:t>
            </w:r>
          </w:p>
          <w:p w14:paraId="40BFA295" w14:textId="0CA6C807" w:rsidR="00D41F7E" w:rsidRPr="00A745E1" w:rsidRDefault="00D41F7E" w:rsidP="00D41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A745E1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ส่วนของบริษัท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CD16CF" w14:textId="4FACC467" w:rsidR="00D41F7E" w:rsidRPr="00FB73D4" w:rsidRDefault="00B3109E" w:rsidP="00D41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B73D4">
              <w:rPr>
                <w:rFonts w:asciiTheme="majorBidi" w:eastAsia="Cordia New" w:hAnsiTheme="majorBidi" w:cstheme="majorBidi"/>
                <w:sz w:val="28"/>
                <w:szCs w:val="28"/>
              </w:rPr>
              <w:t>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F0AD28" w14:textId="77777777" w:rsidR="00D41F7E" w:rsidRPr="00FB73D4" w:rsidRDefault="00D41F7E" w:rsidP="00D41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FCCF3" w14:textId="6709C902" w:rsidR="00D41F7E" w:rsidRPr="00FB73D4" w:rsidRDefault="00D41F7E" w:rsidP="00D41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B73D4">
              <w:rPr>
                <w:rFonts w:asciiTheme="majorBidi" w:eastAsia="Cordia New" w:hAnsiTheme="majorBidi" w:cstheme="majorBidi" w:hint="cs"/>
                <w:sz w:val="28"/>
                <w:szCs w:val="28"/>
              </w:rPr>
              <w:t>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D62B98" w14:textId="77777777" w:rsidR="00D41F7E" w:rsidRPr="00FB73D4" w:rsidRDefault="00D41F7E" w:rsidP="00D41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532B3A" w14:textId="40A3E270" w:rsidR="00D41F7E" w:rsidRPr="00FB73D4" w:rsidRDefault="00B3109E" w:rsidP="00D41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B73D4">
              <w:rPr>
                <w:rFonts w:asciiTheme="majorBidi" w:eastAsia="Cordia New" w:hAnsiTheme="majorBidi" w:cstheme="majorBidi"/>
                <w:sz w:val="28"/>
                <w:szCs w:val="28"/>
              </w:rPr>
              <w:t>19</w:t>
            </w:r>
            <w:r w:rsidR="00FB73D4" w:rsidRPr="00FB73D4">
              <w:rPr>
                <w:rFonts w:asciiTheme="majorBidi" w:eastAsia="Cordia New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E3513" w14:textId="77777777" w:rsidR="00D41F7E" w:rsidRPr="006B2D1A" w:rsidRDefault="00D41F7E" w:rsidP="00D41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6EE0D" w14:textId="2FD3D591" w:rsidR="00D41F7E" w:rsidRPr="006B2D1A" w:rsidDel="00CE63E9" w:rsidRDefault="00D41F7E" w:rsidP="00D41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</w:rPr>
              <w:t>194</w:t>
            </w:r>
          </w:p>
        </w:tc>
      </w:tr>
      <w:tr w:rsidR="00D41F7E" w:rsidRPr="006B2D1A" w14:paraId="0D2BDE3A" w14:textId="77777777" w:rsidTr="00FB73D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4C7C35C" w14:textId="77777777" w:rsidR="00D41F7E" w:rsidRPr="003D06A3" w:rsidRDefault="00D41F7E" w:rsidP="00D41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D06A3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</w:t>
            </w:r>
            <w:r w:rsidRPr="003D06A3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พนักงานเมื่อเกษียณอายุ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9E9EF9" w14:textId="6B589B49" w:rsidR="00D41F7E" w:rsidRPr="00FB73D4" w:rsidRDefault="00B3109E" w:rsidP="00D41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B73D4">
              <w:rPr>
                <w:rFonts w:asciiTheme="majorBidi" w:eastAsia="Cordia New" w:hAnsiTheme="majorBidi" w:cstheme="majorBidi"/>
                <w:sz w:val="28"/>
                <w:szCs w:val="28"/>
              </w:rPr>
              <w:t>5</w:t>
            </w:r>
            <w:r w:rsidR="00FB73D4" w:rsidRPr="00FB73D4">
              <w:rPr>
                <w:rFonts w:asciiTheme="majorBidi" w:eastAsia="Cordia New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45AEA5" w14:textId="77777777" w:rsidR="00D41F7E" w:rsidRPr="00FB73D4" w:rsidRDefault="00D41F7E" w:rsidP="00D41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49B0E8" w14:textId="7F72285A" w:rsidR="00D41F7E" w:rsidRPr="00FB73D4" w:rsidRDefault="00D41F7E" w:rsidP="00D41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B73D4">
              <w:rPr>
                <w:rFonts w:asciiTheme="majorBidi" w:eastAsia="Cordia New" w:hAnsiTheme="majorBidi" w:cstheme="majorBidi" w:hint="cs"/>
                <w:sz w:val="28"/>
                <w:szCs w:val="28"/>
              </w:rPr>
              <w:t>45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147A44" w14:textId="77777777" w:rsidR="00D41F7E" w:rsidRPr="00FB73D4" w:rsidRDefault="00D41F7E" w:rsidP="00D41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A34F35" w14:textId="376BD93C" w:rsidR="00D41F7E" w:rsidRPr="00FB73D4" w:rsidRDefault="00B3109E" w:rsidP="00D41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B73D4">
              <w:rPr>
                <w:rFonts w:asciiTheme="majorBidi" w:eastAsia="Cordia New" w:hAnsiTheme="majorBidi" w:cstheme="majorBidi"/>
                <w:sz w:val="28"/>
                <w:szCs w:val="28"/>
              </w:rPr>
              <w:t>17</w:t>
            </w:r>
            <w:r w:rsidR="00FB73D4" w:rsidRPr="00FB73D4">
              <w:rPr>
                <w:rFonts w:asciiTheme="majorBidi" w:eastAsia="Cordia New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226931" w14:textId="77777777" w:rsidR="00D41F7E" w:rsidRPr="008E1C1D" w:rsidRDefault="00D41F7E" w:rsidP="00D41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2A3479" w14:textId="730833F8" w:rsidR="00D41F7E" w:rsidRPr="006B2D1A" w:rsidRDefault="00D41F7E" w:rsidP="00D41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</w:rPr>
              <w:t>137</w:t>
            </w:r>
          </w:p>
        </w:tc>
      </w:tr>
      <w:tr w:rsidR="00D41F7E" w:rsidRPr="004A6782" w14:paraId="6A26D89C" w14:textId="77777777" w:rsidTr="00FB73D4">
        <w:trPr>
          <w:trHeight w:val="30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6F9097F" w14:textId="77777777" w:rsidR="00D41F7E" w:rsidRPr="006B2D1A" w:rsidRDefault="00D41F7E" w:rsidP="00D41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2D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AEE3057" w14:textId="21C8376D" w:rsidR="00D41F7E" w:rsidRPr="00FB73D4" w:rsidRDefault="00FB73D4" w:rsidP="00D41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FB73D4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5,016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C16654" w14:textId="77777777" w:rsidR="00D41F7E" w:rsidRPr="00FB73D4" w:rsidRDefault="00D41F7E" w:rsidP="00D41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C7F6D91" w14:textId="1459A68B" w:rsidR="00D41F7E" w:rsidRPr="00FB73D4" w:rsidRDefault="00D41F7E" w:rsidP="00D41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FB73D4">
              <w:rPr>
                <w:rFonts w:asciiTheme="majorBidi" w:eastAsia="Cordia New" w:hAnsiTheme="majorBidi" w:cstheme="majorBidi" w:hint="cs"/>
                <w:b/>
                <w:bCs/>
                <w:sz w:val="28"/>
                <w:szCs w:val="28"/>
              </w:rPr>
              <w:t>4,538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9B57B3" w14:textId="77777777" w:rsidR="00D41F7E" w:rsidRPr="00FB73D4" w:rsidRDefault="00D41F7E" w:rsidP="00D41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58049F7" w14:textId="6E8899C9" w:rsidR="00D41F7E" w:rsidRPr="00FB73D4" w:rsidRDefault="00B3109E" w:rsidP="00D41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FB73D4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14,</w:t>
            </w:r>
            <w:r w:rsidR="00FB73D4" w:rsidRPr="00FB73D4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668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A25DB2" w14:textId="77777777" w:rsidR="00D41F7E" w:rsidRPr="009E5FC1" w:rsidRDefault="00D41F7E" w:rsidP="00D41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F1751F" w14:textId="5AE97F40" w:rsidR="00D41F7E" w:rsidRPr="009E5FC1" w:rsidRDefault="00D41F7E" w:rsidP="00D41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 w:hint="cs"/>
                <w:b/>
                <w:bCs/>
                <w:sz w:val="28"/>
                <w:szCs w:val="28"/>
              </w:rPr>
              <w:t>13,964</w:t>
            </w:r>
          </w:p>
        </w:tc>
      </w:tr>
    </w:tbl>
    <w:p w14:paraId="606BA72B" w14:textId="4B066A25" w:rsidR="00BE29D7" w:rsidRPr="00C45BAD" w:rsidRDefault="00263326" w:rsidP="00EE690D">
      <w:pPr>
        <w:pStyle w:val="FSNoteNumbered"/>
        <w:numPr>
          <w:ilvl w:val="0"/>
          <w:numId w:val="17"/>
        </w:numPr>
        <w:spacing w:before="120" w:after="120"/>
        <w:ind w:left="547" w:hanging="547"/>
        <w:rPr>
          <w:b/>
          <w:bCs/>
          <w:u w:val="none"/>
          <w:cs/>
        </w:rPr>
      </w:pPr>
      <w:r w:rsidRPr="00C45BAD">
        <w:rPr>
          <w:b/>
          <w:bCs/>
          <w:u w:val="none"/>
          <w:cs/>
        </w:rPr>
        <w:t>เงิน</w:t>
      </w:r>
      <w:r w:rsidR="00B114C1" w:rsidRPr="00C45BAD">
        <w:rPr>
          <w:b/>
          <w:bCs/>
          <w:u w:val="none"/>
          <w:cs/>
        </w:rPr>
        <w:t>สดและรายการเทียบเท่าเงินสด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0"/>
        <w:gridCol w:w="1440"/>
        <w:gridCol w:w="270"/>
        <w:gridCol w:w="1440"/>
      </w:tblGrid>
      <w:tr w:rsidR="00717871" w:rsidRPr="007A3CD0" w14:paraId="22C28840" w14:textId="77777777" w:rsidTr="00D26460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CF9024D" w14:textId="77777777" w:rsidR="00AB4B0E" w:rsidRPr="007A3CD0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DA0A1C" w14:textId="77777777" w:rsidR="00AB4B0E" w:rsidRPr="007A3CD0" w:rsidRDefault="001804F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7A3CD0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พัน</w:t>
            </w:r>
            <w:r w:rsidR="00AB4B0E" w:rsidRPr="007A3CD0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DA4329" w:rsidRPr="007A3CD0" w14:paraId="031788F1" w14:textId="77777777" w:rsidTr="00D26460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BF1BBF2" w14:textId="77777777" w:rsidR="00DA4329" w:rsidRPr="007A3CD0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C3EB56" w14:textId="65CF88CF" w:rsidR="00DA4329" w:rsidRPr="007A3CD0" w:rsidRDefault="00A80558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2565 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281377" w14:textId="77777777" w:rsidR="00DA4329" w:rsidRPr="007A3CD0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7F922C" w14:textId="3D656F57" w:rsidR="00DA4329" w:rsidRPr="007A3CD0" w:rsidRDefault="008E7B35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DA4329" w:rsidRPr="007A3CD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26460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164F73" w:rsidRPr="007A3CD0" w14:paraId="71D10438" w14:textId="77777777" w:rsidTr="00D26460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8ED28B1" w14:textId="77777777" w:rsidR="00164F73" w:rsidRPr="007A3CD0" w:rsidRDefault="00164F73" w:rsidP="00164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double"/>
              </w:rPr>
            </w:pPr>
            <w:r w:rsidRPr="007A3CD0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3EEF68" w14:textId="41DBC0FA" w:rsidR="00164F73" w:rsidRPr="007A3CD0" w:rsidRDefault="00164F73" w:rsidP="00164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164F73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 130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736935" w14:textId="77777777" w:rsidR="00164F73" w:rsidRPr="007A3CD0" w:rsidRDefault="00164F73" w:rsidP="00164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spacing w:line="240" w:lineRule="auto"/>
              <w:ind w:left="-21" w:right="47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97FCFB" w14:textId="138B14A9" w:rsidR="00164F73" w:rsidRPr="007A3CD0" w:rsidRDefault="00164F73" w:rsidP="00164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130</w:t>
            </w:r>
          </w:p>
        </w:tc>
      </w:tr>
      <w:tr w:rsidR="00164F73" w:rsidRPr="007A3CD0" w14:paraId="496B625C" w14:textId="77777777" w:rsidTr="00D26460">
        <w:trPr>
          <w:trHeight w:val="40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A9BCCC7" w14:textId="77777777" w:rsidR="00164F73" w:rsidRPr="007A3CD0" w:rsidRDefault="00164F73" w:rsidP="00164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7A3CD0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0BF8FC" w14:textId="26870A24" w:rsidR="00164F73" w:rsidRPr="007A3CD0" w:rsidRDefault="00164F73" w:rsidP="00164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64F73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 172,770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5BBDC7" w14:textId="77777777" w:rsidR="00164F73" w:rsidRPr="007A3CD0" w:rsidRDefault="00164F73" w:rsidP="00164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spacing w:line="240" w:lineRule="auto"/>
              <w:ind w:left="-21" w:right="47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8C5A27" w14:textId="0DA86C65" w:rsidR="00164F73" w:rsidRPr="007A3CD0" w:rsidRDefault="00164F73" w:rsidP="00164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187,431</w:t>
            </w:r>
          </w:p>
        </w:tc>
      </w:tr>
      <w:tr w:rsidR="00280C5C" w:rsidRPr="005067F3" w14:paraId="75D102A7" w14:textId="77777777" w:rsidTr="00D26460">
        <w:trPr>
          <w:trHeight w:val="30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7A9353F" w14:textId="77777777" w:rsidR="00280C5C" w:rsidRPr="007A3CD0" w:rsidRDefault="00280C5C" w:rsidP="00280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u w:val="double"/>
                <w:cs/>
              </w:rPr>
            </w:pPr>
            <w:r w:rsidRPr="007A3CD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16C72D9" w14:textId="439ABE32" w:rsidR="00280C5C" w:rsidRPr="007A3CD0" w:rsidRDefault="00164F73" w:rsidP="00280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164F73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172,900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7EDB2D" w14:textId="77777777" w:rsidR="00280C5C" w:rsidRPr="007A3CD0" w:rsidRDefault="00280C5C" w:rsidP="00280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spacing w:line="240" w:lineRule="auto"/>
              <w:ind w:left="-21" w:right="47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5AB405C" w14:textId="3D14B476" w:rsidR="00280C5C" w:rsidRPr="00DB65A3" w:rsidRDefault="00280C5C" w:rsidP="00280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4A0606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187,561</w:t>
            </w:r>
          </w:p>
        </w:tc>
      </w:tr>
    </w:tbl>
    <w:p w14:paraId="5531E988" w14:textId="3BB7750B" w:rsidR="003915ED" w:rsidRDefault="009E0C88" w:rsidP="003E6D5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2E1C53">
        <w:rPr>
          <w:rFonts w:ascii="Angsana New" w:hAnsi="Angsana New"/>
          <w:sz w:val="28"/>
          <w:szCs w:val="28"/>
          <w:cs/>
        </w:rPr>
        <w:t xml:space="preserve">ณ วันที่ </w:t>
      </w:r>
      <w:r w:rsidR="00A80558">
        <w:rPr>
          <w:rFonts w:ascii="Angsana New" w:hAnsi="Angsana New"/>
          <w:spacing w:val="2"/>
          <w:sz w:val="28"/>
          <w:szCs w:val="28"/>
        </w:rPr>
        <w:t xml:space="preserve">30 </w:t>
      </w:r>
      <w:r w:rsidR="00A80558">
        <w:rPr>
          <w:rFonts w:ascii="Angsana New" w:hAnsi="Angsana New"/>
          <w:spacing w:val="2"/>
          <w:sz w:val="28"/>
          <w:szCs w:val="28"/>
          <w:cs/>
        </w:rPr>
        <w:t xml:space="preserve">กันยายน </w:t>
      </w:r>
      <w:r w:rsidR="00A80558">
        <w:rPr>
          <w:rFonts w:ascii="Angsana New" w:hAnsi="Angsana New"/>
          <w:spacing w:val="2"/>
          <w:sz w:val="28"/>
          <w:szCs w:val="28"/>
        </w:rPr>
        <w:t xml:space="preserve">2565 </w:t>
      </w:r>
      <w:r w:rsidRPr="002E1C53">
        <w:rPr>
          <w:rFonts w:ascii="Angsana New" w:hAnsi="Angsana New"/>
          <w:sz w:val="28"/>
          <w:szCs w:val="28"/>
          <w:cs/>
        </w:rPr>
        <w:t>เงินฝาก</w:t>
      </w:r>
      <w:r w:rsidRPr="00AC53FB">
        <w:rPr>
          <w:rFonts w:ascii="Angsana New" w:hAnsi="Angsana New" w:hint="cs"/>
          <w:sz w:val="28"/>
          <w:szCs w:val="28"/>
          <w:cs/>
        </w:rPr>
        <w:t>ธนาคาร</w:t>
      </w:r>
      <w:r w:rsidR="003915ED" w:rsidRPr="00AC53FB">
        <w:rPr>
          <w:rFonts w:ascii="Angsana New" w:hAnsi="Angsana New" w:hint="cs"/>
          <w:sz w:val="28"/>
          <w:szCs w:val="28"/>
          <w:cs/>
        </w:rPr>
        <w:t>จำนวนเงิน</w:t>
      </w:r>
      <w:r w:rsidR="00AB22C6" w:rsidRPr="00AC53FB">
        <w:rPr>
          <w:rFonts w:ascii="Angsana New" w:hAnsi="Angsana New"/>
          <w:sz w:val="28"/>
          <w:szCs w:val="28"/>
        </w:rPr>
        <w:t xml:space="preserve"> 0.4</w:t>
      </w:r>
      <w:r w:rsidR="00BC6233" w:rsidRPr="00AC53FB">
        <w:rPr>
          <w:rFonts w:ascii="Angsana New" w:hAnsi="Angsana New"/>
          <w:sz w:val="28"/>
          <w:szCs w:val="28"/>
        </w:rPr>
        <w:t xml:space="preserve"> </w:t>
      </w:r>
      <w:r w:rsidR="003915ED" w:rsidRPr="00AC53FB">
        <w:rPr>
          <w:rFonts w:ascii="Angsana New" w:hAnsi="Angsana New" w:hint="cs"/>
          <w:sz w:val="28"/>
          <w:szCs w:val="28"/>
          <w:cs/>
        </w:rPr>
        <w:t>ล้านบาทได้ถู</w:t>
      </w:r>
      <w:r w:rsidR="003915ED" w:rsidRPr="001A0D17">
        <w:rPr>
          <w:rFonts w:ascii="Angsana New" w:hAnsi="Angsana New" w:hint="cs"/>
          <w:sz w:val="28"/>
          <w:szCs w:val="28"/>
          <w:cs/>
        </w:rPr>
        <w:t>ก</w:t>
      </w:r>
      <w:r w:rsidR="003915ED" w:rsidRPr="002E1C53">
        <w:rPr>
          <w:rFonts w:ascii="Angsana New" w:hAnsi="Angsana New"/>
          <w:sz w:val="28"/>
          <w:szCs w:val="28"/>
          <w:cs/>
        </w:rPr>
        <w:t>จำนำเป็นหลักทรัพย์ค้ำประกันวงเงินสินเชื่อกับธนาคาร</w:t>
      </w:r>
      <w:r w:rsidR="003915ED" w:rsidRPr="002E1C53">
        <w:rPr>
          <w:rFonts w:ascii="Angsana New" w:hAnsi="Angsana New" w:hint="cs"/>
          <w:sz w:val="28"/>
          <w:szCs w:val="28"/>
          <w:cs/>
        </w:rPr>
        <w:t xml:space="preserve">ในประเทศ </w:t>
      </w:r>
      <w:r w:rsidR="003915ED" w:rsidRPr="002E1C53">
        <w:rPr>
          <w:rFonts w:ascii="Angsana New" w:hAnsi="Angsana New"/>
          <w:sz w:val="28"/>
          <w:szCs w:val="28"/>
          <w:cs/>
        </w:rPr>
        <w:t>ตามที่กล่าวไว้ใ</w:t>
      </w:r>
      <w:r w:rsidR="003915ED" w:rsidRPr="00134F10">
        <w:rPr>
          <w:rFonts w:ascii="Angsana New" w:hAnsi="Angsana New"/>
          <w:sz w:val="28"/>
          <w:szCs w:val="28"/>
          <w:cs/>
        </w:rPr>
        <w:t xml:space="preserve">นหมายเหตุ </w:t>
      </w:r>
      <w:r w:rsidR="00134F10" w:rsidRPr="00134F10">
        <w:rPr>
          <w:rFonts w:ascii="Angsana New" w:hAnsi="Angsana New"/>
          <w:sz w:val="28"/>
          <w:szCs w:val="28"/>
        </w:rPr>
        <w:t>29</w:t>
      </w:r>
      <w:r w:rsidR="003915ED" w:rsidRPr="00134F10">
        <w:rPr>
          <w:rFonts w:ascii="Angsana New" w:hAnsi="Angsana New"/>
          <w:sz w:val="28"/>
          <w:szCs w:val="28"/>
        </w:rPr>
        <w:t xml:space="preserve"> </w:t>
      </w:r>
      <w:r w:rsidR="00134F10" w:rsidRPr="00134F10">
        <w:rPr>
          <w:rFonts w:ascii="Angsana New" w:hAnsi="Angsana New" w:hint="cs"/>
          <w:sz w:val="28"/>
          <w:szCs w:val="28"/>
          <w:cs/>
        </w:rPr>
        <w:t>ข</w:t>
      </w:r>
      <w:r w:rsidR="003915ED" w:rsidRPr="00134F10">
        <w:rPr>
          <w:rFonts w:ascii="Angsana New" w:hAnsi="Angsana New" w:hint="cs"/>
          <w:sz w:val="28"/>
          <w:szCs w:val="28"/>
          <w:cs/>
        </w:rPr>
        <w:t>)</w:t>
      </w:r>
      <w:r w:rsidR="00DA4329" w:rsidRPr="00134F10">
        <w:rPr>
          <w:rFonts w:ascii="Angsana New" w:hAnsi="Angsana New"/>
          <w:sz w:val="28"/>
          <w:szCs w:val="28"/>
        </w:rPr>
        <w:t xml:space="preserve"> (31 </w:t>
      </w:r>
      <w:r w:rsidR="00DA4329" w:rsidRPr="00134F10">
        <w:rPr>
          <w:rFonts w:ascii="Angsana New" w:hAnsi="Angsana New"/>
          <w:sz w:val="28"/>
          <w:szCs w:val="28"/>
          <w:cs/>
        </w:rPr>
        <w:t>ธันวาคม</w:t>
      </w:r>
      <w:r w:rsidR="00DA4329" w:rsidRPr="002E1C53">
        <w:rPr>
          <w:rFonts w:ascii="Angsana New" w:hAnsi="Angsana New"/>
          <w:sz w:val="28"/>
          <w:szCs w:val="28"/>
          <w:cs/>
        </w:rPr>
        <w:t xml:space="preserve"> </w:t>
      </w:r>
      <w:r w:rsidR="00DA4329" w:rsidRPr="002E1C53">
        <w:rPr>
          <w:rFonts w:ascii="Angsana New" w:hAnsi="Angsana New"/>
          <w:sz w:val="28"/>
          <w:szCs w:val="28"/>
        </w:rPr>
        <w:t>256</w:t>
      </w:r>
      <w:r w:rsidR="00280C5C">
        <w:rPr>
          <w:rFonts w:ascii="Angsana New" w:hAnsi="Angsana New"/>
          <w:sz w:val="28"/>
          <w:szCs w:val="28"/>
        </w:rPr>
        <w:t>4</w:t>
      </w:r>
      <w:r w:rsidR="00DA4329" w:rsidRPr="002E1C53">
        <w:rPr>
          <w:rFonts w:ascii="Angsana New" w:hAnsi="Angsana New"/>
          <w:sz w:val="28"/>
          <w:szCs w:val="28"/>
        </w:rPr>
        <w:t xml:space="preserve"> : 0.</w:t>
      </w:r>
      <w:r w:rsidR="009E4495">
        <w:rPr>
          <w:rFonts w:ascii="Angsana New" w:hAnsi="Angsana New"/>
          <w:sz w:val="28"/>
          <w:szCs w:val="28"/>
        </w:rPr>
        <w:t>4</w:t>
      </w:r>
      <w:r w:rsidR="00DA4329" w:rsidRPr="002E1C53">
        <w:rPr>
          <w:rFonts w:ascii="Angsana New" w:hAnsi="Angsana New"/>
          <w:sz w:val="28"/>
          <w:szCs w:val="28"/>
        </w:rPr>
        <w:t xml:space="preserve"> </w:t>
      </w:r>
      <w:r w:rsidR="00DA4329" w:rsidRPr="002E1C53">
        <w:rPr>
          <w:rFonts w:ascii="Angsana New" w:hAnsi="Angsana New"/>
          <w:sz w:val="28"/>
          <w:szCs w:val="28"/>
          <w:cs/>
        </w:rPr>
        <w:t>ล้านบาท)</w:t>
      </w:r>
    </w:p>
    <w:p w14:paraId="438AAA2F" w14:textId="29141D90" w:rsidR="00A745E1" w:rsidRDefault="00A745E1" w:rsidP="003E6D5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03BEEA31" w14:textId="4E2B1B36" w:rsidR="00FB1496" w:rsidRDefault="00FB1496" w:rsidP="003E6D5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66BFD668" w14:textId="77777777" w:rsidR="00FB1496" w:rsidRDefault="00FB1496" w:rsidP="003E6D5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6E5FBCD2" w14:textId="791B0853" w:rsidR="00435055" w:rsidRPr="00C45BAD" w:rsidRDefault="00435055" w:rsidP="00206E70">
      <w:pPr>
        <w:pStyle w:val="FSNoteNumbered"/>
        <w:numPr>
          <w:ilvl w:val="0"/>
          <w:numId w:val="17"/>
        </w:numPr>
        <w:spacing w:after="120"/>
        <w:ind w:left="540" w:hanging="540"/>
        <w:rPr>
          <w:b/>
          <w:bCs/>
          <w:u w:val="none"/>
          <w:cs/>
        </w:rPr>
      </w:pPr>
      <w:r w:rsidRPr="00C45BAD">
        <w:rPr>
          <w:b/>
          <w:bCs/>
          <w:u w:val="none"/>
          <w:cs/>
        </w:rPr>
        <w:lastRenderedPageBreak/>
        <w:t xml:space="preserve">เบี้ยประกันภัยค้างรับ </w:t>
      </w:r>
    </w:p>
    <w:p w14:paraId="69DBC3BD" w14:textId="0CCB748C" w:rsidR="00435055" w:rsidRPr="002638F1" w:rsidRDefault="00571043" w:rsidP="006F71D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567C8D">
        <w:rPr>
          <w:rFonts w:ascii="Angsana New" w:hAnsi="Angsana New"/>
          <w:spacing w:val="2"/>
          <w:sz w:val="28"/>
          <w:szCs w:val="28"/>
          <w:cs/>
        </w:rPr>
        <w:t xml:space="preserve">การวิเคราะห์อายุเบี้ยประกันภัยค้างรับ </w:t>
      </w:r>
      <w:r w:rsidR="0083570B" w:rsidRPr="00567C8D">
        <w:rPr>
          <w:rFonts w:ascii="Angsana New" w:hAnsi="Angsana New"/>
          <w:spacing w:val="2"/>
          <w:sz w:val="28"/>
          <w:szCs w:val="28"/>
          <w:cs/>
        </w:rPr>
        <w:t xml:space="preserve">ณ </w:t>
      </w:r>
      <w:r w:rsidR="00BD6745" w:rsidRPr="00567C8D">
        <w:rPr>
          <w:rFonts w:ascii="Angsana New" w:hAnsi="Angsana New"/>
          <w:spacing w:val="2"/>
          <w:sz w:val="28"/>
          <w:szCs w:val="28"/>
          <w:cs/>
        </w:rPr>
        <w:t>วันที่</w:t>
      </w:r>
      <w:r w:rsidR="005D434E" w:rsidRPr="00567C8D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A80558">
        <w:rPr>
          <w:rFonts w:ascii="Angsana New" w:hAnsi="Angsana New"/>
          <w:spacing w:val="2"/>
          <w:sz w:val="28"/>
          <w:szCs w:val="28"/>
        </w:rPr>
        <w:t xml:space="preserve">30 </w:t>
      </w:r>
      <w:r w:rsidR="00A80558">
        <w:rPr>
          <w:rFonts w:ascii="Angsana New" w:hAnsi="Angsana New"/>
          <w:spacing w:val="2"/>
          <w:sz w:val="28"/>
          <w:szCs w:val="28"/>
          <w:cs/>
        </w:rPr>
        <w:t xml:space="preserve">กันยายน </w:t>
      </w:r>
      <w:r w:rsidR="00A80558">
        <w:rPr>
          <w:rFonts w:ascii="Angsana New" w:hAnsi="Angsana New"/>
          <w:spacing w:val="2"/>
          <w:sz w:val="28"/>
          <w:szCs w:val="28"/>
        </w:rPr>
        <w:t xml:space="preserve">2565 </w:t>
      </w:r>
      <w:r w:rsidR="00567C8D" w:rsidRPr="00567C8D">
        <w:rPr>
          <w:rFonts w:ascii="Angsana New" w:hAnsi="Angsana New" w:hint="cs"/>
          <w:spacing w:val="2"/>
          <w:sz w:val="28"/>
          <w:szCs w:val="28"/>
          <w:cs/>
        </w:rPr>
        <w:t>และ</w:t>
      </w:r>
      <w:r w:rsidR="00C65BAF">
        <w:rPr>
          <w:rFonts w:ascii="Angsana New" w:hAnsi="Angsana New" w:hint="cs"/>
          <w:spacing w:val="2"/>
          <w:sz w:val="28"/>
          <w:szCs w:val="28"/>
          <w:cs/>
        </w:rPr>
        <w:t xml:space="preserve">วันที่ </w:t>
      </w:r>
      <w:r w:rsidR="00C65BAF">
        <w:rPr>
          <w:rFonts w:ascii="Angsana New" w:hAnsi="Angsana New"/>
          <w:spacing w:val="2"/>
          <w:sz w:val="28"/>
          <w:szCs w:val="28"/>
        </w:rPr>
        <w:t xml:space="preserve">31 </w:t>
      </w:r>
      <w:r w:rsidR="00C65BAF">
        <w:rPr>
          <w:rFonts w:ascii="Angsana New" w:hAnsi="Angsana New" w:hint="cs"/>
          <w:spacing w:val="2"/>
          <w:sz w:val="28"/>
          <w:szCs w:val="28"/>
          <w:cs/>
        </w:rPr>
        <w:t>ธันวาคม</w:t>
      </w:r>
      <w:r w:rsidR="00DA4329">
        <w:rPr>
          <w:rFonts w:ascii="Angsana New" w:hAnsi="Angsana New"/>
          <w:spacing w:val="2"/>
          <w:sz w:val="28"/>
          <w:szCs w:val="28"/>
        </w:rPr>
        <w:t xml:space="preserve"> </w:t>
      </w:r>
      <w:r w:rsidR="00C7625A" w:rsidRPr="00567C8D">
        <w:rPr>
          <w:rFonts w:ascii="Angsana New" w:hAnsi="Angsana New"/>
          <w:spacing w:val="2"/>
          <w:sz w:val="28"/>
          <w:szCs w:val="28"/>
        </w:rPr>
        <w:t>256</w:t>
      </w:r>
      <w:r w:rsidR="005A5F5C">
        <w:rPr>
          <w:rFonts w:ascii="Angsana New" w:hAnsi="Angsana New"/>
          <w:spacing w:val="2"/>
          <w:sz w:val="28"/>
          <w:szCs w:val="28"/>
        </w:rPr>
        <w:t>4</w:t>
      </w:r>
      <w:r w:rsidR="00C7625A" w:rsidRPr="00567C8D">
        <w:rPr>
          <w:rFonts w:ascii="Angsana New" w:hAnsi="Angsana New"/>
          <w:spacing w:val="2"/>
          <w:sz w:val="28"/>
          <w:szCs w:val="28"/>
        </w:rPr>
        <w:t xml:space="preserve"> </w:t>
      </w:r>
      <w:r w:rsidRPr="00567C8D">
        <w:rPr>
          <w:rFonts w:ascii="Angsana New" w:hAnsi="Angsana New"/>
          <w:spacing w:val="2"/>
          <w:sz w:val="28"/>
          <w:szCs w:val="28"/>
          <w:cs/>
        </w:rPr>
        <w:t>โดยจำแนกอายุตามเงินต้นที่ค้างชำระนับตั้งแต่</w:t>
      </w:r>
      <w:r w:rsidRPr="002638F1">
        <w:rPr>
          <w:rFonts w:ascii="Angsana New" w:hAnsi="Angsana New"/>
          <w:sz w:val="28"/>
          <w:szCs w:val="28"/>
          <w:cs/>
        </w:rPr>
        <w:t>วันครบกำหนดชำระตามกฎหมายว่าด้วยการเก็บเบี้ยประกันภัย มีดังนี้</w:t>
      </w:r>
    </w:p>
    <w:tbl>
      <w:tblPr>
        <w:tblW w:w="891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5760"/>
        <w:gridCol w:w="1440"/>
        <w:gridCol w:w="270"/>
        <w:gridCol w:w="1440"/>
      </w:tblGrid>
      <w:tr w:rsidR="00717871" w:rsidRPr="002638F1" w14:paraId="421FC9ED" w14:textId="77777777" w:rsidTr="00B57166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EF128D1" w14:textId="77777777" w:rsidR="00A92F76" w:rsidRPr="002638F1" w:rsidRDefault="00A92F7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right w:val="nil"/>
            </w:tcBorders>
          </w:tcPr>
          <w:p w14:paraId="74B796C4" w14:textId="77777777" w:rsidR="00A92F76" w:rsidRPr="002638F1" w:rsidRDefault="001804F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A92F76"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DA4329" w:rsidRPr="002638F1" w14:paraId="5EE9405D" w14:textId="77777777" w:rsidTr="00B57166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58925227" w14:textId="77777777" w:rsidR="00DA4329" w:rsidRPr="002638F1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00667FD5" w14:textId="291FD237" w:rsidR="00DA4329" w:rsidRPr="002638F1" w:rsidRDefault="00A80558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2565 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7742C3CD" w14:textId="77777777" w:rsidR="00DA4329" w:rsidRPr="002638F1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575E7CDE" w14:textId="0E1522A4" w:rsidR="00DA4329" w:rsidRPr="002638F1" w:rsidRDefault="00297C95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DA4329" w:rsidRPr="002638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9673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E9673A" w:rsidRPr="002638F1" w14:paraId="2906677C" w14:textId="77777777" w:rsidTr="00C5524F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5572952" w14:textId="77777777" w:rsidR="00E9673A" w:rsidRPr="002638F1" w:rsidRDefault="00E9673A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ยังไม่ถึงกำหนดรับชำระ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D8FA17" w14:textId="6BDC8FBC" w:rsidR="00E9673A" w:rsidRPr="002638F1" w:rsidRDefault="00F26008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66,63</w:t>
            </w:r>
            <w:r w:rsidR="00330028">
              <w:rPr>
                <w:rFonts w:asciiTheme="majorBidi" w:eastAsia="Cordia New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FF333F" w14:textId="77777777" w:rsidR="00E9673A" w:rsidRPr="002638F1" w:rsidRDefault="00E9673A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47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DF17F" w14:textId="4EBD2A68" w:rsidR="00E9673A" w:rsidRPr="002638F1" w:rsidRDefault="00E9673A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71FA2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61,124 </w:t>
            </w:r>
          </w:p>
        </w:tc>
      </w:tr>
      <w:tr w:rsidR="00E9673A" w:rsidRPr="002638F1" w14:paraId="201091B3" w14:textId="77777777" w:rsidTr="00B57166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5BCCB6C" w14:textId="77777777" w:rsidR="00E9673A" w:rsidRPr="002638F1" w:rsidRDefault="00E9673A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ค้างรับไม่เกิน 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D4E418" w14:textId="7393022E" w:rsidR="00E9673A" w:rsidRPr="002638F1" w:rsidRDefault="00F26008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24,506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3F6249" w14:textId="77777777" w:rsidR="00E9673A" w:rsidRPr="002638F1" w:rsidRDefault="00E9673A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47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A3DC5" w14:textId="0074B02B" w:rsidR="00E9673A" w:rsidRPr="002638F1" w:rsidRDefault="00E9673A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71FA2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11,854 </w:t>
            </w:r>
          </w:p>
        </w:tc>
      </w:tr>
      <w:tr w:rsidR="00E9673A" w:rsidRPr="002638F1" w14:paraId="610F05AF" w14:textId="77777777" w:rsidTr="00B57166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6B23F6B" w14:textId="21ECA504" w:rsidR="00E9673A" w:rsidRPr="002638F1" w:rsidRDefault="00E9673A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ค้างรับ 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 xml:space="preserve"> - 60 </w:t>
            </w: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7B8F8" w14:textId="27AD1A9B" w:rsidR="00E9673A" w:rsidRPr="002638F1" w:rsidRDefault="00F26008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6,550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BFFEC6" w14:textId="77777777" w:rsidR="00E9673A" w:rsidRPr="002638F1" w:rsidRDefault="00E9673A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47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9DD55C" w14:textId="1750F171" w:rsidR="00E9673A" w:rsidRPr="002638F1" w:rsidRDefault="00E9673A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71FA2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3,418 </w:t>
            </w:r>
          </w:p>
        </w:tc>
      </w:tr>
      <w:tr w:rsidR="00E9673A" w:rsidRPr="002638F1" w14:paraId="07851242" w14:textId="77777777" w:rsidTr="00B57166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859ED8F" w14:textId="60389399" w:rsidR="00E9673A" w:rsidRPr="002638F1" w:rsidRDefault="00E9673A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ค้างรับ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61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 xml:space="preserve"> - 90 </w:t>
            </w: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B3867" w14:textId="5AE3610A" w:rsidR="00E9673A" w:rsidRPr="002638F1" w:rsidRDefault="00F26008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1,321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AF9CC3" w14:textId="77777777" w:rsidR="00E9673A" w:rsidRPr="002638F1" w:rsidRDefault="00E9673A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47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1DBA68" w14:textId="3DE7A78F" w:rsidR="00E9673A" w:rsidRPr="002638F1" w:rsidRDefault="00E9673A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71FA2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1,665 </w:t>
            </w:r>
          </w:p>
        </w:tc>
      </w:tr>
      <w:tr w:rsidR="00E9673A" w:rsidRPr="002638F1" w14:paraId="426F3E6F" w14:textId="77777777" w:rsidTr="00B57166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71A25BA" w14:textId="2CA394AC" w:rsidR="00E9673A" w:rsidRPr="002638F1" w:rsidRDefault="00E9673A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ค้างรับ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91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 xml:space="preserve"> - 365 </w:t>
            </w: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260970" w14:textId="79427282" w:rsidR="00E9673A" w:rsidRPr="002638F1" w:rsidRDefault="00F26008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08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3,739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508B9" w14:textId="77777777" w:rsidR="00E9673A" w:rsidRPr="002638F1" w:rsidRDefault="00E9673A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08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6C5E6C" w14:textId="481AE828" w:rsidR="00E9673A" w:rsidRPr="002638F1" w:rsidRDefault="00E9673A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08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71FA2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3,366 </w:t>
            </w:r>
          </w:p>
        </w:tc>
      </w:tr>
      <w:tr w:rsidR="00E9673A" w:rsidRPr="002638F1" w14:paraId="50AA116A" w14:textId="77777777" w:rsidTr="00C5524F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0BB0310" w14:textId="77777777" w:rsidR="00E9673A" w:rsidRPr="002638F1" w:rsidRDefault="00E9673A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ค้างรับเกินกว่า 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 xml:space="preserve">365 </w:t>
            </w: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715560" w14:textId="3DDE5A08" w:rsidR="00E9673A" w:rsidRPr="002638F1" w:rsidRDefault="00F26008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08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4,136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5388A" w14:textId="77777777" w:rsidR="00E9673A" w:rsidRPr="002638F1" w:rsidRDefault="00E9673A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08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B6D8DB" w14:textId="52850A7D" w:rsidR="00E9673A" w:rsidRPr="002638F1" w:rsidRDefault="00E9673A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08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71FA2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4,564 </w:t>
            </w:r>
          </w:p>
        </w:tc>
      </w:tr>
      <w:tr w:rsidR="00E9673A" w:rsidRPr="002638F1" w14:paraId="1252E8E4" w14:textId="77777777" w:rsidTr="00B57166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76AF0C4" w14:textId="77777777" w:rsidR="00E9673A" w:rsidRPr="002638F1" w:rsidRDefault="00E9673A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A36033" w14:textId="794D9F91" w:rsidR="00E9673A" w:rsidRPr="002638F1" w:rsidRDefault="00F26008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106,88</w:t>
            </w:r>
            <w:r w:rsidR="006B0501">
              <w:rPr>
                <w:rFonts w:asciiTheme="majorBidi" w:eastAsia="Cordia New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AE6BEE" w14:textId="77777777" w:rsidR="00E9673A" w:rsidRPr="002638F1" w:rsidRDefault="00E9673A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47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F5669" w14:textId="20788D6C" w:rsidR="00E9673A" w:rsidRPr="002638F1" w:rsidRDefault="00E9673A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85,991</w:t>
            </w:r>
          </w:p>
        </w:tc>
      </w:tr>
      <w:tr w:rsidR="00E9673A" w:rsidRPr="002638F1" w14:paraId="20723033" w14:textId="77777777" w:rsidTr="00B57166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1BD3824" w14:textId="77777777" w:rsidR="00E9673A" w:rsidRPr="008654BA" w:rsidRDefault="00E9673A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F025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1F713B" w14:textId="1EC354CB" w:rsidR="00E9673A" w:rsidRPr="002638F1" w:rsidRDefault="00F26008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(4,136)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47A819" w14:textId="77777777" w:rsidR="00E9673A" w:rsidRPr="002638F1" w:rsidRDefault="00E9673A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spacing w:line="240" w:lineRule="auto"/>
              <w:ind w:left="-21" w:right="47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087B62" w14:textId="71A6D321" w:rsidR="00E9673A" w:rsidRPr="002638F1" w:rsidRDefault="00E9673A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(5,129)</w:t>
            </w:r>
          </w:p>
        </w:tc>
      </w:tr>
      <w:tr w:rsidR="00E9673A" w:rsidRPr="002638F1" w14:paraId="3A6A71E9" w14:textId="77777777" w:rsidTr="00B57166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57AFE6F3" w14:textId="77777777" w:rsidR="00E9673A" w:rsidRPr="008654BA" w:rsidRDefault="00E9673A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654B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23BCAA0" w14:textId="4CC69E63" w:rsidR="00E9673A" w:rsidRPr="00FA4FF0" w:rsidRDefault="00F26008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102,74</w:t>
            </w:r>
            <w:r w:rsidR="00330028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D92781" w14:textId="77777777" w:rsidR="00E9673A" w:rsidRPr="002638F1" w:rsidRDefault="00E9673A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spacing w:line="240" w:lineRule="auto"/>
              <w:ind w:left="-21" w:right="47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7CD4F5D" w14:textId="6B53950C" w:rsidR="00E9673A" w:rsidRPr="002638F1" w:rsidRDefault="00E9673A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80,862</w:t>
            </w:r>
          </w:p>
        </w:tc>
      </w:tr>
    </w:tbl>
    <w:p w14:paraId="1CFDDD53" w14:textId="6CD2BA56" w:rsidR="00317302" w:rsidRDefault="00207EAF" w:rsidP="00A745E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38653F">
        <w:rPr>
          <w:rFonts w:ascii="Angsana New" w:hAnsi="Angsana New"/>
          <w:sz w:val="28"/>
          <w:szCs w:val="28"/>
          <w:cs/>
        </w:rPr>
        <w:t>สำหรับเบี้ยประกันภัยค้างรับจากตัวแทนและนายหน้าประกันภัย บริษัทได้กำหนดหลักเกณฑ์การติดตามหนี้ให้เป็นไป</w:t>
      </w:r>
      <w:r w:rsidRPr="002672EF">
        <w:rPr>
          <w:rFonts w:ascii="Angsana New" w:hAnsi="Angsana New"/>
          <w:sz w:val="28"/>
          <w:szCs w:val="28"/>
          <w:cs/>
        </w:rPr>
        <w:t xml:space="preserve">ตามกฎหมายว่าด้วยการเก็บเบี้ยประกันภัย </w:t>
      </w:r>
      <w:r w:rsidR="00A0556B" w:rsidRPr="002672EF">
        <w:rPr>
          <w:rFonts w:ascii="Angsana New" w:hAnsi="Angsana New"/>
          <w:sz w:val="28"/>
          <w:szCs w:val="28"/>
          <w:cs/>
        </w:rPr>
        <w:t xml:space="preserve">เบี้ยประกันภัยค้างรับจากตัวแทนและนายหน้าประกันภัยรายใหญ่จำนวน </w:t>
      </w:r>
      <w:r w:rsidR="00A0556B" w:rsidRPr="002672EF">
        <w:rPr>
          <w:rFonts w:ascii="Angsana New" w:hAnsi="Angsana New"/>
          <w:sz w:val="28"/>
          <w:szCs w:val="28"/>
        </w:rPr>
        <w:t xml:space="preserve">5 </w:t>
      </w:r>
      <w:r w:rsidR="00A0556B" w:rsidRPr="002672EF">
        <w:rPr>
          <w:rFonts w:ascii="Angsana New" w:hAnsi="Angsana New"/>
          <w:sz w:val="28"/>
          <w:szCs w:val="28"/>
          <w:cs/>
        </w:rPr>
        <w:t xml:space="preserve">ราย </w:t>
      </w:r>
      <w:r w:rsidR="00A0556B" w:rsidRPr="00133654">
        <w:rPr>
          <w:rFonts w:ascii="Angsana New" w:hAnsi="Angsana New"/>
          <w:spacing w:val="-4"/>
          <w:sz w:val="28"/>
          <w:szCs w:val="28"/>
          <w:cs/>
        </w:rPr>
        <w:t xml:space="preserve">ณ </w:t>
      </w:r>
      <w:r w:rsidR="0055171F" w:rsidRPr="00133654">
        <w:rPr>
          <w:rFonts w:ascii="Angsana New" w:hAnsi="Angsana New"/>
          <w:spacing w:val="-4"/>
          <w:sz w:val="28"/>
          <w:szCs w:val="28"/>
          <w:cs/>
        </w:rPr>
        <w:t xml:space="preserve">วันที่ </w:t>
      </w:r>
      <w:r w:rsidR="00A80558">
        <w:rPr>
          <w:rFonts w:ascii="Angsana New" w:hAnsi="Angsana New"/>
          <w:spacing w:val="-4"/>
          <w:sz w:val="28"/>
          <w:szCs w:val="28"/>
        </w:rPr>
        <w:t xml:space="preserve">30 </w:t>
      </w:r>
      <w:r w:rsidR="00A80558">
        <w:rPr>
          <w:rFonts w:ascii="Angsana New" w:hAnsi="Angsana New"/>
          <w:spacing w:val="-4"/>
          <w:sz w:val="28"/>
          <w:szCs w:val="28"/>
          <w:cs/>
        </w:rPr>
        <w:t xml:space="preserve">กันยายน </w:t>
      </w:r>
      <w:r w:rsidR="00A80558" w:rsidRPr="00AC53FB">
        <w:rPr>
          <w:rFonts w:ascii="Angsana New" w:hAnsi="Angsana New"/>
          <w:spacing w:val="-4"/>
          <w:sz w:val="28"/>
          <w:szCs w:val="28"/>
        </w:rPr>
        <w:t xml:space="preserve">2565 </w:t>
      </w:r>
      <w:r w:rsidR="003F2EAF" w:rsidRPr="00AC53FB">
        <w:rPr>
          <w:rFonts w:ascii="Angsana New" w:hAnsi="Angsana New"/>
          <w:spacing w:val="-4"/>
          <w:sz w:val="28"/>
          <w:szCs w:val="28"/>
          <w:cs/>
        </w:rPr>
        <w:t>มี</w:t>
      </w:r>
      <w:r w:rsidR="0038653F" w:rsidRPr="00AC53FB">
        <w:rPr>
          <w:rFonts w:ascii="Angsana New" w:hAnsi="Angsana New"/>
          <w:spacing w:val="-4"/>
          <w:sz w:val="28"/>
          <w:szCs w:val="28"/>
          <w:cs/>
        </w:rPr>
        <w:t>จำนวนเงิน</w:t>
      </w:r>
      <w:r w:rsidR="00C56585" w:rsidRPr="00AC53FB">
        <w:rPr>
          <w:rFonts w:ascii="Angsana New" w:hAnsi="Angsana New"/>
          <w:spacing w:val="-4"/>
          <w:sz w:val="28"/>
          <w:szCs w:val="28"/>
        </w:rPr>
        <w:t xml:space="preserve"> 4</w:t>
      </w:r>
      <w:r w:rsidR="0017007B">
        <w:rPr>
          <w:rFonts w:ascii="Angsana New" w:hAnsi="Angsana New"/>
          <w:spacing w:val="-4"/>
          <w:sz w:val="28"/>
          <w:szCs w:val="28"/>
        </w:rPr>
        <w:t>3.7</w:t>
      </w:r>
      <w:r w:rsidR="00FD547F" w:rsidRPr="00AC53FB">
        <w:rPr>
          <w:rFonts w:ascii="Angsana New" w:hAnsi="Angsana New"/>
          <w:spacing w:val="-4"/>
          <w:sz w:val="28"/>
          <w:szCs w:val="28"/>
        </w:rPr>
        <w:t xml:space="preserve"> </w:t>
      </w:r>
      <w:r w:rsidR="00A0556B" w:rsidRPr="00AC53FB">
        <w:rPr>
          <w:rFonts w:ascii="Angsana New" w:hAnsi="Angsana New"/>
          <w:spacing w:val="-4"/>
          <w:sz w:val="28"/>
          <w:szCs w:val="28"/>
          <w:cs/>
        </w:rPr>
        <w:t xml:space="preserve">ล้านบาท </w:t>
      </w:r>
      <w:r w:rsidR="0038653F" w:rsidRPr="00AC53FB">
        <w:rPr>
          <w:rFonts w:ascii="Angsana New" w:hAnsi="Angsana New"/>
          <w:spacing w:val="-4"/>
          <w:sz w:val="28"/>
          <w:szCs w:val="28"/>
        </w:rPr>
        <w:t xml:space="preserve">(31 </w:t>
      </w:r>
      <w:r w:rsidR="0038653F" w:rsidRPr="00AC53FB">
        <w:rPr>
          <w:rFonts w:ascii="Angsana New" w:hAnsi="Angsana New"/>
          <w:spacing w:val="-4"/>
          <w:sz w:val="28"/>
          <w:szCs w:val="28"/>
          <w:cs/>
        </w:rPr>
        <w:t>ธันวาคม</w:t>
      </w:r>
      <w:r w:rsidR="0038653F" w:rsidRPr="00AC53FB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38653F" w:rsidRPr="00AC53FB">
        <w:rPr>
          <w:rFonts w:ascii="Angsana New" w:hAnsi="Angsana New"/>
          <w:spacing w:val="-4"/>
          <w:sz w:val="28"/>
          <w:szCs w:val="28"/>
        </w:rPr>
        <w:t>256</w:t>
      </w:r>
      <w:r w:rsidR="00157522" w:rsidRPr="00AC53FB">
        <w:rPr>
          <w:rFonts w:ascii="Angsana New" w:hAnsi="Angsana New"/>
          <w:spacing w:val="-4"/>
          <w:sz w:val="28"/>
          <w:szCs w:val="28"/>
        </w:rPr>
        <w:t>4</w:t>
      </w:r>
      <w:r w:rsidR="0038653F" w:rsidRPr="00AC53FB">
        <w:rPr>
          <w:rFonts w:ascii="Angsana New" w:hAnsi="Angsana New"/>
          <w:spacing w:val="-4"/>
          <w:sz w:val="28"/>
          <w:szCs w:val="28"/>
        </w:rPr>
        <w:t xml:space="preserve">: </w:t>
      </w:r>
      <w:r w:rsidR="00157522" w:rsidRPr="00AC53FB">
        <w:rPr>
          <w:rFonts w:ascii="Angsana New" w:hAnsi="Angsana New"/>
          <w:spacing w:val="-4"/>
          <w:sz w:val="28"/>
          <w:szCs w:val="28"/>
        </w:rPr>
        <w:t>43.5</w:t>
      </w:r>
      <w:r w:rsidR="0038653F" w:rsidRPr="00AC53FB">
        <w:rPr>
          <w:rFonts w:ascii="Angsana New" w:hAnsi="Angsana New"/>
          <w:spacing w:val="-4"/>
          <w:sz w:val="28"/>
          <w:szCs w:val="28"/>
        </w:rPr>
        <w:t xml:space="preserve"> </w:t>
      </w:r>
      <w:r w:rsidR="0038653F" w:rsidRPr="00AC53FB">
        <w:rPr>
          <w:rFonts w:ascii="Angsana New" w:hAnsi="Angsana New" w:hint="cs"/>
          <w:spacing w:val="-4"/>
          <w:sz w:val="28"/>
          <w:szCs w:val="28"/>
          <w:cs/>
        </w:rPr>
        <w:t>ล้านบาท</w:t>
      </w:r>
      <w:r w:rsidR="0038653F" w:rsidRPr="00AC53FB">
        <w:rPr>
          <w:rFonts w:ascii="Angsana New" w:hAnsi="Angsana New"/>
          <w:spacing w:val="-4"/>
          <w:sz w:val="28"/>
          <w:szCs w:val="28"/>
        </w:rPr>
        <w:t>)</w:t>
      </w:r>
      <w:r w:rsidR="00A0556B" w:rsidRPr="00AC53FB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383C78" w:rsidRPr="00AC53FB">
        <w:rPr>
          <w:rFonts w:ascii="Angsana New" w:hAnsi="Angsana New"/>
          <w:spacing w:val="-4"/>
          <w:sz w:val="28"/>
          <w:szCs w:val="28"/>
          <w:cs/>
        </w:rPr>
        <w:t>สำหรับ</w:t>
      </w:r>
      <w:r w:rsidR="003E0657" w:rsidRPr="00AC53FB">
        <w:rPr>
          <w:rFonts w:ascii="Angsana New" w:hAnsi="Angsana New"/>
          <w:spacing w:val="-4"/>
          <w:sz w:val="28"/>
          <w:szCs w:val="28"/>
          <w:cs/>
        </w:rPr>
        <w:t>หนี้ที่เกิ</w:t>
      </w:r>
      <w:r w:rsidR="003E0657" w:rsidRPr="00AC53FB">
        <w:rPr>
          <w:rFonts w:ascii="Angsana New" w:hAnsi="Angsana New" w:hint="cs"/>
          <w:spacing w:val="-4"/>
          <w:sz w:val="28"/>
          <w:szCs w:val="28"/>
          <w:cs/>
        </w:rPr>
        <w:t>น</w:t>
      </w:r>
      <w:r w:rsidRPr="00AC53FB">
        <w:rPr>
          <w:rFonts w:ascii="Angsana New" w:hAnsi="Angsana New"/>
          <w:spacing w:val="-4"/>
          <w:sz w:val="28"/>
          <w:szCs w:val="28"/>
          <w:cs/>
        </w:rPr>
        <w:t>กว่ากำหนดรับชำระ บริษัทได้ดำเนินการตามกฎหมายกับตัวแทนและนายหน้า</w:t>
      </w:r>
      <w:r w:rsidR="00F40BF0" w:rsidRPr="00AC53FB">
        <w:rPr>
          <w:rFonts w:ascii="Angsana New" w:hAnsi="Angsana New" w:hint="cs"/>
          <w:spacing w:val="-4"/>
          <w:sz w:val="28"/>
          <w:szCs w:val="28"/>
          <w:cs/>
        </w:rPr>
        <w:t>ตามนโยบายของบริษัท</w:t>
      </w:r>
      <w:r w:rsidRPr="00AC53FB">
        <w:rPr>
          <w:rFonts w:ascii="Angsana New" w:hAnsi="Angsana New"/>
          <w:spacing w:val="-4"/>
          <w:sz w:val="28"/>
          <w:szCs w:val="28"/>
          <w:cs/>
        </w:rPr>
        <w:t xml:space="preserve">เป็นกรณีไป </w:t>
      </w:r>
      <w:r w:rsidR="00FA432E" w:rsidRPr="00AC53FB">
        <w:rPr>
          <w:rFonts w:ascii="Angsana New" w:hAnsi="Angsana New"/>
          <w:spacing w:val="-4"/>
          <w:sz w:val="28"/>
          <w:szCs w:val="28"/>
          <w:cs/>
        </w:rPr>
        <w:t xml:space="preserve">ณ วันที่ </w:t>
      </w:r>
      <w:r w:rsidR="00A80558" w:rsidRPr="00AC53FB">
        <w:rPr>
          <w:rFonts w:ascii="Angsana New" w:hAnsi="Angsana New"/>
          <w:spacing w:val="-4"/>
          <w:sz w:val="28"/>
          <w:szCs w:val="28"/>
        </w:rPr>
        <w:t xml:space="preserve">30 </w:t>
      </w:r>
      <w:r w:rsidR="00A80558" w:rsidRPr="00AC53FB">
        <w:rPr>
          <w:rFonts w:ascii="Angsana New" w:hAnsi="Angsana New"/>
          <w:spacing w:val="-4"/>
          <w:sz w:val="28"/>
          <w:szCs w:val="28"/>
          <w:cs/>
        </w:rPr>
        <w:t xml:space="preserve">กันยายน </w:t>
      </w:r>
      <w:r w:rsidR="00A80558" w:rsidRPr="00AC53FB">
        <w:rPr>
          <w:rFonts w:ascii="Angsana New" w:hAnsi="Angsana New"/>
          <w:spacing w:val="-4"/>
          <w:sz w:val="28"/>
          <w:szCs w:val="28"/>
        </w:rPr>
        <w:t xml:space="preserve">2565 </w:t>
      </w:r>
      <w:r w:rsidR="008C2803" w:rsidRPr="00AC53FB">
        <w:rPr>
          <w:rFonts w:ascii="Angsana New" w:hAnsi="Angsana New"/>
          <w:spacing w:val="-4"/>
          <w:sz w:val="28"/>
          <w:szCs w:val="28"/>
        </w:rPr>
        <w:t xml:space="preserve"> </w:t>
      </w:r>
      <w:r w:rsidRPr="00AC53FB">
        <w:rPr>
          <w:rFonts w:ascii="Angsana New" w:hAnsi="Angsana New"/>
          <w:spacing w:val="2"/>
          <w:sz w:val="28"/>
          <w:szCs w:val="28"/>
          <w:cs/>
        </w:rPr>
        <w:t>บริษัทตั้งค่าเผื่อหนี้สงสัยจะสูญจำนวนเงิน</w:t>
      </w:r>
      <w:r w:rsidR="00874152" w:rsidRPr="00AC53FB">
        <w:rPr>
          <w:rFonts w:ascii="Angsana New" w:hAnsi="Angsana New"/>
          <w:spacing w:val="2"/>
          <w:sz w:val="28"/>
          <w:szCs w:val="28"/>
        </w:rPr>
        <w:t xml:space="preserve"> 4.1</w:t>
      </w:r>
      <w:r w:rsidR="00FD547F" w:rsidRPr="00AC53FB">
        <w:rPr>
          <w:rFonts w:ascii="Angsana New" w:hAnsi="Angsana New"/>
          <w:spacing w:val="2"/>
          <w:sz w:val="28"/>
          <w:szCs w:val="28"/>
        </w:rPr>
        <w:t xml:space="preserve"> </w:t>
      </w:r>
      <w:r w:rsidRPr="00AC53FB">
        <w:rPr>
          <w:rFonts w:ascii="Angsana New" w:hAnsi="Angsana New"/>
          <w:spacing w:val="2"/>
          <w:sz w:val="28"/>
          <w:szCs w:val="28"/>
          <w:cs/>
        </w:rPr>
        <w:t>ล้านบาท</w:t>
      </w:r>
      <w:r w:rsidR="00FB710E" w:rsidRPr="00FD547F">
        <w:rPr>
          <w:rFonts w:ascii="Angsana New" w:hAnsi="Angsana New"/>
          <w:spacing w:val="2"/>
          <w:sz w:val="28"/>
          <w:szCs w:val="28"/>
        </w:rPr>
        <w:t xml:space="preserve"> </w:t>
      </w:r>
      <w:r w:rsidR="0038653F" w:rsidRPr="00FD547F">
        <w:rPr>
          <w:rFonts w:ascii="Angsana New" w:hAnsi="Angsana New"/>
          <w:spacing w:val="2"/>
          <w:sz w:val="28"/>
          <w:szCs w:val="28"/>
        </w:rPr>
        <w:t xml:space="preserve">(31 </w:t>
      </w:r>
      <w:r w:rsidR="0038653F" w:rsidRPr="00FD547F">
        <w:rPr>
          <w:rFonts w:ascii="Angsana New" w:hAnsi="Angsana New"/>
          <w:spacing w:val="2"/>
          <w:sz w:val="28"/>
          <w:szCs w:val="28"/>
          <w:cs/>
        </w:rPr>
        <w:t>ธันวาคม</w:t>
      </w:r>
      <w:r w:rsidR="0038653F" w:rsidRPr="009E573D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38653F" w:rsidRPr="009E573D">
        <w:rPr>
          <w:rFonts w:ascii="Angsana New" w:hAnsi="Angsana New"/>
          <w:spacing w:val="2"/>
          <w:sz w:val="28"/>
          <w:szCs w:val="28"/>
        </w:rPr>
        <w:t>256</w:t>
      </w:r>
      <w:r w:rsidR="004671E3">
        <w:rPr>
          <w:rFonts w:ascii="Angsana New" w:hAnsi="Angsana New"/>
          <w:spacing w:val="2"/>
          <w:sz w:val="28"/>
          <w:szCs w:val="28"/>
        </w:rPr>
        <w:t>4</w:t>
      </w:r>
      <w:r w:rsidR="0038653F" w:rsidRPr="009E573D">
        <w:rPr>
          <w:rFonts w:ascii="Angsana New" w:hAnsi="Angsana New"/>
          <w:spacing w:val="2"/>
          <w:sz w:val="28"/>
          <w:szCs w:val="28"/>
        </w:rPr>
        <w:t xml:space="preserve">: </w:t>
      </w:r>
      <w:r w:rsidR="004671E3">
        <w:rPr>
          <w:rFonts w:ascii="Angsana New" w:hAnsi="Angsana New"/>
          <w:spacing w:val="2"/>
          <w:sz w:val="28"/>
          <w:szCs w:val="28"/>
        </w:rPr>
        <w:t>5.1</w:t>
      </w:r>
      <w:r w:rsidR="002F1C4F" w:rsidRPr="009E573D">
        <w:rPr>
          <w:rFonts w:ascii="Angsana New" w:hAnsi="Angsana New"/>
          <w:spacing w:val="2"/>
          <w:sz w:val="28"/>
          <w:szCs w:val="28"/>
        </w:rPr>
        <w:t xml:space="preserve"> </w:t>
      </w:r>
      <w:r w:rsidR="002917D3" w:rsidRPr="009E573D">
        <w:rPr>
          <w:rFonts w:ascii="Angsana New" w:hAnsi="Angsana New" w:hint="cs"/>
          <w:spacing w:val="2"/>
          <w:sz w:val="28"/>
          <w:szCs w:val="28"/>
          <w:cs/>
        </w:rPr>
        <w:t>ล้านบาท</w:t>
      </w:r>
      <w:r w:rsidR="0038653F" w:rsidRPr="009E573D">
        <w:rPr>
          <w:rFonts w:ascii="Angsana New" w:hAnsi="Angsana New"/>
          <w:spacing w:val="2"/>
          <w:sz w:val="28"/>
          <w:szCs w:val="28"/>
        </w:rPr>
        <w:t>)</w:t>
      </w:r>
      <w:r w:rsidR="0038653F" w:rsidRPr="009E573D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9E573D">
        <w:rPr>
          <w:rFonts w:ascii="Angsana New" w:hAnsi="Angsana New"/>
          <w:spacing w:val="2"/>
          <w:sz w:val="28"/>
          <w:szCs w:val="28"/>
          <w:cs/>
        </w:rPr>
        <w:t>ฝ่ายบริหารของ</w:t>
      </w:r>
      <w:r w:rsidR="004E64C6" w:rsidRPr="009E573D">
        <w:rPr>
          <w:rFonts w:ascii="Angsana New" w:hAnsi="Angsana New"/>
          <w:spacing w:val="2"/>
          <w:sz w:val="28"/>
          <w:szCs w:val="28"/>
          <w:cs/>
        </w:rPr>
        <w:t>บริษัท</w:t>
      </w:r>
      <w:r w:rsidRPr="009E573D">
        <w:rPr>
          <w:rFonts w:ascii="Angsana New" w:hAnsi="Angsana New"/>
          <w:spacing w:val="2"/>
          <w:sz w:val="28"/>
          <w:szCs w:val="28"/>
          <w:cs/>
        </w:rPr>
        <w:t>เชื่อว่า</w:t>
      </w:r>
      <w:r w:rsidRPr="009E573D">
        <w:rPr>
          <w:rFonts w:ascii="Angsana New" w:hAnsi="Angsana New"/>
          <w:sz w:val="28"/>
          <w:szCs w:val="28"/>
          <w:cs/>
        </w:rPr>
        <w:t>ค่าเผื่อหนี้สงสัยจะสูญจำนวนดังกล่าวเพียงพอต่อผลเสียหายที่</w:t>
      </w:r>
      <w:r w:rsidRPr="0038653F">
        <w:rPr>
          <w:rFonts w:ascii="Angsana New" w:hAnsi="Angsana New"/>
          <w:sz w:val="28"/>
          <w:szCs w:val="28"/>
          <w:cs/>
        </w:rPr>
        <w:t>อาจเกิดขึ้นจากการเรียกเก็บเงินจากลูกหนี้ไม่ได้</w:t>
      </w:r>
    </w:p>
    <w:p w14:paraId="03602E88" w14:textId="77777777" w:rsidR="00B8760F" w:rsidRPr="00C45BAD" w:rsidRDefault="00B8760F" w:rsidP="00206E70">
      <w:pPr>
        <w:pStyle w:val="FSNoteNumbered"/>
        <w:numPr>
          <w:ilvl w:val="0"/>
          <w:numId w:val="17"/>
        </w:numPr>
        <w:spacing w:after="120"/>
        <w:ind w:left="540" w:hanging="540"/>
        <w:rPr>
          <w:b/>
          <w:bCs/>
          <w:u w:val="none"/>
          <w:cs/>
        </w:rPr>
      </w:pPr>
      <w:r w:rsidRPr="00C45BAD">
        <w:rPr>
          <w:b/>
          <w:bCs/>
          <w:u w:val="none"/>
          <w:cs/>
        </w:rPr>
        <w:t xml:space="preserve">สินทรัพย์จากการประกันภัยต่อ 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0"/>
        <w:gridCol w:w="1440"/>
        <w:gridCol w:w="270"/>
        <w:gridCol w:w="1440"/>
      </w:tblGrid>
      <w:tr w:rsidR="00717871" w:rsidRPr="001F3F4C" w14:paraId="5FED9095" w14:textId="77777777" w:rsidTr="001C44B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BE5C7F6" w14:textId="77777777" w:rsidR="00B8760F" w:rsidRPr="001F3F4C" w:rsidRDefault="00B8760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34F6D1" w14:textId="77777777" w:rsidR="00B8760F" w:rsidRPr="001F3F4C" w:rsidRDefault="001804F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1F3F4C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พัน</w:t>
            </w:r>
            <w:r w:rsidR="00B8760F" w:rsidRPr="001F3F4C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F06D23" w:rsidRPr="001F3F4C" w14:paraId="410237F2" w14:textId="77777777" w:rsidTr="001C44B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7D08A1B" w14:textId="75B97321" w:rsidR="00F06D23" w:rsidRPr="001F3F4C" w:rsidRDefault="002E6FF6" w:rsidP="001C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4F0FD0" w14:textId="34132549" w:rsidR="00F06D23" w:rsidRPr="001F3F4C" w:rsidRDefault="00A80558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2565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1E8EE2" w14:textId="77777777" w:rsidR="00F06D23" w:rsidRPr="001F3F4C" w:rsidRDefault="00F06D23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5C324A" w14:textId="005B80BE" w:rsidR="00F06D23" w:rsidRPr="001F3F4C" w:rsidRDefault="00F06D23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075BB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2F1C4F" w:rsidRPr="001F3F4C" w14:paraId="067C3B9B" w14:textId="77777777" w:rsidTr="001C44B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D290A72" w14:textId="17F800F1" w:rsidR="002F1C4F" w:rsidRPr="001F3F4C" w:rsidRDefault="002F1C4F" w:rsidP="001C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1F3F4C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826E7C" w14:textId="77777777" w:rsidR="002F1C4F" w:rsidRPr="001F3F4C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D5784A" w14:textId="77777777" w:rsidR="002F1C4F" w:rsidRPr="001F3F4C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74A8CB" w14:textId="77777777" w:rsidR="002F1C4F" w:rsidRPr="001F3F4C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3075BB" w:rsidRPr="001F3F4C" w14:paraId="197F3767" w14:textId="77777777" w:rsidTr="001C44B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7076433" w14:textId="77777777" w:rsidR="003075BB" w:rsidRPr="001F3F4C" w:rsidRDefault="003075BB" w:rsidP="0030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3F4C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  <w:r w:rsidRPr="001F3F4C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9BEFE4" w14:textId="372D527B" w:rsidR="003075BB" w:rsidRPr="001F3F4C" w:rsidRDefault="006A412E" w:rsidP="0030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88,905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4EBEDD" w14:textId="77777777" w:rsidR="003075BB" w:rsidRPr="001F3F4C" w:rsidRDefault="003075BB" w:rsidP="0030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FD179A" w14:textId="4A544AD3" w:rsidR="003075BB" w:rsidRPr="001F3F4C" w:rsidRDefault="003075BB" w:rsidP="0030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112,98</w:t>
            </w: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4</w:t>
            </w:r>
          </w:p>
        </w:tc>
      </w:tr>
      <w:tr w:rsidR="003075BB" w:rsidRPr="001F3F4C" w14:paraId="569750CB" w14:textId="77777777" w:rsidTr="001C44B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407D36B2" w14:textId="77777777" w:rsidR="003075BB" w:rsidRPr="001F3F4C" w:rsidRDefault="003075BB" w:rsidP="0030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1F3F4C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A8210F" w14:textId="77777777" w:rsidR="003075BB" w:rsidRPr="001F3F4C" w:rsidRDefault="003075BB" w:rsidP="0030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09007C" w14:textId="77777777" w:rsidR="003075BB" w:rsidRPr="001F3F4C" w:rsidRDefault="003075BB" w:rsidP="0030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646C2F" w14:textId="77777777" w:rsidR="003075BB" w:rsidRPr="001F3F4C" w:rsidRDefault="003075BB" w:rsidP="0030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3075BB" w:rsidRPr="001F3F4C" w14:paraId="10FFF598" w14:textId="77777777" w:rsidTr="00071B8E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6035032" w14:textId="77777777" w:rsidR="003075BB" w:rsidRPr="001F3F4C" w:rsidRDefault="003075BB" w:rsidP="0030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F3F4C">
              <w:rPr>
                <w:rFonts w:asciiTheme="majorBidi" w:hAnsiTheme="majorBidi" w:cstheme="majorBidi"/>
                <w:sz w:val="28"/>
                <w:szCs w:val="28"/>
              </w:rPr>
              <w:t xml:space="preserve"> -  </w:t>
            </w:r>
            <w:r w:rsidRPr="001F3F4C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สำรองเบี้ยประกันภัยที่ยังไม่ถือเป็นรายได้จากการประกันภัยต่อ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28367A" w14:textId="38AE3D7E" w:rsidR="003075BB" w:rsidRPr="001F3F4C" w:rsidRDefault="00831539" w:rsidP="0030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186,515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BEB585" w14:textId="77777777" w:rsidR="003075BB" w:rsidRPr="001F3F4C" w:rsidRDefault="003075BB" w:rsidP="0030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4688EF" w14:textId="5F2CB95C" w:rsidR="003075BB" w:rsidRPr="001F3F4C" w:rsidRDefault="003075BB" w:rsidP="0030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151,62</w:t>
            </w: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5</w:t>
            </w:r>
          </w:p>
        </w:tc>
      </w:tr>
      <w:tr w:rsidR="003075BB" w:rsidRPr="001F3F4C" w14:paraId="46B0ACB0" w14:textId="77777777" w:rsidTr="001C44B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467D879C" w14:textId="77777777" w:rsidR="003075BB" w:rsidRPr="001F3F4C" w:rsidRDefault="003075BB" w:rsidP="0030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u w:val="double"/>
                <w:cs/>
              </w:rPr>
            </w:pPr>
            <w:r w:rsidRPr="001F3F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C838C6" w14:textId="08DA6D41" w:rsidR="003075BB" w:rsidRPr="001F3F4C" w:rsidRDefault="00831539" w:rsidP="0030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27</w:t>
            </w:r>
            <w:r w:rsidR="00285861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5,420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36DA40" w14:textId="77777777" w:rsidR="003075BB" w:rsidRPr="001F3F4C" w:rsidRDefault="003075BB" w:rsidP="0030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5F8652" w14:textId="30B630D6" w:rsidR="003075BB" w:rsidRPr="001F3F4C" w:rsidRDefault="003075BB" w:rsidP="0030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264,609</w:t>
            </w:r>
          </w:p>
        </w:tc>
      </w:tr>
    </w:tbl>
    <w:p w14:paraId="25EE97FA" w14:textId="7EC3FDE2" w:rsidR="00A745E1" w:rsidRDefault="00A745E1" w:rsidP="00A745E1">
      <w:pPr>
        <w:pStyle w:val="FSNoteNumbered"/>
        <w:numPr>
          <w:ilvl w:val="0"/>
          <w:numId w:val="0"/>
        </w:numPr>
        <w:spacing w:after="120"/>
        <w:ind w:left="540"/>
        <w:rPr>
          <w:b/>
          <w:bCs/>
          <w:u w:val="none"/>
        </w:rPr>
      </w:pPr>
    </w:p>
    <w:p w14:paraId="3FEFD5EA" w14:textId="6EEE53F0" w:rsidR="00A745E1" w:rsidRDefault="00A745E1" w:rsidP="00A745E1">
      <w:pPr>
        <w:rPr>
          <w:lang w:val="th-TH"/>
        </w:rPr>
      </w:pPr>
    </w:p>
    <w:p w14:paraId="48170789" w14:textId="3688FB98" w:rsidR="00A745E1" w:rsidRDefault="00A745E1" w:rsidP="00A745E1">
      <w:pPr>
        <w:rPr>
          <w:lang w:val="th-TH"/>
        </w:rPr>
      </w:pPr>
    </w:p>
    <w:p w14:paraId="4028D47B" w14:textId="77777777" w:rsidR="00A745E1" w:rsidRPr="00B3109E" w:rsidRDefault="00A745E1" w:rsidP="00A745E1">
      <w:pPr>
        <w:rPr>
          <w:cs/>
        </w:rPr>
      </w:pPr>
    </w:p>
    <w:p w14:paraId="02DDBEEC" w14:textId="1F3A9839" w:rsidR="008877F8" w:rsidRPr="00C45BAD" w:rsidRDefault="008877F8" w:rsidP="00206E70">
      <w:pPr>
        <w:pStyle w:val="FSNoteNumbered"/>
        <w:numPr>
          <w:ilvl w:val="0"/>
          <w:numId w:val="17"/>
        </w:numPr>
        <w:spacing w:after="120"/>
        <w:ind w:left="540" w:hanging="540"/>
        <w:rPr>
          <w:b/>
          <w:bCs/>
          <w:u w:val="none"/>
          <w:cs/>
        </w:rPr>
      </w:pPr>
      <w:r w:rsidRPr="00C45BAD">
        <w:rPr>
          <w:b/>
          <w:bCs/>
          <w:u w:val="none"/>
          <w:cs/>
        </w:rPr>
        <w:lastRenderedPageBreak/>
        <w:t xml:space="preserve">ลูกหนี้จากสัญญาประกันภัยต่อ 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0"/>
        <w:gridCol w:w="1440"/>
        <w:gridCol w:w="270"/>
        <w:gridCol w:w="1440"/>
      </w:tblGrid>
      <w:tr w:rsidR="00717871" w:rsidRPr="00EA2538" w14:paraId="53E8903A" w14:textId="77777777" w:rsidTr="00B57166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FF21531" w14:textId="77777777" w:rsidR="008877F8" w:rsidRPr="00EA2538" w:rsidRDefault="008877F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right w:val="nil"/>
            </w:tcBorders>
          </w:tcPr>
          <w:p w14:paraId="5523A7C8" w14:textId="77777777" w:rsidR="008877F8" w:rsidRPr="00EA2538" w:rsidRDefault="001804F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8877F8"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3075BB" w:rsidRPr="00EA2538" w14:paraId="06F0BE31" w14:textId="77777777" w:rsidTr="00B05576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BF1E27B" w14:textId="77777777" w:rsidR="003075BB" w:rsidRPr="00EA2538" w:rsidRDefault="003075BB" w:rsidP="0030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8A4142" w14:textId="1908E1A2" w:rsidR="003075BB" w:rsidRPr="00EA2538" w:rsidRDefault="00A80558" w:rsidP="0030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2565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F639C6" w14:textId="77777777" w:rsidR="003075BB" w:rsidRPr="00EA2538" w:rsidRDefault="003075BB" w:rsidP="0030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132EA1" w14:textId="5F9ACC57" w:rsidR="003075BB" w:rsidRPr="00EA2538" w:rsidRDefault="003075BB" w:rsidP="0030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02223F" w:rsidRPr="00EA2538" w14:paraId="0AAB3C77" w14:textId="77777777" w:rsidTr="00B57166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5CBD2043" w14:textId="77777777" w:rsidR="0002223F" w:rsidRPr="00EA2538" w:rsidRDefault="0002223F" w:rsidP="0002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เงินค้างรับเกี่ยวกับการประกันภัยต่อ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8B8899" w14:textId="5A88DF92" w:rsidR="0002223F" w:rsidRPr="00EA2538" w:rsidRDefault="0063673B" w:rsidP="0002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673B">
              <w:rPr>
                <w:rFonts w:asciiTheme="majorBidi" w:hAnsiTheme="majorBidi" w:cstheme="majorBidi"/>
                <w:sz w:val="28"/>
                <w:szCs w:val="28"/>
              </w:rPr>
              <w:t>80,049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0442C1" w14:textId="77777777" w:rsidR="0002223F" w:rsidRPr="00EA2538" w:rsidRDefault="0002223F" w:rsidP="0002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81B28B" w14:textId="35D60EFB" w:rsidR="0002223F" w:rsidRPr="00EA2538" w:rsidRDefault="0002223F" w:rsidP="0002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69,614</w:t>
            </w:r>
          </w:p>
        </w:tc>
      </w:tr>
      <w:tr w:rsidR="0002223F" w:rsidRPr="00EA2538" w14:paraId="21D8B52A" w14:textId="77777777" w:rsidTr="00B57166">
        <w:trPr>
          <w:trHeight w:val="251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BF57A4D" w14:textId="08306AAD" w:rsidR="0002223F" w:rsidRPr="00EA2538" w:rsidRDefault="0002223F" w:rsidP="0002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double"/>
              </w:rPr>
            </w:pPr>
            <w:r w:rsidRPr="001F3F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5361A2C7" w14:textId="0790F3D4" w:rsidR="0002223F" w:rsidRPr="00EA2538" w:rsidRDefault="0063673B" w:rsidP="0002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367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80,049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AE9F15" w14:textId="77777777" w:rsidR="0002223F" w:rsidRPr="00EA2538" w:rsidRDefault="0002223F" w:rsidP="0002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3D19CCF5" w14:textId="377727BE" w:rsidR="0002223F" w:rsidRPr="00EA2538" w:rsidRDefault="0002223F" w:rsidP="0002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69,614</w:t>
            </w:r>
          </w:p>
        </w:tc>
      </w:tr>
    </w:tbl>
    <w:p w14:paraId="11AABDCA" w14:textId="29C2C516" w:rsidR="008877F8" w:rsidRPr="00EA2538" w:rsidRDefault="008877F8" w:rsidP="00702A0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3C1901">
        <w:rPr>
          <w:rFonts w:ascii="Angsana New" w:hAnsi="Angsana New"/>
          <w:sz w:val="28"/>
          <w:szCs w:val="28"/>
          <w:cs/>
        </w:rPr>
        <w:t xml:space="preserve">ณ </w:t>
      </w:r>
      <w:r w:rsidR="00DD42CD" w:rsidRPr="003C1901">
        <w:rPr>
          <w:rFonts w:ascii="Angsana New" w:hAnsi="Angsana New"/>
          <w:sz w:val="28"/>
          <w:szCs w:val="28"/>
          <w:cs/>
        </w:rPr>
        <w:t xml:space="preserve">วันที่ </w:t>
      </w:r>
      <w:r w:rsidR="00A80558">
        <w:rPr>
          <w:rFonts w:ascii="Angsana New" w:hAnsi="Angsana New"/>
          <w:sz w:val="28"/>
          <w:szCs w:val="28"/>
        </w:rPr>
        <w:t xml:space="preserve">30 </w:t>
      </w:r>
      <w:r w:rsidR="00A80558">
        <w:rPr>
          <w:rFonts w:ascii="Angsana New" w:hAnsi="Angsana New"/>
          <w:sz w:val="28"/>
          <w:szCs w:val="28"/>
          <w:cs/>
        </w:rPr>
        <w:t xml:space="preserve">กันยายน </w:t>
      </w:r>
      <w:r w:rsidR="00A80558">
        <w:rPr>
          <w:rFonts w:ascii="Angsana New" w:hAnsi="Angsana New"/>
          <w:sz w:val="28"/>
          <w:szCs w:val="28"/>
        </w:rPr>
        <w:t>2565</w:t>
      </w:r>
      <w:r w:rsidR="002C2081">
        <w:rPr>
          <w:rFonts w:ascii="Angsana New" w:hAnsi="Angsana New" w:hint="cs"/>
          <w:sz w:val="28"/>
          <w:szCs w:val="28"/>
          <w:cs/>
        </w:rPr>
        <w:t xml:space="preserve"> </w:t>
      </w:r>
      <w:r w:rsidR="00A00285">
        <w:rPr>
          <w:rFonts w:ascii="Angsana New" w:hAnsi="Angsana New" w:hint="cs"/>
          <w:sz w:val="28"/>
          <w:szCs w:val="28"/>
          <w:cs/>
        </w:rPr>
        <w:t>และ</w:t>
      </w:r>
      <w:r w:rsidR="009F4578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9F4578">
        <w:rPr>
          <w:rFonts w:ascii="Angsana New" w:hAnsi="Angsana New"/>
          <w:sz w:val="28"/>
          <w:szCs w:val="28"/>
        </w:rPr>
        <w:t xml:space="preserve">31 </w:t>
      </w:r>
      <w:r w:rsidR="009F4578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2F1C4F">
        <w:rPr>
          <w:rFonts w:ascii="Angsana New" w:hAnsi="Angsana New"/>
          <w:sz w:val="28"/>
          <w:szCs w:val="28"/>
        </w:rPr>
        <w:t>256</w:t>
      </w:r>
      <w:r w:rsidR="0002223F">
        <w:rPr>
          <w:rFonts w:ascii="Angsana New" w:hAnsi="Angsana New"/>
          <w:sz w:val="28"/>
          <w:szCs w:val="28"/>
        </w:rPr>
        <w:t>4</w:t>
      </w:r>
      <w:r w:rsidR="00C7625A" w:rsidRPr="003C1901">
        <w:rPr>
          <w:rFonts w:ascii="Angsana New" w:hAnsi="Angsana New"/>
          <w:sz w:val="28"/>
          <w:szCs w:val="28"/>
          <w:cs/>
        </w:rPr>
        <w:t xml:space="preserve"> </w:t>
      </w:r>
      <w:r w:rsidRPr="003C1901">
        <w:rPr>
          <w:rFonts w:ascii="Angsana New" w:hAnsi="Angsana New"/>
          <w:sz w:val="28"/>
          <w:szCs w:val="28"/>
          <w:cs/>
        </w:rPr>
        <w:t>ยอดคงเหลือของเงินค้างรับเกี่ยวกับการประกันภัยต่อโดยจำแนกอายุตามเงินต้นที่ค้างชำระแสดงได้ดังนี้</w:t>
      </w:r>
    </w:p>
    <w:tbl>
      <w:tblPr>
        <w:tblW w:w="900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5850"/>
        <w:gridCol w:w="1440"/>
        <w:gridCol w:w="270"/>
        <w:gridCol w:w="1440"/>
      </w:tblGrid>
      <w:tr w:rsidR="00717871" w:rsidRPr="00EA2538" w14:paraId="1681B501" w14:textId="77777777" w:rsidTr="00B57166">
        <w:tc>
          <w:tcPr>
            <w:tcW w:w="5850" w:type="dxa"/>
          </w:tcPr>
          <w:p w14:paraId="5E3FA454" w14:textId="77777777" w:rsidR="008877F8" w:rsidRPr="00EA2538" w:rsidRDefault="008877F8" w:rsidP="00D4650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bottom w:val="single" w:sz="4" w:space="0" w:color="auto"/>
            </w:tcBorders>
          </w:tcPr>
          <w:p w14:paraId="4A902253" w14:textId="77777777" w:rsidR="008877F8" w:rsidRPr="00EA2538" w:rsidRDefault="00244DFE" w:rsidP="00D4650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8877F8"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3075BB" w:rsidRPr="00EA2538" w14:paraId="0F20A2EB" w14:textId="77777777" w:rsidTr="004621D8">
        <w:tc>
          <w:tcPr>
            <w:tcW w:w="5850" w:type="dxa"/>
          </w:tcPr>
          <w:p w14:paraId="09099B98" w14:textId="77777777" w:rsidR="003075BB" w:rsidRPr="00EA2538" w:rsidRDefault="003075BB" w:rsidP="003075B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A2BA7C" w14:textId="35C0E835" w:rsidR="003075BB" w:rsidRPr="00EA2538" w:rsidRDefault="00A80558" w:rsidP="0030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2565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D8FD98" w14:textId="77777777" w:rsidR="003075BB" w:rsidRPr="00EA2538" w:rsidRDefault="003075BB" w:rsidP="0030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855BD3" w14:textId="39765D4A" w:rsidR="003075BB" w:rsidRPr="00EA2538" w:rsidRDefault="003075BB" w:rsidP="0030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02223F" w:rsidRPr="00EA2538" w14:paraId="481ADE2C" w14:textId="77777777" w:rsidTr="0091155A">
        <w:tc>
          <w:tcPr>
            <w:tcW w:w="5850" w:type="dxa"/>
            <w:vAlign w:val="bottom"/>
          </w:tcPr>
          <w:p w14:paraId="7216CF1C" w14:textId="77777777" w:rsidR="0002223F" w:rsidRPr="00EA2538" w:rsidRDefault="0002223F" w:rsidP="0002223F">
            <w:pPr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ยังไม่ถึงกำหนดรับชำระ</w:t>
            </w:r>
          </w:p>
        </w:tc>
        <w:tc>
          <w:tcPr>
            <w:tcW w:w="1440" w:type="dxa"/>
          </w:tcPr>
          <w:p w14:paraId="701458C9" w14:textId="784594C6" w:rsidR="0002223F" w:rsidRPr="00EA2538" w:rsidRDefault="0063673B" w:rsidP="0074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673B">
              <w:rPr>
                <w:rFonts w:asciiTheme="majorBidi" w:hAnsiTheme="majorBidi" w:cstheme="majorBidi"/>
                <w:sz w:val="28"/>
                <w:szCs w:val="28"/>
              </w:rPr>
              <w:t>38,958</w:t>
            </w:r>
          </w:p>
        </w:tc>
        <w:tc>
          <w:tcPr>
            <w:tcW w:w="270" w:type="dxa"/>
          </w:tcPr>
          <w:p w14:paraId="579EFB59" w14:textId="77777777" w:rsidR="0002223F" w:rsidRPr="00EA2538" w:rsidRDefault="0002223F" w:rsidP="00745C45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91D6791" w14:textId="4C51E604" w:rsidR="0002223F" w:rsidRPr="00EA2538" w:rsidRDefault="0002223F" w:rsidP="0074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center" w:pos="530"/>
                <w:tab w:val="right" w:pos="1168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47,897</w:t>
            </w:r>
          </w:p>
        </w:tc>
      </w:tr>
      <w:tr w:rsidR="0002223F" w:rsidRPr="00EA2538" w14:paraId="47F524D7" w14:textId="77777777" w:rsidTr="00B57166">
        <w:tc>
          <w:tcPr>
            <w:tcW w:w="5850" w:type="dxa"/>
            <w:vAlign w:val="bottom"/>
          </w:tcPr>
          <w:p w14:paraId="49CA162D" w14:textId="77777777" w:rsidR="0002223F" w:rsidRPr="00EA2538" w:rsidRDefault="0002223F" w:rsidP="0002223F">
            <w:pPr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>ค้างรับไม่เกินระยะเวลา</w:t>
            </w: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EA2538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   </w:t>
            </w:r>
          </w:p>
        </w:tc>
        <w:tc>
          <w:tcPr>
            <w:tcW w:w="1440" w:type="dxa"/>
          </w:tcPr>
          <w:p w14:paraId="68C18E2B" w14:textId="37858E60" w:rsidR="0002223F" w:rsidRPr="00EA2538" w:rsidRDefault="0063673B" w:rsidP="0002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673B">
              <w:rPr>
                <w:rFonts w:asciiTheme="majorBidi" w:hAnsiTheme="majorBidi" w:cstheme="majorBidi"/>
                <w:sz w:val="28"/>
                <w:szCs w:val="28"/>
              </w:rPr>
              <w:t>33,375</w:t>
            </w:r>
          </w:p>
        </w:tc>
        <w:tc>
          <w:tcPr>
            <w:tcW w:w="270" w:type="dxa"/>
          </w:tcPr>
          <w:p w14:paraId="6477EEF2" w14:textId="77777777" w:rsidR="0002223F" w:rsidRPr="00EA2538" w:rsidRDefault="0002223F" w:rsidP="0002223F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816A642" w14:textId="6CC6594B" w:rsidR="0002223F" w:rsidRPr="00EA2538" w:rsidRDefault="0002223F" w:rsidP="0002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17,352</w:t>
            </w:r>
          </w:p>
        </w:tc>
      </w:tr>
      <w:tr w:rsidR="0002223F" w:rsidRPr="00EA2538" w14:paraId="7E5EAC3E" w14:textId="77777777" w:rsidTr="00B57166">
        <w:tc>
          <w:tcPr>
            <w:tcW w:w="5850" w:type="dxa"/>
            <w:vAlign w:val="bottom"/>
          </w:tcPr>
          <w:p w14:paraId="22933768" w14:textId="77777777" w:rsidR="0002223F" w:rsidRPr="00EA2538" w:rsidRDefault="0002223F" w:rsidP="0002223F">
            <w:pPr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ค้างรับเป็นระยะเวลา </w:t>
            </w:r>
            <w:r w:rsidRPr="00EA253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EA2538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EA253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ปี</w:t>
            </w:r>
          </w:p>
        </w:tc>
        <w:tc>
          <w:tcPr>
            <w:tcW w:w="1440" w:type="dxa"/>
          </w:tcPr>
          <w:p w14:paraId="04C14875" w14:textId="7812F92D" w:rsidR="0002223F" w:rsidRPr="00EA2538" w:rsidRDefault="0063673B" w:rsidP="0002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673B">
              <w:rPr>
                <w:rFonts w:asciiTheme="majorBidi" w:hAnsiTheme="majorBidi" w:cstheme="majorBidi"/>
                <w:sz w:val="28"/>
                <w:szCs w:val="28"/>
              </w:rPr>
              <w:t>6,054</w:t>
            </w:r>
          </w:p>
        </w:tc>
        <w:tc>
          <w:tcPr>
            <w:tcW w:w="270" w:type="dxa"/>
          </w:tcPr>
          <w:p w14:paraId="06056269" w14:textId="77777777" w:rsidR="0002223F" w:rsidRPr="00EA2538" w:rsidRDefault="0002223F" w:rsidP="0002223F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79D0893" w14:textId="47ADB714" w:rsidR="0002223F" w:rsidRPr="00EA2538" w:rsidRDefault="0002223F" w:rsidP="0002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2223F" w:rsidRPr="00EA2538" w14:paraId="0DBEF6D1" w14:textId="77777777" w:rsidTr="00B57166">
        <w:tc>
          <w:tcPr>
            <w:tcW w:w="5850" w:type="dxa"/>
            <w:vAlign w:val="bottom"/>
          </w:tcPr>
          <w:p w14:paraId="1102B33F" w14:textId="77777777" w:rsidR="0002223F" w:rsidRPr="00EA2538" w:rsidRDefault="0002223F" w:rsidP="0002223F">
            <w:pPr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ค้างรับเกินกว่า </w:t>
            </w:r>
            <w:r w:rsidRPr="00EA253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FA340F1" w14:textId="0428590D" w:rsidR="0002223F" w:rsidRPr="00EA2538" w:rsidRDefault="0063673B" w:rsidP="0002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673B">
              <w:rPr>
                <w:rFonts w:asciiTheme="majorBidi" w:hAnsiTheme="majorBidi" w:cstheme="majorBidi"/>
                <w:sz w:val="28"/>
                <w:szCs w:val="28"/>
              </w:rPr>
              <w:t>1,662</w:t>
            </w:r>
          </w:p>
        </w:tc>
        <w:tc>
          <w:tcPr>
            <w:tcW w:w="270" w:type="dxa"/>
          </w:tcPr>
          <w:p w14:paraId="24FF3B37" w14:textId="77777777" w:rsidR="0002223F" w:rsidRPr="00EA2538" w:rsidRDefault="0002223F" w:rsidP="0002223F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8F6267" w14:textId="5CB8E843" w:rsidR="0002223F" w:rsidRPr="00EA2538" w:rsidRDefault="0002223F" w:rsidP="0002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4,365</w:t>
            </w:r>
          </w:p>
        </w:tc>
      </w:tr>
      <w:tr w:rsidR="0002223F" w:rsidRPr="005067F3" w14:paraId="05A5A77B" w14:textId="77777777" w:rsidTr="00B57166">
        <w:tc>
          <w:tcPr>
            <w:tcW w:w="5850" w:type="dxa"/>
            <w:vAlign w:val="bottom"/>
          </w:tcPr>
          <w:p w14:paraId="1235AB89" w14:textId="01323837" w:rsidR="0002223F" w:rsidRPr="009F4578" w:rsidRDefault="0002223F" w:rsidP="0002223F">
            <w:pPr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457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002664F" w14:textId="38C429A3" w:rsidR="0002223F" w:rsidRPr="00EA2538" w:rsidRDefault="0063673B" w:rsidP="0002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367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80,049</w:t>
            </w:r>
          </w:p>
        </w:tc>
        <w:tc>
          <w:tcPr>
            <w:tcW w:w="270" w:type="dxa"/>
          </w:tcPr>
          <w:p w14:paraId="671BBFBC" w14:textId="77777777" w:rsidR="0002223F" w:rsidRPr="00EA2538" w:rsidRDefault="0002223F" w:rsidP="0002223F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E9783BD" w14:textId="40F1EF8A" w:rsidR="0002223F" w:rsidRPr="00673CB1" w:rsidRDefault="0002223F" w:rsidP="0002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69,614</w:t>
            </w:r>
          </w:p>
        </w:tc>
      </w:tr>
    </w:tbl>
    <w:p w14:paraId="75F97ABB" w14:textId="0F04453F" w:rsidR="002F1C4F" w:rsidRPr="00057D2D" w:rsidRDefault="002F1C4F" w:rsidP="002F1C4F">
      <w:pPr>
        <w:pStyle w:val="FSNoteNumbered"/>
        <w:numPr>
          <w:ilvl w:val="0"/>
          <w:numId w:val="17"/>
        </w:numPr>
        <w:spacing w:after="120"/>
        <w:ind w:left="540" w:hanging="540"/>
        <w:rPr>
          <w:rFonts w:asciiTheme="majorBidi" w:hAnsiTheme="majorBidi"/>
          <w:b/>
          <w:bCs/>
          <w:u w:val="none"/>
          <w:cs/>
        </w:rPr>
      </w:pPr>
      <w:r w:rsidRPr="00057D2D">
        <w:rPr>
          <w:rFonts w:asciiTheme="majorBidi" w:hAnsiTheme="majorBidi"/>
          <w:b/>
          <w:bCs/>
          <w:u w:val="none"/>
          <w:cs/>
        </w:rPr>
        <w:t>สินทรัพย์ทางการเงินตราสารหนี้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50"/>
        <w:gridCol w:w="1440"/>
        <w:gridCol w:w="270"/>
        <w:gridCol w:w="1440"/>
      </w:tblGrid>
      <w:tr w:rsidR="009D7796" w:rsidRPr="00E809E9" w14:paraId="1AD9E08A" w14:textId="77777777" w:rsidTr="00E43BC1">
        <w:tc>
          <w:tcPr>
            <w:tcW w:w="5850" w:type="dxa"/>
          </w:tcPr>
          <w:p w14:paraId="5F3AF8D8" w14:textId="77777777" w:rsidR="009D7796" w:rsidRPr="002F1C4F" w:rsidRDefault="009D7796" w:rsidP="009D779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12E4A2" w14:textId="46E7AFE4" w:rsidR="009D7796" w:rsidRPr="00E809E9" w:rsidRDefault="009D7796" w:rsidP="009D779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3075BB" w:rsidRPr="00E809E9" w14:paraId="76B20AE7" w14:textId="77777777" w:rsidTr="004B6E0F">
        <w:tc>
          <w:tcPr>
            <w:tcW w:w="5850" w:type="dxa"/>
          </w:tcPr>
          <w:p w14:paraId="3387BEC3" w14:textId="77777777" w:rsidR="003075BB" w:rsidRPr="00E809E9" w:rsidRDefault="003075BB" w:rsidP="003075B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AE1441" w14:textId="3B737FF3" w:rsidR="003075BB" w:rsidRPr="00E809E9" w:rsidRDefault="00A80558" w:rsidP="0030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2565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4C0484" w14:textId="77777777" w:rsidR="003075BB" w:rsidRPr="00E809E9" w:rsidRDefault="003075BB" w:rsidP="003075B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55FC04" w14:textId="7DB90487" w:rsidR="003075BB" w:rsidRPr="00E809E9" w:rsidRDefault="003075BB" w:rsidP="003075BB">
            <w:pPr>
              <w:spacing w:line="240" w:lineRule="auto"/>
              <w:ind w:left="-106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9D7796" w:rsidRPr="00E809E9" w14:paraId="60D13423" w14:textId="77777777" w:rsidTr="00E43BC1">
        <w:tc>
          <w:tcPr>
            <w:tcW w:w="5850" w:type="dxa"/>
            <w:hideMark/>
          </w:tcPr>
          <w:p w14:paraId="27593DE0" w14:textId="77777777" w:rsidR="009D7796" w:rsidRPr="00E809E9" w:rsidRDefault="009D7796" w:rsidP="009D7796">
            <w:pPr>
              <w:pStyle w:val="Default"/>
              <w:rPr>
                <w:rFonts w:asciiTheme="majorBidi" w:hAnsiTheme="majorBidi" w:cstheme="majorBidi"/>
                <w:sz w:val="28"/>
                <w:szCs w:val="28"/>
              </w:rPr>
            </w:pPr>
            <w:r w:rsidRPr="00E809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ตราสารหนี้ที่วัดมูลค่าด้วยราคาทุนตัดจำหน่าย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5A77AE4" w14:textId="77777777" w:rsidR="009D7796" w:rsidRPr="00E809E9" w:rsidRDefault="009D7796" w:rsidP="009D779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5223F5E" w14:textId="77777777" w:rsidR="009D7796" w:rsidRPr="00E809E9" w:rsidRDefault="009D7796" w:rsidP="009D779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DE5B804" w14:textId="0AC143CD" w:rsidR="009D7796" w:rsidRPr="00E809E9" w:rsidRDefault="009D7796" w:rsidP="009D779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B5130" w:rsidRPr="00E809E9" w14:paraId="06F4FB5A" w14:textId="77777777" w:rsidTr="00E3058E">
        <w:tc>
          <w:tcPr>
            <w:tcW w:w="5850" w:type="dxa"/>
            <w:hideMark/>
          </w:tcPr>
          <w:p w14:paraId="54CA15E1" w14:textId="12B3C6D1" w:rsidR="00BB5130" w:rsidRPr="00E809E9" w:rsidRDefault="00BB5130" w:rsidP="00BB5130">
            <w:pPr>
              <w:pStyle w:val="Default"/>
              <w:rPr>
                <w:rFonts w:asciiTheme="majorBidi" w:hAnsiTheme="majorBidi" w:cstheme="majorBidi"/>
                <w:sz w:val="28"/>
                <w:szCs w:val="28"/>
              </w:rPr>
            </w:pPr>
            <w:r w:rsidRPr="004574B4">
              <w:rPr>
                <w:rFonts w:asciiTheme="majorBidi" w:hAnsi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440" w:type="dxa"/>
          </w:tcPr>
          <w:p w14:paraId="67B6398B" w14:textId="60346A80" w:rsidR="00BB5130" w:rsidRPr="00E809E9" w:rsidRDefault="008B32E1" w:rsidP="00BB5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28,257</w:t>
            </w:r>
          </w:p>
        </w:tc>
        <w:tc>
          <w:tcPr>
            <w:tcW w:w="270" w:type="dxa"/>
          </w:tcPr>
          <w:p w14:paraId="54CA7D69" w14:textId="77777777" w:rsidR="00BB5130" w:rsidRPr="00E809E9" w:rsidRDefault="00BB5130" w:rsidP="00BB513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739FEE8" w14:textId="47D0A79D" w:rsidR="00BB5130" w:rsidRPr="009D7796" w:rsidRDefault="00BB5130" w:rsidP="00BB5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22,055</w:t>
            </w:r>
          </w:p>
        </w:tc>
      </w:tr>
      <w:tr w:rsidR="00BB5130" w:rsidRPr="00E809E9" w14:paraId="1FB111B3" w14:textId="77777777" w:rsidTr="00E3058E">
        <w:tc>
          <w:tcPr>
            <w:tcW w:w="5850" w:type="dxa"/>
          </w:tcPr>
          <w:p w14:paraId="218224D9" w14:textId="0C37E2D4" w:rsidR="00BB5130" w:rsidRPr="00E809E9" w:rsidRDefault="00BB5130" w:rsidP="00BB5130">
            <w:pPr>
              <w:pStyle w:val="Defaul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09E9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เงินฝากสถาบันการเงินที่ครบกำหนดเกินกว่า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สาม</w:t>
            </w:r>
            <w:r w:rsidRPr="00E809E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8CC6423" w14:textId="30AAC1D9" w:rsidR="00BB5130" w:rsidRPr="00E809E9" w:rsidRDefault="008B32E1" w:rsidP="00BB5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123,123</w:t>
            </w:r>
          </w:p>
        </w:tc>
        <w:tc>
          <w:tcPr>
            <w:tcW w:w="270" w:type="dxa"/>
          </w:tcPr>
          <w:p w14:paraId="742A5B3E" w14:textId="77777777" w:rsidR="00BB5130" w:rsidRPr="00E809E9" w:rsidRDefault="00BB5130" w:rsidP="00BB513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FB5323" w14:textId="661972A8" w:rsidR="00BB5130" w:rsidRPr="009D7796" w:rsidRDefault="00BB5130" w:rsidP="00BB5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103,435</w:t>
            </w:r>
          </w:p>
        </w:tc>
      </w:tr>
      <w:tr w:rsidR="00BB5130" w:rsidRPr="00E809E9" w14:paraId="4424A5F1" w14:textId="77777777" w:rsidTr="00E43BC1">
        <w:tc>
          <w:tcPr>
            <w:tcW w:w="5850" w:type="dxa"/>
          </w:tcPr>
          <w:p w14:paraId="7F5B62EA" w14:textId="77777777" w:rsidR="00BB5130" w:rsidRPr="00E809E9" w:rsidRDefault="00BB5130" w:rsidP="00BB513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EEA630" w14:textId="19A5081F" w:rsidR="00BB5130" w:rsidRPr="00E809E9" w:rsidRDefault="008B32E1" w:rsidP="00BB5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151,380</w:t>
            </w:r>
          </w:p>
        </w:tc>
        <w:tc>
          <w:tcPr>
            <w:tcW w:w="270" w:type="dxa"/>
          </w:tcPr>
          <w:p w14:paraId="316A70F5" w14:textId="77777777" w:rsidR="00BB5130" w:rsidRPr="00E809E9" w:rsidRDefault="00BB5130" w:rsidP="00BB513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7C21AC" w14:textId="1F34BF1B" w:rsidR="00BB5130" w:rsidRPr="009D7796" w:rsidRDefault="00BB5130" w:rsidP="00BB5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125,490</w:t>
            </w:r>
          </w:p>
        </w:tc>
      </w:tr>
    </w:tbl>
    <w:p w14:paraId="0F856C9B" w14:textId="4622269F" w:rsidR="00B57166" w:rsidRPr="00C25F8D" w:rsidRDefault="00B57166" w:rsidP="00C25F8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C25F8D">
        <w:rPr>
          <w:rFonts w:ascii="Angsana New" w:hAnsi="Angsana New"/>
          <w:sz w:val="28"/>
          <w:szCs w:val="28"/>
          <w:cs/>
        </w:rPr>
        <w:t xml:space="preserve">ณ วันที่ </w:t>
      </w:r>
      <w:r w:rsidR="00A80558">
        <w:rPr>
          <w:rFonts w:asciiTheme="majorBidi" w:hAnsiTheme="majorBidi" w:cstheme="majorBidi"/>
          <w:sz w:val="28"/>
          <w:szCs w:val="28"/>
        </w:rPr>
        <w:t xml:space="preserve">30 </w:t>
      </w:r>
      <w:r w:rsidR="00A80558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="00A80558">
        <w:rPr>
          <w:rFonts w:asciiTheme="majorBidi" w:hAnsiTheme="majorBidi" w:cstheme="majorBidi"/>
          <w:sz w:val="28"/>
          <w:szCs w:val="28"/>
        </w:rPr>
        <w:t>2565</w:t>
      </w:r>
      <w:r w:rsidR="002C208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C25F8D">
        <w:rPr>
          <w:rFonts w:ascii="Angsana New" w:hAnsi="Angsana New" w:hint="cs"/>
          <w:sz w:val="28"/>
          <w:szCs w:val="28"/>
          <w:cs/>
        </w:rPr>
        <w:t xml:space="preserve">และวันที่ </w:t>
      </w:r>
      <w:r w:rsidRPr="00C25F8D">
        <w:rPr>
          <w:rFonts w:ascii="Angsana New" w:hAnsi="Angsana New"/>
          <w:sz w:val="28"/>
          <w:szCs w:val="28"/>
        </w:rPr>
        <w:t>31</w:t>
      </w:r>
      <w:r w:rsidRPr="00C25F8D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C25F8D">
        <w:rPr>
          <w:rFonts w:ascii="Angsana New" w:hAnsi="Angsana New"/>
          <w:sz w:val="28"/>
          <w:szCs w:val="28"/>
        </w:rPr>
        <w:t>256</w:t>
      </w:r>
      <w:r w:rsidR="007D1A17" w:rsidRPr="00C25F8D">
        <w:rPr>
          <w:rFonts w:ascii="Angsana New" w:hAnsi="Angsana New"/>
          <w:sz w:val="28"/>
          <w:szCs w:val="28"/>
        </w:rPr>
        <w:t>4</w:t>
      </w:r>
      <w:r w:rsidRPr="00C25F8D">
        <w:rPr>
          <w:rFonts w:ascii="Angsana New" w:hAnsi="Angsana New"/>
          <w:sz w:val="28"/>
          <w:szCs w:val="28"/>
          <w:cs/>
        </w:rPr>
        <w:t xml:space="preserve"> สินทรัพย์ทางการเงินตราสารหนี้ที่วัดมูลค่าด้วยราคาทุนตัดจำหน่าย มีระยะเวลาคงเหลือของตราสารหนี้นับจากวันสิ้น</w:t>
      </w:r>
      <w:r w:rsidR="00624505" w:rsidRPr="00C25F8D">
        <w:rPr>
          <w:rFonts w:ascii="Angsana New" w:hAnsi="Angsana New" w:hint="cs"/>
          <w:sz w:val="28"/>
          <w:szCs w:val="28"/>
          <w:cs/>
        </w:rPr>
        <w:t>งวด</w:t>
      </w:r>
      <w:r w:rsidRPr="00C25F8D">
        <w:rPr>
          <w:rFonts w:ascii="Angsana New" w:hAnsi="Angsana New"/>
          <w:sz w:val="28"/>
          <w:szCs w:val="28"/>
          <w:cs/>
        </w:rPr>
        <w:t xml:space="preserve"> ดังนี้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0"/>
        <w:gridCol w:w="990"/>
        <w:gridCol w:w="270"/>
        <w:gridCol w:w="990"/>
        <w:gridCol w:w="270"/>
        <w:gridCol w:w="990"/>
        <w:gridCol w:w="270"/>
        <w:gridCol w:w="990"/>
      </w:tblGrid>
      <w:tr w:rsidR="00173871" w:rsidRPr="00735725" w14:paraId="76C1711F" w14:textId="77777777" w:rsidTr="00EE572F">
        <w:trPr>
          <w:trHeight w:val="315"/>
        </w:trPr>
        <w:tc>
          <w:tcPr>
            <w:tcW w:w="4230" w:type="dxa"/>
          </w:tcPr>
          <w:p w14:paraId="4A37ACE7" w14:textId="77777777" w:rsidR="00173871" w:rsidRPr="00735725" w:rsidRDefault="00173871" w:rsidP="009434DA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4770" w:type="dxa"/>
            <w:gridSpan w:val="7"/>
            <w:tcBorders>
              <w:bottom w:val="single" w:sz="4" w:space="0" w:color="auto"/>
            </w:tcBorders>
          </w:tcPr>
          <w:p w14:paraId="3D22AFDC" w14:textId="77777777" w:rsidR="00173871" w:rsidRPr="00735725" w:rsidRDefault="00173871" w:rsidP="009434DA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Theme="majorBidi" w:eastAsia="Calibri" w:hAnsiTheme="majorBidi"/>
                <w:color w:val="000000"/>
                <w:sz w:val="28"/>
                <w:szCs w:val="28"/>
                <w:cs/>
              </w:rPr>
            </w:pPr>
            <w:r w:rsidRPr="00735725">
              <w:rPr>
                <w:rFonts w:asciiTheme="majorBidi" w:eastAsia="Calibri" w:hAnsiTheme="majorBidi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173871" w:rsidRPr="00735725" w14:paraId="5996209E" w14:textId="77777777" w:rsidTr="00EE572F">
        <w:trPr>
          <w:trHeight w:val="389"/>
        </w:trPr>
        <w:tc>
          <w:tcPr>
            <w:tcW w:w="4230" w:type="dxa"/>
          </w:tcPr>
          <w:p w14:paraId="761DA92C" w14:textId="77777777" w:rsidR="00173871" w:rsidRPr="00735725" w:rsidRDefault="00173871" w:rsidP="00173871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477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F981CD0" w14:textId="0B9A2BFC" w:rsidR="00173871" w:rsidRPr="00735725" w:rsidRDefault="00A80558" w:rsidP="00173871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Theme="majorBidi" w:eastAsia="Calibri" w:hAnsi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2565 </w:t>
            </w:r>
          </w:p>
        </w:tc>
      </w:tr>
      <w:tr w:rsidR="00173871" w:rsidRPr="00735725" w14:paraId="718F22CC" w14:textId="77777777" w:rsidTr="00EE572F">
        <w:trPr>
          <w:trHeight w:val="389"/>
        </w:trPr>
        <w:tc>
          <w:tcPr>
            <w:tcW w:w="4230" w:type="dxa"/>
          </w:tcPr>
          <w:p w14:paraId="6F6E2B0E" w14:textId="77777777" w:rsidR="00173871" w:rsidRPr="00735725" w:rsidRDefault="00173871" w:rsidP="00173871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351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37D45" w14:textId="77777777" w:rsidR="00173871" w:rsidRPr="00735725" w:rsidRDefault="00173871" w:rsidP="00173871">
            <w:pPr>
              <w:pStyle w:val="Default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>ครบกำหนด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ภายใน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D798213" w14:textId="77777777" w:rsidR="00173871" w:rsidRPr="00735725" w:rsidRDefault="00173871" w:rsidP="00173871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9801414" w14:textId="77777777" w:rsidR="00173871" w:rsidRPr="00735725" w:rsidRDefault="00173871" w:rsidP="00173871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173871" w:rsidRPr="00735725" w14:paraId="31F713F9" w14:textId="77777777" w:rsidTr="00EE572F">
        <w:trPr>
          <w:trHeight w:val="389"/>
        </w:trPr>
        <w:tc>
          <w:tcPr>
            <w:tcW w:w="4230" w:type="dxa"/>
          </w:tcPr>
          <w:p w14:paraId="1B36DCA7" w14:textId="77777777" w:rsidR="00173871" w:rsidRPr="00735725" w:rsidRDefault="00173871" w:rsidP="00173871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8A47448" w14:textId="77777777" w:rsidR="00173871" w:rsidRPr="00735725" w:rsidRDefault="00173871" w:rsidP="00EE572F">
            <w:pPr>
              <w:pStyle w:val="Default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ภายใน </w:t>
            </w:r>
            <w:r w:rsidRPr="00735725">
              <w:rPr>
                <w:rFonts w:asciiTheme="majorBidi" w:hAnsiTheme="majorBidi"/>
                <w:sz w:val="28"/>
                <w:szCs w:val="28"/>
              </w:rPr>
              <w:t>1</w:t>
            </w: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80DB290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088384C" w14:textId="77777777" w:rsidR="00173871" w:rsidRPr="00735725" w:rsidRDefault="00173871" w:rsidP="00173871">
            <w:pPr>
              <w:pStyle w:val="Default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735725">
              <w:rPr>
                <w:rFonts w:asciiTheme="majorBidi" w:hAnsiTheme="majorBidi"/>
                <w:sz w:val="28"/>
                <w:szCs w:val="28"/>
              </w:rPr>
              <w:t>1</w:t>
            </w: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735725">
              <w:rPr>
                <w:rFonts w:asciiTheme="majorBidi" w:hAnsiTheme="majorBidi"/>
                <w:sz w:val="28"/>
                <w:szCs w:val="28"/>
              </w:rPr>
              <w:t>-</w:t>
            </w: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735725">
              <w:rPr>
                <w:rFonts w:asciiTheme="majorBidi" w:hAnsiTheme="majorBidi"/>
                <w:sz w:val="28"/>
                <w:szCs w:val="28"/>
              </w:rPr>
              <w:t>5</w:t>
            </w: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4E48A5C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E9CC198" w14:textId="77777777" w:rsidR="00173871" w:rsidRPr="00735725" w:rsidRDefault="00173871" w:rsidP="00173871">
            <w:pPr>
              <w:pStyle w:val="Default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เกิน </w:t>
            </w:r>
            <w:r w:rsidRPr="00735725">
              <w:rPr>
                <w:rFonts w:asciiTheme="majorBidi" w:hAnsiTheme="majorBidi"/>
                <w:sz w:val="28"/>
                <w:szCs w:val="28"/>
              </w:rPr>
              <w:t>5</w:t>
            </w: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70" w:type="dxa"/>
          </w:tcPr>
          <w:p w14:paraId="2EBB935A" w14:textId="77777777" w:rsidR="00173871" w:rsidRPr="00735725" w:rsidRDefault="00173871" w:rsidP="00173871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D10A0D6" w14:textId="77777777" w:rsidR="00173871" w:rsidRPr="00735725" w:rsidRDefault="00173871" w:rsidP="00173871">
            <w:pPr>
              <w:pStyle w:val="Default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>รวม</w:t>
            </w:r>
          </w:p>
        </w:tc>
      </w:tr>
      <w:tr w:rsidR="00173871" w:rsidRPr="00735725" w14:paraId="25806855" w14:textId="77777777" w:rsidTr="00EE572F">
        <w:trPr>
          <w:trHeight w:val="389"/>
        </w:trPr>
        <w:tc>
          <w:tcPr>
            <w:tcW w:w="4230" w:type="dxa"/>
          </w:tcPr>
          <w:p w14:paraId="6EC61663" w14:textId="77777777" w:rsidR="00173871" w:rsidRPr="00735725" w:rsidRDefault="00173871" w:rsidP="00173871">
            <w:pPr>
              <w:pStyle w:val="Defaul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7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990" w:type="dxa"/>
          </w:tcPr>
          <w:p w14:paraId="38855E43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7DFF9D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FC40A9E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D82E7C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67C11C8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0C2EB1D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0C29FFC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73871" w:rsidRPr="00735725" w14:paraId="581FF75F" w14:textId="77777777" w:rsidTr="00EE572F">
        <w:trPr>
          <w:trHeight w:val="389"/>
        </w:trPr>
        <w:tc>
          <w:tcPr>
            <w:tcW w:w="4230" w:type="dxa"/>
          </w:tcPr>
          <w:p w14:paraId="4A2F39EE" w14:textId="77777777" w:rsidR="00173871" w:rsidRPr="00735725" w:rsidRDefault="00173871" w:rsidP="00173871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990" w:type="dxa"/>
            <w:vAlign w:val="bottom"/>
          </w:tcPr>
          <w:p w14:paraId="502EAB07" w14:textId="7869C1DA" w:rsidR="00173871" w:rsidRPr="00735725" w:rsidRDefault="00FC1D38" w:rsidP="00457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5,020</w:t>
            </w:r>
          </w:p>
        </w:tc>
        <w:tc>
          <w:tcPr>
            <w:tcW w:w="270" w:type="dxa"/>
            <w:vAlign w:val="bottom"/>
          </w:tcPr>
          <w:p w14:paraId="296401A3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C9F98BC" w14:textId="7A361BDB" w:rsidR="00173871" w:rsidRPr="00735725" w:rsidRDefault="00FC1D38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23,237</w:t>
            </w:r>
          </w:p>
        </w:tc>
        <w:tc>
          <w:tcPr>
            <w:tcW w:w="270" w:type="dxa"/>
            <w:vAlign w:val="bottom"/>
          </w:tcPr>
          <w:p w14:paraId="11B3724A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C343C74" w14:textId="0CA9DCC8" w:rsidR="00173871" w:rsidRPr="00735725" w:rsidRDefault="00674B04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AFFF120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7D2414C" w14:textId="2AD9A092" w:rsidR="00173871" w:rsidRPr="00735725" w:rsidRDefault="00FC1D38" w:rsidP="007C7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28,257</w:t>
            </w:r>
          </w:p>
        </w:tc>
      </w:tr>
      <w:tr w:rsidR="00E00140" w:rsidRPr="00735725" w14:paraId="7EE33471" w14:textId="77777777" w:rsidTr="00EE572F">
        <w:trPr>
          <w:trHeight w:val="389"/>
        </w:trPr>
        <w:tc>
          <w:tcPr>
            <w:tcW w:w="4230" w:type="dxa"/>
          </w:tcPr>
          <w:p w14:paraId="0C1981D6" w14:textId="64FD647F" w:rsidR="00E00140" w:rsidRPr="00735725" w:rsidRDefault="00E00140" w:rsidP="00E00140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>เงินฝากสถาบันการเงินที่ครบกำหนดเกินกว่าสามเดือน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4EAF838" w14:textId="4F0973F5" w:rsidR="00E00140" w:rsidRPr="00735725" w:rsidRDefault="00E00140" w:rsidP="00E00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122,881</w:t>
            </w:r>
          </w:p>
        </w:tc>
        <w:tc>
          <w:tcPr>
            <w:tcW w:w="270" w:type="dxa"/>
            <w:vAlign w:val="bottom"/>
          </w:tcPr>
          <w:p w14:paraId="35415EBA" w14:textId="77777777" w:rsidR="00E00140" w:rsidRPr="00735725" w:rsidRDefault="00E00140" w:rsidP="00E00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7DBCC01" w14:textId="2ED4F4A4" w:rsidR="00E00140" w:rsidRPr="00735725" w:rsidRDefault="00E00140" w:rsidP="00E00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063F9">
              <w:rPr>
                <w:rFonts w:asciiTheme="majorBidi" w:hAnsiTheme="majorBidi" w:cstheme="majorBidi"/>
                <w:sz w:val="28"/>
                <w:szCs w:val="28"/>
              </w:rPr>
              <w:t>242</w:t>
            </w:r>
          </w:p>
        </w:tc>
        <w:tc>
          <w:tcPr>
            <w:tcW w:w="270" w:type="dxa"/>
            <w:vAlign w:val="bottom"/>
          </w:tcPr>
          <w:p w14:paraId="362E1250" w14:textId="77777777" w:rsidR="00E00140" w:rsidRPr="00735725" w:rsidRDefault="00E00140" w:rsidP="00E00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08159A3" w14:textId="6B878F83" w:rsidR="00E00140" w:rsidRPr="00735725" w:rsidRDefault="00E00140" w:rsidP="00E00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D587C23" w14:textId="77777777" w:rsidR="00E00140" w:rsidRPr="00735725" w:rsidRDefault="00E00140" w:rsidP="00E00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69F0DD9" w14:textId="063E2C38" w:rsidR="00E00140" w:rsidRPr="00735725" w:rsidRDefault="00E00140" w:rsidP="00E00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123,123</w:t>
            </w:r>
          </w:p>
        </w:tc>
      </w:tr>
      <w:tr w:rsidR="00E00140" w:rsidRPr="00735725" w14:paraId="422F3F43" w14:textId="77777777" w:rsidTr="00EE572F">
        <w:trPr>
          <w:trHeight w:val="389"/>
        </w:trPr>
        <w:tc>
          <w:tcPr>
            <w:tcW w:w="4230" w:type="dxa"/>
          </w:tcPr>
          <w:p w14:paraId="6D5FC17E" w14:textId="77777777" w:rsidR="00E00140" w:rsidRPr="00735725" w:rsidRDefault="00E00140" w:rsidP="00E00140">
            <w:pPr>
              <w:tabs>
                <w:tab w:val="clear" w:pos="907"/>
                <w:tab w:val="left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57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5D1FA3" w14:textId="0B30361B" w:rsidR="00E00140" w:rsidRPr="00735725" w:rsidRDefault="00E00140" w:rsidP="00E00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127,901</w:t>
            </w:r>
          </w:p>
        </w:tc>
        <w:tc>
          <w:tcPr>
            <w:tcW w:w="270" w:type="dxa"/>
            <w:vAlign w:val="bottom"/>
          </w:tcPr>
          <w:p w14:paraId="4F939777" w14:textId="77777777" w:rsidR="00E00140" w:rsidRPr="00735725" w:rsidRDefault="00E00140" w:rsidP="00E00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26959B" w14:textId="154B61B2" w:rsidR="00E00140" w:rsidRPr="00735725" w:rsidRDefault="00E00140" w:rsidP="00E00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23,479</w:t>
            </w:r>
          </w:p>
        </w:tc>
        <w:tc>
          <w:tcPr>
            <w:tcW w:w="270" w:type="dxa"/>
            <w:vAlign w:val="bottom"/>
          </w:tcPr>
          <w:p w14:paraId="1F46524C" w14:textId="77777777" w:rsidR="00E00140" w:rsidRPr="00735725" w:rsidRDefault="00E00140" w:rsidP="00E00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CFF22B" w14:textId="4A9990E5" w:rsidR="00E00140" w:rsidRPr="00735725" w:rsidRDefault="00E00140" w:rsidP="00E00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F8A3D2E" w14:textId="77777777" w:rsidR="00E00140" w:rsidRPr="00735725" w:rsidRDefault="00E00140" w:rsidP="00E00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5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59D437" w14:textId="1FEE79E4" w:rsidR="00E00140" w:rsidRPr="00735725" w:rsidRDefault="00E00140" w:rsidP="00E00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151,380</w:t>
            </w:r>
          </w:p>
        </w:tc>
      </w:tr>
    </w:tbl>
    <w:p w14:paraId="41ADF909" w14:textId="77777777" w:rsidR="00173871" w:rsidRPr="00475FEA" w:rsidRDefault="00173871" w:rsidP="00B1780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/>
        </w:rPr>
      </w:pP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0"/>
        <w:gridCol w:w="990"/>
        <w:gridCol w:w="270"/>
        <w:gridCol w:w="990"/>
        <w:gridCol w:w="270"/>
        <w:gridCol w:w="990"/>
        <w:gridCol w:w="270"/>
        <w:gridCol w:w="990"/>
      </w:tblGrid>
      <w:tr w:rsidR="00173871" w:rsidRPr="00735725" w14:paraId="5AE60EDE" w14:textId="77777777" w:rsidTr="00EE572F">
        <w:trPr>
          <w:trHeight w:val="315"/>
        </w:trPr>
        <w:tc>
          <w:tcPr>
            <w:tcW w:w="4230" w:type="dxa"/>
          </w:tcPr>
          <w:p w14:paraId="0CA42D9C" w14:textId="77777777" w:rsidR="00173871" w:rsidRPr="00735725" w:rsidRDefault="00173871" w:rsidP="009434DA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4770" w:type="dxa"/>
            <w:gridSpan w:val="7"/>
            <w:tcBorders>
              <w:bottom w:val="single" w:sz="4" w:space="0" w:color="auto"/>
            </w:tcBorders>
          </w:tcPr>
          <w:p w14:paraId="0790D91E" w14:textId="77777777" w:rsidR="00173871" w:rsidRPr="00735725" w:rsidRDefault="00173871" w:rsidP="009434DA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Theme="majorBidi" w:eastAsia="Calibri" w:hAnsiTheme="majorBidi"/>
                <w:color w:val="000000"/>
                <w:sz w:val="28"/>
                <w:szCs w:val="28"/>
                <w:cs/>
              </w:rPr>
            </w:pPr>
            <w:r w:rsidRPr="00735725">
              <w:rPr>
                <w:rFonts w:asciiTheme="majorBidi" w:eastAsia="Calibri" w:hAnsiTheme="majorBidi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173871" w:rsidRPr="00735725" w14:paraId="15EC14FA" w14:textId="77777777" w:rsidTr="00EE572F">
        <w:trPr>
          <w:trHeight w:val="389"/>
        </w:trPr>
        <w:tc>
          <w:tcPr>
            <w:tcW w:w="4230" w:type="dxa"/>
          </w:tcPr>
          <w:p w14:paraId="46D5329D" w14:textId="77777777" w:rsidR="00173871" w:rsidRPr="00735725" w:rsidRDefault="00173871" w:rsidP="009434DA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477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05DB4C1" w14:textId="49D98727" w:rsidR="00173871" w:rsidRPr="00735725" w:rsidRDefault="00173871" w:rsidP="009434DA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Theme="majorBidi" w:eastAsia="Calibri" w:hAnsiTheme="majorBidi"/>
                <w:color w:val="000000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32B42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173871" w:rsidRPr="00735725" w14:paraId="4F0B35D3" w14:textId="77777777" w:rsidTr="00EE572F">
        <w:trPr>
          <w:trHeight w:val="389"/>
        </w:trPr>
        <w:tc>
          <w:tcPr>
            <w:tcW w:w="4230" w:type="dxa"/>
          </w:tcPr>
          <w:p w14:paraId="1CED6B87" w14:textId="77777777" w:rsidR="00173871" w:rsidRPr="00735725" w:rsidRDefault="00173871" w:rsidP="009434DA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351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4F498" w14:textId="77777777" w:rsidR="00173871" w:rsidRPr="00735725" w:rsidRDefault="00173871" w:rsidP="009434DA">
            <w:pPr>
              <w:pStyle w:val="Default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>ครบกำหนด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ภายใน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3982B95" w14:textId="77777777" w:rsidR="00173871" w:rsidRPr="00735725" w:rsidRDefault="00173871" w:rsidP="009434DA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FCCCE17" w14:textId="77777777" w:rsidR="00173871" w:rsidRPr="00735725" w:rsidRDefault="00173871" w:rsidP="009434DA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173871" w:rsidRPr="00735725" w14:paraId="759F3A16" w14:textId="77777777" w:rsidTr="00EE572F">
        <w:trPr>
          <w:trHeight w:val="389"/>
        </w:trPr>
        <w:tc>
          <w:tcPr>
            <w:tcW w:w="4230" w:type="dxa"/>
          </w:tcPr>
          <w:p w14:paraId="7C1CC7F3" w14:textId="77777777" w:rsidR="00173871" w:rsidRPr="00735725" w:rsidRDefault="00173871" w:rsidP="009434DA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B6C0BC6" w14:textId="77777777" w:rsidR="00173871" w:rsidRPr="00735725" w:rsidRDefault="00173871" w:rsidP="00EE572F">
            <w:pPr>
              <w:pStyle w:val="Default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ภายใน </w:t>
            </w:r>
            <w:r w:rsidRPr="00735725">
              <w:rPr>
                <w:rFonts w:asciiTheme="majorBidi" w:hAnsiTheme="majorBidi"/>
                <w:sz w:val="28"/>
                <w:szCs w:val="28"/>
              </w:rPr>
              <w:t>1</w:t>
            </w: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B0CA223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EB5189E" w14:textId="77777777" w:rsidR="00173871" w:rsidRPr="00735725" w:rsidRDefault="00173871" w:rsidP="009434DA">
            <w:pPr>
              <w:pStyle w:val="Default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735725">
              <w:rPr>
                <w:rFonts w:asciiTheme="majorBidi" w:hAnsiTheme="majorBidi"/>
                <w:sz w:val="28"/>
                <w:szCs w:val="28"/>
              </w:rPr>
              <w:t>1</w:t>
            </w: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735725">
              <w:rPr>
                <w:rFonts w:asciiTheme="majorBidi" w:hAnsiTheme="majorBidi"/>
                <w:sz w:val="28"/>
                <w:szCs w:val="28"/>
              </w:rPr>
              <w:t>-</w:t>
            </w: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735725">
              <w:rPr>
                <w:rFonts w:asciiTheme="majorBidi" w:hAnsiTheme="majorBidi"/>
                <w:sz w:val="28"/>
                <w:szCs w:val="28"/>
              </w:rPr>
              <w:t>5</w:t>
            </w: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47E41A2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AA8D4B2" w14:textId="77777777" w:rsidR="00173871" w:rsidRPr="00735725" w:rsidRDefault="00173871" w:rsidP="009434DA">
            <w:pPr>
              <w:pStyle w:val="Default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เกิน </w:t>
            </w:r>
            <w:r w:rsidRPr="00735725">
              <w:rPr>
                <w:rFonts w:asciiTheme="majorBidi" w:hAnsiTheme="majorBidi"/>
                <w:sz w:val="28"/>
                <w:szCs w:val="28"/>
              </w:rPr>
              <w:t>5</w:t>
            </w: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70" w:type="dxa"/>
          </w:tcPr>
          <w:p w14:paraId="29F4796C" w14:textId="77777777" w:rsidR="00173871" w:rsidRPr="00735725" w:rsidRDefault="00173871" w:rsidP="009434DA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2E2E606" w14:textId="77777777" w:rsidR="00173871" w:rsidRPr="00735725" w:rsidRDefault="00173871" w:rsidP="009434DA">
            <w:pPr>
              <w:pStyle w:val="Default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>รวม</w:t>
            </w:r>
          </w:p>
        </w:tc>
      </w:tr>
      <w:tr w:rsidR="00173871" w:rsidRPr="00735725" w14:paraId="47B646AC" w14:textId="77777777" w:rsidTr="00EE572F">
        <w:trPr>
          <w:trHeight w:val="389"/>
        </w:trPr>
        <w:tc>
          <w:tcPr>
            <w:tcW w:w="4230" w:type="dxa"/>
          </w:tcPr>
          <w:p w14:paraId="788449E3" w14:textId="77777777" w:rsidR="00173871" w:rsidRPr="00735725" w:rsidRDefault="00173871" w:rsidP="009434DA">
            <w:pPr>
              <w:pStyle w:val="Defaul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7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990" w:type="dxa"/>
          </w:tcPr>
          <w:p w14:paraId="341153D7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CA1B80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F8DC069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C1B5DDA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0EC48A5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3AB8A42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6E3AED0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3A18" w:rsidRPr="00735725" w14:paraId="035DBAD9" w14:textId="77777777" w:rsidTr="00EE572F">
        <w:trPr>
          <w:trHeight w:val="389"/>
        </w:trPr>
        <w:tc>
          <w:tcPr>
            <w:tcW w:w="4230" w:type="dxa"/>
          </w:tcPr>
          <w:p w14:paraId="36C21EA9" w14:textId="77777777" w:rsidR="009D3A18" w:rsidRPr="00735725" w:rsidRDefault="009D3A18" w:rsidP="009D3A18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990" w:type="dxa"/>
            <w:vAlign w:val="bottom"/>
          </w:tcPr>
          <w:p w14:paraId="4FA83F35" w14:textId="01563464" w:rsidR="009D3A18" w:rsidRPr="00D04031" w:rsidRDefault="004243B7" w:rsidP="009D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038</w:t>
            </w:r>
          </w:p>
        </w:tc>
        <w:tc>
          <w:tcPr>
            <w:tcW w:w="270" w:type="dxa"/>
            <w:vAlign w:val="bottom"/>
          </w:tcPr>
          <w:p w14:paraId="048DA76E" w14:textId="77777777" w:rsidR="009D3A18" w:rsidRPr="00D04031" w:rsidRDefault="009D3A18" w:rsidP="009D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95CCBE6" w14:textId="2EB474EA" w:rsidR="009D3A18" w:rsidRPr="00D04031" w:rsidRDefault="009D3A18" w:rsidP="009D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4031">
              <w:rPr>
                <w:rFonts w:asciiTheme="majorBidi" w:hAnsiTheme="majorBidi" w:cstheme="majorBidi"/>
                <w:sz w:val="28"/>
                <w:szCs w:val="28"/>
              </w:rPr>
              <w:t>5,017</w:t>
            </w:r>
          </w:p>
        </w:tc>
        <w:tc>
          <w:tcPr>
            <w:tcW w:w="270" w:type="dxa"/>
            <w:vAlign w:val="bottom"/>
          </w:tcPr>
          <w:p w14:paraId="08072574" w14:textId="77777777" w:rsidR="009D3A18" w:rsidRPr="00D04031" w:rsidRDefault="009D3A18" w:rsidP="009D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5348007" w14:textId="08E6B50B" w:rsidR="009D3A18" w:rsidRPr="00D04031" w:rsidRDefault="009D3A18" w:rsidP="009D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403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A203874" w14:textId="77777777" w:rsidR="009D3A18" w:rsidRPr="00D04031" w:rsidRDefault="009D3A18" w:rsidP="009D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1227E8C" w14:textId="6CC36074" w:rsidR="009D3A18" w:rsidRPr="00D04031" w:rsidRDefault="009D3A18" w:rsidP="009D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4031">
              <w:rPr>
                <w:rFonts w:asciiTheme="majorBidi" w:hAnsiTheme="majorBidi" w:cstheme="majorBidi"/>
                <w:sz w:val="28"/>
                <w:szCs w:val="28"/>
              </w:rPr>
              <w:t>22,055</w:t>
            </w:r>
          </w:p>
        </w:tc>
      </w:tr>
      <w:tr w:rsidR="009D3A18" w:rsidRPr="00735725" w14:paraId="1694CD55" w14:textId="77777777" w:rsidTr="00EE572F">
        <w:trPr>
          <w:trHeight w:val="389"/>
        </w:trPr>
        <w:tc>
          <w:tcPr>
            <w:tcW w:w="4230" w:type="dxa"/>
          </w:tcPr>
          <w:p w14:paraId="4C159D83" w14:textId="5B9F4965" w:rsidR="009D3A18" w:rsidRPr="00735725" w:rsidRDefault="009D3A18" w:rsidP="009D3A18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>เงินฝากสถาบันการเงินที่ครบกำหนดเกินกว่าสามเดือน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C668923" w14:textId="0B87037D" w:rsidR="009D3A18" w:rsidRPr="00D04031" w:rsidRDefault="004243B7" w:rsidP="009D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103</w:t>
            </w:r>
            <w:r w:rsidR="009D3A18" w:rsidRPr="00D0403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435</w:t>
            </w:r>
          </w:p>
        </w:tc>
        <w:tc>
          <w:tcPr>
            <w:tcW w:w="270" w:type="dxa"/>
            <w:vAlign w:val="bottom"/>
          </w:tcPr>
          <w:p w14:paraId="24A7BF96" w14:textId="77777777" w:rsidR="009D3A18" w:rsidRPr="00D04031" w:rsidRDefault="009D3A18" w:rsidP="009D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26D95FD" w14:textId="1570312D" w:rsidR="009D3A18" w:rsidRPr="00D04031" w:rsidRDefault="009D3A18" w:rsidP="009D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4031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511FE31A" w14:textId="77777777" w:rsidR="009D3A18" w:rsidRPr="00D04031" w:rsidRDefault="009D3A18" w:rsidP="009D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F582E44" w14:textId="0D206C80" w:rsidR="009D3A18" w:rsidRPr="00D04031" w:rsidRDefault="009D3A18" w:rsidP="009D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4031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04F3CE08" w14:textId="77777777" w:rsidR="009D3A18" w:rsidRPr="00D04031" w:rsidRDefault="009D3A18" w:rsidP="009D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833CEE4" w14:textId="025B1D23" w:rsidR="009D3A18" w:rsidRPr="00D04031" w:rsidRDefault="009D3A18" w:rsidP="009D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4031">
              <w:rPr>
                <w:rFonts w:asciiTheme="majorBidi" w:hAnsiTheme="majorBidi"/>
                <w:sz w:val="28"/>
                <w:szCs w:val="28"/>
                <w:cs/>
              </w:rPr>
              <w:t>103</w:t>
            </w:r>
            <w:r w:rsidRPr="00D0403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4031">
              <w:rPr>
                <w:rFonts w:asciiTheme="majorBidi" w:hAnsiTheme="majorBidi"/>
                <w:sz w:val="28"/>
                <w:szCs w:val="28"/>
                <w:cs/>
              </w:rPr>
              <w:t>435</w:t>
            </w:r>
          </w:p>
        </w:tc>
      </w:tr>
      <w:tr w:rsidR="009D3A18" w:rsidRPr="00735725" w14:paraId="3C1568E1" w14:textId="77777777" w:rsidTr="00EE572F">
        <w:trPr>
          <w:trHeight w:val="389"/>
        </w:trPr>
        <w:tc>
          <w:tcPr>
            <w:tcW w:w="4230" w:type="dxa"/>
          </w:tcPr>
          <w:p w14:paraId="6595FAD0" w14:textId="77777777" w:rsidR="009D3A18" w:rsidRPr="00735725" w:rsidRDefault="009D3A18" w:rsidP="009D3A18">
            <w:pPr>
              <w:tabs>
                <w:tab w:val="clear" w:pos="907"/>
                <w:tab w:val="left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57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CC54DA" w14:textId="597DEF3C" w:rsidR="009D3A18" w:rsidRPr="00D04031" w:rsidRDefault="009D3A18" w:rsidP="009D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40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120,473</w:t>
            </w:r>
          </w:p>
        </w:tc>
        <w:tc>
          <w:tcPr>
            <w:tcW w:w="270" w:type="dxa"/>
            <w:vAlign w:val="bottom"/>
          </w:tcPr>
          <w:p w14:paraId="0ADFE1A0" w14:textId="77777777" w:rsidR="009D3A18" w:rsidRPr="00D04031" w:rsidRDefault="009D3A18" w:rsidP="009D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DF73F7" w14:textId="412C200A" w:rsidR="009D3A18" w:rsidRPr="00D04031" w:rsidRDefault="009D3A18" w:rsidP="009D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40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5,017</w:t>
            </w:r>
          </w:p>
        </w:tc>
        <w:tc>
          <w:tcPr>
            <w:tcW w:w="270" w:type="dxa"/>
            <w:vAlign w:val="bottom"/>
          </w:tcPr>
          <w:p w14:paraId="1C70B774" w14:textId="77777777" w:rsidR="009D3A18" w:rsidRPr="00D04031" w:rsidRDefault="009D3A18" w:rsidP="009D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3AA61F" w14:textId="2E1B7C4A" w:rsidR="009D3A18" w:rsidRPr="00D04031" w:rsidRDefault="009D3A18" w:rsidP="009D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40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403C9F5" w14:textId="77777777" w:rsidR="009D3A18" w:rsidRPr="00D04031" w:rsidRDefault="009D3A18" w:rsidP="009D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5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67758D" w14:textId="7EAD0424" w:rsidR="009D3A18" w:rsidRPr="00D04031" w:rsidRDefault="009D3A18" w:rsidP="009D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40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125,490</w:t>
            </w:r>
          </w:p>
        </w:tc>
      </w:tr>
    </w:tbl>
    <w:p w14:paraId="3A393922" w14:textId="1BC4ABDE" w:rsidR="00180CE2" w:rsidRPr="00A745E1" w:rsidRDefault="00F06D23" w:rsidP="00A745E1">
      <w:pPr>
        <w:pStyle w:val="FSNoteNumbered"/>
        <w:numPr>
          <w:ilvl w:val="0"/>
          <w:numId w:val="0"/>
        </w:numPr>
        <w:spacing w:after="120"/>
        <w:ind w:left="547"/>
        <w:rPr>
          <w:u w:val="none"/>
          <w:cs/>
        </w:rPr>
      </w:pPr>
      <w:r w:rsidRPr="00133654">
        <w:rPr>
          <w:rFonts w:hint="cs"/>
          <w:spacing w:val="-2"/>
          <w:u w:val="none"/>
          <w:cs/>
        </w:rPr>
        <w:t>ณ</w:t>
      </w:r>
      <w:r w:rsidRPr="00133654">
        <w:rPr>
          <w:spacing w:val="-2"/>
          <w:u w:val="none"/>
          <w:cs/>
        </w:rPr>
        <w:t xml:space="preserve"> วันที่</w:t>
      </w:r>
      <w:r w:rsidRPr="00133654">
        <w:rPr>
          <w:spacing w:val="-2"/>
          <w:u w:val="none"/>
          <w:lang w:val="en-US"/>
        </w:rPr>
        <w:t xml:space="preserve"> </w:t>
      </w:r>
      <w:r w:rsidR="00A80558">
        <w:rPr>
          <w:spacing w:val="-2"/>
          <w:u w:val="none"/>
          <w:lang w:val="en-US"/>
        </w:rPr>
        <w:t xml:space="preserve">30 </w:t>
      </w:r>
      <w:r w:rsidR="00A80558">
        <w:rPr>
          <w:spacing w:val="-2"/>
          <w:u w:val="none"/>
          <w:cs/>
          <w:lang w:val="en-US"/>
        </w:rPr>
        <w:t xml:space="preserve">กันยายน </w:t>
      </w:r>
      <w:r w:rsidR="00A80558">
        <w:rPr>
          <w:spacing w:val="-2"/>
          <w:u w:val="none"/>
          <w:lang w:val="en-US"/>
        </w:rPr>
        <w:t xml:space="preserve">2565 </w:t>
      </w:r>
      <w:r w:rsidRPr="00133654">
        <w:rPr>
          <w:rFonts w:asciiTheme="majorBidi" w:eastAsia="Cordia New" w:hAnsiTheme="majorBidi" w:cstheme="majorBidi"/>
          <w:spacing w:val="-2"/>
          <w:u w:val="none"/>
          <w:cs/>
        </w:rPr>
        <w:t>เงินฝากสถาบันการเงินที่ครบกำหนดเกินกว่าสาม</w:t>
      </w:r>
      <w:r w:rsidRPr="00034CD7">
        <w:rPr>
          <w:rFonts w:asciiTheme="majorBidi" w:eastAsia="Cordia New" w:hAnsiTheme="majorBidi" w:cstheme="majorBidi"/>
          <w:spacing w:val="-2"/>
          <w:u w:val="none"/>
          <w:cs/>
        </w:rPr>
        <w:t>เดือน</w:t>
      </w:r>
      <w:r w:rsidRPr="00034CD7">
        <w:rPr>
          <w:spacing w:val="-2"/>
          <w:u w:val="none"/>
          <w:cs/>
        </w:rPr>
        <w:t>จำนวน</w:t>
      </w:r>
      <w:r w:rsidR="00034CD7">
        <w:rPr>
          <w:rFonts w:hint="cs"/>
          <w:spacing w:val="-2"/>
          <w:u w:val="none"/>
          <w:cs/>
        </w:rPr>
        <w:t xml:space="preserve"> </w:t>
      </w:r>
      <w:r w:rsidR="00CE60EA">
        <w:rPr>
          <w:spacing w:val="-2"/>
          <w:u w:val="none"/>
          <w:lang w:val="en-US"/>
        </w:rPr>
        <w:t>100</w:t>
      </w:r>
      <w:r w:rsidR="00F22DBE">
        <w:rPr>
          <w:spacing w:val="-2"/>
          <w:u w:val="none"/>
          <w:lang w:val="en-US"/>
        </w:rPr>
        <w:t>.3</w:t>
      </w:r>
      <w:r w:rsidR="00FC1D38" w:rsidRPr="00034CD7">
        <w:rPr>
          <w:rFonts w:hint="cs"/>
          <w:spacing w:val="-2"/>
          <w:u w:val="none"/>
          <w:cs/>
        </w:rPr>
        <w:t xml:space="preserve"> </w:t>
      </w:r>
      <w:r w:rsidRPr="00034CD7">
        <w:rPr>
          <w:rFonts w:hint="cs"/>
          <w:spacing w:val="-2"/>
          <w:u w:val="none"/>
          <w:cs/>
        </w:rPr>
        <w:t xml:space="preserve">ล้านบาท </w:t>
      </w:r>
      <w:r w:rsidR="005C7C2F" w:rsidRPr="00034CD7">
        <w:rPr>
          <w:spacing w:val="-2"/>
          <w:u w:val="none"/>
          <w:cs/>
        </w:rPr>
        <w:t>(</w:t>
      </w:r>
      <w:r w:rsidR="00F551FB" w:rsidRPr="00034CD7">
        <w:rPr>
          <w:spacing w:val="-2"/>
          <w:u w:val="none"/>
          <w:lang w:val="en-US"/>
        </w:rPr>
        <w:t>31</w:t>
      </w:r>
      <w:r w:rsidR="004243B7" w:rsidRPr="00180CE2">
        <w:rPr>
          <w:rFonts w:hint="cs"/>
          <w:spacing w:val="-2"/>
          <w:u w:val="none"/>
          <w:cs/>
        </w:rPr>
        <w:t xml:space="preserve"> </w:t>
      </w:r>
      <w:r w:rsidR="005C7C2F" w:rsidRPr="00180CE2">
        <w:rPr>
          <w:spacing w:val="-2"/>
          <w:u w:val="none"/>
          <w:cs/>
        </w:rPr>
        <w:t>ธันวาคม</w:t>
      </w:r>
      <w:r w:rsidR="005C7C2F" w:rsidRPr="00180CE2">
        <w:rPr>
          <w:rFonts w:hint="cs"/>
          <w:spacing w:val="-2"/>
          <w:u w:val="none"/>
          <w:cs/>
        </w:rPr>
        <w:t xml:space="preserve"> </w:t>
      </w:r>
      <w:r w:rsidR="00F551FB" w:rsidRPr="00180CE2">
        <w:rPr>
          <w:spacing w:val="-2"/>
          <w:u w:val="none"/>
          <w:lang w:val="en-US"/>
        </w:rPr>
        <w:t>2564</w:t>
      </w:r>
      <w:r w:rsidR="005C7C2F" w:rsidRPr="00180CE2">
        <w:rPr>
          <w:u w:val="none"/>
          <w:cs/>
        </w:rPr>
        <w:t xml:space="preserve">: </w:t>
      </w:r>
      <w:r w:rsidR="00D113BC" w:rsidRPr="00180CE2">
        <w:rPr>
          <w:u w:val="none"/>
          <w:lang w:val="en-US"/>
        </w:rPr>
        <w:t xml:space="preserve">100.3 </w:t>
      </w:r>
      <w:r w:rsidR="005C7C2F" w:rsidRPr="00180CE2">
        <w:rPr>
          <w:rFonts w:hint="cs"/>
          <w:u w:val="none"/>
          <w:cs/>
        </w:rPr>
        <w:t>ล้านบาท</w:t>
      </w:r>
      <w:r w:rsidR="005C7C2F" w:rsidRPr="00180CE2">
        <w:rPr>
          <w:u w:val="none"/>
          <w:cs/>
        </w:rPr>
        <w:t xml:space="preserve">) </w:t>
      </w:r>
      <w:r w:rsidRPr="00180CE2">
        <w:rPr>
          <w:u w:val="none"/>
          <w:cs/>
        </w:rPr>
        <w:t>ได้วางไว้เป็นเงินสำรองประกันภัยกับนายทะเบียนตามที่กล่าว</w:t>
      </w:r>
      <w:r w:rsidRPr="00133654">
        <w:rPr>
          <w:u w:val="none"/>
          <w:cs/>
        </w:rPr>
        <w:t xml:space="preserve">ไว้ในหมายเหตุ </w:t>
      </w:r>
      <w:r w:rsidR="00AA473C" w:rsidRPr="00133654">
        <w:rPr>
          <w:u w:val="none"/>
          <w:lang w:val="en-US"/>
        </w:rPr>
        <w:t xml:space="preserve">26 </w:t>
      </w:r>
      <w:r w:rsidR="00AA473C" w:rsidRPr="00133654">
        <w:rPr>
          <w:rFonts w:hint="cs"/>
          <w:u w:val="none"/>
          <w:cs/>
          <w:lang w:val="en-US"/>
        </w:rPr>
        <w:t xml:space="preserve">และ </w:t>
      </w:r>
      <w:r w:rsidR="00AA473C" w:rsidRPr="00133654">
        <w:rPr>
          <w:u w:val="none"/>
          <w:lang w:val="en-US"/>
        </w:rPr>
        <w:t>27</w:t>
      </w:r>
      <w:r w:rsidRPr="00133654">
        <w:rPr>
          <w:u w:val="none"/>
          <w:cs/>
        </w:rPr>
        <w:t xml:space="preserve"> </w:t>
      </w:r>
    </w:p>
    <w:p w14:paraId="3F16C78A" w14:textId="028B8847" w:rsidR="002F1C4F" w:rsidRPr="00B93E0B" w:rsidRDefault="002F1C4F" w:rsidP="00C37BA6">
      <w:pPr>
        <w:pStyle w:val="FSNoteNumbered"/>
        <w:numPr>
          <w:ilvl w:val="0"/>
          <w:numId w:val="17"/>
        </w:numPr>
        <w:spacing w:after="0"/>
        <w:ind w:left="540" w:hanging="540"/>
        <w:rPr>
          <w:rFonts w:asciiTheme="majorBidi" w:hAnsiTheme="majorBidi"/>
          <w:b/>
          <w:bCs/>
          <w:u w:val="none"/>
          <w:cs/>
        </w:rPr>
      </w:pPr>
      <w:r w:rsidRPr="00B93E0B">
        <w:rPr>
          <w:rFonts w:asciiTheme="majorBidi" w:hAnsiTheme="majorBidi" w:hint="cs"/>
          <w:b/>
          <w:bCs/>
          <w:u w:val="none"/>
          <w:cs/>
        </w:rPr>
        <w:t>สินทรัพย์ทางการเงินตราสารทุน</w:t>
      </w:r>
    </w:p>
    <w:tbl>
      <w:tblPr>
        <w:tblStyle w:val="TableGrid"/>
        <w:tblW w:w="891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0"/>
        <w:gridCol w:w="1440"/>
        <w:gridCol w:w="270"/>
        <w:gridCol w:w="1443"/>
      </w:tblGrid>
      <w:tr w:rsidR="00153B2E" w:rsidRPr="00E809E9" w14:paraId="732E71DF" w14:textId="77777777" w:rsidTr="00153B2E">
        <w:tc>
          <w:tcPr>
            <w:tcW w:w="5760" w:type="dxa"/>
          </w:tcPr>
          <w:p w14:paraId="4DE3665E" w14:textId="77777777" w:rsidR="00153B2E" w:rsidRPr="00E809E9" w:rsidRDefault="00153B2E" w:rsidP="00153B2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0E6465" w14:textId="73BB676C" w:rsidR="00153B2E" w:rsidRPr="00E809E9" w:rsidRDefault="00153B2E" w:rsidP="00153B2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757A2F" w:rsidRPr="00E809E9" w14:paraId="23DF007B" w14:textId="77777777" w:rsidTr="006A033F">
        <w:trPr>
          <w:trHeight w:val="350"/>
        </w:trPr>
        <w:tc>
          <w:tcPr>
            <w:tcW w:w="5760" w:type="dxa"/>
          </w:tcPr>
          <w:p w14:paraId="57D36987" w14:textId="77777777" w:rsidR="00757A2F" w:rsidRPr="00E809E9" w:rsidRDefault="00757A2F" w:rsidP="00757A2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844113" w14:textId="25C4339E" w:rsidR="00757A2F" w:rsidRPr="00E809E9" w:rsidRDefault="00A80558" w:rsidP="00757A2F">
            <w:pPr>
              <w:spacing w:line="240" w:lineRule="auto"/>
              <w:ind w:left="-143" w:right="-1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2565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C1585C" w14:textId="77777777" w:rsidR="00757A2F" w:rsidRPr="00E809E9" w:rsidRDefault="00757A2F" w:rsidP="00624C3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678ED2" w14:textId="7A91B200" w:rsidR="00757A2F" w:rsidRPr="00E809E9" w:rsidRDefault="00757A2F" w:rsidP="00624C3E">
            <w:pPr>
              <w:spacing w:line="240" w:lineRule="auto"/>
              <w:ind w:left="-65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153B2E" w:rsidRPr="00E809E9" w14:paraId="56720826" w14:textId="77777777" w:rsidTr="00153B2E">
        <w:tc>
          <w:tcPr>
            <w:tcW w:w="5760" w:type="dxa"/>
            <w:hideMark/>
          </w:tcPr>
          <w:p w14:paraId="3D2241A1" w14:textId="77777777" w:rsidR="00153B2E" w:rsidRPr="00E809E9" w:rsidRDefault="00153B2E" w:rsidP="00153B2E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809E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ตราสารทุนที่วัดมูลค่ายุติธรรมผ่านกำไรหรือขาดทุน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63C9A3F" w14:textId="77777777" w:rsidR="00153B2E" w:rsidRPr="00E809E9" w:rsidRDefault="00153B2E" w:rsidP="00153B2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DF65E25" w14:textId="77777777" w:rsidR="00153B2E" w:rsidRPr="00E809E9" w:rsidRDefault="00153B2E" w:rsidP="00153B2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</w:tcPr>
          <w:p w14:paraId="2F868390" w14:textId="77777777" w:rsidR="00153B2E" w:rsidRPr="00AE2C89" w:rsidRDefault="00153B2E" w:rsidP="00153B2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11836" w:rsidRPr="00E809E9" w14:paraId="46763C42" w14:textId="77777777" w:rsidTr="00624C3E">
        <w:trPr>
          <w:trHeight w:val="89"/>
        </w:trPr>
        <w:tc>
          <w:tcPr>
            <w:tcW w:w="5760" w:type="dxa"/>
            <w:hideMark/>
          </w:tcPr>
          <w:p w14:paraId="6FAF75AA" w14:textId="77777777" w:rsidR="00D11836" w:rsidRPr="00E809E9" w:rsidRDefault="00D11836" w:rsidP="00D11836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809E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ตราสารทุนในประเ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ทศ</w:t>
            </w:r>
          </w:p>
        </w:tc>
        <w:tc>
          <w:tcPr>
            <w:tcW w:w="1440" w:type="dxa"/>
          </w:tcPr>
          <w:p w14:paraId="3941EF1F" w14:textId="11E4EF31" w:rsidR="00D11836" w:rsidRPr="00E809E9" w:rsidRDefault="00C3488A" w:rsidP="00D11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73,979</w:t>
            </w:r>
          </w:p>
        </w:tc>
        <w:tc>
          <w:tcPr>
            <w:tcW w:w="270" w:type="dxa"/>
          </w:tcPr>
          <w:p w14:paraId="317F558C" w14:textId="77777777" w:rsidR="00D11836" w:rsidRPr="00E809E9" w:rsidRDefault="00D11836" w:rsidP="00D1183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</w:tcPr>
          <w:p w14:paraId="7D01BB2A" w14:textId="587EE839" w:rsidR="00D11836" w:rsidRPr="00E809E9" w:rsidRDefault="00D11836" w:rsidP="00D1183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33,614</w:t>
            </w:r>
          </w:p>
        </w:tc>
      </w:tr>
      <w:tr w:rsidR="00D11836" w:rsidRPr="00E809E9" w14:paraId="6E29D95E" w14:textId="77777777" w:rsidTr="00055899">
        <w:tc>
          <w:tcPr>
            <w:tcW w:w="5760" w:type="dxa"/>
          </w:tcPr>
          <w:p w14:paraId="40F28F83" w14:textId="77777777" w:rsidR="00D11836" w:rsidRPr="00E809E9" w:rsidRDefault="00D11836" w:rsidP="00D11836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หน่วยลงทุนในประเทศ</w:t>
            </w:r>
          </w:p>
        </w:tc>
        <w:tc>
          <w:tcPr>
            <w:tcW w:w="1440" w:type="dxa"/>
          </w:tcPr>
          <w:p w14:paraId="34785EC5" w14:textId="427E3096" w:rsidR="00D11836" w:rsidRDefault="00961B9B" w:rsidP="00D11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61B9B">
              <w:rPr>
                <w:rFonts w:asciiTheme="majorBidi" w:hAnsiTheme="majorBidi" w:cstheme="majorBidi"/>
                <w:sz w:val="28"/>
                <w:szCs w:val="28"/>
              </w:rPr>
              <w:t>29,54</w:t>
            </w:r>
            <w:r w:rsidR="00DF3DF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08D87EAA" w14:textId="77777777" w:rsidR="00D11836" w:rsidRPr="00E809E9" w:rsidRDefault="00D11836" w:rsidP="00D1183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</w:tcPr>
          <w:p w14:paraId="74800417" w14:textId="641E435B" w:rsidR="00D11836" w:rsidRPr="00E809E9" w:rsidRDefault="00D11836" w:rsidP="00D1183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27,646</w:t>
            </w:r>
          </w:p>
        </w:tc>
      </w:tr>
      <w:tr w:rsidR="00D11836" w:rsidRPr="00E809E9" w14:paraId="6748936D" w14:textId="77777777" w:rsidTr="00055899">
        <w:tc>
          <w:tcPr>
            <w:tcW w:w="5760" w:type="dxa"/>
          </w:tcPr>
          <w:p w14:paraId="5684E475" w14:textId="77777777" w:rsidR="00D11836" w:rsidRPr="00E809E9" w:rsidRDefault="00D11836" w:rsidP="00D11836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หน่วยลงทุนต่างประเทศ</w:t>
            </w:r>
          </w:p>
        </w:tc>
        <w:tc>
          <w:tcPr>
            <w:tcW w:w="1440" w:type="dxa"/>
          </w:tcPr>
          <w:p w14:paraId="433D3957" w14:textId="663AE7E8" w:rsidR="00D11836" w:rsidRPr="00E809E9" w:rsidRDefault="00C3488A" w:rsidP="00D11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6,33</w:t>
            </w:r>
            <w:r w:rsidR="00DF3DF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1ECD9A78" w14:textId="77777777" w:rsidR="00D11836" w:rsidRPr="00E809E9" w:rsidRDefault="00D11836" w:rsidP="00D1183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</w:tcPr>
          <w:p w14:paraId="50ABBB98" w14:textId="56698272" w:rsidR="00D11836" w:rsidRPr="00E809E9" w:rsidRDefault="00D11836" w:rsidP="00D1183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8,435</w:t>
            </w:r>
          </w:p>
        </w:tc>
      </w:tr>
      <w:tr w:rsidR="00D11836" w:rsidRPr="00E809E9" w14:paraId="388019AF" w14:textId="77777777" w:rsidTr="00055899">
        <w:tc>
          <w:tcPr>
            <w:tcW w:w="5760" w:type="dxa"/>
            <w:hideMark/>
          </w:tcPr>
          <w:p w14:paraId="664CBB4D" w14:textId="77777777" w:rsidR="00D11836" w:rsidRPr="00C752C3" w:rsidRDefault="00D11836" w:rsidP="00D11836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75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รวมตราสารทุนที่วัดมูลค่ายุติธรรมผ่านกำไรหรือขาดทุน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BA58BC" w14:textId="04691EE0" w:rsidR="00D11836" w:rsidRPr="00C752C3" w:rsidRDefault="00CD7D5A" w:rsidP="00D11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D7D5A">
              <w:rPr>
                <w:rFonts w:asciiTheme="majorBidi" w:hAnsiTheme="majorBidi" w:cstheme="majorBidi"/>
                <w:sz w:val="28"/>
                <w:szCs w:val="28"/>
              </w:rPr>
              <w:t>109,855</w:t>
            </w:r>
          </w:p>
        </w:tc>
        <w:tc>
          <w:tcPr>
            <w:tcW w:w="270" w:type="dxa"/>
          </w:tcPr>
          <w:p w14:paraId="0FEADD05" w14:textId="77777777" w:rsidR="00D11836" w:rsidRPr="00C752C3" w:rsidRDefault="00D11836" w:rsidP="00D1183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2DCF8D" w14:textId="2207F6E0" w:rsidR="00D11836" w:rsidRPr="00C752C3" w:rsidRDefault="00D11836" w:rsidP="00D1183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69,695</w:t>
            </w:r>
          </w:p>
        </w:tc>
      </w:tr>
      <w:tr w:rsidR="00D11836" w:rsidRPr="00E809E9" w14:paraId="40134344" w14:textId="77777777" w:rsidTr="00153B2E">
        <w:tc>
          <w:tcPr>
            <w:tcW w:w="5760" w:type="dxa"/>
          </w:tcPr>
          <w:p w14:paraId="256610AA" w14:textId="77777777" w:rsidR="00D11836" w:rsidRPr="00E809E9" w:rsidRDefault="00D11836" w:rsidP="00D1183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9A052D" w14:textId="77777777" w:rsidR="00D11836" w:rsidRPr="00E809E9" w:rsidRDefault="00D11836" w:rsidP="00D11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AC56AC3" w14:textId="77777777" w:rsidR="00D11836" w:rsidRPr="00E809E9" w:rsidRDefault="00D11836" w:rsidP="00D1183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9D8566" w14:textId="77777777" w:rsidR="00D11836" w:rsidRPr="00E809E9" w:rsidRDefault="00D11836" w:rsidP="00D1183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11836" w:rsidRPr="00E809E9" w14:paraId="57E0CDBA" w14:textId="77777777" w:rsidTr="00153B2E">
        <w:tc>
          <w:tcPr>
            <w:tcW w:w="5760" w:type="dxa"/>
            <w:hideMark/>
          </w:tcPr>
          <w:p w14:paraId="3E085DCC" w14:textId="77777777" w:rsidR="00D11836" w:rsidRPr="00E809E9" w:rsidRDefault="00D11836" w:rsidP="00D11836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809E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ตราสารทุนที่วัดมูลค่ายุติธรรมผ่านกำไรขาดทุนเบ็ดเสร็จอื่น </w:t>
            </w:r>
          </w:p>
        </w:tc>
        <w:tc>
          <w:tcPr>
            <w:tcW w:w="1440" w:type="dxa"/>
          </w:tcPr>
          <w:p w14:paraId="620329A2" w14:textId="77777777" w:rsidR="00D11836" w:rsidRPr="00E809E9" w:rsidRDefault="00D11836" w:rsidP="00D11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61137B" w14:textId="77777777" w:rsidR="00D11836" w:rsidRPr="00E809E9" w:rsidRDefault="00D11836" w:rsidP="00D1183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</w:tcPr>
          <w:p w14:paraId="5D35112D" w14:textId="77777777" w:rsidR="00D11836" w:rsidRPr="00E809E9" w:rsidRDefault="00D11836" w:rsidP="00D1183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11836" w:rsidRPr="00E809E9" w14:paraId="3D714D85" w14:textId="77777777" w:rsidTr="00153B2E">
        <w:tc>
          <w:tcPr>
            <w:tcW w:w="5760" w:type="dxa"/>
            <w:hideMark/>
          </w:tcPr>
          <w:p w14:paraId="6641455D" w14:textId="77777777" w:rsidR="00D11836" w:rsidRPr="00E809E9" w:rsidRDefault="00D11836" w:rsidP="00D11836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ตราสารทุนในประเ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ทศ</w:t>
            </w:r>
          </w:p>
        </w:tc>
        <w:tc>
          <w:tcPr>
            <w:tcW w:w="1440" w:type="dxa"/>
          </w:tcPr>
          <w:p w14:paraId="710EF718" w14:textId="42E4AB63" w:rsidR="00D11836" w:rsidRPr="00E809E9" w:rsidRDefault="00C3488A" w:rsidP="00D11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54,857</w:t>
            </w:r>
          </w:p>
        </w:tc>
        <w:tc>
          <w:tcPr>
            <w:tcW w:w="270" w:type="dxa"/>
          </w:tcPr>
          <w:p w14:paraId="662A4CA7" w14:textId="77777777" w:rsidR="00D11836" w:rsidRPr="00E809E9" w:rsidRDefault="00D11836" w:rsidP="00D1183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</w:tcPr>
          <w:p w14:paraId="7FCB8319" w14:textId="7CBB8DD0" w:rsidR="00D11836" w:rsidRPr="00E809E9" w:rsidRDefault="00D11836" w:rsidP="00D1183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54,778</w:t>
            </w:r>
          </w:p>
        </w:tc>
      </w:tr>
      <w:tr w:rsidR="00D11836" w:rsidRPr="00E809E9" w14:paraId="1FC98D46" w14:textId="77777777" w:rsidTr="00055899">
        <w:tc>
          <w:tcPr>
            <w:tcW w:w="5760" w:type="dxa"/>
          </w:tcPr>
          <w:p w14:paraId="3EB7AF79" w14:textId="77777777" w:rsidR="00D11836" w:rsidRDefault="00D11836" w:rsidP="00D11836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หน่วยลงทุนในประเทศ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7D38BBA" w14:textId="4DEC6485" w:rsidR="00D11836" w:rsidRDefault="00C3488A" w:rsidP="00D11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155,268</w:t>
            </w:r>
          </w:p>
        </w:tc>
        <w:tc>
          <w:tcPr>
            <w:tcW w:w="270" w:type="dxa"/>
          </w:tcPr>
          <w:p w14:paraId="79A41F15" w14:textId="77777777" w:rsidR="00D11836" w:rsidRPr="00E809E9" w:rsidRDefault="00D11836" w:rsidP="00D1183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28495188" w14:textId="1EE4A821" w:rsidR="00D11836" w:rsidRPr="00E809E9" w:rsidRDefault="00D11836" w:rsidP="00D1183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124,005</w:t>
            </w:r>
          </w:p>
        </w:tc>
      </w:tr>
      <w:tr w:rsidR="00D11836" w:rsidRPr="00E809E9" w14:paraId="6C9EE515" w14:textId="77777777" w:rsidTr="00055899">
        <w:tc>
          <w:tcPr>
            <w:tcW w:w="5760" w:type="dxa"/>
            <w:hideMark/>
          </w:tcPr>
          <w:p w14:paraId="123D791E" w14:textId="77777777" w:rsidR="00D11836" w:rsidRPr="00C752C3" w:rsidRDefault="00D11836" w:rsidP="00D11836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75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รวมตราสารทุนที่วัดมูลค่ายุติธรรมผ่านกำไรหรือขาดทุนเบ็ดเสร็จอื่น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5C40B3" w14:textId="173841AB" w:rsidR="00D11836" w:rsidRPr="00C752C3" w:rsidRDefault="00C3488A" w:rsidP="00D11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210,125</w:t>
            </w:r>
          </w:p>
        </w:tc>
        <w:tc>
          <w:tcPr>
            <w:tcW w:w="270" w:type="dxa"/>
          </w:tcPr>
          <w:p w14:paraId="7D2AF3D5" w14:textId="77777777" w:rsidR="00D11836" w:rsidRPr="00C752C3" w:rsidRDefault="00D11836" w:rsidP="00D1183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D9264A" w14:textId="7AD1862A" w:rsidR="00D11836" w:rsidRPr="00C752C3" w:rsidRDefault="00D11836" w:rsidP="00D1183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178,783</w:t>
            </w:r>
          </w:p>
        </w:tc>
      </w:tr>
      <w:tr w:rsidR="00D11836" w:rsidRPr="00E809E9" w14:paraId="719359F1" w14:textId="77777777" w:rsidTr="00055899">
        <w:tc>
          <w:tcPr>
            <w:tcW w:w="5760" w:type="dxa"/>
            <w:hideMark/>
          </w:tcPr>
          <w:p w14:paraId="26C74EBE" w14:textId="77777777" w:rsidR="00D11836" w:rsidRPr="00E809E9" w:rsidRDefault="00D11836" w:rsidP="00D11836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809E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248918" w14:textId="56405D8C" w:rsidR="00D11836" w:rsidRPr="00A530B2" w:rsidRDefault="00CD7D5A" w:rsidP="00D11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D7D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319,980</w:t>
            </w:r>
          </w:p>
        </w:tc>
        <w:tc>
          <w:tcPr>
            <w:tcW w:w="270" w:type="dxa"/>
          </w:tcPr>
          <w:p w14:paraId="5FAC2ECA" w14:textId="77777777" w:rsidR="00D11836" w:rsidRPr="00A530B2" w:rsidRDefault="00D11836" w:rsidP="00D1183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8BE9C0" w14:textId="6476EF46" w:rsidR="00D11836" w:rsidRPr="00A530B2" w:rsidRDefault="00D11836" w:rsidP="00D1183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248,478</w:t>
            </w:r>
          </w:p>
        </w:tc>
      </w:tr>
    </w:tbl>
    <w:p w14:paraId="0F09B067" w14:textId="279025AC" w:rsidR="00A745E1" w:rsidRDefault="00A745E1" w:rsidP="00A745E1">
      <w:pPr>
        <w:pStyle w:val="FSNoteNumbered"/>
        <w:numPr>
          <w:ilvl w:val="0"/>
          <w:numId w:val="0"/>
        </w:numPr>
        <w:spacing w:after="120"/>
        <w:ind w:left="1209" w:hanging="360"/>
        <w:rPr>
          <w:b/>
          <w:bCs/>
          <w:u w:val="none"/>
        </w:rPr>
      </w:pPr>
    </w:p>
    <w:p w14:paraId="6001EE2E" w14:textId="451B4B7A" w:rsidR="00A745E1" w:rsidRPr="00411588" w:rsidRDefault="00A745E1" w:rsidP="00A745E1">
      <w:pPr>
        <w:rPr>
          <w:cs/>
        </w:rPr>
      </w:pPr>
    </w:p>
    <w:p w14:paraId="432B6F52" w14:textId="745A7B1F" w:rsidR="00A745E1" w:rsidRDefault="00A745E1" w:rsidP="00A745E1">
      <w:pPr>
        <w:rPr>
          <w:lang w:val="th-TH"/>
        </w:rPr>
      </w:pPr>
    </w:p>
    <w:p w14:paraId="4E324866" w14:textId="7A105FDF" w:rsidR="00A745E1" w:rsidRDefault="00A745E1" w:rsidP="00A745E1">
      <w:pPr>
        <w:rPr>
          <w:lang w:val="th-TH"/>
        </w:rPr>
      </w:pPr>
    </w:p>
    <w:p w14:paraId="613AE0A6" w14:textId="2AC93D36" w:rsidR="00A745E1" w:rsidRDefault="00A745E1" w:rsidP="00A745E1">
      <w:pPr>
        <w:rPr>
          <w:lang w:val="th-TH"/>
        </w:rPr>
      </w:pPr>
    </w:p>
    <w:p w14:paraId="053E1298" w14:textId="395BF9C1" w:rsidR="00A745E1" w:rsidRDefault="00A745E1" w:rsidP="00A745E1">
      <w:pPr>
        <w:rPr>
          <w:lang w:val="th-TH"/>
        </w:rPr>
      </w:pPr>
    </w:p>
    <w:p w14:paraId="18894538" w14:textId="65314298" w:rsidR="00A745E1" w:rsidRDefault="00A745E1" w:rsidP="00A745E1">
      <w:pPr>
        <w:rPr>
          <w:lang w:val="th-TH"/>
        </w:rPr>
      </w:pPr>
    </w:p>
    <w:p w14:paraId="2DD4A579" w14:textId="51DCEE25" w:rsidR="00A745E1" w:rsidRDefault="00A745E1" w:rsidP="00A745E1">
      <w:pPr>
        <w:rPr>
          <w:lang w:val="th-TH"/>
        </w:rPr>
      </w:pPr>
    </w:p>
    <w:p w14:paraId="23A8DD75" w14:textId="7CBD90BD" w:rsidR="00A745E1" w:rsidRDefault="00A745E1" w:rsidP="00A745E1">
      <w:pPr>
        <w:rPr>
          <w:lang w:val="th-TH"/>
        </w:rPr>
      </w:pPr>
    </w:p>
    <w:p w14:paraId="0F669BE6" w14:textId="6E777622" w:rsidR="00475FEA" w:rsidRDefault="00475FEA" w:rsidP="00A745E1">
      <w:pPr>
        <w:rPr>
          <w:lang w:val="th-TH"/>
        </w:rPr>
      </w:pPr>
    </w:p>
    <w:p w14:paraId="77FBDD4D" w14:textId="77777777" w:rsidR="00475FEA" w:rsidRPr="00226CA5" w:rsidRDefault="00475FEA" w:rsidP="00A745E1"/>
    <w:p w14:paraId="24B30286" w14:textId="52B89A71" w:rsidR="00A745E1" w:rsidRPr="00A745E1" w:rsidRDefault="002F1C4F" w:rsidP="00A745E1">
      <w:pPr>
        <w:pStyle w:val="FSNoteNumbered"/>
        <w:numPr>
          <w:ilvl w:val="0"/>
          <w:numId w:val="17"/>
        </w:numPr>
        <w:spacing w:after="120"/>
        <w:ind w:left="540" w:hanging="540"/>
        <w:rPr>
          <w:b/>
          <w:bCs/>
          <w:u w:val="none"/>
          <w:cs/>
        </w:rPr>
      </w:pPr>
      <w:r w:rsidRPr="002F1C4F">
        <w:rPr>
          <w:b/>
          <w:bCs/>
          <w:u w:val="none"/>
          <w:cs/>
        </w:rPr>
        <w:lastRenderedPageBreak/>
        <w:t>เงินให้กู้ยืม</w:t>
      </w:r>
    </w:p>
    <w:p w14:paraId="04598DC6" w14:textId="19877069" w:rsidR="002F1C4F" w:rsidRDefault="002F1C4F" w:rsidP="002F1C4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 w:rsidRPr="002F1C4F">
        <w:rPr>
          <w:rFonts w:ascii="Angsana New" w:hAnsi="Angsana New"/>
          <w:spacing w:val="-2"/>
          <w:sz w:val="28"/>
          <w:szCs w:val="28"/>
          <w:cs/>
        </w:rPr>
        <w:t xml:space="preserve">ณ วันที่ </w:t>
      </w:r>
      <w:bookmarkStart w:id="6" w:name="_Hlk99468653"/>
      <w:r w:rsidR="00A80558">
        <w:rPr>
          <w:rFonts w:ascii="Angsana New" w:hAnsi="Angsana New"/>
          <w:sz w:val="28"/>
          <w:szCs w:val="28"/>
        </w:rPr>
        <w:t xml:space="preserve">30 </w:t>
      </w:r>
      <w:r w:rsidR="00A80558">
        <w:rPr>
          <w:rFonts w:ascii="Angsana New" w:hAnsi="Angsana New"/>
          <w:sz w:val="28"/>
          <w:szCs w:val="28"/>
          <w:cs/>
        </w:rPr>
        <w:t xml:space="preserve">กันยายน </w:t>
      </w:r>
      <w:r w:rsidR="00A80558">
        <w:rPr>
          <w:rFonts w:ascii="Angsana New" w:hAnsi="Angsana New"/>
          <w:sz w:val="28"/>
          <w:szCs w:val="28"/>
        </w:rPr>
        <w:t xml:space="preserve">2565 </w:t>
      </w:r>
      <w:bookmarkEnd w:id="6"/>
      <w:r w:rsidR="000924FC">
        <w:rPr>
          <w:rFonts w:ascii="Angsana New" w:hAnsi="Angsana New" w:hint="cs"/>
          <w:spacing w:val="-2"/>
          <w:sz w:val="28"/>
          <w:szCs w:val="28"/>
          <w:cs/>
        </w:rPr>
        <w:t xml:space="preserve">และวันที่ </w:t>
      </w:r>
      <w:r w:rsidR="000924FC">
        <w:rPr>
          <w:rFonts w:ascii="Angsana New" w:hAnsi="Angsana New"/>
          <w:spacing w:val="-2"/>
          <w:sz w:val="28"/>
          <w:szCs w:val="28"/>
        </w:rPr>
        <w:t xml:space="preserve">31 </w:t>
      </w:r>
      <w:r w:rsidR="000924FC">
        <w:rPr>
          <w:rFonts w:ascii="Angsana New" w:hAnsi="Angsana New" w:hint="cs"/>
          <w:spacing w:val="-2"/>
          <w:sz w:val="28"/>
          <w:szCs w:val="28"/>
          <w:cs/>
        </w:rPr>
        <w:t xml:space="preserve">ธันวาคม </w:t>
      </w:r>
      <w:r w:rsidR="000924FC">
        <w:rPr>
          <w:rFonts w:ascii="Angsana New" w:hAnsi="Angsana New"/>
          <w:spacing w:val="-2"/>
          <w:sz w:val="28"/>
          <w:szCs w:val="28"/>
        </w:rPr>
        <w:t>256</w:t>
      </w:r>
      <w:r w:rsidR="00556C2B">
        <w:rPr>
          <w:rFonts w:ascii="Angsana New" w:hAnsi="Angsana New"/>
          <w:spacing w:val="-2"/>
          <w:sz w:val="28"/>
          <w:szCs w:val="28"/>
        </w:rPr>
        <w:t>4</w:t>
      </w:r>
      <w:r w:rsidR="000924FC">
        <w:rPr>
          <w:rFonts w:ascii="Angsana New" w:hAnsi="Angsana New"/>
          <w:spacing w:val="-2"/>
          <w:sz w:val="28"/>
          <w:szCs w:val="28"/>
        </w:rPr>
        <w:t xml:space="preserve"> </w:t>
      </w:r>
      <w:r w:rsidRPr="002F1C4F">
        <w:rPr>
          <w:rFonts w:ascii="Angsana New" w:hAnsi="Angsana New"/>
          <w:spacing w:val="-2"/>
          <w:sz w:val="28"/>
          <w:szCs w:val="28"/>
          <w:cs/>
        </w:rPr>
        <w:t>มูลค่าของเงินให้กู้ยืมจำแนกตามการวิเคราะห์ลำดับชั้นความเสี่ยงด้านเครดิต ดังนี้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0"/>
        <w:gridCol w:w="360"/>
        <w:gridCol w:w="1530"/>
        <w:gridCol w:w="260"/>
        <w:gridCol w:w="1540"/>
      </w:tblGrid>
      <w:tr w:rsidR="006A56A7" w:rsidRPr="00E809E9" w14:paraId="4C28402C" w14:textId="77777777" w:rsidTr="009E3E26">
        <w:tc>
          <w:tcPr>
            <w:tcW w:w="5310" w:type="dxa"/>
          </w:tcPr>
          <w:p w14:paraId="5D57D81D" w14:textId="77777777" w:rsidR="006A56A7" w:rsidRPr="00E809E9" w:rsidRDefault="006A56A7" w:rsidP="009434D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685F380A" w14:textId="77777777" w:rsidR="006A56A7" w:rsidRPr="00EA2538" w:rsidRDefault="006A56A7" w:rsidP="009434D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0AB757" w14:textId="41AEC242" w:rsidR="006A56A7" w:rsidRPr="00E809E9" w:rsidRDefault="006A56A7" w:rsidP="009434D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757A2F" w:rsidRPr="00E809E9" w14:paraId="66318657" w14:textId="77777777" w:rsidTr="009E3E26">
        <w:trPr>
          <w:trHeight w:val="350"/>
        </w:trPr>
        <w:tc>
          <w:tcPr>
            <w:tcW w:w="5310" w:type="dxa"/>
          </w:tcPr>
          <w:p w14:paraId="3F32C155" w14:textId="77777777" w:rsidR="00757A2F" w:rsidRPr="00E809E9" w:rsidRDefault="00757A2F" w:rsidP="00757A2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34087D6F" w14:textId="77777777" w:rsidR="00757A2F" w:rsidRDefault="00757A2F" w:rsidP="00757A2F">
            <w:pPr>
              <w:spacing w:line="240" w:lineRule="auto"/>
              <w:ind w:left="-143" w:right="-1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2FC28E" w14:textId="544A4F0F" w:rsidR="00757A2F" w:rsidRPr="00E809E9" w:rsidRDefault="00A80558" w:rsidP="00757A2F">
            <w:pPr>
              <w:spacing w:line="240" w:lineRule="auto"/>
              <w:ind w:left="-143" w:right="-1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2565 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14:paraId="584791E8" w14:textId="77777777" w:rsidR="00757A2F" w:rsidRPr="00E809E9" w:rsidRDefault="00757A2F" w:rsidP="00757A2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B566B2" w14:textId="6C23120B" w:rsidR="00757A2F" w:rsidRPr="00E809E9" w:rsidRDefault="00757A2F" w:rsidP="00757A2F">
            <w:pPr>
              <w:spacing w:line="240" w:lineRule="auto"/>
              <w:ind w:left="-65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6A56A7" w:rsidRPr="00E809E9" w14:paraId="1F7FC71E" w14:textId="77777777" w:rsidTr="009E3E26">
        <w:tc>
          <w:tcPr>
            <w:tcW w:w="5310" w:type="dxa"/>
            <w:tcBorders>
              <w:bottom w:val="single" w:sz="4" w:space="0" w:color="auto"/>
            </w:tcBorders>
            <w:vAlign w:val="bottom"/>
          </w:tcPr>
          <w:p w14:paraId="14FBA2FB" w14:textId="2EFBD66F" w:rsidR="006A56A7" w:rsidRPr="00E809E9" w:rsidRDefault="006A56A7" w:rsidP="006A56A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47BFE">
              <w:rPr>
                <w:rFonts w:asciiTheme="majorBidi" w:hAnsiTheme="majorBidi"/>
                <w:sz w:val="28"/>
                <w:szCs w:val="28"/>
                <w:cs/>
              </w:rPr>
              <w:t>การจัดชั้น</w:t>
            </w:r>
          </w:p>
        </w:tc>
        <w:tc>
          <w:tcPr>
            <w:tcW w:w="360" w:type="dxa"/>
          </w:tcPr>
          <w:p w14:paraId="68C4E842" w14:textId="77777777" w:rsidR="006A56A7" w:rsidRPr="00447BFE" w:rsidRDefault="006A56A7" w:rsidP="006A56A7">
            <w:pPr>
              <w:spacing w:line="240" w:lineRule="auto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A835D4" w14:textId="0EA84753" w:rsidR="006A56A7" w:rsidRPr="00E809E9" w:rsidRDefault="006A56A7" w:rsidP="00985105">
            <w:pPr>
              <w:spacing w:line="240" w:lineRule="auto"/>
              <w:ind w:left="-58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7BFE">
              <w:rPr>
                <w:rFonts w:asciiTheme="majorBidi" w:hAnsiTheme="majorBidi"/>
                <w:sz w:val="28"/>
                <w:szCs w:val="28"/>
                <w:cs/>
              </w:rPr>
              <w:t>ทรัพย์สินจำนองเป็นประกัน</w:t>
            </w:r>
          </w:p>
        </w:tc>
        <w:tc>
          <w:tcPr>
            <w:tcW w:w="260" w:type="dxa"/>
          </w:tcPr>
          <w:p w14:paraId="1425B3CD" w14:textId="77777777" w:rsidR="006A56A7" w:rsidRPr="00E809E9" w:rsidRDefault="006A56A7" w:rsidP="006A56A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0A7824" w14:textId="77777777" w:rsidR="009E3E26" w:rsidRDefault="006A56A7" w:rsidP="00985105">
            <w:pPr>
              <w:spacing w:line="240" w:lineRule="auto"/>
              <w:ind w:left="-95" w:right="-109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447BFE">
              <w:rPr>
                <w:rFonts w:asciiTheme="majorBidi" w:hAnsiTheme="majorBidi"/>
                <w:sz w:val="28"/>
                <w:szCs w:val="28"/>
                <w:cs/>
              </w:rPr>
              <w:t>ทรัพย์สินจำนอง</w:t>
            </w:r>
          </w:p>
          <w:p w14:paraId="056F7247" w14:textId="2AB3BA9A" w:rsidR="006A56A7" w:rsidRPr="00AE2C89" w:rsidRDefault="006A56A7" w:rsidP="00985105">
            <w:pPr>
              <w:spacing w:line="240" w:lineRule="auto"/>
              <w:ind w:left="-95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7BFE">
              <w:rPr>
                <w:rFonts w:asciiTheme="majorBidi" w:hAnsiTheme="majorBidi"/>
                <w:sz w:val="28"/>
                <w:szCs w:val="28"/>
                <w:cs/>
              </w:rPr>
              <w:t>เป็นประกัน</w:t>
            </w:r>
          </w:p>
        </w:tc>
      </w:tr>
      <w:tr w:rsidR="00BB1B86" w:rsidRPr="00E809E9" w14:paraId="499EF096" w14:textId="77777777" w:rsidTr="009E3E26">
        <w:tc>
          <w:tcPr>
            <w:tcW w:w="5310" w:type="dxa"/>
            <w:tcBorders>
              <w:top w:val="single" w:sz="4" w:space="0" w:color="auto"/>
            </w:tcBorders>
          </w:tcPr>
          <w:p w14:paraId="14714171" w14:textId="77777777" w:rsidR="00BB1B86" w:rsidRDefault="00BB1B86" w:rsidP="00BB1B86">
            <w:pPr>
              <w:spacing w:line="240" w:lineRule="auto"/>
              <w:ind w:left="162" w:hanging="180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447BFE">
              <w:rPr>
                <w:rFonts w:asciiTheme="majorBidi" w:hAnsiTheme="majorBidi"/>
                <w:sz w:val="28"/>
                <w:szCs w:val="28"/>
                <w:cs/>
              </w:rPr>
              <w:t xml:space="preserve">ชั้นที่ </w:t>
            </w:r>
            <w:r w:rsidRPr="00447BFE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–</w:t>
            </w:r>
            <w:r w:rsidRPr="00447BF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47BFE">
              <w:rPr>
                <w:rFonts w:asciiTheme="majorBidi" w:hAnsiTheme="majorBidi"/>
                <w:sz w:val="28"/>
                <w:szCs w:val="28"/>
                <w:cs/>
              </w:rPr>
              <w:t>เงินให้กู้ยืมที่ไม่มีการเพิ่มขึ้นอย่างมีนัยสำคัญของ</w:t>
            </w:r>
          </w:p>
          <w:p w14:paraId="04067BA8" w14:textId="2F765C01" w:rsidR="00BB1B86" w:rsidRPr="00985105" w:rsidRDefault="00BB1B86" w:rsidP="00BB1B86">
            <w:pPr>
              <w:spacing w:line="240" w:lineRule="auto"/>
              <w:ind w:left="162" w:hanging="180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   </w:t>
            </w:r>
            <w:r w:rsidRPr="00447BFE">
              <w:rPr>
                <w:rFonts w:asciiTheme="majorBidi" w:hAnsiTheme="majorBidi"/>
                <w:sz w:val="28"/>
                <w:szCs w:val="28"/>
                <w:cs/>
              </w:rPr>
              <w:t>ความเสี่ยงด้านเครดิต</w:t>
            </w:r>
          </w:p>
        </w:tc>
        <w:tc>
          <w:tcPr>
            <w:tcW w:w="360" w:type="dxa"/>
          </w:tcPr>
          <w:p w14:paraId="6E5664C6" w14:textId="77777777" w:rsidR="00BB1B86" w:rsidRPr="00E809E9" w:rsidRDefault="00BB1B86" w:rsidP="00BB1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7C28086" w14:textId="48FDB87E" w:rsidR="00BB1B86" w:rsidRPr="00E809E9" w:rsidRDefault="00BC0198" w:rsidP="00BB1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0198">
              <w:rPr>
                <w:rFonts w:asciiTheme="majorBidi" w:hAnsiTheme="majorBidi" w:cstheme="majorBidi"/>
                <w:sz w:val="28"/>
                <w:szCs w:val="28"/>
              </w:rPr>
              <w:t>22,000</w:t>
            </w:r>
          </w:p>
        </w:tc>
        <w:tc>
          <w:tcPr>
            <w:tcW w:w="260" w:type="dxa"/>
          </w:tcPr>
          <w:p w14:paraId="4BC959C3" w14:textId="77777777" w:rsidR="00BB1B86" w:rsidRPr="00E809E9" w:rsidRDefault="00BB1B86" w:rsidP="00BB1B8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vAlign w:val="bottom"/>
          </w:tcPr>
          <w:p w14:paraId="068579D1" w14:textId="1E2C2C29" w:rsidR="00BB1B86" w:rsidRPr="00E809E9" w:rsidRDefault="00BB1B86" w:rsidP="00BB1B8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33,000</w:t>
            </w:r>
          </w:p>
        </w:tc>
      </w:tr>
      <w:tr w:rsidR="00BB1B86" w:rsidRPr="00E809E9" w14:paraId="7774A354" w14:textId="77777777" w:rsidTr="009E3E26">
        <w:tc>
          <w:tcPr>
            <w:tcW w:w="5310" w:type="dxa"/>
            <w:hideMark/>
          </w:tcPr>
          <w:p w14:paraId="2E8A1717" w14:textId="77777777" w:rsidR="00BB1B86" w:rsidRPr="00E809E9" w:rsidRDefault="00BB1B86" w:rsidP="00BB1B86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809E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360" w:type="dxa"/>
          </w:tcPr>
          <w:p w14:paraId="46F654A0" w14:textId="77777777" w:rsidR="00BB1B86" w:rsidRPr="00A530B2" w:rsidRDefault="00BB1B86" w:rsidP="00BB1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A4A600" w14:textId="20174159" w:rsidR="00BB1B86" w:rsidRPr="00A530B2" w:rsidRDefault="00BC0198" w:rsidP="00BB1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019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22,000</w:t>
            </w:r>
          </w:p>
        </w:tc>
        <w:tc>
          <w:tcPr>
            <w:tcW w:w="260" w:type="dxa"/>
          </w:tcPr>
          <w:p w14:paraId="0180FCE9" w14:textId="77777777" w:rsidR="00BB1B86" w:rsidRPr="00A530B2" w:rsidRDefault="00BB1B86" w:rsidP="00BB1B8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731EE2" w14:textId="634157BA" w:rsidR="00BB1B86" w:rsidRPr="00A530B2" w:rsidRDefault="00BB1B86" w:rsidP="00BB1B8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33,000</w:t>
            </w:r>
          </w:p>
        </w:tc>
      </w:tr>
    </w:tbl>
    <w:p w14:paraId="1A96D0FB" w14:textId="596E441F" w:rsidR="008455F9" w:rsidRDefault="008455F9" w:rsidP="00A745E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12A30">
        <w:rPr>
          <w:rFonts w:ascii="Angsana New" w:hAnsi="Angsana New"/>
          <w:spacing w:val="-2"/>
          <w:sz w:val="28"/>
          <w:szCs w:val="28"/>
          <w:cs/>
        </w:rPr>
        <w:t>ณ วันที่</w:t>
      </w:r>
      <w:r w:rsidRPr="00B12A30">
        <w:rPr>
          <w:rFonts w:ascii="Angsana New" w:hAnsi="Angsana New"/>
          <w:spacing w:val="-2"/>
          <w:sz w:val="28"/>
          <w:szCs w:val="28"/>
        </w:rPr>
        <w:t xml:space="preserve"> </w:t>
      </w:r>
      <w:r w:rsidR="00A80558">
        <w:rPr>
          <w:rFonts w:ascii="Angsana New" w:hAnsi="Angsana New"/>
          <w:spacing w:val="-2"/>
          <w:sz w:val="28"/>
          <w:szCs w:val="28"/>
        </w:rPr>
        <w:t xml:space="preserve">30 </w:t>
      </w:r>
      <w:r w:rsidR="00A80558">
        <w:rPr>
          <w:rFonts w:ascii="Angsana New" w:hAnsi="Angsana New"/>
          <w:spacing w:val="-2"/>
          <w:sz w:val="28"/>
          <w:szCs w:val="28"/>
          <w:cs/>
        </w:rPr>
        <w:t xml:space="preserve">กันยายน </w:t>
      </w:r>
      <w:r w:rsidR="00A80558">
        <w:rPr>
          <w:rFonts w:ascii="Angsana New" w:hAnsi="Angsana New"/>
          <w:spacing w:val="-2"/>
          <w:sz w:val="28"/>
          <w:szCs w:val="28"/>
        </w:rPr>
        <w:t>2565</w:t>
      </w:r>
      <w:r w:rsidRPr="00B12A30">
        <w:rPr>
          <w:rFonts w:ascii="Angsana New" w:hAnsi="Angsana New"/>
          <w:spacing w:val="-2"/>
          <w:sz w:val="28"/>
          <w:szCs w:val="28"/>
        </w:rPr>
        <w:t xml:space="preserve"> </w:t>
      </w:r>
      <w:r w:rsidRPr="00B12A30">
        <w:rPr>
          <w:rFonts w:ascii="Angsana New" w:hAnsi="Angsana New"/>
          <w:spacing w:val="-2"/>
          <w:sz w:val="28"/>
          <w:szCs w:val="28"/>
          <w:cs/>
        </w:rPr>
        <w:t>เงินให้</w:t>
      </w:r>
      <w:r w:rsidRPr="00A44F7F">
        <w:rPr>
          <w:rFonts w:ascii="Angsana New" w:hAnsi="Angsana New"/>
          <w:spacing w:val="-2"/>
          <w:sz w:val="28"/>
          <w:szCs w:val="28"/>
          <w:cs/>
        </w:rPr>
        <w:t>กู้ยืมจำนวน</w:t>
      </w:r>
      <w:r w:rsidR="0088575F" w:rsidRPr="00A44F7F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A44F7F" w:rsidRPr="00A44F7F">
        <w:rPr>
          <w:rFonts w:ascii="Angsana New" w:hAnsi="Angsana New"/>
          <w:spacing w:val="-2"/>
          <w:sz w:val="28"/>
          <w:szCs w:val="28"/>
        </w:rPr>
        <w:t xml:space="preserve">22.0 </w:t>
      </w:r>
      <w:r w:rsidRPr="00A44F7F">
        <w:rPr>
          <w:rFonts w:ascii="Angsana New" w:hAnsi="Angsana New"/>
          <w:spacing w:val="-2"/>
          <w:sz w:val="28"/>
          <w:szCs w:val="28"/>
          <w:cs/>
        </w:rPr>
        <w:t>ล้านบาท</w:t>
      </w:r>
      <w:r w:rsidRPr="00DA0179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3219E5" w:rsidRPr="003219E5">
        <w:rPr>
          <w:rFonts w:ascii="Angsana New" w:hAnsi="Angsana New"/>
          <w:spacing w:val="-2"/>
          <w:sz w:val="28"/>
          <w:szCs w:val="28"/>
          <w:cs/>
        </w:rPr>
        <w:t>เป็นเงินให้กู้ยืมแก่บุคคลภายนอก</w:t>
      </w:r>
      <w:r w:rsidR="0057650C" w:rsidRPr="00A44F7F">
        <w:rPr>
          <w:rFonts w:ascii="Angsana New" w:hAnsi="Angsana New" w:hint="cs"/>
          <w:spacing w:val="-2"/>
          <w:sz w:val="28"/>
          <w:szCs w:val="28"/>
          <w:cs/>
        </w:rPr>
        <w:t>หนึ่ง</w:t>
      </w:r>
      <w:r w:rsidR="003219E5" w:rsidRPr="00A44F7F">
        <w:rPr>
          <w:rFonts w:ascii="Angsana New" w:hAnsi="Angsana New"/>
          <w:spacing w:val="-2"/>
          <w:sz w:val="28"/>
          <w:szCs w:val="28"/>
          <w:cs/>
        </w:rPr>
        <w:t>ราย</w:t>
      </w:r>
      <w:r w:rsidRPr="00DA0179">
        <w:rPr>
          <w:rFonts w:ascii="Angsana New" w:hAnsi="Angsana New"/>
          <w:sz w:val="28"/>
          <w:szCs w:val="28"/>
          <w:cs/>
        </w:rPr>
        <w:t xml:space="preserve"> </w:t>
      </w:r>
      <w:r w:rsidR="00591854">
        <w:rPr>
          <w:rFonts w:ascii="Angsana New" w:hAnsi="Angsana New" w:hint="cs"/>
          <w:sz w:val="28"/>
          <w:szCs w:val="28"/>
          <w:cs/>
        </w:rPr>
        <w:t xml:space="preserve">ซึ่งสัญญาหลักมีกำหนดชำระคืนวันที่ </w:t>
      </w:r>
      <w:r w:rsidR="00591854">
        <w:rPr>
          <w:rFonts w:ascii="Angsana New" w:hAnsi="Angsana New"/>
          <w:sz w:val="28"/>
          <w:szCs w:val="28"/>
        </w:rPr>
        <w:t xml:space="preserve">1 </w:t>
      </w:r>
      <w:r w:rsidR="00591854">
        <w:rPr>
          <w:rFonts w:ascii="Angsana New" w:hAnsi="Angsana New" w:hint="cs"/>
          <w:sz w:val="28"/>
          <w:szCs w:val="28"/>
          <w:cs/>
        </w:rPr>
        <w:t xml:space="preserve">กรกฎาคม </w:t>
      </w:r>
      <w:r w:rsidR="00591854">
        <w:rPr>
          <w:rFonts w:ascii="Angsana New" w:hAnsi="Angsana New"/>
          <w:sz w:val="28"/>
          <w:szCs w:val="28"/>
        </w:rPr>
        <w:t xml:space="preserve">2565 </w:t>
      </w:r>
      <w:r w:rsidR="00591854">
        <w:rPr>
          <w:rFonts w:ascii="Angsana New" w:hAnsi="Angsana New" w:hint="cs"/>
          <w:sz w:val="28"/>
          <w:szCs w:val="28"/>
          <w:cs/>
        </w:rPr>
        <w:t>แต่บริษัทได้ตกลงขยายระยะเวลาสัญญาให้กู้ยืม</w:t>
      </w:r>
      <w:r w:rsidR="00FB1496">
        <w:rPr>
          <w:rFonts w:ascii="Angsana New" w:hAnsi="Angsana New" w:hint="cs"/>
          <w:sz w:val="28"/>
          <w:szCs w:val="28"/>
          <w:cs/>
        </w:rPr>
        <w:t xml:space="preserve">ออกไปอีก </w:t>
      </w:r>
      <w:r w:rsidR="00FB1496">
        <w:rPr>
          <w:rFonts w:ascii="Angsana New" w:hAnsi="Angsana New"/>
          <w:sz w:val="28"/>
          <w:szCs w:val="28"/>
        </w:rPr>
        <w:t xml:space="preserve">1 </w:t>
      </w:r>
      <w:r w:rsidR="00FB1496">
        <w:rPr>
          <w:rFonts w:ascii="Angsana New" w:hAnsi="Angsana New" w:hint="cs"/>
          <w:sz w:val="28"/>
          <w:szCs w:val="28"/>
          <w:cs/>
        </w:rPr>
        <w:t>ปี โดยจะครบกำหนดจ่ายชำระคืนในวันที่</w:t>
      </w:r>
      <w:r w:rsidR="00FB1496">
        <w:rPr>
          <w:rFonts w:ascii="Angsana New" w:hAnsi="Angsana New"/>
          <w:sz w:val="28"/>
          <w:szCs w:val="28"/>
        </w:rPr>
        <w:t xml:space="preserve"> 1 </w:t>
      </w:r>
      <w:r w:rsidR="00FB1496">
        <w:rPr>
          <w:rFonts w:ascii="Angsana New" w:hAnsi="Angsana New" w:hint="cs"/>
          <w:sz w:val="28"/>
          <w:szCs w:val="28"/>
          <w:cs/>
        </w:rPr>
        <w:t xml:space="preserve">กรกฎาคม </w:t>
      </w:r>
      <w:r w:rsidR="00FB1496">
        <w:rPr>
          <w:rFonts w:ascii="Angsana New" w:hAnsi="Angsana New"/>
          <w:sz w:val="28"/>
          <w:szCs w:val="28"/>
        </w:rPr>
        <w:t xml:space="preserve">2566 </w:t>
      </w:r>
      <w:r w:rsidR="00FB1496">
        <w:rPr>
          <w:rFonts w:ascii="Angsana New" w:hAnsi="Angsana New" w:hint="cs"/>
          <w:sz w:val="28"/>
          <w:szCs w:val="28"/>
          <w:cs/>
        </w:rPr>
        <w:t>สัญญามี</w:t>
      </w:r>
      <w:r w:rsidRPr="008455F9">
        <w:rPr>
          <w:rFonts w:ascii="Angsana New" w:hAnsi="Angsana New"/>
          <w:sz w:val="28"/>
          <w:szCs w:val="28"/>
          <w:cs/>
        </w:rPr>
        <w:t xml:space="preserve">อัตราดอกเบี้ยร้อยละ </w:t>
      </w:r>
      <w:r w:rsidRPr="008455F9">
        <w:rPr>
          <w:rFonts w:ascii="Angsana New" w:hAnsi="Angsana New"/>
          <w:sz w:val="28"/>
          <w:szCs w:val="28"/>
        </w:rPr>
        <w:t xml:space="preserve">8 </w:t>
      </w:r>
      <w:r w:rsidRPr="008455F9">
        <w:rPr>
          <w:rFonts w:ascii="Angsana New" w:hAnsi="Angsana New"/>
          <w:sz w:val="28"/>
          <w:szCs w:val="28"/>
          <w:cs/>
        </w:rPr>
        <w:t>ต่อปี และมีกำหนดชำระดอกเบี้ยเป็นรายเดือนตั้งแต่เดือน</w:t>
      </w:r>
      <w:r w:rsidR="006401CF" w:rsidRPr="008455F9">
        <w:rPr>
          <w:rFonts w:ascii="Angsana New" w:hAnsi="Angsana New"/>
          <w:sz w:val="28"/>
          <w:szCs w:val="28"/>
          <w:cs/>
        </w:rPr>
        <w:t>กรกฎาคม</w:t>
      </w:r>
      <w:r w:rsidRPr="008455F9">
        <w:rPr>
          <w:rFonts w:ascii="Angsana New" w:hAnsi="Angsana New"/>
          <w:sz w:val="28"/>
          <w:szCs w:val="28"/>
          <w:cs/>
        </w:rPr>
        <w:t xml:space="preserve"> </w:t>
      </w:r>
      <w:r w:rsidRPr="008455F9">
        <w:rPr>
          <w:rFonts w:ascii="Angsana New" w:hAnsi="Angsana New"/>
          <w:sz w:val="28"/>
          <w:szCs w:val="28"/>
        </w:rPr>
        <w:t>256</w:t>
      </w:r>
      <w:r w:rsidR="00EE01C3">
        <w:rPr>
          <w:rFonts w:ascii="Angsana New" w:hAnsi="Angsana New"/>
          <w:sz w:val="28"/>
          <w:szCs w:val="28"/>
        </w:rPr>
        <w:t>5</w:t>
      </w:r>
      <w:r w:rsidRPr="008455F9">
        <w:rPr>
          <w:rFonts w:ascii="Angsana New" w:hAnsi="Angsana New"/>
          <w:sz w:val="28"/>
          <w:szCs w:val="28"/>
        </w:rPr>
        <w:t xml:space="preserve"> </w:t>
      </w:r>
      <w:r w:rsidRPr="008455F9">
        <w:rPr>
          <w:rFonts w:ascii="Angsana New" w:hAnsi="Angsana New"/>
          <w:sz w:val="28"/>
          <w:szCs w:val="28"/>
          <w:cs/>
        </w:rPr>
        <w:t>และมีการจดจำนองอสังหาริมทรัพย์เป็นหลักประกันเรียบร้อยแล้ว</w:t>
      </w:r>
    </w:p>
    <w:p w14:paraId="7F295657" w14:textId="04867482" w:rsidR="009F5008" w:rsidRPr="00A835FE" w:rsidRDefault="009F5008" w:rsidP="0088575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A835FE">
        <w:rPr>
          <w:rFonts w:ascii="Angsana New" w:hAnsi="Angsana New"/>
          <w:spacing w:val="-2"/>
          <w:sz w:val="28"/>
          <w:szCs w:val="28"/>
          <w:cs/>
        </w:rPr>
        <w:t xml:space="preserve">ณ วันที่ </w:t>
      </w:r>
      <w:r w:rsidRPr="00A835FE">
        <w:rPr>
          <w:rFonts w:ascii="Angsana New" w:hAnsi="Angsana New"/>
          <w:spacing w:val="-2"/>
          <w:sz w:val="28"/>
          <w:szCs w:val="28"/>
        </w:rPr>
        <w:t>31</w:t>
      </w:r>
      <w:r w:rsidRPr="00A835FE">
        <w:rPr>
          <w:rFonts w:ascii="Angsana New" w:hAnsi="Angsana New"/>
          <w:spacing w:val="-2"/>
          <w:sz w:val="28"/>
          <w:szCs w:val="28"/>
          <w:cs/>
        </w:rPr>
        <w:t xml:space="preserve"> ธันวาคม </w:t>
      </w:r>
      <w:r w:rsidRPr="00A835FE">
        <w:rPr>
          <w:rFonts w:ascii="Angsana New" w:hAnsi="Angsana New"/>
          <w:spacing w:val="-2"/>
          <w:sz w:val="28"/>
          <w:szCs w:val="28"/>
        </w:rPr>
        <w:t>2564</w:t>
      </w:r>
      <w:r w:rsidRPr="00A835FE">
        <w:rPr>
          <w:rFonts w:ascii="Angsana New" w:hAnsi="Angsana New"/>
          <w:spacing w:val="-2"/>
          <w:sz w:val="28"/>
          <w:szCs w:val="28"/>
          <w:cs/>
        </w:rPr>
        <w:t xml:space="preserve"> เงินให้กู้ยืมจำนวน </w:t>
      </w:r>
      <w:r w:rsidRPr="00A835FE">
        <w:rPr>
          <w:rFonts w:ascii="Angsana New" w:hAnsi="Angsana New"/>
          <w:spacing w:val="-2"/>
          <w:sz w:val="28"/>
          <w:szCs w:val="28"/>
        </w:rPr>
        <w:t>33.0</w:t>
      </w:r>
      <w:r w:rsidRPr="00A835FE">
        <w:rPr>
          <w:rFonts w:ascii="Angsana New" w:hAnsi="Angsana New"/>
          <w:spacing w:val="-2"/>
          <w:sz w:val="28"/>
          <w:szCs w:val="28"/>
          <w:cs/>
        </w:rPr>
        <w:t xml:space="preserve"> ล้านบาท เป็นเงินให้กู้ยืมแก่บุคคลภายนอกสองราย จำนวน </w:t>
      </w:r>
      <w:r w:rsidRPr="00A835FE">
        <w:rPr>
          <w:rFonts w:ascii="Angsana New" w:hAnsi="Angsana New"/>
          <w:spacing w:val="-2"/>
          <w:sz w:val="28"/>
          <w:szCs w:val="28"/>
        </w:rPr>
        <w:t>11.0</w:t>
      </w:r>
      <w:r w:rsidRPr="00A835FE">
        <w:rPr>
          <w:rFonts w:ascii="Angsana New" w:hAnsi="Angsana New"/>
          <w:spacing w:val="-2"/>
          <w:sz w:val="28"/>
          <w:szCs w:val="28"/>
          <w:cs/>
        </w:rPr>
        <w:t xml:space="preserve"> ล้านบาท</w:t>
      </w:r>
      <w:r w:rsidRPr="00A835FE">
        <w:rPr>
          <w:rFonts w:ascii="Angsana New" w:hAnsi="Angsana New"/>
          <w:sz w:val="28"/>
          <w:szCs w:val="28"/>
          <w:cs/>
        </w:rPr>
        <w:t xml:space="preserve"> และ </w:t>
      </w:r>
      <w:r w:rsidRPr="00A835FE">
        <w:rPr>
          <w:rFonts w:ascii="Angsana New" w:hAnsi="Angsana New"/>
          <w:sz w:val="28"/>
          <w:szCs w:val="28"/>
        </w:rPr>
        <w:t>22.0</w:t>
      </w:r>
      <w:r w:rsidRPr="00A835FE">
        <w:rPr>
          <w:rFonts w:ascii="Angsana New" w:hAnsi="Angsana New"/>
          <w:sz w:val="28"/>
          <w:szCs w:val="28"/>
          <w:cs/>
        </w:rPr>
        <w:t xml:space="preserve"> ล้านบาท โดยเงินให้กู้ยืมดังกล่าวมีอัตราดอกเบี้ยร้อยละ </w:t>
      </w:r>
      <w:r w:rsidRPr="00A835FE">
        <w:rPr>
          <w:rFonts w:ascii="Angsana New" w:hAnsi="Angsana New"/>
          <w:sz w:val="28"/>
          <w:szCs w:val="28"/>
        </w:rPr>
        <w:t>8</w:t>
      </w:r>
      <w:r w:rsidRPr="00A835FE">
        <w:rPr>
          <w:rFonts w:ascii="Angsana New" w:hAnsi="Angsana New"/>
          <w:sz w:val="28"/>
          <w:szCs w:val="28"/>
          <w:cs/>
        </w:rPr>
        <w:t xml:space="preserve"> ต่อปี และมีกำหนดชำระดอกเบี้ยเป็นรายเดือนตั้งแต่เดือนมกราคม </w:t>
      </w:r>
      <w:r w:rsidRPr="00A835FE">
        <w:rPr>
          <w:rFonts w:ascii="Angsana New" w:hAnsi="Angsana New"/>
          <w:sz w:val="28"/>
          <w:szCs w:val="28"/>
        </w:rPr>
        <w:t>2564</w:t>
      </w:r>
      <w:r w:rsidRPr="00A835FE">
        <w:rPr>
          <w:rFonts w:ascii="Angsana New" w:hAnsi="Angsana New"/>
          <w:sz w:val="28"/>
          <w:szCs w:val="28"/>
          <w:cs/>
        </w:rPr>
        <w:t xml:space="preserve"> และเดือนกรกฎาคม </w:t>
      </w:r>
      <w:r w:rsidRPr="00A835FE">
        <w:rPr>
          <w:rFonts w:ascii="Angsana New" w:hAnsi="Angsana New"/>
          <w:sz w:val="28"/>
          <w:szCs w:val="28"/>
        </w:rPr>
        <w:t>2564</w:t>
      </w:r>
      <w:r w:rsidRPr="00A835FE">
        <w:rPr>
          <w:rFonts w:ascii="Angsana New" w:hAnsi="Angsana New"/>
          <w:sz w:val="28"/>
          <w:szCs w:val="28"/>
          <w:cs/>
        </w:rPr>
        <w:t xml:space="preserve"> ตามลำดับ เงินให้กู้ยืมดังกล่าวมีกำหนดจ่ายชำระคืนภายใน </w:t>
      </w:r>
      <w:r w:rsidRPr="00A835FE">
        <w:rPr>
          <w:rFonts w:ascii="Angsana New" w:hAnsi="Angsana New"/>
          <w:sz w:val="28"/>
          <w:szCs w:val="28"/>
        </w:rPr>
        <w:t>1</w:t>
      </w:r>
      <w:r w:rsidRPr="00A835FE">
        <w:rPr>
          <w:rFonts w:ascii="Angsana New" w:hAnsi="Angsana New"/>
          <w:sz w:val="28"/>
          <w:szCs w:val="28"/>
          <w:cs/>
        </w:rPr>
        <w:t xml:space="preserve"> ปีนับตั้งแต่วันที่ทำสัญญา คือ วันที่ </w:t>
      </w:r>
      <w:r w:rsidRPr="00A835FE">
        <w:rPr>
          <w:rFonts w:ascii="Angsana New" w:hAnsi="Angsana New"/>
          <w:sz w:val="28"/>
          <w:szCs w:val="28"/>
        </w:rPr>
        <w:t>6</w:t>
      </w:r>
      <w:r w:rsidRPr="00A835FE">
        <w:rPr>
          <w:rFonts w:ascii="Angsana New" w:hAnsi="Angsana New"/>
          <w:sz w:val="28"/>
          <w:szCs w:val="28"/>
          <w:cs/>
        </w:rPr>
        <w:t xml:space="preserve"> มกราคม </w:t>
      </w:r>
      <w:r w:rsidRPr="00A835FE">
        <w:rPr>
          <w:rFonts w:ascii="Angsana New" w:hAnsi="Angsana New"/>
          <w:sz w:val="28"/>
          <w:szCs w:val="28"/>
        </w:rPr>
        <w:t>2565</w:t>
      </w:r>
      <w:r w:rsidRPr="00A835FE">
        <w:rPr>
          <w:rFonts w:ascii="Angsana New" w:hAnsi="Angsana New"/>
          <w:sz w:val="28"/>
          <w:szCs w:val="28"/>
          <w:cs/>
        </w:rPr>
        <w:t xml:space="preserve"> และวันที่ </w:t>
      </w:r>
      <w:r w:rsidRPr="00A835FE">
        <w:rPr>
          <w:rFonts w:ascii="Angsana New" w:hAnsi="Angsana New"/>
          <w:sz w:val="28"/>
          <w:szCs w:val="28"/>
        </w:rPr>
        <w:t>1</w:t>
      </w:r>
      <w:r w:rsidRPr="00A835FE">
        <w:rPr>
          <w:rFonts w:ascii="Angsana New" w:hAnsi="Angsana New"/>
          <w:sz w:val="28"/>
          <w:szCs w:val="28"/>
          <w:cs/>
        </w:rPr>
        <w:t xml:space="preserve"> กรกฎาคม </w:t>
      </w:r>
      <w:r w:rsidRPr="00A835FE">
        <w:rPr>
          <w:rFonts w:ascii="Angsana New" w:hAnsi="Angsana New"/>
          <w:sz w:val="28"/>
          <w:szCs w:val="28"/>
        </w:rPr>
        <w:t>2565</w:t>
      </w:r>
      <w:r w:rsidRPr="00A835FE">
        <w:rPr>
          <w:rFonts w:ascii="Angsana New" w:hAnsi="Angsana New"/>
          <w:sz w:val="28"/>
          <w:szCs w:val="28"/>
          <w:cs/>
        </w:rPr>
        <w:t xml:space="preserve"> และมีการจดจำนองอสังหาริมทรัพย์เป็นหลักประกัน</w:t>
      </w:r>
    </w:p>
    <w:p w14:paraId="1C7D4A3B" w14:textId="691E647B" w:rsidR="006401CF" w:rsidRPr="00282CC5" w:rsidRDefault="006401CF" w:rsidP="008455F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  <w:r w:rsidRPr="00A835FE">
        <w:rPr>
          <w:rFonts w:ascii="Angsana New" w:hAnsi="Angsana New" w:hint="cs"/>
          <w:sz w:val="28"/>
          <w:szCs w:val="28"/>
          <w:cs/>
        </w:rPr>
        <w:t>ทั้งนี้บริษัทได้</w:t>
      </w:r>
      <w:r w:rsidR="00911577" w:rsidRPr="00A835FE">
        <w:rPr>
          <w:rFonts w:ascii="Angsana New" w:hAnsi="Angsana New" w:hint="cs"/>
          <w:sz w:val="28"/>
          <w:szCs w:val="28"/>
          <w:cs/>
        </w:rPr>
        <w:t>รับ</w:t>
      </w:r>
      <w:r w:rsidRPr="00A835FE">
        <w:rPr>
          <w:rFonts w:ascii="Angsana New" w:hAnsi="Angsana New" w:hint="cs"/>
          <w:sz w:val="28"/>
          <w:szCs w:val="28"/>
          <w:cs/>
        </w:rPr>
        <w:t>ชำระ</w:t>
      </w:r>
      <w:r w:rsidR="00911577" w:rsidRPr="00A835FE">
        <w:rPr>
          <w:rFonts w:ascii="Angsana New" w:hAnsi="Angsana New" w:hint="cs"/>
          <w:sz w:val="28"/>
          <w:szCs w:val="28"/>
          <w:cs/>
        </w:rPr>
        <w:t>คืน</w:t>
      </w:r>
      <w:r w:rsidRPr="00A835FE">
        <w:rPr>
          <w:rFonts w:ascii="Angsana New" w:hAnsi="Angsana New" w:hint="cs"/>
          <w:sz w:val="28"/>
          <w:szCs w:val="28"/>
          <w:cs/>
        </w:rPr>
        <w:t xml:space="preserve">เงินกู้ยืมจำนวน </w:t>
      </w:r>
      <w:r w:rsidRPr="00A835FE">
        <w:rPr>
          <w:rFonts w:ascii="Angsana New" w:hAnsi="Angsana New"/>
          <w:sz w:val="28"/>
          <w:szCs w:val="28"/>
        </w:rPr>
        <w:t>11</w:t>
      </w:r>
      <w:r w:rsidR="00EE01C3">
        <w:rPr>
          <w:rFonts w:ascii="Angsana New" w:hAnsi="Angsana New"/>
          <w:sz w:val="28"/>
          <w:szCs w:val="28"/>
        </w:rPr>
        <w:t>.0</w:t>
      </w:r>
      <w:r w:rsidRPr="00A835FE">
        <w:rPr>
          <w:rFonts w:ascii="Angsana New" w:hAnsi="Angsana New"/>
          <w:sz w:val="28"/>
          <w:szCs w:val="28"/>
        </w:rPr>
        <w:t xml:space="preserve"> </w:t>
      </w:r>
      <w:r w:rsidRPr="00A835FE">
        <w:rPr>
          <w:rFonts w:ascii="Angsana New" w:hAnsi="Angsana New" w:hint="cs"/>
          <w:sz w:val="28"/>
          <w:szCs w:val="28"/>
          <w:cs/>
        </w:rPr>
        <w:t>ล้านบาท</w:t>
      </w:r>
      <w:r w:rsidR="00911577" w:rsidRPr="00A835FE">
        <w:rPr>
          <w:rFonts w:ascii="Angsana New" w:hAnsi="Angsana New" w:hint="cs"/>
          <w:sz w:val="28"/>
          <w:szCs w:val="28"/>
          <w:cs/>
        </w:rPr>
        <w:t>แล้ว</w:t>
      </w:r>
      <w:r w:rsidRPr="00A835FE">
        <w:rPr>
          <w:rFonts w:ascii="Angsana New" w:hAnsi="Angsana New" w:hint="cs"/>
          <w:sz w:val="28"/>
          <w:szCs w:val="28"/>
          <w:cs/>
        </w:rPr>
        <w:t xml:space="preserve"> เมื่อวันที่</w:t>
      </w:r>
      <w:r w:rsidR="004D303E" w:rsidRPr="00A835FE">
        <w:rPr>
          <w:rFonts w:ascii="Angsana New" w:hAnsi="Angsana New"/>
          <w:sz w:val="28"/>
          <w:szCs w:val="28"/>
          <w:cs/>
        </w:rPr>
        <w:t xml:space="preserve"> </w:t>
      </w:r>
      <w:r w:rsidR="00C05F89">
        <w:rPr>
          <w:rFonts w:ascii="Angsana New" w:hAnsi="Angsana New"/>
          <w:sz w:val="28"/>
          <w:szCs w:val="28"/>
        </w:rPr>
        <w:t>2</w:t>
      </w:r>
      <w:r w:rsidR="00CE5A18" w:rsidRPr="00A835FE">
        <w:rPr>
          <w:rFonts w:ascii="Angsana New" w:hAnsi="Angsana New"/>
          <w:sz w:val="28"/>
          <w:szCs w:val="28"/>
        </w:rPr>
        <w:t xml:space="preserve"> </w:t>
      </w:r>
      <w:r w:rsidR="00C05F89">
        <w:rPr>
          <w:rFonts w:ascii="Angsana New" w:hAnsi="Angsana New" w:hint="cs"/>
          <w:sz w:val="28"/>
          <w:szCs w:val="28"/>
          <w:cs/>
        </w:rPr>
        <w:t>มิถุนายน</w:t>
      </w:r>
      <w:r w:rsidR="004D303E" w:rsidRPr="00A835FE">
        <w:rPr>
          <w:rFonts w:ascii="Angsana New" w:hAnsi="Angsana New"/>
          <w:sz w:val="28"/>
          <w:szCs w:val="28"/>
          <w:cs/>
        </w:rPr>
        <w:t xml:space="preserve"> </w:t>
      </w:r>
      <w:r w:rsidR="004D303E" w:rsidRPr="00A835FE">
        <w:rPr>
          <w:rFonts w:ascii="Angsana New" w:hAnsi="Angsana New"/>
          <w:sz w:val="28"/>
          <w:szCs w:val="28"/>
        </w:rPr>
        <w:t>2565</w:t>
      </w:r>
    </w:p>
    <w:p w14:paraId="275AE3CD" w14:textId="64E1E798" w:rsidR="00A745E1" w:rsidRDefault="00A745E1" w:rsidP="00A745E1">
      <w:pPr>
        <w:pStyle w:val="FSNoteNumbered"/>
        <w:numPr>
          <w:ilvl w:val="0"/>
          <w:numId w:val="0"/>
        </w:numPr>
        <w:spacing w:after="120"/>
        <w:ind w:left="540"/>
        <w:rPr>
          <w:b/>
          <w:bCs/>
          <w:u w:val="none"/>
        </w:rPr>
      </w:pPr>
    </w:p>
    <w:p w14:paraId="497E8DEE" w14:textId="1717C9E4" w:rsidR="00A745E1" w:rsidRDefault="00A745E1" w:rsidP="00A745E1">
      <w:pPr>
        <w:rPr>
          <w:lang w:val="th-TH"/>
        </w:rPr>
      </w:pPr>
    </w:p>
    <w:p w14:paraId="06A8EEEC" w14:textId="19E284F7" w:rsidR="00A745E1" w:rsidRDefault="00A745E1" w:rsidP="00A745E1">
      <w:pPr>
        <w:rPr>
          <w:lang w:val="th-TH"/>
        </w:rPr>
      </w:pPr>
    </w:p>
    <w:p w14:paraId="2213B82C" w14:textId="3962AB21" w:rsidR="00A745E1" w:rsidRDefault="00A745E1" w:rsidP="00A745E1">
      <w:pPr>
        <w:rPr>
          <w:lang w:val="th-TH"/>
        </w:rPr>
      </w:pPr>
    </w:p>
    <w:p w14:paraId="194BEB6E" w14:textId="77777777" w:rsidR="000C2003" w:rsidRDefault="000C2003" w:rsidP="00A745E1">
      <w:pPr>
        <w:rPr>
          <w:cs/>
          <w:lang w:val="th-TH"/>
        </w:rPr>
      </w:pPr>
    </w:p>
    <w:p w14:paraId="67CCA992" w14:textId="31922EB7" w:rsidR="00A745E1" w:rsidRDefault="00A745E1" w:rsidP="00A745E1">
      <w:pPr>
        <w:rPr>
          <w:lang w:val="th-TH"/>
        </w:rPr>
      </w:pPr>
    </w:p>
    <w:p w14:paraId="5016F2CE" w14:textId="54D40E5E" w:rsidR="00A745E1" w:rsidRDefault="00A745E1" w:rsidP="00A745E1">
      <w:pPr>
        <w:rPr>
          <w:lang w:val="th-TH"/>
        </w:rPr>
      </w:pPr>
    </w:p>
    <w:p w14:paraId="66381EA3" w14:textId="77777777" w:rsidR="007056B3" w:rsidRDefault="007056B3" w:rsidP="00A745E1">
      <w:pPr>
        <w:rPr>
          <w:lang w:val="th-TH"/>
        </w:rPr>
      </w:pPr>
    </w:p>
    <w:p w14:paraId="5668AB24" w14:textId="3B54EAA6" w:rsidR="00A745E1" w:rsidRDefault="00A745E1" w:rsidP="00A745E1">
      <w:pPr>
        <w:rPr>
          <w:lang w:val="th-TH"/>
        </w:rPr>
      </w:pPr>
    </w:p>
    <w:p w14:paraId="43BAA9C9" w14:textId="6B1068CC" w:rsidR="003A5021" w:rsidRDefault="003A5021" w:rsidP="00A745E1">
      <w:pPr>
        <w:rPr>
          <w:lang w:val="th-TH"/>
        </w:rPr>
      </w:pPr>
    </w:p>
    <w:p w14:paraId="6F913FB6" w14:textId="32460EA5" w:rsidR="003A5021" w:rsidRDefault="003A5021" w:rsidP="00A745E1">
      <w:pPr>
        <w:rPr>
          <w:lang w:val="th-TH"/>
        </w:rPr>
      </w:pPr>
    </w:p>
    <w:p w14:paraId="44ACAE93" w14:textId="2FB2270D" w:rsidR="003A5021" w:rsidRDefault="003A5021" w:rsidP="00A745E1">
      <w:pPr>
        <w:rPr>
          <w:lang w:val="th-TH"/>
        </w:rPr>
      </w:pPr>
    </w:p>
    <w:p w14:paraId="6090FBE8" w14:textId="351CD97C" w:rsidR="003A5021" w:rsidRDefault="003A5021" w:rsidP="00A745E1">
      <w:pPr>
        <w:rPr>
          <w:lang w:val="th-TH"/>
        </w:rPr>
      </w:pPr>
    </w:p>
    <w:p w14:paraId="2ED03A99" w14:textId="0564BD2D" w:rsidR="003A5021" w:rsidRDefault="003A5021" w:rsidP="00A745E1">
      <w:pPr>
        <w:rPr>
          <w:lang w:val="th-TH"/>
        </w:rPr>
      </w:pPr>
    </w:p>
    <w:p w14:paraId="04BA26AA" w14:textId="746A0DE3" w:rsidR="003A5021" w:rsidRDefault="003A5021" w:rsidP="00A745E1">
      <w:pPr>
        <w:rPr>
          <w:lang w:val="th-TH"/>
        </w:rPr>
      </w:pPr>
    </w:p>
    <w:p w14:paraId="23A3BE45" w14:textId="5BC719D5" w:rsidR="003A5021" w:rsidRDefault="003A5021" w:rsidP="00A745E1">
      <w:pPr>
        <w:rPr>
          <w:lang w:val="th-TH"/>
        </w:rPr>
      </w:pPr>
    </w:p>
    <w:p w14:paraId="0036E623" w14:textId="77777777" w:rsidR="003A5021" w:rsidRDefault="003A5021" w:rsidP="00A745E1">
      <w:pPr>
        <w:rPr>
          <w:cs/>
          <w:lang w:val="th-TH"/>
        </w:rPr>
      </w:pPr>
    </w:p>
    <w:p w14:paraId="5C1273C7" w14:textId="4AF093CD" w:rsidR="00A745E1" w:rsidRDefault="00A745E1" w:rsidP="00A745E1">
      <w:pPr>
        <w:rPr>
          <w:lang w:val="th-TH"/>
        </w:rPr>
      </w:pPr>
    </w:p>
    <w:p w14:paraId="41D0A3AC" w14:textId="7C23C856" w:rsidR="00A745E1" w:rsidRDefault="00A745E1" w:rsidP="00A745E1">
      <w:pPr>
        <w:rPr>
          <w:cs/>
          <w:lang w:val="th-TH"/>
        </w:rPr>
      </w:pPr>
    </w:p>
    <w:p w14:paraId="16397E73" w14:textId="51A0F81A" w:rsidR="000218DE" w:rsidRPr="000F3C3A" w:rsidRDefault="00AF3B4A" w:rsidP="00206E70">
      <w:pPr>
        <w:pStyle w:val="FSNoteNumbered"/>
        <w:numPr>
          <w:ilvl w:val="0"/>
          <w:numId w:val="17"/>
        </w:numPr>
        <w:spacing w:after="120"/>
        <w:ind w:left="540" w:hanging="540"/>
        <w:rPr>
          <w:b/>
          <w:bCs/>
          <w:u w:val="none"/>
          <w:cs/>
        </w:rPr>
      </w:pPr>
      <w:r w:rsidRPr="000F3C3A">
        <w:rPr>
          <w:b/>
          <w:bCs/>
          <w:u w:val="none"/>
          <w:cs/>
        </w:rPr>
        <w:lastRenderedPageBreak/>
        <w:t>ที่ดิน อาคาร</w:t>
      </w:r>
      <w:r w:rsidR="0038653F" w:rsidRPr="000F3C3A">
        <w:rPr>
          <w:rFonts w:hint="cs"/>
          <w:b/>
          <w:bCs/>
          <w:u w:val="none"/>
          <w:cs/>
        </w:rPr>
        <w:t xml:space="preserve"> </w:t>
      </w:r>
      <w:r w:rsidRPr="000F3C3A">
        <w:rPr>
          <w:b/>
          <w:bCs/>
          <w:u w:val="none"/>
          <w:cs/>
        </w:rPr>
        <w:t xml:space="preserve">และอุปกรณ์ </w:t>
      </w:r>
    </w:p>
    <w:tbl>
      <w:tblPr>
        <w:tblW w:w="9000" w:type="dxa"/>
        <w:tblInd w:w="450" w:type="dxa"/>
        <w:tblBorders>
          <w:bottom w:val="sing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60"/>
        <w:gridCol w:w="990"/>
        <w:gridCol w:w="180"/>
        <w:gridCol w:w="990"/>
        <w:gridCol w:w="180"/>
        <w:gridCol w:w="990"/>
        <w:gridCol w:w="180"/>
        <w:gridCol w:w="990"/>
        <w:gridCol w:w="180"/>
        <w:gridCol w:w="990"/>
        <w:gridCol w:w="180"/>
        <w:gridCol w:w="990"/>
      </w:tblGrid>
      <w:tr w:rsidR="004F1EDD" w:rsidRPr="004F1EDD" w14:paraId="569B0CFC" w14:textId="77777777" w:rsidTr="007E1606">
        <w:trPr>
          <w:cantSplit/>
          <w:tblHeader/>
        </w:trPr>
        <w:tc>
          <w:tcPr>
            <w:tcW w:w="2160" w:type="dxa"/>
          </w:tcPr>
          <w:p w14:paraId="0488541E" w14:textId="77777777" w:rsidR="004F1EDD" w:rsidRPr="004F1EDD" w:rsidRDefault="004F1EDD" w:rsidP="009645B6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40" w:type="dxa"/>
            <w:gridSpan w:val="11"/>
            <w:tcBorders>
              <w:top w:val="nil"/>
              <w:bottom w:val="single" w:sz="4" w:space="0" w:color="auto"/>
            </w:tcBorders>
          </w:tcPr>
          <w:p w14:paraId="320A779A" w14:textId="219E4F6C" w:rsidR="004F1EDD" w:rsidRPr="004F1EDD" w:rsidRDefault="004F1ED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1EDD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พันบาท</w:t>
            </w:r>
          </w:p>
        </w:tc>
      </w:tr>
      <w:tr w:rsidR="00AC5EF8" w:rsidRPr="004F1EDD" w14:paraId="6F1010AE" w14:textId="77777777" w:rsidTr="007E1606">
        <w:trPr>
          <w:cantSplit/>
          <w:tblHeader/>
        </w:trPr>
        <w:tc>
          <w:tcPr>
            <w:tcW w:w="2160" w:type="dxa"/>
          </w:tcPr>
          <w:p w14:paraId="59624867" w14:textId="77777777" w:rsidR="00AC5EF8" w:rsidRPr="004F1EDD" w:rsidRDefault="00AC5EF8" w:rsidP="009645B6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2A8079E0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</w:tcPr>
          <w:p w14:paraId="1DD053C7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vAlign w:val="bottom"/>
          </w:tcPr>
          <w:p w14:paraId="5C2AC51E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  <w:vAlign w:val="bottom"/>
          </w:tcPr>
          <w:p w14:paraId="6FD90934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vAlign w:val="bottom"/>
          </w:tcPr>
          <w:p w14:paraId="74431303" w14:textId="77777777" w:rsidR="00AC5EF8" w:rsidRPr="004F1EDD" w:rsidRDefault="00AC5EF8" w:rsidP="009645B6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อาคาร</w:t>
            </w: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</w:tcPr>
          <w:p w14:paraId="4C3D557F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vAlign w:val="bottom"/>
          </w:tcPr>
          <w:p w14:paraId="6805C945" w14:textId="77777777" w:rsidR="00AC5EF8" w:rsidRPr="004F1EDD" w:rsidRDefault="00AC5EF8" w:rsidP="009645B6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เครื่องตกแต่ง</w:t>
            </w: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  <w:vAlign w:val="bottom"/>
          </w:tcPr>
          <w:p w14:paraId="410737A1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vAlign w:val="bottom"/>
          </w:tcPr>
          <w:p w14:paraId="4CEDF3FA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  <w:vAlign w:val="bottom"/>
          </w:tcPr>
          <w:p w14:paraId="5FB5AB84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vAlign w:val="bottom"/>
          </w:tcPr>
          <w:p w14:paraId="4392BAAB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C5EF8" w:rsidRPr="004F1EDD" w14:paraId="4A420EE4" w14:textId="77777777" w:rsidTr="007E1606">
        <w:trPr>
          <w:cantSplit/>
          <w:tblHeader/>
        </w:trPr>
        <w:tc>
          <w:tcPr>
            <w:tcW w:w="2160" w:type="dxa"/>
          </w:tcPr>
          <w:p w14:paraId="565CC5E4" w14:textId="77777777" w:rsidR="00AC5EF8" w:rsidRPr="004F1EDD" w:rsidRDefault="00AC5EF8" w:rsidP="009645B6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0209E36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E62440D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5AD976AB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</w:rPr>
              <w:t>ส่วน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63AA770E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1DA6345F" w14:textId="77777777" w:rsidR="00AC5EF8" w:rsidRPr="004F1EDD" w:rsidRDefault="00AC5EF8" w:rsidP="009645B6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และ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C33E3A7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3DB1278E" w14:textId="77777777" w:rsidR="00AC5EF8" w:rsidRPr="004F1EDD" w:rsidRDefault="00AC5EF8" w:rsidP="009645B6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ติดตั้งและ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50473AAB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57A281EB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105EFF5F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1E5BFE93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34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C5EF8" w:rsidRPr="004F1EDD" w14:paraId="22CE28DD" w14:textId="77777777" w:rsidTr="007E1606">
        <w:trPr>
          <w:cantSplit/>
          <w:tblHeader/>
        </w:trPr>
        <w:tc>
          <w:tcPr>
            <w:tcW w:w="2160" w:type="dxa"/>
          </w:tcPr>
          <w:p w14:paraId="63421139" w14:textId="77777777" w:rsidR="00AC5EF8" w:rsidRPr="004F1EDD" w:rsidRDefault="00AC5EF8" w:rsidP="009645B6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89BB416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8589DEA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4AAEDF77" w14:textId="77777777" w:rsidR="00AC5EF8" w:rsidRPr="004F1EDD" w:rsidRDefault="00AC5EF8" w:rsidP="009645B6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ปรับปรุง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1BFC0AF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244FB4FF" w14:textId="77777777" w:rsidR="00AC5EF8" w:rsidRPr="004F1EDD" w:rsidRDefault="00AC5EF8" w:rsidP="009645B6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ส่วนปรับปรุง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0DF4FB0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3200DD7E" w14:textId="77777777" w:rsidR="00AC5EF8" w:rsidRPr="004F1EDD" w:rsidRDefault="00AC5EF8" w:rsidP="009645B6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เครื่องใช้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663DFA58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72B9FE6C" w14:textId="77777777" w:rsidR="00AC5EF8" w:rsidRPr="004F1EDD" w:rsidRDefault="00AC5EF8" w:rsidP="009645B6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64626A1F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288F76D2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C5EF8" w:rsidRPr="004F1EDD" w14:paraId="72107750" w14:textId="77777777" w:rsidTr="007E1606">
        <w:trPr>
          <w:cantSplit/>
          <w:tblHeader/>
        </w:trPr>
        <w:tc>
          <w:tcPr>
            <w:tcW w:w="2160" w:type="dxa"/>
          </w:tcPr>
          <w:p w14:paraId="5A026034" w14:textId="77777777" w:rsidR="00AC5EF8" w:rsidRPr="004F1EDD" w:rsidRDefault="00AC5EF8" w:rsidP="009645B6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28319464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1169094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29B545D9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2A4565A2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4358BC7C" w14:textId="77777777" w:rsidR="00AC5EF8" w:rsidRPr="004F1EDD" w:rsidRDefault="00AC5EF8" w:rsidP="009645B6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อาคาร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E43C993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4998CECA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0641F2AE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2B07A1C7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5ED61B58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7D70F914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AC5EF8" w:rsidRPr="004F1EDD" w14:paraId="4BAB242C" w14:textId="77777777" w:rsidTr="007E1606">
        <w:trPr>
          <w:cantSplit/>
        </w:trPr>
        <w:tc>
          <w:tcPr>
            <w:tcW w:w="2160" w:type="dxa"/>
            <w:vAlign w:val="bottom"/>
          </w:tcPr>
          <w:p w14:paraId="7CBE2C6C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990" w:type="dxa"/>
            <w:tcBorders>
              <w:bottom w:val="nil"/>
            </w:tcBorders>
          </w:tcPr>
          <w:p w14:paraId="26BB2EE3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7602737B" w14:textId="77777777" w:rsidR="00AC5EF8" w:rsidRPr="004F1EDD" w:rsidRDefault="00AC5EF8" w:rsidP="009645B6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57153EA7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65116801" w14:textId="77777777" w:rsidR="00AC5EF8" w:rsidRPr="004F1EDD" w:rsidRDefault="00AC5EF8" w:rsidP="009645B6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67CFD84F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2BAA48C2" w14:textId="77777777" w:rsidR="00AC5EF8" w:rsidRPr="004F1EDD" w:rsidRDefault="00AC5EF8" w:rsidP="009645B6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3EB61032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69982035" w14:textId="77777777" w:rsidR="00AC5EF8" w:rsidRPr="004F1EDD" w:rsidRDefault="00AC5EF8" w:rsidP="009645B6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0C188D7D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24F8AE08" w14:textId="77777777" w:rsidR="00AC5EF8" w:rsidRPr="004F1EDD" w:rsidRDefault="00AC5EF8" w:rsidP="009645B6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12ECE40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13EF0" w:rsidRPr="004F1EDD" w14:paraId="28DA9C86" w14:textId="77777777" w:rsidTr="007E1606">
        <w:trPr>
          <w:cantSplit/>
        </w:trPr>
        <w:tc>
          <w:tcPr>
            <w:tcW w:w="2160" w:type="dxa"/>
            <w:vAlign w:val="bottom"/>
          </w:tcPr>
          <w:p w14:paraId="7F978B4A" w14:textId="51412B1B" w:rsidR="00D13EF0" w:rsidRPr="004F1EDD" w:rsidRDefault="00D13EF0" w:rsidP="00D13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F1ED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4F1ED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4F1ED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4F1ED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4F1EDD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</w:t>
            </w:r>
            <w:r w:rsidRPr="004F1EDD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3C797E1" w14:textId="37427A1E" w:rsidR="00D13EF0" w:rsidRPr="000B674C" w:rsidRDefault="004520B2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67,637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B1A98A3" w14:textId="77777777" w:rsidR="00D13EF0" w:rsidRPr="000B674C" w:rsidRDefault="00D13EF0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65E6F78" w14:textId="0E6C0CA0" w:rsidR="00D13EF0" w:rsidRPr="000B674C" w:rsidRDefault="000B674C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B674C">
              <w:rPr>
                <w:rFonts w:ascii="Angsana New" w:eastAsia="Cordia New" w:hAnsi="Angsana New"/>
                <w:sz w:val="26"/>
                <w:szCs w:val="26"/>
              </w:rPr>
              <w:t>15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FE728A7" w14:textId="77777777" w:rsidR="00D13EF0" w:rsidRPr="000B674C" w:rsidRDefault="00D13EF0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20F9B9B" w14:textId="6526BD10" w:rsidR="00D13EF0" w:rsidRPr="000B674C" w:rsidRDefault="00D13EF0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B674C">
              <w:rPr>
                <w:rFonts w:asciiTheme="majorBidi" w:eastAsia="Cordia New" w:hAnsiTheme="majorBidi" w:cstheme="majorBidi" w:hint="cs"/>
                <w:sz w:val="26"/>
                <w:szCs w:val="26"/>
              </w:rPr>
              <w:t>13,496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BD17CC7" w14:textId="77777777" w:rsidR="00D13EF0" w:rsidRPr="000B674C" w:rsidRDefault="00D13EF0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EAC8E3E" w14:textId="4049E34C" w:rsidR="00D13EF0" w:rsidRPr="000B674C" w:rsidRDefault="00D13EF0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B674C">
              <w:rPr>
                <w:rFonts w:asciiTheme="majorBidi" w:eastAsia="Cordia New" w:hAnsiTheme="majorBidi" w:cstheme="majorBidi" w:hint="cs"/>
                <w:sz w:val="26"/>
                <w:szCs w:val="26"/>
              </w:rPr>
              <w:t>6,314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CD9EA51" w14:textId="77777777" w:rsidR="00D13EF0" w:rsidRPr="000B674C" w:rsidRDefault="00D13EF0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EFF00C4" w14:textId="38EA53AB" w:rsidR="00D13EF0" w:rsidRPr="000B674C" w:rsidRDefault="00C5796E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1,692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CD22C9" w14:textId="77777777" w:rsidR="00D13EF0" w:rsidRPr="000B674C" w:rsidRDefault="00D13EF0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1438FA" w14:textId="1B2F3D39" w:rsidR="00D13EF0" w:rsidRPr="000B674C" w:rsidRDefault="00C5796E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89,154</w:t>
            </w:r>
          </w:p>
        </w:tc>
      </w:tr>
      <w:tr w:rsidR="00D13EF0" w:rsidRPr="004F1EDD" w14:paraId="0E8648A7" w14:textId="77777777" w:rsidTr="007E1606">
        <w:trPr>
          <w:cantSplit/>
          <w:trHeight w:val="333"/>
        </w:trPr>
        <w:tc>
          <w:tcPr>
            <w:tcW w:w="2160" w:type="dxa"/>
            <w:vAlign w:val="bottom"/>
          </w:tcPr>
          <w:p w14:paraId="0E634C1A" w14:textId="77777777" w:rsidR="00D13EF0" w:rsidRPr="004F1EDD" w:rsidRDefault="00D13EF0" w:rsidP="00D13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F1EDD">
              <w:rPr>
                <w:rFonts w:asciiTheme="majorBidi" w:hAnsiTheme="majorBidi" w:cstheme="majorBidi" w:hint="cs"/>
                <w:sz w:val="26"/>
                <w:szCs w:val="26"/>
                <w:cs/>
              </w:rPr>
              <w:t>ซื้อ</w:t>
            </w:r>
            <w:r w:rsidRPr="004F1EDD">
              <w:rPr>
                <w:rFonts w:asciiTheme="majorBidi" w:hAnsiTheme="majorBidi" w:cstheme="majorBidi"/>
                <w:sz w:val="26"/>
                <w:szCs w:val="26"/>
                <w:cs/>
              </w:rPr>
              <w:t>เพิ่ม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6B4003" w14:textId="06489A25" w:rsidR="00D13EF0" w:rsidRPr="004F1EDD" w:rsidRDefault="008C27B4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38044" w14:textId="77777777" w:rsidR="00D13EF0" w:rsidRPr="004F1EDD" w:rsidRDefault="00D13EF0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C8DFD" w14:textId="55122C9D" w:rsidR="00D13EF0" w:rsidRPr="004F1EDD" w:rsidRDefault="008C27B4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400239" w14:textId="77777777" w:rsidR="00D13EF0" w:rsidRPr="004F1EDD" w:rsidRDefault="00D13EF0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A1F9FB" w14:textId="68124749" w:rsidR="00D13EF0" w:rsidRPr="004F1EDD" w:rsidRDefault="008C27B4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FFF1A4" w14:textId="77777777" w:rsidR="00D13EF0" w:rsidRPr="004F1EDD" w:rsidRDefault="00D13EF0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E60A27" w14:textId="7BD93ED4" w:rsidR="00D13EF0" w:rsidRPr="004F1EDD" w:rsidRDefault="006678D3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205163" w14:textId="77777777" w:rsidR="00D13EF0" w:rsidRPr="004F1EDD" w:rsidRDefault="00D13EF0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DF06EE" w14:textId="2AAE5C60" w:rsidR="00D13EF0" w:rsidRPr="004F1EDD" w:rsidRDefault="006678D3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480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198246" w14:textId="77777777" w:rsidR="00D13EF0" w:rsidRPr="004F1EDD" w:rsidRDefault="00D13EF0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61EB21" w14:textId="1B3B3271" w:rsidR="00D13EF0" w:rsidRPr="004F1EDD" w:rsidRDefault="006678D3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529</w:t>
            </w:r>
          </w:p>
        </w:tc>
      </w:tr>
      <w:tr w:rsidR="00B15575" w:rsidRPr="004F1EDD" w14:paraId="5D34D4FA" w14:textId="77777777" w:rsidTr="007E1606">
        <w:trPr>
          <w:cantSplit/>
          <w:trHeight w:val="333"/>
        </w:trPr>
        <w:tc>
          <w:tcPr>
            <w:tcW w:w="2160" w:type="dxa"/>
            <w:vAlign w:val="bottom"/>
          </w:tcPr>
          <w:p w14:paraId="0B23C152" w14:textId="77777777" w:rsidR="00BF76DE" w:rsidRDefault="00934DC0" w:rsidP="00D13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/>
                <w:sz w:val="26"/>
                <w:szCs w:val="26"/>
              </w:rPr>
            </w:pPr>
            <w:r w:rsidRPr="00934DC0">
              <w:rPr>
                <w:rFonts w:asciiTheme="majorBidi" w:hAnsiTheme="majorBidi"/>
                <w:sz w:val="26"/>
                <w:szCs w:val="26"/>
                <w:cs/>
              </w:rPr>
              <w:t>ส่วนเกินจากการตีราคา</w:t>
            </w:r>
          </w:p>
          <w:p w14:paraId="7F10CA19" w14:textId="7666B53D" w:rsidR="00B15575" w:rsidRPr="004F1EDD" w:rsidRDefault="00BF76DE" w:rsidP="00D13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hint="cs"/>
                <w:sz w:val="26"/>
                <w:szCs w:val="26"/>
                <w:cs/>
              </w:rPr>
              <w:t xml:space="preserve">   </w:t>
            </w:r>
            <w:r w:rsidR="00934DC0" w:rsidRPr="00934DC0">
              <w:rPr>
                <w:rFonts w:asciiTheme="majorBidi" w:hAnsi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261D03" w14:textId="38AD908A" w:rsidR="00B15575" w:rsidRPr="004F1EDD" w:rsidRDefault="006678D3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4,704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33E6B6" w14:textId="77777777" w:rsidR="00B15575" w:rsidRPr="004F1EDD" w:rsidRDefault="00B15575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6C02A" w14:textId="3546615F" w:rsidR="00B15575" w:rsidRPr="004F1EDD" w:rsidRDefault="008C27B4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A6E23F" w14:textId="77777777" w:rsidR="00B15575" w:rsidRPr="004F1EDD" w:rsidRDefault="00B15575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4286AB" w14:textId="7CDACCD7" w:rsidR="00B15575" w:rsidRPr="004F1EDD" w:rsidRDefault="006678D3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722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352AA9" w14:textId="77777777" w:rsidR="00B15575" w:rsidRPr="004F1EDD" w:rsidRDefault="00B15575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B25562" w14:textId="2045AA31" w:rsidR="00B15575" w:rsidRPr="004F1EDD" w:rsidRDefault="008C27B4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826F17" w14:textId="77777777" w:rsidR="00B15575" w:rsidRPr="004F1EDD" w:rsidRDefault="00B15575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C7AB4" w14:textId="2B9ED825" w:rsidR="00B15575" w:rsidRPr="004F1EDD" w:rsidRDefault="008C27B4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2C31D0" w14:textId="77777777" w:rsidR="00B15575" w:rsidRPr="004F1EDD" w:rsidRDefault="00B15575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800461" w14:textId="69EC82CF" w:rsidR="00B15575" w:rsidRPr="004F1EDD" w:rsidRDefault="006678D3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5,426</w:t>
            </w:r>
          </w:p>
        </w:tc>
      </w:tr>
      <w:tr w:rsidR="00D13EF0" w:rsidRPr="004F1EDD" w14:paraId="6F154522" w14:textId="77777777" w:rsidTr="007E1606">
        <w:trPr>
          <w:cantSplit/>
          <w:trHeight w:val="351"/>
        </w:trPr>
        <w:tc>
          <w:tcPr>
            <w:tcW w:w="2160" w:type="dxa"/>
            <w:vAlign w:val="bottom"/>
          </w:tcPr>
          <w:p w14:paraId="5CF76EAE" w14:textId="65BCFF5B" w:rsidR="00D13EF0" w:rsidRPr="004F1EDD" w:rsidRDefault="00D13EF0" w:rsidP="00D13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5DE9DF" w14:textId="48433341" w:rsidR="00D13EF0" w:rsidRPr="004F1EDD" w:rsidRDefault="008C27B4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E1CF9F" w14:textId="77777777" w:rsidR="00D13EF0" w:rsidRPr="004F1EDD" w:rsidRDefault="00D13EF0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E70F21" w14:textId="5533E21D" w:rsidR="00D13EF0" w:rsidRPr="004F1EDD" w:rsidRDefault="006678D3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3C554F" w14:textId="77777777" w:rsidR="00D13EF0" w:rsidRPr="004F1EDD" w:rsidRDefault="00D13EF0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A175F7" w14:textId="61C66965" w:rsidR="00D13EF0" w:rsidRPr="004F1EDD" w:rsidRDefault="006678D3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(4</w:t>
            </w:r>
            <w:r w:rsidR="009B054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52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75C67" w14:textId="77777777" w:rsidR="00D13EF0" w:rsidRPr="004F1EDD" w:rsidRDefault="00D13EF0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E07C77" w14:textId="076479C7" w:rsidR="00D13EF0" w:rsidRPr="004F1EDD" w:rsidRDefault="006678D3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678D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(1,568)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1398AE" w14:textId="77777777" w:rsidR="00D13EF0" w:rsidRPr="004F1EDD" w:rsidRDefault="00D13EF0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D52594" w14:textId="59B76F19" w:rsidR="00D13EF0" w:rsidRPr="004F1EDD" w:rsidRDefault="006678D3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678D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(643)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F547D" w14:textId="77777777" w:rsidR="00D13EF0" w:rsidRPr="004F1EDD" w:rsidRDefault="00D13EF0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56E17D" w14:textId="2986FD2E" w:rsidR="00D13EF0" w:rsidRPr="004F1EDD" w:rsidRDefault="006678D3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678D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(2,</w:t>
            </w:r>
            <w:r w:rsidR="00172DD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664</w:t>
            </w:r>
            <w:r w:rsidRPr="006678D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</w:tr>
      <w:tr w:rsidR="00D13EF0" w:rsidRPr="004F1EDD" w14:paraId="6E289AA2" w14:textId="77777777" w:rsidTr="007E1606">
        <w:trPr>
          <w:cantSplit/>
        </w:trPr>
        <w:tc>
          <w:tcPr>
            <w:tcW w:w="2160" w:type="dxa"/>
            <w:tcBorders>
              <w:top w:val="nil"/>
              <w:bottom w:val="nil"/>
            </w:tcBorders>
            <w:vAlign w:val="bottom"/>
          </w:tcPr>
          <w:p w14:paraId="1E0A298E" w14:textId="77777777" w:rsidR="00D13EF0" w:rsidRPr="004F1EDD" w:rsidRDefault="00D13EF0" w:rsidP="00D13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F1ED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E8FE56" w14:textId="77777777" w:rsidR="00D13EF0" w:rsidRPr="004F1EDD" w:rsidRDefault="00D13EF0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71E33D" w14:textId="77777777" w:rsidR="00D13EF0" w:rsidRPr="004F1EDD" w:rsidRDefault="00D13EF0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276544" w14:textId="77777777" w:rsidR="00D13EF0" w:rsidRPr="004F1EDD" w:rsidRDefault="00D13EF0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64ADD5" w14:textId="77777777" w:rsidR="00D13EF0" w:rsidRPr="004F1EDD" w:rsidRDefault="00D13EF0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6D8CD5" w14:textId="77777777" w:rsidR="00D13EF0" w:rsidRPr="004F1EDD" w:rsidRDefault="00D13EF0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0BA04" w14:textId="77777777" w:rsidR="00D13EF0" w:rsidRPr="004F1EDD" w:rsidRDefault="00D13EF0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AD285B" w14:textId="77777777" w:rsidR="00D13EF0" w:rsidRPr="004F1EDD" w:rsidRDefault="00D13EF0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22364" w14:textId="77777777" w:rsidR="00D13EF0" w:rsidRPr="004F1EDD" w:rsidRDefault="00D13EF0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44A8BD" w14:textId="77777777" w:rsidR="00D13EF0" w:rsidRPr="004F1EDD" w:rsidRDefault="00D13EF0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0A4CB4" w14:textId="77777777" w:rsidR="00D13EF0" w:rsidRPr="004F1EDD" w:rsidRDefault="00D13EF0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62FA4A" w14:textId="77777777" w:rsidR="00D13EF0" w:rsidRPr="004F1EDD" w:rsidRDefault="00D13EF0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D13EF0" w:rsidRPr="004F1EDD" w14:paraId="4F998754" w14:textId="77777777" w:rsidTr="007E1606">
        <w:trPr>
          <w:cantSplit/>
          <w:trHeight w:val="378"/>
        </w:trPr>
        <w:tc>
          <w:tcPr>
            <w:tcW w:w="2160" w:type="dxa"/>
            <w:tcBorders>
              <w:top w:val="nil"/>
              <w:bottom w:val="nil"/>
            </w:tcBorders>
            <w:vAlign w:val="bottom"/>
          </w:tcPr>
          <w:p w14:paraId="26C12A12" w14:textId="52AF9E50" w:rsidR="00D13EF0" w:rsidRPr="004F1EDD" w:rsidRDefault="00D13EF0" w:rsidP="00D13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F1ED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</w:t>
            </w:r>
            <w:r w:rsidRPr="004F1ED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8055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30 </w:t>
            </w:r>
            <w:r w:rsidR="00A8055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กันยายน </w:t>
            </w:r>
            <w:r w:rsidR="00A8055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2565 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B77B9B2" w14:textId="01268428" w:rsidR="00D13EF0" w:rsidRPr="004F1EDD" w:rsidRDefault="006678D3" w:rsidP="00D13EF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6678D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72,341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1BD49B" w14:textId="77777777" w:rsidR="00D13EF0" w:rsidRPr="004F1EDD" w:rsidRDefault="00D13EF0" w:rsidP="00D13EF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5B80A37" w14:textId="5E35F10D" w:rsidR="00D13EF0" w:rsidRPr="004F1EDD" w:rsidRDefault="006678D3" w:rsidP="00D13EF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6678D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6C9388" w14:textId="77777777" w:rsidR="00D13EF0" w:rsidRPr="004F1EDD" w:rsidRDefault="00D13EF0" w:rsidP="00D13EF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064A10B" w14:textId="4CDD98D8" w:rsidR="00D13EF0" w:rsidRPr="004F1EDD" w:rsidRDefault="006678D3" w:rsidP="00D13EF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6678D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13,7</w:t>
            </w:r>
            <w:r w:rsidR="009B054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66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831EA0" w14:textId="77777777" w:rsidR="00D13EF0" w:rsidRPr="004F1EDD" w:rsidRDefault="00D13EF0" w:rsidP="00D13EF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43AD53D" w14:textId="33E71CB3" w:rsidR="00D13EF0" w:rsidRPr="004F1EDD" w:rsidRDefault="006678D3" w:rsidP="00D13EF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6678D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4,795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135B54" w14:textId="77777777" w:rsidR="00D13EF0" w:rsidRPr="004F1EDD" w:rsidRDefault="00D13EF0" w:rsidP="00D13EF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1A37B03" w14:textId="669133BC" w:rsidR="00D13EF0" w:rsidRPr="004F1EDD" w:rsidRDefault="006678D3" w:rsidP="00D13EF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6678D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1,529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B2DF3C" w14:textId="77777777" w:rsidR="00D13EF0" w:rsidRPr="004F1EDD" w:rsidRDefault="00D13EF0" w:rsidP="00D13EF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7D7DF2D" w14:textId="7E3861DB" w:rsidR="00D13EF0" w:rsidRPr="004F1EDD" w:rsidRDefault="006678D3" w:rsidP="00D13EF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6678D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92,4</w:t>
            </w:r>
            <w:r w:rsidR="009B054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45</w:t>
            </w:r>
          </w:p>
        </w:tc>
      </w:tr>
    </w:tbl>
    <w:p w14:paraId="49608C97" w14:textId="2D3B975F" w:rsidR="009B35CC" w:rsidRPr="00B50D72" w:rsidRDefault="009B35CC" w:rsidP="003E6D5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E511EC">
        <w:rPr>
          <w:rFonts w:ascii="Angsana New" w:hAnsi="Angsana New"/>
          <w:sz w:val="28"/>
          <w:szCs w:val="28"/>
          <w:cs/>
        </w:rPr>
        <w:t xml:space="preserve">ณ วันที่ </w:t>
      </w:r>
      <w:r w:rsidR="00A80558">
        <w:rPr>
          <w:rFonts w:ascii="Angsana New" w:hAnsi="Angsana New"/>
          <w:sz w:val="28"/>
          <w:szCs w:val="28"/>
        </w:rPr>
        <w:t xml:space="preserve">30 </w:t>
      </w:r>
      <w:r w:rsidR="00A80558">
        <w:rPr>
          <w:rFonts w:ascii="Angsana New" w:hAnsi="Angsana New"/>
          <w:sz w:val="28"/>
          <w:szCs w:val="28"/>
          <w:cs/>
        </w:rPr>
        <w:t xml:space="preserve">กันยายน </w:t>
      </w:r>
      <w:r w:rsidR="00A80558">
        <w:rPr>
          <w:rFonts w:ascii="Angsana New" w:hAnsi="Angsana New"/>
          <w:sz w:val="28"/>
          <w:szCs w:val="28"/>
        </w:rPr>
        <w:t>2565</w:t>
      </w:r>
      <w:r w:rsidR="002C2081">
        <w:rPr>
          <w:rFonts w:ascii="Angsana New" w:hAnsi="Angsana New" w:hint="cs"/>
          <w:sz w:val="28"/>
          <w:szCs w:val="28"/>
          <w:cs/>
        </w:rPr>
        <w:t xml:space="preserve"> </w:t>
      </w:r>
      <w:r w:rsidR="0037290C" w:rsidRPr="00B50D72">
        <w:rPr>
          <w:rFonts w:ascii="Angsana New" w:hAnsi="Angsana New"/>
          <w:sz w:val="28"/>
          <w:szCs w:val="28"/>
          <w:cs/>
        </w:rPr>
        <w:t>และ</w:t>
      </w:r>
      <w:r w:rsidR="00B9186E" w:rsidRPr="00B50D72">
        <w:rPr>
          <w:rFonts w:ascii="Angsana New" w:hAnsi="Angsana New" w:hint="cs"/>
          <w:sz w:val="28"/>
          <w:szCs w:val="28"/>
          <w:cs/>
        </w:rPr>
        <w:t>วันที่</w:t>
      </w:r>
      <w:r w:rsidR="0037290C" w:rsidRPr="00B50D72">
        <w:rPr>
          <w:rFonts w:ascii="Angsana New" w:hAnsi="Angsana New"/>
          <w:sz w:val="28"/>
          <w:szCs w:val="28"/>
        </w:rPr>
        <w:t xml:space="preserve"> </w:t>
      </w:r>
      <w:r w:rsidR="00DC4BAE" w:rsidRPr="00B50D72">
        <w:rPr>
          <w:rFonts w:ascii="Angsana New" w:hAnsi="Angsana New"/>
          <w:sz w:val="28"/>
          <w:szCs w:val="28"/>
        </w:rPr>
        <w:t xml:space="preserve">31 </w:t>
      </w:r>
      <w:r w:rsidR="00DC4BAE" w:rsidRPr="00B50D72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AF629A" w:rsidRPr="00B50D72">
        <w:rPr>
          <w:rFonts w:ascii="Angsana New" w:hAnsi="Angsana New"/>
          <w:sz w:val="28"/>
          <w:szCs w:val="28"/>
        </w:rPr>
        <w:t>256</w:t>
      </w:r>
      <w:r w:rsidR="00E511EC" w:rsidRPr="00B50D72">
        <w:rPr>
          <w:rFonts w:ascii="Angsana New" w:hAnsi="Angsana New"/>
          <w:sz w:val="28"/>
          <w:szCs w:val="28"/>
        </w:rPr>
        <w:t>4</w:t>
      </w:r>
    </w:p>
    <w:p w14:paraId="1C1926A1" w14:textId="5DB7961D" w:rsidR="0095442D" w:rsidRPr="00A44F7F" w:rsidRDefault="0095442D" w:rsidP="007C3098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B50D72">
        <w:rPr>
          <w:rFonts w:asciiTheme="majorBidi" w:hAnsiTheme="majorBidi"/>
          <w:sz w:val="28"/>
          <w:szCs w:val="28"/>
          <w:cs/>
        </w:rPr>
        <w:t>มูลค่าต้นทุนของอาคารและ</w:t>
      </w:r>
      <w:r w:rsidRPr="00A44F7F">
        <w:rPr>
          <w:rFonts w:asciiTheme="majorBidi" w:hAnsiTheme="majorBidi"/>
          <w:sz w:val="28"/>
          <w:szCs w:val="28"/>
          <w:cs/>
        </w:rPr>
        <w:t>อุปกรณ์จำนวน</w:t>
      </w:r>
      <w:r w:rsidR="006401CF" w:rsidRPr="00A44F7F">
        <w:rPr>
          <w:rFonts w:asciiTheme="majorBidi" w:hAnsiTheme="majorBidi" w:hint="cs"/>
          <w:sz w:val="28"/>
          <w:szCs w:val="28"/>
          <w:cs/>
        </w:rPr>
        <w:t xml:space="preserve"> </w:t>
      </w:r>
      <w:r w:rsidR="00820415" w:rsidRPr="00A44F7F">
        <w:rPr>
          <w:rFonts w:asciiTheme="majorBidi" w:hAnsiTheme="majorBidi"/>
          <w:sz w:val="28"/>
          <w:szCs w:val="28"/>
        </w:rPr>
        <w:t>1</w:t>
      </w:r>
      <w:r w:rsidR="00CD7D5A">
        <w:rPr>
          <w:rFonts w:asciiTheme="majorBidi" w:hAnsiTheme="majorBidi"/>
          <w:sz w:val="28"/>
          <w:szCs w:val="28"/>
        </w:rPr>
        <w:t>0.8</w:t>
      </w:r>
      <w:r w:rsidR="00820415" w:rsidRPr="00A44F7F">
        <w:rPr>
          <w:rFonts w:asciiTheme="majorBidi" w:hAnsiTheme="majorBidi"/>
          <w:sz w:val="28"/>
          <w:szCs w:val="28"/>
        </w:rPr>
        <w:t xml:space="preserve"> </w:t>
      </w:r>
      <w:r w:rsidRPr="00A44F7F">
        <w:rPr>
          <w:rFonts w:asciiTheme="majorBidi" w:hAnsiTheme="majorBidi"/>
          <w:sz w:val="28"/>
          <w:szCs w:val="28"/>
          <w:cs/>
        </w:rPr>
        <w:t xml:space="preserve">ล้านบาท และ </w:t>
      </w:r>
      <w:r w:rsidR="000F3C3A" w:rsidRPr="00A44F7F">
        <w:rPr>
          <w:rFonts w:asciiTheme="majorBidi" w:hAnsiTheme="majorBidi" w:hint="cs"/>
          <w:sz w:val="28"/>
          <w:szCs w:val="28"/>
        </w:rPr>
        <w:t xml:space="preserve">10.2 </w:t>
      </w:r>
      <w:r w:rsidRPr="00A44F7F">
        <w:rPr>
          <w:rFonts w:asciiTheme="majorBidi" w:hAnsiTheme="majorBidi"/>
          <w:sz w:val="28"/>
          <w:szCs w:val="28"/>
          <w:cs/>
        </w:rPr>
        <w:t>ล้านบาท ตามลำดับ ได้ตัดค่าเสื่อมราคาเต็มจำนวนแล้วแต่บริษัทยังสามารถใช้ประโยชน์จากสินทรัพย์เหล่านั้นได้</w:t>
      </w:r>
      <w:r w:rsidRPr="00A44F7F">
        <w:rPr>
          <w:rFonts w:asciiTheme="majorBidi" w:hAnsiTheme="majorBidi"/>
          <w:sz w:val="28"/>
          <w:szCs w:val="28"/>
          <w:cs/>
        </w:rPr>
        <w:tab/>
      </w:r>
    </w:p>
    <w:p w14:paraId="0BEBBE4A" w14:textId="1D9F9FBB" w:rsidR="0095442D" w:rsidRPr="008B79FB" w:rsidRDefault="0095442D" w:rsidP="007C3098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00"/>
        <w:jc w:val="thaiDistribute"/>
        <w:rPr>
          <w:rFonts w:asciiTheme="majorBidi" w:hAnsiTheme="majorBidi"/>
          <w:sz w:val="28"/>
          <w:szCs w:val="28"/>
        </w:rPr>
      </w:pPr>
      <w:r w:rsidRPr="00A44F7F">
        <w:rPr>
          <w:rFonts w:asciiTheme="majorBidi" w:hAnsiTheme="majorBidi"/>
          <w:sz w:val="28"/>
          <w:szCs w:val="28"/>
          <w:cs/>
        </w:rPr>
        <w:t>มูลค่าสุทธิตามบัญชีของที่ดินและอาคาร</w:t>
      </w:r>
      <w:r w:rsidR="00382B64" w:rsidRPr="00A44F7F">
        <w:rPr>
          <w:rFonts w:asciiTheme="majorBidi" w:hAnsiTheme="majorBidi"/>
          <w:sz w:val="28"/>
          <w:szCs w:val="28"/>
          <w:cs/>
        </w:rPr>
        <w:t>จำนวน</w:t>
      </w:r>
      <w:r w:rsidR="00820415" w:rsidRPr="00A44F7F">
        <w:rPr>
          <w:rFonts w:asciiTheme="majorBidi" w:hAnsiTheme="majorBidi"/>
          <w:sz w:val="28"/>
          <w:szCs w:val="28"/>
        </w:rPr>
        <w:t xml:space="preserve"> 36.8</w:t>
      </w:r>
      <w:r w:rsidR="00382B64" w:rsidRPr="00A44F7F">
        <w:rPr>
          <w:rFonts w:asciiTheme="majorBidi" w:hAnsiTheme="majorBidi"/>
          <w:sz w:val="28"/>
          <w:szCs w:val="28"/>
        </w:rPr>
        <w:t xml:space="preserve"> </w:t>
      </w:r>
      <w:r w:rsidR="00382B64" w:rsidRPr="00A44F7F">
        <w:rPr>
          <w:rFonts w:asciiTheme="majorBidi" w:hAnsiTheme="majorBidi"/>
          <w:sz w:val="28"/>
          <w:szCs w:val="28"/>
          <w:cs/>
        </w:rPr>
        <w:t xml:space="preserve">ล้านบาท </w:t>
      </w:r>
      <w:r w:rsidR="006401CF" w:rsidRPr="00DE54D4">
        <w:rPr>
          <w:rFonts w:asciiTheme="majorBidi" w:hAnsiTheme="majorBidi" w:hint="cs"/>
          <w:sz w:val="28"/>
          <w:szCs w:val="28"/>
          <w:cs/>
        </w:rPr>
        <w:t>และ</w:t>
      </w:r>
      <w:r w:rsidR="00531CF3" w:rsidRPr="00DE54D4">
        <w:rPr>
          <w:rFonts w:asciiTheme="majorBidi" w:hAnsiTheme="majorBidi"/>
          <w:sz w:val="28"/>
          <w:szCs w:val="28"/>
        </w:rPr>
        <w:t xml:space="preserve"> </w:t>
      </w:r>
      <w:r w:rsidR="00536FC3" w:rsidRPr="00DE54D4">
        <w:rPr>
          <w:rFonts w:asciiTheme="majorBidi" w:hAnsiTheme="majorBidi"/>
          <w:sz w:val="28"/>
          <w:szCs w:val="28"/>
        </w:rPr>
        <w:t>35.0</w:t>
      </w:r>
      <w:r w:rsidR="000F3C3A" w:rsidRPr="00DE54D4">
        <w:rPr>
          <w:rFonts w:asciiTheme="majorBidi" w:hAnsiTheme="majorBidi" w:hint="cs"/>
          <w:sz w:val="28"/>
          <w:szCs w:val="28"/>
        </w:rPr>
        <w:t xml:space="preserve"> </w:t>
      </w:r>
      <w:r w:rsidR="008B79FB" w:rsidRPr="00DE54D4">
        <w:rPr>
          <w:rFonts w:asciiTheme="majorBidi" w:hAnsiTheme="majorBidi"/>
          <w:sz w:val="28"/>
          <w:szCs w:val="28"/>
          <w:cs/>
        </w:rPr>
        <w:t>ล้านบาท</w:t>
      </w:r>
      <w:r w:rsidR="008B79FB" w:rsidRPr="00382B64">
        <w:rPr>
          <w:rFonts w:asciiTheme="majorBidi" w:hAnsiTheme="majorBidi"/>
          <w:sz w:val="28"/>
          <w:szCs w:val="28"/>
          <w:cs/>
        </w:rPr>
        <w:t xml:space="preserve"> </w:t>
      </w:r>
      <w:r w:rsidR="00382B64" w:rsidRPr="00382B64">
        <w:rPr>
          <w:rFonts w:asciiTheme="majorBidi" w:hAnsiTheme="majorBidi"/>
          <w:sz w:val="28"/>
          <w:szCs w:val="28"/>
          <w:cs/>
        </w:rPr>
        <w:t>ตามลำดับ</w:t>
      </w:r>
      <w:r w:rsidR="00382B64">
        <w:rPr>
          <w:rFonts w:asciiTheme="majorBidi" w:hAnsiTheme="majorBidi"/>
          <w:sz w:val="28"/>
          <w:szCs w:val="28"/>
        </w:rPr>
        <w:t xml:space="preserve"> </w:t>
      </w:r>
      <w:r w:rsidRPr="001C1B1C">
        <w:rPr>
          <w:rFonts w:asciiTheme="majorBidi" w:hAnsiTheme="majorBidi"/>
          <w:sz w:val="28"/>
          <w:szCs w:val="28"/>
          <w:cs/>
        </w:rPr>
        <w:t>ได้</w:t>
      </w:r>
      <w:r w:rsidRPr="0095442D">
        <w:rPr>
          <w:rFonts w:asciiTheme="majorBidi" w:hAnsiTheme="majorBidi"/>
          <w:sz w:val="28"/>
          <w:szCs w:val="28"/>
          <w:cs/>
        </w:rPr>
        <w:t>ถูกจดจำนอง/จำนำเป็นหลักทรัพย์ค้ำประกันวงเงินสินเชื่อกับธนาคารในประเทศ ตามที่กล่าวไ</w:t>
      </w:r>
      <w:r w:rsidRPr="00D81051">
        <w:rPr>
          <w:rFonts w:asciiTheme="majorBidi" w:hAnsiTheme="majorBidi"/>
          <w:sz w:val="28"/>
          <w:szCs w:val="28"/>
          <w:cs/>
        </w:rPr>
        <w:t xml:space="preserve">ว้ในหมายเหตุ </w:t>
      </w:r>
      <w:r w:rsidR="00D81051" w:rsidRPr="00D81051">
        <w:rPr>
          <w:rFonts w:asciiTheme="majorBidi" w:hAnsiTheme="majorBidi"/>
          <w:sz w:val="28"/>
          <w:szCs w:val="28"/>
        </w:rPr>
        <w:t>29</w:t>
      </w:r>
      <w:r w:rsidR="00D81051" w:rsidRPr="00D81051">
        <w:rPr>
          <w:rFonts w:asciiTheme="majorBidi" w:hAnsiTheme="majorBidi" w:hint="cs"/>
          <w:sz w:val="28"/>
          <w:szCs w:val="28"/>
          <w:cs/>
        </w:rPr>
        <w:t xml:space="preserve"> ข)</w:t>
      </w:r>
    </w:p>
    <w:p w14:paraId="64809C74" w14:textId="065DB1B0" w:rsidR="00FB5340" w:rsidRPr="00026DD9" w:rsidRDefault="000E3D8D" w:rsidP="00F5652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DE54D4">
        <w:rPr>
          <w:rFonts w:ascii="Angsana New" w:hAnsi="Angsana New"/>
          <w:sz w:val="28"/>
          <w:szCs w:val="28"/>
          <w:cs/>
        </w:rPr>
        <w:t>บริษัท</w:t>
      </w:r>
      <w:r w:rsidR="00EC4E0A" w:rsidRPr="00DE54D4">
        <w:rPr>
          <w:rFonts w:ascii="Angsana New" w:hAnsi="Angsana New"/>
          <w:sz w:val="28"/>
          <w:szCs w:val="28"/>
          <w:cs/>
        </w:rPr>
        <w:t>ได้จัดให้มีการประเมินราคาที่ดิน</w:t>
      </w:r>
      <w:r w:rsidR="00EC4E0A" w:rsidRPr="00DE54D4">
        <w:rPr>
          <w:rFonts w:ascii="Angsana New" w:hAnsi="Angsana New" w:hint="cs"/>
          <w:sz w:val="28"/>
          <w:szCs w:val="28"/>
          <w:cs/>
        </w:rPr>
        <w:t>และ</w:t>
      </w:r>
      <w:r w:rsidRPr="00DE54D4">
        <w:rPr>
          <w:rFonts w:ascii="Angsana New" w:hAnsi="Angsana New"/>
          <w:sz w:val="28"/>
          <w:szCs w:val="28"/>
          <w:cs/>
        </w:rPr>
        <w:t xml:space="preserve">อาคารตามรายงานของผู้ประเมินราคาอิสระในปี </w:t>
      </w:r>
      <w:r w:rsidR="002D5C09" w:rsidRPr="00DE54D4">
        <w:rPr>
          <w:rFonts w:asciiTheme="majorBidi" w:hAnsiTheme="majorBidi"/>
          <w:sz w:val="28"/>
          <w:szCs w:val="28"/>
        </w:rPr>
        <w:t>256</w:t>
      </w:r>
      <w:r w:rsidR="00382B64" w:rsidRPr="00DE54D4">
        <w:rPr>
          <w:rFonts w:asciiTheme="majorBidi" w:hAnsiTheme="majorBidi"/>
          <w:sz w:val="28"/>
          <w:szCs w:val="28"/>
        </w:rPr>
        <w:t>5</w:t>
      </w:r>
      <w:r w:rsidRPr="00DE54D4">
        <w:rPr>
          <w:rFonts w:ascii="Angsana New" w:hAnsi="Angsana New"/>
          <w:sz w:val="28"/>
          <w:szCs w:val="28"/>
        </w:rPr>
        <w:t xml:space="preserve"> </w:t>
      </w:r>
      <w:r w:rsidR="00535FC2" w:rsidRPr="00DE54D4">
        <w:rPr>
          <w:rFonts w:ascii="Angsana New" w:hAnsi="Angsana New"/>
          <w:sz w:val="28"/>
          <w:szCs w:val="28"/>
          <w:cs/>
        </w:rPr>
        <w:t>ซึ</w:t>
      </w:r>
      <w:r w:rsidR="00535FC2" w:rsidRPr="00DE54D4">
        <w:rPr>
          <w:rFonts w:ascii="Angsana New" w:hAnsi="Angsana New" w:hint="cs"/>
          <w:sz w:val="28"/>
          <w:szCs w:val="28"/>
          <w:cs/>
        </w:rPr>
        <w:t>่</w:t>
      </w:r>
      <w:r w:rsidRPr="00DE54D4">
        <w:rPr>
          <w:rFonts w:ascii="Angsana New" w:hAnsi="Angsana New"/>
          <w:sz w:val="28"/>
          <w:szCs w:val="28"/>
          <w:cs/>
        </w:rPr>
        <w:t>งใช้วิธีพิจารณา</w:t>
      </w:r>
      <w:r w:rsidR="00EC4E0A" w:rsidRPr="00DE54D4">
        <w:rPr>
          <w:rFonts w:ascii="Angsana New" w:hAnsi="Angsana New" w:hint="cs"/>
          <w:sz w:val="28"/>
          <w:szCs w:val="28"/>
          <w:cs/>
        </w:rPr>
        <w:t>มูลค่าตลาดของทรัพย์สินเปรียบเทียบกับราคาตามบัญชีของสินทรัพย์</w:t>
      </w:r>
      <w:r w:rsidR="008B7752" w:rsidRPr="00DE54D4">
        <w:rPr>
          <w:rFonts w:ascii="Angsana New" w:hAnsi="Angsana New" w:hint="cs"/>
          <w:sz w:val="28"/>
          <w:szCs w:val="28"/>
          <w:cs/>
        </w:rPr>
        <w:t>ตามรายงานลง</w:t>
      </w:r>
      <w:r w:rsidR="00EC4E0A" w:rsidRPr="00DE54D4">
        <w:rPr>
          <w:rFonts w:ascii="Angsana New" w:hAnsi="Angsana New" w:hint="cs"/>
          <w:sz w:val="28"/>
          <w:szCs w:val="28"/>
          <w:cs/>
        </w:rPr>
        <w:t>วันที่</w:t>
      </w:r>
      <w:r w:rsidR="00EC4E0A" w:rsidRPr="00DE54D4">
        <w:rPr>
          <w:rFonts w:ascii="Angsana New" w:hAnsi="Angsana New"/>
          <w:sz w:val="28"/>
          <w:szCs w:val="28"/>
        </w:rPr>
        <w:t xml:space="preserve"> </w:t>
      </w:r>
      <w:r w:rsidR="00EC4E0A" w:rsidRPr="00DE54D4">
        <w:rPr>
          <w:rFonts w:asciiTheme="majorBidi" w:hAnsiTheme="majorBidi"/>
          <w:sz w:val="28"/>
          <w:szCs w:val="28"/>
        </w:rPr>
        <w:t>3</w:t>
      </w:r>
      <w:r w:rsidR="00382B64" w:rsidRPr="00DE54D4">
        <w:rPr>
          <w:rFonts w:asciiTheme="majorBidi" w:hAnsiTheme="majorBidi"/>
          <w:sz w:val="28"/>
          <w:szCs w:val="28"/>
        </w:rPr>
        <w:t>1</w:t>
      </w:r>
      <w:r w:rsidR="00EC4E0A" w:rsidRPr="00DE54D4">
        <w:rPr>
          <w:rFonts w:ascii="Angsana New" w:hAnsi="Angsana New"/>
          <w:sz w:val="28"/>
          <w:szCs w:val="28"/>
        </w:rPr>
        <w:t xml:space="preserve"> </w:t>
      </w:r>
      <w:r w:rsidR="00382B64" w:rsidRPr="00DE54D4">
        <w:rPr>
          <w:rFonts w:ascii="Angsana New" w:hAnsi="Angsana New" w:hint="cs"/>
          <w:sz w:val="28"/>
          <w:szCs w:val="28"/>
          <w:cs/>
        </w:rPr>
        <w:t>พฤษภาคม</w:t>
      </w:r>
      <w:r w:rsidR="00EC4E0A" w:rsidRPr="00DE54D4">
        <w:rPr>
          <w:rFonts w:ascii="Angsana New" w:hAnsi="Angsana New" w:hint="cs"/>
          <w:sz w:val="28"/>
          <w:szCs w:val="28"/>
          <w:cs/>
        </w:rPr>
        <w:t xml:space="preserve"> </w:t>
      </w:r>
      <w:r w:rsidR="00EC4E0A" w:rsidRPr="00DE54D4">
        <w:rPr>
          <w:rFonts w:asciiTheme="majorBidi" w:hAnsiTheme="majorBidi"/>
          <w:sz w:val="28"/>
          <w:szCs w:val="28"/>
        </w:rPr>
        <w:t>256</w:t>
      </w:r>
      <w:r w:rsidR="00382B64" w:rsidRPr="00DE54D4">
        <w:rPr>
          <w:rFonts w:asciiTheme="majorBidi" w:hAnsiTheme="majorBidi"/>
          <w:sz w:val="28"/>
          <w:szCs w:val="28"/>
        </w:rPr>
        <w:t>5</w:t>
      </w:r>
    </w:p>
    <w:p w14:paraId="463739C6" w14:textId="75B085CD" w:rsidR="008455F9" w:rsidRDefault="00E04485" w:rsidP="00A745E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 w:rsidRPr="00382B64">
        <w:rPr>
          <w:rFonts w:ascii="Angsana New" w:hAnsi="Angsana New"/>
          <w:spacing w:val="4"/>
          <w:sz w:val="28"/>
          <w:szCs w:val="28"/>
          <w:cs/>
        </w:rPr>
        <w:t>ค่าเสื่อมราคาของส่วนเกินทุนจากการตีราคาสินทรัพย์</w:t>
      </w:r>
      <w:r w:rsidR="00A80558">
        <w:rPr>
          <w:rFonts w:ascii="Angsana New" w:hAnsi="Angsana New"/>
          <w:spacing w:val="4"/>
          <w:sz w:val="28"/>
          <w:szCs w:val="28"/>
          <w:cs/>
        </w:rPr>
        <w:t xml:space="preserve">สำหรับงวดเก้าเดือนสิ้นสุดวันที่ </w:t>
      </w:r>
      <w:r w:rsidR="00DE54D4">
        <w:rPr>
          <w:rFonts w:ascii="Angsana New" w:hAnsi="Angsana New"/>
          <w:sz w:val="28"/>
          <w:szCs w:val="28"/>
        </w:rPr>
        <w:t>30</w:t>
      </w:r>
      <w:r w:rsidR="00A80558">
        <w:rPr>
          <w:rFonts w:ascii="Angsana New" w:hAnsi="Angsana New"/>
          <w:spacing w:val="4"/>
          <w:sz w:val="28"/>
          <w:szCs w:val="28"/>
          <w:cs/>
        </w:rPr>
        <w:t xml:space="preserve"> กันยายน</w:t>
      </w:r>
      <w:r w:rsidR="002C2081" w:rsidRPr="00382B64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2C2081" w:rsidRPr="00382B64">
        <w:rPr>
          <w:rFonts w:ascii="Angsana New" w:hAnsi="Angsana New"/>
          <w:spacing w:val="4"/>
          <w:sz w:val="28"/>
          <w:szCs w:val="28"/>
        </w:rPr>
        <w:t>2565</w:t>
      </w:r>
      <w:r w:rsidR="002C2081" w:rsidRPr="00382B64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="0037290C" w:rsidRPr="00382B64">
        <w:rPr>
          <w:rFonts w:ascii="Angsana New" w:hAnsi="Angsana New"/>
          <w:spacing w:val="4"/>
          <w:sz w:val="28"/>
          <w:szCs w:val="28"/>
          <w:cs/>
        </w:rPr>
        <w:t xml:space="preserve">และ </w:t>
      </w:r>
      <w:r w:rsidR="0037290C" w:rsidRPr="00382B64">
        <w:rPr>
          <w:rFonts w:asciiTheme="majorBidi" w:hAnsiTheme="majorBidi"/>
          <w:spacing w:val="4"/>
          <w:sz w:val="28"/>
          <w:szCs w:val="28"/>
        </w:rPr>
        <w:t>256</w:t>
      </w:r>
      <w:r w:rsidR="00E511EC" w:rsidRPr="00382B64">
        <w:rPr>
          <w:rFonts w:asciiTheme="majorBidi" w:hAnsiTheme="majorBidi"/>
          <w:spacing w:val="4"/>
          <w:sz w:val="28"/>
          <w:szCs w:val="28"/>
        </w:rPr>
        <w:t>4</w:t>
      </w:r>
      <w:r w:rsidR="006913A7" w:rsidRPr="00382B64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="006913A7" w:rsidRPr="00A44F7F">
        <w:rPr>
          <w:rFonts w:asciiTheme="majorBidi" w:hAnsiTheme="majorBidi"/>
          <w:sz w:val="28"/>
          <w:szCs w:val="28"/>
          <w:cs/>
        </w:rPr>
        <w:t>จำนวน</w:t>
      </w:r>
      <w:r w:rsidR="006913A7" w:rsidRPr="00A44F7F">
        <w:rPr>
          <w:rFonts w:asciiTheme="majorBidi" w:hAnsiTheme="majorBidi" w:hint="cs"/>
          <w:sz w:val="28"/>
          <w:szCs w:val="28"/>
          <w:cs/>
        </w:rPr>
        <w:t xml:space="preserve"> </w:t>
      </w:r>
      <w:r w:rsidR="00BA758B" w:rsidRPr="00A44F7F">
        <w:rPr>
          <w:rFonts w:ascii="Angsana New" w:hAnsi="Angsana New"/>
          <w:spacing w:val="4"/>
          <w:sz w:val="28"/>
          <w:szCs w:val="28"/>
        </w:rPr>
        <w:t>0.</w:t>
      </w:r>
      <w:r w:rsidR="00172DD4">
        <w:rPr>
          <w:rFonts w:ascii="Angsana New" w:hAnsi="Angsana New"/>
          <w:spacing w:val="4"/>
          <w:sz w:val="28"/>
          <w:szCs w:val="28"/>
        </w:rPr>
        <w:t xml:space="preserve">3 </w:t>
      </w:r>
      <w:r w:rsidR="00C426F6">
        <w:rPr>
          <w:rFonts w:ascii="Angsana New" w:hAnsi="Angsana New" w:hint="cs"/>
          <w:spacing w:val="4"/>
          <w:sz w:val="28"/>
          <w:szCs w:val="28"/>
          <w:cs/>
        </w:rPr>
        <w:t>ล้านบาท</w:t>
      </w:r>
      <w:r w:rsidR="003A5021">
        <w:rPr>
          <w:rFonts w:ascii="Angsana New" w:hAnsi="Angsana New" w:hint="cs"/>
          <w:spacing w:val="4"/>
          <w:sz w:val="28"/>
          <w:szCs w:val="28"/>
          <w:cs/>
        </w:rPr>
        <w:t xml:space="preserve">เท่ากันทั้งสองงวด </w:t>
      </w:r>
      <w:r w:rsidR="006403CB" w:rsidRPr="00A44F7F">
        <w:rPr>
          <w:rFonts w:ascii="Angsana New" w:hAnsi="Angsana New" w:hint="cs"/>
          <w:spacing w:val="-2"/>
          <w:sz w:val="28"/>
          <w:szCs w:val="28"/>
          <w:cs/>
        </w:rPr>
        <w:t>ได้</w:t>
      </w:r>
      <w:r w:rsidR="006403CB" w:rsidRPr="00382B64">
        <w:rPr>
          <w:rFonts w:ascii="Angsana New" w:hAnsi="Angsana New" w:hint="cs"/>
          <w:spacing w:val="-2"/>
          <w:sz w:val="28"/>
          <w:szCs w:val="28"/>
          <w:cs/>
        </w:rPr>
        <w:t>โอนไปยังขาดทุนสะสม</w:t>
      </w:r>
    </w:p>
    <w:p w14:paraId="050E6C2F" w14:textId="398312C5" w:rsidR="00FA0DEC" w:rsidRPr="00E511EC" w:rsidRDefault="00FA0DEC" w:rsidP="002459A5">
      <w:pPr>
        <w:pStyle w:val="FSNoteNumbered"/>
        <w:numPr>
          <w:ilvl w:val="0"/>
          <w:numId w:val="17"/>
        </w:numPr>
        <w:tabs>
          <w:tab w:val="left" w:pos="540"/>
        </w:tabs>
        <w:spacing w:after="120"/>
        <w:ind w:left="540" w:hanging="540"/>
        <w:rPr>
          <w:b/>
          <w:bCs/>
          <w:u w:val="none"/>
          <w:cs/>
        </w:rPr>
      </w:pPr>
      <w:r w:rsidRPr="00E511EC">
        <w:rPr>
          <w:b/>
          <w:bCs/>
          <w:u w:val="none"/>
          <w:cs/>
        </w:rPr>
        <w:t>สินทรัพย์สิทธิการใช้</w:t>
      </w:r>
    </w:p>
    <w:tbl>
      <w:tblPr>
        <w:tblW w:w="9000" w:type="dxa"/>
        <w:tblInd w:w="450" w:type="dxa"/>
        <w:tblBorders>
          <w:bottom w:val="sing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70"/>
        <w:gridCol w:w="1710"/>
        <w:gridCol w:w="180"/>
        <w:gridCol w:w="1530"/>
        <w:gridCol w:w="180"/>
        <w:gridCol w:w="1530"/>
      </w:tblGrid>
      <w:tr w:rsidR="00D60106" w14:paraId="234F085F" w14:textId="77777777" w:rsidTr="007E1606">
        <w:trPr>
          <w:cantSplit/>
        </w:trPr>
        <w:tc>
          <w:tcPr>
            <w:tcW w:w="3870" w:type="dxa"/>
            <w:vAlign w:val="bottom"/>
          </w:tcPr>
          <w:p w14:paraId="7D97D7D0" w14:textId="77777777" w:rsidR="00D60106" w:rsidRPr="0052118C" w:rsidRDefault="00D60106" w:rsidP="009645B6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5"/>
            <w:tcBorders>
              <w:top w:val="nil"/>
              <w:bottom w:val="single" w:sz="4" w:space="0" w:color="auto"/>
            </w:tcBorders>
            <w:vAlign w:val="bottom"/>
          </w:tcPr>
          <w:p w14:paraId="13B1B3E5" w14:textId="7AEF16E0" w:rsidR="00D60106" w:rsidRPr="009B3260" w:rsidRDefault="00D60106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center"/>
              <w:rPr>
                <w:rFonts w:asciiTheme="majorBidi" w:eastAsia="Cordia New" w:hAnsi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355F4D" w14:paraId="1D64E9D4" w14:textId="77777777" w:rsidTr="007E1606">
        <w:trPr>
          <w:cantSplit/>
        </w:trPr>
        <w:tc>
          <w:tcPr>
            <w:tcW w:w="3870" w:type="dxa"/>
            <w:vAlign w:val="bottom"/>
          </w:tcPr>
          <w:p w14:paraId="3C1E5426" w14:textId="77777777" w:rsidR="00355F4D" w:rsidRPr="0052118C" w:rsidRDefault="00355F4D" w:rsidP="009645B6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8F1795" w14:textId="77777777" w:rsidR="00355F4D" w:rsidRDefault="00355F4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center"/>
              <w:rPr>
                <w:rFonts w:asciiTheme="majorBidi" w:eastAsia="Cordia New" w:hAnsiTheme="majorBidi"/>
                <w:sz w:val="28"/>
                <w:szCs w:val="28"/>
              </w:rPr>
            </w:pPr>
            <w:r w:rsidRPr="009B3260">
              <w:rPr>
                <w:rFonts w:asciiTheme="majorBidi" w:eastAsia="Cordia New" w:hAnsiTheme="majorBidi"/>
                <w:sz w:val="28"/>
                <w:szCs w:val="28"/>
                <w:cs/>
              </w:rPr>
              <w:t>อาคารและ</w:t>
            </w:r>
          </w:p>
          <w:p w14:paraId="7688B0E7" w14:textId="77777777" w:rsidR="00355F4D" w:rsidRDefault="00355F4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B3260">
              <w:rPr>
                <w:rFonts w:asciiTheme="majorBidi" w:eastAsia="Cordia New" w:hAnsiTheme="majorBidi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  <w:vAlign w:val="bottom"/>
          </w:tcPr>
          <w:p w14:paraId="74F77ED5" w14:textId="77777777" w:rsidR="00355F4D" w:rsidRDefault="00355F4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C9A764" w14:textId="77777777" w:rsidR="00355F4D" w:rsidRDefault="00355F4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B3260">
              <w:rPr>
                <w:rFonts w:asciiTheme="majorBidi" w:eastAsia="Cordia New" w:hAnsi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  <w:vAlign w:val="bottom"/>
          </w:tcPr>
          <w:p w14:paraId="34278477" w14:textId="77777777" w:rsidR="00355F4D" w:rsidRDefault="00355F4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119A9A" w14:textId="77777777" w:rsidR="00355F4D" w:rsidRDefault="00355F4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B3260">
              <w:rPr>
                <w:rFonts w:asciiTheme="majorBidi" w:eastAsia="Cordia New" w:hAnsiTheme="majorBidi"/>
                <w:sz w:val="28"/>
                <w:szCs w:val="28"/>
                <w:cs/>
              </w:rPr>
              <w:t>รวม</w:t>
            </w:r>
          </w:p>
        </w:tc>
      </w:tr>
      <w:tr w:rsidR="009E7300" w:rsidRPr="00F15D05" w14:paraId="251E1BD9" w14:textId="77777777" w:rsidTr="007E1606">
        <w:trPr>
          <w:cantSplit/>
        </w:trPr>
        <w:tc>
          <w:tcPr>
            <w:tcW w:w="3870" w:type="dxa"/>
            <w:vAlign w:val="bottom"/>
          </w:tcPr>
          <w:p w14:paraId="436B2270" w14:textId="37674AD5" w:rsidR="009E7300" w:rsidRPr="0052118C" w:rsidRDefault="009E7300" w:rsidP="009E7300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2118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มูลค่าตามบัญชีสุทธิ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211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2118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211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52118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</w:t>
            </w:r>
            <w:r w:rsidRPr="0052118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14F3EA" w14:textId="26B16769" w:rsidR="009E7300" w:rsidRPr="009E7300" w:rsidRDefault="009E7300" w:rsidP="009E7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9E7300">
              <w:rPr>
                <w:rFonts w:asciiTheme="majorBidi" w:eastAsia="Cordia New" w:hAnsiTheme="majorBidi" w:cstheme="majorBidi" w:hint="cs"/>
                <w:sz w:val="28"/>
                <w:szCs w:val="28"/>
              </w:rPr>
              <w:t>34,266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EDE0796" w14:textId="77777777" w:rsidR="009E7300" w:rsidRPr="009E7300" w:rsidRDefault="009E7300" w:rsidP="009E7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6D5EC71" w14:textId="6280FDD3" w:rsidR="009E7300" w:rsidRPr="009E7300" w:rsidRDefault="009E7300" w:rsidP="009E7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E7300">
              <w:rPr>
                <w:rFonts w:asciiTheme="majorBidi" w:eastAsia="Cordia New" w:hAnsiTheme="majorBidi" w:cstheme="majorBidi" w:hint="cs"/>
                <w:sz w:val="28"/>
                <w:szCs w:val="28"/>
              </w:rPr>
              <w:t>1,548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7DCA88E" w14:textId="77777777" w:rsidR="009E7300" w:rsidRPr="009E7300" w:rsidRDefault="009E7300" w:rsidP="009E7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73B32F1" w14:textId="6D48C0DA" w:rsidR="009E7300" w:rsidRPr="009E7300" w:rsidRDefault="009E7300" w:rsidP="009E7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E7300">
              <w:rPr>
                <w:rFonts w:asciiTheme="majorBidi" w:eastAsia="Cordia New" w:hAnsiTheme="majorBidi" w:cstheme="majorBidi" w:hint="cs"/>
                <w:sz w:val="28"/>
                <w:szCs w:val="28"/>
              </w:rPr>
              <w:t>35,814</w:t>
            </w:r>
          </w:p>
        </w:tc>
      </w:tr>
      <w:tr w:rsidR="00411588" w14:paraId="70F21E93" w14:textId="77777777" w:rsidTr="007E1606">
        <w:trPr>
          <w:cantSplit/>
        </w:trPr>
        <w:tc>
          <w:tcPr>
            <w:tcW w:w="3870" w:type="dxa"/>
          </w:tcPr>
          <w:p w14:paraId="46F7CD2C" w14:textId="2921CB16" w:rsidR="00411588" w:rsidRDefault="00411588" w:rsidP="00411588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20DC">
              <w:rPr>
                <w:rFonts w:asciiTheme="majorBidi" w:hAnsiTheme="majorBidi"/>
                <w:sz w:val="28"/>
                <w:szCs w:val="28"/>
                <w:cs/>
              </w:rPr>
              <w:t>การวัดมูลค่าหนี้สินตามสัญญาเช่าใหม่</w:t>
            </w:r>
          </w:p>
        </w:tc>
        <w:tc>
          <w:tcPr>
            <w:tcW w:w="1710" w:type="dxa"/>
            <w:vAlign w:val="bottom"/>
          </w:tcPr>
          <w:p w14:paraId="2B86FCE2" w14:textId="577909ED" w:rsidR="00411588" w:rsidRPr="0052118C" w:rsidRDefault="006678D3" w:rsidP="00411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678D3">
              <w:rPr>
                <w:rFonts w:asciiTheme="majorBidi" w:eastAsia="Cordia New" w:hAnsiTheme="majorBidi" w:cstheme="majorBidi"/>
                <w:sz w:val="28"/>
                <w:szCs w:val="28"/>
              </w:rPr>
              <w:t>276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74A03327" w14:textId="77777777" w:rsidR="00411588" w:rsidRDefault="00411588" w:rsidP="00411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0D76331" w14:textId="229157DA" w:rsidR="00411588" w:rsidRDefault="009B054E" w:rsidP="00411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</w:tcPr>
          <w:p w14:paraId="22052ABD" w14:textId="77777777" w:rsidR="00411588" w:rsidRDefault="00411588" w:rsidP="00411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3B4569A1" w14:textId="181D50CC" w:rsidR="00411588" w:rsidRDefault="00BC0198" w:rsidP="00411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BC0198">
              <w:rPr>
                <w:rFonts w:asciiTheme="majorBidi" w:eastAsia="Cordia New" w:hAnsiTheme="majorBidi" w:cstheme="majorBidi"/>
                <w:sz w:val="28"/>
                <w:szCs w:val="28"/>
              </w:rPr>
              <w:t>276</w:t>
            </w:r>
          </w:p>
        </w:tc>
      </w:tr>
      <w:tr w:rsidR="00411588" w14:paraId="1EFD8A40" w14:textId="77777777" w:rsidTr="007E1606">
        <w:trPr>
          <w:cantSplit/>
        </w:trPr>
        <w:tc>
          <w:tcPr>
            <w:tcW w:w="3870" w:type="dxa"/>
          </w:tcPr>
          <w:p w14:paraId="6142B7D4" w14:textId="12E38313" w:rsidR="00411588" w:rsidRPr="002E20DC" w:rsidRDefault="007D3B8D" w:rsidP="00411588">
            <w:pPr>
              <w:tabs>
                <w:tab w:val="clear" w:pos="2807"/>
                <w:tab w:val="left" w:pos="2898"/>
              </w:tabs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710" w:type="dxa"/>
            <w:vAlign w:val="bottom"/>
          </w:tcPr>
          <w:p w14:paraId="579318A8" w14:textId="568110E6" w:rsidR="00411588" w:rsidRPr="00411588" w:rsidRDefault="006678D3" w:rsidP="00411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/>
                <w:sz w:val="28"/>
                <w:szCs w:val="28"/>
                <w:cs/>
              </w:rPr>
            </w:pPr>
            <w:r w:rsidRPr="006678D3">
              <w:rPr>
                <w:rFonts w:asciiTheme="majorBidi" w:eastAsia="Cordia New" w:hAnsiTheme="majorBidi"/>
                <w:sz w:val="28"/>
                <w:szCs w:val="28"/>
              </w:rPr>
              <w:t>(</w:t>
            </w:r>
            <w:r w:rsidR="00BC0198">
              <w:rPr>
                <w:rFonts w:asciiTheme="majorBidi" w:eastAsia="Cordia New" w:hAnsiTheme="majorBidi"/>
                <w:sz w:val="28"/>
                <w:szCs w:val="28"/>
              </w:rPr>
              <w:t>241</w:t>
            </w:r>
            <w:r w:rsidRPr="006678D3">
              <w:rPr>
                <w:rFonts w:asciiTheme="majorBidi" w:eastAsia="Cordia New" w:hAnsi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4125BA4D" w14:textId="77777777" w:rsidR="00411588" w:rsidRDefault="00411588" w:rsidP="00411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F68EA92" w14:textId="3CE41060" w:rsidR="00411588" w:rsidRDefault="009B054E" w:rsidP="00411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</w:tcPr>
          <w:p w14:paraId="56FBD1A2" w14:textId="77777777" w:rsidR="00411588" w:rsidRDefault="00411588" w:rsidP="00411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15A61197" w14:textId="24E5F75D" w:rsidR="00411588" w:rsidRDefault="00BC0198" w:rsidP="00411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BC0198">
              <w:rPr>
                <w:rFonts w:asciiTheme="majorBidi" w:eastAsia="Cordia New" w:hAnsiTheme="majorBidi" w:cstheme="majorBidi"/>
                <w:sz w:val="28"/>
                <w:szCs w:val="28"/>
              </w:rPr>
              <w:t>(241)</w:t>
            </w:r>
          </w:p>
        </w:tc>
      </w:tr>
      <w:tr w:rsidR="00411588" w14:paraId="1EB31B65" w14:textId="77777777" w:rsidTr="007E1606">
        <w:trPr>
          <w:cantSplit/>
        </w:trPr>
        <w:tc>
          <w:tcPr>
            <w:tcW w:w="3870" w:type="dxa"/>
          </w:tcPr>
          <w:p w14:paraId="68AA2AD4" w14:textId="77777777" w:rsidR="00411588" w:rsidRPr="0052118C" w:rsidRDefault="00411588" w:rsidP="00411588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2118C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39FF93" w14:textId="0F2A57F4" w:rsidR="00411588" w:rsidRPr="0052118C" w:rsidRDefault="00BC0198" w:rsidP="00411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BC0198">
              <w:rPr>
                <w:rFonts w:asciiTheme="majorBidi" w:eastAsia="Cordia New" w:hAnsiTheme="majorBidi" w:cstheme="majorBidi"/>
                <w:sz w:val="28"/>
                <w:szCs w:val="28"/>
              </w:rPr>
              <w:t>(6,54</w:t>
            </w:r>
            <w:r w:rsidR="00F73949">
              <w:rPr>
                <w:rFonts w:asciiTheme="majorBidi" w:eastAsia="Cordia New" w:hAnsiTheme="majorBidi" w:cstheme="majorBidi"/>
                <w:sz w:val="28"/>
                <w:szCs w:val="28"/>
              </w:rPr>
              <w:t>2</w:t>
            </w:r>
            <w:r w:rsidRPr="00BC0198">
              <w:rPr>
                <w:rFonts w:asciiTheme="majorBidi" w:eastAsia="Cordia New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E8E35" w14:textId="0DDA8D91" w:rsidR="00411588" w:rsidRDefault="00411588" w:rsidP="00411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725EFF" w14:textId="248A6ACA" w:rsidR="00411588" w:rsidRDefault="00BC0198" w:rsidP="00BC0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ab/>
              <w:t>(546)</w:t>
            </w: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ab/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B32B03" w14:textId="253B0814" w:rsidR="00411588" w:rsidRDefault="00411588" w:rsidP="00411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85EBC8" w14:textId="670A1E83" w:rsidR="00411588" w:rsidRDefault="00BC0198" w:rsidP="00411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BC0198">
              <w:rPr>
                <w:rFonts w:asciiTheme="majorBidi" w:eastAsia="Cordia New" w:hAnsiTheme="majorBidi" w:cstheme="majorBidi"/>
                <w:sz w:val="28"/>
                <w:szCs w:val="28"/>
              </w:rPr>
              <w:t>(7,08</w:t>
            </w:r>
            <w:r w:rsidR="00F40734">
              <w:rPr>
                <w:rFonts w:asciiTheme="majorBidi" w:eastAsia="Cordia New" w:hAnsiTheme="majorBidi" w:cstheme="majorBidi"/>
                <w:sz w:val="28"/>
                <w:szCs w:val="28"/>
              </w:rPr>
              <w:t>8</w:t>
            </w:r>
            <w:r w:rsidRPr="00BC0198">
              <w:rPr>
                <w:rFonts w:asciiTheme="majorBidi" w:eastAsia="Cordia New" w:hAnsiTheme="majorBidi" w:cstheme="majorBidi"/>
                <w:sz w:val="28"/>
                <w:szCs w:val="28"/>
              </w:rPr>
              <w:t>)</w:t>
            </w:r>
          </w:p>
        </w:tc>
      </w:tr>
      <w:tr w:rsidR="00411588" w14:paraId="425C0961" w14:textId="77777777" w:rsidTr="007E1606">
        <w:trPr>
          <w:cantSplit/>
          <w:trHeight w:val="345"/>
        </w:trPr>
        <w:tc>
          <w:tcPr>
            <w:tcW w:w="3870" w:type="dxa"/>
            <w:tcBorders>
              <w:top w:val="nil"/>
              <w:bottom w:val="nil"/>
            </w:tcBorders>
          </w:tcPr>
          <w:p w14:paraId="582EACF5" w14:textId="650FB798" w:rsidR="00411588" w:rsidRPr="0052118C" w:rsidRDefault="00411588" w:rsidP="00411588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511E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  <w:r w:rsidRPr="00E511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E511E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A805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="00A805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="00A805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2565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1AE26D9" w14:textId="50A0D869" w:rsidR="00411588" w:rsidRPr="00492F02" w:rsidRDefault="00BC0198" w:rsidP="00411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BC0198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27,75</w:t>
            </w:r>
            <w:r w:rsidR="00F40734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14FF43" w14:textId="5C176DE0" w:rsidR="00411588" w:rsidRDefault="00411588" w:rsidP="00411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D91A286" w14:textId="412E1BB8" w:rsidR="00411588" w:rsidRDefault="00BC0198" w:rsidP="00411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BC0198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1,002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14F22E" w14:textId="58D883FC" w:rsidR="00411588" w:rsidRDefault="00411588" w:rsidP="00411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99BA028" w14:textId="60B0663F" w:rsidR="00411588" w:rsidRDefault="00BC0198" w:rsidP="00411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BC0198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28,76</w:t>
            </w:r>
            <w:r w:rsidR="00F73949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</w:t>
            </w:r>
          </w:p>
        </w:tc>
      </w:tr>
    </w:tbl>
    <w:p w14:paraId="7823AB6F" w14:textId="0A270F90" w:rsidR="00735B7D" w:rsidRDefault="00A80558" w:rsidP="00934DC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pacing w:val="2"/>
          <w:sz w:val="28"/>
          <w:szCs w:val="28"/>
          <w:cs/>
        </w:rPr>
        <w:lastRenderedPageBreak/>
        <w:t xml:space="preserve">สำหรับงวดเก้าเดือนสิ้นสุดวันที่ </w:t>
      </w:r>
      <w:r w:rsidR="00826338">
        <w:rPr>
          <w:rFonts w:ascii="Angsana New" w:hAnsi="Angsana New"/>
          <w:sz w:val="28"/>
          <w:szCs w:val="28"/>
        </w:rPr>
        <w:t>30</w:t>
      </w:r>
      <w:r>
        <w:rPr>
          <w:rFonts w:ascii="Angsana New" w:hAnsi="Angsana New"/>
          <w:spacing w:val="2"/>
          <w:sz w:val="28"/>
          <w:szCs w:val="28"/>
          <w:cs/>
        </w:rPr>
        <w:t xml:space="preserve"> กันยายน</w:t>
      </w:r>
      <w:r w:rsidR="002C2081" w:rsidRPr="008A1A69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2C2081" w:rsidRPr="008A1A69">
        <w:rPr>
          <w:rFonts w:ascii="Angsana New" w:hAnsi="Angsana New"/>
          <w:spacing w:val="2"/>
          <w:sz w:val="28"/>
          <w:szCs w:val="28"/>
        </w:rPr>
        <w:t>2565</w:t>
      </w:r>
      <w:r w:rsidR="00C60315" w:rsidRPr="008A1A69">
        <w:rPr>
          <w:rFonts w:ascii="Angsana New" w:hAnsi="Angsana New"/>
          <w:spacing w:val="2"/>
          <w:sz w:val="28"/>
          <w:szCs w:val="28"/>
        </w:rPr>
        <w:t xml:space="preserve"> </w:t>
      </w:r>
      <w:r w:rsidR="00735B7D" w:rsidRPr="008A1A69">
        <w:rPr>
          <w:rFonts w:ascii="Angsana New" w:hAnsi="Angsana New"/>
          <w:spacing w:val="2"/>
          <w:sz w:val="28"/>
          <w:szCs w:val="28"/>
          <w:cs/>
        </w:rPr>
        <w:t>ค่าเช่าที่เกิดจากสัญญาเช่าที่ไม่ได้ถูกรับรู้เป็นสินทรัพย์ประกอบด้วย</w:t>
      </w:r>
      <w:r w:rsidR="00735B7D" w:rsidRPr="008A1A69">
        <w:rPr>
          <w:rFonts w:ascii="Angsana New" w:hAnsi="Angsana New"/>
          <w:sz w:val="28"/>
          <w:szCs w:val="28"/>
          <w:cs/>
        </w:rPr>
        <w:t>ค่าเช่าจากสัญญาเช่าซึ่งสินทรัพย์มีมูลค่</w:t>
      </w:r>
      <w:r w:rsidR="00735B7D" w:rsidRPr="00A44F7F">
        <w:rPr>
          <w:rFonts w:ascii="Angsana New" w:hAnsi="Angsana New"/>
          <w:sz w:val="28"/>
          <w:szCs w:val="28"/>
          <w:cs/>
        </w:rPr>
        <w:t>าต่ำจำนวน</w:t>
      </w:r>
      <w:r w:rsidR="0075033D" w:rsidRPr="00A44F7F">
        <w:rPr>
          <w:rFonts w:ascii="Angsana New" w:hAnsi="Angsana New"/>
          <w:sz w:val="28"/>
          <w:szCs w:val="28"/>
        </w:rPr>
        <w:t xml:space="preserve"> </w:t>
      </w:r>
      <w:r w:rsidR="00A44F7F" w:rsidRPr="00A44F7F">
        <w:rPr>
          <w:rFonts w:ascii="Angsana New" w:hAnsi="Angsana New"/>
          <w:sz w:val="28"/>
          <w:szCs w:val="28"/>
        </w:rPr>
        <w:t xml:space="preserve">0.6 </w:t>
      </w:r>
      <w:r w:rsidR="00735B7D" w:rsidRPr="00A44F7F">
        <w:rPr>
          <w:rFonts w:ascii="Angsana New" w:hAnsi="Angsana New"/>
          <w:sz w:val="28"/>
          <w:szCs w:val="28"/>
          <w:cs/>
        </w:rPr>
        <w:t>ล้านบาท</w:t>
      </w:r>
    </w:p>
    <w:p w14:paraId="7C3F25B0" w14:textId="554EDBDE" w:rsidR="002D6993" w:rsidRDefault="00A80558" w:rsidP="00893F0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>
        <w:rPr>
          <w:rFonts w:ascii="Angsana New" w:hAnsi="Angsana New"/>
          <w:spacing w:val="2"/>
          <w:sz w:val="28"/>
          <w:szCs w:val="28"/>
          <w:cs/>
        </w:rPr>
        <w:t xml:space="preserve">สำหรับงวดเก้าเดือนสิ้นสุดวันที่ </w:t>
      </w:r>
      <w:r w:rsidR="00826338">
        <w:rPr>
          <w:rFonts w:ascii="Angsana New" w:hAnsi="Angsana New"/>
          <w:sz w:val="28"/>
          <w:szCs w:val="28"/>
        </w:rPr>
        <w:t>30</w:t>
      </w:r>
      <w:r>
        <w:rPr>
          <w:rFonts w:ascii="Angsana New" w:hAnsi="Angsana New"/>
          <w:spacing w:val="2"/>
          <w:sz w:val="28"/>
          <w:szCs w:val="28"/>
          <w:cs/>
        </w:rPr>
        <w:t xml:space="preserve"> กันยายน</w:t>
      </w:r>
      <w:r w:rsidR="002C2081" w:rsidRPr="002C2081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2C2081" w:rsidRPr="002C2081">
        <w:rPr>
          <w:rFonts w:ascii="Angsana New" w:hAnsi="Angsana New"/>
          <w:spacing w:val="2"/>
          <w:sz w:val="28"/>
          <w:szCs w:val="28"/>
        </w:rPr>
        <w:t>25</w:t>
      </w:r>
      <w:r w:rsidR="002C2081">
        <w:rPr>
          <w:rFonts w:ascii="Angsana New" w:hAnsi="Angsana New"/>
          <w:spacing w:val="2"/>
          <w:sz w:val="28"/>
          <w:szCs w:val="28"/>
        </w:rPr>
        <w:t>64</w:t>
      </w:r>
      <w:r w:rsidR="00FA0DEC" w:rsidRPr="00631004">
        <w:rPr>
          <w:rFonts w:ascii="Angsana New" w:hAnsi="Angsana New"/>
          <w:spacing w:val="2"/>
          <w:sz w:val="28"/>
          <w:szCs w:val="28"/>
          <w:cs/>
        </w:rPr>
        <w:t xml:space="preserve"> ค่าเช่าที่เกิดจากสัญญาเช่าที่ไม่ได้ถูกรับรู้เป็นสินทรัพย์ประกอบด้วยค่าเช่า</w:t>
      </w:r>
      <w:r w:rsidR="00FA0DEC" w:rsidRPr="0004357B">
        <w:rPr>
          <w:rFonts w:ascii="Angsana New" w:hAnsi="Angsana New"/>
          <w:sz w:val="28"/>
          <w:szCs w:val="28"/>
          <w:cs/>
        </w:rPr>
        <w:t>จากสัญญา</w:t>
      </w:r>
      <w:r w:rsidR="00FA0DEC" w:rsidRPr="00DC6514">
        <w:rPr>
          <w:rFonts w:ascii="Angsana New" w:hAnsi="Angsana New"/>
          <w:sz w:val="28"/>
          <w:szCs w:val="28"/>
          <w:cs/>
        </w:rPr>
        <w:t>เช่า</w:t>
      </w:r>
      <w:r w:rsidR="00FA0DEC" w:rsidRPr="00057D2D">
        <w:rPr>
          <w:rFonts w:ascii="Angsana New" w:hAnsi="Angsana New"/>
          <w:spacing w:val="-2"/>
          <w:sz w:val="28"/>
          <w:szCs w:val="28"/>
          <w:cs/>
        </w:rPr>
        <w:t>ระยะ</w:t>
      </w:r>
      <w:r w:rsidR="00FA0DEC" w:rsidRPr="00893F0E">
        <w:rPr>
          <w:rFonts w:ascii="Angsana New" w:hAnsi="Angsana New"/>
          <w:spacing w:val="-2"/>
          <w:sz w:val="28"/>
          <w:szCs w:val="28"/>
          <w:cs/>
        </w:rPr>
        <w:t>สั้นจำนวน</w:t>
      </w:r>
      <w:r w:rsidR="00B622F8" w:rsidRPr="00893F0E">
        <w:rPr>
          <w:rFonts w:ascii="Angsana New" w:hAnsi="Angsana New"/>
          <w:spacing w:val="-2"/>
          <w:sz w:val="28"/>
          <w:szCs w:val="28"/>
        </w:rPr>
        <w:t xml:space="preserve"> </w:t>
      </w:r>
      <w:r w:rsidR="00E511EC" w:rsidRPr="00893F0E">
        <w:rPr>
          <w:rFonts w:ascii="Angsana New" w:hAnsi="Angsana New" w:hint="cs"/>
          <w:spacing w:val="-2"/>
          <w:sz w:val="28"/>
          <w:szCs w:val="28"/>
        </w:rPr>
        <w:t>0.</w:t>
      </w:r>
      <w:r w:rsidR="000C553C">
        <w:rPr>
          <w:rFonts w:ascii="Angsana New" w:hAnsi="Angsana New"/>
          <w:spacing w:val="-2"/>
          <w:sz w:val="28"/>
          <w:szCs w:val="28"/>
        </w:rPr>
        <w:t>4</w:t>
      </w:r>
      <w:r w:rsidR="00E511EC" w:rsidRPr="00893F0E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EF60B6" w:rsidRPr="00893F0E">
        <w:rPr>
          <w:rFonts w:ascii="Angsana New" w:hAnsi="Angsana New" w:hint="cs"/>
          <w:spacing w:val="-2"/>
          <w:sz w:val="28"/>
          <w:szCs w:val="28"/>
          <w:cs/>
        </w:rPr>
        <w:t>ล้าน</w:t>
      </w:r>
      <w:r w:rsidR="00EF60B6" w:rsidRPr="00057D2D">
        <w:rPr>
          <w:rFonts w:ascii="Angsana New" w:hAnsi="Angsana New" w:hint="cs"/>
          <w:spacing w:val="-2"/>
          <w:sz w:val="28"/>
          <w:szCs w:val="28"/>
          <w:cs/>
        </w:rPr>
        <w:t xml:space="preserve">บาท </w:t>
      </w:r>
      <w:r w:rsidR="00FA0DEC" w:rsidRPr="00057D2D">
        <w:rPr>
          <w:rFonts w:ascii="Angsana New" w:hAnsi="Angsana New"/>
          <w:spacing w:val="-2"/>
          <w:sz w:val="28"/>
          <w:szCs w:val="28"/>
          <w:cs/>
        </w:rPr>
        <w:t>และค่าเช่าจากสัญญาเช่าซึ่งสินทรัพย์มี</w:t>
      </w:r>
      <w:r w:rsidR="00FA0DEC" w:rsidRPr="008010E3">
        <w:rPr>
          <w:rFonts w:ascii="Angsana New" w:hAnsi="Angsana New"/>
          <w:spacing w:val="-2"/>
          <w:sz w:val="28"/>
          <w:szCs w:val="28"/>
          <w:cs/>
        </w:rPr>
        <w:t>มูลค่าต่ำจำนวน</w:t>
      </w:r>
      <w:r w:rsidR="003177A0">
        <w:rPr>
          <w:rFonts w:ascii="Angsana New" w:hAnsi="Angsana New"/>
          <w:spacing w:val="-2"/>
          <w:sz w:val="28"/>
          <w:szCs w:val="28"/>
        </w:rPr>
        <w:t xml:space="preserve"> 1.3</w:t>
      </w:r>
      <w:r w:rsidR="009F05CC" w:rsidRPr="008010E3">
        <w:rPr>
          <w:rFonts w:ascii="Angsana New" w:hAnsi="Angsana New"/>
          <w:spacing w:val="-2"/>
          <w:sz w:val="28"/>
          <w:szCs w:val="28"/>
        </w:rPr>
        <w:t xml:space="preserve"> </w:t>
      </w:r>
      <w:r w:rsidR="009D345B" w:rsidRPr="008010E3">
        <w:rPr>
          <w:rFonts w:ascii="Angsana New" w:hAnsi="Angsana New" w:hint="cs"/>
          <w:spacing w:val="-2"/>
          <w:sz w:val="28"/>
          <w:szCs w:val="28"/>
          <w:cs/>
        </w:rPr>
        <w:t xml:space="preserve">ล้านบาท </w:t>
      </w:r>
    </w:p>
    <w:p w14:paraId="1C8F59EF" w14:textId="77777777" w:rsidR="009964D9" w:rsidRPr="000E1724" w:rsidRDefault="007D0B63" w:rsidP="00206E70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0E1724">
        <w:rPr>
          <w:b/>
          <w:bCs/>
          <w:u w:val="none"/>
          <w:cs/>
        </w:rPr>
        <w:t>สินทรัพย์อื่น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0"/>
        <w:gridCol w:w="1440"/>
        <w:gridCol w:w="270"/>
        <w:gridCol w:w="1440"/>
      </w:tblGrid>
      <w:tr w:rsidR="00717871" w:rsidRPr="00317F1C" w14:paraId="5593C6D4" w14:textId="77777777" w:rsidTr="00442864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4279D6E7" w14:textId="77777777" w:rsidR="009964D9" w:rsidRPr="00317F1C" w:rsidRDefault="009964D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3634C8" w14:textId="77777777" w:rsidR="009964D9" w:rsidRPr="00317F1C" w:rsidRDefault="005E40F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317F1C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พัน</w:t>
            </w:r>
            <w:r w:rsidR="009964D9" w:rsidRPr="00317F1C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E245BA" w:rsidRPr="00317F1C" w14:paraId="01882630" w14:textId="77777777" w:rsidTr="00895CC0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213F9B9E" w14:textId="77777777" w:rsidR="00E245BA" w:rsidRPr="00317F1C" w:rsidRDefault="00E245BA" w:rsidP="00E2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41C5C1" w14:textId="409CB77D" w:rsidR="00E245BA" w:rsidRPr="00317F1C" w:rsidRDefault="00A80558" w:rsidP="00E2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2565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4C5049" w14:textId="77777777" w:rsidR="00E245BA" w:rsidRPr="00317F1C" w:rsidRDefault="00E245BA" w:rsidP="00E2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B0CBD3" w14:textId="5802A5D8" w:rsidR="00E245BA" w:rsidRPr="00317F1C" w:rsidRDefault="00E245BA" w:rsidP="00E2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696F3F" w:rsidRPr="00317F1C" w14:paraId="1AB0865B" w14:textId="77777777" w:rsidTr="00D72519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5F2DAC51" w14:textId="71637363" w:rsidR="00696F3F" w:rsidRPr="00317F1C" w:rsidRDefault="00F82A59" w:rsidP="00696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38980F" w14:textId="1D22B20D" w:rsidR="00696F3F" w:rsidRPr="00317F1C" w:rsidRDefault="00ED765A" w:rsidP="00696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2E6DAF" w14:textId="77777777" w:rsidR="00696F3F" w:rsidRPr="00317F1C" w:rsidRDefault="00696F3F" w:rsidP="00696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32C4B1" w14:textId="029D10EC" w:rsidR="00696F3F" w:rsidRPr="00317F1C" w:rsidRDefault="00696F3F" w:rsidP="00696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22,699</w:t>
            </w:r>
          </w:p>
        </w:tc>
      </w:tr>
      <w:tr w:rsidR="00696F3F" w:rsidRPr="00317F1C" w14:paraId="0E195F75" w14:textId="77777777" w:rsidTr="0098596A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E8385" w14:textId="2C52666A" w:rsidR="00696F3F" w:rsidRPr="00317F1C" w:rsidRDefault="00696F3F" w:rsidP="00696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7F1C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285651" w14:textId="78D58BE8" w:rsidR="00696F3F" w:rsidRDefault="00ED765A" w:rsidP="00696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7,424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842276" w14:textId="77777777" w:rsidR="00696F3F" w:rsidRPr="00317F1C" w:rsidRDefault="00696F3F" w:rsidP="00696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2AFC2E" w14:textId="0F161319" w:rsidR="00696F3F" w:rsidRDefault="00696F3F" w:rsidP="00696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16,030</w:t>
            </w:r>
          </w:p>
        </w:tc>
      </w:tr>
      <w:tr w:rsidR="00C03342" w:rsidRPr="00317F1C" w14:paraId="39F43D74" w14:textId="77777777" w:rsidTr="0098596A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0BA47" w14:textId="586578DA" w:rsidR="00C03342" w:rsidRPr="00317F1C" w:rsidRDefault="00C03342" w:rsidP="00C03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ภาษีเงินได้ถูกหัก ณ </w:t>
            </w:r>
            <w:r w:rsidR="005F4638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B71CD2" w14:textId="2C5E65C1" w:rsidR="00C03342" w:rsidRDefault="00C41280" w:rsidP="00C03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1280">
              <w:rPr>
                <w:rFonts w:asciiTheme="majorBidi" w:hAnsiTheme="majorBidi" w:cstheme="majorBidi"/>
                <w:sz w:val="28"/>
                <w:szCs w:val="28"/>
              </w:rPr>
              <w:t>3,853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D974C3" w14:textId="77777777" w:rsidR="00C03342" w:rsidRPr="00317F1C" w:rsidRDefault="00C03342" w:rsidP="00C03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6139D3" w14:textId="3C2DEA5D" w:rsidR="00C03342" w:rsidRDefault="00C03342" w:rsidP="00C03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3,915</w:t>
            </w:r>
          </w:p>
        </w:tc>
      </w:tr>
      <w:tr w:rsidR="00C03342" w:rsidRPr="00317F1C" w14:paraId="63E6EB3D" w14:textId="77777777" w:rsidTr="0098596A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07E60" w14:textId="037F58E7" w:rsidR="00C03342" w:rsidRPr="00317F1C" w:rsidRDefault="00C03342" w:rsidP="00C03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9CEEC9" w14:textId="00AC4EBE" w:rsidR="00C03342" w:rsidRDefault="00ED765A" w:rsidP="00C03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1,545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815A8E" w14:textId="77777777" w:rsidR="00C03342" w:rsidRPr="00317F1C" w:rsidRDefault="00C03342" w:rsidP="00C03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7BC2A4" w14:textId="7ADCA2C1" w:rsidR="00C03342" w:rsidRDefault="00C03342" w:rsidP="00C03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1,446</w:t>
            </w:r>
          </w:p>
        </w:tc>
      </w:tr>
      <w:tr w:rsidR="00CE60EA" w:rsidRPr="00317F1C" w14:paraId="33EA94E1" w14:textId="77777777" w:rsidTr="0098596A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B6130" w14:textId="71DF80CE" w:rsidR="00CE60EA" w:rsidRDefault="00CE60EA" w:rsidP="00C03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ลูกหนี้จากการ</w:t>
            </w:r>
            <w:r w:rsidR="00B94FDD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จำหน่ายเงินลงทุน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BC4548" w14:textId="7A5E13A7" w:rsidR="00CE60EA" w:rsidRDefault="00DA6353" w:rsidP="00C03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3,082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BAA2A3" w14:textId="77777777" w:rsidR="00CE60EA" w:rsidRPr="00317F1C" w:rsidRDefault="00CE60EA" w:rsidP="00C03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FE2BFE" w14:textId="02DF90E2" w:rsidR="00CE60EA" w:rsidRDefault="00DA6353" w:rsidP="00C03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03342" w:rsidRPr="00317F1C" w14:paraId="614A99A2" w14:textId="77777777" w:rsidTr="00442864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2917F" w14:textId="5EB2E37F" w:rsidR="00C03342" w:rsidRPr="002B08E3" w:rsidRDefault="00C03342" w:rsidP="00C03342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08E3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447294" w14:textId="169F9338" w:rsidR="00C03342" w:rsidRPr="00317F1C" w:rsidRDefault="00DA6353" w:rsidP="00C03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9</w:t>
            </w:r>
            <w:r w:rsidR="00CE60EA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734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EC6F82" w14:textId="77777777" w:rsidR="00C03342" w:rsidRPr="00317F1C" w:rsidRDefault="00C03342" w:rsidP="00C03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7E9C9A" w14:textId="310AADBA" w:rsidR="00C03342" w:rsidRPr="00317F1C" w:rsidRDefault="00C03342" w:rsidP="00C03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7,522</w:t>
            </w:r>
          </w:p>
        </w:tc>
      </w:tr>
      <w:tr w:rsidR="00C03342" w:rsidRPr="005067F3" w14:paraId="372D6A46" w14:textId="77777777" w:rsidTr="00D72519">
        <w:trPr>
          <w:trHeight w:val="39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4C5F4" w14:textId="3F698781" w:rsidR="00C03342" w:rsidRPr="00317F1C" w:rsidRDefault="00C03342" w:rsidP="00C03342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F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5ADCE9" w14:textId="1ECC1218" w:rsidR="00C03342" w:rsidRPr="00317F1C" w:rsidRDefault="00CE60EA" w:rsidP="00C03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</w:t>
            </w:r>
            <w:r w:rsidR="002A33C2" w:rsidRPr="002A33C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D9A41F" w14:textId="77777777" w:rsidR="00C03342" w:rsidRPr="00317F1C" w:rsidRDefault="00C03342" w:rsidP="00C03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A7A0C0E" w14:textId="7908A85E" w:rsidR="00C03342" w:rsidRPr="006342B5" w:rsidRDefault="00C03342" w:rsidP="00C03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51,612</w:t>
            </w:r>
          </w:p>
        </w:tc>
      </w:tr>
    </w:tbl>
    <w:p w14:paraId="2CDE483E" w14:textId="1F1619D9" w:rsidR="00E253F0" w:rsidRPr="00577254" w:rsidRDefault="00E253F0" w:rsidP="00206E70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577254">
        <w:rPr>
          <w:b/>
          <w:bCs/>
          <w:u w:val="none"/>
          <w:cs/>
        </w:rPr>
        <w:t>หนี้สินจากสัญญาประกันภัย</w:t>
      </w:r>
    </w:p>
    <w:tbl>
      <w:tblPr>
        <w:tblpPr w:leftFromText="180" w:rightFromText="180" w:vertAnchor="text" w:tblpX="450" w:tblpY="1"/>
        <w:tblOverlap w:val="never"/>
        <w:tblW w:w="9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10"/>
        <w:gridCol w:w="1350"/>
        <w:gridCol w:w="270"/>
        <w:gridCol w:w="1350"/>
        <w:gridCol w:w="270"/>
        <w:gridCol w:w="1350"/>
      </w:tblGrid>
      <w:tr w:rsidR="00717871" w:rsidRPr="00680864" w14:paraId="391745C5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6862ADE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0" w:type="dxa"/>
            <w:gridSpan w:val="5"/>
            <w:tcBorders>
              <w:top w:val="nil"/>
              <w:left w:val="nil"/>
              <w:right w:val="nil"/>
            </w:tcBorders>
          </w:tcPr>
          <w:p w14:paraId="44277744" w14:textId="77777777" w:rsidR="002558B8" w:rsidRPr="00680864" w:rsidRDefault="005E40F7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DD01C7"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535FC2" w:rsidRPr="00680864" w14:paraId="016C1FED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CDC56C8" w14:textId="77777777" w:rsidR="00535FC2" w:rsidRPr="00680864" w:rsidRDefault="00535FC2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0" w:type="dxa"/>
            <w:gridSpan w:val="5"/>
            <w:tcBorders>
              <w:top w:val="nil"/>
              <w:left w:val="nil"/>
              <w:right w:val="nil"/>
            </w:tcBorders>
          </w:tcPr>
          <w:p w14:paraId="3BFA03AF" w14:textId="1B44AAE7" w:rsidR="00535FC2" w:rsidRPr="00680864" w:rsidRDefault="00A8055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2565 </w:t>
            </w:r>
          </w:p>
        </w:tc>
      </w:tr>
      <w:tr w:rsidR="003B66F5" w:rsidRPr="00680864" w14:paraId="0FAB9BB1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C118849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63369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F0EC8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709B1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หนี้สินส่วนที่เอา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B88AA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6D8E4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B66F5" w:rsidRPr="00680864" w14:paraId="30EC7301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5808841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7ECDE" w14:textId="77777777" w:rsidR="002558B8" w:rsidRPr="003B66F5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B66F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หนี้สินตามสัญญา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6F6E3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A2E38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ประกันต่อ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BE653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FB8AB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B66F5" w:rsidRPr="00680864" w14:paraId="06E0626A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A04C301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23B9EECF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B2EFA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5B15F400" w14:textId="10221BD4" w:rsidR="002558B8" w:rsidRPr="005578BD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946C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(หมายเหตุ </w:t>
            </w:r>
            <w:r w:rsidR="00C75D09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946CD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E9344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1FA48DCB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</w:tr>
      <w:tr w:rsidR="003B66F5" w:rsidRPr="00680864" w14:paraId="4364F5A0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C42CA" w14:textId="77777777" w:rsidR="00535FC2" w:rsidRPr="00680864" w:rsidRDefault="00535FC2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20B27C2" w14:textId="77777777" w:rsidR="00535FC2" w:rsidRPr="00680864" w:rsidRDefault="00535FC2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01184A" w14:textId="77777777" w:rsidR="00535FC2" w:rsidRPr="00680864" w:rsidRDefault="00535FC2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20DAE6C" w14:textId="77777777" w:rsidR="00535FC2" w:rsidRPr="00680864" w:rsidRDefault="00535FC2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E9090C" w14:textId="77777777" w:rsidR="00535FC2" w:rsidRPr="00680864" w:rsidRDefault="00535FC2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40D0AD2" w14:textId="77777777" w:rsidR="00535FC2" w:rsidRPr="00680864" w:rsidRDefault="00535FC2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71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B66F5" w:rsidRPr="00680864" w14:paraId="3F4DA551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32FE514" w14:textId="789FE872" w:rsidR="001F74FD" w:rsidRPr="00680864" w:rsidRDefault="001F74FD" w:rsidP="003F3510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ค่าสินไหมทดแทนที่เกิดขึ้น</w:t>
            </w:r>
            <w:r w:rsidR="00920F24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ได้รับรายงานแล้ว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F73DD99" w14:textId="478EF315" w:rsidR="001F74FD" w:rsidRPr="00680864" w:rsidRDefault="00763BE2" w:rsidP="00835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139,123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090C4E" w14:textId="77777777" w:rsidR="001F74FD" w:rsidRPr="00680864" w:rsidRDefault="001F74FD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529B804" w14:textId="4F5E70B8" w:rsidR="001F74FD" w:rsidRPr="00680864" w:rsidRDefault="008B32E1" w:rsidP="00DF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63BE2">
              <w:rPr>
                <w:rFonts w:asciiTheme="majorBidi" w:hAnsiTheme="majorBidi" w:cstheme="majorBidi"/>
                <w:sz w:val="28"/>
                <w:szCs w:val="28"/>
              </w:rPr>
              <w:t>69,756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856DAF" w14:textId="77777777" w:rsidR="001F74FD" w:rsidRPr="00680864" w:rsidRDefault="001F74FD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CDB2B6" w14:textId="3DC24C89" w:rsidR="001F74FD" w:rsidRPr="00680864" w:rsidRDefault="00763BE2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69,367</w:t>
            </w:r>
          </w:p>
        </w:tc>
      </w:tr>
      <w:tr w:rsidR="003B66F5" w:rsidRPr="00680864" w14:paraId="3FBFDDE3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0CBECEB" w14:textId="0BF69A5D" w:rsidR="001F74FD" w:rsidRPr="00680864" w:rsidRDefault="001F74FD" w:rsidP="003F3510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680864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4A4CBAB4" w14:textId="4F15B01D" w:rsidR="001F74FD" w:rsidRPr="00680864" w:rsidRDefault="00487B93" w:rsidP="00DF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7B93">
              <w:rPr>
                <w:rFonts w:asciiTheme="majorBidi" w:hAnsiTheme="majorBidi" w:cstheme="majorBidi"/>
                <w:sz w:val="28"/>
                <w:szCs w:val="28"/>
              </w:rPr>
              <w:t>57,62</w:t>
            </w:r>
            <w:r w:rsidR="00285861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3623B" w14:textId="77777777" w:rsidR="001F74FD" w:rsidRPr="00680864" w:rsidRDefault="001F74FD" w:rsidP="003F3510">
            <w:pPr>
              <w:tabs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22FC5F48" w14:textId="4149B65E" w:rsidR="001F74FD" w:rsidRPr="00680864" w:rsidRDefault="008B32E1" w:rsidP="005E0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(19,1</w:t>
            </w:r>
            <w:r w:rsidR="006374EC"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00BB9" w14:textId="77777777" w:rsidR="001F74FD" w:rsidRPr="00680864" w:rsidRDefault="001F74FD" w:rsidP="003F3510">
            <w:pPr>
              <w:tabs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2E8563" w14:textId="502C7431" w:rsidR="001F74FD" w:rsidRPr="00680864" w:rsidRDefault="008B32E1" w:rsidP="00DA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38,4</w:t>
            </w:r>
            <w:r w:rsidR="00285861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</w:tr>
      <w:tr w:rsidR="003B66F5" w:rsidRPr="00680864" w14:paraId="17670A37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02CC6" w14:textId="3AF9E0E6" w:rsidR="001F74FD" w:rsidRPr="00680864" w:rsidRDefault="001961AC" w:rsidP="003F3510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7B28392" w14:textId="6AD9F63B" w:rsidR="001F74FD" w:rsidRPr="00680864" w:rsidRDefault="00763BE2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196,75</w:t>
            </w:r>
            <w:r w:rsidR="0028586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6E3122" w14:textId="77777777" w:rsidR="001F74FD" w:rsidRPr="00680864" w:rsidRDefault="001F74FD" w:rsidP="003F3510">
            <w:pPr>
              <w:tabs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C5FCEED" w14:textId="0CFBFB9C" w:rsidR="001F74FD" w:rsidRPr="00680864" w:rsidRDefault="008B32E1" w:rsidP="005E0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63BE2">
              <w:rPr>
                <w:rFonts w:asciiTheme="majorBidi" w:hAnsiTheme="majorBidi" w:cstheme="majorBidi"/>
                <w:sz w:val="28"/>
                <w:szCs w:val="28"/>
              </w:rPr>
              <w:t>88,905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923150" w14:textId="77777777" w:rsidR="001F74FD" w:rsidRPr="00680864" w:rsidRDefault="001F74FD" w:rsidP="003F3510">
            <w:pPr>
              <w:tabs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7AB462" w14:textId="44010715" w:rsidR="001F74FD" w:rsidRPr="00680864" w:rsidRDefault="00763BE2" w:rsidP="00DA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107,84</w:t>
            </w:r>
            <w:r w:rsidR="0028586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3B66F5" w:rsidRPr="00680864" w14:paraId="700BF980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6FFA822" w14:textId="77777777" w:rsidR="001F74FD" w:rsidRPr="00680864" w:rsidRDefault="001F74FD" w:rsidP="003F3510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E21D7B" w14:textId="7DC0EEF8" w:rsidR="001F74FD" w:rsidRPr="00680864" w:rsidRDefault="008B32E1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404,734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91DE90" w14:textId="77777777" w:rsidR="001F74FD" w:rsidRPr="00680864" w:rsidRDefault="001F74FD" w:rsidP="003F3510">
            <w:pPr>
              <w:tabs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13FCED" w14:textId="59EAF175" w:rsidR="001F74FD" w:rsidRPr="00680864" w:rsidRDefault="008B32E1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(186,515)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DAD5EE" w14:textId="77777777" w:rsidR="001F74FD" w:rsidRPr="00680864" w:rsidRDefault="001F74FD" w:rsidP="003F3510">
            <w:pPr>
              <w:tabs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4DF063" w14:textId="18E16886" w:rsidR="001F74FD" w:rsidRPr="00680864" w:rsidRDefault="008B32E1" w:rsidP="005E0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218,219</w:t>
            </w:r>
          </w:p>
        </w:tc>
      </w:tr>
      <w:tr w:rsidR="003B66F5" w:rsidRPr="001E5DF6" w14:paraId="74610ED5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FA727" w14:textId="77777777" w:rsidR="001F74FD" w:rsidRPr="00680864" w:rsidRDefault="001F74FD" w:rsidP="003F3510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</w:tcPr>
          <w:p w14:paraId="546C3C30" w14:textId="088DCDAD" w:rsidR="001F74FD" w:rsidRPr="0083585F" w:rsidRDefault="00763BE2" w:rsidP="00835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601,48</w:t>
            </w:r>
            <w:r w:rsidR="0028586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4DE00B" w14:textId="77777777" w:rsidR="001F74FD" w:rsidRPr="0083585F" w:rsidRDefault="001F74FD" w:rsidP="003F3510">
            <w:pPr>
              <w:tabs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</w:tcPr>
          <w:p w14:paraId="6198E155" w14:textId="79D63ABF" w:rsidR="001F74FD" w:rsidRPr="0083585F" w:rsidRDefault="008B32E1" w:rsidP="00DF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(27</w:t>
            </w:r>
            <w:r w:rsidR="00763B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5,420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0963D4" w14:textId="77777777" w:rsidR="001F74FD" w:rsidRPr="0083585F" w:rsidRDefault="001F74FD" w:rsidP="003F3510">
            <w:pPr>
              <w:tabs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0478FB6" w14:textId="305488AC" w:rsidR="001F74FD" w:rsidRPr="0083585F" w:rsidRDefault="00763BE2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326,06</w:t>
            </w:r>
            <w:r w:rsidR="0028586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</w:tr>
    </w:tbl>
    <w:p w14:paraId="4F004355" w14:textId="2DDB1539" w:rsidR="00942E45" w:rsidRPr="00942E45" w:rsidRDefault="003B66F5" w:rsidP="00505EB3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before="240" w:after="120" w:line="36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vanish/>
          <w:sz w:val="28"/>
          <w:szCs w:val="28"/>
          <w:cs/>
        </w:rPr>
        <w:br w:type="textWrapping" w:clear="all"/>
      </w:r>
    </w:p>
    <w:p w14:paraId="75D0B899" w14:textId="77777777" w:rsidR="00942E45" w:rsidRPr="00942E45" w:rsidRDefault="00942E45" w:rsidP="00505EB3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before="240" w:after="120" w:line="36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2C9487FA" w14:textId="77777777" w:rsidR="00942E45" w:rsidRPr="00942E45" w:rsidRDefault="00942E45" w:rsidP="00505EB3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before="240" w:after="120" w:line="36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51B680AF" w14:textId="77777777" w:rsidR="00942E45" w:rsidRPr="00942E45" w:rsidRDefault="00942E45" w:rsidP="00505EB3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before="240" w:after="120" w:line="36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7D2A9769" w14:textId="3431F64E" w:rsidR="00B50D72" w:rsidRDefault="00B50D72" w:rsidP="00694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03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7BC2EEEA" w14:textId="7BAE3BB3" w:rsidR="00A745E1" w:rsidRDefault="00A745E1" w:rsidP="00694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03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663542FA" w14:textId="77777777" w:rsidR="00226CA5" w:rsidRDefault="00226CA5" w:rsidP="00694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03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469A4B5E" w14:textId="284A1EBB" w:rsidR="00A745E1" w:rsidRDefault="00A745E1" w:rsidP="00694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03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3E89BC08" w14:textId="44FF5F6A" w:rsidR="00A745E1" w:rsidRDefault="00A745E1" w:rsidP="00694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03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13FC3D8D" w14:textId="4ED20E1B" w:rsidR="00A745E1" w:rsidRDefault="00A745E1" w:rsidP="00694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03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3F4CA481" w14:textId="77777777" w:rsidR="00A745E1" w:rsidRDefault="00A745E1" w:rsidP="00694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03"/>
        <w:jc w:val="both"/>
        <w:rPr>
          <w:rFonts w:asciiTheme="majorBidi" w:hAnsiTheme="majorBidi" w:cstheme="majorBidi"/>
          <w:b/>
          <w:bCs/>
          <w:sz w:val="28"/>
          <w:szCs w:val="28"/>
          <w:cs/>
        </w:rPr>
      </w:pPr>
    </w:p>
    <w:tbl>
      <w:tblPr>
        <w:tblpPr w:leftFromText="180" w:rightFromText="180" w:vertAnchor="text" w:tblpX="450" w:tblpY="1"/>
        <w:tblOverlap w:val="never"/>
        <w:tblW w:w="9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10"/>
        <w:gridCol w:w="1350"/>
        <w:gridCol w:w="270"/>
        <w:gridCol w:w="1350"/>
        <w:gridCol w:w="270"/>
        <w:gridCol w:w="1350"/>
      </w:tblGrid>
      <w:tr w:rsidR="00785CC1" w:rsidRPr="005067F3" w14:paraId="0C834060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4E2738C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lastRenderedPageBreak/>
              <w:tab/>
            </w:r>
          </w:p>
        </w:tc>
        <w:tc>
          <w:tcPr>
            <w:tcW w:w="4590" w:type="dxa"/>
            <w:gridSpan w:val="5"/>
            <w:tcBorders>
              <w:top w:val="nil"/>
              <w:left w:val="nil"/>
              <w:right w:val="nil"/>
            </w:tcBorders>
          </w:tcPr>
          <w:p w14:paraId="3E77945B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785CC1" w:rsidRPr="005067F3" w14:paraId="4DECFEAC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2496A22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90" w:type="dxa"/>
            <w:gridSpan w:val="5"/>
            <w:tcBorders>
              <w:top w:val="nil"/>
              <w:left w:val="nil"/>
              <w:right w:val="nil"/>
            </w:tcBorders>
          </w:tcPr>
          <w:p w14:paraId="75796A39" w14:textId="0282E078" w:rsidR="00785CC1" w:rsidRPr="005067F3" w:rsidRDefault="00CF7E1A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96F3F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785CC1" w:rsidRPr="005067F3" w14:paraId="70508C48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7F2F0F7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2FD75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26785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A1004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หนี้สินส่วนที่เอา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533DB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3408F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85CC1" w:rsidRPr="005067F3" w14:paraId="51EBB42D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D229A4B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61E11" w14:textId="77777777" w:rsidR="00785CC1" w:rsidRPr="003B66F5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B66F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หนี้สินตามสัญญา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C3E75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4BE88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ประกันต่อ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E51CF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522F9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85CC1" w:rsidRPr="005067F3" w14:paraId="67ABEE03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A6BF6CA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7AE7986B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F3670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25681A04" w14:textId="1431C2E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6C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(หมายเหตุ </w:t>
            </w:r>
            <w:r w:rsidR="00C75D09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946CD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ACF31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0AAB4613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</w:tr>
      <w:tr w:rsidR="001961AC" w:rsidRPr="005067F3" w14:paraId="4927AA59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6E240" w14:textId="3AC00325" w:rsidR="001961AC" w:rsidRPr="005067F3" w:rsidRDefault="001961AC" w:rsidP="001961AC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3B28013" w14:textId="77777777" w:rsidR="001961AC" w:rsidRPr="005067F3" w:rsidRDefault="001961AC" w:rsidP="0019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E8360B" w14:textId="77777777" w:rsidR="001961AC" w:rsidRPr="005067F3" w:rsidRDefault="001961AC" w:rsidP="0019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46DEF01" w14:textId="77777777" w:rsidR="001961AC" w:rsidRPr="005067F3" w:rsidRDefault="001961AC" w:rsidP="0019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76DD3F" w14:textId="77777777" w:rsidR="001961AC" w:rsidRPr="005067F3" w:rsidRDefault="001961AC" w:rsidP="0019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312893D" w14:textId="77777777" w:rsidR="001961AC" w:rsidRPr="005067F3" w:rsidRDefault="001961AC" w:rsidP="0019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E54A5" w:rsidRPr="005067F3" w14:paraId="283AF0B5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1BEF339" w14:textId="4A05DB9D" w:rsidR="006E54A5" w:rsidRPr="005067F3" w:rsidRDefault="006E54A5" w:rsidP="006E54A5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ค่าสินไหมทดแทนที่เกิดขึ้น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ได้รับรายงานแล้ว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58591D8" w14:textId="15822331" w:rsidR="006E54A5" w:rsidRPr="005067F3" w:rsidRDefault="006E54A5" w:rsidP="006E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172,731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38F7E4" w14:textId="77777777" w:rsidR="006E54A5" w:rsidRPr="005067F3" w:rsidRDefault="006E54A5" w:rsidP="006E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48AB94D" w14:textId="02BA84CB" w:rsidR="006E54A5" w:rsidRPr="005067F3" w:rsidRDefault="006E54A5" w:rsidP="006E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(92,882)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F37FC9" w14:textId="77777777" w:rsidR="006E54A5" w:rsidRPr="005067F3" w:rsidRDefault="006E54A5" w:rsidP="006E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A206E" w14:textId="3198E1E7" w:rsidR="006E54A5" w:rsidRPr="005067F3" w:rsidRDefault="006E54A5" w:rsidP="006E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79,849</w:t>
            </w:r>
          </w:p>
        </w:tc>
      </w:tr>
      <w:tr w:rsidR="006E54A5" w:rsidRPr="005067F3" w14:paraId="4FF38770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83113F0" w14:textId="634371D2" w:rsidR="006E54A5" w:rsidRPr="005067F3" w:rsidRDefault="006E54A5" w:rsidP="006E54A5">
            <w:pPr>
              <w:tabs>
                <w:tab w:val="clear" w:pos="4451"/>
                <w:tab w:val="left" w:pos="4370"/>
              </w:tabs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680864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030DE2E5" w14:textId="34DEAC29" w:rsidR="006E54A5" w:rsidRPr="005067F3" w:rsidRDefault="006E54A5" w:rsidP="006E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60,025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620D7" w14:textId="77777777" w:rsidR="006E54A5" w:rsidRPr="005067F3" w:rsidRDefault="006E54A5" w:rsidP="006E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39E6B40C" w14:textId="7AA91D1A" w:rsidR="006E54A5" w:rsidRPr="005067F3" w:rsidRDefault="006E54A5" w:rsidP="006E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(20,102)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5F5F7" w14:textId="77777777" w:rsidR="006E54A5" w:rsidRPr="005067F3" w:rsidRDefault="006E54A5" w:rsidP="006E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09FB1E" w14:textId="3B782A82" w:rsidR="006E54A5" w:rsidRPr="005067F3" w:rsidRDefault="006E54A5" w:rsidP="006E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39,923</w:t>
            </w:r>
          </w:p>
        </w:tc>
      </w:tr>
      <w:tr w:rsidR="006E54A5" w:rsidRPr="005067F3" w14:paraId="070EEF39" w14:textId="77777777" w:rsidTr="004578BB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FAFD9" w14:textId="16356FEB" w:rsidR="006E54A5" w:rsidRPr="005067F3" w:rsidRDefault="006E54A5" w:rsidP="006E54A5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52A01B5" w14:textId="7EE16EB3" w:rsidR="006E54A5" w:rsidRPr="005067F3" w:rsidRDefault="006E54A5" w:rsidP="006E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232,756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90497B" w14:textId="77777777" w:rsidR="006E54A5" w:rsidRPr="005067F3" w:rsidRDefault="006E54A5" w:rsidP="006E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55FCD86" w14:textId="01E684AB" w:rsidR="006E54A5" w:rsidRPr="005067F3" w:rsidRDefault="006E54A5" w:rsidP="006E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(112,984)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5C5F5A" w14:textId="77777777" w:rsidR="006E54A5" w:rsidRPr="005067F3" w:rsidRDefault="006E54A5" w:rsidP="006E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2D917" w14:textId="52AB208E" w:rsidR="006E54A5" w:rsidRPr="005067F3" w:rsidRDefault="006E54A5" w:rsidP="006E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119,772</w:t>
            </w:r>
          </w:p>
        </w:tc>
      </w:tr>
      <w:tr w:rsidR="006E54A5" w:rsidRPr="005067F3" w14:paraId="25E11901" w14:textId="77777777" w:rsidTr="00384858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2FC0318" w14:textId="4B38AB03" w:rsidR="006E54A5" w:rsidRPr="005067F3" w:rsidRDefault="006E54A5" w:rsidP="006E54A5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0FA20E" w14:textId="2972C515" w:rsidR="006E54A5" w:rsidRPr="005067F3" w:rsidRDefault="006E54A5" w:rsidP="006E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340,250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C8FA54" w14:textId="77777777" w:rsidR="006E54A5" w:rsidRPr="005067F3" w:rsidRDefault="006E54A5" w:rsidP="006E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38637A" w14:textId="0FB27027" w:rsidR="006E54A5" w:rsidRPr="005067F3" w:rsidRDefault="006E54A5" w:rsidP="006E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(151,625)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4CF592" w14:textId="77777777" w:rsidR="006E54A5" w:rsidRPr="005067F3" w:rsidRDefault="006E54A5" w:rsidP="006E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75A8FE" w14:textId="4F6B1057" w:rsidR="006E54A5" w:rsidRPr="005067F3" w:rsidRDefault="006E54A5" w:rsidP="006E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188,625</w:t>
            </w:r>
          </w:p>
        </w:tc>
      </w:tr>
      <w:tr w:rsidR="006E54A5" w:rsidRPr="006342B5" w14:paraId="39D86063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8F13D" w14:textId="663216CA" w:rsidR="006E54A5" w:rsidRPr="00287A7B" w:rsidRDefault="006E54A5" w:rsidP="006E54A5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</w:tcPr>
          <w:p w14:paraId="6B9B7BA3" w14:textId="214AABC3" w:rsidR="006E54A5" w:rsidRPr="006342B5" w:rsidRDefault="006E54A5" w:rsidP="006E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573,006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E30B2F" w14:textId="77777777" w:rsidR="006E54A5" w:rsidRPr="006342B5" w:rsidRDefault="006E54A5" w:rsidP="006E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</w:tcPr>
          <w:p w14:paraId="0F30E45E" w14:textId="0B8B707B" w:rsidR="006E54A5" w:rsidRPr="006342B5" w:rsidRDefault="006E54A5" w:rsidP="006E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(264,609)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B598E7" w14:textId="77777777" w:rsidR="006E54A5" w:rsidRPr="006342B5" w:rsidRDefault="006E54A5" w:rsidP="006E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EB7BCF3" w14:textId="267C81DD" w:rsidR="006E54A5" w:rsidRPr="006342B5" w:rsidRDefault="006E54A5" w:rsidP="006E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308,397</w:t>
            </w:r>
          </w:p>
        </w:tc>
      </w:tr>
    </w:tbl>
    <w:p w14:paraId="6C497280" w14:textId="2C07A478" w:rsidR="009B41EA" w:rsidRPr="00B276C7" w:rsidRDefault="00F26ADA" w:rsidP="00226CA5">
      <w:pPr>
        <w:pStyle w:val="ListParagraph"/>
        <w:numPr>
          <w:ilvl w:val="2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547" w:right="403" w:hanging="547"/>
        <w:contextualSpacing w:val="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B276C7">
        <w:rPr>
          <w:rFonts w:asciiTheme="majorBidi" w:hAnsiTheme="majorBidi" w:cstheme="majorBidi"/>
          <w:b/>
          <w:bCs/>
          <w:sz w:val="28"/>
          <w:szCs w:val="28"/>
          <w:cs/>
        </w:rPr>
        <w:t>สำรองประกันภัยสำหรับสัญญาประกันภัยระยะสั้น</w:t>
      </w:r>
    </w:p>
    <w:p w14:paraId="40AE92B9" w14:textId="77777777" w:rsidR="00BC4E91" w:rsidRPr="00BC4E91" w:rsidRDefault="00BC4E91" w:rsidP="00505EB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1619F6D0" w14:textId="77777777" w:rsidR="00BC4E91" w:rsidRPr="00BC4E91" w:rsidRDefault="00BC4E91" w:rsidP="00505EB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0CA2741A" w14:textId="77777777" w:rsidR="00BC4E91" w:rsidRPr="00BC4E91" w:rsidRDefault="00BC4E91" w:rsidP="00505EB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4D070645" w14:textId="77777777" w:rsidR="00BC4E91" w:rsidRPr="00BC4E91" w:rsidRDefault="00BC4E91" w:rsidP="00505EB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07BEFB2E" w14:textId="77777777" w:rsidR="00BC4E91" w:rsidRPr="00BC4E91" w:rsidRDefault="00BC4E91" w:rsidP="00505EB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34FE3759" w14:textId="77777777" w:rsidR="00BC4E91" w:rsidRPr="00BC4E91" w:rsidRDefault="00BC4E91" w:rsidP="00505EB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2A63C33A" w14:textId="77777777" w:rsidR="00BC4E91" w:rsidRPr="00BC4E91" w:rsidRDefault="00BC4E91" w:rsidP="00505EB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0DC79BFB" w14:textId="77777777" w:rsidR="00BC4E91" w:rsidRPr="00BC4E91" w:rsidRDefault="00BC4E91" w:rsidP="00505EB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472D36CF" w14:textId="77777777" w:rsidR="00BC4E91" w:rsidRPr="00BC4E91" w:rsidRDefault="00BC4E91" w:rsidP="00505EB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0BCEAACA" w14:textId="77777777" w:rsidR="00BC4E91" w:rsidRPr="00BC4E91" w:rsidRDefault="00BC4E91" w:rsidP="00505EB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09EF1522" w14:textId="77777777" w:rsidR="00BC4E91" w:rsidRPr="00BC4E91" w:rsidRDefault="00BC4E91" w:rsidP="00505EB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0CCA6C0A" w14:textId="77777777" w:rsidR="00BC4E91" w:rsidRPr="00BC4E91" w:rsidRDefault="00BC4E91" w:rsidP="00505EB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1BB59400" w14:textId="77777777" w:rsidR="00BC4E91" w:rsidRPr="00BC4E91" w:rsidRDefault="00BC4E91" w:rsidP="00505EB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10BB2B9C" w14:textId="77777777" w:rsidR="00BC4E91" w:rsidRPr="00BC4E91" w:rsidRDefault="00BC4E91" w:rsidP="00505EB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3C6021DE" w14:textId="77777777" w:rsidR="00BC4E91" w:rsidRPr="00BC4E91" w:rsidRDefault="00BC4E91" w:rsidP="00505EB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53A6CB03" w14:textId="77777777" w:rsidR="00BC4E91" w:rsidRPr="00BC4E91" w:rsidRDefault="00BC4E91" w:rsidP="00505EB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2E07C7CF" w14:textId="77777777" w:rsidR="00BC4E91" w:rsidRPr="00BC4E91" w:rsidRDefault="00BC4E91" w:rsidP="00505EB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5555B360" w14:textId="77777777" w:rsidR="00BC4E91" w:rsidRPr="00BC4E91" w:rsidRDefault="00BC4E91" w:rsidP="00505EB3">
      <w:pPr>
        <w:pStyle w:val="ListParagraph"/>
        <w:numPr>
          <w:ilvl w:val="1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58BA836C" w14:textId="79557D83" w:rsidR="00F26ADA" w:rsidRPr="00BC4E91" w:rsidRDefault="00F26ADA" w:rsidP="008455F9">
      <w:pPr>
        <w:pStyle w:val="ListParagraph"/>
        <w:numPr>
          <w:ilvl w:val="2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left="720" w:right="403"/>
        <w:contextualSpacing w:val="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BC4E91">
        <w:rPr>
          <w:rFonts w:asciiTheme="majorBidi" w:hAnsiTheme="majorBidi" w:cstheme="majorBidi"/>
          <w:b/>
          <w:bCs/>
          <w:sz w:val="28"/>
          <w:szCs w:val="28"/>
          <w:cs/>
        </w:rPr>
        <w:t>สำรองค่าสินไหมทดแทน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0"/>
        <w:gridCol w:w="1440"/>
        <w:gridCol w:w="270"/>
        <w:gridCol w:w="1440"/>
      </w:tblGrid>
      <w:tr w:rsidR="00717871" w:rsidRPr="00824832" w14:paraId="6B18476B" w14:textId="77777777" w:rsidTr="00847ACC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650A7DF" w14:textId="77777777" w:rsidR="00F26ADA" w:rsidRPr="00824832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right w:val="nil"/>
            </w:tcBorders>
          </w:tcPr>
          <w:p w14:paraId="5F44BD1F" w14:textId="77777777" w:rsidR="00F26ADA" w:rsidRPr="00824832" w:rsidRDefault="005E40F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F26ADA"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6672A5" w:rsidRPr="00824832" w14:paraId="52D16C0B" w14:textId="77777777" w:rsidTr="003F7896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D78C910" w14:textId="77777777" w:rsidR="006672A5" w:rsidRPr="00824832" w:rsidRDefault="006672A5" w:rsidP="00667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C62196" w14:textId="714800AA" w:rsidR="006672A5" w:rsidRPr="00824832" w:rsidRDefault="00A80558" w:rsidP="00667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2565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50348DD" w14:textId="77777777" w:rsidR="006672A5" w:rsidRPr="00824832" w:rsidRDefault="006672A5" w:rsidP="00667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0F2A2B" w14:textId="42CD1075" w:rsidR="006672A5" w:rsidRPr="00824832" w:rsidRDefault="006672A5" w:rsidP="00667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FC3859" w:rsidRPr="00824832" w14:paraId="674A02F9" w14:textId="77777777" w:rsidTr="00FC3859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472AB338" w14:textId="2AB2485B" w:rsidR="00FC3859" w:rsidRPr="00824832" w:rsidRDefault="00FC3859" w:rsidP="00FC3859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ยอดคงเหลือต้นปี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2A4149" w14:textId="433E3477" w:rsidR="00FC3859" w:rsidRPr="00FC3859" w:rsidRDefault="000C553C" w:rsidP="00FC3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232,756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177479" w14:textId="77777777" w:rsidR="00FC3859" w:rsidRPr="00824832" w:rsidRDefault="00FC3859" w:rsidP="00FC3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DC0F75" w14:textId="0F2D9D39" w:rsidR="00FC3859" w:rsidRPr="00824832" w:rsidRDefault="00FC3859" w:rsidP="00FC3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429F5">
              <w:rPr>
                <w:rFonts w:asciiTheme="majorBidi" w:hAnsiTheme="majorBidi" w:cstheme="majorBidi"/>
                <w:sz w:val="28"/>
                <w:szCs w:val="28"/>
              </w:rPr>
              <w:t>268,582</w:t>
            </w:r>
          </w:p>
        </w:tc>
      </w:tr>
      <w:tr w:rsidR="00FC3859" w:rsidRPr="00824832" w14:paraId="4A78417F" w14:textId="77777777" w:rsidTr="00FC3859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D60F3E2" w14:textId="4F7ECAFC" w:rsidR="00FC3859" w:rsidRPr="00824832" w:rsidRDefault="00FC3859" w:rsidP="00FC3859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ค่าสินไหมทดแทนที่เกิดขึ้นระหว่างปี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78EE62" w14:textId="51D6A391" w:rsidR="00FC3859" w:rsidRPr="00FC3859" w:rsidRDefault="008B32E1" w:rsidP="00FC3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763BE2">
              <w:rPr>
                <w:rFonts w:asciiTheme="majorBidi" w:hAnsiTheme="majorBidi" w:cstheme="majorBidi"/>
                <w:sz w:val="28"/>
                <w:szCs w:val="28"/>
              </w:rPr>
              <w:t>2,088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5DF1CD" w14:textId="77777777" w:rsidR="00FC3859" w:rsidRPr="00824832" w:rsidRDefault="00FC3859" w:rsidP="00FC3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123B44" w14:textId="54765F36" w:rsidR="00FC3859" w:rsidRPr="00824832" w:rsidRDefault="00FC3859" w:rsidP="00FC3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326,416</w:t>
            </w:r>
          </w:p>
        </w:tc>
      </w:tr>
      <w:tr w:rsidR="00FC3859" w:rsidRPr="00824832" w14:paraId="284A68EA" w14:textId="77777777" w:rsidTr="00FC3859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2757BE8" w14:textId="2E70BCF0" w:rsidR="00FC3859" w:rsidRPr="00824832" w:rsidRDefault="00FC3859" w:rsidP="00FC3859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การเปลี่ยนแปลงประมาณการสินไหมทดแทนที่เกิดขึ้นในปี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และ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1F33CB" w14:textId="3E97D027" w:rsidR="00FC3859" w:rsidRPr="00FC3859" w:rsidRDefault="00FC3859" w:rsidP="00FC3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12DBA5" w14:textId="77777777" w:rsidR="00FC3859" w:rsidRPr="00824832" w:rsidRDefault="00FC3859" w:rsidP="00FC3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814540" w14:textId="77777777" w:rsidR="00FC3859" w:rsidRPr="00824832" w:rsidRDefault="00FC3859" w:rsidP="00FC3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C3859" w:rsidRPr="00824832" w14:paraId="1E4977BC" w14:textId="77777777" w:rsidTr="00FC3859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49A7A97B" w14:textId="77777777" w:rsidR="00FC3859" w:rsidRPr="00824832" w:rsidRDefault="00FC3859" w:rsidP="00FC3859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ind w:firstLine="25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ข้อสมมติในการคำนวณสำรองค่าสินไหมทดแทน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1DB0AC" w14:textId="6D09BE2F" w:rsidR="00FC3859" w:rsidRPr="00FC3859" w:rsidRDefault="008B32E1" w:rsidP="00FC3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(2,39</w:t>
            </w:r>
            <w:r w:rsidR="00763BE2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0F79EB" w14:textId="77777777" w:rsidR="00FC3859" w:rsidRPr="00824832" w:rsidRDefault="00FC3859" w:rsidP="00FC3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C5187E" w14:textId="22FE04E7" w:rsidR="00FC3859" w:rsidRPr="00824832" w:rsidRDefault="00FC3859" w:rsidP="00FC3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(3,982)</w:t>
            </w:r>
          </w:p>
        </w:tc>
      </w:tr>
      <w:tr w:rsidR="00FC3859" w:rsidRPr="00824832" w14:paraId="57F1A935" w14:textId="77777777" w:rsidTr="00FC3859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3833899" w14:textId="5B80013A" w:rsidR="00FC3859" w:rsidRPr="00824832" w:rsidRDefault="00FC3859" w:rsidP="00FC3859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ค่าสินไหมทดแทนจ่ายระหว่างปี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1EFC21" w14:textId="03D98A29" w:rsidR="00FC3859" w:rsidRPr="00FC3859" w:rsidRDefault="008B32E1" w:rsidP="00FC3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(275,69</w:t>
            </w:r>
            <w:r w:rsidR="0028586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BB60D2" w14:textId="77777777" w:rsidR="00FC3859" w:rsidRPr="00824832" w:rsidRDefault="00FC3859" w:rsidP="00FC3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7E222B" w14:textId="03049F58" w:rsidR="00FC3859" w:rsidRPr="00824832" w:rsidRDefault="00FC3859" w:rsidP="00FC3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(358,260)</w:t>
            </w:r>
          </w:p>
        </w:tc>
      </w:tr>
      <w:tr w:rsidR="00FC3859" w:rsidRPr="00824832" w14:paraId="3C084676" w14:textId="77777777" w:rsidTr="00847ACC">
        <w:trPr>
          <w:trHeight w:val="39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CF52B12" w14:textId="51C2C16B" w:rsidR="00FC3859" w:rsidRPr="00824832" w:rsidRDefault="00FC3859" w:rsidP="00FC3859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ยอดคงเหลือปลายปี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482430F" w14:textId="52CCEA87" w:rsidR="00FC3859" w:rsidRPr="00824832" w:rsidRDefault="00763BE2" w:rsidP="00FC3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196,75</w:t>
            </w:r>
            <w:r w:rsidR="0028586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3511E" w14:textId="77777777" w:rsidR="00FC3859" w:rsidRPr="00824832" w:rsidRDefault="00FC3859" w:rsidP="00FC3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B5BCE5A" w14:textId="36911A30" w:rsidR="00FC3859" w:rsidRPr="00824832" w:rsidRDefault="00FC3859" w:rsidP="00FC3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232,756</w:t>
            </w:r>
          </w:p>
        </w:tc>
      </w:tr>
    </w:tbl>
    <w:p w14:paraId="2483E8C6" w14:textId="77777777" w:rsidR="00F26ADA" w:rsidRPr="00455856" w:rsidRDefault="00F26ADA" w:rsidP="00505EB3">
      <w:pPr>
        <w:pStyle w:val="ListParagraph"/>
        <w:numPr>
          <w:ilvl w:val="2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720" w:right="403"/>
        <w:contextualSpacing w:val="0"/>
        <w:jc w:val="both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455856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สำรองเบี้ยประกันภัยที่ยังไม่ถือเป็นรายได้ 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0"/>
        <w:gridCol w:w="1440"/>
        <w:gridCol w:w="270"/>
        <w:gridCol w:w="1440"/>
      </w:tblGrid>
      <w:tr w:rsidR="00717871" w:rsidRPr="00824832" w14:paraId="133B2F80" w14:textId="77777777" w:rsidTr="00493BF8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385A77A" w14:textId="77777777" w:rsidR="00F26ADA" w:rsidRPr="00824832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right w:val="nil"/>
            </w:tcBorders>
          </w:tcPr>
          <w:p w14:paraId="6976F252" w14:textId="77777777" w:rsidR="00F26ADA" w:rsidRPr="00824832" w:rsidRDefault="005E40F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F26ADA"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6672A5" w:rsidRPr="00824832" w14:paraId="0205F0D8" w14:textId="77777777" w:rsidTr="00AD5C5F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099F0B4" w14:textId="77777777" w:rsidR="006672A5" w:rsidRPr="00824832" w:rsidRDefault="006672A5" w:rsidP="00667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B413DE" w14:textId="442BAC42" w:rsidR="006672A5" w:rsidRPr="00824832" w:rsidRDefault="00A80558" w:rsidP="00667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2565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6AE364" w14:textId="77777777" w:rsidR="006672A5" w:rsidRPr="00824832" w:rsidRDefault="006672A5" w:rsidP="00667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A278EC" w14:textId="4196FCD0" w:rsidR="006672A5" w:rsidRPr="00824832" w:rsidRDefault="006672A5" w:rsidP="00667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C21FD6" w:rsidRPr="00824832" w14:paraId="39E41AFD" w14:textId="77777777" w:rsidTr="00493BF8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8F552A7" w14:textId="0D7A1FAB" w:rsidR="00C21FD6" w:rsidRPr="00824832" w:rsidRDefault="00C21FD6" w:rsidP="00C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70B5C0" w14:textId="23826AC0" w:rsidR="00C21FD6" w:rsidRPr="00493BF8" w:rsidRDefault="000C553C" w:rsidP="00C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340,250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F95281" w14:textId="77777777" w:rsidR="00C21FD6" w:rsidRPr="00824832" w:rsidRDefault="00C21FD6" w:rsidP="00C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DEEAD8" w14:textId="1CCFDF64" w:rsidR="00C21FD6" w:rsidRPr="00824832" w:rsidRDefault="00C21FD6" w:rsidP="00C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29F5">
              <w:rPr>
                <w:rFonts w:ascii="Angsana New" w:hAnsi="Angsana New"/>
                <w:sz w:val="28"/>
                <w:szCs w:val="28"/>
              </w:rPr>
              <w:t>326,315</w:t>
            </w:r>
          </w:p>
        </w:tc>
      </w:tr>
      <w:tr w:rsidR="00C21FD6" w:rsidRPr="00824832" w14:paraId="78771F23" w14:textId="77777777" w:rsidTr="00493BF8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EEC306D" w14:textId="32D1D3CC" w:rsidR="00C21FD6" w:rsidRPr="00824832" w:rsidRDefault="00C21FD6" w:rsidP="00C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เบี้ยประกันภัยรับสำหรับปี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0AC19B" w14:textId="0C3E68AE" w:rsidR="00C21FD6" w:rsidRPr="00824832" w:rsidRDefault="001D0550" w:rsidP="00C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606,740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B22277" w14:textId="77777777" w:rsidR="00C21FD6" w:rsidRPr="00824832" w:rsidRDefault="00C21FD6" w:rsidP="00C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E0E9D3" w14:textId="07CE1D5B" w:rsidR="00C21FD6" w:rsidRPr="00824832" w:rsidRDefault="00C21FD6" w:rsidP="00C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673,047</w:t>
            </w:r>
          </w:p>
        </w:tc>
      </w:tr>
      <w:tr w:rsidR="00C21FD6" w:rsidRPr="00824832" w14:paraId="1FB88A99" w14:textId="77777777" w:rsidTr="00493BF8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CF2799B" w14:textId="782AE29B" w:rsidR="00C21FD6" w:rsidRPr="00824832" w:rsidRDefault="00C21FD6" w:rsidP="00C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เบี้ยประกันภัยที่ถือเป็นรายได้ในปี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D2FD466" w14:textId="0A4A931B" w:rsidR="00C21FD6" w:rsidRPr="00824832" w:rsidRDefault="001D0550" w:rsidP="00C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(542,256)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F42386" w14:textId="02547D02" w:rsidR="00C21FD6" w:rsidRPr="00824832" w:rsidRDefault="00C21FD6" w:rsidP="00C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70396AF" w14:textId="4DB9C52A" w:rsidR="00C21FD6" w:rsidRPr="00824832" w:rsidRDefault="00C21FD6" w:rsidP="00C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(659,112)</w:t>
            </w:r>
          </w:p>
        </w:tc>
      </w:tr>
      <w:tr w:rsidR="00C21FD6" w:rsidRPr="00824832" w14:paraId="49B6A3A7" w14:textId="77777777" w:rsidTr="00493BF8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5A9CCF4" w14:textId="0FACFF5E" w:rsidR="00C21FD6" w:rsidRPr="00824832" w:rsidRDefault="00C21FD6" w:rsidP="00C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ยอดคงเหลือปลาย</w:t>
            </w:r>
            <w:r w:rsidRPr="00493B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ปี</w:t>
            </w:r>
            <w:r w:rsidRPr="00493B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  <w:r w:rsidRPr="00493BF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5E28570C" w14:textId="31353E5D" w:rsidR="00C21FD6" w:rsidRPr="00824832" w:rsidRDefault="001D0550" w:rsidP="00C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404,734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A06038" w14:textId="77777777" w:rsidR="00C21FD6" w:rsidRPr="00824832" w:rsidRDefault="00C21FD6" w:rsidP="00C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3F981DA9" w14:textId="6ED005C5" w:rsidR="00C21FD6" w:rsidRPr="00824832" w:rsidRDefault="00C21FD6" w:rsidP="00C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340,250</w:t>
            </w:r>
          </w:p>
        </w:tc>
      </w:tr>
    </w:tbl>
    <w:p w14:paraId="06C522DB" w14:textId="77777777" w:rsidR="00BC4E91" w:rsidRPr="00BC4E91" w:rsidRDefault="00BC4E91" w:rsidP="00505EB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7622E355" w14:textId="77777777" w:rsidR="00BC4E91" w:rsidRPr="00BC4E91" w:rsidRDefault="00BC4E91" w:rsidP="00505EB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267B4F7B" w14:textId="77777777" w:rsidR="00BC4E91" w:rsidRPr="00BC4E91" w:rsidRDefault="00BC4E91" w:rsidP="00505EB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4738E48E" w14:textId="77777777" w:rsidR="00BC4E91" w:rsidRPr="00BC4E91" w:rsidRDefault="00BC4E91" w:rsidP="00505EB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108A7B36" w14:textId="77777777" w:rsidR="00BC4E91" w:rsidRPr="00BC4E91" w:rsidRDefault="00BC4E91" w:rsidP="00505EB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0718B315" w14:textId="77777777" w:rsidR="00BC4E91" w:rsidRPr="00BC4E91" w:rsidRDefault="00BC4E91" w:rsidP="00505EB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2709ECAB" w14:textId="77777777" w:rsidR="00BC4E91" w:rsidRPr="00BC4E91" w:rsidRDefault="00BC4E91" w:rsidP="00505EB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3C4A6E7D" w14:textId="77777777" w:rsidR="00BC4E91" w:rsidRPr="00BC4E91" w:rsidRDefault="00BC4E91" w:rsidP="00505EB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7F993BD6" w14:textId="77777777" w:rsidR="00BC4E91" w:rsidRPr="00BC4E91" w:rsidRDefault="00BC4E91" w:rsidP="00505EB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7D42B4B2" w14:textId="77777777" w:rsidR="00BC4E91" w:rsidRPr="00BC4E91" w:rsidRDefault="00BC4E91" w:rsidP="00505EB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401B09B4" w14:textId="77777777" w:rsidR="00BC4E91" w:rsidRPr="00BC4E91" w:rsidRDefault="00BC4E91" w:rsidP="00505EB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63F515A6" w14:textId="77777777" w:rsidR="00BC4E91" w:rsidRPr="00BC4E91" w:rsidRDefault="00BC4E91" w:rsidP="00505EB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2C67BD0A" w14:textId="77777777" w:rsidR="00BC4E91" w:rsidRPr="00BC4E91" w:rsidRDefault="00BC4E91" w:rsidP="00505EB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06E0F522" w14:textId="77777777" w:rsidR="00BC4E91" w:rsidRPr="00BC4E91" w:rsidRDefault="00BC4E91" w:rsidP="00505EB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5C88A434" w14:textId="77777777" w:rsidR="00BC4E91" w:rsidRPr="00BC4E91" w:rsidRDefault="00BC4E91" w:rsidP="00505EB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6623B231" w14:textId="77777777" w:rsidR="00BC4E91" w:rsidRPr="00BC4E91" w:rsidRDefault="00BC4E91" w:rsidP="00505EB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4BFB36A9" w14:textId="77777777" w:rsidR="00BC4E91" w:rsidRPr="00BC4E91" w:rsidRDefault="00BC4E91" w:rsidP="00505EB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0D3BF446" w14:textId="77777777" w:rsidR="00BC4E91" w:rsidRPr="00BC4E91" w:rsidRDefault="00BC4E91" w:rsidP="00505EB3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2E8D1B14" w14:textId="7654A28F" w:rsidR="00A745E1" w:rsidRDefault="00A745E1" w:rsidP="00A745E1">
      <w:pPr>
        <w:pStyle w:val="FSNoteNumbered"/>
        <w:numPr>
          <w:ilvl w:val="0"/>
          <w:numId w:val="0"/>
        </w:numPr>
        <w:spacing w:after="0"/>
        <w:ind w:left="540"/>
        <w:rPr>
          <w:b/>
          <w:bCs/>
          <w:u w:val="none"/>
        </w:rPr>
      </w:pPr>
    </w:p>
    <w:p w14:paraId="27ED2F0D" w14:textId="77777777" w:rsidR="00A745E1" w:rsidRPr="00A745E1" w:rsidRDefault="00A745E1" w:rsidP="00A745E1">
      <w:pPr>
        <w:rPr>
          <w:cs/>
          <w:lang w:val="th-TH"/>
        </w:rPr>
      </w:pPr>
    </w:p>
    <w:p w14:paraId="56F9F2BB" w14:textId="77777777" w:rsidR="000C553C" w:rsidRPr="00846D99" w:rsidRDefault="000C553C" w:rsidP="000C553C">
      <w:pPr>
        <w:pStyle w:val="FSNoteNumbered"/>
        <w:numPr>
          <w:ilvl w:val="0"/>
          <w:numId w:val="0"/>
        </w:numPr>
        <w:spacing w:after="0"/>
        <w:ind w:left="540"/>
        <w:rPr>
          <w:b/>
          <w:bCs/>
          <w:u w:val="none"/>
          <w:lang w:val="en-US"/>
        </w:rPr>
      </w:pPr>
    </w:p>
    <w:p w14:paraId="56A3F88F" w14:textId="07515A18" w:rsidR="00F26ADA" w:rsidRPr="008B5A70" w:rsidRDefault="00F26ADA" w:rsidP="006E6094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8B5A70">
        <w:rPr>
          <w:b/>
          <w:bCs/>
          <w:u w:val="none"/>
          <w:cs/>
        </w:rPr>
        <w:lastRenderedPageBreak/>
        <w:t>เจ้าหนี้บริษัทประกันภัยต่อ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0"/>
        <w:gridCol w:w="1440"/>
        <w:gridCol w:w="270"/>
        <w:gridCol w:w="1440"/>
      </w:tblGrid>
      <w:tr w:rsidR="00717871" w:rsidRPr="00824832" w14:paraId="1719BE15" w14:textId="77777777" w:rsidTr="00493BF8">
        <w:trPr>
          <w:trHeight w:val="387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B83760A" w14:textId="77777777" w:rsidR="00F26ADA" w:rsidRPr="00824832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right w:val="nil"/>
            </w:tcBorders>
          </w:tcPr>
          <w:p w14:paraId="2D5453A5" w14:textId="77777777" w:rsidR="00F26ADA" w:rsidRPr="00824832" w:rsidRDefault="005E40F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F26ADA"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6672A5" w:rsidRPr="00824832" w14:paraId="52DC400B" w14:textId="77777777" w:rsidTr="00BC61E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519DD6A3" w14:textId="77777777" w:rsidR="006672A5" w:rsidRPr="00824832" w:rsidRDefault="006672A5" w:rsidP="00667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400F18" w14:textId="6D0D3E36" w:rsidR="006672A5" w:rsidRPr="00824832" w:rsidRDefault="00A80558" w:rsidP="00667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2565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8FEA6E" w14:textId="77777777" w:rsidR="006672A5" w:rsidRPr="00824832" w:rsidRDefault="006672A5" w:rsidP="00667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214836" w14:textId="4CACB54F" w:rsidR="006672A5" w:rsidRPr="00824832" w:rsidRDefault="006672A5" w:rsidP="00667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B0227D" w:rsidRPr="00824832" w14:paraId="6B51D0E0" w14:textId="77777777" w:rsidTr="00493BF8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1CCB9" w14:textId="77777777" w:rsidR="00B0227D" w:rsidRPr="00824832" w:rsidRDefault="00B0227D" w:rsidP="00B0227D">
            <w:pPr>
              <w:overflowPunct w:val="0"/>
              <w:autoSpaceDE w:val="0"/>
              <w:autoSpaceDN w:val="0"/>
              <w:adjustRightInd w:val="0"/>
              <w:ind w:left="-13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เงินถือไว้จากการประกันภัยต่อ</w:t>
            </w:r>
            <w:r w:rsidRPr="00824832">
              <w:rPr>
                <w:rFonts w:asciiTheme="majorBidi" w:hAnsiTheme="majorBidi" w:cstheme="majorBidi"/>
                <w:sz w:val="28"/>
                <w:szCs w:val="28"/>
              </w:rPr>
              <w:softHyphen/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67B02D" w14:textId="2F82B84A" w:rsidR="00B0227D" w:rsidRPr="00824832" w:rsidRDefault="0063673B" w:rsidP="00636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673B">
              <w:rPr>
                <w:rFonts w:asciiTheme="majorBidi" w:hAnsiTheme="majorBidi" w:cstheme="majorBidi"/>
                <w:sz w:val="28"/>
                <w:szCs w:val="28"/>
              </w:rPr>
              <w:t>180,688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DE4F17" w14:textId="77777777" w:rsidR="00B0227D" w:rsidRPr="008D2DBB" w:rsidRDefault="00B0227D" w:rsidP="00B02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8D0DA9" w14:textId="13138579" w:rsidR="00B0227D" w:rsidRPr="00824832" w:rsidRDefault="00B0227D" w:rsidP="00B02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155,179</w:t>
            </w:r>
          </w:p>
        </w:tc>
      </w:tr>
      <w:tr w:rsidR="00B0227D" w:rsidRPr="00824832" w14:paraId="7F7DFE6A" w14:textId="77777777" w:rsidTr="00493BF8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72254" w14:textId="77777777" w:rsidR="00B0227D" w:rsidRPr="00824832" w:rsidRDefault="00B0227D" w:rsidP="00B0227D">
            <w:pPr>
              <w:overflowPunct w:val="0"/>
              <w:autoSpaceDE w:val="0"/>
              <w:autoSpaceDN w:val="0"/>
              <w:adjustRightInd w:val="0"/>
              <w:ind w:left="-13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เงินค้างจ่ายเกี่ยวกับการประกันภัยต่อ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E7CBB38" w14:textId="533D990C" w:rsidR="00B0227D" w:rsidRPr="00824832" w:rsidRDefault="0063673B" w:rsidP="00B02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673B">
              <w:rPr>
                <w:rFonts w:asciiTheme="majorBidi" w:hAnsiTheme="majorBidi" w:cstheme="majorBidi"/>
                <w:sz w:val="28"/>
                <w:szCs w:val="28"/>
              </w:rPr>
              <w:t>74,804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2730DA" w14:textId="77777777" w:rsidR="00B0227D" w:rsidRPr="00824832" w:rsidRDefault="00B0227D" w:rsidP="00B02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8A0F69" w14:textId="288FD532" w:rsidR="00B0227D" w:rsidRPr="00824832" w:rsidRDefault="00B0227D" w:rsidP="00B02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277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54,894</w:t>
            </w:r>
          </w:p>
        </w:tc>
      </w:tr>
      <w:tr w:rsidR="00B0227D" w:rsidRPr="00824832" w14:paraId="2DE4CCB3" w14:textId="77777777" w:rsidTr="00E876FB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62F75" w14:textId="77777777" w:rsidR="00B0227D" w:rsidRPr="00824832" w:rsidRDefault="00B0227D" w:rsidP="00B0227D">
            <w:pPr>
              <w:overflowPunct w:val="0"/>
              <w:autoSpaceDE w:val="0"/>
              <w:autoSpaceDN w:val="0"/>
              <w:adjustRightInd w:val="0"/>
              <w:ind w:lef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5FA75439" w14:textId="2BD19A14" w:rsidR="00B0227D" w:rsidRPr="00824832" w:rsidRDefault="0063673B" w:rsidP="00B02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367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255,492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56FBCE" w14:textId="77777777" w:rsidR="00B0227D" w:rsidRPr="00824832" w:rsidRDefault="00B0227D" w:rsidP="00B02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7106D34B" w14:textId="66FB97B6" w:rsidR="00B0227D" w:rsidRPr="00824832" w:rsidRDefault="00B0227D" w:rsidP="00B02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210,073</w:t>
            </w:r>
          </w:p>
        </w:tc>
      </w:tr>
    </w:tbl>
    <w:p w14:paraId="4834B5BC" w14:textId="05BA2167" w:rsidR="005704D7" w:rsidRPr="0040193A" w:rsidRDefault="005704D7" w:rsidP="006E6094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40193A">
        <w:rPr>
          <w:b/>
          <w:bCs/>
          <w:u w:val="none"/>
          <w:cs/>
        </w:rPr>
        <w:t xml:space="preserve">ภาษีเงินได้รอการตัดบัญชี </w:t>
      </w:r>
    </w:p>
    <w:p w14:paraId="292CC93C" w14:textId="14137712" w:rsidR="000C0E90" w:rsidRPr="00F667B1" w:rsidRDefault="0065563C" w:rsidP="00F667B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/>
        <w:jc w:val="thaiDistribute"/>
        <w:textAlignment w:val="baseline"/>
        <w:rPr>
          <w:rFonts w:ascii="Angsana New" w:hAnsi="Angsana New"/>
          <w:spacing w:val="2"/>
          <w:sz w:val="28"/>
          <w:szCs w:val="28"/>
        </w:rPr>
      </w:pPr>
      <w:r w:rsidRPr="00F667B1">
        <w:rPr>
          <w:rFonts w:ascii="Angsana New" w:hAnsi="Angsana New" w:hint="cs"/>
          <w:spacing w:val="2"/>
          <w:sz w:val="28"/>
          <w:szCs w:val="28"/>
          <w:cs/>
        </w:rPr>
        <w:t>ค่าใช้จ่าย</w:t>
      </w:r>
      <w:r w:rsidR="000125B2" w:rsidRPr="00F667B1">
        <w:rPr>
          <w:rFonts w:ascii="Angsana New" w:hAnsi="Angsana New"/>
          <w:spacing w:val="2"/>
          <w:sz w:val="28"/>
          <w:szCs w:val="28"/>
          <w:cs/>
        </w:rPr>
        <w:t>ภาษีเงินได้สำหรับ</w:t>
      </w:r>
      <w:r w:rsidR="00B2051F" w:rsidRPr="00F667B1">
        <w:rPr>
          <w:rFonts w:ascii="Angsana New" w:hAnsi="Angsana New" w:hint="cs"/>
          <w:spacing w:val="2"/>
          <w:sz w:val="28"/>
          <w:szCs w:val="28"/>
          <w:cs/>
        </w:rPr>
        <w:t>งวด</w:t>
      </w:r>
      <w:r w:rsidR="00073CC8" w:rsidRPr="00F667B1">
        <w:rPr>
          <w:rFonts w:ascii="Angsana New" w:hAnsi="Angsana New"/>
          <w:spacing w:val="2"/>
          <w:sz w:val="28"/>
          <w:szCs w:val="28"/>
          <w:cs/>
        </w:rPr>
        <w:t>สามเดือน</w:t>
      </w:r>
      <w:r w:rsidR="00651375" w:rsidRPr="00F667B1">
        <w:rPr>
          <w:rFonts w:ascii="Angsana New" w:hAnsi="Angsana New" w:hint="cs"/>
          <w:spacing w:val="2"/>
          <w:sz w:val="28"/>
          <w:szCs w:val="28"/>
          <w:cs/>
        </w:rPr>
        <w:t>และ</w:t>
      </w:r>
      <w:r w:rsidR="00A703BB">
        <w:rPr>
          <w:rFonts w:ascii="Angsana New" w:hAnsi="Angsana New" w:hint="cs"/>
          <w:spacing w:val="2"/>
          <w:sz w:val="28"/>
          <w:szCs w:val="28"/>
          <w:cs/>
        </w:rPr>
        <w:t>เก้า</w:t>
      </w:r>
      <w:r w:rsidR="00651375" w:rsidRPr="00F667B1">
        <w:rPr>
          <w:rFonts w:ascii="Angsana New" w:hAnsi="Angsana New" w:hint="cs"/>
          <w:spacing w:val="2"/>
          <w:sz w:val="28"/>
          <w:szCs w:val="28"/>
          <w:cs/>
        </w:rPr>
        <w:t>เดือน</w:t>
      </w:r>
      <w:r w:rsidR="00A80558">
        <w:rPr>
          <w:rFonts w:ascii="Angsana New" w:hAnsi="Angsana New"/>
          <w:spacing w:val="2"/>
          <w:sz w:val="28"/>
          <w:szCs w:val="28"/>
          <w:cs/>
        </w:rPr>
        <w:t xml:space="preserve">สิ้นสุดวันที่ </w:t>
      </w:r>
      <w:r w:rsidR="00C9659C">
        <w:rPr>
          <w:rFonts w:ascii="Angsana New" w:hAnsi="Angsana New"/>
          <w:sz w:val="28"/>
          <w:szCs w:val="28"/>
        </w:rPr>
        <w:t>30</w:t>
      </w:r>
      <w:r w:rsidR="00A80558">
        <w:rPr>
          <w:rFonts w:ascii="Angsana New" w:hAnsi="Angsana New"/>
          <w:spacing w:val="2"/>
          <w:sz w:val="28"/>
          <w:szCs w:val="28"/>
          <w:cs/>
        </w:rPr>
        <w:t xml:space="preserve"> กันยายน</w:t>
      </w:r>
      <w:r w:rsidR="002C2081" w:rsidRPr="00F667B1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2C2081" w:rsidRPr="00F667B1">
        <w:rPr>
          <w:rFonts w:ascii="Angsana New" w:hAnsi="Angsana New"/>
          <w:spacing w:val="2"/>
          <w:sz w:val="28"/>
          <w:szCs w:val="28"/>
        </w:rPr>
        <w:t xml:space="preserve">2565 </w:t>
      </w:r>
      <w:r w:rsidR="000C0E90" w:rsidRPr="00F667B1">
        <w:rPr>
          <w:rFonts w:ascii="Angsana New" w:hAnsi="Angsana New"/>
          <w:spacing w:val="2"/>
          <w:sz w:val="28"/>
          <w:szCs w:val="28"/>
          <w:cs/>
        </w:rPr>
        <w:t xml:space="preserve">และ </w:t>
      </w:r>
      <w:r w:rsidR="000C0E90" w:rsidRPr="00F667B1">
        <w:rPr>
          <w:rFonts w:ascii="Angsana New" w:hAnsi="Angsana New"/>
          <w:spacing w:val="2"/>
          <w:sz w:val="28"/>
          <w:szCs w:val="28"/>
        </w:rPr>
        <w:t>256</w:t>
      </w:r>
      <w:r w:rsidR="00F76392" w:rsidRPr="00F667B1">
        <w:rPr>
          <w:rFonts w:ascii="Angsana New" w:hAnsi="Angsana New"/>
          <w:spacing w:val="2"/>
          <w:sz w:val="28"/>
          <w:szCs w:val="28"/>
        </w:rPr>
        <w:t>4</w:t>
      </w:r>
      <w:r w:rsidR="000C0E90" w:rsidRPr="00F667B1">
        <w:rPr>
          <w:rFonts w:ascii="Angsana New" w:hAnsi="Angsana New"/>
          <w:spacing w:val="2"/>
          <w:sz w:val="28"/>
          <w:szCs w:val="28"/>
          <w:cs/>
        </w:rPr>
        <w:t xml:space="preserve"> ประกอบด้วย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70"/>
        <w:gridCol w:w="1080"/>
        <w:gridCol w:w="270"/>
        <w:gridCol w:w="1080"/>
        <w:gridCol w:w="270"/>
        <w:gridCol w:w="1080"/>
        <w:gridCol w:w="270"/>
        <w:gridCol w:w="1080"/>
      </w:tblGrid>
      <w:tr w:rsidR="002B1030" w14:paraId="49144093" w14:textId="77777777" w:rsidTr="003307E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AD7A4B1" w14:textId="77777777" w:rsidR="002B1030" w:rsidRDefault="002B103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D615EE" w14:textId="77777777" w:rsidR="002B1030" w:rsidRDefault="002B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2B1030" w14:paraId="2FC5029B" w14:textId="77777777" w:rsidTr="003307E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8FE1DA6" w14:textId="77777777" w:rsidR="002B1030" w:rsidRDefault="002B103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7C41F67" w14:textId="67AC7203" w:rsidR="002B1030" w:rsidRDefault="002B1030" w:rsidP="0017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left" w:pos="-3402"/>
                <w:tab w:val="left" w:pos="-3261"/>
                <w:tab w:val="left" w:pos="-3119"/>
                <w:tab w:val="left" w:pos="2318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สำหรับงวดสามเดือน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br/>
            </w:r>
            <w:r w:rsidR="00A80558">
              <w:rPr>
                <w:rFonts w:asciiTheme="majorBidi" w:hAnsiTheme="majorBidi" w:hint="cs"/>
                <w:sz w:val="28"/>
                <w:szCs w:val="28"/>
                <w:cs/>
              </w:rPr>
              <w:t xml:space="preserve">สิ้นสุดวันที่ </w:t>
            </w:r>
            <w:r w:rsidR="00C9659C">
              <w:rPr>
                <w:rFonts w:ascii="Angsana New" w:hAnsi="Angsana New"/>
                <w:sz w:val="28"/>
                <w:szCs w:val="28"/>
              </w:rPr>
              <w:t>30</w:t>
            </w:r>
            <w:r w:rsidR="00A80558">
              <w:rPr>
                <w:rFonts w:asciiTheme="majorBidi" w:hAnsiTheme="majorBidi" w:hint="cs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F591CC" w14:textId="77777777" w:rsidR="002B1030" w:rsidRDefault="002B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CE74814" w14:textId="2E60A8AD" w:rsidR="002B1030" w:rsidRDefault="00A8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สำหรับงวดเก้าเดือน</w:t>
            </w:r>
            <w:r w:rsidR="002B1030">
              <w:rPr>
                <w:rFonts w:asciiTheme="majorBidi" w:hAnsiTheme="majorBidi" w:hint="cs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สิ้นสุดวันที่ </w:t>
            </w:r>
            <w:r w:rsidR="00C9659C"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2B1030" w14:paraId="2A8CE05F" w14:textId="77777777" w:rsidTr="003307E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401B7E5" w14:textId="77777777" w:rsidR="002B1030" w:rsidRDefault="002B103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0F89FE3" w14:textId="1B76811C" w:rsidR="002B1030" w:rsidRDefault="002B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1A9D2F" w14:textId="77777777" w:rsidR="002B1030" w:rsidRDefault="002B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10CE61F" w14:textId="420A43E3" w:rsidR="002B1030" w:rsidRDefault="002B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E50922" w14:textId="77777777" w:rsidR="002B1030" w:rsidRDefault="002B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9C16F9" w14:textId="58CCD7B3" w:rsidR="002B1030" w:rsidRDefault="002B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2A1C15" w14:textId="77777777" w:rsidR="002B1030" w:rsidRDefault="002B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084325D" w14:textId="39B215AF" w:rsidR="002B1030" w:rsidRDefault="002B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2B1030" w14:paraId="3E36469A" w14:textId="77777777" w:rsidTr="00A703BB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885408" w14:textId="77777777" w:rsidR="002B1030" w:rsidRDefault="002B103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ภาษีเงินได้ปีปัจจุบัน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CA798" w14:textId="58D08AF8" w:rsidR="002B1030" w:rsidRPr="005F2DD4" w:rsidRDefault="00B76D28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86799D" w14:textId="77777777" w:rsidR="002B1030" w:rsidRDefault="002B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F45E91" w14:textId="77777777" w:rsidR="002B1030" w:rsidRDefault="002B103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DCB50B" w14:textId="77777777" w:rsidR="002B1030" w:rsidRDefault="002B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5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A5511" w14:textId="6FAB469D" w:rsidR="002B1030" w:rsidRPr="005F2DD4" w:rsidRDefault="00B76D28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3E407E" w14:textId="77777777" w:rsidR="002B1030" w:rsidRDefault="002B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3D2160" w14:textId="77777777" w:rsidR="002B1030" w:rsidRDefault="002B103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</w:rPr>
              <w:t>-</w:t>
            </w:r>
          </w:p>
        </w:tc>
      </w:tr>
      <w:tr w:rsidR="00F20E3B" w14:paraId="5BA78CCD" w14:textId="77777777" w:rsidTr="003307E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3F5CE9" w14:textId="77777777" w:rsidR="00F20E3B" w:rsidRDefault="00F20E3B" w:rsidP="00F20E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DC1DC0" w14:textId="67F06BC6" w:rsidR="00F20E3B" w:rsidRPr="005F2DD4" w:rsidRDefault="00D91266" w:rsidP="00F20E3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76D28" w:rsidRPr="00B76D28">
              <w:rPr>
                <w:rFonts w:asciiTheme="majorBidi" w:hAnsiTheme="majorBidi" w:cstheme="majorBidi"/>
                <w:sz w:val="28"/>
                <w:szCs w:val="28"/>
              </w:rPr>
              <w:t>7,663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6E370D" w14:textId="77777777" w:rsidR="00F20E3B" w:rsidRDefault="00F20E3B" w:rsidP="00F20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42C191" w14:textId="319FA538" w:rsidR="00F20E3B" w:rsidRDefault="00D91266" w:rsidP="00F20E3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20E3B">
              <w:rPr>
                <w:rFonts w:asciiTheme="majorBidi" w:hAnsiTheme="majorBidi" w:cstheme="majorBidi" w:hint="cs"/>
                <w:sz w:val="28"/>
                <w:szCs w:val="28"/>
              </w:rPr>
              <w:t>5,013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08BB55" w14:textId="77777777" w:rsidR="00F20E3B" w:rsidRDefault="00F20E3B" w:rsidP="00F20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5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0775AF" w14:textId="6DC21F37" w:rsidR="00F20E3B" w:rsidRPr="005F2DD4" w:rsidRDefault="00D91266" w:rsidP="00F20E3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76D28" w:rsidRPr="00B76D28">
              <w:rPr>
                <w:rFonts w:asciiTheme="majorBidi" w:hAnsiTheme="majorBidi" w:cstheme="majorBidi"/>
                <w:sz w:val="28"/>
                <w:szCs w:val="28"/>
              </w:rPr>
              <w:t>13,305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3A9131" w14:textId="77777777" w:rsidR="00F20E3B" w:rsidRDefault="00F20E3B" w:rsidP="00F20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290" w:firstLine="1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E0DDBD" w14:textId="05957234" w:rsidR="00F20E3B" w:rsidRDefault="00D91266" w:rsidP="00F20E3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20E3B">
              <w:rPr>
                <w:rFonts w:asciiTheme="majorBidi" w:hAnsiTheme="majorBidi" w:cstheme="majorBidi" w:hint="cs"/>
                <w:sz w:val="28"/>
                <w:szCs w:val="28"/>
              </w:rPr>
              <w:t>3,289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20E3B" w14:paraId="1C9E9467" w14:textId="77777777" w:rsidTr="003307E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D178F4" w14:textId="63B8F35F" w:rsidR="00F20E3B" w:rsidRDefault="00F20E3B" w:rsidP="00F20E3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19F260" w14:textId="3B6DD099" w:rsidR="00F20E3B" w:rsidRPr="005F2DD4" w:rsidRDefault="00D91266" w:rsidP="00F20E3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B76D28" w:rsidRPr="00B76D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7,663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73F629" w14:textId="77777777" w:rsidR="00F20E3B" w:rsidRDefault="00F20E3B" w:rsidP="00F20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1B75FF4" w14:textId="6C5D90B0" w:rsidR="00F20E3B" w:rsidRDefault="00D91266" w:rsidP="00F20E3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F20E3B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5,013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E90469" w14:textId="77777777" w:rsidR="00F20E3B" w:rsidRDefault="00F20E3B" w:rsidP="00F20E3B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3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5AF1C8" w14:textId="3702289F" w:rsidR="00F20E3B" w:rsidRPr="005F2DD4" w:rsidRDefault="00D91266" w:rsidP="00F20E3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B76D28" w:rsidRPr="00B76D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13,305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FA63FD" w14:textId="77777777" w:rsidR="00F20E3B" w:rsidRDefault="00F20E3B" w:rsidP="00F20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FDAEC0D" w14:textId="42D80347" w:rsidR="00F20E3B" w:rsidRDefault="00D91266" w:rsidP="00F20E3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F20E3B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3,289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</w:tbl>
    <w:p w14:paraId="4DB87B05" w14:textId="495D8151" w:rsidR="00B67966" w:rsidRDefault="00B67966" w:rsidP="0065563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3058B7">
        <w:rPr>
          <w:rFonts w:ascii="Angsana New" w:hAnsi="Angsana New"/>
          <w:sz w:val="28"/>
          <w:szCs w:val="28"/>
          <w:cs/>
        </w:rPr>
        <w:t>รายการกระทบยอดจำนว</w:t>
      </w:r>
      <w:r w:rsidR="00841AF8" w:rsidRPr="003058B7">
        <w:rPr>
          <w:rFonts w:ascii="Angsana New" w:hAnsi="Angsana New"/>
          <w:sz w:val="28"/>
          <w:szCs w:val="28"/>
          <w:cs/>
        </w:rPr>
        <w:t>นเงินระหว่าง</w:t>
      </w:r>
      <w:r w:rsidR="00860AB5" w:rsidRPr="00860AB5">
        <w:rPr>
          <w:rFonts w:asciiTheme="majorBidi" w:hAnsiTheme="majorBidi" w:cstheme="majorBidi" w:hint="cs"/>
          <w:sz w:val="28"/>
          <w:szCs w:val="28"/>
          <w:cs/>
        </w:rPr>
        <w:t>ค่าใช้จ่าย</w:t>
      </w:r>
      <w:r w:rsidRPr="003058B7">
        <w:rPr>
          <w:rFonts w:ascii="Angsana New" w:hAnsi="Angsana New"/>
          <w:sz w:val="28"/>
          <w:szCs w:val="28"/>
          <w:cs/>
        </w:rPr>
        <w:t>ภาษีเงินได้กับผลคูณของขาดทุนทางบัญชีโดยใช้อัตราภาษี</w:t>
      </w:r>
      <w:r w:rsidR="007E6F52" w:rsidRPr="00824832">
        <w:rPr>
          <w:rFonts w:ascii="Angsana New" w:hAnsi="Angsana New"/>
          <w:sz w:val="28"/>
          <w:szCs w:val="28"/>
          <w:cs/>
        </w:rPr>
        <w:t>สำหรับ</w:t>
      </w:r>
      <w:r w:rsidR="007E6F52">
        <w:rPr>
          <w:rFonts w:ascii="Angsana New" w:hAnsi="Angsana New" w:hint="cs"/>
          <w:sz w:val="28"/>
          <w:szCs w:val="28"/>
          <w:cs/>
        </w:rPr>
        <w:t>งวด</w:t>
      </w:r>
      <w:r w:rsidR="007C6505" w:rsidRPr="0025191D">
        <w:rPr>
          <w:rFonts w:ascii="Angsana New" w:hAnsi="Angsana New"/>
          <w:sz w:val="28"/>
          <w:szCs w:val="28"/>
          <w:cs/>
        </w:rPr>
        <w:t>สามเดือน</w:t>
      </w:r>
      <w:r w:rsidR="00651375">
        <w:rPr>
          <w:rFonts w:ascii="Angsana New" w:hAnsi="Angsana New" w:hint="cs"/>
          <w:sz w:val="28"/>
          <w:szCs w:val="28"/>
          <w:cs/>
        </w:rPr>
        <w:t>และ</w:t>
      </w:r>
      <w:r w:rsidR="00F41922">
        <w:rPr>
          <w:rFonts w:ascii="Angsana New" w:hAnsi="Angsana New" w:hint="cs"/>
          <w:sz w:val="28"/>
          <w:szCs w:val="28"/>
          <w:cs/>
        </w:rPr>
        <w:t>เก้า</w:t>
      </w:r>
      <w:r w:rsidR="00651375">
        <w:rPr>
          <w:rFonts w:ascii="Angsana New" w:hAnsi="Angsana New" w:hint="cs"/>
          <w:sz w:val="28"/>
          <w:szCs w:val="28"/>
          <w:cs/>
        </w:rPr>
        <w:t>เดือน</w:t>
      </w:r>
      <w:r w:rsidR="00A80558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C9659C">
        <w:rPr>
          <w:rFonts w:ascii="Angsana New" w:hAnsi="Angsana New"/>
          <w:sz w:val="28"/>
          <w:szCs w:val="28"/>
        </w:rPr>
        <w:t>30</w:t>
      </w:r>
      <w:r w:rsidR="00A80558">
        <w:rPr>
          <w:rFonts w:ascii="Angsana New" w:hAnsi="Angsana New"/>
          <w:sz w:val="28"/>
          <w:szCs w:val="28"/>
          <w:cs/>
        </w:rPr>
        <w:t xml:space="preserve"> กันยายน</w:t>
      </w:r>
      <w:r w:rsidR="007C6505" w:rsidRPr="0025191D">
        <w:rPr>
          <w:rFonts w:ascii="Angsana New" w:hAnsi="Angsana New" w:hint="cs"/>
          <w:sz w:val="28"/>
          <w:szCs w:val="28"/>
          <w:cs/>
        </w:rPr>
        <w:t xml:space="preserve"> </w:t>
      </w:r>
      <w:r w:rsidR="007C6505" w:rsidRPr="0025191D">
        <w:rPr>
          <w:rFonts w:ascii="Angsana New" w:hAnsi="Angsana New"/>
          <w:sz w:val="28"/>
          <w:szCs w:val="28"/>
        </w:rPr>
        <w:t>256</w:t>
      </w:r>
      <w:r w:rsidR="0025191D" w:rsidRPr="0025191D">
        <w:rPr>
          <w:rFonts w:ascii="Angsana New" w:hAnsi="Angsana New"/>
          <w:sz w:val="28"/>
          <w:szCs w:val="28"/>
        </w:rPr>
        <w:t>5</w:t>
      </w:r>
      <w:r w:rsidR="007C6505" w:rsidRPr="0025191D">
        <w:rPr>
          <w:rFonts w:ascii="Angsana New" w:hAnsi="Angsana New"/>
          <w:sz w:val="28"/>
          <w:szCs w:val="28"/>
        </w:rPr>
        <w:t xml:space="preserve"> </w:t>
      </w:r>
      <w:r w:rsidR="007C6505" w:rsidRPr="0025191D">
        <w:rPr>
          <w:rFonts w:ascii="Angsana New" w:hAnsi="Angsana New" w:hint="cs"/>
          <w:sz w:val="28"/>
          <w:szCs w:val="28"/>
          <w:cs/>
        </w:rPr>
        <w:t xml:space="preserve">และ </w:t>
      </w:r>
      <w:r w:rsidR="007C6505" w:rsidRPr="0025191D">
        <w:rPr>
          <w:rFonts w:ascii="Angsana New" w:hAnsi="Angsana New"/>
          <w:sz w:val="28"/>
          <w:szCs w:val="28"/>
        </w:rPr>
        <w:t>256</w:t>
      </w:r>
      <w:r w:rsidR="0025191D" w:rsidRPr="0025191D">
        <w:rPr>
          <w:rFonts w:ascii="Angsana New" w:hAnsi="Angsana New"/>
          <w:sz w:val="28"/>
          <w:szCs w:val="28"/>
        </w:rPr>
        <w:t>4</w:t>
      </w:r>
      <w:r w:rsidR="007C6505">
        <w:rPr>
          <w:rFonts w:ascii="Angsana New" w:hAnsi="Angsana New" w:hint="cs"/>
          <w:sz w:val="28"/>
          <w:szCs w:val="28"/>
          <w:cs/>
        </w:rPr>
        <w:t xml:space="preserve"> </w:t>
      </w:r>
      <w:r w:rsidRPr="003058B7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3870"/>
        <w:gridCol w:w="1080"/>
        <w:gridCol w:w="270"/>
        <w:gridCol w:w="1080"/>
        <w:gridCol w:w="270"/>
        <w:gridCol w:w="1080"/>
        <w:gridCol w:w="270"/>
        <w:gridCol w:w="1080"/>
      </w:tblGrid>
      <w:tr w:rsidR="002B1030" w14:paraId="6F7423DA" w14:textId="77777777" w:rsidTr="002B1030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79C7968" w14:textId="77777777" w:rsidR="002B1030" w:rsidRDefault="002B103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EA4C0C" w14:textId="77777777" w:rsidR="002B1030" w:rsidRDefault="002B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left" w:pos="-3402"/>
                <w:tab w:val="left" w:pos="-3261"/>
                <w:tab w:val="left" w:pos="-3119"/>
                <w:tab w:val="left" w:pos="1206"/>
                <w:tab w:val="left" w:pos="2482"/>
                <w:tab w:val="center" w:pos="2821"/>
              </w:tabs>
              <w:spacing w:line="240" w:lineRule="auto"/>
              <w:jc w:val="center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2B1030" w14:paraId="57C92950" w14:textId="77777777" w:rsidTr="002B1030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5904493" w14:textId="77777777" w:rsidR="002B1030" w:rsidRDefault="002B103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AA3A847" w14:textId="09535FB7" w:rsidR="002B1030" w:rsidRDefault="002B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left" w:pos="-3402"/>
                <w:tab w:val="left" w:pos="-3261"/>
                <w:tab w:val="left" w:pos="-3119"/>
                <w:tab w:val="left" w:pos="1206"/>
                <w:tab w:val="left" w:pos="2482"/>
                <w:tab w:val="center" w:pos="282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สำหรับงวดสามเดือน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br/>
            </w:r>
            <w:r w:rsidR="00A80558">
              <w:rPr>
                <w:rFonts w:asciiTheme="majorBidi" w:hAnsiTheme="majorBidi" w:hint="cs"/>
                <w:sz w:val="28"/>
                <w:szCs w:val="28"/>
                <w:cs/>
              </w:rPr>
              <w:t xml:space="preserve">สิ้นสุดวันที่ </w:t>
            </w:r>
            <w:r w:rsidR="00C9659C">
              <w:rPr>
                <w:rFonts w:ascii="Angsana New" w:hAnsi="Angsana New"/>
                <w:sz w:val="28"/>
                <w:szCs w:val="28"/>
              </w:rPr>
              <w:t>30</w:t>
            </w:r>
            <w:r w:rsidR="00A80558">
              <w:rPr>
                <w:rFonts w:asciiTheme="majorBidi" w:hAnsiTheme="majorBidi" w:hint="cs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7B5C59" w14:textId="77777777" w:rsidR="002B1030" w:rsidRDefault="002B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left" w:pos="-3402"/>
                <w:tab w:val="left" w:pos="-3261"/>
                <w:tab w:val="left" w:pos="-3119"/>
                <w:tab w:val="left" w:pos="1206"/>
                <w:tab w:val="left" w:pos="2482"/>
                <w:tab w:val="center" w:pos="282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E9290C7" w14:textId="2CACD18D" w:rsidR="002B1030" w:rsidRDefault="00A8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left" w:pos="-3402"/>
                <w:tab w:val="left" w:pos="-3261"/>
                <w:tab w:val="left" w:pos="-3119"/>
                <w:tab w:val="left" w:pos="1206"/>
                <w:tab w:val="left" w:pos="2482"/>
                <w:tab w:val="center" w:pos="2821"/>
              </w:tabs>
              <w:spacing w:line="240" w:lineRule="auto"/>
              <w:jc w:val="center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สำหรับงวดเก้าเดือน</w:t>
            </w:r>
            <w:r w:rsidR="002B1030">
              <w:rPr>
                <w:rFonts w:asciiTheme="majorBidi" w:hAnsiTheme="majorBidi" w:hint="cs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สิ้นสุดวันที่ </w:t>
            </w:r>
            <w:r w:rsidR="00C9659C"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2B1030" w14:paraId="09600F8D" w14:textId="77777777" w:rsidTr="0008618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B42C830" w14:textId="77777777" w:rsidR="002B1030" w:rsidRDefault="002B103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C06C962" w14:textId="1BDF50C0" w:rsidR="002B1030" w:rsidRDefault="002B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687651" w14:textId="77777777" w:rsidR="002B1030" w:rsidRDefault="002B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18FC05E" w14:textId="16229276" w:rsidR="002B1030" w:rsidRDefault="002B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D39FCD" w14:textId="77777777" w:rsidR="002B1030" w:rsidRDefault="002B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BA66A85" w14:textId="399BE554" w:rsidR="002B1030" w:rsidRDefault="002B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256</w:t>
            </w:r>
            <w:r w:rsidR="00E757E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512B22" w14:textId="77777777" w:rsidR="002B1030" w:rsidRDefault="002B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6F0A7BE" w14:textId="6A167EB8" w:rsidR="002B1030" w:rsidRDefault="002B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256</w:t>
            </w:r>
            <w:r w:rsidR="00E757E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</w:t>
            </w:r>
          </w:p>
        </w:tc>
      </w:tr>
      <w:tr w:rsidR="00160C1B" w14:paraId="21A19461" w14:textId="77777777" w:rsidTr="0008618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413A83" w14:textId="36CBA1F9" w:rsidR="00160C1B" w:rsidRDefault="00160C1B" w:rsidP="00160C1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ขาดทุนก่อนภาษีเงินได้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center"/>
          </w:tcPr>
          <w:p w14:paraId="726E8675" w14:textId="730720AE" w:rsidR="00160C1B" w:rsidRPr="005F2DD4" w:rsidRDefault="00E7592F" w:rsidP="00160C1B">
            <w:pPr>
              <w:pStyle w:val="NormalInden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60C1B" w:rsidRPr="0029408F">
              <w:rPr>
                <w:rFonts w:asciiTheme="majorBidi" w:hAnsiTheme="majorBidi" w:cstheme="majorBidi"/>
                <w:sz w:val="28"/>
                <w:szCs w:val="28"/>
              </w:rPr>
              <w:t>18,083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2932AA" w14:textId="77777777" w:rsidR="00160C1B" w:rsidRPr="005F2DD4" w:rsidRDefault="00160C1B" w:rsidP="00160C1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2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889567B" w14:textId="369B2F3A" w:rsidR="00160C1B" w:rsidRPr="005F2DD4" w:rsidRDefault="00E7592F" w:rsidP="00160C1B">
            <w:pPr>
              <w:pStyle w:val="NormalInden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60C1B">
              <w:rPr>
                <w:rFonts w:asciiTheme="majorBidi" w:hAnsiTheme="majorBidi" w:cstheme="majorBidi" w:hint="cs"/>
                <w:sz w:val="28"/>
                <w:szCs w:val="28"/>
              </w:rPr>
              <w:t>16,151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C7ABC2" w14:textId="77777777" w:rsidR="00160C1B" w:rsidRPr="005F2DD4" w:rsidRDefault="00160C1B" w:rsidP="00160C1B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3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center"/>
          </w:tcPr>
          <w:p w14:paraId="42153414" w14:textId="24F8DD1D" w:rsidR="00160C1B" w:rsidRPr="005F2DD4" w:rsidRDefault="00E7592F" w:rsidP="00160C1B">
            <w:pPr>
              <w:pStyle w:val="NormalInden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60C1B" w:rsidRPr="0029408F">
              <w:rPr>
                <w:rFonts w:asciiTheme="majorBidi" w:hAnsiTheme="majorBidi" w:cstheme="majorBidi"/>
                <w:sz w:val="28"/>
                <w:szCs w:val="28"/>
              </w:rPr>
              <w:t>10,998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7BADD2" w14:textId="77777777" w:rsidR="00160C1B" w:rsidRDefault="00160C1B" w:rsidP="00160C1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2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DC820DE" w14:textId="21F07396" w:rsidR="00160C1B" w:rsidRDefault="00E7592F" w:rsidP="00160C1B">
            <w:pPr>
              <w:pStyle w:val="NormalInden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60C1B">
              <w:rPr>
                <w:rFonts w:asciiTheme="majorBidi" w:hAnsiTheme="majorBidi" w:cstheme="majorBidi" w:hint="cs"/>
                <w:sz w:val="28"/>
                <w:szCs w:val="28"/>
              </w:rPr>
              <w:t>56,068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C61E0" w14:paraId="536B840C" w14:textId="77777777" w:rsidTr="0008618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EC61BC3" w14:textId="77777777" w:rsidR="002C61E0" w:rsidRDefault="002C61E0" w:rsidP="002C61E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123EF78" w14:textId="21E42985" w:rsidR="002C61E0" w:rsidRPr="005F2DD4" w:rsidRDefault="002C61E0" w:rsidP="002C61E0">
            <w:pPr>
              <w:pStyle w:val="NormalInden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A68A15" w14:textId="77777777" w:rsidR="002C61E0" w:rsidRPr="005F2DD4" w:rsidRDefault="002C61E0" w:rsidP="002C61E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20C505F" w14:textId="33299523" w:rsidR="002C61E0" w:rsidRPr="005F2DD4" w:rsidRDefault="002C61E0" w:rsidP="002C61E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F2DD4">
              <w:rPr>
                <w:rFonts w:asciiTheme="majorBidi" w:hAnsiTheme="majorBidi" w:cstheme="majorBidi" w:hint="cs"/>
                <w:sz w:val="28"/>
                <w:szCs w:val="28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743963" w14:textId="77777777" w:rsidR="002C61E0" w:rsidRPr="005F2DD4" w:rsidRDefault="002C61E0" w:rsidP="002C61E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ECA3B85" w14:textId="3CDF4CD3" w:rsidR="002C61E0" w:rsidRPr="005F2DD4" w:rsidRDefault="002C61E0" w:rsidP="002C61E0">
            <w:pPr>
              <w:pStyle w:val="NormalInden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5A2BC4" w14:textId="77777777" w:rsidR="002C61E0" w:rsidRDefault="002C61E0" w:rsidP="002C61E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1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14DDEDC" w14:textId="11DE626D" w:rsidR="002C61E0" w:rsidRDefault="002C61E0" w:rsidP="002C61E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28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 </w:t>
            </w:r>
          </w:p>
        </w:tc>
      </w:tr>
      <w:tr w:rsidR="002C61E0" w14:paraId="74E6BD8F" w14:textId="77777777" w:rsidTr="003C723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B5B060" w14:textId="77777777" w:rsidR="002C61E0" w:rsidRDefault="002C61E0" w:rsidP="002C61E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ภาษีเงินได้คำนวณในอัตราร้อยละ </w:t>
            </w:r>
            <w:r>
              <w:rPr>
                <w:rFonts w:asciiTheme="majorBidi" w:hAnsiTheme="majorBidi" w:cstheme="majorBidi" w:hint="cs"/>
                <w:sz w:val="28"/>
                <w:szCs w:val="28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3C41EA" w14:textId="28D18E20" w:rsidR="002C61E0" w:rsidRPr="005F2DD4" w:rsidRDefault="00B76D28" w:rsidP="002C61E0">
            <w:pPr>
              <w:pStyle w:val="NormalInden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6D28">
              <w:rPr>
                <w:rFonts w:asciiTheme="majorBidi" w:hAnsiTheme="majorBidi" w:cstheme="majorBidi"/>
                <w:sz w:val="28"/>
                <w:szCs w:val="28"/>
              </w:rPr>
              <w:t>3,617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9B58D" w14:textId="77777777" w:rsidR="002C61E0" w:rsidRPr="005F2DD4" w:rsidRDefault="002C61E0" w:rsidP="002C61E0">
            <w:pPr>
              <w:pStyle w:val="NormalInden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C76D2B0" w14:textId="41AF298F" w:rsidR="002C61E0" w:rsidRPr="005F2DD4" w:rsidRDefault="002C61E0" w:rsidP="002C61E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F2DD4">
              <w:rPr>
                <w:rFonts w:asciiTheme="majorBidi" w:hAnsiTheme="majorBidi" w:cstheme="majorBidi"/>
                <w:sz w:val="28"/>
                <w:szCs w:val="28"/>
              </w:rPr>
              <w:t>3,230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D9C6D" w14:textId="77777777" w:rsidR="002C61E0" w:rsidRPr="005F2DD4" w:rsidRDefault="002C61E0" w:rsidP="002C61E0">
            <w:pPr>
              <w:pStyle w:val="NormalInden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E6F06A" w14:textId="09C6BE1C" w:rsidR="002C61E0" w:rsidRPr="005F2DD4" w:rsidRDefault="00B76D28" w:rsidP="002C61E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B76D28">
              <w:rPr>
                <w:rFonts w:asciiTheme="majorBidi" w:eastAsia="Cordia New" w:hAnsiTheme="majorBidi" w:cstheme="majorBidi"/>
                <w:sz w:val="28"/>
                <w:szCs w:val="28"/>
              </w:rPr>
              <w:t>2,200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20527" w14:textId="77777777" w:rsidR="002C61E0" w:rsidRDefault="002C61E0" w:rsidP="002C61E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AC5933" w14:textId="1936AC65" w:rsidR="002C61E0" w:rsidRDefault="002C61E0" w:rsidP="002C61E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20E3B">
              <w:rPr>
                <w:rFonts w:asciiTheme="majorBidi" w:hAnsiTheme="majorBidi" w:cstheme="majorBidi"/>
                <w:sz w:val="28"/>
                <w:szCs w:val="28"/>
              </w:rPr>
              <w:t>11,214</w:t>
            </w:r>
          </w:p>
        </w:tc>
      </w:tr>
      <w:tr w:rsidR="002C61E0" w14:paraId="014DC330" w14:textId="77777777" w:rsidTr="003C723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592D2E" w14:textId="77777777" w:rsidR="002C61E0" w:rsidRDefault="002C61E0" w:rsidP="002C61E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ผลกระทบทางภาษีของรายได้ที่ได้รับยกเว้นและ</w:t>
            </w:r>
          </w:p>
          <w:p w14:paraId="38348992" w14:textId="1A679AA6" w:rsidR="002C61E0" w:rsidRDefault="002C61E0" w:rsidP="002C61E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ค่าใช้จ่ายที่ไม่สามารถนำมาหักได้ทางภาษี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E814D" w14:textId="173E1ADC" w:rsidR="002C61E0" w:rsidRPr="005F2DD4" w:rsidRDefault="00D91266" w:rsidP="002C61E0">
            <w:pPr>
              <w:pStyle w:val="NormalInden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76D28" w:rsidRPr="00B76D28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B76D2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349F4" w14:textId="77777777" w:rsidR="002C61E0" w:rsidRPr="005F2DD4" w:rsidRDefault="002C61E0" w:rsidP="002C61E0">
            <w:pPr>
              <w:pStyle w:val="NormalInden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938ED75" w14:textId="41939D85" w:rsidR="002C61E0" w:rsidRPr="005F2DD4" w:rsidRDefault="00D91266" w:rsidP="002C61E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C61E0" w:rsidRPr="005F2DD4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A76D8" w14:textId="77777777" w:rsidR="002C61E0" w:rsidRPr="005F2DD4" w:rsidRDefault="002C61E0" w:rsidP="002C61E0">
            <w:pPr>
              <w:pStyle w:val="NormalInden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E3866" w14:textId="6D838853" w:rsidR="002C61E0" w:rsidRPr="005F2DD4" w:rsidRDefault="00D91266" w:rsidP="002C61E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</w:t>
            </w:r>
            <w:r w:rsidR="00B76D28" w:rsidRPr="00B76D28">
              <w:rPr>
                <w:rFonts w:asciiTheme="majorBidi" w:eastAsia="Cordia New" w:hAnsiTheme="majorBidi" w:cstheme="majorBidi"/>
                <w:sz w:val="28"/>
                <w:szCs w:val="28"/>
              </w:rPr>
              <w:t>312</w:t>
            </w: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68BAD" w14:textId="77777777" w:rsidR="002C61E0" w:rsidRDefault="002C61E0" w:rsidP="002C61E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1957E4" w14:textId="4533A005" w:rsidR="002C61E0" w:rsidRDefault="002C61E0" w:rsidP="002C61E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</w:rPr>
              <w:t>166</w:t>
            </w:r>
          </w:p>
        </w:tc>
      </w:tr>
      <w:tr w:rsidR="002C61E0" w14:paraId="252562A5" w14:textId="77777777" w:rsidTr="003C723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45B77F" w14:textId="77777777" w:rsidR="002C61E0" w:rsidRDefault="002C61E0" w:rsidP="002C61E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ภาษีเงินได้รอการตัดบัญชีที่รับรู้ในงวด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9D394F" w14:textId="682A7A6D" w:rsidR="002C61E0" w:rsidRPr="005F2DD4" w:rsidRDefault="00B76D28" w:rsidP="002C61E0">
            <w:pPr>
              <w:pStyle w:val="NormalInden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C7D8E" w14:textId="77777777" w:rsidR="002C61E0" w:rsidRPr="005F2DD4" w:rsidRDefault="002C61E0" w:rsidP="002C61E0">
            <w:pPr>
              <w:pStyle w:val="NormalInden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6597752" w14:textId="44C8E6F9" w:rsidR="002C61E0" w:rsidRPr="005F2DD4" w:rsidRDefault="00D91266" w:rsidP="002C61E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C61E0" w:rsidRPr="005F2DD4">
              <w:rPr>
                <w:rFonts w:asciiTheme="majorBidi" w:hAnsiTheme="majorBidi" w:cstheme="majorBidi" w:hint="cs"/>
                <w:sz w:val="28"/>
                <w:szCs w:val="28"/>
              </w:rPr>
              <w:t>5,013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34A40" w14:textId="77777777" w:rsidR="002C61E0" w:rsidRPr="005F2DD4" w:rsidRDefault="002C61E0" w:rsidP="002C61E0">
            <w:pPr>
              <w:pStyle w:val="NormalInden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843B55" w14:textId="77680C2B" w:rsidR="002C61E0" w:rsidRPr="005F2DD4" w:rsidRDefault="00B76D28" w:rsidP="002C61E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53406" w14:textId="77777777" w:rsidR="002C61E0" w:rsidRDefault="002C61E0" w:rsidP="002C61E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09A5AA" w14:textId="5C0F6DAB" w:rsidR="002C61E0" w:rsidRDefault="00D91266" w:rsidP="002C61E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</w:t>
            </w:r>
            <w:r w:rsidR="002C61E0">
              <w:rPr>
                <w:rFonts w:asciiTheme="majorBidi" w:eastAsia="Cordia New" w:hAnsiTheme="majorBidi" w:cstheme="majorBidi" w:hint="cs"/>
                <w:sz w:val="28"/>
                <w:szCs w:val="28"/>
              </w:rPr>
              <w:t>3,289</w:t>
            </w: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)</w:t>
            </w:r>
          </w:p>
        </w:tc>
      </w:tr>
      <w:tr w:rsidR="002C61E0" w14:paraId="283D08D1" w14:textId="77777777" w:rsidTr="003C723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4C5B97C" w14:textId="1CACD052" w:rsidR="002C61E0" w:rsidRDefault="002C61E0" w:rsidP="002C61E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ผลแตกต่างชั่วคราวที่ไม่เคยรับรู้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698E88" w14:textId="779E7A84" w:rsidR="002C61E0" w:rsidRPr="005F2DD4" w:rsidRDefault="00B76D28" w:rsidP="002C61E0">
            <w:pPr>
              <w:pStyle w:val="NormalInden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DD1FE" w14:textId="77777777" w:rsidR="002C61E0" w:rsidRPr="005F2DD4" w:rsidRDefault="002C61E0" w:rsidP="002C61E0">
            <w:pPr>
              <w:pStyle w:val="NormalInden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7BDEE44" w14:textId="2CA536E5" w:rsidR="002C61E0" w:rsidRPr="005F2DD4" w:rsidRDefault="002C61E0" w:rsidP="002C61E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F2D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A7D3E" w14:textId="77777777" w:rsidR="002C61E0" w:rsidRPr="005F2DD4" w:rsidRDefault="002C61E0" w:rsidP="002C61E0">
            <w:pPr>
              <w:pStyle w:val="NormalInden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53ABDB" w14:textId="10ABF729" w:rsidR="002C61E0" w:rsidRPr="005F2DD4" w:rsidRDefault="00B76D28" w:rsidP="002C61E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/>
                <w:sz w:val="28"/>
                <w:szCs w:val="28"/>
                <w:cs/>
              </w:rPr>
            </w:pPr>
            <w:r w:rsidRPr="00B76D28">
              <w:rPr>
                <w:rFonts w:asciiTheme="majorBidi" w:eastAsia="Cordia New" w:hAnsiTheme="majorBidi"/>
                <w:sz w:val="28"/>
                <w:szCs w:val="28"/>
              </w:rPr>
              <w:t>2,340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4E5D3" w14:textId="77777777" w:rsidR="002C61E0" w:rsidRDefault="002C61E0" w:rsidP="002C61E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218D78" w14:textId="5937BACB" w:rsidR="002C61E0" w:rsidRDefault="002C61E0" w:rsidP="002C61E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C61E0" w14:paraId="5DC80524" w14:textId="77777777" w:rsidTr="003C723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461F65" w14:textId="77777777" w:rsidR="002C61E0" w:rsidRDefault="002C61E0" w:rsidP="002C61E0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ขาดทุนสะสมทางภาษีที่ไม่ได้รับรู้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2F3C28" w14:textId="2E80447A" w:rsidR="002C61E0" w:rsidRPr="005F2DD4" w:rsidRDefault="00D91266" w:rsidP="002C61E0">
            <w:pPr>
              <w:pStyle w:val="NormalInden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76D28">
              <w:rPr>
                <w:rFonts w:asciiTheme="majorBidi" w:hAnsiTheme="majorBidi" w:cstheme="majorBidi"/>
                <w:sz w:val="28"/>
                <w:szCs w:val="28"/>
              </w:rPr>
              <w:t>11,057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3BBE7" w14:textId="77777777" w:rsidR="002C61E0" w:rsidRPr="005F2DD4" w:rsidRDefault="002C61E0" w:rsidP="002C61E0">
            <w:pPr>
              <w:pStyle w:val="NormalInden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0BEC39A7" w14:textId="04D09AA6" w:rsidR="002C61E0" w:rsidRPr="005F2DD4" w:rsidRDefault="00D91266" w:rsidP="002C61E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C61E0" w:rsidRPr="005F2DD4">
              <w:rPr>
                <w:rFonts w:asciiTheme="majorBidi" w:hAnsiTheme="majorBidi" w:cstheme="majorBidi" w:hint="cs"/>
                <w:sz w:val="28"/>
                <w:szCs w:val="28"/>
              </w:rPr>
              <w:t>3,18</w:t>
            </w:r>
            <w:r w:rsidR="002C61E0" w:rsidRPr="005F2DD4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C8002" w14:textId="77777777" w:rsidR="002C61E0" w:rsidRPr="005F2DD4" w:rsidRDefault="002C61E0" w:rsidP="002C61E0">
            <w:pPr>
              <w:pStyle w:val="NormalInden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777303" w14:textId="3B54B8DF" w:rsidR="002C61E0" w:rsidRPr="005F2DD4" w:rsidRDefault="00D91266" w:rsidP="002C61E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</w:t>
            </w:r>
            <w:r w:rsidR="00B76D28">
              <w:rPr>
                <w:rFonts w:asciiTheme="majorBidi" w:eastAsia="Cordia New" w:hAnsiTheme="majorBidi" w:cstheme="majorBidi"/>
                <w:sz w:val="28"/>
                <w:szCs w:val="28"/>
              </w:rPr>
              <w:t>17,533</w:t>
            </w: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43353" w14:textId="77777777" w:rsidR="002C61E0" w:rsidRDefault="002C61E0" w:rsidP="002C61E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B1D869" w14:textId="42230C5C" w:rsidR="002C61E0" w:rsidRDefault="00D91266" w:rsidP="002C61E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</w:t>
            </w:r>
            <w:r w:rsidR="002C61E0">
              <w:rPr>
                <w:rFonts w:asciiTheme="majorBidi" w:eastAsia="Cordia New" w:hAnsiTheme="majorBidi" w:cstheme="majorBidi" w:hint="cs"/>
                <w:sz w:val="28"/>
                <w:szCs w:val="28"/>
              </w:rPr>
              <w:t>11,380</w:t>
            </w: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)</w:t>
            </w:r>
          </w:p>
        </w:tc>
      </w:tr>
      <w:tr w:rsidR="002C61E0" w14:paraId="6C9E889F" w14:textId="77777777" w:rsidTr="00F01A6A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7A1D7A" w14:textId="2F94B5A1" w:rsidR="002C61E0" w:rsidRDefault="002C61E0" w:rsidP="002C61E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center"/>
          </w:tcPr>
          <w:p w14:paraId="30C9C4A3" w14:textId="28B2A663" w:rsidR="002C61E0" w:rsidRPr="005F2DD4" w:rsidRDefault="00D91266" w:rsidP="002C61E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B76D28" w:rsidRPr="00B76D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7,663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896998" w14:textId="77777777" w:rsidR="002C61E0" w:rsidRPr="005F2DD4" w:rsidRDefault="002C61E0" w:rsidP="002C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DA4D7E3" w14:textId="3DEAB45A" w:rsidR="002C61E0" w:rsidRPr="005F2DD4" w:rsidRDefault="00D91266" w:rsidP="002C61E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2C61E0" w:rsidRPr="005F2DD4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5,013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FB2058" w14:textId="77777777" w:rsidR="002C61E0" w:rsidRPr="005F2DD4" w:rsidRDefault="002C61E0" w:rsidP="002C61E0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3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center"/>
          </w:tcPr>
          <w:p w14:paraId="381493A1" w14:textId="0BDB945E" w:rsidR="002C61E0" w:rsidRPr="005F2DD4" w:rsidRDefault="00D91266" w:rsidP="002C61E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B76D28" w:rsidRPr="00B76D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13,305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706228" w14:textId="77777777" w:rsidR="002C61E0" w:rsidRDefault="002C61E0" w:rsidP="002C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A7243C3" w14:textId="47B12A28" w:rsidR="002C61E0" w:rsidRDefault="00D91266" w:rsidP="002C61E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2C61E0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3,289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</w:tbl>
    <w:p w14:paraId="79CE58D2" w14:textId="5229B8A8" w:rsidR="00F804D1" w:rsidRDefault="00F804D1" w:rsidP="00E757E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259DE29E" w14:textId="77777777" w:rsidR="00017594" w:rsidRDefault="00017594" w:rsidP="00E757E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3AE5420B" w14:textId="4FEFD2B8" w:rsidR="005704D7" w:rsidRPr="00E4284A" w:rsidRDefault="005704D7" w:rsidP="00B42EA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E4284A">
        <w:rPr>
          <w:rFonts w:ascii="Angsana New" w:hAnsi="Angsana New"/>
          <w:sz w:val="28"/>
          <w:szCs w:val="28"/>
          <w:cs/>
        </w:rPr>
        <w:lastRenderedPageBreak/>
        <w:t>รายละเอียดของ</w:t>
      </w:r>
      <w:bookmarkStart w:id="7" w:name="OLE_LINK1"/>
      <w:bookmarkStart w:id="8" w:name="OLE_LINK2"/>
      <w:r w:rsidR="00A01DA6">
        <w:rPr>
          <w:rFonts w:ascii="Angsana New" w:hAnsi="Angsana New" w:hint="cs"/>
          <w:sz w:val="28"/>
          <w:szCs w:val="28"/>
          <w:cs/>
        </w:rPr>
        <w:t>สินทรัพย์และ</w:t>
      </w:r>
      <w:r w:rsidRPr="00E4284A">
        <w:rPr>
          <w:rFonts w:ascii="Angsana New" w:hAnsi="Angsana New"/>
          <w:sz w:val="28"/>
          <w:szCs w:val="28"/>
          <w:cs/>
        </w:rPr>
        <w:t>หนี้สินภาษีเงินได้รอการตัดบัญชี</w:t>
      </w:r>
      <w:bookmarkEnd w:id="7"/>
      <w:bookmarkEnd w:id="8"/>
      <w:r w:rsidR="00943DB5" w:rsidRPr="00E4284A">
        <w:rPr>
          <w:rFonts w:ascii="Angsana New" w:hAnsi="Angsana New"/>
          <w:sz w:val="28"/>
          <w:szCs w:val="28"/>
          <w:cs/>
        </w:rPr>
        <w:t xml:space="preserve"> ณ</w:t>
      </w:r>
      <w:r w:rsidR="002B5A95" w:rsidRPr="00E4284A">
        <w:rPr>
          <w:rFonts w:ascii="Angsana New" w:hAnsi="Angsana New"/>
          <w:sz w:val="28"/>
          <w:szCs w:val="28"/>
          <w:cs/>
        </w:rPr>
        <w:t xml:space="preserve"> </w:t>
      </w:r>
      <w:r w:rsidR="00B67966" w:rsidRPr="00E4284A">
        <w:rPr>
          <w:rFonts w:ascii="Angsana New" w:hAnsi="Angsana New"/>
          <w:sz w:val="28"/>
          <w:szCs w:val="28"/>
          <w:cs/>
        </w:rPr>
        <w:t xml:space="preserve">วันที่ </w:t>
      </w:r>
      <w:r w:rsidR="00A80558">
        <w:rPr>
          <w:rFonts w:ascii="Angsana New" w:hAnsi="Angsana New"/>
          <w:sz w:val="28"/>
          <w:szCs w:val="28"/>
        </w:rPr>
        <w:t xml:space="preserve">30 </w:t>
      </w:r>
      <w:r w:rsidR="00A80558">
        <w:rPr>
          <w:rFonts w:ascii="Angsana New" w:hAnsi="Angsana New"/>
          <w:sz w:val="28"/>
          <w:szCs w:val="28"/>
          <w:cs/>
        </w:rPr>
        <w:t xml:space="preserve">กันยายน </w:t>
      </w:r>
      <w:r w:rsidR="00A80558">
        <w:rPr>
          <w:rFonts w:ascii="Angsana New" w:hAnsi="Angsana New"/>
          <w:sz w:val="28"/>
          <w:szCs w:val="28"/>
        </w:rPr>
        <w:t xml:space="preserve">2565 </w:t>
      </w:r>
      <w:r w:rsidR="00120AA5" w:rsidRPr="00E4284A">
        <w:rPr>
          <w:rFonts w:ascii="Angsana New" w:hAnsi="Angsana New"/>
          <w:sz w:val="28"/>
          <w:szCs w:val="28"/>
          <w:cs/>
        </w:rPr>
        <w:t>และ</w:t>
      </w:r>
      <w:r w:rsidR="00D72D3E">
        <w:rPr>
          <w:rFonts w:ascii="Angsana New" w:hAnsi="Angsana New" w:hint="cs"/>
          <w:sz w:val="28"/>
          <w:szCs w:val="28"/>
          <w:cs/>
        </w:rPr>
        <w:t>วันที่</w:t>
      </w:r>
      <w:r w:rsidR="00D72D3E">
        <w:rPr>
          <w:rFonts w:ascii="Angsana New" w:hAnsi="Angsana New"/>
          <w:sz w:val="28"/>
          <w:szCs w:val="28"/>
        </w:rPr>
        <w:t xml:space="preserve"> 31 </w:t>
      </w:r>
      <w:r w:rsidR="00D72D3E">
        <w:rPr>
          <w:rFonts w:ascii="Angsana New" w:hAnsi="Angsana New" w:hint="cs"/>
          <w:sz w:val="28"/>
          <w:szCs w:val="28"/>
          <w:cs/>
        </w:rPr>
        <w:t>ธันวาคม</w:t>
      </w:r>
      <w:r w:rsidR="008D2DBB">
        <w:rPr>
          <w:rFonts w:ascii="Angsana New" w:hAnsi="Angsana New" w:hint="cs"/>
          <w:sz w:val="28"/>
          <w:szCs w:val="28"/>
          <w:cs/>
        </w:rPr>
        <w:t xml:space="preserve"> </w:t>
      </w:r>
      <w:r w:rsidR="00943DB5" w:rsidRPr="00E4284A">
        <w:rPr>
          <w:rFonts w:ascii="Angsana New" w:hAnsi="Angsana New"/>
          <w:sz w:val="28"/>
          <w:szCs w:val="28"/>
        </w:rPr>
        <w:t>256</w:t>
      </w:r>
      <w:r w:rsidR="009516D5">
        <w:rPr>
          <w:rFonts w:ascii="Angsana New" w:hAnsi="Angsana New"/>
          <w:sz w:val="28"/>
          <w:szCs w:val="28"/>
        </w:rPr>
        <w:t>4</w:t>
      </w:r>
      <w:r w:rsidR="009516D5">
        <w:rPr>
          <w:rFonts w:ascii="Angsana New" w:hAnsi="Angsana New" w:hint="cs"/>
          <w:sz w:val="28"/>
          <w:szCs w:val="28"/>
          <w:cs/>
        </w:rPr>
        <w:t xml:space="preserve"> </w:t>
      </w:r>
      <w:r w:rsidRPr="00E4284A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270"/>
        <w:gridCol w:w="1170"/>
        <w:gridCol w:w="270"/>
        <w:gridCol w:w="1260"/>
        <w:gridCol w:w="270"/>
        <w:gridCol w:w="1440"/>
      </w:tblGrid>
      <w:tr w:rsidR="007A014C" w:rsidRPr="009A7EE8" w14:paraId="3DD1E755" w14:textId="77777777" w:rsidTr="00226CA5">
        <w:trPr>
          <w:tblHeader/>
        </w:trPr>
        <w:tc>
          <w:tcPr>
            <w:tcW w:w="3330" w:type="dxa"/>
          </w:tcPr>
          <w:p w14:paraId="75C1CFA0" w14:textId="77777777" w:rsidR="007A014C" w:rsidRPr="009A7EE8" w:rsidRDefault="007A014C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30" w:type="dxa"/>
            <w:gridSpan w:val="7"/>
            <w:tcBorders>
              <w:bottom w:val="single" w:sz="4" w:space="0" w:color="auto"/>
            </w:tcBorders>
          </w:tcPr>
          <w:p w14:paraId="6E7C9E4D" w14:textId="22F59636" w:rsidR="007A014C" w:rsidRPr="009A7EE8" w:rsidRDefault="009A7EE8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D72D3E" w:rsidRPr="009A7EE8" w14:paraId="0DF9D839" w14:textId="77777777" w:rsidTr="00226CA5">
        <w:trPr>
          <w:tblHeader/>
        </w:trPr>
        <w:tc>
          <w:tcPr>
            <w:tcW w:w="3330" w:type="dxa"/>
          </w:tcPr>
          <w:p w14:paraId="38A48F5B" w14:textId="77777777" w:rsidR="00D72D3E" w:rsidRPr="009A7EE8" w:rsidRDefault="00D72D3E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C1C69FB" w14:textId="77777777" w:rsidR="00D72D3E" w:rsidRPr="009A7EE8" w:rsidRDefault="00D72D3E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91A8672" w14:textId="77777777" w:rsidR="00D72D3E" w:rsidRPr="009A7EE8" w:rsidRDefault="00D72D3E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8AEBD51" w14:textId="77777777" w:rsidR="00D72D3E" w:rsidRPr="009A7EE8" w:rsidRDefault="00D72D3E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0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 (ค่าใช้จ่าย) รายได้ใน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2A1CF53" w14:textId="77777777" w:rsidR="00D72D3E" w:rsidRPr="009A7EE8" w:rsidRDefault="00D72D3E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49B8994" w14:textId="77777777" w:rsidR="00D72D3E" w:rsidRPr="009A7EE8" w:rsidRDefault="00D72D3E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72D3E" w:rsidRPr="009A7EE8" w14:paraId="68C97048" w14:textId="77777777" w:rsidTr="00226CA5">
        <w:trPr>
          <w:tblHeader/>
        </w:trPr>
        <w:tc>
          <w:tcPr>
            <w:tcW w:w="3330" w:type="dxa"/>
          </w:tcPr>
          <w:p w14:paraId="44E8B416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E517E5E" w14:textId="6F5AA7D9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A7E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A7EE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516D5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0769B5D7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59D135" w14:textId="2318B73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  <w:p w14:paraId="1EBBDE62" w14:textId="306A4549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 w:rsidR="009A7EE8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84F204F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0223AD" w14:textId="77777777" w:rsidR="00180370" w:rsidRPr="009A7EE8" w:rsidRDefault="00180370" w:rsidP="0018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 (</w:t>
            </w:r>
            <w:r w:rsidRPr="009A7EE8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  <w:p w14:paraId="7E972DD8" w14:textId="47F19586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เบ็ดเสร็จอื่นสำหรับ</w:t>
            </w:r>
            <w:r w:rsidR="009A7EE8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70" w:type="dxa"/>
            <w:vAlign w:val="bottom"/>
          </w:tcPr>
          <w:p w14:paraId="08C6ABB0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B527EC" w14:textId="59A4B24C" w:rsidR="00D72D3E" w:rsidRPr="001A426F" w:rsidRDefault="00A80558" w:rsidP="0022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2565 </w:t>
            </w:r>
          </w:p>
        </w:tc>
      </w:tr>
      <w:tr w:rsidR="00D72D3E" w:rsidRPr="009A7EE8" w14:paraId="7F56ACA7" w14:textId="77777777" w:rsidTr="00226CA5">
        <w:tc>
          <w:tcPr>
            <w:tcW w:w="3330" w:type="dxa"/>
          </w:tcPr>
          <w:p w14:paraId="12E57B69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8BC2B49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5D55594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DC974DD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4953D65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C610FE0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2AAE973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1CAE241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C0B33" w:rsidRPr="009A7EE8" w14:paraId="598D1CD2" w14:textId="77777777" w:rsidTr="00226CA5">
        <w:tc>
          <w:tcPr>
            <w:tcW w:w="3330" w:type="dxa"/>
          </w:tcPr>
          <w:p w14:paraId="3B2A8917" w14:textId="77777777" w:rsidR="004C0B33" w:rsidRPr="009A7EE8" w:rsidRDefault="004C0B33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350" w:type="dxa"/>
          </w:tcPr>
          <w:p w14:paraId="69DA0C19" w14:textId="433E928F" w:rsidR="004C0B33" w:rsidRPr="009A7EE8" w:rsidRDefault="004C0B33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31,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70" w:type="dxa"/>
          </w:tcPr>
          <w:p w14:paraId="6D0F05A1" w14:textId="77777777" w:rsidR="004C0B33" w:rsidRPr="009A7EE8" w:rsidRDefault="004C0B33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4D1215E" w14:textId="675BB0B7" w:rsidR="004C0B33" w:rsidRPr="009A7EE8" w:rsidRDefault="00E547D9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(199)</w:t>
            </w:r>
          </w:p>
        </w:tc>
        <w:tc>
          <w:tcPr>
            <w:tcW w:w="270" w:type="dxa"/>
          </w:tcPr>
          <w:p w14:paraId="15FA1C6C" w14:textId="77777777" w:rsidR="004C0B33" w:rsidRPr="009A7EE8" w:rsidRDefault="004C0B33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2105B8" w14:textId="43973891" w:rsidR="004C0B33" w:rsidRPr="005F2DD4" w:rsidRDefault="00E547D9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8E53D50" w14:textId="77777777" w:rsidR="004C0B33" w:rsidRPr="009A7EE8" w:rsidRDefault="004C0B33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D6DD4E4" w14:textId="73D5063F" w:rsidR="004C0B33" w:rsidRPr="009A7EE8" w:rsidRDefault="00E547D9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31,305</w:t>
            </w:r>
          </w:p>
        </w:tc>
      </w:tr>
      <w:tr w:rsidR="00E547D9" w:rsidRPr="009A7EE8" w14:paraId="50B3569B" w14:textId="77777777" w:rsidTr="00E77006">
        <w:tc>
          <w:tcPr>
            <w:tcW w:w="3330" w:type="dxa"/>
          </w:tcPr>
          <w:p w14:paraId="752452B8" w14:textId="77777777" w:rsidR="00E547D9" w:rsidRPr="004C0B33" w:rsidRDefault="00E547D9" w:rsidP="00E54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C0B33">
              <w:rPr>
                <w:rFonts w:asciiTheme="majorBidi" w:eastAsia="Cordia New" w:hAnsiTheme="majorBidi"/>
                <w:sz w:val="28"/>
                <w:szCs w:val="28"/>
                <w:cs/>
              </w:rPr>
              <w:t>การปรับมูลค่ายุติธรรมของสินทรัพย์</w:t>
            </w:r>
          </w:p>
          <w:p w14:paraId="0D864080" w14:textId="77777777" w:rsidR="00E547D9" w:rsidRPr="004C0B33" w:rsidRDefault="00E547D9" w:rsidP="00E54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C0B33">
              <w:rPr>
                <w:rFonts w:asciiTheme="majorBidi" w:eastAsia="Cordia New" w:hAnsiTheme="majorBidi"/>
                <w:sz w:val="28"/>
                <w:szCs w:val="28"/>
                <w:cs/>
              </w:rPr>
              <w:t xml:space="preserve">   ทางการเงินที่วัดมูลค่ายุติธรรม</w:t>
            </w:r>
          </w:p>
          <w:p w14:paraId="72653874" w14:textId="77777777" w:rsidR="00E547D9" w:rsidRPr="009A7EE8" w:rsidRDefault="00E547D9" w:rsidP="00E54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4C0B33">
              <w:rPr>
                <w:rFonts w:asciiTheme="majorBidi" w:eastAsia="Cordia New" w:hAnsiTheme="majorBidi"/>
                <w:sz w:val="28"/>
                <w:szCs w:val="28"/>
                <w:cs/>
              </w:rPr>
              <w:t xml:space="preserve">   ผ่านกำไรหรือขาดทุน</w:t>
            </w:r>
          </w:p>
        </w:tc>
        <w:tc>
          <w:tcPr>
            <w:tcW w:w="1350" w:type="dxa"/>
            <w:vAlign w:val="bottom"/>
          </w:tcPr>
          <w:p w14:paraId="30339EB2" w14:textId="77777777" w:rsidR="00E547D9" w:rsidRDefault="00E547D9" w:rsidP="00E54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75BE383" w14:textId="77777777" w:rsidR="00E547D9" w:rsidRPr="009A7EE8" w:rsidRDefault="00E547D9" w:rsidP="00E54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B33F20E" w14:textId="74945084" w:rsidR="00E547D9" w:rsidRPr="009A7EE8" w:rsidRDefault="00E547D9" w:rsidP="00E547D9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1,51</w:t>
            </w:r>
            <w:r w:rsidR="00F9537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</w:p>
        </w:tc>
        <w:tc>
          <w:tcPr>
            <w:tcW w:w="270" w:type="dxa"/>
            <w:vAlign w:val="bottom"/>
          </w:tcPr>
          <w:p w14:paraId="02D9D849" w14:textId="77777777" w:rsidR="00E547D9" w:rsidRPr="009A7EE8" w:rsidRDefault="00E547D9" w:rsidP="00E54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A4B09C9" w14:textId="4647FDBD" w:rsidR="00E547D9" w:rsidRPr="005F2DD4" w:rsidRDefault="00E547D9" w:rsidP="00E54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BC356BD" w14:textId="77777777" w:rsidR="00E547D9" w:rsidRPr="009A7EE8" w:rsidRDefault="00E547D9" w:rsidP="00E54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FE35EA8" w14:textId="084E6964" w:rsidR="00E547D9" w:rsidRPr="009A7EE8" w:rsidRDefault="00E547D9" w:rsidP="00E547D9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1,51</w:t>
            </w:r>
            <w:r w:rsidR="00F9537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</w:p>
        </w:tc>
      </w:tr>
      <w:tr w:rsidR="00E547D9" w:rsidRPr="009A7EE8" w14:paraId="28832F13" w14:textId="77777777" w:rsidTr="00226CA5">
        <w:tc>
          <w:tcPr>
            <w:tcW w:w="3330" w:type="dxa"/>
          </w:tcPr>
          <w:p w14:paraId="59A0B518" w14:textId="77777777" w:rsidR="00E547D9" w:rsidRPr="009A7EE8" w:rsidRDefault="00E547D9" w:rsidP="00E54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เงินสำรองสำหรับเบี้ยประกันภัย</w:t>
            </w:r>
          </w:p>
          <w:p w14:paraId="05503D01" w14:textId="77777777" w:rsidR="00E547D9" w:rsidRPr="009A7EE8" w:rsidRDefault="00E547D9" w:rsidP="00E54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  ที่ยังไม่ถือเป็นรายได้</w:t>
            </w:r>
          </w:p>
        </w:tc>
        <w:tc>
          <w:tcPr>
            <w:tcW w:w="1350" w:type="dxa"/>
            <w:vAlign w:val="bottom"/>
          </w:tcPr>
          <w:p w14:paraId="7240F653" w14:textId="441A0D79" w:rsidR="00E547D9" w:rsidRPr="009A7EE8" w:rsidRDefault="00E547D9" w:rsidP="00E54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8,406</w:t>
            </w:r>
          </w:p>
        </w:tc>
        <w:tc>
          <w:tcPr>
            <w:tcW w:w="270" w:type="dxa"/>
          </w:tcPr>
          <w:p w14:paraId="4136B960" w14:textId="77777777" w:rsidR="00E547D9" w:rsidRPr="009A7EE8" w:rsidRDefault="00E547D9" w:rsidP="00E54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9460CA5" w14:textId="4DC5EA76" w:rsidR="00E547D9" w:rsidRPr="009A7EE8" w:rsidRDefault="00E547D9" w:rsidP="00E547D9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1,726</w:t>
            </w:r>
          </w:p>
        </w:tc>
        <w:tc>
          <w:tcPr>
            <w:tcW w:w="270" w:type="dxa"/>
            <w:vAlign w:val="bottom"/>
          </w:tcPr>
          <w:p w14:paraId="2F5FE49E" w14:textId="77777777" w:rsidR="00E547D9" w:rsidRPr="009A7EE8" w:rsidRDefault="00E547D9" w:rsidP="00E54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CD2509A" w14:textId="52DE1918" w:rsidR="00E547D9" w:rsidRPr="005F2DD4" w:rsidRDefault="00E547D9" w:rsidP="00E54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B6AD731" w14:textId="77777777" w:rsidR="00E547D9" w:rsidRPr="009A7EE8" w:rsidRDefault="00E547D9" w:rsidP="00E54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CCE7C4B" w14:textId="77E61DC1" w:rsidR="00E547D9" w:rsidRPr="009A7EE8" w:rsidRDefault="00E547D9" w:rsidP="00E547D9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10,132</w:t>
            </w:r>
          </w:p>
        </w:tc>
      </w:tr>
      <w:tr w:rsidR="00E547D9" w:rsidRPr="009A7EE8" w14:paraId="48F7CC41" w14:textId="77777777" w:rsidTr="00226CA5">
        <w:trPr>
          <w:trHeight w:val="720"/>
        </w:trPr>
        <w:tc>
          <w:tcPr>
            <w:tcW w:w="3330" w:type="dxa"/>
          </w:tcPr>
          <w:p w14:paraId="4BB1BFF9" w14:textId="77777777" w:rsidR="00E547D9" w:rsidRPr="009A7EE8" w:rsidRDefault="00E547D9" w:rsidP="00E54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สำรองค่าสินไหมทดแทนที่เกิดขึ้นแล้ว</w:t>
            </w:r>
          </w:p>
          <w:p w14:paraId="7D1E85A6" w14:textId="77777777" w:rsidR="00E547D9" w:rsidRPr="009A7EE8" w:rsidRDefault="00E547D9" w:rsidP="00E54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  แต่ยังไม่ได้รับรายงาน </w:t>
            </w:r>
            <w:r w:rsidRPr="009A7EE8">
              <w:rPr>
                <w:rFonts w:asciiTheme="majorBidi" w:eastAsia="Cordia New" w:hAnsiTheme="majorBidi" w:cstheme="majorBidi"/>
                <w:sz w:val="28"/>
                <w:szCs w:val="28"/>
              </w:rPr>
              <w:t>(IBNR)</w:t>
            </w:r>
          </w:p>
        </w:tc>
        <w:tc>
          <w:tcPr>
            <w:tcW w:w="1350" w:type="dxa"/>
            <w:vAlign w:val="bottom"/>
          </w:tcPr>
          <w:p w14:paraId="16FA3B7A" w14:textId="0DD8AF58" w:rsidR="00E547D9" w:rsidRPr="009A7EE8" w:rsidRDefault="00E547D9" w:rsidP="00E54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5,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456</w:t>
            </w:r>
          </w:p>
        </w:tc>
        <w:tc>
          <w:tcPr>
            <w:tcW w:w="270" w:type="dxa"/>
            <w:vAlign w:val="bottom"/>
          </w:tcPr>
          <w:p w14:paraId="18C868B3" w14:textId="77777777" w:rsidR="00E547D9" w:rsidRPr="009A7EE8" w:rsidRDefault="00E547D9" w:rsidP="00E54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F51EBE9" w14:textId="42D52512" w:rsidR="00E547D9" w:rsidRPr="009A7EE8" w:rsidRDefault="00E547D9" w:rsidP="00E547D9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527</w:t>
            </w:r>
          </w:p>
        </w:tc>
        <w:tc>
          <w:tcPr>
            <w:tcW w:w="270" w:type="dxa"/>
            <w:vAlign w:val="bottom"/>
          </w:tcPr>
          <w:p w14:paraId="24D404EA" w14:textId="77777777" w:rsidR="00E547D9" w:rsidRPr="009A7EE8" w:rsidRDefault="00E547D9" w:rsidP="00E54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4CD527B" w14:textId="2D759AF7" w:rsidR="00E547D9" w:rsidRPr="005F2DD4" w:rsidRDefault="00E547D9" w:rsidP="00E54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3E231D9" w14:textId="77777777" w:rsidR="00E547D9" w:rsidRPr="009A7EE8" w:rsidRDefault="00E547D9" w:rsidP="00E54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79EFA5F" w14:textId="3A25ABC5" w:rsidR="00E547D9" w:rsidRPr="009A7EE8" w:rsidRDefault="00E547D9" w:rsidP="00E547D9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5,983</w:t>
            </w:r>
          </w:p>
        </w:tc>
      </w:tr>
      <w:tr w:rsidR="00E547D9" w:rsidRPr="009A7EE8" w14:paraId="4D852BDB" w14:textId="77777777" w:rsidTr="00E547D9">
        <w:tc>
          <w:tcPr>
            <w:tcW w:w="3330" w:type="dxa"/>
          </w:tcPr>
          <w:p w14:paraId="6D472617" w14:textId="77777777" w:rsidR="00E547D9" w:rsidRDefault="00E547D9" w:rsidP="00E54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AE1CAA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สำรองค่าใช้จ่ายในการจัดกา</w:t>
            </w:r>
            <w:r w:rsidRPr="00AE1CAA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ร</w:t>
            </w:r>
            <w:r w:rsidRPr="00AE1CAA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สินไหม</w:t>
            </w: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 xml:space="preserve">  </w:t>
            </w:r>
          </w:p>
          <w:p w14:paraId="3B05508A" w14:textId="026503D6" w:rsidR="00E547D9" w:rsidRPr="00AE1CAA" w:rsidRDefault="00E547D9" w:rsidP="00E54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AE1CAA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ทดแทนที่ยังไม่ได้จัดสรร </w:t>
            </w:r>
            <w:r w:rsidRPr="00AE1CAA">
              <w:rPr>
                <w:rFonts w:asciiTheme="majorBidi" w:eastAsia="Cordia New" w:hAnsiTheme="majorBidi" w:cstheme="majorBidi"/>
                <w:sz w:val="28"/>
                <w:szCs w:val="28"/>
              </w:rPr>
              <w:t>(ULAE)</w:t>
            </w:r>
          </w:p>
        </w:tc>
        <w:tc>
          <w:tcPr>
            <w:tcW w:w="1350" w:type="dxa"/>
            <w:vAlign w:val="bottom"/>
          </w:tcPr>
          <w:p w14:paraId="55EF9952" w14:textId="67AA41F9" w:rsidR="00E547D9" w:rsidRPr="009A7EE8" w:rsidRDefault="00E547D9" w:rsidP="00E54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2,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528</w:t>
            </w:r>
          </w:p>
        </w:tc>
        <w:tc>
          <w:tcPr>
            <w:tcW w:w="270" w:type="dxa"/>
            <w:vAlign w:val="bottom"/>
          </w:tcPr>
          <w:p w14:paraId="63D9BACD" w14:textId="77777777" w:rsidR="00E547D9" w:rsidRPr="009A7EE8" w:rsidRDefault="00E547D9" w:rsidP="00E54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A03B49F" w14:textId="2F931FA5" w:rsidR="00E547D9" w:rsidRPr="009A7EE8" w:rsidRDefault="00E547D9" w:rsidP="00E547D9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(815)</w:t>
            </w:r>
          </w:p>
        </w:tc>
        <w:tc>
          <w:tcPr>
            <w:tcW w:w="270" w:type="dxa"/>
            <w:vAlign w:val="bottom"/>
          </w:tcPr>
          <w:p w14:paraId="7B3536D6" w14:textId="77777777" w:rsidR="00E547D9" w:rsidRPr="009A7EE8" w:rsidRDefault="00E547D9" w:rsidP="00E54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385B258" w14:textId="13C6C921" w:rsidR="00E547D9" w:rsidRPr="005F2DD4" w:rsidRDefault="00E547D9" w:rsidP="00E54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B17A485" w14:textId="77777777" w:rsidR="00E547D9" w:rsidRPr="009A7EE8" w:rsidRDefault="00E547D9" w:rsidP="00E54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50F7841" w14:textId="761F33F9" w:rsidR="00E547D9" w:rsidRPr="009A7EE8" w:rsidRDefault="00E547D9" w:rsidP="00E547D9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1,713</w:t>
            </w:r>
          </w:p>
        </w:tc>
      </w:tr>
      <w:tr w:rsidR="00E547D9" w:rsidRPr="009A7EE8" w14:paraId="1065CBE4" w14:textId="77777777" w:rsidTr="00E547D9">
        <w:tc>
          <w:tcPr>
            <w:tcW w:w="3330" w:type="dxa"/>
          </w:tcPr>
          <w:p w14:paraId="08F04D06" w14:textId="77777777" w:rsidR="00E547D9" w:rsidRPr="009A7EE8" w:rsidRDefault="00E547D9" w:rsidP="00E54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right="-108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350" w:type="dxa"/>
            <w:vAlign w:val="bottom"/>
          </w:tcPr>
          <w:p w14:paraId="05C79834" w14:textId="2231C43D" w:rsidR="00E547D9" w:rsidRPr="009A7EE8" w:rsidRDefault="00E547D9" w:rsidP="00E54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1,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155</w:t>
            </w:r>
          </w:p>
        </w:tc>
        <w:tc>
          <w:tcPr>
            <w:tcW w:w="270" w:type="dxa"/>
          </w:tcPr>
          <w:p w14:paraId="5526BF22" w14:textId="77777777" w:rsidR="00E547D9" w:rsidRPr="009A7EE8" w:rsidRDefault="00E547D9" w:rsidP="00E54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77C2E328" w14:textId="21D64D30" w:rsidR="00E547D9" w:rsidRPr="009A7EE8" w:rsidRDefault="00E547D9" w:rsidP="00E547D9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66</w:t>
            </w:r>
          </w:p>
        </w:tc>
        <w:tc>
          <w:tcPr>
            <w:tcW w:w="270" w:type="dxa"/>
            <w:vAlign w:val="bottom"/>
          </w:tcPr>
          <w:p w14:paraId="0A91719E" w14:textId="77777777" w:rsidR="00E547D9" w:rsidRPr="009A7EE8" w:rsidRDefault="00E547D9" w:rsidP="00E54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8C06616" w14:textId="4C1EB0D5" w:rsidR="00E547D9" w:rsidRPr="005F2DD4" w:rsidRDefault="00E547D9" w:rsidP="00E54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819097F" w14:textId="77777777" w:rsidR="00E547D9" w:rsidRPr="009A7EE8" w:rsidRDefault="00E547D9" w:rsidP="00E54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38E2D1E" w14:textId="36C76453" w:rsidR="00E547D9" w:rsidRPr="009A7EE8" w:rsidRDefault="00E547D9" w:rsidP="00E547D9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1,221</w:t>
            </w:r>
          </w:p>
        </w:tc>
      </w:tr>
      <w:tr w:rsidR="004C0B33" w:rsidRPr="009A7EE8" w14:paraId="2F6FF720" w14:textId="77777777" w:rsidTr="00E547D9">
        <w:tc>
          <w:tcPr>
            <w:tcW w:w="3330" w:type="dxa"/>
          </w:tcPr>
          <w:p w14:paraId="2C4BA433" w14:textId="77777777" w:rsidR="004C0B33" w:rsidRPr="009A7EE8" w:rsidRDefault="004C0B33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ขาดทุนสะสมทางภาษี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E6FF1B" w14:textId="14B100E3" w:rsidR="004C0B33" w:rsidRPr="009A7EE8" w:rsidRDefault="004C0B33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999</w:t>
            </w:r>
          </w:p>
        </w:tc>
        <w:tc>
          <w:tcPr>
            <w:tcW w:w="270" w:type="dxa"/>
          </w:tcPr>
          <w:p w14:paraId="74D5B30E" w14:textId="77777777" w:rsidR="004C0B33" w:rsidRPr="009A7EE8" w:rsidRDefault="004C0B33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2EF335F" w14:textId="08934435" w:rsidR="004C0B33" w:rsidRPr="009A7EE8" w:rsidRDefault="00B76D28" w:rsidP="004C0B33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6D2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(16,544)</w:t>
            </w:r>
          </w:p>
        </w:tc>
        <w:tc>
          <w:tcPr>
            <w:tcW w:w="270" w:type="dxa"/>
            <w:vAlign w:val="bottom"/>
          </w:tcPr>
          <w:p w14:paraId="7D928D2A" w14:textId="77777777" w:rsidR="004C0B33" w:rsidRPr="009A7EE8" w:rsidRDefault="004C0B33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3E734C" w14:textId="5072BDE9" w:rsidR="004C0B33" w:rsidRPr="005F2DD4" w:rsidRDefault="00E547D9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8DA324E" w14:textId="77777777" w:rsidR="004C0B33" w:rsidRPr="009A7EE8" w:rsidRDefault="004C0B33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C8B260" w14:textId="09706B93" w:rsidR="004C0B33" w:rsidRPr="009A7EE8" w:rsidRDefault="00B76D28" w:rsidP="004C0B33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6D2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9,455</w:t>
            </w:r>
          </w:p>
        </w:tc>
      </w:tr>
      <w:tr w:rsidR="004C0B33" w:rsidRPr="009A7EE8" w14:paraId="38B1218A" w14:textId="77777777" w:rsidTr="00226CA5">
        <w:tc>
          <w:tcPr>
            <w:tcW w:w="3330" w:type="dxa"/>
          </w:tcPr>
          <w:p w14:paraId="75684FFA" w14:textId="77777777" w:rsidR="004C0B33" w:rsidRPr="009A7EE8" w:rsidRDefault="004C0B33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D1235B" w14:textId="0ABD6CF9" w:rsidR="004C0B33" w:rsidRPr="009A7EE8" w:rsidRDefault="004C0B33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75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048</w:t>
            </w:r>
          </w:p>
        </w:tc>
        <w:tc>
          <w:tcPr>
            <w:tcW w:w="270" w:type="dxa"/>
          </w:tcPr>
          <w:p w14:paraId="1B462584" w14:textId="77777777" w:rsidR="004C0B33" w:rsidRPr="009A7EE8" w:rsidRDefault="004C0B33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6DC83C" w14:textId="2D8029C5" w:rsidR="004C0B33" w:rsidRPr="009A7EE8" w:rsidRDefault="00B76D28" w:rsidP="004C0B33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6D2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(13,725)</w:t>
            </w:r>
          </w:p>
        </w:tc>
        <w:tc>
          <w:tcPr>
            <w:tcW w:w="270" w:type="dxa"/>
            <w:vAlign w:val="bottom"/>
          </w:tcPr>
          <w:p w14:paraId="2AA7907F" w14:textId="77777777" w:rsidR="004C0B33" w:rsidRPr="009A7EE8" w:rsidRDefault="004C0B33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5F24C9" w14:textId="5CEC6803" w:rsidR="004C0B33" w:rsidRPr="005F2DD4" w:rsidRDefault="00E547D9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2132C41" w14:textId="77777777" w:rsidR="004C0B33" w:rsidRPr="009A7EE8" w:rsidRDefault="004C0B33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958F8E" w14:textId="7216D85E" w:rsidR="004C0B33" w:rsidRPr="009A7EE8" w:rsidRDefault="00B76D28" w:rsidP="004C0B33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6D2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61,323</w:t>
            </w:r>
          </w:p>
        </w:tc>
      </w:tr>
      <w:tr w:rsidR="004C0B33" w:rsidRPr="00694D4E" w14:paraId="418B4753" w14:textId="77777777" w:rsidTr="0096022F">
        <w:trPr>
          <w:trHeight w:val="216"/>
        </w:trPr>
        <w:tc>
          <w:tcPr>
            <w:tcW w:w="3330" w:type="dxa"/>
          </w:tcPr>
          <w:p w14:paraId="7E6074A2" w14:textId="77777777" w:rsidR="004C0B33" w:rsidRPr="00694D4E" w:rsidRDefault="004C0B33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5677252" w14:textId="77777777" w:rsidR="004C0B33" w:rsidRPr="00694D4E" w:rsidRDefault="004C0B33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7C999D36" w14:textId="77777777" w:rsidR="004C0B33" w:rsidRPr="00694D4E" w:rsidRDefault="004C0B33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18CB1AA" w14:textId="77777777" w:rsidR="004C0B33" w:rsidRPr="00694D4E" w:rsidRDefault="004C0B33" w:rsidP="004C0B33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D8886D1" w14:textId="77777777" w:rsidR="004C0B33" w:rsidRPr="00694D4E" w:rsidRDefault="004C0B33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9A90BBD" w14:textId="77777777" w:rsidR="004C0B33" w:rsidRPr="005F2DD4" w:rsidRDefault="004C0B33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5344FC3" w14:textId="77777777" w:rsidR="004C0B33" w:rsidRPr="00694D4E" w:rsidRDefault="004C0B33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2E4E0A8" w14:textId="77777777" w:rsidR="004C0B33" w:rsidRPr="00694D4E" w:rsidRDefault="004C0B33" w:rsidP="004C0B33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4C0B33" w:rsidRPr="009A7EE8" w14:paraId="5337FDEF" w14:textId="77777777" w:rsidTr="0096022F">
        <w:tc>
          <w:tcPr>
            <w:tcW w:w="3330" w:type="dxa"/>
          </w:tcPr>
          <w:p w14:paraId="173C2122" w14:textId="77777777" w:rsidR="004C0B33" w:rsidRPr="009A7EE8" w:rsidRDefault="004C0B33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CFD0FE" w14:textId="77777777" w:rsidR="004C0B33" w:rsidRPr="009A7EE8" w:rsidRDefault="004C0B33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57919097" w14:textId="77777777" w:rsidR="004C0B33" w:rsidRPr="009A7EE8" w:rsidRDefault="004C0B33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106ACE4" w14:textId="77777777" w:rsidR="004C0B33" w:rsidRPr="009A7EE8" w:rsidRDefault="004C0B33" w:rsidP="004C0B33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8235E46" w14:textId="77777777" w:rsidR="004C0B33" w:rsidRPr="009A7EE8" w:rsidRDefault="004C0B33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FE48D27" w14:textId="77777777" w:rsidR="004C0B33" w:rsidRPr="005F2DD4" w:rsidRDefault="004C0B33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E0801EE" w14:textId="77777777" w:rsidR="004C0B33" w:rsidRPr="009A7EE8" w:rsidRDefault="004C0B33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43F15E7" w14:textId="77777777" w:rsidR="004C0B33" w:rsidRPr="009A7EE8" w:rsidRDefault="004C0B33" w:rsidP="004C0B33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4C0B33" w:rsidRPr="009A7EE8" w14:paraId="371920F5" w14:textId="77777777" w:rsidTr="00226CA5">
        <w:tc>
          <w:tcPr>
            <w:tcW w:w="3330" w:type="dxa"/>
          </w:tcPr>
          <w:p w14:paraId="26158A73" w14:textId="77777777" w:rsidR="004C0B33" w:rsidRPr="009A7EE8" w:rsidRDefault="004C0B33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350" w:type="dxa"/>
          </w:tcPr>
          <w:p w14:paraId="236D2257" w14:textId="167D44F8" w:rsidR="004C0B33" w:rsidRPr="009A7EE8" w:rsidRDefault="004C0B33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7E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(10,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053</w:t>
            </w:r>
            <w:r w:rsidRPr="009A7E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CCB1ECD" w14:textId="77777777" w:rsidR="004C0B33" w:rsidRPr="009A7EE8" w:rsidRDefault="004C0B33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6305BE5" w14:textId="4B53DB83" w:rsidR="004C0B33" w:rsidRPr="009A7EE8" w:rsidRDefault="00E547D9" w:rsidP="004C0B33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68</w:t>
            </w:r>
          </w:p>
        </w:tc>
        <w:tc>
          <w:tcPr>
            <w:tcW w:w="270" w:type="dxa"/>
            <w:vAlign w:val="bottom"/>
          </w:tcPr>
          <w:p w14:paraId="784240EC" w14:textId="77777777" w:rsidR="004C0B33" w:rsidRPr="009A7EE8" w:rsidRDefault="004C0B33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0C18AAF" w14:textId="5C16C476" w:rsidR="004C0B33" w:rsidRPr="005F2DD4" w:rsidRDefault="00E547D9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(868)</w:t>
            </w:r>
          </w:p>
        </w:tc>
        <w:tc>
          <w:tcPr>
            <w:tcW w:w="270" w:type="dxa"/>
            <w:vAlign w:val="bottom"/>
          </w:tcPr>
          <w:p w14:paraId="3BF2133F" w14:textId="77777777" w:rsidR="004C0B33" w:rsidRPr="009A7EE8" w:rsidRDefault="004C0B33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0D93027" w14:textId="322D8804" w:rsidR="004C0B33" w:rsidRPr="009A7EE8" w:rsidRDefault="00E547D9" w:rsidP="004C0B33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(10,8</w:t>
            </w:r>
            <w:r w:rsidR="0045214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53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4C0B33" w:rsidRPr="009A7EE8" w14:paraId="3C446DC2" w14:textId="77777777" w:rsidTr="00226CA5">
        <w:tc>
          <w:tcPr>
            <w:tcW w:w="3330" w:type="dxa"/>
          </w:tcPr>
          <w:p w14:paraId="5A123A35" w14:textId="77777777" w:rsidR="004C0B33" w:rsidRPr="009A7EE8" w:rsidRDefault="004C0B33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การปรับมูลค่ายุติธรรมของสินทรัพย์</w:t>
            </w:r>
          </w:p>
          <w:p w14:paraId="084FEFFB" w14:textId="77777777" w:rsidR="004C0B33" w:rsidRPr="009A7EE8" w:rsidRDefault="004C0B33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  ทางการเงิน</w:t>
            </w:r>
            <w:r w:rsidRPr="009A7EE8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ที่</w:t>
            </w: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วัดมูลค่ายุติธรรม</w:t>
            </w:r>
          </w:p>
          <w:p w14:paraId="7DB612CC" w14:textId="77777777" w:rsidR="004C0B33" w:rsidRPr="009A7EE8" w:rsidRDefault="004C0B33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  ผ่าน</w:t>
            </w:r>
            <w:r w:rsidRPr="009A7EE8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7E5E403D" w14:textId="500DDC6C" w:rsidR="004C0B33" w:rsidRPr="009A7EE8" w:rsidRDefault="004C0B33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7E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</w:t>
            </w:r>
            <w:r w:rsidRPr="009A7E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61</w:t>
            </w:r>
            <w:r w:rsidRPr="009A7E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0D35827" w14:textId="77777777" w:rsidR="004C0B33" w:rsidRPr="009A7EE8" w:rsidRDefault="004C0B33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7BC6D3D4" w14:textId="6B19131E" w:rsidR="004C0B33" w:rsidRPr="009A7EE8" w:rsidRDefault="00E547D9" w:rsidP="004C0B33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5B954B2" w14:textId="77777777" w:rsidR="004C0B33" w:rsidRPr="009A7EE8" w:rsidRDefault="004C0B33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01F2DAB4" w14:textId="51A01EAE" w:rsidR="004C0B33" w:rsidRPr="005F2DD4" w:rsidRDefault="00E547D9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(153)</w:t>
            </w:r>
          </w:p>
        </w:tc>
        <w:tc>
          <w:tcPr>
            <w:tcW w:w="270" w:type="dxa"/>
            <w:vAlign w:val="bottom"/>
          </w:tcPr>
          <w:p w14:paraId="5CBCDB0B" w14:textId="77777777" w:rsidR="004C0B33" w:rsidRPr="009A7EE8" w:rsidRDefault="004C0B33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42C22EB" w14:textId="028D29AD" w:rsidR="004C0B33" w:rsidRPr="009A7EE8" w:rsidRDefault="00452145" w:rsidP="004C0B33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(10,814)</w:t>
            </w:r>
          </w:p>
        </w:tc>
      </w:tr>
      <w:tr w:rsidR="004C0B33" w:rsidRPr="009A7EE8" w14:paraId="07610578" w14:textId="77777777" w:rsidTr="00226CA5">
        <w:tc>
          <w:tcPr>
            <w:tcW w:w="3330" w:type="dxa"/>
          </w:tcPr>
          <w:p w14:paraId="1171CBAA" w14:textId="77777777" w:rsidR="004C0B33" w:rsidRPr="009A7EE8" w:rsidRDefault="004C0B33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การปรับมูลค่ายุติธรรมของสินทรัพย์</w:t>
            </w:r>
          </w:p>
          <w:p w14:paraId="559EF2D4" w14:textId="77777777" w:rsidR="004C0B33" w:rsidRPr="009A7EE8" w:rsidRDefault="004C0B33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  ทางการเงิน</w:t>
            </w:r>
            <w:r w:rsidRPr="009A7EE8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ที่</w:t>
            </w: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วัดมูลค่ายุติธรรม</w:t>
            </w:r>
          </w:p>
          <w:p w14:paraId="639CECBE" w14:textId="52864A9D" w:rsidR="004C0B33" w:rsidRPr="009A7EE8" w:rsidRDefault="004C0B33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  ผ่าน</w:t>
            </w:r>
            <w:r w:rsidRPr="009A7EE8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  <w:t>กำไร</w:t>
            </w:r>
            <w:r>
              <w:rPr>
                <w:rFonts w:asciiTheme="majorBidi" w:eastAsia="Cordia New" w:hAnsiTheme="majorBidi" w:cstheme="majorBidi" w:hint="cs"/>
                <w:spacing w:val="-4"/>
                <w:sz w:val="28"/>
                <w:szCs w:val="28"/>
                <w:cs/>
              </w:rPr>
              <w:t>หรือ</w:t>
            </w:r>
            <w:r w:rsidRPr="009A7EE8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  <w:t>ขาดทุน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6332651" w14:textId="79CE865D" w:rsidR="004C0B33" w:rsidRPr="009A7EE8" w:rsidRDefault="004C0B33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(353)</w:t>
            </w:r>
          </w:p>
        </w:tc>
        <w:tc>
          <w:tcPr>
            <w:tcW w:w="270" w:type="dxa"/>
          </w:tcPr>
          <w:p w14:paraId="4351BD7A" w14:textId="77777777" w:rsidR="004C0B33" w:rsidRPr="009A7EE8" w:rsidRDefault="004C0B33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1DED92C" w14:textId="3D147703" w:rsidR="004C0B33" w:rsidRDefault="00E547D9" w:rsidP="004C0B33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353</w:t>
            </w:r>
          </w:p>
        </w:tc>
        <w:tc>
          <w:tcPr>
            <w:tcW w:w="270" w:type="dxa"/>
            <w:vAlign w:val="bottom"/>
          </w:tcPr>
          <w:p w14:paraId="4D3E3D62" w14:textId="77777777" w:rsidR="004C0B33" w:rsidRPr="009A7EE8" w:rsidRDefault="004C0B33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C5AE9E" w14:textId="06C5DA79" w:rsidR="004C0B33" w:rsidRPr="005F2DD4" w:rsidRDefault="00E547D9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5C8D152" w14:textId="370757A5" w:rsidR="004C0B33" w:rsidRPr="009A7EE8" w:rsidRDefault="004C0B33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412FC2D" w14:textId="7D31CF5F" w:rsidR="004C0B33" w:rsidRPr="009A7EE8" w:rsidRDefault="00452145" w:rsidP="004C0B33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4C0B33" w:rsidRPr="009A7EE8" w14:paraId="679940F1" w14:textId="77777777" w:rsidTr="00226CA5">
        <w:tc>
          <w:tcPr>
            <w:tcW w:w="3330" w:type="dxa"/>
          </w:tcPr>
          <w:p w14:paraId="283383E5" w14:textId="77777777" w:rsidR="004C0B33" w:rsidRPr="009A7EE8" w:rsidRDefault="004C0B33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57A88E" w14:textId="7BE01CCF" w:rsidR="004C0B33" w:rsidRPr="009A7EE8" w:rsidRDefault="004C0B33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7EE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21,067</w:t>
            </w:r>
            <w:r w:rsidRPr="009A7EE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CEA2A8C" w14:textId="77777777" w:rsidR="004C0B33" w:rsidRPr="009A7EE8" w:rsidRDefault="004C0B33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6CE5C5" w14:textId="31B523FB" w:rsidR="004C0B33" w:rsidRPr="009A7EE8" w:rsidRDefault="00E547D9" w:rsidP="004C0B33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421</w:t>
            </w:r>
          </w:p>
        </w:tc>
        <w:tc>
          <w:tcPr>
            <w:tcW w:w="270" w:type="dxa"/>
            <w:vAlign w:val="bottom"/>
          </w:tcPr>
          <w:p w14:paraId="21B79A39" w14:textId="77777777" w:rsidR="004C0B33" w:rsidRPr="009A7EE8" w:rsidRDefault="004C0B33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A44684" w14:textId="16DE3FBC" w:rsidR="004C0B33" w:rsidRPr="005F2DD4" w:rsidRDefault="00E547D9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(1,021)</w:t>
            </w:r>
          </w:p>
        </w:tc>
        <w:tc>
          <w:tcPr>
            <w:tcW w:w="270" w:type="dxa"/>
            <w:vAlign w:val="bottom"/>
          </w:tcPr>
          <w:p w14:paraId="0831E636" w14:textId="77777777" w:rsidR="004C0B33" w:rsidRPr="009A7EE8" w:rsidRDefault="004C0B33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595831" w14:textId="3D0E8D12" w:rsidR="004C0B33" w:rsidRPr="009A7EE8" w:rsidRDefault="00E547D9" w:rsidP="004C0B33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(21,667)</w:t>
            </w:r>
          </w:p>
        </w:tc>
      </w:tr>
    </w:tbl>
    <w:p w14:paraId="559850C5" w14:textId="77777777" w:rsidR="00F667B1" w:rsidRDefault="00F667B1" w:rsidP="0046282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line="240" w:lineRule="auto"/>
        <w:ind w:left="547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1F49AC07" w14:textId="77777777" w:rsidR="00F667B1" w:rsidRDefault="00F667B1" w:rsidP="0046282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line="240" w:lineRule="auto"/>
        <w:ind w:left="547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5086E90B" w14:textId="04F9BED1" w:rsidR="00304859" w:rsidRDefault="00304859" w:rsidP="0046282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A90AD5">
        <w:rPr>
          <w:rFonts w:ascii="Angsana New" w:hAnsi="Angsana New"/>
          <w:spacing w:val="-2"/>
          <w:sz w:val="28"/>
          <w:szCs w:val="28"/>
          <w:cs/>
        </w:rPr>
        <w:lastRenderedPageBreak/>
        <w:t xml:space="preserve">ณ วันที่ </w:t>
      </w:r>
      <w:r w:rsidR="00A80558">
        <w:rPr>
          <w:rFonts w:ascii="Angsana New" w:hAnsi="Angsana New"/>
          <w:sz w:val="28"/>
          <w:szCs w:val="28"/>
        </w:rPr>
        <w:t xml:space="preserve">30 </w:t>
      </w:r>
      <w:r w:rsidR="00A80558">
        <w:rPr>
          <w:rFonts w:ascii="Angsana New" w:hAnsi="Angsana New"/>
          <w:sz w:val="28"/>
          <w:szCs w:val="28"/>
          <w:cs/>
        </w:rPr>
        <w:t xml:space="preserve">กันยายน </w:t>
      </w:r>
      <w:r w:rsidR="00A80558">
        <w:rPr>
          <w:rFonts w:ascii="Angsana New" w:hAnsi="Angsana New"/>
          <w:sz w:val="28"/>
          <w:szCs w:val="28"/>
        </w:rPr>
        <w:t xml:space="preserve">2565 </w:t>
      </w:r>
      <w:r w:rsidRPr="00A90AD5">
        <w:rPr>
          <w:rFonts w:ascii="Angsana New" w:hAnsi="Angsana New"/>
          <w:spacing w:val="-2"/>
          <w:sz w:val="28"/>
          <w:szCs w:val="28"/>
          <w:cs/>
        </w:rPr>
        <w:t>บริษัทมีขาดทุนทางภาษีที่ยัง</w:t>
      </w:r>
      <w:r w:rsidRPr="003152EB">
        <w:rPr>
          <w:rFonts w:ascii="Angsana New" w:hAnsi="Angsana New"/>
          <w:spacing w:val="-2"/>
          <w:sz w:val="28"/>
          <w:szCs w:val="28"/>
          <w:cs/>
        </w:rPr>
        <w:t>ไม่ได้</w:t>
      </w:r>
      <w:r w:rsidRPr="005F2DD4">
        <w:rPr>
          <w:rFonts w:ascii="Angsana New" w:hAnsi="Angsana New"/>
          <w:spacing w:val="-2"/>
          <w:sz w:val="28"/>
          <w:szCs w:val="28"/>
          <w:cs/>
        </w:rPr>
        <w:t>ใช้จำนวน</w:t>
      </w:r>
      <w:r w:rsidR="003152EB" w:rsidRPr="005F2DD4">
        <w:rPr>
          <w:rFonts w:ascii="Angsana New" w:hAnsi="Angsana New"/>
          <w:spacing w:val="-2"/>
          <w:sz w:val="28"/>
          <w:szCs w:val="28"/>
        </w:rPr>
        <w:t xml:space="preserve"> </w:t>
      </w:r>
      <w:r w:rsidR="000E7C01">
        <w:rPr>
          <w:rFonts w:ascii="Angsana New" w:hAnsi="Angsana New"/>
          <w:spacing w:val="-2"/>
          <w:sz w:val="28"/>
          <w:szCs w:val="28"/>
        </w:rPr>
        <w:t>2</w:t>
      </w:r>
      <w:r w:rsidR="00042D0E">
        <w:rPr>
          <w:rFonts w:ascii="Angsana New" w:hAnsi="Angsana New"/>
          <w:spacing w:val="-2"/>
          <w:sz w:val="28"/>
          <w:szCs w:val="28"/>
        </w:rPr>
        <w:t>45.3</w:t>
      </w:r>
      <w:r w:rsidR="004550CE" w:rsidRPr="005F2DD4">
        <w:rPr>
          <w:rFonts w:ascii="Angsana New" w:hAnsi="Angsana New"/>
          <w:spacing w:val="-2"/>
          <w:sz w:val="28"/>
          <w:szCs w:val="28"/>
        </w:rPr>
        <w:t xml:space="preserve"> </w:t>
      </w:r>
      <w:r w:rsidRPr="005F2DD4">
        <w:rPr>
          <w:rFonts w:ascii="Angsana New" w:hAnsi="Angsana New"/>
          <w:spacing w:val="-2"/>
          <w:sz w:val="28"/>
          <w:szCs w:val="28"/>
          <w:cs/>
        </w:rPr>
        <w:t>ล้านบาท (</w:t>
      </w:r>
      <w:r w:rsidRPr="005F2DD4">
        <w:rPr>
          <w:rFonts w:ascii="Angsana New" w:hAnsi="Angsana New"/>
          <w:spacing w:val="-2"/>
          <w:sz w:val="28"/>
          <w:szCs w:val="28"/>
        </w:rPr>
        <w:t>31</w:t>
      </w:r>
      <w:r w:rsidRPr="00A90AD5">
        <w:rPr>
          <w:rFonts w:ascii="Angsana New" w:hAnsi="Angsana New"/>
          <w:spacing w:val="-2"/>
          <w:sz w:val="28"/>
          <w:szCs w:val="28"/>
        </w:rPr>
        <w:t xml:space="preserve"> </w:t>
      </w:r>
      <w:r w:rsidRPr="00A90AD5">
        <w:rPr>
          <w:rFonts w:ascii="Angsana New" w:hAnsi="Angsana New" w:hint="cs"/>
          <w:spacing w:val="-2"/>
          <w:sz w:val="28"/>
          <w:szCs w:val="28"/>
          <w:cs/>
        </w:rPr>
        <w:t xml:space="preserve">ธันวาคม </w:t>
      </w:r>
      <w:r w:rsidRPr="00B42D66">
        <w:rPr>
          <w:rFonts w:ascii="Angsana New" w:hAnsi="Angsana New"/>
          <w:spacing w:val="-2"/>
          <w:sz w:val="28"/>
          <w:szCs w:val="28"/>
        </w:rPr>
        <w:t>256</w:t>
      </w:r>
      <w:r w:rsidR="004D3F92">
        <w:rPr>
          <w:rFonts w:ascii="Angsana New" w:hAnsi="Angsana New"/>
          <w:spacing w:val="-2"/>
          <w:sz w:val="28"/>
          <w:szCs w:val="28"/>
        </w:rPr>
        <w:t>4</w:t>
      </w:r>
      <w:r w:rsidRPr="00B42D66">
        <w:rPr>
          <w:rFonts w:ascii="Angsana New" w:hAnsi="Angsana New"/>
          <w:spacing w:val="-2"/>
          <w:sz w:val="28"/>
          <w:szCs w:val="28"/>
        </w:rPr>
        <w:t xml:space="preserve">: </w:t>
      </w:r>
      <w:r w:rsidR="004D3F92">
        <w:rPr>
          <w:rFonts w:asciiTheme="majorBidi" w:eastAsia="Arial Unicode MS" w:hAnsiTheme="majorBidi" w:cstheme="majorBidi"/>
          <w:sz w:val="28"/>
          <w:szCs w:val="28"/>
        </w:rPr>
        <w:t>1</w:t>
      </w:r>
      <w:r w:rsidR="00823B15">
        <w:rPr>
          <w:rFonts w:asciiTheme="majorBidi" w:eastAsia="Arial Unicode MS" w:hAnsiTheme="majorBidi" w:cstheme="majorBidi"/>
          <w:sz w:val="28"/>
          <w:szCs w:val="28"/>
        </w:rPr>
        <w:t>57.6</w:t>
      </w:r>
      <w:r w:rsidR="00FF3694" w:rsidRPr="001650B0">
        <w:rPr>
          <w:rFonts w:asciiTheme="majorBidi" w:eastAsia="Arial Unicode MS" w:hAnsiTheme="majorBidi" w:cstheme="majorBidi"/>
          <w:sz w:val="28"/>
          <w:szCs w:val="28"/>
        </w:rPr>
        <w:t xml:space="preserve"> </w:t>
      </w:r>
      <w:r w:rsidRPr="00B42D66">
        <w:rPr>
          <w:rFonts w:ascii="Angsana New" w:hAnsi="Angsana New"/>
          <w:spacing w:val="-2"/>
          <w:sz w:val="28"/>
          <w:szCs w:val="28"/>
          <w:cs/>
        </w:rPr>
        <w:t>ล้าน</w:t>
      </w:r>
      <w:r w:rsidRPr="00A90AD5">
        <w:rPr>
          <w:rFonts w:ascii="Angsana New" w:hAnsi="Angsana New"/>
          <w:spacing w:val="-2"/>
          <w:sz w:val="28"/>
          <w:szCs w:val="28"/>
          <w:cs/>
        </w:rPr>
        <w:t>บาท)</w:t>
      </w:r>
      <w:r w:rsidRPr="00A90AD5">
        <w:rPr>
          <w:rFonts w:ascii="Angsana New" w:hAnsi="Angsana New"/>
          <w:sz w:val="28"/>
          <w:szCs w:val="28"/>
          <w:cs/>
        </w:rPr>
        <w:t xml:space="preserve"> ที่บริษัทไม่ได้บันทึกสินทรัพย์ภาษีเงินได้รอการตัดบัญชี เนื่องจากบริษัทพิจารณาแล้วเห็นว่าบริษัท</w:t>
      </w:r>
      <w:r w:rsidRPr="00996AEB">
        <w:rPr>
          <w:rFonts w:ascii="Angsana New" w:hAnsi="Angsana New"/>
          <w:sz w:val="28"/>
          <w:szCs w:val="28"/>
          <w:cs/>
        </w:rPr>
        <w:t>อาจไม่มีกำไรทางภาษีในอนาคตเพียงพอที่จะนำผลแตกต่างชั่วคราวและผลขาดทุนทางภาษีมาใช้ประโยชน์ได้</w:t>
      </w:r>
      <w:r>
        <w:rPr>
          <w:rFonts w:ascii="Angsana New" w:hAnsi="Angsana New"/>
          <w:sz w:val="28"/>
          <w:szCs w:val="28"/>
        </w:rPr>
        <w:t xml:space="preserve"> </w:t>
      </w:r>
    </w:p>
    <w:p w14:paraId="62A7244F" w14:textId="43C2EBE4" w:rsidR="00304859" w:rsidRDefault="00304859" w:rsidP="0030485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436E9C">
        <w:rPr>
          <w:rFonts w:ascii="Angsana New" w:hAnsi="Angsana New"/>
          <w:sz w:val="28"/>
          <w:szCs w:val="28"/>
          <w:cs/>
        </w:rPr>
        <w:t>รายละเอียดวันสิ้นสุดระยะเวลาการให้ประโยชน์ของรายการขาดทุนทางภาษีที่ยังไม่ได้ใช้แสดงได้ดังนี้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440"/>
        <w:gridCol w:w="270"/>
        <w:gridCol w:w="1440"/>
      </w:tblGrid>
      <w:tr w:rsidR="00304859" w:rsidRPr="001E7A5A" w14:paraId="2583F25D" w14:textId="77777777" w:rsidTr="00CA095A">
        <w:trPr>
          <w:trHeight w:val="389"/>
        </w:trPr>
        <w:tc>
          <w:tcPr>
            <w:tcW w:w="5760" w:type="dxa"/>
          </w:tcPr>
          <w:p w14:paraId="4128D852" w14:textId="77777777" w:rsidR="00304859" w:rsidRPr="001E7A5A" w:rsidRDefault="00304859" w:rsidP="009434DA">
            <w:pPr>
              <w:tabs>
                <w:tab w:val="clear" w:pos="454"/>
                <w:tab w:val="left" w:pos="459"/>
              </w:tabs>
              <w:ind w:left="16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bottom w:val="single" w:sz="4" w:space="0" w:color="auto"/>
            </w:tcBorders>
          </w:tcPr>
          <w:p w14:paraId="56FF91A9" w14:textId="77777777" w:rsidR="00304859" w:rsidRPr="001E7A5A" w:rsidRDefault="00304859" w:rsidP="009434DA">
            <w:pPr>
              <w:tabs>
                <w:tab w:val="clear" w:pos="454"/>
                <w:tab w:val="left" w:pos="459"/>
              </w:tabs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3F33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F84E72" w:rsidRPr="001E7A5A" w14:paraId="0E19366E" w14:textId="77777777" w:rsidTr="00436CBB">
        <w:trPr>
          <w:trHeight w:val="389"/>
        </w:trPr>
        <w:tc>
          <w:tcPr>
            <w:tcW w:w="5760" w:type="dxa"/>
          </w:tcPr>
          <w:p w14:paraId="51F597D3" w14:textId="77777777" w:rsidR="00F84E72" w:rsidRPr="001E7A5A" w:rsidRDefault="00F84E72" w:rsidP="00F84E72">
            <w:pPr>
              <w:tabs>
                <w:tab w:val="clear" w:pos="454"/>
                <w:tab w:val="left" w:pos="459"/>
              </w:tabs>
              <w:ind w:left="16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CE62C7" w14:textId="125DA912" w:rsidR="00F84E72" w:rsidRPr="008B6A84" w:rsidRDefault="00A80558" w:rsidP="00F84E72">
            <w:pPr>
              <w:ind w:left="-79" w:right="-79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2565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B04010" w14:textId="77777777" w:rsidR="00F84E72" w:rsidRPr="003D0C47" w:rsidRDefault="00F84E72" w:rsidP="00F84E72">
            <w:pPr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968280" w14:textId="2211937B" w:rsidR="00F84E72" w:rsidRPr="003D0C47" w:rsidRDefault="00F84E72" w:rsidP="00F84E72">
            <w:pPr>
              <w:ind w:left="-79" w:right="-79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751F3D" w:rsidRPr="001E7A5A" w14:paraId="046ACB88" w14:textId="77777777" w:rsidTr="00EA438A">
        <w:trPr>
          <w:trHeight w:val="389"/>
        </w:trPr>
        <w:tc>
          <w:tcPr>
            <w:tcW w:w="5760" w:type="dxa"/>
            <w:vAlign w:val="bottom"/>
          </w:tcPr>
          <w:p w14:paraId="4682EF38" w14:textId="7FC99EE1" w:rsidR="00751F3D" w:rsidRDefault="00751F3D" w:rsidP="00751F3D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F09E2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28201A54" w14:textId="4152FD35" w:rsidR="00751F3D" w:rsidRPr="005F2DD4" w:rsidRDefault="000153B5" w:rsidP="00751F3D">
            <w:pPr>
              <w:ind w:left="34" w:right="57" w:hanging="126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91,919</w:t>
            </w:r>
          </w:p>
        </w:tc>
        <w:tc>
          <w:tcPr>
            <w:tcW w:w="270" w:type="dxa"/>
          </w:tcPr>
          <w:p w14:paraId="729EC56E" w14:textId="77777777" w:rsidR="00751F3D" w:rsidRPr="00B42D66" w:rsidRDefault="00751F3D" w:rsidP="00751F3D">
            <w:pPr>
              <w:tabs>
                <w:tab w:val="clear" w:pos="454"/>
                <w:tab w:val="left" w:pos="459"/>
                <w:tab w:val="left" w:pos="1102"/>
              </w:tabs>
              <w:ind w:left="34" w:right="9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500900A6" w14:textId="76EEFEBC" w:rsidR="00751F3D" w:rsidRPr="00517886" w:rsidRDefault="00751F3D" w:rsidP="00751F3D">
            <w:pPr>
              <w:ind w:left="34" w:right="57" w:hanging="126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27,000</w:t>
            </w:r>
          </w:p>
        </w:tc>
      </w:tr>
      <w:tr w:rsidR="00751F3D" w:rsidRPr="001E7A5A" w14:paraId="0AA18935" w14:textId="77777777" w:rsidTr="00EA438A">
        <w:trPr>
          <w:trHeight w:val="389"/>
        </w:trPr>
        <w:tc>
          <w:tcPr>
            <w:tcW w:w="5760" w:type="dxa"/>
            <w:vAlign w:val="bottom"/>
          </w:tcPr>
          <w:p w14:paraId="7849C9D6" w14:textId="4B6058AD" w:rsidR="00751F3D" w:rsidRPr="00192845" w:rsidRDefault="00751F3D" w:rsidP="00751F3D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F09E2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41D11991" w14:textId="7189C04B" w:rsidR="00751F3D" w:rsidRPr="005F2DD4" w:rsidRDefault="00FF0AFA" w:rsidP="00751F3D">
            <w:pPr>
              <w:ind w:left="34" w:right="57" w:hanging="126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105,597</w:t>
            </w:r>
          </w:p>
        </w:tc>
        <w:tc>
          <w:tcPr>
            <w:tcW w:w="270" w:type="dxa"/>
          </w:tcPr>
          <w:p w14:paraId="0DCEAF36" w14:textId="77777777" w:rsidR="00751F3D" w:rsidRPr="00B42D66" w:rsidRDefault="00751F3D" w:rsidP="00751F3D">
            <w:pPr>
              <w:tabs>
                <w:tab w:val="clear" w:pos="454"/>
                <w:tab w:val="left" w:pos="459"/>
                <w:tab w:val="left" w:pos="1102"/>
              </w:tabs>
              <w:ind w:left="34" w:right="9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4D2474CC" w14:textId="686CC567" w:rsidR="00751F3D" w:rsidRPr="00B42D66" w:rsidRDefault="00751F3D" w:rsidP="00751F3D">
            <w:pPr>
              <w:ind w:left="34" w:right="57" w:hanging="126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7886">
              <w:rPr>
                <w:rFonts w:ascii="Angsana New" w:hAnsi="Angsana New"/>
                <w:sz w:val="28"/>
                <w:szCs w:val="28"/>
              </w:rPr>
              <w:t>87,797</w:t>
            </w:r>
          </w:p>
        </w:tc>
      </w:tr>
      <w:tr w:rsidR="00751F3D" w:rsidRPr="001E7A5A" w14:paraId="5F219147" w14:textId="77777777" w:rsidTr="00EA438A">
        <w:trPr>
          <w:trHeight w:val="389"/>
        </w:trPr>
        <w:tc>
          <w:tcPr>
            <w:tcW w:w="5760" w:type="dxa"/>
          </w:tcPr>
          <w:p w14:paraId="72197A96" w14:textId="2F91EAE1" w:rsidR="00751F3D" w:rsidRPr="00192845" w:rsidRDefault="00751F3D" w:rsidP="00751F3D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Pr="00BF09E2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40" w:type="dxa"/>
          </w:tcPr>
          <w:p w14:paraId="5680BF82" w14:textId="33D3E2AE" w:rsidR="00751F3D" w:rsidRPr="005F2DD4" w:rsidRDefault="00B3109E" w:rsidP="00751F3D">
            <w:pPr>
              <w:ind w:left="34" w:right="57" w:hanging="126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F2DD4">
              <w:rPr>
                <w:rFonts w:ascii="Angsana New" w:hAnsi="Angsana New"/>
                <w:sz w:val="28"/>
                <w:szCs w:val="28"/>
              </w:rPr>
              <w:t>42,790</w:t>
            </w:r>
          </w:p>
        </w:tc>
        <w:tc>
          <w:tcPr>
            <w:tcW w:w="270" w:type="dxa"/>
          </w:tcPr>
          <w:p w14:paraId="243FB12D" w14:textId="77777777" w:rsidR="00751F3D" w:rsidRPr="00B42D66" w:rsidRDefault="00751F3D" w:rsidP="00751F3D">
            <w:pPr>
              <w:tabs>
                <w:tab w:val="clear" w:pos="454"/>
                <w:tab w:val="left" w:pos="459"/>
                <w:tab w:val="left" w:pos="1102"/>
              </w:tabs>
              <w:ind w:left="34" w:right="9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3A7CC1BF" w14:textId="713B1768" w:rsidR="00751F3D" w:rsidRPr="00B42D66" w:rsidRDefault="00751F3D" w:rsidP="00751F3D">
            <w:pPr>
              <w:ind w:left="34" w:right="57" w:hanging="126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246C">
              <w:rPr>
                <w:rFonts w:ascii="Angsana New" w:hAnsi="Angsana New"/>
                <w:sz w:val="28"/>
                <w:szCs w:val="28"/>
              </w:rPr>
              <w:t>42,790</w:t>
            </w:r>
          </w:p>
        </w:tc>
      </w:tr>
      <w:tr w:rsidR="001655C9" w:rsidRPr="001E7A5A" w14:paraId="746C0B24" w14:textId="77777777" w:rsidTr="00EA438A">
        <w:trPr>
          <w:trHeight w:val="389"/>
        </w:trPr>
        <w:tc>
          <w:tcPr>
            <w:tcW w:w="5760" w:type="dxa"/>
          </w:tcPr>
          <w:p w14:paraId="48F8AB3E" w14:textId="422306B4" w:rsidR="001655C9" w:rsidRDefault="001655C9" w:rsidP="00751F3D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Pr="00BF09E2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2570</w:t>
            </w:r>
          </w:p>
        </w:tc>
        <w:tc>
          <w:tcPr>
            <w:tcW w:w="1440" w:type="dxa"/>
          </w:tcPr>
          <w:p w14:paraId="06CE51AD" w14:textId="0687D8D5" w:rsidR="001655C9" w:rsidRPr="005F2DD4" w:rsidRDefault="00FF0AFA" w:rsidP="00751F3D">
            <w:pPr>
              <w:ind w:left="34" w:right="57" w:hanging="126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4,947</w:t>
            </w:r>
          </w:p>
        </w:tc>
        <w:tc>
          <w:tcPr>
            <w:tcW w:w="270" w:type="dxa"/>
          </w:tcPr>
          <w:p w14:paraId="34201FC2" w14:textId="77777777" w:rsidR="001655C9" w:rsidRPr="00B42D66" w:rsidRDefault="001655C9" w:rsidP="00751F3D">
            <w:pPr>
              <w:tabs>
                <w:tab w:val="clear" w:pos="454"/>
                <w:tab w:val="left" w:pos="459"/>
                <w:tab w:val="left" w:pos="1102"/>
              </w:tabs>
              <w:ind w:left="34" w:right="9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4F6F1B02" w14:textId="433ABB4F" w:rsidR="001655C9" w:rsidRPr="0087246C" w:rsidRDefault="001655C9" w:rsidP="00751F3D">
            <w:pPr>
              <w:ind w:left="34" w:right="57" w:hanging="126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51F3D" w:rsidRPr="001E7A5A" w14:paraId="44D560E0" w14:textId="77777777" w:rsidTr="003A2947">
        <w:trPr>
          <w:trHeight w:val="389"/>
        </w:trPr>
        <w:tc>
          <w:tcPr>
            <w:tcW w:w="5760" w:type="dxa"/>
          </w:tcPr>
          <w:p w14:paraId="25CF4948" w14:textId="77777777" w:rsidR="00751F3D" w:rsidRPr="001E7A5A" w:rsidRDefault="00751F3D" w:rsidP="00751F3D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1C3B05A2" w14:textId="1D444F3C" w:rsidR="00751F3D" w:rsidRPr="005F2DD4" w:rsidRDefault="00FF0AFA" w:rsidP="00751F3D">
            <w:pPr>
              <w:ind w:left="34" w:right="57" w:hanging="126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245,253</w:t>
            </w:r>
          </w:p>
        </w:tc>
        <w:tc>
          <w:tcPr>
            <w:tcW w:w="270" w:type="dxa"/>
          </w:tcPr>
          <w:p w14:paraId="1F53CD5A" w14:textId="77777777" w:rsidR="00751F3D" w:rsidRPr="001E7A5A" w:rsidRDefault="00751F3D" w:rsidP="00751F3D">
            <w:pPr>
              <w:tabs>
                <w:tab w:val="clear" w:pos="454"/>
                <w:tab w:val="left" w:pos="459"/>
                <w:tab w:val="left" w:pos="1102"/>
              </w:tabs>
              <w:ind w:left="34" w:right="9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6CF9C3B1" w14:textId="02FDEDEA" w:rsidR="00751F3D" w:rsidRPr="001E7A5A" w:rsidRDefault="00751F3D" w:rsidP="00751F3D">
            <w:pPr>
              <w:ind w:left="34" w:right="57" w:hanging="126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157,587</w:t>
            </w:r>
          </w:p>
        </w:tc>
      </w:tr>
    </w:tbl>
    <w:p w14:paraId="4E8B75E0" w14:textId="77777777" w:rsidR="0029154B" w:rsidRPr="00770FE7" w:rsidRDefault="0029154B" w:rsidP="006E6094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770FE7">
        <w:rPr>
          <w:b/>
          <w:bCs/>
          <w:u w:val="none"/>
          <w:cs/>
        </w:rPr>
        <w:t>หนี้สินอื่น</w:t>
      </w:r>
    </w:p>
    <w:tbl>
      <w:tblPr>
        <w:tblW w:w="891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60"/>
        <w:gridCol w:w="1440"/>
        <w:gridCol w:w="270"/>
        <w:gridCol w:w="1440"/>
      </w:tblGrid>
      <w:tr w:rsidR="00717871" w:rsidRPr="00DC3DDD" w14:paraId="32DF6C48" w14:textId="77777777" w:rsidTr="00CA095A">
        <w:trPr>
          <w:trHeight w:val="389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5735F26F" w14:textId="77777777" w:rsidR="0029154B" w:rsidRPr="00DC3DDD" w:rsidRDefault="0029154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right w:val="nil"/>
            </w:tcBorders>
          </w:tcPr>
          <w:p w14:paraId="4BA277EC" w14:textId="77777777" w:rsidR="0029154B" w:rsidRPr="00DC3DDD" w:rsidRDefault="000911E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3DDD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29154B" w:rsidRPr="00DC3DDD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F84E72" w:rsidRPr="00DC3DDD" w14:paraId="7FB906F3" w14:textId="77777777" w:rsidTr="00E53FD6">
        <w:trPr>
          <w:trHeight w:val="389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049CDF0" w14:textId="77777777" w:rsidR="00F84E72" w:rsidRPr="00DC3DDD" w:rsidRDefault="00F84E72" w:rsidP="00F84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6E4A79" w14:textId="62C196FC" w:rsidR="00F84E72" w:rsidRPr="00DC3DDD" w:rsidRDefault="00A80558" w:rsidP="00F84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-111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2565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2BFF71" w14:textId="77777777" w:rsidR="00F84E72" w:rsidRPr="00DC3DDD" w:rsidRDefault="00F84E72" w:rsidP="00F84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F352B7" w14:textId="2A58BB1E" w:rsidR="00F84E72" w:rsidRPr="00DC3DDD" w:rsidRDefault="00F84E72" w:rsidP="00F84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A85B67" w:rsidRPr="00DC3DDD" w14:paraId="050C57B6" w14:textId="77777777" w:rsidTr="00FB7BA8">
        <w:trPr>
          <w:trHeight w:val="389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84C9BA0" w14:textId="0E0D02D0" w:rsidR="00A85B67" w:rsidRPr="00DC3DDD" w:rsidRDefault="00A85B67" w:rsidP="00A85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D0E9C">
              <w:rPr>
                <w:rFonts w:asciiTheme="majorBidi" w:hAnsiTheme="majorBidi"/>
                <w:sz w:val="28"/>
                <w:szCs w:val="28"/>
                <w:cs/>
              </w:rPr>
              <w:t>หนี้สินตามสัญญาเช่า</w:t>
            </w:r>
            <w:r>
              <w:rPr>
                <w:rFonts w:asciiTheme="majorBidi" w:hAnsiTheme="majorBidi"/>
                <w:sz w:val="28"/>
                <w:szCs w:val="28"/>
              </w:rPr>
              <w:t xml:space="preserve"> (</w:t>
            </w:r>
            <w:r w:rsidRPr="0020112B">
              <w:rPr>
                <w:rFonts w:asciiTheme="majorBidi" w:hAnsiTheme="majorBidi" w:cstheme="majorBidi"/>
                <w:sz w:val="28"/>
                <w:szCs w:val="28"/>
                <w:cs/>
              </w:rPr>
              <w:t>หมายเหตุ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18</w:t>
            </w:r>
            <w:r w:rsidRPr="002C27BD">
              <w:rPr>
                <w:rFonts w:asciiTheme="majorBidi" w:hAnsiTheme="majorBidi" w:cstheme="majorBidi"/>
                <w:sz w:val="28"/>
                <w:szCs w:val="28"/>
              </w:rPr>
              <w:t>.1)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FB3300" w14:textId="34B8D663" w:rsidR="00A85B67" w:rsidRPr="00DC3DDD" w:rsidRDefault="00ED765A" w:rsidP="00A85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26,52</w:t>
            </w:r>
            <w:r w:rsidR="004C27A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E053CE" w14:textId="77777777" w:rsidR="00A85B67" w:rsidRPr="00DC3DDD" w:rsidRDefault="00A85B67" w:rsidP="00A85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FBC047" w14:textId="459DE849" w:rsidR="00A85B67" w:rsidRPr="00DC3DDD" w:rsidRDefault="00A85B67" w:rsidP="00A85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60AB9">
              <w:rPr>
                <w:rFonts w:asciiTheme="majorBidi" w:hAnsiTheme="majorBidi" w:cstheme="majorBidi"/>
                <w:sz w:val="28"/>
                <w:szCs w:val="28"/>
              </w:rPr>
              <w:t>33,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333</w:t>
            </w:r>
            <w:r w:rsidRPr="00A60AB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A85B67" w:rsidRPr="00DC3DDD" w14:paraId="198EDF82" w14:textId="77777777" w:rsidTr="00FB7BA8">
        <w:trPr>
          <w:trHeight w:val="389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6897AAB8" w14:textId="7A7C702A" w:rsidR="00A85B67" w:rsidRPr="00DC3DDD" w:rsidRDefault="00A85B67" w:rsidP="00A85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DDD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7D4158" w14:textId="56D3C0E2" w:rsidR="00A85B67" w:rsidRPr="0091446F" w:rsidRDefault="00ED765A" w:rsidP="00A85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</w:t>
            </w:r>
            <w:r w:rsidR="000A088A">
              <w:rPr>
                <w:rFonts w:asciiTheme="majorBidi" w:hAnsiTheme="majorBidi" w:cstheme="majorBidi"/>
                <w:sz w:val="28"/>
                <w:szCs w:val="28"/>
              </w:rPr>
              <w:t>217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40810B" w14:textId="77777777" w:rsidR="00A85B67" w:rsidRPr="00DC3DDD" w:rsidRDefault="00A85B67" w:rsidP="00A85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3660D" w14:textId="51993299" w:rsidR="00A85B67" w:rsidRDefault="00A85B67" w:rsidP="00A85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12,983</w:t>
            </w:r>
          </w:p>
        </w:tc>
      </w:tr>
      <w:tr w:rsidR="00A85B67" w:rsidRPr="00DC3DDD" w14:paraId="7EB3C6CA" w14:textId="77777777" w:rsidTr="00FB7BA8">
        <w:trPr>
          <w:trHeight w:val="389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58D9498" w14:textId="5EF281E1" w:rsidR="00A85B67" w:rsidRPr="00DC3DDD" w:rsidRDefault="00A85B67" w:rsidP="00A85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เจ้าหนี้กองทุนสมทบ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A5CE4" w14:textId="45A2741B" w:rsidR="00A85B67" w:rsidRPr="00DC3DDD" w:rsidRDefault="00867669" w:rsidP="00A85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40,134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1A7038" w14:textId="77777777" w:rsidR="00A85B67" w:rsidRPr="00DC3DDD" w:rsidRDefault="00A85B67" w:rsidP="00A85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4FE291" w14:textId="43734465" w:rsidR="00A85B67" w:rsidRPr="00DC3DDD" w:rsidRDefault="00A85B67" w:rsidP="00A85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60AB9">
              <w:rPr>
                <w:rFonts w:asciiTheme="majorBidi" w:hAnsiTheme="majorBidi" w:cstheme="majorBidi"/>
                <w:sz w:val="28"/>
                <w:szCs w:val="28"/>
              </w:rPr>
              <w:t>17,428</w:t>
            </w:r>
          </w:p>
        </w:tc>
      </w:tr>
      <w:tr w:rsidR="00A85B67" w:rsidRPr="00DC3DDD" w14:paraId="679AC34C" w14:textId="77777777" w:rsidTr="00FB7BA8">
        <w:trPr>
          <w:trHeight w:val="389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51DE25B9" w14:textId="5CFD9FEF" w:rsidR="00A85B67" w:rsidRPr="00DC3DDD" w:rsidRDefault="00A85B67" w:rsidP="00A85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5A0B3D" w14:textId="16686718" w:rsidR="00A85B67" w:rsidRPr="00DC3DDD" w:rsidRDefault="00ED765A" w:rsidP="00A85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3,285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6E059D" w14:textId="77777777" w:rsidR="00A85B67" w:rsidRPr="00DC3DDD" w:rsidRDefault="00A85B67" w:rsidP="00A85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DA4BCD" w14:textId="6393C3AB" w:rsidR="00A85B67" w:rsidRPr="00DC3DDD" w:rsidRDefault="00A85B67" w:rsidP="00A85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60AB9">
              <w:rPr>
                <w:rFonts w:asciiTheme="majorBidi" w:hAnsiTheme="majorBidi" w:cstheme="majorBidi"/>
                <w:sz w:val="28"/>
                <w:szCs w:val="28"/>
              </w:rPr>
              <w:t>5,852</w:t>
            </w:r>
          </w:p>
        </w:tc>
      </w:tr>
      <w:tr w:rsidR="00A85B67" w:rsidRPr="00DC3DDD" w14:paraId="48FE748C" w14:textId="77777777" w:rsidTr="00FB7BA8">
        <w:trPr>
          <w:trHeight w:val="389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6E554F95" w14:textId="76A7ED5D" w:rsidR="00A85B67" w:rsidRPr="002B08E3" w:rsidRDefault="00A85B67" w:rsidP="00A85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08E3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DAFC64" w14:textId="1BB708A0" w:rsidR="00A85B67" w:rsidRDefault="00ED765A" w:rsidP="00A85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9,65</w:t>
            </w:r>
            <w:r w:rsidR="00867669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116C82" w14:textId="77777777" w:rsidR="00A85B67" w:rsidRPr="00DC3DDD" w:rsidRDefault="00A85B67" w:rsidP="00A85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7C8B72" w14:textId="7172FB28" w:rsidR="00A85B67" w:rsidRPr="00DC3DDD" w:rsidRDefault="00A85B67" w:rsidP="00A85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60AB9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742</w:t>
            </w:r>
          </w:p>
        </w:tc>
      </w:tr>
      <w:tr w:rsidR="00A85B67" w:rsidRPr="005067F3" w14:paraId="2B139C90" w14:textId="77777777" w:rsidTr="00FB7BA8">
        <w:trPr>
          <w:trHeight w:val="389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74333EB" w14:textId="77777777" w:rsidR="00A85B67" w:rsidRPr="00DC3DDD" w:rsidRDefault="00A85B67" w:rsidP="00A85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D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82B9B22" w14:textId="7FC50056" w:rsidR="00A85B67" w:rsidRPr="00DC3DDD" w:rsidRDefault="00867669" w:rsidP="00A85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</w:t>
            </w:r>
            <w:r w:rsidR="00ED76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EB3C3F" w14:textId="77777777" w:rsidR="00A85B67" w:rsidRPr="00DC3DDD" w:rsidRDefault="00A85B67" w:rsidP="00A85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A730F01" w14:textId="7D00668F" w:rsidR="00A85B67" w:rsidRPr="00713B32" w:rsidRDefault="00A85B67" w:rsidP="00A85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72,338</w:t>
            </w:r>
          </w:p>
        </w:tc>
      </w:tr>
    </w:tbl>
    <w:p w14:paraId="1F533854" w14:textId="2FA19631" w:rsidR="008C7BE4" w:rsidRDefault="000F3B50" w:rsidP="00505EB3">
      <w:pPr>
        <w:pStyle w:val="FSNoteNumbered"/>
        <w:numPr>
          <w:ilvl w:val="1"/>
          <w:numId w:val="25"/>
        </w:numPr>
        <w:spacing w:before="120" w:after="120"/>
        <w:ind w:left="540" w:hanging="540"/>
        <w:rPr>
          <w:b/>
          <w:bCs/>
          <w:u w:val="none"/>
          <w:cs/>
        </w:rPr>
      </w:pPr>
      <w:r w:rsidRPr="000F3B50">
        <w:rPr>
          <w:b/>
          <w:bCs/>
          <w:u w:val="none"/>
          <w:cs/>
        </w:rPr>
        <w:t>หนี้สินตามสัญญาเช่า</w:t>
      </w:r>
    </w:p>
    <w:p w14:paraId="56A4A284" w14:textId="2349F80E" w:rsidR="008C7BE4" w:rsidRDefault="000F3B50" w:rsidP="009F53F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F3B50">
        <w:rPr>
          <w:rFonts w:ascii="Angsana New" w:hAnsi="Angsana New"/>
          <w:sz w:val="28"/>
          <w:szCs w:val="28"/>
          <w:cs/>
        </w:rPr>
        <w:t>รายละเอียดตามอายุคงเหลือของหนี้สินตามสัญญาเช่ามีดังนี้</w:t>
      </w:r>
    </w:p>
    <w:tbl>
      <w:tblPr>
        <w:tblW w:w="89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440"/>
        <w:gridCol w:w="270"/>
        <w:gridCol w:w="1440"/>
      </w:tblGrid>
      <w:tr w:rsidR="007B5549" w:rsidRPr="00E34BE6" w14:paraId="1CDBB695" w14:textId="19269DB0" w:rsidTr="007B5549">
        <w:trPr>
          <w:trHeight w:val="389"/>
          <w:tblHeader/>
        </w:trPr>
        <w:tc>
          <w:tcPr>
            <w:tcW w:w="5760" w:type="dxa"/>
          </w:tcPr>
          <w:p w14:paraId="162955DD" w14:textId="77777777" w:rsidR="007B5549" w:rsidRPr="00E34BE6" w:rsidRDefault="007B5549" w:rsidP="005137C0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7C239A" w14:textId="1D5BD6DD" w:rsidR="007B5549" w:rsidRPr="000C7F80" w:rsidRDefault="007B5549" w:rsidP="005137C0">
            <w:pPr>
              <w:ind w:right="-72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0C7F80">
              <w:rPr>
                <w:rFonts w:asciiTheme="majorBidi" w:hAnsiTheme="majorBidi"/>
                <w:sz w:val="28"/>
                <w:szCs w:val="28"/>
                <w:cs/>
              </w:rPr>
              <w:t>พันบาท</w:t>
            </w:r>
          </w:p>
        </w:tc>
      </w:tr>
      <w:tr w:rsidR="00F84E72" w:rsidRPr="00E34BE6" w14:paraId="5CA43EFE" w14:textId="4BCE6CE1" w:rsidTr="00B4287D">
        <w:trPr>
          <w:trHeight w:val="389"/>
          <w:tblHeader/>
        </w:trPr>
        <w:tc>
          <w:tcPr>
            <w:tcW w:w="5760" w:type="dxa"/>
          </w:tcPr>
          <w:p w14:paraId="33F840BB" w14:textId="77777777" w:rsidR="00F84E72" w:rsidRPr="00E34BE6" w:rsidRDefault="00F84E72" w:rsidP="00F84E72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D80E2A" w14:textId="600DB0B0" w:rsidR="00F84E72" w:rsidRPr="00073CC8" w:rsidRDefault="00A80558" w:rsidP="00F84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2565 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D779E15" w14:textId="77777777" w:rsidR="00F84E72" w:rsidRPr="000C7F80" w:rsidRDefault="00F84E72" w:rsidP="00F84E72">
            <w:pP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933BE97" w14:textId="331D9503" w:rsidR="00F84E72" w:rsidRPr="000C7F80" w:rsidRDefault="00F84E72" w:rsidP="00F84E72">
            <w:pP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A7E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A7EE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7B5549" w:rsidRPr="00E34BE6" w14:paraId="00A935A3" w14:textId="0A2936F1" w:rsidTr="007B5549">
        <w:trPr>
          <w:trHeight w:val="389"/>
        </w:trPr>
        <w:tc>
          <w:tcPr>
            <w:tcW w:w="5760" w:type="dxa"/>
            <w:shd w:val="clear" w:color="auto" w:fill="auto"/>
            <w:vAlign w:val="bottom"/>
            <w:hideMark/>
          </w:tcPr>
          <w:p w14:paraId="24117908" w14:textId="77777777" w:rsidR="007B5549" w:rsidRPr="00E34BE6" w:rsidRDefault="007B5549" w:rsidP="000F3B50">
            <w:pPr>
              <w:ind w:left="343" w:hanging="3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ครบกำหนด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5CEAD1" w14:textId="77777777" w:rsidR="007B5549" w:rsidRPr="00E34BE6" w:rsidRDefault="007B5549" w:rsidP="005137C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20E9F8" w14:textId="77777777" w:rsidR="007B5549" w:rsidRPr="00E34BE6" w:rsidRDefault="007B5549" w:rsidP="005137C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A2D6EB9" w14:textId="77777777" w:rsidR="007B5549" w:rsidRPr="00E34BE6" w:rsidRDefault="007B5549" w:rsidP="005137C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111C3" w:rsidRPr="00E34BE6" w14:paraId="48153142" w14:textId="31619E00" w:rsidTr="00834D10">
        <w:trPr>
          <w:trHeight w:val="389"/>
        </w:trPr>
        <w:tc>
          <w:tcPr>
            <w:tcW w:w="5760" w:type="dxa"/>
            <w:shd w:val="clear" w:color="auto" w:fill="auto"/>
            <w:vAlign w:val="bottom"/>
            <w:hideMark/>
          </w:tcPr>
          <w:p w14:paraId="767B5C4B" w14:textId="164D174F" w:rsidR="00A111C3" w:rsidRPr="00E34BE6" w:rsidRDefault="00A111C3" w:rsidP="00A111C3">
            <w:pPr>
              <w:tabs>
                <w:tab w:val="clear" w:pos="680"/>
              </w:tabs>
              <w:ind w:left="343" w:hanging="343"/>
              <w:rPr>
                <w:rFonts w:ascii="Angsana New" w:hAnsi="Angsana New"/>
                <w:sz w:val="28"/>
                <w:szCs w:val="28"/>
                <w:cs/>
              </w:rPr>
            </w:pPr>
            <w:r w:rsidRPr="00E34BE6">
              <w:rPr>
                <w:rFonts w:ascii="Angsana New" w:hAnsi="Angsana New"/>
                <w:sz w:val="28"/>
                <w:szCs w:val="28"/>
              </w:rPr>
              <w:t xml:space="preserve">    -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ไม่เกิน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09E48" w14:textId="0A06FFCE" w:rsidR="00A111C3" w:rsidRPr="004C27A0" w:rsidRDefault="002E0212" w:rsidP="00A11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27A0">
              <w:rPr>
                <w:rFonts w:asciiTheme="majorBidi" w:hAnsiTheme="majorBidi" w:cstheme="majorBidi"/>
                <w:sz w:val="28"/>
                <w:szCs w:val="28"/>
              </w:rPr>
              <w:t>8,145</w:t>
            </w:r>
          </w:p>
        </w:tc>
        <w:tc>
          <w:tcPr>
            <w:tcW w:w="270" w:type="dxa"/>
          </w:tcPr>
          <w:p w14:paraId="25B54D2C" w14:textId="77777777" w:rsidR="00A111C3" w:rsidRPr="007969A5" w:rsidRDefault="00A111C3" w:rsidP="00A11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746E3" w14:textId="386328F9" w:rsidR="00A111C3" w:rsidRPr="007969A5" w:rsidRDefault="00A111C3" w:rsidP="00A11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8,447</w:t>
            </w:r>
          </w:p>
        </w:tc>
      </w:tr>
      <w:tr w:rsidR="00A111C3" w:rsidRPr="00E34BE6" w14:paraId="0E0D39E0" w14:textId="151BE5DD" w:rsidTr="00834D10">
        <w:trPr>
          <w:trHeight w:val="389"/>
        </w:trPr>
        <w:tc>
          <w:tcPr>
            <w:tcW w:w="5760" w:type="dxa"/>
            <w:shd w:val="clear" w:color="auto" w:fill="auto"/>
            <w:hideMark/>
          </w:tcPr>
          <w:p w14:paraId="700F899D" w14:textId="6AD8D14D" w:rsidR="00A111C3" w:rsidRPr="00E34BE6" w:rsidRDefault="00A111C3" w:rsidP="00A111C3">
            <w:pPr>
              <w:tabs>
                <w:tab w:val="clear" w:pos="680"/>
              </w:tabs>
              <w:ind w:left="343" w:hanging="343"/>
              <w:rPr>
                <w:rFonts w:ascii="Angsana New" w:hAnsi="Angsana New"/>
                <w:sz w:val="28"/>
                <w:szCs w:val="28"/>
              </w:rPr>
            </w:pPr>
            <w:r w:rsidRPr="00E34BE6">
              <w:rPr>
                <w:rFonts w:ascii="Angsana New" w:hAnsi="Angsana New"/>
                <w:sz w:val="28"/>
                <w:szCs w:val="28"/>
              </w:rPr>
              <w:t xml:space="preserve">    - </w:t>
            </w:r>
            <w:r w:rsidRPr="00566D6E">
              <w:rPr>
                <w:rFonts w:ascii="Angsana New" w:eastAsia="Angsana New" w:hAnsi="Angsana New" w:hint="cs"/>
                <w:sz w:val="28"/>
                <w:szCs w:val="28"/>
                <w:cs/>
              </w:rPr>
              <w:t>มากกว่า</w:t>
            </w:r>
            <w:r w:rsidRPr="00566D6E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</w:t>
            </w:r>
            <w:r w:rsidRPr="00CA1162">
              <w:rPr>
                <w:rFonts w:ascii="Angsana New" w:eastAsia="Angsana New" w:hAnsi="Angsana New"/>
                <w:sz w:val="28"/>
                <w:szCs w:val="28"/>
              </w:rPr>
              <w:t xml:space="preserve">1 </w:t>
            </w:r>
            <w:r w:rsidRPr="00566D6E">
              <w:rPr>
                <w:rFonts w:ascii="Angsana New" w:eastAsia="Angsana New" w:hAnsi="Angsana New"/>
                <w:sz w:val="28"/>
                <w:szCs w:val="28"/>
                <w:cs/>
              </w:rPr>
              <w:t>ปี แต่</w:t>
            </w:r>
            <w:r w:rsidRPr="00566D6E">
              <w:rPr>
                <w:rFonts w:ascii="Angsana New" w:eastAsia="Angsana New" w:hAnsi="Angsana New" w:hint="cs"/>
                <w:sz w:val="28"/>
                <w:szCs w:val="28"/>
                <w:cs/>
              </w:rPr>
              <w:t>ไม่เกิน</w:t>
            </w:r>
            <w:r w:rsidRPr="00566D6E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</w:t>
            </w:r>
            <w:r w:rsidRPr="00CA1162">
              <w:rPr>
                <w:rFonts w:ascii="Angsana New" w:eastAsia="Angsana New" w:hAnsi="Angsana New"/>
                <w:sz w:val="28"/>
                <w:szCs w:val="28"/>
              </w:rPr>
              <w:t xml:space="preserve">5 </w:t>
            </w:r>
            <w:r w:rsidRPr="00566D6E">
              <w:rPr>
                <w:rFonts w:ascii="Angsana New" w:eastAsia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1F47AB" w14:textId="5720B4A2" w:rsidR="00A111C3" w:rsidRPr="004C27A0" w:rsidRDefault="002E0212" w:rsidP="00A11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27A0">
              <w:rPr>
                <w:rFonts w:asciiTheme="majorBidi" w:hAnsiTheme="majorBidi" w:cstheme="majorBidi"/>
                <w:sz w:val="28"/>
                <w:szCs w:val="28"/>
              </w:rPr>
              <w:t>18,376</w:t>
            </w:r>
          </w:p>
        </w:tc>
        <w:tc>
          <w:tcPr>
            <w:tcW w:w="270" w:type="dxa"/>
          </w:tcPr>
          <w:p w14:paraId="129D9164" w14:textId="77777777" w:rsidR="00A111C3" w:rsidRPr="007969A5" w:rsidRDefault="00A111C3" w:rsidP="00A11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4E02E9" w14:textId="429C2C03" w:rsidR="00A111C3" w:rsidRPr="007969A5" w:rsidRDefault="00A111C3" w:rsidP="00A11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24,886</w:t>
            </w:r>
          </w:p>
        </w:tc>
      </w:tr>
      <w:tr w:rsidR="00A111C3" w:rsidRPr="00E34BE6" w14:paraId="06F86D49" w14:textId="57CFEE3F" w:rsidTr="00834D10">
        <w:trPr>
          <w:trHeight w:val="389"/>
        </w:trPr>
        <w:tc>
          <w:tcPr>
            <w:tcW w:w="5760" w:type="dxa"/>
            <w:shd w:val="clear" w:color="auto" w:fill="auto"/>
            <w:vAlign w:val="bottom"/>
          </w:tcPr>
          <w:p w14:paraId="44AC12EC" w14:textId="77777777" w:rsidR="00A111C3" w:rsidRPr="00E34BE6" w:rsidRDefault="00A111C3" w:rsidP="00A111C3">
            <w:pPr>
              <w:ind w:left="343" w:hanging="3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85EC6AC" w14:textId="7CD59D93" w:rsidR="00A111C3" w:rsidRPr="004C27A0" w:rsidRDefault="002E0212" w:rsidP="00A11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27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26,52</w:t>
            </w:r>
            <w:r w:rsidR="004C27A0" w:rsidRPr="004C27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3A9EC6" w14:textId="77777777" w:rsidR="00A111C3" w:rsidRPr="007969A5" w:rsidRDefault="00A111C3" w:rsidP="00A11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EF3D4A8" w14:textId="554DC54C" w:rsidR="00A111C3" w:rsidRPr="007969A5" w:rsidRDefault="00A111C3" w:rsidP="00A11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79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333</w:t>
            </w:r>
          </w:p>
        </w:tc>
      </w:tr>
      <w:tr w:rsidR="00A111C3" w:rsidRPr="004C3013" w14:paraId="2C2BB1CE" w14:textId="1E1AA52C" w:rsidTr="00834D10">
        <w:trPr>
          <w:trHeight w:val="105"/>
        </w:trPr>
        <w:tc>
          <w:tcPr>
            <w:tcW w:w="5760" w:type="dxa"/>
            <w:shd w:val="clear" w:color="auto" w:fill="auto"/>
            <w:vAlign w:val="bottom"/>
          </w:tcPr>
          <w:p w14:paraId="038530DC" w14:textId="77777777" w:rsidR="00A111C3" w:rsidRPr="004C3013" w:rsidRDefault="00A111C3" w:rsidP="00A111C3">
            <w:pPr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7B02943" w14:textId="77777777" w:rsidR="00A111C3" w:rsidRPr="004C3013" w:rsidRDefault="00A111C3" w:rsidP="00A11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1BB48680" w14:textId="77777777" w:rsidR="00A111C3" w:rsidRPr="004C3013" w:rsidRDefault="00A111C3" w:rsidP="00A11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F3F44B3" w14:textId="77777777" w:rsidR="00A111C3" w:rsidRPr="004C3013" w:rsidRDefault="00A111C3" w:rsidP="00A11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A111C3" w:rsidRPr="00E34BE6" w14:paraId="5C1C5A3C" w14:textId="01B21037" w:rsidTr="00834D10">
        <w:trPr>
          <w:trHeight w:val="389"/>
        </w:trPr>
        <w:tc>
          <w:tcPr>
            <w:tcW w:w="5760" w:type="dxa"/>
            <w:shd w:val="clear" w:color="auto" w:fill="auto"/>
            <w:vAlign w:val="bottom"/>
            <w:hideMark/>
          </w:tcPr>
          <w:p w14:paraId="2350E3BC" w14:textId="77777777" w:rsidR="00A111C3" w:rsidRPr="00E34BE6" w:rsidRDefault="00A111C3" w:rsidP="00A111C3">
            <w:pPr>
              <w:tabs>
                <w:tab w:val="left" w:pos="851"/>
              </w:tabs>
              <w:ind w:left="343" w:hanging="3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แบ่งเป็น</w:t>
            </w:r>
            <w:r w:rsidRPr="00E34BE6">
              <w:rPr>
                <w:rFonts w:ascii="Angsana New" w:hAnsi="Angsana New"/>
                <w:sz w:val="28"/>
                <w:szCs w:val="28"/>
              </w:rPr>
              <w:t xml:space="preserve"> 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D6A1A" w14:textId="43147AF8" w:rsidR="00A111C3" w:rsidRPr="007969A5" w:rsidRDefault="002E0212" w:rsidP="00A11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29,068</w:t>
            </w:r>
          </w:p>
        </w:tc>
        <w:tc>
          <w:tcPr>
            <w:tcW w:w="270" w:type="dxa"/>
          </w:tcPr>
          <w:p w14:paraId="04CB96F4" w14:textId="77777777" w:rsidR="00A111C3" w:rsidRPr="007969A5" w:rsidRDefault="00A111C3" w:rsidP="00A11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24AFA0" w14:textId="6B3BA64B" w:rsidR="00A111C3" w:rsidRPr="007969A5" w:rsidRDefault="00A111C3" w:rsidP="00A11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37,258</w:t>
            </w:r>
          </w:p>
        </w:tc>
      </w:tr>
      <w:tr w:rsidR="00A111C3" w:rsidRPr="00E34BE6" w14:paraId="3B2ADD8C" w14:textId="32F752ED" w:rsidTr="00834D10">
        <w:trPr>
          <w:trHeight w:val="389"/>
        </w:trPr>
        <w:tc>
          <w:tcPr>
            <w:tcW w:w="5760" w:type="dxa"/>
            <w:shd w:val="clear" w:color="auto" w:fill="auto"/>
            <w:vAlign w:val="bottom"/>
            <w:hideMark/>
          </w:tcPr>
          <w:p w14:paraId="46BE9420" w14:textId="77777777" w:rsidR="00A111C3" w:rsidRPr="00E34BE6" w:rsidRDefault="00A111C3" w:rsidP="00A111C3">
            <w:pPr>
              <w:ind w:left="540" w:hanging="343"/>
              <w:rPr>
                <w:rFonts w:ascii="Angsana New" w:hAnsi="Angsana New"/>
                <w:sz w:val="28"/>
                <w:szCs w:val="28"/>
                <w:cs/>
              </w:rPr>
            </w:pPr>
            <w:r w:rsidRPr="00E34BE6"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34BE6">
              <w:rPr>
                <w:rFonts w:ascii="Angsana New" w:hAnsi="Angsana New"/>
                <w:sz w:val="28"/>
                <w:szCs w:val="28"/>
              </w:rPr>
              <w:t xml:space="preserve">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4571C9" w14:textId="122F5A59" w:rsidR="00A111C3" w:rsidRPr="007969A5" w:rsidRDefault="002E0212" w:rsidP="00A11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(2,547)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772A04A" w14:textId="77777777" w:rsidR="00A111C3" w:rsidRPr="007969A5" w:rsidRDefault="00A111C3" w:rsidP="00A11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3514D4" w14:textId="1DA33776" w:rsidR="00A111C3" w:rsidRPr="007969A5" w:rsidRDefault="00A111C3" w:rsidP="00A11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(3,925)</w:t>
            </w:r>
          </w:p>
        </w:tc>
      </w:tr>
      <w:tr w:rsidR="00A111C3" w:rsidRPr="00E34BE6" w14:paraId="508BABE2" w14:textId="69369FBB" w:rsidTr="00834D10">
        <w:trPr>
          <w:trHeight w:val="389"/>
        </w:trPr>
        <w:tc>
          <w:tcPr>
            <w:tcW w:w="5760" w:type="dxa"/>
            <w:shd w:val="clear" w:color="auto" w:fill="auto"/>
            <w:vAlign w:val="bottom"/>
          </w:tcPr>
          <w:p w14:paraId="7682202B" w14:textId="77777777" w:rsidR="00A111C3" w:rsidRPr="00E34BE6" w:rsidRDefault="00A111C3" w:rsidP="00A111C3">
            <w:pPr>
              <w:ind w:left="343" w:hanging="3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919096E" w14:textId="03BFD08C" w:rsidR="00A111C3" w:rsidRPr="007969A5" w:rsidRDefault="002E0212" w:rsidP="00A11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26,52</w:t>
            </w:r>
            <w:r w:rsidR="004C27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FC682B" w14:textId="77777777" w:rsidR="00A111C3" w:rsidRPr="007969A5" w:rsidRDefault="00A111C3" w:rsidP="00A11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F9AB248" w14:textId="4A3C336B" w:rsidR="00A111C3" w:rsidRPr="007969A5" w:rsidRDefault="00A111C3" w:rsidP="00A11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079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333</w:t>
            </w:r>
          </w:p>
        </w:tc>
      </w:tr>
    </w:tbl>
    <w:p w14:paraId="0C975C5D" w14:textId="5E2C76EF" w:rsidR="00965389" w:rsidRPr="001159E9" w:rsidRDefault="000F3B50" w:rsidP="00C543C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765B6C">
        <w:rPr>
          <w:rFonts w:ascii="Angsana New" w:hAnsi="Angsana New"/>
          <w:spacing w:val="-2"/>
          <w:sz w:val="28"/>
          <w:szCs w:val="28"/>
          <w:cs/>
        </w:rPr>
        <w:lastRenderedPageBreak/>
        <w:t>สำหรับ</w:t>
      </w:r>
      <w:r w:rsidR="00DA0FEE" w:rsidRPr="00523107">
        <w:rPr>
          <w:rFonts w:ascii="Angsana New" w:hAnsi="Angsana New" w:hint="cs"/>
          <w:spacing w:val="-2"/>
          <w:sz w:val="28"/>
          <w:szCs w:val="28"/>
          <w:cs/>
        </w:rPr>
        <w:t>งวด</w:t>
      </w:r>
      <w:r w:rsidR="007C6505" w:rsidRPr="00523107">
        <w:rPr>
          <w:rFonts w:ascii="Angsana New" w:hAnsi="Angsana New"/>
          <w:spacing w:val="-2"/>
          <w:sz w:val="28"/>
          <w:szCs w:val="28"/>
          <w:cs/>
        </w:rPr>
        <w:t>สามเดือน</w:t>
      </w:r>
      <w:r w:rsidR="00447786">
        <w:rPr>
          <w:rFonts w:ascii="Angsana New" w:hAnsi="Angsana New" w:hint="cs"/>
          <w:spacing w:val="-2"/>
          <w:sz w:val="28"/>
          <w:szCs w:val="28"/>
          <w:cs/>
        </w:rPr>
        <w:t>และ</w:t>
      </w:r>
      <w:r w:rsidR="003B37B5">
        <w:rPr>
          <w:rFonts w:ascii="Angsana New" w:hAnsi="Angsana New" w:hint="cs"/>
          <w:spacing w:val="-2"/>
          <w:sz w:val="28"/>
          <w:szCs w:val="28"/>
          <w:cs/>
        </w:rPr>
        <w:t>เก้า</w:t>
      </w:r>
      <w:r w:rsidR="00447786">
        <w:rPr>
          <w:rFonts w:ascii="Angsana New" w:hAnsi="Angsana New" w:hint="cs"/>
          <w:spacing w:val="-2"/>
          <w:sz w:val="28"/>
          <w:szCs w:val="28"/>
          <w:cs/>
        </w:rPr>
        <w:t>เดือน</w:t>
      </w:r>
      <w:r w:rsidR="00A80558">
        <w:rPr>
          <w:rFonts w:ascii="Angsana New" w:hAnsi="Angsana New"/>
          <w:spacing w:val="-2"/>
          <w:sz w:val="28"/>
          <w:szCs w:val="28"/>
          <w:cs/>
        </w:rPr>
        <w:t xml:space="preserve">สิ้นสุดวันที่ </w:t>
      </w:r>
      <w:r w:rsidR="00C361E5">
        <w:rPr>
          <w:rFonts w:ascii="Angsana New" w:hAnsi="Angsana New"/>
          <w:spacing w:val="-2"/>
          <w:sz w:val="28"/>
          <w:szCs w:val="28"/>
        </w:rPr>
        <w:t>30</w:t>
      </w:r>
      <w:r w:rsidR="00A80558">
        <w:rPr>
          <w:rFonts w:ascii="Angsana New" w:hAnsi="Angsana New"/>
          <w:spacing w:val="-2"/>
          <w:sz w:val="28"/>
          <w:szCs w:val="28"/>
          <w:cs/>
        </w:rPr>
        <w:t xml:space="preserve"> กันยายน</w:t>
      </w:r>
      <w:r w:rsidR="00840391" w:rsidRPr="00840391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840391" w:rsidRPr="00840391">
        <w:rPr>
          <w:rFonts w:ascii="Angsana New" w:hAnsi="Angsana New"/>
          <w:spacing w:val="-2"/>
          <w:sz w:val="28"/>
          <w:szCs w:val="28"/>
        </w:rPr>
        <w:t>2565</w:t>
      </w:r>
      <w:r w:rsidR="00840391">
        <w:rPr>
          <w:rFonts w:ascii="Angsana New" w:hAnsi="Angsana New"/>
          <w:spacing w:val="-2"/>
          <w:sz w:val="28"/>
          <w:szCs w:val="28"/>
        </w:rPr>
        <w:t xml:space="preserve"> </w:t>
      </w:r>
      <w:r w:rsidR="003E7C61">
        <w:rPr>
          <w:rFonts w:ascii="Angsana New" w:hAnsi="Angsana New" w:hint="cs"/>
          <w:spacing w:val="-2"/>
          <w:sz w:val="28"/>
          <w:szCs w:val="28"/>
          <w:cs/>
        </w:rPr>
        <w:t>และ</w:t>
      </w:r>
      <w:r w:rsidR="00727B8D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3E7C61">
        <w:rPr>
          <w:rFonts w:ascii="Angsana New" w:hAnsi="Angsana New"/>
          <w:spacing w:val="-2"/>
          <w:sz w:val="28"/>
          <w:szCs w:val="28"/>
        </w:rPr>
        <w:t>2564</w:t>
      </w:r>
      <w:r w:rsidR="003E7C61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765B6C">
        <w:rPr>
          <w:rFonts w:ascii="Angsana New" w:hAnsi="Angsana New"/>
          <w:spacing w:val="-2"/>
          <w:sz w:val="28"/>
          <w:szCs w:val="28"/>
          <w:cs/>
        </w:rPr>
        <w:t>ดอกเบี้ยจ่ายจาก</w:t>
      </w:r>
      <w:r w:rsidRPr="00965389">
        <w:rPr>
          <w:rFonts w:ascii="Angsana New" w:hAnsi="Angsana New"/>
          <w:spacing w:val="-2"/>
          <w:sz w:val="28"/>
          <w:szCs w:val="28"/>
          <w:cs/>
        </w:rPr>
        <w:t>หนี้สินตามสัญญา</w:t>
      </w:r>
      <w:r w:rsidRPr="00C815E7">
        <w:rPr>
          <w:rFonts w:ascii="Angsana New" w:hAnsi="Angsana New"/>
          <w:spacing w:val="-2"/>
          <w:sz w:val="28"/>
          <w:szCs w:val="28"/>
          <w:cs/>
        </w:rPr>
        <w:t>เช่าจำนวน</w:t>
      </w:r>
      <w:r w:rsidR="00965389" w:rsidRPr="00C815E7">
        <w:rPr>
          <w:rFonts w:ascii="Angsana New" w:hAnsi="Angsana New"/>
          <w:spacing w:val="-2"/>
          <w:sz w:val="28"/>
          <w:szCs w:val="28"/>
        </w:rPr>
        <w:t xml:space="preserve"> </w:t>
      </w:r>
      <w:r w:rsidR="00765B6C" w:rsidRPr="00C815E7">
        <w:rPr>
          <w:rFonts w:ascii="Angsana New" w:hAnsi="Angsana New"/>
          <w:spacing w:val="-4"/>
          <w:sz w:val="28"/>
          <w:szCs w:val="28"/>
        </w:rPr>
        <w:t>0.</w:t>
      </w:r>
      <w:r w:rsidR="00C815E7" w:rsidRPr="00C815E7">
        <w:rPr>
          <w:rFonts w:ascii="Angsana New" w:hAnsi="Angsana New"/>
          <w:spacing w:val="-4"/>
          <w:sz w:val="28"/>
          <w:szCs w:val="28"/>
        </w:rPr>
        <w:t>4</w:t>
      </w:r>
      <w:r w:rsidR="00765B6C" w:rsidRPr="00C815E7">
        <w:rPr>
          <w:rFonts w:ascii="Angsana New" w:hAnsi="Angsana New"/>
          <w:spacing w:val="-4"/>
          <w:sz w:val="28"/>
          <w:szCs w:val="28"/>
        </w:rPr>
        <w:t xml:space="preserve"> </w:t>
      </w:r>
      <w:r w:rsidR="00765B6C" w:rsidRPr="00C815E7">
        <w:rPr>
          <w:rFonts w:ascii="Angsana New" w:hAnsi="Angsana New" w:hint="cs"/>
          <w:spacing w:val="-4"/>
          <w:sz w:val="28"/>
          <w:szCs w:val="28"/>
          <w:cs/>
        </w:rPr>
        <w:t xml:space="preserve">ล้านบาท </w:t>
      </w:r>
      <w:r w:rsidR="00C815E7" w:rsidRPr="00C815E7">
        <w:rPr>
          <w:rFonts w:ascii="Angsana New" w:hAnsi="Angsana New" w:hint="cs"/>
          <w:spacing w:val="-4"/>
          <w:sz w:val="28"/>
          <w:szCs w:val="28"/>
          <w:cs/>
        </w:rPr>
        <w:t xml:space="preserve">และจำนวน </w:t>
      </w:r>
      <w:r w:rsidR="00C815E7" w:rsidRPr="00C815E7">
        <w:rPr>
          <w:rFonts w:ascii="Angsana New" w:hAnsi="Angsana New"/>
          <w:spacing w:val="-4"/>
          <w:sz w:val="28"/>
          <w:szCs w:val="28"/>
        </w:rPr>
        <w:t>0.2</w:t>
      </w:r>
      <w:r w:rsidR="00C815E7" w:rsidRPr="00C815E7">
        <w:rPr>
          <w:rFonts w:ascii="Angsana New" w:hAnsi="Angsana New" w:hint="cs"/>
          <w:spacing w:val="-4"/>
          <w:sz w:val="28"/>
          <w:szCs w:val="28"/>
          <w:cs/>
        </w:rPr>
        <w:t xml:space="preserve"> ล้านบาท</w:t>
      </w:r>
      <w:r w:rsidR="00447786" w:rsidRPr="00C815E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6C36B5">
        <w:rPr>
          <w:rFonts w:ascii="Angsana New" w:hAnsi="Angsana New" w:hint="cs"/>
          <w:spacing w:val="-4"/>
          <w:sz w:val="28"/>
          <w:szCs w:val="28"/>
          <w:cs/>
        </w:rPr>
        <w:t xml:space="preserve">ตามลำดับ </w:t>
      </w:r>
      <w:r w:rsidR="00447786" w:rsidRPr="00C815E7">
        <w:rPr>
          <w:rFonts w:ascii="Angsana New" w:hAnsi="Angsana New" w:hint="cs"/>
          <w:spacing w:val="-4"/>
          <w:sz w:val="28"/>
          <w:szCs w:val="28"/>
          <w:cs/>
        </w:rPr>
        <w:t>และจำนวน</w:t>
      </w:r>
      <w:r w:rsidR="00FC3A34" w:rsidRPr="00C815E7">
        <w:rPr>
          <w:rFonts w:ascii="Angsana New" w:hAnsi="Angsana New"/>
          <w:spacing w:val="-4"/>
          <w:sz w:val="28"/>
          <w:szCs w:val="28"/>
        </w:rPr>
        <w:t xml:space="preserve"> 1.4</w:t>
      </w:r>
      <w:r w:rsidR="00144AD7" w:rsidRPr="00C815E7">
        <w:rPr>
          <w:rFonts w:ascii="Angsana New" w:hAnsi="Angsana New"/>
          <w:spacing w:val="-4"/>
          <w:sz w:val="28"/>
          <w:szCs w:val="28"/>
        </w:rPr>
        <w:t xml:space="preserve"> </w:t>
      </w:r>
      <w:r w:rsidR="00447786" w:rsidRPr="00C815E7">
        <w:rPr>
          <w:rFonts w:ascii="Angsana New" w:hAnsi="Angsana New" w:hint="cs"/>
          <w:spacing w:val="-4"/>
          <w:sz w:val="28"/>
          <w:szCs w:val="28"/>
          <w:cs/>
        </w:rPr>
        <w:t xml:space="preserve">ล้านบาท และ </w:t>
      </w:r>
      <w:r w:rsidR="00447786" w:rsidRPr="00C815E7">
        <w:rPr>
          <w:rFonts w:ascii="Angsana New" w:hAnsi="Angsana New"/>
          <w:spacing w:val="-4"/>
          <w:sz w:val="28"/>
          <w:szCs w:val="28"/>
        </w:rPr>
        <w:t>0.</w:t>
      </w:r>
      <w:r w:rsidR="003177A0" w:rsidRPr="00C815E7">
        <w:rPr>
          <w:rFonts w:ascii="Angsana New" w:hAnsi="Angsana New"/>
          <w:spacing w:val="-4"/>
          <w:sz w:val="28"/>
          <w:szCs w:val="28"/>
        </w:rPr>
        <w:t>6</w:t>
      </w:r>
      <w:r w:rsidR="00447786" w:rsidRPr="00C815E7">
        <w:rPr>
          <w:rFonts w:ascii="Angsana New" w:hAnsi="Angsana New"/>
          <w:spacing w:val="-4"/>
          <w:sz w:val="28"/>
          <w:szCs w:val="28"/>
        </w:rPr>
        <w:t xml:space="preserve"> </w:t>
      </w:r>
      <w:r w:rsidR="00447786" w:rsidRPr="00C815E7">
        <w:rPr>
          <w:rFonts w:ascii="Angsana New" w:hAnsi="Angsana New" w:hint="cs"/>
          <w:spacing w:val="-4"/>
          <w:sz w:val="28"/>
          <w:szCs w:val="28"/>
          <w:cs/>
        </w:rPr>
        <w:t>ล้านบาท ตามลำดับ</w:t>
      </w:r>
      <w:r w:rsidR="00447786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1B7705">
        <w:rPr>
          <w:rFonts w:ascii="Angsana New" w:hAnsi="Angsana New"/>
          <w:spacing w:val="-4"/>
          <w:sz w:val="28"/>
          <w:szCs w:val="28"/>
          <w:cs/>
        </w:rPr>
        <w:t>แสดงเป็นส่วนหนึ่ง</w:t>
      </w:r>
      <w:r w:rsidRPr="001B7705">
        <w:rPr>
          <w:rFonts w:ascii="Angsana New" w:hAnsi="Angsana New"/>
          <w:sz w:val="28"/>
          <w:szCs w:val="28"/>
          <w:cs/>
        </w:rPr>
        <w:t>ของ “ค่าใช้จ่ายในการดำเนินงาน” ในงบกำไรขาดทุนเบ็ดเสร็จ</w:t>
      </w:r>
    </w:p>
    <w:p w14:paraId="6F56BC1A" w14:textId="493C68CE" w:rsidR="006A728D" w:rsidRPr="00824832" w:rsidRDefault="006A728D" w:rsidP="00E908B4">
      <w:pPr>
        <w:pStyle w:val="FSNoteNumbered"/>
        <w:numPr>
          <w:ilvl w:val="0"/>
          <w:numId w:val="17"/>
        </w:numPr>
        <w:spacing w:before="120" w:after="0"/>
        <w:ind w:left="547" w:hanging="547"/>
        <w:rPr>
          <w:b/>
          <w:bCs/>
          <w:u w:val="none"/>
          <w:cs/>
        </w:rPr>
      </w:pPr>
      <w:r w:rsidRPr="00824832">
        <w:rPr>
          <w:b/>
          <w:bCs/>
          <w:u w:val="none"/>
          <w:cs/>
        </w:rPr>
        <w:t>สำรองตามกฎหมาย</w:t>
      </w:r>
    </w:p>
    <w:p w14:paraId="6D7B1193" w14:textId="2D8D9189" w:rsidR="006A728D" w:rsidRDefault="006A728D" w:rsidP="0079009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7"/>
        <w:jc w:val="thaiDistribute"/>
        <w:textAlignment w:val="baseline"/>
        <w:rPr>
          <w:rFonts w:ascii="Angsana New" w:hAnsi="Angsana New"/>
          <w:spacing w:val="6"/>
          <w:sz w:val="28"/>
          <w:szCs w:val="28"/>
        </w:rPr>
      </w:pPr>
      <w:r w:rsidRPr="00824832">
        <w:rPr>
          <w:rFonts w:ascii="Angsana New" w:hAnsi="Angsana New"/>
          <w:spacing w:val="6"/>
          <w:sz w:val="28"/>
          <w:szCs w:val="28"/>
          <w:cs/>
        </w:rPr>
        <w:t xml:space="preserve">ตามพระราชบัญญัติบริษัทมหาชนจำกัด พ.ศ. </w:t>
      </w:r>
      <w:r w:rsidR="00624505">
        <w:rPr>
          <w:rFonts w:ascii="Angsana New" w:hAnsi="Angsana New"/>
          <w:spacing w:val="6"/>
          <w:sz w:val="28"/>
          <w:szCs w:val="28"/>
        </w:rPr>
        <w:t>2535</w:t>
      </w:r>
      <w:r w:rsidRPr="00824832">
        <w:rPr>
          <w:rFonts w:ascii="Angsana New" w:hAnsi="Angsana New"/>
          <w:spacing w:val="6"/>
          <w:sz w:val="28"/>
          <w:szCs w:val="28"/>
          <w:cs/>
        </w:rPr>
        <w:t xml:space="preserve"> กำหนดให้บริษัทต้องจัดสรร</w:t>
      </w:r>
      <w:r w:rsidR="00765B6C">
        <w:rPr>
          <w:rFonts w:ascii="Angsana New" w:hAnsi="Angsana New" w:hint="cs"/>
          <w:spacing w:val="6"/>
          <w:sz w:val="28"/>
          <w:szCs w:val="28"/>
          <w:cs/>
        </w:rPr>
        <w:t>กำไรสะสม</w:t>
      </w:r>
      <w:r w:rsidRPr="00824832">
        <w:rPr>
          <w:rFonts w:ascii="Angsana New" w:hAnsi="Angsana New"/>
          <w:spacing w:val="6"/>
          <w:sz w:val="28"/>
          <w:szCs w:val="28"/>
          <w:cs/>
        </w:rPr>
        <w:t xml:space="preserve">เป็นทุนสำรองอย่างน้อยร้อยละ </w:t>
      </w:r>
      <w:r w:rsidRPr="00824832">
        <w:rPr>
          <w:rFonts w:ascii="Angsana New" w:hAnsi="Angsana New"/>
          <w:spacing w:val="6"/>
          <w:sz w:val="28"/>
          <w:szCs w:val="28"/>
        </w:rPr>
        <w:t>5</w:t>
      </w:r>
      <w:r w:rsidRPr="00824832">
        <w:rPr>
          <w:rFonts w:ascii="Angsana New" w:hAnsi="Angsana New"/>
          <w:spacing w:val="6"/>
          <w:sz w:val="28"/>
          <w:szCs w:val="28"/>
          <w:cs/>
        </w:rPr>
        <w:t xml:space="preserve"> ของกำไรสุทธิประจำปีหลังจากหักขาดทุนสะสมยกมา (ถ้ามี) จนกว่าทุนสำรองดังกล่าวมีจำนวนเท่ากับร้อยละ </w:t>
      </w:r>
      <w:r w:rsidRPr="00824832">
        <w:rPr>
          <w:rFonts w:ascii="Angsana New" w:hAnsi="Angsana New"/>
          <w:spacing w:val="6"/>
          <w:sz w:val="28"/>
          <w:szCs w:val="28"/>
        </w:rPr>
        <w:t>10</w:t>
      </w:r>
      <w:r w:rsidRPr="00824832">
        <w:rPr>
          <w:rFonts w:ascii="Angsana New" w:hAnsi="Angsana New"/>
          <w:spacing w:val="6"/>
          <w:sz w:val="28"/>
          <w:szCs w:val="28"/>
          <w:cs/>
        </w:rPr>
        <w:t xml:space="preserve"> ของเงินทุนจดทะเบียน </w:t>
      </w:r>
      <w:r w:rsidR="009B73F5" w:rsidRPr="00824832">
        <w:rPr>
          <w:rFonts w:ascii="Angsana New" w:hAnsi="Angsana New"/>
          <w:spacing w:val="6"/>
          <w:sz w:val="28"/>
          <w:szCs w:val="28"/>
          <w:cs/>
        </w:rPr>
        <w:t>ทุน</w:t>
      </w:r>
      <w:r w:rsidRPr="00824832">
        <w:rPr>
          <w:rFonts w:ascii="Angsana New" w:hAnsi="Angsana New"/>
          <w:spacing w:val="6"/>
          <w:sz w:val="28"/>
          <w:szCs w:val="28"/>
          <w:cs/>
        </w:rPr>
        <w:t>สำรองตามกฎหมายนี้จะนำไปจ่ายเป็นเงินปันผลไม่ได้</w:t>
      </w:r>
    </w:p>
    <w:p w14:paraId="2AC01055" w14:textId="3E183160" w:rsidR="00052407" w:rsidRPr="003778B9" w:rsidRDefault="00052407" w:rsidP="00514903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3778B9">
        <w:rPr>
          <w:b/>
          <w:bCs/>
          <w:u w:val="none"/>
          <w:cs/>
        </w:rPr>
        <w:t>รายได้จากการลงทุน</w:t>
      </w:r>
    </w:p>
    <w:p w14:paraId="262C944D" w14:textId="0D94C912" w:rsidR="0020784E" w:rsidRDefault="008D2AE2" w:rsidP="0020784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firstLine="540"/>
        <w:jc w:val="thaiDistribute"/>
        <w:textAlignment w:val="baseline"/>
        <w:rPr>
          <w:rStyle w:val="eop"/>
          <w:rFonts w:ascii="Angsana New" w:hAnsi="Angsana New"/>
          <w:color w:val="000000"/>
          <w:sz w:val="28"/>
          <w:szCs w:val="28"/>
          <w:shd w:val="clear" w:color="auto" w:fill="FFFFFF"/>
        </w:rPr>
      </w:pPr>
      <w:r>
        <w:rPr>
          <w:rStyle w:val="normaltextrun"/>
          <w:rFonts w:ascii="Angsana New" w:hAnsi="Angsana New" w:hint="cs"/>
          <w:color w:val="000000"/>
          <w:sz w:val="28"/>
          <w:szCs w:val="28"/>
          <w:shd w:val="clear" w:color="auto" w:fill="FFFFFF"/>
          <w:cs/>
        </w:rPr>
        <w:t>รายได้จากการลงทุนสำหรับ</w:t>
      </w:r>
      <w:r w:rsidR="003B37B5">
        <w:rPr>
          <w:rStyle w:val="normaltextrun"/>
          <w:rFonts w:ascii="Angsana New" w:hAnsi="Angsana New" w:hint="cs"/>
          <w:color w:val="000000"/>
          <w:sz w:val="28"/>
          <w:szCs w:val="28"/>
          <w:shd w:val="clear" w:color="auto" w:fill="FFFFFF"/>
          <w:cs/>
        </w:rPr>
        <w:t>งวดสามเดือนและเก้าเดือน</w:t>
      </w:r>
      <w:r w:rsidR="00A80558">
        <w:rPr>
          <w:rStyle w:val="normaltextrun"/>
          <w:rFonts w:ascii="Angsana New" w:hAnsi="Angsana New" w:hint="cs"/>
          <w:color w:val="000000"/>
          <w:sz w:val="28"/>
          <w:szCs w:val="28"/>
          <w:shd w:val="clear" w:color="auto" w:fill="FFFFFF"/>
          <w:cs/>
        </w:rPr>
        <w:t xml:space="preserve">สิ้นสุดวันที่ </w:t>
      </w:r>
      <w:r w:rsidR="006B27A3">
        <w:rPr>
          <w:rFonts w:ascii="Angsana New" w:hAnsi="Angsana New"/>
          <w:spacing w:val="-2"/>
          <w:sz w:val="28"/>
          <w:szCs w:val="28"/>
        </w:rPr>
        <w:t>30</w:t>
      </w:r>
      <w:r w:rsidR="00A80558">
        <w:rPr>
          <w:rStyle w:val="normaltextrun"/>
          <w:rFonts w:ascii="Angsana New" w:hAnsi="Angsana New" w:hint="cs"/>
          <w:color w:val="000000"/>
          <w:sz w:val="28"/>
          <w:szCs w:val="28"/>
          <w:shd w:val="clear" w:color="auto" w:fill="FFFFFF"/>
          <w:cs/>
        </w:rPr>
        <w:t xml:space="preserve"> กันยายน</w:t>
      </w:r>
      <w:r w:rsidR="00840391" w:rsidRPr="00840391">
        <w:rPr>
          <w:rStyle w:val="normaltextrun"/>
          <w:rFonts w:ascii="Angsana New" w:hAnsi="Angsana New"/>
          <w:color w:val="000000"/>
          <w:sz w:val="28"/>
          <w:szCs w:val="28"/>
          <w:shd w:val="clear" w:color="auto" w:fill="FFFFFF"/>
          <w:cs/>
        </w:rPr>
        <w:t xml:space="preserve"> </w:t>
      </w:r>
      <w:r w:rsidR="00840391" w:rsidRPr="00840391">
        <w:rPr>
          <w:rStyle w:val="normaltextrun"/>
          <w:rFonts w:ascii="Angsana New" w:hAnsi="Angsana New"/>
          <w:color w:val="000000"/>
          <w:sz w:val="28"/>
          <w:szCs w:val="28"/>
          <w:shd w:val="clear" w:color="auto" w:fill="FFFFFF"/>
        </w:rPr>
        <w:t>2565</w:t>
      </w:r>
      <w:r>
        <w:rPr>
          <w:rStyle w:val="normaltextrun"/>
          <w:rFonts w:ascii="Angsana New" w:hAnsi="Angsana New" w:hint="cs"/>
          <w:color w:val="000000"/>
          <w:sz w:val="28"/>
          <w:szCs w:val="28"/>
          <w:shd w:val="clear" w:color="auto" w:fill="FFFFFF"/>
        </w:rPr>
        <w:t xml:space="preserve"> </w:t>
      </w:r>
      <w:r>
        <w:rPr>
          <w:rStyle w:val="normaltextrun"/>
          <w:rFonts w:ascii="Angsana New" w:hAnsi="Angsana New" w:hint="cs"/>
          <w:color w:val="000000"/>
          <w:sz w:val="28"/>
          <w:szCs w:val="28"/>
          <w:shd w:val="clear" w:color="auto" w:fill="FFFFFF"/>
          <w:cs/>
        </w:rPr>
        <w:t>และ</w:t>
      </w:r>
      <w:r>
        <w:rPr>
          <w:rStyle w:val="normaltextrun"/>
          <w:rFonts w:ascii="Angsana New" w:hAnsi="Angsana New" w:hint="cs"/>
          <w:color w:val="000000"/>
          <w:sz w:val="28"/>
          <w:szCs w:val="28"/>
          <w:shd w:val="clear" w:color="auto" w:fill="FFFFFF"/>
        </w:rPr>
        <w:t xml:space="preserve"> 256</w:t>
      </w:r>
      <w:r>
        <w:rPr>
          <w:rStyle w:val="normaltextrun"/>
          <w:rFonts w:ascii="Angsana New" w:hAnsi="Angsana New"/>
          <w:color w:val="000000"/>
          <w:sz w:val="28"/>
          <w:szCs w:val="28"/>
          <w:shd w:val="clear" w:color="auto" w:fill="FFFFFF"/>
        </w:rPr>
        <w:t>4</w:t>
      </w:r>
      <w:r>
        <w:rPr>
          <w:rStyle w:val="normaltextrun"/>
          <w:rFonts w:ascii="Angsana New" w:hAnsi="Angsana New" w:hint="cs"/>
          <w:color w:val="000000"/>
          <w:sz w:val="28"/>
          <w:szCs w:val="28"/>
          <w:shd w:val="clear" w:color="auto" w:fill="FFFFFF"/>
        </w:rPr>
        <w:t xml:space="preserve"> </w:t>
      </w:r>
      <w:r>
        <w:rPr>
          <w:rStyle w:val="normaltextrun"/>
          <w:rFonts w:ascii="Angsana New" w:hAnsi="Angsana New" w:hint="cs"/>
          <w:color w:val="000000"/>
          <w:sz w:val="28"/>
          <w:szCs w:val="28"/>
          <w:shd w:val="clear" w:color="auto" w:fill="FFFFFF"/>
          <w:cs/>
        </w:rPr>
        <w:t>มีดังนี้</w:t>
      </w:r>
      <w:r>
        <w:rPr>
          <w:rStyle w:val="eop"/>
          <w:rFonts w:ascii="Angsana New" w:hAnsi="Angsana New" w:hint="cs"/>
          <w:color w:val="000000"/>
          <w:sz w:val="28"/>
          <w:szCs w:val="28"/>
          <w:shd w:val="clear" w:color="auto" w:fill="FFFFFF"/>
        </w:rPr>
        <w:t> 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70"/>
        <w:gridCol w:w="1080"/>
        <w:gridCol w:w="270"/>
        <w:gridCol w:w="1080"/>
        <w:gridCol w:w="270"/>
        <w:gridCol w:w="1080"/>
        <w:gridCol w:w="270"/>
        <w:gridCol w:w="1080"/>
      </w:tblGrid>
      <w:tr w:rsidR="0020784E" w:rsidRPr="00824832" w14:paraId="3EEA0CA0" w14:textId="77777777" w:rsidTr="00C77D71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BC36E16" w14:textId="77777777" w:rsidR="0020784E" w:rsidRPr="00824832" w:rsidRDefault="0020784E" w:rsidP="00C77D7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632E09" w14:textId="77777777" w:rsidR="0020784E" w:rsidRPr="00824832" w:rsidRDefault="0020784E" w:rsidP="00C77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20784E" w:rsidRPr="00824832" w14:paraId="322ADE69" w14:textId="77777777" w:rsidTr="00C77D71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3F32B9F" w14:textId="77777777" w:rsidR="0020784E" w:rsidRPr="00824832" w:rsidRDefault="0020784E" w:rsidP="00C77D7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DD2FE8" w14:textId="77777777" w:rsidR="0020784E" w:rsidRPr="003C5177" w:rsidRDefault="0020784E" w:rsidP="00C77D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สำหรับงวดสาม</w:t>
            </w:r>
            <w:r w:rsidRPr="003C5177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เดือน</w:t>
            </w:r>
          </w:p>
          <w:p w14:paraId="4A839326" w14:textId="47904E30" w:rsidR="0020784E" w:rsidRPr="00824832" w:rsidRDefault="00A80558" w:rsidP="00C77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  <w:lang w:val="th-TH"/>
              </w:rPr>
              <w:t xml:space="preserve">สิ้นสุดวันที่ </w:t>
            </w:r>
            <w:r w:rsidR="00FA0E76">
              <w:rPr>
                <w:rFonts w:ascii="Angsana New" w:hAnsi="Angsana New"/>
                <w:spacing w:val="-2"/>
                <w:sz w:val="28"/>
                <w:szCs w:val="28"/>
              </w:rPr>
              <w:t>30</w:t>
            </w:r>
            <w:r>
              <w:rPr>
                <w:rFonts w:asciiTheme="majorBidi" w:hAnsiTheme="majorBidi"/>
                <w:sz w:val="28"/>
                <w:szCs w:val="28"/>
                <w:cs/>
                <w:lang w:val="th-TH"/>
              </w:rPr>
              <w:t xml:space="preserve"> กันยายน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B0F7AA" w14:textId="77777777" w:rsidR="0020784E" w:rsidRPr="00824832" w:rsidRDefault="0020784E" w:rsidP="00C77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75"/>
              </w:tabs>
              <w:autoSpaceDE w:val="0"/>
              <w:ind w:lef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041A0CF4" w14:textId="5F9B6696" w:rsidR="0020784E" w:rsidRDefault="00A80558" w:rsidP="00C77D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สำหรับงวดเก้าเดือน</w:t>
            </w:r>
          </w:p>
          <w:p w14:paraId="766F9819" w14:textId="593A9790" w:rsidR="0020784E" w:rsidRPr="00824832" w:rsidRDefault="00A80558" w:rsidP="00C77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สิ้นสุดวันที่ </w:t>
            </w:r>
            <w:r w:rsidR="00FA0E76">
              <w:rPr>
                <w:rFonts w:ascii="Angsana New" w:hAnsi="Angsana New"/>
                <w:spacing w:val="-2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 กันยายน</w:t>
            </w:r>
          </w:p>
        </w:tc>
      </w:tr>
      <w:tr w:rsidR="0020784E" w:rsidRPr="00824832" w14:paraId="1F1F2349" w14:textId="77777777" w:rsidTr="00C77D71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1A32834" w14:textId="77777777" w:rsidR="0020784E" w:rsidRPr="00824832" w:rsidRDefault="0020784E" w:rsidP="00C77D7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4A265C" w14:textId="58336A74" w:rsidR="0020784E" w:rsidRPr="00824832" w:rsidRDefault="0020784E" w:rsidP="00C77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AE7E99" w14:textId="77777777" w:rsidR="0020784E" w:rsidRPr="00824832" w:rsidRDefault="0020784E" w:rsidP="00C77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3B91FE" w14:textId="621EE1D9" w:rsidR="0020784E" w:rsidRPr="00AD68FE" w:rsidRDefault="0020784E" w:rsidP="00C77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5C9205" w14:textId="77777777" w:rsidR="0020784E" w:rsidRPr="00824832" w:rsidRDefault="0020784E" w:rsidP="00C77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75"/>
              </w:tabs>
              <w:autoSpaceDE w:val="0"/>
              <w:ind w:lef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495A8E00" w14:textId="78408602" w:rsidR="0020784E" w:rsidRPr="00824832" w:rsidRDefault="0020784E" w:rsidP="00C77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067B14" w14:textId="77777777" w:rsidR="0020784E" w:rsidRPr="00824832" w:rsidRDefault="0020784E" w:rsidP="00C77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3DAC8961" w14:textId="6BF44706" w:rsidR="0020784E" w:rsidRPr="00AD68FE" w:rsidRDefault="0020784E" w:rsidP="00C77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F20E3B" w:rsidRPr="00824832" w14:paraId="2BAA7F63" w14:textId="77777777" w:rsidTr="005F1D60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8996138" w14:textId="77777777" w:rsidR="00F20E3B" w:rsidRPr="00824832" w:rsidRDefault="00F20E3B" w:rsidP="00F20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334F92" w14:textId="0EE3F7D5" w:rsidR="00F20E3B" w:rsidRPr="00824832" w:rsidRDefault="00CC6AD1" w:rsidP="00F20E3B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6AD1">
              <w:rPr>
                <w:rFonts w:asciiTheme="majorBidi" w:hAnsiTheme="majorBidi" w:cstheme="majorBidi"/>
                <w:sz w:val="28"/>
                <w:szCs w:val="28"/>
              </w:rPr>
              <w:t>856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809703" w14:textId="77777777" w:rsidR="00F20E3B" w:rsidRPr="00824832" w:rsidRDefault="00F20E3B" w:rsidP="00F20E3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2E3B69" w14:textId="7422D3D2" w:rsidR="00F20E3B" w:rsidRPr="00824832" w:rsidRDefault="00F20E3B" w:rsidP="00F20E3B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951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AA0595" w14:textId="77777777" w:rsidR="00F20E3B" w:rsidRPr="00824832" w:rsidRDefault="00F20E3B" w:rsidP="00F20E3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3A50830" w14:textId="33037720" w:rsidR="00F20E3B" w:rsidRPr="00824832" w:rsidRDefault="00CC6AD1" w:rsidP="00F20E3B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AD1">
              <w:rPr>
                <w:rFonts w:asciiTheme="majorBidi" w:hAnsiTheme="majorBidi" w:cstheme="majorBidi"/>
                <w:sz w:val="28"/>
                <w:szCs w:val="28"/>
              </w:rPr>
              <w:t>3,277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37D1DB" w14:textId="77777777" w:rsidR="00F20E3B" w:rsidRPr="00824832" w:rsidRDefault="00F20E3B" w:rsidP="00F20E3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7AB626" w14:textId="5C10EBB3" w:rsidR="00F20E3B" w:rsidRPr="00824832" w:rsidRDefault="00F20E3B" w:rsidP="00F20E3B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3,204</w:t>
            </w:r>
          </w:p>
        </w:tc>
      </w:tr>
      <w:tr w:rsidR="00F20E3B" w:rsidRPr="00824832" w14:paraId="17C5A630" w14:textId="77777777" w:rsidTr="00C77D71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6E5B98E" w14:textId="77777777" w:rsidR="00F20E3B" w:rsidRPr="00824832" w:rsidRDefault="00F20E3B" w:rsidP="00F20E3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0C4616" w14:textId="3E026EA8" w:rsidR="00F20E3B" w:rsidRPr="00824832" w:rsidRDefault="00CC6AD1" w:rsidP="00F20E3B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6AD1">
              <w:rPr>
                <w:rFonts w:asciiTheme="majorBidi" w:hAnsiTheme="majorBidi" w:cstheme="majorBidi"/>
                <w:sz w:val="28"/>
                <w:szCs w:val="28"/>
              </w:rPr>
              <w:t>76</w:t>
            </w:r>
            <w:r w:rsidR="009730A0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E9C176" w14:textId="77777777" w:rsidR="00F20E3B" w:rsidRPr="00824832" w:rsidRDefault="00F20E3B" w:rsidP="00F20E3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AFB54A" w14:textId="639B1486" w:rsidR="00F20E3B" w:rsidRPr="00824832" w:rsidRDefault="00F20E3B" w:rsidP="00F20E3B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400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CAC786" w14:textId="77777777" w:rsidR="00F20E3B" w:rsidRPr="00824832" w:rsidRDefault="00F20E3B" w:rsidP="00F20E3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555240" w14:textId="559D1C96" w:rsidR="00F20E3B" w:rsidRPr="00824832" w:rsidRDefault="00CC6AD1" w:rsidP="00F20E3B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6AD1">
              <w:rPr>
                <w:rFonts w:asciiTheme="majorBidi" w:hAnsiTheme="majorBidi" w:cstheme="majorBidi"/>
                <w:sz w:val="28"/>
                <w:szCs w:val="28"/>
              </w:rPr>
              <w:t>1,59</w:t>
            </w:r>
            <w:r w:rsidR="00885F4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410A4F" w14:textId="77777777" w:rsidR="00F20E3B" w:rsidRPr="00824832" w:rsidRDefault="00F20E3B" w:rsidP="00F20E3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356738" w14:textId="7862AFC2" w:rsidR="00F20E3B" w:rsidRPr="00824832" w:rsidRDefault="00F20E3B" w:rsidP="00F20E3B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1,307</w:t>
            </w:r>
          </w:p>
        </w:tc>
      </w:tr>
      <w:tr w:rsidR="00F20E3B" w:rsidRPr="005067F3" w14:paraId="2B02E59C" w14:textId="77777777" w:rsidTr="00C77D71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48546EC" w14:textId="77777777" w:rsidR="00F20E3B" w:rsidRPr="00824832" w:rsidRDefault="00F20E3B" w:rsidP="00F20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FE8A26" w14:textId="384F1FB9" w:rsidR="00F20E3B" w:rsidRPr="00824832" w:rsidRDefault="00CC6AD1" w:rsidP="00F20E3B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6A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1,62</w:t>
            </w:r>
            <w:r w:rsidR="009730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06B968" w14:textId="77777777" w:rsidR="00F20E3B" w:rsidRPr="00824832" w:rsidRDefault="00F20E3B" w:rsidP="00F20E3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03B050" w14:textId="787BE3C7" w:rsidR="00F20E3B" w:rsidRPr="00824832" w:rsidRDefault="00F20E3B" w:rsidP="00F20E3B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1,351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8FA543" w14:textId="77777777" w:rsidR="00F20E3B" w:rsidRPr="00824832" w:rsidRDefault="00F20E3B" w:rsidP="00F20E3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C3B7A8" w14:textId="5139F9DC" w:rsidR="00F20E3B" w:rsidRPr="00824832" w:rsidRDefault="00CC6AD1" w:rsidP="00F20E3B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6A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4,87</w:t>
            </w:r>
            <w:r w:rsidR="00885F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698A57" w14:textId="77777777" w:rsidR="00F20E3B" w:rsidRPr="00824832" w:rsidRDefault="00F20E3B" w:rsidP="00F20E3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ECEB11" w14:textId="26295FA8" w:rsidR="00F20E3B" w:rsidRPr="00721BDB" w:rsidRDefault="00F20E3B" w:rsidP="00F20E3B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4,511</w:t>
            </w:r>
          </w:p>
        </w:tc>
      </w:tr>
    </w:tbl>
    <w:p w14:paraId="62DD351D" w14:textId="017DFBA2" w:rsidR="00AE653A" w:rsidRPr="004665D5" w:rsidRDefault="00445CF0" w:rsidP="00514903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4665D5">
        <w:rPr>
          <w:rFonts w:hint="cs"/>
          <w:b/>
          <w:bCs/>
          <w:u w:val="none"/>
          <w:cs/>
        </w:rPr>
        <w:t>กำไร</w:t>
      </w:r>
      <w:r w:rsidR="00256013" w:rsidRPr="004665D5">
        <w:rPr>
          <w:b/>
          <w:bCs/>
          <w:u w:val="none"/>
          <w:cs/>
        </w:rPr>
        <w:t>จากเครื่องมือทางการเงิน</w:t>
      </w:r>
    </w:p>
    <w:p w14:paraId="1AAF2EB0" w14:textId="1018C42A" w:rsidR="00680955" w:rsidRDefault="00E236B1" w:rsidP="0068095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right="-7" w:firstLine="540"/>
        <w:jc w:val="thaiDistribute"/>
        <w:textAlignment w:val="baseline"/>
        <w:rPr>
          <w:rStyle w:val="normaltextrun"/>
          <w:rFonts w:ascii="Angsana New" w:hAnsi="Angsana New"/>
          <w:color w:val="000000"/>
          <w:sz w:val="28"/>
          <w:szCs w:val="28"/>
          <w:shd w:val="clear" w:color="auto" w:fill="FFFFFF"/>
        </w:rPr>
      </w:pPr>
      <w:r>
        <w:rPr>
          <w:rStyle w:val="normaltextrun"/>
          <w:rFonts w:ascii="Angsana New" w:hAnsi="Angsana New" w:hint="cs"/>
          <w:color w:val="000000"/>
          <w:sz w:val="28"/>
          <w:szCs w:val="28"/>
          <w:shd w:val="clear" w:color="auto" w:fill="FFFFFF"/>
          <w:cs/>
        </w:rPr>
        <w:t>กำไรจากเครื่องมือทางการเงินสำหรับ</w:t>
      </w:r>
      <w:r w:rsidR="003B37B5">
        <w:rPr>
          <w:rStyle w:val="normaltextrun"/>
          <w:rFonts w:ascii="Angsana New" w:hAnsi="Angsana New" w:hint="cs"/>
          <w:color w:val="000000"/>
          <w:sz w:val="28"/>
          <w:szCs w:val="28"/>
          <w:shd w:val="clear" w:color="auto" w:fill="FFFFFF"/>
          <w:cs/>
        </w:rPr>
        <w:t>งวดสามเดือนและเก้าเดือน</w:t>
      </w:r>
      <w:r w:rsidR="00A80558">
        <w:rPr>
          <w:rStyle w:val="normaltextrun"/>
          <w:rFonts w:ascii="Angsana New" w:hAnsi="Angsana New" w:hint="cs"/>
          <w:color w:val="000000"/>
          <w:sz w:val="28"/>
          <w:szCs w:val="28"/>
          <w:shd w:val="clear" w:color="auto" w:fill="FFFFFF"/>
          <w:cs/>
        </w:rPr>
        <w:t xml:space="preserve">สิ้นสุดวันที่ </w:t>
      </w:r>
      <w:r w:rsidR="00FA0E76">
        <w:rPr>
          <w:rFonts w:ascii="Angsana New" w:hAnsi="Angsana New"/>
          <w:spacing w:val="-2"/>
          <w:sz w:val="28"/>
          <w:szCs w:val="28"/>
        </w:rPr>
        <w:t>30</w:t>
      </w:r>
      <w:r w:rsidR="00A80558">
        <w:rPr>
          <w:rStyle w:val="normaltextrun"/>
          <w:rFonts w:ascii="Angsana New" w:hAnsi="Angsana New" w:hint="cs"/>
          <w:color w:val="000000"/>
          <w:sz w:val="28"/>
          <w:szCs w:val="28"/>
          <w:shd w:val="clear" w:color="auto" w:fill="FFFFFF"/>
          <w:cs/>
        </w:rPr>
        <w:t xml:space="preserve"> กันยายน</w:t>
      </w:r>
      <w:r w:rsidR="006E2053" w:rsidRPr="006E2053">
        <w:rPr>
          <w:rStyle w:val="normaltextrun"/>
          <w:rFonts w:ascii="Angsana New" w:hAnsi="Angsana New"/>
          <w:color w:val="000000"/>
          <w:sz w:val="28"/>
          <w:szCs w:val="28"/>
          <w:shd w:val="clear" w:color="auto" w:fill="FFFFFF"/>
          <w:cs/>
        </w:rPr>
        <w:t xml:space="preserve"> </w:t>
      </w:r>
      <w:r w:rsidR="006E2053" w:rsidRPr="006E2053">
        <w:rPr>
          <w:rStyle w:val="normaltextrun"/>
          <w:rFonts w:ascii="Angsana New" w:hAnsi="Angsana New"/>
          <w:color w:val="000000"/>
          <w:sz w:val="28"/>
          <w:szCs w:val="28"/>
          <w:shd w:val="clear" w:color="auto" w:fill="FFFFFF"/>
        </w:rPr>
        <w:t>2565</w:t>
      </w:r>
      <w:r>
        <w:rPr>
          <w:rStyle w:val="normaltextrun"/>
          <w:rFonts w:ascii="Angsana New" w:hAnsi="Angsana New" w:hint="cs"/>
          <w:color w:val="000000"/>
          <w:sz w:val="28"/>
          <w:szCs w:val="28"/>
          <w:shd w:val="clear" w:color="auto" w:fill="FFFFFF"/>
          <w:cs/>
        </w:rPr>
        <w:t xml:space="preserve"> และ</w:t>
      </w:r>
      <w:r>
        <w:rPr>
          <w:rStyle w:val="normaltextrun"/>
          <w:rFonts w:ascii="Angsana New" w:hAnsi="Angsana New" w:hint="cs"/>
          <w:color w:val="000000"/>
          <w:sz w:val="28"/>
          <w:szCs w:val="28"/>
          <w:shd w:val="clear" w:color="auto" w:fill="FFFFFF"/>
        </w:rPr>
        <w:t xml:space="preserve"> 256</w:t>
      </w:r>
      <w:r>
        <w:rPr>
          <w:rStyle w:val="normaltextrun"/>
          <w:rFonts w:ascii="Angsana New" w:hAnsi="Angsana New"/>
          <w:color w:val="000000"/>
          <w:sz w:val="28"/>
          <w:szCs w:val="28"/>
          <w:shd w:val="clear" w:color="auto" w:fill="FFFFFF"/>
        </w:rPr>
        <w:t>4</w:t>
      </w:r>
      <w:r>
        <w:rPr>
          <w:rStyle w:val="normaltextrun"/>
          <w:rFonts w:ascii="Angsana New" w:hAnsi="Angsana New" w:hint="cs"/>
          <w:color w:val="000000"/>
          <w:sz w:val="28"/>
          <w:szCs w:val="28"/>
          <w:shd w:val="clear" w:color="auto" w:fill="FFFFFF"/>
        </w:rPr>
        <w:t xml:space="preserve"> </w:t>
      </w:r>
      <w:r>
        <w:rPr>
          <w:rStyle w:val="normaltextrun"/>
          <w:rFonts w:ascii="Angsana New" w:hAnsi="Angsana New" w:hint="cs"/>
          <w:color w:val="000000"/>
          <w:sz w:val="28"/>
          <w:szCs w:val="28"/>
          <w:shd w:val="clear" w:color="auto" w:fill="FFFFFF"/>
          <w:cs/>
        </w:rPr>
        <w:t>มีดังนี้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70"/>
        <w:gridCol w:w="1080"/>
        <w:gridCol w:w="270"/>
        <w:gridCol w:w="1080"/>
        <w:gridCol w:w="270"/>
        <w:gridCol w:w="1080"/>
        <w:gridCol w:w="270"/>
        <w:gridCol w:w="1080"/>
      </w:tblGrid>
      <w:tr w:rsidR="006E2053" w:rsidRPr="00824832" w14:paraId="1E6B6F56" w14:textId="77777777" w:rsidTr="00C77D71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2A1426A" w14:textId="77777777" w:rsidR="006E2053" w:rsidRPr="00824832" w:rsidRDefault="006E2053" w:rsidP="00C77D7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7D8BDD" w14:textId="77777777" w:rsidR="006E2053" w:rsidRPr="00824832" w:rsidRDefault="006E2053" w:rsidP="00C77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6E2053" w:rsidRPr="00824832" w14:paraId="342B52C5" w14:textId="77777777" w:rsidTr="00C77D71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A9AE5C0" w14:textId="77777777" w:rsidR="006E2053" w:rsidRPr="00824832" w:rsidRDefault="006E2053" w:rsidP="00C77D7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6CB05F" w14:textId="77777777" w:rsidR="006E2053" w:rsidRPr="003C5177" w:rsidRDefault="006E2053" w:rsidP="00C77D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สำหรับงวดสาม</w:t>
            </w:r>
            <w:r w:rsidRPr="003C5177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เดือน</w:t>
            </w:r>
          </w:p>
          <w:p w14:paraId="3BB6FA23" w14:textId="6E028446" w:rsidR="006E2053" w:rsidRPr="00824832" w:rsidRDefault="00A80558" w:rsidP="00C77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  <w:lang w:val="th-TH"/>
              </w:rPr>
              <w:t xml:space="preserve">สิ้นสุดวันที่ </w:t>
            </w:r>
            <w:r w:rsidR="00FA0E76">
              <w:rPr>
                <w:rFonts w:ascii="Angsana New" w:hAnsi="Angsana New"/>
                <w:spacing w:val="-2"/>
                <w:sz w:val="28"/>
                <w:szCs w:val="28"/>
              </w:rPr>
              <w:t>30</w:t>
            </w:r>
            <w:r>
              <w:rPr>
                <w:rFonts w:asciiTheme="majorBidi" w:hAnsiTheme="majorBidi"/>
                <w:sz w:val="28"/>
                <w:szCs w:val="28"/>
                <w:cs/>
                <w:lang w:val="th-TH"/>
              </w:rPr>
              <w:t xml:space="preserve"> กันยายน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A6F172" w14:textId="77777777" w:rsidR="006E2053" w:rsidRPr="00824832" w:rsidRDefault="006E2053" w:rsidP="00C77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75"/>
              </w:tabs>
              <w:autoSpaceDE w:val="0"/>
              <w:ind w:lef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20898F5D" w14:textId="1F41744E" w:rsidR="006E2053" w:rsidRDefault="00A80558" w:rsidP="00C77D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สำหรับงวดเก้าเดือน</w:t>
            </w:r>
          </w:p>
          <w:p w14:paraId="584D9A75" w14:textId="22DD9150" w:rsidR="006E2053" w:rsidRPr="00824832" w:rsidRDefault="00A80558" w:rsidP="00C77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สิ้นสุดวันที่ </w:t>
            </w:r>
            <w:r w:rsidR="00FA0E76">
              <w:rPr>
                <w:rFonts w:ascii="Angsana New" w:hAnsi="Angsana New"/>
                <w:spacing w:val="-2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 กันยายน</w:t>
            </w:r>
          </w:p>
        </w:tc>
      </w:tr>
      <w:tr w:rsidR="006E2053" w:rsidRPr="00824832" w14:paraId="6A1AFDA9" w14:textId="77777777" w:rsidTr="00C77D71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D13285A" w14:textId="77777777" w:rsidR="006E2053" w:rsidRPr="00824832" w:rsidRDefault="006E2053" w:rsidP="00C77D7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000E43" w14:textId="437A57E7" w:rsidR="006E2053" w:rsidRPr="00824832" w:rsidRDefault="006E2053" w:rsidP="00C77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300D10" w14:textId="77777777" w:rsidR="006E2053" w:rsidRPr="00824832" w:rsidRDefault="006E2053" w:rsidP="00C77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71E7CC" w14:textId="27655A35" w:rsidR="006E2053" w:rsidRPr="00AD68FE" w:rsidRDefault="006E2053" w:rsidP="00C77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D62D70" w14:textId="77777777" w:rsidR="006E2053" w:rsidRPr="00824832" w:rsidRDefault="006E2053" w:rsidP="00C77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75"/>
              </w:tabs>
              <w:autoSpaceDE w:val="0"/>
              <w:ind w:lef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19A0198" w14:textId="1E2015F2" w:rsidR="006E2053" w:rsidRPr="00824832" w:rsidRDefault="006E2053" w:rsidP="00C77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3C113E" w14:textId="77777777" w:rsidR="006E2053" w:rsidRPr="00824832" w:rsidRDefault="006E2053" w:rsidP="00C77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476E3603" w14:textId="0FCCF2C5" w:rsidR="006E2053" w:rsidRPr="00AD68FE" w:rsidRDefault="006E2053" w:rsidP="00C77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F20E3B" w:rsidRPr="00824832" w14:paraId="2A54EBB4" w14:textId="77777777" w:rsidTr="00C77D71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E88BEE6" w14:textId="77777777" w:rsidR="00F20E3B" w:rsidRDefault="00F20E3B" w:rsidP="00F20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7749">
              <w:rPr>
                <w:rFonts w:ascii="Angsana New" w:hAnsi="Angsana New"/>
                <w:sz w:val="28"/>
                <w:szCs w:val="28"/>
                <w:cs/>
              </w:rPr>
              <w:t>ตราสารทุนที่จัดประเภทและวัดมูลค่าด้วย</w:t>
            </w:r>
          </w:p>
          <w:p w14:paraId="7F103B38" w14:textId="77777777" w:rsidR="00F20E3B" w:rsidRPr="00824832" w:rsidRDefault="00F20E3B" w:rsidP="00F20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107749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หรือ</w:t>
            </w:r>
            <w:r w:rsidRPr="00107749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CBFFE" w14:textId="39E15DF3" w:rsidR="00F20E3B" w:rsidRPr="00824832" w:rsidRDefault="00CC6AD1" w:rsidP="00F20E3B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6AD1">
              <w:rPr>
                <w:rFonts w:asciiTheme="majorBidi" w:hAnsiTheme="majorBidi" w:cstheme="majorBidi"/>
                <w:sz w:val="28"/>
                <w:szCs w:val="28"/>
              </w:rPr>
              <w:t>819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1E356F" w14:textId="77777777" w:rsidR="00F20E3B" w:rsidRPr="00824832" w:rsidRDefault="00F20E3B" w:rsidP="00F20E3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4CC14" w14:textId="07A4FAB9" w:rsidR="00F20E3B" w:rsidRPr="00824832" w:rsidRDefault="00F20E3B" w:rsidP="00F20E3B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1,154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45CC32" w14:textId="77777777" w:rsidR="00F20E3B" w:rsidRPr="00824832" w:rsidRDefault="00F20E3B" w:rsidP="00F20E3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76518" w14:textId="57F12F9C" w:rsidR="00F20E3B" w:rsidRPr="00824832" w:rsidRDefault="00CC6AD1" w:rsidP="00F20E3B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AD1">
              <w:rPr>
                <w:rFonts w:asciiTheme="majorBidi" w:hAnsiTheme="majorBidi" w:cstheme="majorBidi"/>
                <w:sz w:val="28"/>
                <w:szCs w:val="28"/>
              </w:rPr>
              <w:t>2,455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AE2CC7" w14:textId="77777777" w:rsidR="00F20E3B" w:rsidRPr="00824832" w:rsidRDefault="00F20E3B" w:rsidP="00F20E3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886B8" w14:textId="6033D2EF" w:rsidR="00F20E3B" w:rsidRPr="00824832" w:rsidRDefault="00F20E3B" w:rsidP="00F20E3B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8,228</w:t>
            </w:r>
          </w:p>
        </w:tc>
      </w:tr>
      <w:tr w:rsidR="00F20E3B" w:rsidRPr="00824832" w14:paraId="2DF3760B" w14:textId="77777777" w:rsidTr="00336D6A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6E32E56" w14:textId="77777777" w:rsidR="00F20E3B" w:rsidRPr="00824832" w:rsidRDefault="00F20E3B" w:rsidP="00F20E3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7559D5" w14:textId="28E5D280" w:rsidR="00F20E3B" w:rsidRPr="00824832" w:rsidRDefault="00CC6AD1" w:rsidP="00F20E3B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6AD1">
              <w:rPr>
                <w:rFonts w:asciiTheme="majorBidi" w:hAnsiTheme="majorBidi" w:cstheme="majorBidi"/>
                <w:sz w:val="28"/>
                <w:szCs w:val="28"/>
              </w:rPr>
              <w:t>(384)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0409E2" w14:textId="77777777" w:rsidR="00F20E3B" w:rsidRPr="00824832" w:rsidRDefault="00F20E3B" w:rsidP="00F20E3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FC0435" w14:textId="4BA814DE" w:rsidR="00F20E3B" w:rsidRPr="00824832" w:rsidRDefault="00F20E3B" w:rsidP="00F20E3B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(617)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3A4EAD" w14:textId="77777777" w:rsidR="00F20E3B" w:rsidRPr="00824832" w:rsidRDefault="00F20E3B" w:rsidP="00F20E3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E9327D" w14:textId="06E1A19D" w:rsidR="00F20E3B" w:rsidRPr="00824832" w:rsidRDefault="00CC6AD1" w:rsidP="00F20E3B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6AD1">
              <w:rPr>
                <w:rFonts w:asciiTheme="majorBidi" w:hAnsiTheme="majorBidi" w:cstheme="majorBidi"/>
                <w:sz w:val="28"/>
                <w:szCs w:val="28"/>
              </w:rPr>
              <w:t>(498)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42D7FA" w14:textId="77777777" w:rsidR="00F20E3B" w:rsidRPr="00824832" w:rsidRDefault="00F20E3B" w:rsidP="00F20E3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64613F" w14:textId="2F3CBEBF" w:rsidR="00F20E3B" w:rsidRPr="00824832" w:rsidRDefault="00F20E3B" w:rsidP="00F20E3B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(784)</w:t>
            </w:r>
          </w:p>
        </w:tc>
      </w:tr>
      <w:tr w:rsidR="00F20E3B" w:rsidRPr="005067F3" w14:paraId="75F68D5B" w14:textId="77777777" w:rsidTr="00C77D71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0045AC3" w14:textId="77777777" w:rsidR="00F20E3B" w:rsidRPr="00824832" w:rsidRDefault="00F20E3B" w:rsidP="00F20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1AD1B7" w14:textId="157808C0" w:rsidR="00F20E3B" w:rsidRPr="00824832" w:rsidRDefault="00CC6AD1" w:rsidP="00F20E3B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6A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EC4275" w14:textId="77777777" w:rsidR="00F20E3B" w:rsidRPr="00824832" w:rsidRDefault="00F20E3B" w:rsidP="00F20E3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BE4869" w14:textId="3D0A6757" w:rsidR="00F20E3B" w:rsidRPr="00824832" w:rsidRDefault="00F20E3B" w:rsidP="00F20E3B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537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ECD00A" w14:textId="77777777" w:rsidR="00F20E3B" w:rsidRPr="00824832" w:rsidRDefault="00F20E3B" w:rsidP="00F20E3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F5FF0D" w14:textId="1D7DE485" w:rsidR="00F20E3B" w:rsidRPr="00824832" w:rsidRDefault="00CC6AD1" w:rsidP="00F20E3B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6A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467362" w14:textId="77777777" w:rsidR="00F20E3B" w:rsidRPr="00824832" w:rsidRDefault="00F20E3B" w:rsidP="00F20E3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C55263" w14:textId="52D43D14" w:rsidR="00F20E3B" w:rsidRPr="00721BDB" w:rsidRDefault="00F20E3B" w:rsidP="00F20E3B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7,444</w:t>
            </w:r>
          </w:p>
        </w:tc>
      </w:tr>
    </w:tbl>
    <w:p w14:paraId="64456A97" w14:textId="58EB2834" w:rsidR="006E2053" w:rsidRDefault="006E2053" w:rsidP="0068095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right="-7" w:firstLine="540"/>
        <w:jc w:val="thaiDistribute"/>
        <w:textAlignment w:val="baseline"/>
        <w:rPr>
          <w:rFonts w:ascii="Angsana New" w:hAnsi="Angsana New"/>
          <w:spacing w:val="-4"/>
          <w:sz w:val="28"/>
          <w:szCs w:val="28"/>
        </w:rPr>
      </w:pPr>
    </w:p>
    <w:p w14:paraId="50722DDA" w14:textId="4755F1AA" w:rsidR="00592E74" w:rsidRDefault="00592E74" w:rsidP="0068095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right="-7" w:firstLine="540"/>
        <w:jc w:val="thaiDistribute"/>
        <w:textAlignment w:val="baseline"/>
        <w:rPr>
          <w:rFonts w:ascii="Angsana New" w:hAnsi="Angsana New"/>
          <w:spacing w:val="-4"/>
          <w:sz w:val="28"/>
          <w:szCs w:val="28"/>
        </w:rPr>
      </w:pPr>
    </w:p>
    <w:p w14:paraId="4724EF0F" w14:textId="6EF3E64B" w:rsidR="00592E74" w:rsidRDefault="00592E74" w:rsidP="0068095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right="-7" w:firstLine="540"/>
        <w:jc w:val="thaiDistribute"/>
        <w:textAlignment w:val="baseline"/>
        <w:rPr>
          <w:rFonts w:ascii="Angsana New" w:hAnsi="Angsana New"/>
          <w:spacing w:val="-4"/>
          <w:sz w:val="28"/>
          <w:szCs w:val="28"/>
        </w:rPr>
      </w:pPr>
    </w:p>
    <w:p w14:paraId="1DD6AEE7" w14:textId="01B48BD3" w:rsidR="00592E74" w:rsidRDefault="00592E74" w:rsidP="0068095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right="-7" w:firstLine="540"/>
        <w:jc w:val="thaiDistribute"/>
        <w:textAlignment w:val="baseline"/>
        <w:rPr>
          <w:rFonts w:ascii="Angsana New" w:hAnsi="Angsana New"/>
          <w:spacing w:val="-4"/>
          <w:sz w:val="28"/>
          <w:szCs w:val="28"/>
        </w:rPr>
      </w:pPr>
    </w:p>
    <w:p w14:paraId="660BEA57" w14:textId="1FED2442" w:rsidR="00256013" w:rsidRPr="00E826E0" w:rsidRDefault="000664BA" w:rsidP="00514903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E826E0">
        <w:rPr>
          <w:rFonts w:hint="cs"/>
          <w:b/>
          <w:bCs/>
          <w:u w:val="none"/>
          <w:cs/>
        </w:rPr>
        <w:lastRenderedPageBreak/>
        <w:t>ขาดทุน</w:t>
      </w:r>
      <w:r w:rsidR="00256013" w:rsidRPr="00E826E0">
        <w:rPr>
          <w:b/>
          <w:bCs/>
          <w:u w:val="none"/>
          <w:cs/>
        </w:rPr>
        <w:t>จากการปรับมูลค่ายุติธรรมของเครื่องมือทางการเงิน</w:t>
      </w:r>
    </w:p>
    <w:p w14:paraId="0B13D700" w14:textId="3554153C" w:rsidR="00592E74" w:rsidRPr="00592E74" w:rsidRDefault="00870DE4" w:rsidP="00592E7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7"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  <w:r w:rsidRPr="00870DE4">
        <w:rPr>
          <w:rFonts w:ascii="Angsana New" w:hAnsi="Angsana New"/>
          <w:sz w:val="28"/>
          <w:szCs w:val="28"/>
          <w:cs/>
        </w:rPr>
        <w:t>ขาดทุนจากการปรับมูลค่ายุติธรรมของเครื่องมือทางการเงินสำหรับ</w:t>
      </w:r>
      <w:r w:rsidR="003B37B5">
        <w:rPr>
          <w:rFonts w:ascii="Angsana New" w:hAnsi="Angsana New"/>
          <w:sz w:val="28"/>
          <w:szCs w:val="28"/>
          <w:cs/>
        </w:rPr>
        <w:t>งวดสามเดือนและเก้าเดือน</w:t>
      </w:r>
      <w:r w:rsidR="00A80558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3140F2">
        <w:rPr>
          <w:rFonts w:ascii="Angsana New" w:hAnsi="Angsana New"/>
          <w:sz w:val="28"/>
          <w:szCs w:val="28"/>
        </w:rPr>
        <w:t>30</w:t>
      </w:r>
      <w:r w:rsidR="00A80558">
        <w:rPr>
          <w:rFonts w:ascii="Angsana New" w:hAnsi="Angsana New"/>
          <w:sz w:val="28"/>
          <w:szCs w:val="28"/>
          <w:cs/>
        </w:rPr>
        <w:t xml:space="preserve"> กันยายน</w:t>
      </w:r>
      <w:r w:rsidR="00592E74" w:rsidRPr="00592E74">
        <w:rPr>
          <w:rFonts w:ascii="Angsana New" w:hAnsi="Angsana New"/>
          <w:sz w:val="28"/>
          <w:szCs w:val="28"/>
          <w:cs/>
        </w:rPr>
        <w:t xml:space="preserve"> </w:t>
      </w:r>
      <w:r w:rsidR="00592E74" w:rsidRPr="00592E74">
        <w:rPr>
          <w:rFonts w:ascii="Angsana New" w:hAnsi="Angsana New"/>
          <w:sz w:val="28"/>
          <w:szCs w:val="28"/>
        </w:rPr>
        <w:t>2565</w:t>
      </w:r>
      <w:r w:rsidRPr="00870DE4">
        <w:rPr>
          <w:rFonts w:ascii="Angsana New" w:hAnsi="Angsana New"/>
          <w:sz w:val="28"/>
          <w:szCs w:val="28"/>
          <w:cs/>
        </w:rPr>
        <w:t xml:space="preserve"> และ </w:t>
      </w:r>
      <w:r w:rsidR="00727B8D">
        <w:rPr>
          <w:rFonts w:ascii="Angsana New" w:hAnsi="Angsana New"/>
          <w:sz w:val="28"/>
          <w:szCs w:val="28"/>
        </w:rPr>
        <w:t>2564</w:t>
      </w:r>
      <w:r w:rsidRPr="00870DE4">
        <w:rPr>
          <w:rFonts w:ascii="Angsana New" w:hAnsi="Angsana New"/>
          <w:sz w:val="28"/>
          <w:szCs w:val="28"/>
          <w:cs/>
        </w:rPr>
        <w:t xml:space="preserve"> มีดังนี้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70"/>
        <w:gridCol w:w="1080"/>
        <w:gridCol w:w="270"/>
        <w:gridCol w:w="1080"/>
        <w:gridCol w:w="270"/>
        <w:gridCol w:w="1080"/>
        <w:gridCol w:w="270"/>
        <w:gridCol w:w="1080"/>
      </w:tblGrid>
      <w:tr w:rsidR="00592E74" w:rsidRPr="00824832" w14:paraId="379B8AA5" w14:textId="77777777" w:rsidTr="00C77D71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32BC902" w14:textId="77777777" w:rsidR="00592E74" w:rsidRPr="00824832" w:rsidRDefault="00592E74" w:rsidP="00C77D7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CB1970" w14:textId="77777777" w:rsidR="00592E74" w:rsidRPr="00824832" w:rsidRDefault="00592E74" w:rsidP="00C77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592E74" w:rsidRPr="00824832" w14:paraId="29BE01A3" w14:textId="77777777" w:rsidTr="00C77D71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522B52E" w14:textId="77777777" w:rsidR="00592E74" w:rsidRPr="00824832" w:rsidRDefault="00592E74" w:rsidP="00C77D7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8D8C5C" w14:textId="77777777" w:rsidR="00592E74" w:rsidRPr="003C5177" w:rsidRDefault="00592E74" w:rsidP="00C77D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สำหรับงวดสาม</w:t>
            </w:r>
            <w:r w:rsidRPr="003C5177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เดือน</w:t>
            </w:r>
          </w:p>
          <w:p w14:paraId="744E9FC7" w14:textId="716047BD" w:rsidR="00592E74" w:rsidRPr="00824832" w:rsidRDefault="00A80558" w:rsidP="00C77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  <w:lang w:val="th-TH"/>
              </w:rPr>
              <w:t xml:space="preserve">สิ้นสุดวันที่ </w:t>
            </w:r>
            <w:r w:rsidR="00C808E1">
              <w:rPr>
                <w:rFonts w:ascii="Angsana New" w:hAnsi="Angsana New"/>
                <w:spacing w:val="-2"/>
                <w:sz w:val="28"/>
                <w:szCs w:val="28"/>
              </w:rPr>
              <w:t>30</w:t>
            </w:r>
            <w:r>
              <w:rPr>
                <w:rFonts w:asciiTheme="majorBidi" w:hAnsiTheme="majorBidi"/>
                <w:sz w:val="28"/>
                <w:szCs w:val="28"/>
                <w:cs/>
                <w:lang w:val="th-TH"/>
              </w:rPr>
              <w:t xml:space="preserve"> กันยายน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5486F7" w14:textId="77777777" w:rsidR="00592E74" w:rsidRPr="00824832" w:rsidRDefault="00592E74" w:rsidP="00C77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75"/>
              </w:tabs>
              <w:autoSpaceDE w:val="0"/>
              <w:ind w:lef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50CA53F9" w14:textId="7E26212D" w:rsidR="00592E74" w:rsidRDefault="00A80558" w:rsidP="00C77D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สำหรับงวดเก้าเดือน</w:t>
            </w:r>
          </w:p>
          <w:p w14:paraId="7D0451AB" w14:textId="2AD8B635" w:rsidR="00592E74" w:rsidRPr="00824832" w:rsidRDefault="00A80558" w:rsidP="00C77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สิ้นสุดวันที่ </w:t>
            </w:r>
            <w:r w:rsidR="00C808E1">
              <w:rPr>
                <w:rFonts w:ascii="Angsana New" w:hAnsi="Angsana New"/>
                <w:spacing w:val="-2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 กันยายน</w:t>
            </w:r>
          </w:p>
        </w:tc>
      </w:tr>
      <w:tr w:rsidR="00592E74" w:rsidRPr="00824832" w14:paraId="12096CAB" w14:textId="77777777" w:rsidTr="00C77D71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9518F12" w14:textId="77777777" w:rsidR="00592E74" w:rsidRPr="00824832" w:rsidRDefault="00592E74" w:rsidP="00C77D7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EAA2F8" w14:textId="5F4FE07E" w:rsidR="00592E74" w:rsidRPr="00824832" w:rsidRDefault="00592E74" w:rsidP="00C77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7AE0A1" w14:textId="77777777" w:rsidR="00592E74" w:rsidRPr="00824832" w:rsidRDefault="00592E74" w:rsidP="00C77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0866D7" w14:textId="57CEB849" w:rsidR="00592E74" w:rsidRPr="00AD68FE" w:rsidRDefault="00592E74" w:rsidP="00C77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5E24BD" w14:textId="77777777" w:rsidR="00592E74" w:rsidRPr="00824832" w:rsidRDefault="00592E74" w:rsidP="00C77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75"/>
              </w:tabs>
              <w:autoSpaceDE w:val="0"/>
              <w:ind w:lef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08B45050" w14:textId="1DA5F81E" w:rsidR="00592E74" w:rsidRPr="00824832" w:rsidRDefault="00592E74" w:rsidP="00C77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79C50A" w14:textId="77777777" w:rsidR="00592E74" w:rsidRPr="00824832" w:rsidRDefault="00592E74" w:rsidP="00C77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4288B80C" w14:textId="510715ED" w:rsidR="00592E74" w:rsidRPr="00AD68FE" w:rsidRDefault="00592E74" w:rsidP="00C77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F20E3B" w:rsidRPr="00824832" w14:paraId="1C115E3A" w14:textId="77777777" w:rsidTr="0064307D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E9A9A77" w14:textId="77777777" w:rsidR="00F20E3B" w:rsidRDefault="00F20E3B" w:rsidP="00F20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7749">
              <w:rPr>
                <w:rFonts w:ascii="Angsana New" w:hAnsi="Angsana New"/>
                <w:sz w:val="28"/>
                <w:szCs w:val="28"/>
                <w:cs/>
              </w:rPr>
              <w:t>ตราสารทุนที่จัดประเภทและวัดมูลค่าด้วย</w:t>
            </w:r>
          </w:p>
          <w:p w14:paraId="5C247F80" w14:textId="77777777" w:rsidR="00F20E3B" w:rsidRPr="00824832" w:rsidRDefault="00F20E3B" w:rsidP="00F20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107749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หรือ</w:t>
            </w:r>
            <w:r w:rsidRPr="00107749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3C3B25" w14:textId="0AC2D4FD" w:rsidR="00F20E3B" w:rsidRPr="00824832" w:rsidRDefault="004906FA" w:rsidP="00F20E3B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674B0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B5FEFD" w14:textId="77777777" w:rsidR="00F20E3B" w:rsidRPr="00824832" w:rsidRDefault="00F20E3B" w:rsidP="00F20E3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041631" w14:textId="63A5DD4C" w:rsidR="00F20E3B" w:rsidRPr="00824832" w:rsidRDefault="00F20E3B" w:rsidP="00F20E3B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D406F4" w14:textId="77777777" w:rsidR="00F20E3B" w:rsidRPr="00824832" w:rsidRDefault="00F20E3B" w:rsidP="00F20E3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B9E79" w14:textId="2C08B270" w:rsidR="00F20E3B" w:rsidRPr="00824832" w:rsidRDefault="00674B04" w:rsidP="00F20E3B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</w:t>
            </w:r>
            <w:r w:rsidR="004906FA">
              <w:rPr>
                <w:rFonts w:asciiTheme="majorBidi" w:hAnsiTheme="majorBidi" w:cstheme="majorBidi"/>
                <w:sz w:val="28"/>
                <w:szCs w:val="28"/>
              </w:rPr>
              <w:t>331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9B6E03" w14:textId="77777777" w:rsidR="00F20E3B" w:rsidRPr="00824832" w:rsidRDefault="00F20E3B" w:rsidP="00F20E3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82BB3" w14:textId="0AF91E0E" w:rsidR="00F20E3B" w:rsidRPr="00592E74" w:rsidRDefault="005F2DD4" w:rsidP="00F20E3B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20E3B">
              <w:rPr>
                <w:rFonts w:asciiTheme="majorBidi" w:hAnsiTheme="majorBidi" w:cstheme="majorBidi" w:hint="cs"/>
                <w:sz w:val="28"/>
                <w:szCs w:val="28"/>
              </w:rPr>
              <w:t>53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20E3B" w:rsidRPr="00824832" w14:paraId="1000E08E" w14:textId="77777777" w:rsidTr="0064307D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15895A2" w14:textId="77777777" w:rsidR="00F20E3B" w:rsidRPr="00824832" w:rsidRDefault="00F20E3B" w:rsidP="00F20E3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715B65" w14:textId="3CA226CB" w:rsidR="00F20E3B" w:rsidRPr="00824832" w:rsidRDefault="0059163E" w:rsidP="00F20E3B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CBE89C" w14:textId="77777777" w:rsidR="00F20E3B" w:rsidRPr="00824832" w:rsidRDefault="00F20E3B" w:rsidP="00F20E3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A7AE59" w14:textId="2531C3D7" w:rsidR="00F20E3B" w:rsidRPr="00824832" w:rsidRDefault="005F2DD4" w:rsidP="00F20E3B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20E3B">
              <w:rPr>
                <w:rFonts w:asciiTheme="majorBidi" w:hAnsiTheme="majorBidi" w:cstheme="majorBidi" w:hint="cs"/>
                <w:sz w:val="28"/>
                <w:szCs w:val="28"/>
              </w:rPr>
              <w:t>93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D8419B" w14:textId="77777777" w:rsidR="00F20E3B" w:rsidRPr="00824832" w:rsidRDefault="00F20E3B" w:rsidP="00F20E3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59B6C5" w14:textId="58B8A4FD" w:rsidR="00F20E3B" w:rsidRPr="00824832" w:rsidRDefault="00674B04" w:rsidP="00F20E3B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C566C7" w14:textId="77777777" w:rsidR="00F20E3B" w:rsidRPr="00824832" w:rsidRDefault="00F20E3B" w:rsidP="00F20E3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04B783" w14:textId="0DD680FC" w:rsidR="00F20E3B" w:rsidRPr="00824832" w:rsidRDefault="00F20E3B" w:rsidP="00F20E3B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282</w:t>
            </w:r>
          </w:p>
        </w:tc>
      </w:tr>
      <w:tr w:rsidR="00F20E3B" w:rsidRPr="005067F3" w14:paraId="116CBD92" w14:textId="77777777" w:rsidTr="0064307D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CB35166" w14:textId="77777777" w:rsidR="00F20E3B" w:rsidRPr="00824832" w:rsidRDefault="00F20E3B" w:rsidP="00F20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46772B" w14:textId="13573D92" w:rsidR="00F20E3B" w:rsidRPr="00824832" w:rsidRDefault="00674B04" w:rsidP="00F20E3B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</w:t>
            </w:r>
            <w:r w:rsidR="004906F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</w:t>
            </w:r>
            <w:r w:rsidR="005916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56808A" w14:textId="77777777" w:rsidR="00F20E3B" w:rsidRPr="00824832" w:rsidRDefault="00F20E3B" w:rsidP="00F20E3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8E18C1" w14:textId="17F46B0A" w:rsidR="00F20E3B" w:rsidRPr="00824832" w:rsidRDefault="00F20E3B" w:rsidP="00F20E3B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474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589029" w14:textId="77777777" w:rsidR="00F20E3B" w:rsidRPr="00824832" w:rsidRDefault="00F20E3B" w:rsidP="00F20E3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9F4BE3" w14:textId="53D083A5" w:rsidR="00F20E3B" w:rsidRPr="00824832" w:rsidRDefault="004906FA" w:rsidP="00F20E3B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="00674B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2F18E2" w14:textId="77777777" w:rsidR="00F20E3B" w:rsidRPr="00824832" w:rsidRDefault="00F20E3B" w:rsidP="00F20E3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DA72A4" w14:textId="36FF8FEF" w:rsidR="00F20E3B" w:rsidRPr="00721BDB" w:rsidRDefault="00F20E3B" w:rsidP="00F20E3B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229</w:t>
            </w:r>
          </w:p>
        </w:tc>
      </w:tr>
    </w:tbl>
    <w:p w14:paraId="5C009B0B" w14:textId="414EF7DD" w:rsidR="0034029A" w:rsidRPr="00E826E0" w:rsidRDefault="0034029A" w:rsidP="00514903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E826E0">
        <w:rPr>
          <w:b/>
          <w:bCs/>
          <w:u w:val="none"/>
          <w:cs/>
        </w:rPr>
        <w:t>ค่าใช้จ่ายในการดำเนินงาน</w:t>
      </w:r>
    </w:p>
    <w:p w14:paraId="38EDC185" w14:textId="644DB9D4" w:rsidR="00872F09" w:rsidRDefault="00872F09" w:rsidP="00872F0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firstLine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72F09">
        <w:rPr>
          <w:rFonts w:ascii="Angsana New" w:hAnsi="Angsana New"/>
          <w:sz w:val="28"/>
          <w:szCs w:val="28"/>
          <w:cs/>
        </w:rPr>
        <w:t>ค่าใช้จ่ายในการดำเนินงานที่สำคัญสำหรับ</w:t>
      </w:r>
      <w:r w:rsidR="003B37B5">
        <w:rPr>
          <w:rFonts w:ascii="Angsana New" w:hAnsi="Angsana New"/>
          <w:sz w:val="28"/>
          <w:szCs w:val="28"/>
          <w:cs/>
        </w:rPr>
        <w:t>งวดสามเดือนและเก้าเดือน</w:t>
      </w:r>
      <w:r w:rsidR="00A80558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AA43E6">
        <w:rPr>
          <w:rFonts w:ascii="Angsana New" w:hAnsi="Angsana New"/>
          <w:spacing w:val="-2"/>
          <w:sz w:val="28"/>
          <w:szCs w:val="28"/>
        </w:rPr>
        <w:t>30</w:t>
      </w:r>
      <w:r w:rsidR="00A80558">
        <w:rPr>
          <w:rFonts w:ascii="Angsana New" w:hAnsi="Angsana New"/>
          <w:sz w:val="28"/>
          <w:szCs w:val="28"/>
          <w:cs/>
        </w:rPr>
        <w:t xml:space="preserve"> กันยายน</w:t>
      </w:r>
      <w:r w:rsidR="00592E74" w:rsidRPr="00592E74">
        <w:rPr>
          <w:rFonts w:ascii="Angsana New" w:hAnsi="Angsana New"/>
          <w:sz w:val="28"/>
          <w:szCs w:val="28"/>
          <w:cs/>
        </w:rPr>
        <w:t xml:space="preserve"> </w:t>
      </w:r>
      <w:r w:rsidR="00592E74" w:rsidRPr="00592E74">
        <w:rPr>
          <w:rFonts w:ascii="Angsana New" w:hAnsi="Angsana New"/>
          <w:sz w:val="28"/>
          <w:szCs w:val="28"/>
        </w:rPr>
        <w:t>2565</w:t>
      </w:r>
      <w:r w:rsidRPr="00872F09">
        <w:rPr>
          <w:rFonts w:ascii="Angsana New" w:hAnsi="Angsana New"/>
          <w:sz w:val="28"/>
          <w:szCs w:val="28"/>
        </w:rPr>
        <w:t xml:space="preserve"> </w:t>
      </w:r>
      <w:r w:rsidRPr="00872F09">
        <w:rPr>
          <w:rFonts w:ascii="Angsana New" w:hAnsi="Angsana New"/>
          <w:sz w:val="28"/>
          <w:szCs w:val="28"/>
          <w:cs/>
        </w:rPr>
        <w:t>และ</w:t>
      </w:r>
      <w:r w:rsidRPr="00872F09">
        <w:rPr>
          <w:rFonts w:ascii="Angsana New" w:hAnsi="Angsana New"/>
          <w:sz w:val="28"/>
          <w:szCs w:val="28"/>
        </w:rPr>
        <w:t xml:space="preserve"> 256</w:t>
      </w:r>
      <w:r w:rsidR="0078591B">
        <w:rPr>
          <w:rFonts w:ascii="Angsana New" w:hAnsi="Angsana New"/>
          <w:sz w:val="28"/>
          <w:szCs w:val="28"/>
        </w:rPr>
        <w:t>4</w:t>
      </w:r>
      <w:r w:rsidRPr="00872F09">
        <w:rPr>
          <w:rFonts w:ascii="Angsana New" w:hAnsi="Angsana New"/>
          <w:sz w:val="28"/>
          <w:szCs w:val="28"/>
          <w:cs/>
        </w:rPr>
        <w:t xml:space="preserve"> </w:t>
      </w:r>
      <w:r w:rsidRPr="00872F09">
        <w:rPr>
          <w:rFonts w:ascii="Angsana New" w:hAnsi="Angsana New" w:hint="cs"/>
          <w:sz w:val="28"/>
          <w:szCs w:val="28"/>
          <w:cs/>
        </w:rPr>
        <w:t>มี</w:t>
      </w:r>
      <w:r w:rsidRPr="00872F09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70"/>
        <w:gridCol w:w="1080"/>
        <w:gridCol w:w="270"/>
        <w:gridCol w:w="1080"/>
        <w:gridCol w:w="270"/>
        <w:gridCol w:w="1080"/>
        <w:gridCol w:w="270"/>
        <w:gridCol w:w="1080"/>
      </w:tblGrid>
      <w:tr w:rsidR="00592E74" w:rsidRPr="00824832" w14:paraId="3A4FD4DB" w14:textId="77777777" w:rsidTr="00C77D7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0810E6D" w14:textId="77777777" w:rsidR="00592E74" w:rsidRPr="00824832" w:rsidRDefault="00592E74" w:rsidP="00C77D7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213527A" w14:textId="77777777" w:rsidR="00592E74" w:rsidRPr="00824832" w:rsidRDefault="00592E74" w:rsidP="00C77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592E74" w:rsidRPr="00824832" w14:paraId="02BCC702" w14:textId="77777777" w:rsidTr="00C77D7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3A5BACB" w14:textId="77777777" w:rsidR="00592E74" w:rsidRPr="00824832" w:rsidRDefault="00592E74" w:rsidP="00C77D7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FBB113" w14:textId="77777777" w:rsidR="00592E74" w:rsidRPr="003C5177" w:rsidRDefault="00592E74" w:rsidP="00C77D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สำหรับงวดสาม</w:t>
            </w:r>
            <w:r w:rsidRPr="003C5177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เดือน</w:t>
            </w:r>
          </w:p>
          <w:p w14:paraId="7DC4E9A2" w14:textId="43838974" w:rsidR="00592E74" w:rsidRPr="00824832" w:rsidRDefault="00A80558" w:rsidP="00C77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  <w:lang w:val="th-TH"/>
              </w:rPr>
              <w:t xml:space="preserve">สิ้นสุดวันที่ </w:t>
            </w:r>
            <w:r w:rsidR="00AA43E6">
              <w:rPr>
                <w:rFonts w:ascii="Angsana New" w:hAnsi="Angsana New"/>
                <w:spacing w:val="-2"/>
                <w:sz w:val="28"/>
                <w:szCs w:val="28"/>
              </w:rPr>
              <w:t>30</w:t>
            </w:r>
            <w:r>
              <w:rPr>
                <w:rFonts w:asciiTheme="majorBidi" w:hAnsiTheme="majorBidi"/>
                <w:sz w:val="28"/>
                <w:szCs w:val="28"/>
                <w:cs/>
                <w:lang w:val="th-TH"/>
              </w:rPr>
              <w:t xml:space="preserve"> กันยายน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43F3DA" w14:textId="77777777" w:rsidR="00592E74" w:rsidRPr="00824832" w:rsidRDefault="00592E74" w:rsidP="00C77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75"/>
              </w:tabs>
              <w:autoSpaceDE w:val="0"/>
              <w:ind w:lef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77EE9961" w14:textId="2E33FFF9" w:rsidR="00592E74" w:rsidRDefault="00A80558" w:rsidP="00C77D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สำหรับงวดเก้าเดือน</w:t>
            </w:r>
          </w:p>
          <w:p w14:paraId="177F1E5E" w14:textId="49555818" w:rsidR="00592E74" w:rsidRPr="00824832" w:rsidRDefault="00A80558" w:rsidP="00C77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สิ้นสุดวันที่ </w:t>
            </w:r>
            <w:r w:rsidR="00AA43E6">
              <w:rPr>
                <w:rFonts w:ascii="Angsana New" w:hAnsi="Angsana New"/>
                <w:spacing w:val="-2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 กันยายน</w:t>
            </w:r>
          </w:p>
        </w:tc>
      </w:tr>
      <w:tr w:rsidR="00592E74" w:rsidRPr="00824832" w14:paraId="3E2D996B" w14:textId="77777777" w:rsidTr="00C77D7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F2B3673" w14:textId="77777777" w:rsidR="00592E74" w:rsidRPr="00824832" w:rsidRDefault="00592E74" w:rsidP="00C77D7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7D49F63" w14:textId="3A63D566" w:rsidR="00592E74" w:rsidRPr="00824832" w:rsidRDefault="00592E74" w:rsidP="00C77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F37FFF" w14:textId="77777777" w:rsidR="00592E74" w:rsidRPr="00824832" w:rsidRDefault="00592E74" w:rsidP="00C77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228203C0" w14:textId="347723CE" w:rsidR="00592E74" w:rsidRPr="00824832" w:rsidRDefault="00592E74" w:rsidP="00C77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D6935F" w14:textId="77777777" w:rsidR="00592E74" w:rsidRPr="00824832" w:rsidRDefault="00592E74" w:rsidP="00C77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75"/>
              </w:tabs>
              <w:autoSpaceDE w:val="0"/>
              <w:ind w:lef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72E08D4F" w14:textId="0C32ED14" w:rsidR="00592E74" w:rsidRPr="00824832" w:rsidRDefault="00592E74" w:rsidP="00C77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99FBD3" w14:textId="77777777" w:rsidR="00592E74" w:rsidRPr="00824832" w:rsidRDefault="00592E74" w:rsidP="00C77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4D5E8553" w14:textId="5CC4D139" w:rsidR="00592E74" w:rsidRDefault="00592E74" w:rsidP="00C77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92E7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F20E3B" w:rsidRPr="00824832" w14:paraId="22CC0CB8" w14:textId="77777777" w:rsidTr="00436ED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66376A8" w14:textId="77777777" w:rsidR="00F20E3B" w:rsidRPr="00824832" w:rsidRDefault="00F20E3B" w:rsidP="00F20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ค่าใช้จ่ายพนักงาน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CC1499" w14:textId="5D8BBC03" w:rsidR="00F20E3B" w:rsidRPr="00824832" w:rsidRDefault="00323AD6" w:rsidP="00F20E3B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18,187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3F1E4E" w14:textId="77777777" w:rsidR="00F20E3B" w:rsidRPr="00824832" w:rsidRDefault="00F20E3B" w:rsidP="00F20E3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7A5F50" w14:textId="3AC2AE21" w:rsidR="00F20E3B" w:rsidRPr="00824832" w:rsidRDefault="00F20E3B" w:rsidP="00F20E3B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18,316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A77D1E" w14:textId="77777777" w:rsidR="00F20E3B" w:rsidRPr="00824832" w:rsidRDefault="00F20E3B" w:rsidP="00F20E3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77C7CF" w14:textId="68268040" w:rsidR="00F20E3B" w:rsidRPr="00824832" w:rsidRDefault="00323AD6" w:rsidP="00F20E3B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51,905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3916DC" w14:textId="77777777" w:rsidR="00F20E3B" w:rsidRPr="00824832" w:rsidRDefault="00F20E3B" w:rsidP="00F20E3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82EB46A" w14:textId="726288BD" w:rsidR="00F20E3B" w:rsidRPr="00824832" w:rsidRDefault="00F20E3B" w:rsidP="00F20E3B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612"/>
                <w:tab w:val="right" w:pos="1224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54,354</w:t>
            </w:r>
          </w:p>
        </w:tc>
      </w:tr>
      <w:tr w:rsidR="00F20E3B" w:rsidRPr="00824832" w14:paraId="1BD2450A" w14:textId="77777777" w:rsidTr="00436ED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910A9E4" w14:textId="77777777" w:rsidR="00F20E3B" w:rsidRPr="00824832" w:rsidRDefault="00F20E3B" w:rsidP="00F20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ค่าใช้จ่ายเกี่ยวกับอาคารสถานที่และอุปกรณ์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524866" w14:textId="793A5588" w:rsidR="00F20E3B" w:rsidRPr="00824832" w:rsidRDefault="00323AD6" w:rsidP="00F20E3B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8,55</w:t>
            </w:r>
            <w:r w:rsidR="004C57C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B05036" w14:textId="77777777" w:rsidR="00F20E3B" w:rsidRPr="00824832" w:rsidRDefault="00F20E3B" w:rsidP="00F20E3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1021BAE" w14:textId="41E28D09" w:rsidR="00F20E3B" w:rsidRPr="00824832" w:rsidRDefault="00F20E3B" w:rsidP="00F20E3B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6,492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ECC9FC" w14:textId="77777777" w:rsidR="00F20E3B" w:rsidRPr="00824832" w:rsidRDefault="00F20E3B" w:rsidP="00F20E3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F0DB86B" w14:textId="69604FC9" w:rsidR="00F20E3B" w:rsidRPr="00824832" w:rsidRDefault="00323AD6" w:rsidP="00F20E3B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23,948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689BB1" w14:textId="77777777" w:rsidR="00F20E3B" w:rsidRPr="00824832" w:rsidRDefault="00F20E3B" w:rsidP="00F20E3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4299F55" w14:textId="1E62B1B1" w:rsidR="00F20E3B" w:rsidRPr="00824832" w:rsidRDefault="00F20E3B" w:rsidP="00F20E3B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22,104</w:t>
            </w:r>
          </w:p>
        </w:tc>
      </w:tr>
      <w:tr w:rsidR="00F20E3B" w:rsidRPr="00824832" w14:paraId="181DB077" w14:textId="77777777" w:rsidTr="00436ED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CAF5D35" w14:textId="77777777" w:rsidR="00F20E3B" w:rsidRPr="00824832" w:rsidRDefault="00F20E3B" w:rsidP="00F20E3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ค่าภาษีอากร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97AC86" w14:textId="0A81F39A" w:rsidR="00F20E3B" w:rsidRPr="00824832" w:rsidRDefault="00323AD6" w:rsidP="00F20E3B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C2444E" w14:textId="77777777" w:rsidR="00F20E3B" w:rsidRPr="00824832" w:rsidRDefault="00F20E3B" w:rsidP="00F20E3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6C343F2" w14:textId="3B047D00" w:rsidR="00F20E3B" w:rsidRPr="00824832" w:rsidRDefault="00F20E3B" w:rsidP="00F20E3B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126C10" w14:textId="77777777" w:rsidR="00F20E3B" w:rsidRPr="00824832" w:rsidRDefault="00F20E3B" w:rsidP="00F20E3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9C870C9" w14:textId="06238EE5" w:rsidR="00F20E3B" w:rsidRPr="00824832" w:rsidRDefault="00323AD6" w:rsidP="00F20E3B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9BBA17" w14:textId="77777777" w:rsidR="00F20E3B" w:rsidRPr="00824832" w:rsidRDefault="00F20E3B" w:rsidP="00F20E3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3EF3D9" w14:textId="150F8F2E" w:rsidR="00F20E3B" w:rsidRPr="00824832" w:rsidRDefault="00F20E3B" w:rsidP="00F20E3B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248</w:t>
            </w:r>
          </w:p>
        </w:tc>
      </w:tr>
      <w:tr w:rsidR="00F20E3B" w:rsidRPr="00824832" w14:paraId="492DE924" w14:textId="77777777" w:rsidTr="00436ED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6077689" w14:textId="3DB93A7C" w:rsidR="00F20E3B" w:rsidRPr="00824832" w:rsidRDefault="00F20E3B" w:rsidP="00F20E3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หนี้สงสัยจะสูญ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(กลับรายการ)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5B2D2E" w14:textId="16F5077F" w:rsidR="00F20E3B" w:rsidRPr="00824832" w:rsidRDefault="00323AD6" w:rsidP="00F20E3B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(840)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E0F528" w14:textId="77777777" w:rsidR="00F20E3B" w:rsidRPr="00824832" w:rsidRDefault="00F20E3B" w:rsidP="00F20E3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429E942" w14:textId="3EB51C9C" w:rsidR="00F20E3B" w:rsidRPr="00824832" w:rsidRDefault="00F20E3B" w:rsidP="00F20E3B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492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E647D7" w14:textId="77777777" w:rsidR="00F20E3B" w:rsidRPr="00824832" w:rsidRDefault="00F20E3B" w:rsidP="00F20E3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B5EEC27" w14:textId="30758B07" w:rsidR="00F20E3B" w:rsidRPr="00824832" w:rsidRDefault="00323AD6" w:rsidP="00F20E3B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(993)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96877D" w14:textId="77777777" w:rsidR="00F20E3B" w:rsidRPr="00824832" w:rsidRDefault="00F20E3B" w:rsidP="00F20E3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0D86881" w14:textId="11139C09" w:rsidR="00F20E3B" w:rsidRPr="00824832" w:rsidRDefault="00F20E3B" w:rsidP="00F20E3B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1,522</w:t>
            </w:r>
          </w:p>
        </w:tc>
      </w:tr>
      <w:tr w:rsidR="00F20E3B" w:rsidRPr="00824832" w14:paraId="537D1534" w14:textId="77777777" w:rsidTr="00A8258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155E079" w14:textId="77777777" w:rsidR="00F20E3B" w:rsidRPr="00824832" w:rsidRDefault="00F20E3B" w:rsidP="00F20E3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61DE">
              <w:rPr>
                <w:rFonts w:asciiTheme="majorBidi" w:hAnsiTheme="majorBidi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9145FE" w14:textId="30FAE2CE" w:rsidR="00F20E3B" w:rsidRDefault="00323AD6" w:rsidP="00F20E3B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36F86B" w14:textId="77777777" w:rsidR="00F20E3B" w:rsidRPr="00824832" w:rsidRDefault="00F20E3B" w:rsidP="00F20E3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DE4E954" w14:textId="2B8B5ADF" w:rsidR="00F20E3B" w:rsidRDefault="00F20E3B" w:rsidP="00F20E3B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1,740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D807CC" w14:textId="77777777" w:rsidR="00F20E3B" w:rsidRPr="00824832" w:rsidRDefault="00F20E3B" w:rsidP="00F20E3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7AFCD24" w14:textId="2E63CA40" w:rsidR="00F20E3B" w:rsidRDefault="00323AD6" w:rsidP="00F20E3B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5DA21E" w14:textId="77777777" w:rsidR="00F20E3B" w:rsidRPr="00824832" w:rsidRDefault="00F20E3B" w:rsidP="00F20E3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92109AE" w14:textId="4B442D11" w:rsidR="00F20E3B" w:rsidRDefault="00F20E3B" w:rsidP="00F20E3B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7,522</w:t>
            </w:r>
          </w:p>
        </w:tc>
      </w:tr>
      <w:tr w:rsidR="00F20E3B" w:rsidRPr="00824832" w14:paraId="590D67EF" w14:textId="77777777" w:rsidTr="00A8258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0A34030" w14:textId="77777777" w:rsidR="00F20E3B" w:rsidRPr="00824832" w:rsidRDefault="00F20E3B" w:rsidP="00F20E3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ค่าใช้จ่ายในการดำเนินงานอื่น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E2322E" w14:textId="0B51C3B8" w:rsidR="00F20E3B" w:rsidRPr="00824832" w:rsidRDefault="00323AD6" w:rsidP="00F20E3B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</w:t>
            </w:r>
            <w:r w:rsidR="004C57CE">
              <w:rPr>
                <w:rFonts w:asciiTheme="majorBidi" w:hAnsiTheme="majorBidi" w:cstheme="majorBidi"/>
                <w:sz w:val="28"/>
                <w:szCs w:val="28"/>
              </w:rPr>
              <w:t>912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ABBFCB" w14:textId="77777777" w:rsidR="00F20E3B" w:rsidRPr="00824832" w:rsidRDefault="00F20E3B" w:rsidP="00F20E3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E98CC0" w14:textId="0CAB8C04" w:rsidR="00F20E3B" w:rsidRPr="00824832" w:rsidRDefault="00F20E3B" w:rsidP="00F20E3B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2,555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C97436" w14:textId="77777777" w:rsidR="00F20E3B" w:rsidRPr="00824832" w:rsidRDefault="00F20E3B" w:rsidP="00F20E3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7BFE43" w14:textId="4EC617BD" w:rsidR="00F20E3B" w:rsidRPr="00824832" w:rsidRDefault="00323AD6" w:rsidP="00F20E3B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</w:t>
            </w:r>
            <w:r w:rsidR="004C57CE">
              <w:rPr>
                <w:rFonts w:asciiTheme="majorBidi" w:hAnsiTheme="majorBidi" w:cstheme="majorBidi"/>
                <w:sz w:val="28"/>
                <w:szCs w:val="28"/>
              </w:rPr>
              <w:t>864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D65334" w14:textId="77777777" w:rsidR="00F20E3B" w:rsidRPr="00824832" w:rsidRDefault="00F20E3B" w:rsidP="00F20E3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42C1B0" w14:textId="3B5E590C" w:rsidR="00F20E3B" w:rsidRPr="00824832" w:rsidRDefault="00F20E3B" w:rsidP="00F20E3B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9,606</w:t>
            </w:r>
          </w:p>
        </w:tc>
      </w:tr>
      <w:tr w:rsidR="00F20E3B" w:rsidRPr="005067F3" w14:paraId="3DBF24E5" w14:textId="77777777" w:rsidTr="00A82581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2592459" w14:textId="77777777" w:rsidR="00F20E3B" w:rsidRPr="00824832" w:rsidRDefault="00F20E3B" w:rsidP="00F20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0D45315" w14:textId="59F40101" w:rsidR="00F20E3B" w:rsidRPr="00824832" w:rsidRDefault="00323AD6" w:rsidP="00F20E3B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33,</w:t>
            </w:r>
            <w:r w:rsidR="004C57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842412" w14:textId="77777777" w:rsidR="00F20E3B" w:rsidRPr="00824832" w:rsidRDefault="00F20E3B" w:rsidP="00F20E3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689F68" w14:textId="744050CE" w:rsidR="00F20E3B" w:rsidRPr="00824832" w:rsidRDefault="00F20E3B" w:rsidP="00F20E3B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29,646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B81C98" w14:textId="77777777" w:rsidR="00F20E3B" w:rsidRPr="00824832" w:rsidRDefault="00F20E3B" w:rsidP="00F20E3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2DB574" w14:textId="10F30891" w:rsidR="00F20E3B" w:rsidRPr="00824832" w:rsidRDefault="00323AD6" w:rsidP="00F20E3B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94,</w:t>
            </w:r>
            <w:r w:rsidR="004C57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9712DC" w14:textId="77777777" w:rsidR="00F20E3B" w:rsidRPr="00824832" w:rsidRDefault="00F20E3B" w:rsidP="00F20E3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BB552B" w14:textId="44D427BB" w:rsidR="00F20E3B" w:rsidRPr="00721BDB" w:rsidRDefault="00F20E3B" w:rsidP="00F20E3B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95,356</w:t>
            </w:r>
          </w:p>
        </w:tc>
      </w:tr>
    </w:tbl>
    <w:p w14:paraId="3E04B6B4" w14:textId="789302B9" w:rsidR="00592E74" w:rsidRDefault="00592E74" w:rsidP="00872F0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firstLine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3ADC6998" w14:textId="34CBC5C2" w:rsidR="00592E74" w:rsidRDefault="00592E74" w:rsidP="00872F0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firstLine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086E7FA4" w14:textId="12237A17" w:rsidR="00592E74" w:rsidRDefault="00592E74" w:rsidP="00872F0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firstLine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760F9114" w14:textId="4E3DAC78" w:rsidR="00592E74" w:rsidRDefault="00592E74" w:rsidP="00872F0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firstLine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2F0E4958" w14:textId="52206EF6" w:rsidR="00592E74" w:rsidRDefault="00592E74" w:rsidP="00872F0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firstLine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414DC3D6" w14:textId="77777777" w:rsidR="00592E74" w:rsidRPr="00872F09" w:rsidRDefault="00592E74" w:rsidP="00872F0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firstLine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0CF9BE72" w14:textId="77777777" w:rsidR="00D15E95" w:rsidRPr="007F5870" w:rsidRDefault="00D15E95" w:rsidP="00D15E95">
      <w:pPr>
        <w:pStyle w:val="FSNoteNumbered"/>
        <w:numPr>
          <w:ilvl w:val="0"/>
          <w:numId w:val="17"/>
        </w:numPr>
        <w:spacing w:before="120" w:after="120"/>
        <w:ind w:left="547" w:hanging="547"/>
        <w:rPr>
          <w:b/>
          <w:bCs/>
          <w:u w:val="none"/>
          <w:cs/>
        </w:rPr>
      </w:pPr>
      <w:r w:rsidRPr="007F5870">
        <w:rPr>
          <w:b/>
          <w:bCs/>
          <w:u w:val="none"/>
          <w:cs/>
        </w:rPr>
        <w:lastRenderedPageBreak/>
        <w:t>มูลค่ายุติธรรม</w:t>
      </w:r>
    </w:p>
    <w:p w14:paraId="640BDFAC" w14:textId="77777777" w:rsidR="00D15E95" w:rsidRDefault="00D15E95" w:rsidP="00D15E9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B4D9A">
        <w:rPr>
          <w:rFonts w:ascii="Angsana New" w:hAnsi="Angsana New"/>
          <w:sz w:val="28"/>
          <w:szCs w:val="28"/>
          <w:cs/>
        </w:rPr>
        <w:t>ตารางต่อไปนี้แสดงถึง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3690B588" w14:textId="77777777" w:rsidR="00D15E95" w:rsidRPr="00BB4D9A" w:rsidRDefault="00D15E95" w:rsidP="00D15E9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B4D9A">
        <w:rPr>
          <w:rFonts w:ascii="Angsana New" w:hAnsi="Angsana New"/>
          <w:sz w:val="28"/>
          <w:szCs w:val="28"/>
          <w:cs/>
        </w:rPr>
        <w:t xml:space="preserve">ระดับ </w:t>
      </w:r>
      <w:r w:rsidRPr="00BB4D9A">
        <w:rPr>
          <w:rFonts w:ascii="Angsana New" w:hAnsi="Angsana New"/>
          <w:sz w:val="28"/>
          <w:szCs w:val="28"/>
        </w:rPr>
        <w:t>1</w:t>
      </w:r>
      <w:r w:rsidRPr="00BB4D9A">
        <w:rPr>
          <w:rFonts w:ascii="Angsana New" w:hAnsi="Angsana New"/>
          <w:sz w:val="28"/>
          <w:szCs w:val="28"/>
        </w:rPr>
        <w:tab/>
      </w:r>
      <w:r w:rsidRPr="00BB4D9A">
        <w:rPr>
          <w:rFonts w:ascii="Angsana New" w:hAnsi="Angsana New"/>
          <w:sz w:val="28"/>
          <w:szCs w:val="28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6890F965" w14:textId="77777777" w:rsidR="00D15E95" w:rsidRPr="00BB4D9A" w:rsidRDefault="00D15E95" w:rsidP="00D15E9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B4D9A">
        <w:rPr>
          <w:rFonts w:ascii="Angsana New" w:hAnsi="Angsana New"/>
          <w:sz w:val="28"/>
          <w:szCs w:val="28"/>
          <w:cs/>
        </w:rPr>
        <w:t xml:space="preserve">ระดับ </w:t>
      </w:r>
      <w:r w:rsidRPr="00BB4D9A">
        <w:rPr>
          <w:rFonts w:ascii="Angsana New" w:hAnsi="Angsana New"/>
          <w:sz w:val="28"/>
          <w:szCs w:val="28"/>
        </w:rPr>
        <w:t>2</w:t>
      </w:r>
      <w:r w:rsidRPr="00BB4D9A">
        <w:rPr>
          <w:rFonts w:ascii="Angsana New" w:hAnsi="Angsana New"/>
          <w:sz w:val="28"/>
          <w:szCs w:val="28"/>
        </w:rPr>
        <w:tab/>
      </w:r>
      <w:r w:rsidRPr="00BB4D9A">
        <w:rPr>
          <w:rFonts w:ascii="Angsana New" w:hAnsi="Angsana New"/>
          <w:sz w:val="28"/>
          <w:szCs w:val="28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3619834B" w14:textId="77777777" w:rsidR="00306CD0" w:rsidRDefault="00D15E95" w:rsidP="00727B8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410" w:hanging="87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B4D9A">
        <w:rPr>
          <w:rFonts w:ascii="Angsana New" w:hAnsi="Angsana New"/>
          <w:sz w:val="28"/>
          <w:szCs w:val="28"/>
          <w:cs/>
        </w:rPr>
        <w:t xml:space="preserve">ระดับ </w:t>
      </w:r>
      <w:r w:rsidRPr="00BB4D9A">
        <w:rPr>
          <w:rFonts w:ascii="Angsana New" w:hAnsi="Angsana New"/>
          <w:sz w:val="28"/>
          <w:szCs w:val="28"/>
        </w:rPr>
        <w:t>3</w:t>
      </w:r>
      <w:r w:rsidRPr="00BB4D9A">
        <w:rPr>
          <w:rFonts w:ascii="Angsana New" w:hAnsi="Angsana New"/>
          <w:sz w:val="28"/>
          <w:szCs w:val="28"/>
        </w:rPr>
        <w:tab/>
      </w:r>
      <w:r w:rsidRPr="00BB4D9A">
        <w:rPr>
          <w:rFonts w:ascii="Angsana New" w:hAnsi="Angsana New"/>
          <w:sz w:val="28"/>
          <w:szCs w:val="28"/>
          <w:cs/>
        </w:rPr>
        <w:t>ใช้ข้อมูลที่ไม่สามารถสังเกตได้ของสินทรัพย์หรือหนี้สิน เช่น ใช้ราคาและข้อมูลที่เกี่ยวข้องอื่นซึ่งเป็นข้อมูลจากรายการในตลาด สำหรับสินทรัพย์ หนี้สิน หรือกลุ่มของสินทรัพย์และหนี้สินอย่างเดียวกันหรือเปรียบเทียบกันได้ (มีความคล้ายคลึงกัน) ของสินทรัพย์หรือหนี้สิน หรือกลุ่มของสินทรัพย์หรือหนี้สิน หรื</w:t>
      </w:r>
      <w:r w:rsidR="00B24D11">
        <w:rPr>
          <w:rFonts w:ascii="Angsana New" w:hAnsi="Angsana New" w:hint="cs"/>
          <w:sz w:val="28"/>
          <w:szCs w:val="28"/>
          <w:cs/>
        </w:rPr>
        <w:t>อ</w:t>
      </w:r>
      <w:r w:rsidRPr="00BB4D9A">
        <w:rPr>
          <w:rFonts w:ascii="Angsana New" w:hAnsi="Angsana New"/>
          <w:sz w:val="28"/>
          <w:szCs w:val="28"/>
          <w:cs/>
        </w:rPr>
        <w:t xml:space="preserve">ข้อมูลเกี่ยวกับกระแสเงินในอนาคตที่กิจการประมาณขึ้น </w:t>
      </w:r>
    </w:p>
    <w:p w14:paraId="3DD8A47F" w14:textId="61E60237" w:rsidR="00D15E95" w:rsidRDefault="00D15E95" w:rsidP="00D15E9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2169D">
        <w:rPr>
          <w:rFonts w:ascii="Angsana New" w:hAnsi="Angsana New"/>
          <w:sz w:val="28"/>
          <w:szCs w:val="28"/>
          <w:cs/>
        </w:rPr>
        <w:t xml:space="preserve">ณ วันที่ </w:t>
      </w:r>
      <w:r w:rsidR="00A80558">
        <w:rPr>
          <w:rFonts w:ascii="Angsana New" w:hAnsi="Angsana New"/>
          <w:sz w:val="28"/>
          <w:szCs w:val="28"/>
        </w:rPr>
        <w:t xml:space="preserve">30 </w:t>
      </w:r>
      <w:r w:rsidR="00A80558">
        <w:rPr>
          <w:rFonts w:ascii="Angsana New" w:hAnsi="Angsana New"/>
          <w:sz w:val="28"/>
          <w:szCs w:val="28"/>
          <w:cs/>
        </w:rPr>
        <w:t xml:space="preserve">กันยายน </w:t>
      </w:r>
      <w:r w:rsidR="00A80558">
        <w:rPr>
          <w:rFonts w:ascii="Angsana New" w:hAnsi="Angsana New"/>
          <w:sz w:val="28"/>
          <w:szCs w:val="28"/>
        </w:rPr>
        <w:t xml:space="preserve">2565 </w:t>
      </w:r>
      <w:r>
        <w:rPr>
          <w:rFonts w:ascii="Angsana New" w:hAnsi="Angsana New" w:hint="cs"/>
          <w:sz w:val="28"/>
          <w:szCs w:val="28"/>
          <w:cs/>
        </w:rPr>
        <w:t>และวันที่</w:t>
      </w:r>
      <w:r>
        <w:rPr>
          <w:rFonts w:ascii="Angsana New" w:hAnsi="Angsana New"/>
          <w:sz w:val="28"/>
          <w:szCs w:val="28"/>
        </w:rPr>
        <w:t xml:space="preserve"> 31 </w:t>
      </w:r>
      <w:r w:rsidRPr="0082169D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82169D">
        <w:rPr>
          <w:rFonts w:ascii="Angsana New" w:hAnsi="Angsana New"/>
          <w:sz w:val="28"/>
          <w:szCs w:val="28"/>
        </w:rPr>
        <w:t>256</w:t>
      </w:r>
      <w:r w:rsidR="003965C9">
        <w:rPr>
          <w:rFonts w:ascii="Angsana New" w:hAnsi="Angsana New"/>
          <w:sz w:val="28"/>
          <w:szCs w:val="28"/>
        </w:rPr>
        <w:t>4</w:t>
      </w:r>
      <w:r w:rsidRPr="0082169D">
        <w:rPr>
          <w:rFonts w:ascii="Angsana New" w:hAnsi="Angsana New"/>
          <w:sz w:val="28"/>
          <w:szCs w:val="28"/>
        </w:rPr>
        <w:t xml:space="preserve"> </w:t>
      </w:r>
      <w:r w:rsidRPr="0082169D">
        <w:rPr>
          <w:rFonts w:ascii="Angsana New" w:hAnsi="Angsana New"/>
          <w:sz w:val="28"/>
          <w:szCs w:val="28"/>
          <w:cs/>
        </w:rPr>
        <w:t>บริษัทมีสินทรัพย์</w:t>
      </w:r>
      <w:r>
        <w:rPr>
          <w:rFonts w:ascii="Angsana New" w:hAnsi="Angsana New" w:hint="cs"/>
          <w:sz w:val="28"/>
          <w:szCs w:val="28"/>
          <w:cs/>
        </w:rPr>
        <w:t>และหนี้สิน</w:t>
      </w:r>
      <w:r w:rsidRPr="0082169D">
        <w:rPr>
          <w:rFonts w:ascii="Angsana New" w:hAnsi="Angsana New"/>
          <w:sz w:val="28"/>
          <w:szCs w:val="28"/>
          <w:cs/>
        </w:rPr>
        <w:t>ที่</w:t>
      </w:r>
      <w:r w:rsidRPr="0082169D">
        <w:rPr>
          <w:rFonts w:ascii="Angsana New" w:hAnsi="Angsana New" w:hint="cs"/>
          <w:sz w:val="28"/>
          <w:szCs w:val="28"/>
          <w:cs/>
        </w:rPr>
        <w:t>วัด</w:t>
      </w:r>
      <w:r>
        <w:rPr>
          <w:rFonts w:ascii="Angsana New" w:hAnsi="Angsana New" w:hint="cs"/>
          <w:sz w:val="28"/>
          <w:szCs w:val="28"/>
          <w:cs/>
        </w:rPr>
        <w:t>มูลค่า</w:t>
      </w:r>
      <w:r w:rsidRPr="0082169D">
        <w:rPr>
          <w:rFonts w:ascii="Angsana New" w:hAnsi="Angsana New"/>
          <w:sz w:val="28"/>
          <w:szCs w:val="28"/>
          <w:cs/>
        </w:rPr>
        <w:t>ด้วยมูลค่ายุติธรรมแยกแสดงตามลำดับชั้นของมูลค่ายุติธรรมดังนี้</w:t>
      </w:r>
    </w:p>
    <w:tbl>
      <w:tblPr>
        <w:tblStyle w:val="TableGrid"/>
        <w:tblW w:w="913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280"/>
        <w:gridCol w:w="262"/>
        <w:gridCol w:w="1248"/>
        <w:gridCol w:w="270"/>
        <w:gridCol w:w="1206"/>
        <w:gridCol w:w="270"/>
        <w:gridCol w:w="1355"/>
      </w:tblGrid>
      <w:tr w:rsidR="00D15E95" w:rsidRPr="00E86A87" w14:paraId="5C535771" w14:textId="77777777" w:rsidTr="009434DA">
        <w:tc>
          <w:tcPr>
            <w:tcW w:w="3240" w:type="dxa"/>
          </w:tcPr>
          <w:p w14:paraId="3B2B73BA" w14:textId="77777777" w:rsidR="00D15E95" w:rsidRPr="00E86A87" w:rsidRDefault="00D15E95" w:rsidP="009434DA">
            <w:pPr>
              <w:tabs>
                <w:tab w:val="left" w:pos="1440"/>
              </w:tabs>
              <w:ind w:left="-108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1" w:type="dxa"/>
            <w:gridSpan w:val="7"/>
            <w:tcBorders>
              <w:bottom w:val="single" w:sz="4" w:space="0" w:color="auto"/>
            </w:tcBorders>
          </w:tcPr>
          <w:p w14:paraId="0D038D60" w14:textId="77777777" w:rsidR="00D15E95" w:rsidRPr="00E86A87" w:rsidRDefault="00D15E95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D15E95" w:rsidRPr="00E86A87" w14:paraId="3D2BEE42" w14:textId="77777777" w:rsidTr="009434DA">
        <w:tc>
          <w:tcPr>
            <w:tcW w:w="3240" w:type="dxa"/>
          </w:tcPr>
          <w:p w14:paraId="044E7367" w14:textId="77777777" w:rsidR="00D15E95" w:rsidRPr="00E86A87" w:rsidRDefault="00D15E95" w:rsidP="009434DA">
            <w:pPr>
              <w:tabs>
                <w:tab w:val="left" w:pos="1440"/>
              </w:tabs>
              <w:ind w:left="-108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1" w:type="dxa"/>
            <w:gridSpan w:val="7"/>
            <w:tcBorders>
              <w:bottom w:val="single" w:sz="4" w:space="0" w:color="auto"/>
            </w:tcBorders>
          </w:tcPr>
          <w:p w14:paraId="50ADF8BB" w14:textId="323E095B" w:rsidR="00D15E95" w:rsidRDefault="00A80558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2565 </w:t>
            </w:r>
          </w:p>
        </w:tc>
      </w:tr>
      <w:tr w:rsidR="00D15E95" w:rsidRPr="00E86A87" w14:paraId="6DAB6FFA" w14:textId="77777777" w:rsidTr="009434DA">
        <w:tc>
          <w:tcPr>
            <w:tcW w:w="3240" w:type="dxa"/>
          </w:tcPr>
          <w:p w14:paraId="59602906" w14:textId="77777777" w:rsidR="00D15E95" w:rsidRPr="00E86A87" w:rsidRDefault="00D15E95" w:rsidP="009434DA">
            <w:pPr>
              <w:tabs>
                <w:tab w:val="left" w:pos="1440"/>
              </w:tabs>
              <w:ind w:left="-108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</w:tcPr>
          <w:p w14:paraId="5912BD38" w14:textId="77777777" w:rsidR="00D15E95" w:rsidRPr="00E86A87" w:rsidRDefault="00D15E95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E86A8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62" w:type="dxa"/>
            <w:tcBorders>
              <w:top w:val="single" w:sz="4" w:space="0" w:color="auto"/>
            </w:tcBorders>
          </w:tcPr>
          <w:p w14:paraId="3EF1F8B7" w14:textId="77777777" w:rsidR="00D15E95" w:rsidRPr="00E86A87" w:rsidRDefault="00D15E95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14:paraId="63DF697B" w14:textId="77777777" w:rsidR="00D15E95" w:rsidRPr="00E86A87" w:rsidRDefault="00D15E95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E86A8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CDE8E32" w14:textId="77777777" w:rsidR="00D15E95" w:rsidRPr="00E86A87" w:rsidRDefault="00D15E95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5101C6F7" w14:textId="77777777" w:rsidR="00D15E95" w:rsidRPr="00E86A87" w:rsidRDefault="00D15E95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E86A8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C3AD16A" w14:textId="77777777" w:rsidR="00D15E95" w:rsidRPr="00E86A87" w:rsidRDefault="00D15E95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0780A7A1" w14:textId="77777777" w:rsidR="00D15E95" w:rsidRPr="00E86A87" w:rsidRDefault="00D15E95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15E95" w:rsidRPr="00E86A87" w14:paraId="5E4F1BDB" w14:textId="77777777" w:rsidTr="009434DA">
        <w:tc>
          <w:tcPr>
            <w:tcW w:w="3240" w:type="dxa"/>
            <w:vAlign w:val="bottom"/>
          </w:tcPr>
          <w:p w14:paraId="64F3B544" w14:textId="77777777" w:rsidR="00D15E95" w:rsidRPr="00E86A87" w:rsidRDefault="00D15E95" w:rsidP="009434DA">
            <w:pPr>
              <w:ind w:left="-108" w:firstLine="9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80" w:type="dxa"/>
          </w:tcPr>
          <w:p w14:paraId="747DDDD2" w14:textId="77777777" w:rsidR="00D15E95" w:rsidRPr="00E86A87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1BB3C59D" w14:textId="77777777" w:rsidR="00D15E95" w:rsidRPr="00E86A87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8" w:type="dxa"/>
          </w:tcPr>
          <w:p w14:paraId="5AB0E97B" w14:textId="77777777" w:rsidR="00D15E95" w:rsidRPr="00E86A87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FF9FE88" w14:textId="77777777" w:rsidR="00D15E95" w:rsidRPr="00E86A87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</w:tcPr>
          <w:p w14:paraId="44A681FF" w14:textId="77777777" w:rsidR="00D15E95" w:rsidRPr="00E86A87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D5DE44" w14:textId="77777777" w:rsidR="00D15E95" w:rsidRPr="00E86A87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</w:tcPr>
          <w:p w14:paraId="21BCAD3F" w14:textId="77777777" w:rsidR="00D15E95" w:rsidRPr="00E86A87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15E95" w:rsidRPr="00E86A87" w14:paraId="7FC714C0" w14:textId="77777777" w:rsidTr="009434DA">
        <w:tc>
          <w:tcPr>
            <w:tcW w:w="3240" w:type="dxa"/>
            <w:vAlign w:val="bottom"/>
          </w:tcPr>
          <w:p w14:paraId="1BEC95D3" w14:textId="77777777" w:rsidR="00D15E95" w:rsidRPr="008F2EAD" w:rsidRDefault="00D15E95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F2EAD">
              <w:rPr>
                <w:rFonts w:asciiTheme="majorBidi" w:hAnsiTheme="majorBidi"/>
                <w:kern w:val="28"/>
                <w:sz w:val="28"/>
                <w:szCs w:val="28"/>
                <w:cs/>
              </w:rPr>
              <w:t>สินทรัพย์ทางการเงินตราสารทุน</w:t>
            </w:r>
          </w:p>
        </w:tc>
        <w:tc>
          <w:tcPr>
            <w:tcW w:w="1280" w:type="dxa"/>
          </w:tcPr>
          <w:p w14:paraId="5E3C7D64" w14:textId="5C904576" w:rsidR="00D15E95" w:rsidRPr="000853F0" w:rsidRDefault="007B2295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90,87</w:t>
            </w:r>
            <w:r w:rsidR="006C7D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</w:p>
        </w:tc>
        <w:tc>
          <w:tcPr>
            <w:tcW w:w="262" w:type="dxa"/>
          </w:tcPr>
          <w:p w14:paraId="51A358F1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</w:tcPr>
          <w:p w14:paraId="0297F9CF" w14:textId="481B007C" w:rsidR="00D15E95" w:rsidRPr="000853F0" w:rsidRDefault="007B2295" w:rsidP="0076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174,</w:t>
            </w:r>
            <w:r w:rsidR="00C224C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248</w:t>
            </w:r>
          </w:p>
        </w:tc>
        <w:tc>
          <w:tcPr>
            <w:tcW w:w="270" w:type="dxa"/>
          </w:tcPr>
          <w:p w14:paraId="1B572F07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</w:tcPr>
          <w:p w14:paraId="7AB3D531" w14:textId="205E1989" w:rsidR="00D15E95" w:rsidRPr="000853F0" w:rsidRDefault="007B2295" w:rsidP="00D24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54,857</w:t>
            </w:r>
          </w:p>
        </w:tc>
        <w:tc>
          <w:tcPr>
            <w:tcW w:w="270" w:type="dxa"/>
          </w:tcPr>
          <w:p w14:paraId="6006ABBD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</w:tcPr>
          <w:p w14:paraId="7AF76413" w14:textId="2F5486CF" w:rsidR="00D15E95" w:rsidRPr="000853F0" w:rsidRDefault="007B2295" w:rsidP="00D24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319,</w:t>
            </w:r>
            <w:r w:rsidR="00CE60E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980</w:t>
            </w:r>
          </w:p>
        </w:tc>
      </w:tr>
      <w:tr w:rsidR="00D15E95" w:rsidRPr="00E86A87" w14:paraId="62435362" w14:textId="77777777" w:rsidTr="009434DA">
        <w:tc>
          <w:tcPr>
            <w:tcW w:w="3240" w:type="dxa"/>
            <w:vAlign w:val="bottom"/>
          </w:tcPr>
          <w:p w14:paraId="0611EBAB" w14:textId="77777777" w:rsidR="00D15E95" w:rsidRPr="00E86A87" w:rsidRDefault="00D15E95" w:rsidP="009434DA">
            <w:pPr>
              <w:ind w:left="-108" w:firstLine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86A8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ที่ดิน อาคาร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  <w:r w:rsidRPr="00E86A8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280" w:type="dxa"/>
          </w:tcPr>
          <w:p w14:paraId="788AABA0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2" w:type="dxa"/>
          </w:tcPr>
          <w:p w14:paraId="7AE71547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</w:tcPr>
          <w:p w14:paraId="0E284440" w14:textId="1A9B8D78" w:rsidR="00D15E95" w:rsidRPr="000853F0" w:rsidRDefault="00D15E95" w:rsidP="00DD7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CEFDAD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</w:tcPr>
          <w:p w14:paraId="54E6B90D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32561472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</w:tcPr>
          <w:p w14:paraId="2B5B2265" w14:textId="5093792F" w:rsidR="00D15E95" w:rsidRPr="000853F0" w:rsidRDefault="00D15E95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D15E95" w:rsidRPr="00E86A87" w14:paraId="2828C931" w14:textId="77777777" w:rsidTr="009434DA">
        <w:tc>
          <w:tcPr>
            <w:tcW w:w="3240" w:type="dxa"/>
          </w:tcPr>
          <w:p w14:paraId="4BE2B682" w14:textId="77777777" w:rsidR="00D15E95" w:rsidRPr="00C74082" w:rsidRDefault="00D15E95" w:rsidP="00505EB3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7408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ที่ดิน อาคาร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  <w:r w:rsidRPr="00C7408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และอุปกรณ์ในราคา</w:t>
            </w:r>
          </w:p>
        </w:tc>
        <w:tc>
          <w:tcPr>
            <w:tcW w:w="1280" w:type="dxa"/>
          </w:tcPr>
          <w:p w14:paraId="5380863F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2" w:type="dxa"/>
          </w:tcPr>
          <w:p w14:paraId="04AB03BF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</w:tcPr>
          <w:p w14:paraId="2FBB563C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40E7F6D7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</w:tcPr>
          <w:p w14:paraId="1DF5750B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6C97DFCA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</w:tcPr>
          <w:p w14:paraId="19713C73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D15E95" w:rsidRPr="00E86A87" w14:paraId="7C6DEBD6" w14:textId="77777777" w:rsidTr="009434DA">
        <w:tc>
          <w:tcPr>
            <w:tcW w:w="3240" w:type="dxa"/>
          </w:tcPr>
          <w:p w14:paraId="3FBB263B" w14:textId="77777777" w:rsidR="00D15E95" w:rsidRPr="00C74082" w:rsidRDefault="00D15E95" w:rsidP="009434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7408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ประเมินใหม่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B67F93" w14:textId="04BF57FC" w:rsidR="00D15E95" w:rsidRPr="000853F0" w:rsidRDefault="007B2295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3948F196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68D066" w14:textId="3B9F1A6A" w:rsidR="00D15E95" w:rsidRPr="000853F0" w:rsidRDefault="007B2295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60FA8C7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CABE53" w14:textId="536C6956" w:rsidR="00D15E95" w:rsidRPr="000853F0" w:rsidRDefault="007B2295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86,10</w:t>
            </w:r>
            <w:r w:rsidR="00F82A5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49F43C6F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BF56B3" w14:textId="42FAB677" w:rsidR="00D15E95" w:rsidRPr="000853F0" w:rsidRDefault="007B2295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86,10</w:t>
            </w:r>
            <w:r w:rsidR="00F82A5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</w:p>
        </w:tc>
      </w:tr>
      <w:tr w:rsidR="00D15E95" w:rsidRPr="00E86A87" w14:paraId="6AC74C11" w14:textId="77777777" w:rsidTr="00AE17B2">
        <w:tc>
          <w:tcPr>
            <w:tcW w:w="3240" w:type="dxa"/>
          </w:tcPr>
          <w:p w14:paraId="1FFD76A4" w14:textId="77777777" w:rsidR="00D15E95" w:rsidRPr="001F1BDE" w:rsidRDefault="00D15E95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F1B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BD3BD5" w14:textId="2D2CF24F" w:rsidR="00D15E95" w:rsidRPr="008955F0" w:rsidRDefault="007B2295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90,87</w:t>
            </w:r>
            <w:r w:rsidR="006C7D1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262" w:type="dxa"/>
          </w:tcPr>
          <w:p w14:paraId="4BAD3471" w14:textId="77777777" w:rsidR="00D15E95" w:rsidRPr="008955F0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C1B9A1" w14:textId="7E33AD32" w:rsidR="00D15E95" w:rsidRPr="008955F0" w:rsidRDefault="007B2295" w:rsidP="00AE1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174,</w:t>
            </w:r>
            <w:r w:rsidR="005D04C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248</w:t>
            </w:r>
          </w:p>
        </w:tc>
        <w:tc>
          <w:tcPr>
            <w:tcW w:w="270" w:type="dxa"/>
          </w:tcPr>
          <w:p w14:paraId="78FB2283" w14:textId="77777777" w:rsidR="00D15E95" w:rsidRPr="008955F0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67F14D" w14:textId="2FEF61A4" w:rsidR="00D15E95" w:rsidRPr="008955F0" w:rsidRDefault="007B2295" w:rsidP="00D24356">
            <w:pPr>
              <w:tabs>
                <w:tab w:val="clear" w:pos="680"/>
                <w:tab w:val="clear" w:pos="907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140,96</w:t>
            </w:r>
            <w:r w:rsidR="00F82A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0FA0FE9A" w14:textId="77777777" w:rsidR="00D15E95" w:rsidRPr="008955F0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541571" w14:textId="7C0CE137" w:rsidR="00D15E95" w:rsidRPr="008955F0" w:rsidRDefault="007B2295" w:rsidP="00D24356">
            <w:pPr>
              <w:tabs>
                <w:tab w:val="clear" w:pos="680"/>
                <w:tab w:val="clear" w:pos="907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40</w:t>
            </w:r>
            <w:r w:rsidR="00A2716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A2716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08</w:t>
            </w:r>
            <w:r w:rsidR="00F82A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</w:t>
            </w:r>
          </w:p>
        </w:tc>
      </w:tr>
      <w:tr w:rsidR="00D15E95" w14:paraId="2F8823E4" w14:textId="77777777" w:rsidTr="009434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ABE14F8" w14:textId="77777777" w:rsidR="00D15E95" w:rsidRDefault="00D15E95" w:rsidP="009434DA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9376467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</w:tcPr>
          <w:p w14:paraId="0D13BC6E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93088D9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FED235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0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BD3323D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3B3915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B09BC43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15E95" w14:paraId="282A9710" w14:textId="77777777" w:rsidTr="009434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D5BB98" w14:textId="77777777" w:rsidR="00D15E95" w:rsidRDefault="00D15E95" w:rsidP="009434DA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>หนี้สิน</w:t>
            </w:r>
            <w:r w:rsidRPr="00E86A87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14:paraId="668A80EC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</w:tcPr>
          <w:p w14:paraId="6A80BB3E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</w:tcPr>
          <w:p w14:paraId="679C2DBC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937AEF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4DE00368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EF8BDE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</w:tcPr>
          <w:p w14:paraId="71D58A61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15E95" w14:paraId="3B2DC757" w14:textId="77777777" w:rsidTr="00485B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F202FA" w14:textId="77777777" w:rsidR="00D15E95" w:rsidRDefault="00D15E95" w:rsidP="009434DA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หนี้สิน</w:t>
            </w:r>
            <w:r w:rsidRPr="001E3FE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68F335" w14:textId="61C5335E" w:rsidR="00D15E95" w:rsidRDefault="007B22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</w:tcPr>
          <w:p w14:paraId="7C470F8B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2C38CA" w14:textId="405F8EBC" w:rsidR="00D15E95" w:rsidRDefault="007B22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8B6970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58AF2C" w14:textId="65507556" w:rsidR="00D15E95" w:rsidRDefault="007B22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4521BF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2C7267" w14:textId="5B5AFB60" w:rsidR="00D15E95" w:rsidRDefault="007B22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420</w:t>
            </w:r>
          </w:p>
        </w:tc>
      </w:tr>
      <w:tr w:rsidR="00D15E95" w14:paraId="213B42E3" w14:textId="77777777" w:rsidTr="00485B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4519FD" w14:textId="77777777" w:rsidR="00D15E95" w:rsidRDefault="00D15E95" w:rsidP="009434DA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02E065" w14:textId="5AB25C6D" w:rsidR="00D15E95" w:rsidRDefault="007B22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</w:tcPr>
          <w:p w14:paraId="7D67423A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64AC78" w14:textId="3830904B" w:rsidR="00D15E95" w:rsidRDefault="007B22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396C1C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F53308" w14:textId="0790A8ED" w:rsidR="00D15E95" w:rsidRDefault="007B22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B390FA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CD7CD7" w14:textId="2390CAC3" w:rsidR="00D15E95" w:rsidRDefault="007B22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420</w:t>
            </w:r>
          </w:p>
        </w:tc>
      </w:tr>
    </w:tbl>
    <w:p w14:paraId="2B5C54DC" w14:textId="066BE064" w:rsidR="00FB66D6" w:rsidRDefault="00FB66D6" w:rsidP="00D15E9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2"/>
          <w:szCs w:val="22"/>
        </w:rPr>
      </w:pPr>
    </w:p>
    <w:p w14:paraId="738C1040" w14:textId="66257481" w:rsidR="00592E74" w:rsidRDefault="00592E74" w:rsidP="00D15E9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2"/>
          <w:szCs w:val="22"/>
        </w:rPr>
      </w:pPr>
    </w:p>
    <w:p w14:paraId="45F36955" w14:textId="77777777" w:rsidR="00582D2A" w:rsidRDefault="00582D2A" w:rsidP="00D15E9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2"/>
          <w:szCs w:val="22"/>
        </w:rPr>
      </w:pPr>
    </w:p>
    <w:p w14:paraId="5CD086F5" w14:textId="46D65BD7" w:rsidR="00592E74" w:rsidRDefault="00592E74" w:rsidP="00D15E9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2"/>
          <w:szCs w:val="22"/>
        </w:rPr>
      </w:pPr>
    </w:p>
    <w:p w14:paraId="288E2418" w14:textId="700B7027" w:rsidR="00592E74" w:rsidRDefault="00592E74" w:rsidP="00D15E9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2"/>
          <w:szCs w:val="22"/>
        </w:rPr>
      </w:pPr>
    </w:p>
    <w:p w14:paraId="01DA744B" w14:textId="34AC18EB" w:rsidR="00592E74" w:rsidRDefault="00592E74" w:rsidP="00D15E9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2"/>
          <w:szCs w:val="22"/>
        </w:rPr>
      </w:pPr>
    </w:p>
    <w:p w14:paraId="4944C7A4" w14:textId="6EABA801" w:rsidR="00592E74" w:rsidRDefault="00592E74" w:rsidP="00D15E9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2"/>
          <w:szCs w:val="22"/>
        </w:rPr>
      </w:pPr>
    </w:p>
    <w:p w14:paraId="4A592EDD" w14:textId="77777777" w:rsidR="00592E74" w:rsidRDefault="00592E74" w:rsidP="00D15E9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2"/>
          <w:szCs w:val="22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280"/>
        <w:gridCol w:w="262"/>
        <w:gridCol w:w="1248"/>
        <w:gridCol w:w="270"/>
        <w:gridCol w:w="1206"/>
        <w:gridCol w:w="270"/>
        <w:gridCol w:w="1314"/>
      </w:tblGrid>
      <w:tr w:rsidR="00756B7B" w:rsidRPr="00E86A87" w14:paraId="24254632" w14:textId="77777777" w:rsidTr="009434DA">
        <w:tc>
          <w:tcPr>
            <w:tcW w:w="3240" w:type="dxa"/>
          </w:tcPr>
          <w:p w14:paraId="398D18E1" w14:textId="77777777" w:rsidR="00756B7B" w:rsidRPr="00E86A87" w:rsidRDefault="00756B7B" w:rsidP="009434DA">
            <w:pPr>
              <w:tabs>
                <w:tab w:val="left" w:pos="1440"/>
              </w:tabs>
              <w:ind w:left="-108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</w:tcPr>
          <w:p w14:paraId="75003605" w14:textId="77777777" w:rsidR="00756B7B" w:rsidRPr="00E86A87" w:rsidRDefault="00756B7B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756B7B" w:rsidRPr="00E86A87" w14:paraId="4BF5C31C" w14:textId="77777777" w:rsidTr="009434DA">
        <w:tc>
          <w:tcPr>
            <w:tcW w:w="3240" w:type="dxa"/>
          </w:tcPr>
          <w:p w14:paraId="4502A0B0" w14:textId="77777777" w:rsidR="00756B7B" w:rsidRPr="00E86A87" w:rsidRDefault="00756B7B" w:rsidP="009434DA">
            <w:pPr>
              <w:tabs>
                <w:tab w:val="left" w:pos="1440"/>
              </w:tabs>
              <w:ind w:left="-108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</w:tcPr>
          <w:p w14:paraId="10DB6671" w14:textId="5D0EA687" w:rsidR="00756B7B" w:rsidRDefault="00756B7B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9372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756B7B" w:rsidRPr="00E86A87" w14:paraId="70533CCB" w14:textId="77777777" w:rsidTr="009434DA">
        <w:tc>
          <w:tcPr>
            <w:tcW w:w="3240" w:type="dxa"/>
          </w:tcPr>
          <w:p w14:paraId="2E4ADCA5" w14:textId="77777777" w:rsidR="00756B7B" w:rsidRPr="00E86A87" w:rsidRDefault="00756B7B" w:rsidP="009434DA">
            <w:pPr>
              <w:tabs>
                <w:tab w:val="left" w:pos="1440"/>
              </w:tabs>
              <w:ind w:left="-108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</w:tcPr>
          <w:p w14:paraId="08FF66C2" w14:textId="77777777" w:rsidR="00756B7B" w:rsidRPr="00E86A87" w:rsidRDefault="00756B7B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E86A8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62" w:type="dxa"/>
            <w:tcBorders>
              <w:top w:val="single" w:sz="4" w:space="0" w:color="auto"/>
            </w:tcBorders>
          </w:tcPr>
          <w:p w14:paraId="4915D886" w14:textId="77777777" w:rsidR="00756B7B" w:rsidRPr="00E86A87" w:rsidRDefault="00756B7B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14:paraId="6620616C" w14:textId="77777777" w:rsidR="00756B7B" w:rsidRPr="00E86A87" w:rsidRDefault="00756B7B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E86A8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34656C9" w14:textId="77777777" w:rsidR="00756B7B" w:rsidRPr="00E86A87" w:rsidRDefault="00756B7B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3C7C1BBC" w14:textId="77777777" w:rsidR="00756B7B" w:rsidRPr="00E86A87" w:rsidRDefault="00756B7B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E86A8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040D66B" w14:textId="77777777" w:rsidR="00756B7B" w:rsidRPr="00E86A87" w:rsidRDefault="00756B7B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526E6631" w14:textId="77777777" w:rsidR="00756B7B" w:rsidRPr="00E86A87" w:rsidRDefault="00756B7B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56B7B" w:rsidRPr="00E86A87" w14:paraId="6C92EE84" w14:textId="77777777" w:rsidTr="009434DA">
        <w:tc>
          <w:tcPr>
            <w:tcW w:w="3240" w:type="dxa"/>
            <w:vAlign w:val="bottom"/>
          </w:tcPr>
          <w:p w14:paraId="44501B8D" w14:textId="77777777" w:rsidR="00756B7B" w:rsidRPr="00E86A87" w:rsidRDefault="00756B7B" w:rsidP="009434DA">
            <w:pPr>
              <w:ind w:left="-108" w:firstLine="9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80" w:type="dxa"/>
          </w:tcPr>
          <w:p w14:paraId="503DC7F7" w14:textId="77777777" w:rsidR="00756B7B" w:rsidRPr="00E86A87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6D2D1D1A" w14:textId="77777777" w:rsidR="00756B7B" w:rsidRPr="00E86A87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8" w:type="dxa"/>
          </w:tcPr>
          <w:p w14:paraId="76C26E7F" w14:textId="77777777" w:rsidR="00756B7B" w:rsidRPr="00E86A87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C15E850" w14:textId="77777777" w:rsidR="00756B7B" w:rsidRPr="00E86A87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</w:tcPr>
          <w:p w14:paraId="0F7E0761" w14:textId="77777777" w:rsidR="00756B7B" w:rsidRPr="00E86A87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0EDBE32" w14:textId="77777777" w:rsidR="00756B7B" w:rsidRPr="00E86A87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</w:tcPr>
          <w:p w14:paraId="6BA67993" w14:textId="77777777" w:rsidR="00756B7B" w:rsidRPr="00E86A87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C5C3A" w:rsidRPr="00E86A87" w14:paraId="57CB1DB4" w14:textId="77777777" w:rsidTr="009434DA">
        <w:tc>
          <w:tcPr>
            <w:tcW w:w="3240" w:type="dxa"/>
            <w:vAlign w:val="bottom"/>
          </w:tcPr>
          <w:p w14:paraId="5BD5305E" w14:textId="77777777" w:rsidR="005C5C3A" w:rsidRPr="008F2EAD" w:rsidRDefault="005C5C3A" w:rsidP="005C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F2EAD">
              <w:rPr>
                <w:rFonts w:asciiTheme="majorBidi" w:hAnsiTheme="majorBidi"/>
                <w:kern w:val="28"/>
                <w:sz w:val="28"/>
                <w:szCs w:val="28"/>
                <w:cs/>
              </w:rPr>
              <w:t>สินทรัพย์ทางการเงินตราสารทุน</w:t>
            </w:r>
          </w:p>
        </w:tc>
        <w:tc>
          <w:tcPr>
            <w:tcW w:w="1280" w:type="dxa"/>
          </w:tcPr>
          <w:p w14:paraId="1CAD6E14" w14:textId="34F88226" w:rsidR="005C5C3A" w:rsidRPr="000853F0" w:rsidRDefault="005C5C3A" w:rsidP="005C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F73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50,673</w:t>
            </w:r>
          </w:p>
        </w:tc>
        <w:tc>
          <w:tcPr>
            <w:tcW w:w="262" w:type="dxa"/>
          </w:tcPr>
          <w:p w14:paraId="4464A645" w14:textId="77777777" w:rsidR="005C5C3A" w:rsidRPr="000853F0" w:rsidRDefault="005C5C3A" w:rsidP="005C5C3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</w:tcPr>
          <w:p w14:paraId="644B76F6" w14:textId="3F4E5498" w:rsidR="005C5C3A" w:rsidRPr="000853F0" w:rsidRDefault="005C5C3A" w:rsidP="005C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F73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143,027</w:t>
            </w:r>
          </w:p>
        </w:tc>
        <w:tc>
          <w:tcPr>
            <w:tcW w:w="270" w:type="dxa"/>
          </w:tcPr>
          <w:p w14:paraId="3E1FA9A9" w14:textId="77777777" w:rsidR="005C5C3A" w:rsidRPr="000853F0" w:rsidRDefault="005C5C3A" w:rsidP="005C5C3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</w:tcPr>
          <w:p w14:paraId="5FBCA09E" w14:textId="774D6C64" w:rsidR="005C5C3A" w:rsidRPr="000853F0" w:rsidRDefault="005C5C3A" w:rsidP="005C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F73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54,778</w:t>
            </w:r>
          </w:p>
        </w:tc>
        <w:tc>
          <w:tcPr>
            <w:tcW w:w="270" w:type="dxa"/>
          </w:tcPr>
          <w:p w14:paraId="626AC0A3" w14:textId="77777777" w:rsidR="005C5C3A" w:rsidRPr="000853F0" w:rsidRDefault="005C5C3A" w:rsidP="005C5C3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14" w:type="dxa"/>
          </w:tcPr>
          <w:p w14:paraId="346D14FE" w14:textId="03E34F09" w:rsidR="005C5C3A" w:rsidRPr="000853F0" w:rsidRDefault="005C5C3A" w:rsidP="005C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F73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248,478</w:t>
            </w:r>
          </w:p>
        </w:tc>
      </w:tr>
      <w:tr w:rsidR="005C5C3A" w:rsidRPr="00E86A87" w14:paraId="0BF874ED" w14:textId="77777777" w:rsidTr="009434DA">
        <w:tc>
          <w:tcPr>
            <w:tcW w:w="3240" w:type="dxa"/>
            <w:vAlign w:val="bottom"/>
          </w:tcPr>
          <w:p w14:paraId="263F5C88" w14:textId="77777777" w:rsidR="005C5C3A" w:rsidRPr="008F2EAD" w:rsidRDefault="005C5C3A" w:rsidP="005C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</w:t>
            </w:r>
            <w:r w:rsidRPr="001E3FE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80" w:type="dxa"/>
          </w:tcPr>
          <w:p w14:paraId="67CD9496" w14:textId="571C79EF" w:rsidR="005C5C3A" w:rsidRPr="000853F0" w:rsidRDefault="005C5C3A" w:rsidP="005C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54CA2DC2" w14:textId="77777777" w:rsidR="005C5C3A" w:rsidRPr="000853F0" w:rsidRDefault="005C5C3A" w:rsidP="005C5C3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</w:tcPr>
          <w:p w14:paraId="6B4A6190" w14:textId="68697B4A" w:rsidR="005C5C3A" w:rsidRPr="000853F0" w:rsidRDefault="005C5C3A" w:rsidP="005C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138</w:t>
            </w:r>
          </w:p>
        </w:tc>
        <w:tc>
          <w:tcPr>
            <w:tcW w:w="270" w:type="dxa"/>
          </w:tcPr>
          <w:p w14:paraId="1F8DB558" w14:textId="77777777" w:rsidR="005C5C3A" w:rsidRPr="000853F0" w:rsidRDefault="005C5C3A" w:rsidP="005C5C3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</w:tcPr>
          <w:p w14:paraId="1A72B754" w14:textId="20A547AC" w:rsidR="005C5C3A" w:rsidRPr="000853F0" w:rsidRDefault="005C5C3A" w:rsidP="005C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DEFDA7F" w14:textId="77777777" w:rsidR="005C5C3A" w:rsidRPr="000853F0" w:rsidRDefault="005C5C3A" w:rsidP="005C5C3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14" w:type="dxa"/>
          </w:tcPr>
          <w:p w14:paraId="359E10D4" w14:textId="5319EBF2" w:rsidR="005C5C3A" w:rsidRPr="000853F0" w:rsidRDefault="005C5C3A" w:rsidP="005C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138</w:t>
            </w:r>
          </w:p>
        </w:tc>
      </w:tr>
      <w:tr w:rsidR="005C5C3A" w:rsidRPr="00E86A87" w14:paraId="0B73301F" w14:textId="77777777" w:rsidTr="009434DA">
        <w:tc>
          <w:tcPr>
            <w:tcW w:w="3240" w:type="dxa"/>
            <w:vAlign w:val="bottom"/>
          </w:tcPr>
          <w:p w14:paraId="55AA6EC1" w14:textId="77777777" w:rsidR="005C5C3A" w:rsidRPr="00E86A87" w:rsidRDefault="005C5C3A" w:rsidP="005C5C3A">
            <w:pPr>
              <w:ind w:left="-108" w:firstLine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86A8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ที่ดิน อาคาร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  <w:r w:rsidRPr="00E86A8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280" w:type="dxa"/>
          </w:tcPr>
          <w:p w14:paraId="0667C6F8" w14:textId="77777777" w:rsidR="005C5C3A" w:rsidRPr="000853F0" w:rsidRDefault="005C5C3A" w:rsidP="005C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2" w:type="dxa"/>
          </w:tcPr>
          <w:p w14:paraId="5648DE4D" w14:textId="77777777" w:rsidR="005C5C3A" w:rsidRPr="000853F0" w:rsidRDefault="005C5C3A" w:rsidP="005C5C3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</w:tcPr>
          <w:p w14:paraId="44851161" w14:textId="77777777" w:rsidR="005C5C3A" w:rsidRPr="000853F0" w:rsidRDefault="005C5C3A" w:rsidP="005C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F8952C" w14:textId="77777777" w:rsidR="005C5C3A" w:rsidRPr="000853F0" w:rsidRDefault="005C5C3A" w:rsidP="005C5C3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</w:tcPr>
          <w:p w14:paraId="3E7F9825" w14:textId="77777777" w:rsidR="005C5C3A" w:rsidRPr="000853F0" w:rsidRDefault="005C5C3A" w:rsidP="005C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FC9124" w14:textId="77777777" w:rsidR="005C5C3A" w:rsidRPr="000853F0" w:rsidRDefault="005C5C3A" w:rsidP="005C5C3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14" w:type="dxa"/>
          </w:tcPr>
          <w:p w14:paraId="5758F9C7" w14:textId="77777777" w:rsidR="005C5C3A" w:rsidRPr="000853F0" w:rsidRDefault="005C5C3A" w:rsidP="005C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C5C3A" w:rsidRPr="00E86A87" w14:paraId="035048BC" w14:textId="77777777" w:rsidTr="009434DA">
        <w:tc>
          <w:tcPr>
            <w:tcW w:w="3240" w:type="dxa"/>
          </w:tcPr>
          <w:p w14:paraId="5D09CD28" w14:textId="77777777" w:rsidR="005C5C3A" w:rsidRPr="00773897" w:rsidRDefault="005C5C3A" w:rsidP="005C5C3A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7389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ที่ดิน อาคาร และอุปกรณ์ในราคา</w:t>
            </w:r>
          </w:p>
        </w:tc>
        <w:tc>
          <w:tcPr>
            <w:tcW w:w="1280" w:type="dxa"/>
          </w:tcPr>
          <w:p w14:paraId="5C1064B3" w14:textId="77777777" w:rsidR="005C5C3A" w:rsidRPr="000853F0" w:rsidRDefault="005C5C3A" w:rsidP="005C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2" w:type="dxa"/>
          </w:tcPr>
          <w:p w14:paraId="7BF419D0" w14:textId="77777777" w:rsidR="005C5C3A" w:rsidRPr="000853F0" w:rsidRDefault="005C5C3A" w:rsidP="005C5C3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</w:tcPr>
          <w:p w14:paraId="5E8F4B41" w14:textId="77777777" w:rsidR="005C5C3A" w:rsidRPr="000853F0" w:rsidRDefault="005C5C3A" w:rsidP="005C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46DED8" w14:textId="77777777" w:rsidR="005C5C3A" w:rsidRPr="000853F0" w:rsidRDefault="005C5C3A" w:rsidP="005C5C3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</w:tcPr>
          <w:p w14:paraId="4BDFE354" w14:textId="77777777" w:rsidR="005C5C3A" w:rsidRPr="000853F0" w:rsidRDefault="005C5C3A" w:rsidP="005C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6720E5B4" w14:textId="77777777" w:rsidR="005C5C3A" w:rsidRPr="000853F0" w:rsidRDefault="005C5C3A" w:rsidP="005C5C3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14" w:type="dxa"/>
          </w:tcPr>
          <w:p w14:paraId="74192293" w14:textId="77777777" w:rsidR="005C5C3A" w:rsidRPr="000853F0" w:rsidRDefault="005C5C3A" w:rsidP="005C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C5C3A" w:rsidRPr="00E86A87" w14:paraId="206D2CBE" w14:textId="77777777" w:rsidTr="009434DA">
        <w:tc>
          <w:tcPr>
            <w:tcW w:w="3240" w:type="dxa"/>
          </w:tcPr>
          <w:p w14:paraId="3A02F3FE" w14:textId="77777777" w:rsidR="005C5C3A" w:rsidRPr="00773897" w:rsidRDefault="005C5C3A" w:rsidP="005C5C3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7389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ประเมินใหม่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572AC0" w14:textId="7E753AC8" w:rsidR="005C5C3A" w:rsidRPr="000853F0" w:rsidRDefault="005C5C3A" w:rsidP="005C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110FB935" w14:textId="77777777" w:rsidR="005C5C3A" w:rsidRPr="000853F0" w:rsidRDefault="005C5C3A" w:rsidP="005C5C3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40D53C" w14:textId="73BECAF6" w:rsidR="005C5C3A" w:rsidRPr="000853F0" w:rsidRDefault="005C5C3A" w:rsidP="005C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941345E" w14:textId="77777777" w:rsidR="005C5C3A" w:rsidRPr="000853F0" w:rsidRDefault="005C5C3A" w:rsidP="005C5C3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82BE43" w14:textId="620D96D0" w:rsidR="005C5C3A" w:rsidRPr="000853F0" w:rsidRDefault="005C5C3A" w:rsidP="005C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81,13</w:t>
            </w:r>
            <w:r w:rsidR="00F82A5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23C9C817" w14:textId="77777777" w:rsidR="005C5C3A" w:rsidRPr="000853F0" w:rsidRDefault="005C5C3A" w:rsidP="005C5C3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0DD33B" w14:textId="7617C059" w:rsidR="005C5C3A" w:rsidRPr="000853F0" w:rsidRDefault="005C5C3A" w:rsidP="005C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81,13</w:t>
            </w:r>
            <w:r w:rsidR="00F82A5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</w:tr>
      <w:tr w:rsidR="005C5C3A" w:rsidRPr="00E86A87" w14:paraId="72A0E8C9" w14:textId="77777777" w:rsidTr="00E21D9A">
        <w:tc>
          <w:tcPr>
            <w:tcW w:w="3240" w:type="dxa"/>
          </w:tcPr>
          <w:p w14:paraId="175A323E" w14:textId="77777777" w:rsidR="005C5C3A" w:rsidRPr="001F1BDE" w:rsidRDefault="005C5C3A" w:rsidP="005C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F1B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46375B" w14:textId="7482A8B1" w:rsidR="005C5C3A" w:rsidRPr="008955F0" w:rsidRDefault="005C5C3A" w:rsidP="005C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F736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50,673</w:t>
            </w:r>
          </w:p>
        </w:tc>
        <w:tc>
          <w:tcPr>
            <w:tcW w:w="262" w:type="dxa"/>
          </w:tcPr>
          <w:p w14:paraId="72C69F28" w14:textId="77777777" w:rsidR="005C5C3A" w:rsidRPr="008955F0" w:rsidRDefault="005C5C3A" w:rsidP="005C5C3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D4C089" w14:textId="1D938CE8" w:rsidR="005C5C3A" w:rsidRPr="008955F0" w:rsidRDefault="005C5C3A" w:rsidP="005C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F736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143,165</w:t>
            </w:r>
          </w:p>
        </w:tc>
        <w:tc>
          <w:tcPr>
            <w:tcW w:w="270" w:type="dxa"/>
          </w:tcPr>
          <w:p w14:paraId="24EB1D1D" w14:textId="77777777" w:rsidR="005C5C3A" w:rsidRPr="008955F0" w:rsidRDefault="005C5C3A" w:rsidP="005C5C3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C8B71A" w14:textId="0339BF96" w:rsidR="005C5C3A" w:rsidRPr="008955F0" w:rsidRDefault="005C5C3A" w:rsidP="005C5C3A">
            <w:pPr>
              <w:tabs>
                <w:tab w:val="clear" w:pos="680"/>
                <w:tab w:val="clear" w:pos="907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F736B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135</w:t>
            </w:r>
            <w:r w:rsidRPr="009F736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9F736B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91</w:t>
            </w:r>
            <w:r w:rsidR="00F82A59">
              <w:rPr>
                <w:rFonts w:asciiTheme="majorBidi" w:hAnsiTheme="majorBidi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31254AEB" w14:textId="77777777" w:rsidR="005C5C3A" w:rsidRPr="008955F0" w:rsidRDefault="005C5C3A" w:rsidP="005C5C3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B7F78D" w14:textId="5C134C01" w:rsidR="005C5C3A" w:rsidRPr="008955F0" w:rsidRDefault="005C5C3A" w:rsidP="005C5C3A">
            <w:pPr>
              <w:tabs>
                <w:tab w:val="clear" w:pos="680"/>
                <w:tab w:val="clear" w:pos="907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F736B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329</w:t>
            </w:r>
            <w:r w:rsidRPr="009F736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9F736B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74</w:t>
            </w:r>
            <w:r w:rsidR="00F82A59">
              <w:rPr>
                <w:rFonts w:asciiTheme="majorBidi" w:hAnsiTheme="majorBidi"/>
                <w:b/>
                <w:bCs/>
                <w:color w:val="000000"/>
                <w:sz w:val="28"/>
                <w:szCs w:val="28"/>
              </w:rPr>
              <w:t>9</w:t>
            </w:r>
          </w:p>
        </w:tc>
      </w:tr>
      <w:tr w:rsidR="005C5C3A" w14:paraId="20B42544" w14:textId="77777777" w:rsidTr="009434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20F5DEF" w14:textId="77777777" w:rsidR="005C5C3A" w:rsidRDefault="005C5C3A" w:rsidP="005C5C3A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293577E" w14:textId="77777777" w:rsidR="005C5C3A" w:rsidRDefault="005C5C3A" w:rsidP="005C5C3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</w:tcPr>
          <w:p w14:paraId="2990430F" w14:textId="77777777" w:rsidR="005C5C3A" w:rsidRDefault="005C5C3A" w:rsidP="005C5C3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E695877" w14:textId="77777777" w:rsidR="005C5C3A" w:rsidRDefault="005C5C3A" w:rsidP="005C5C3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7381AE" w14:textId="77777777" w:rsidR="005C5C3A" w:rsidRDefault="005C5C3A" w:rsidP="005C5C3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0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C42CFBE" w14:textId="77777777" w:rsidR="005C5C3A" w:rsidRDefault="005C5C3A" w:rsidP="005C5C3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289C91" w14:textId="77777777" w:rsidR="005C5C3A" w:rsidRDefault="005C5C3A" w:rsidP="005C5C3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30B39C5" w14:textId="77777777" w:rsidR="005C5C3A" w:rsidRDefault="005C5C3A" w:rsidP="005C5C3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C5C3A" w14:paraId="6CD0C26C" w14:textId="77777777" w:rsidTr="009434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066E5B" w14:textId="77777777" w:rsidR="005C5C3A" w:rsidRDefault="005C5C3A" w:rsidP="005C5C3A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>หนี้สิน</w:t>
            </w:r>
            <w:r w:rsidRPr="00E86A87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14:paraId="23C46BEE" w14:textId="77777777" w:rsidR="005C5C3A" w:rsidRDefault="005C5C3A" w:rsidP="005C5C3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</w:tcPr>
          <w:p w14:paraId="416D5F41" w14:textId="77777777" w:rsidR="005C5C3A" w:rsidRDefault="005C5C3A" w:rsidP="005C5C3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</w:tcPr>
          <w:p w14:paraId="1BEC19A1" w14:textId="77777777" w:rsidR="005C5C3A" w:rsidRDefault="005C5C3A" w:rsidP="005C5C3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A0073C" w14:textId="77777777" w:rsidR="005C5C3A" w:rsidRDefault="005C5C3A" w:rsidP="005C5C3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55426927" w14:textId="77777777" w:rsidR="005C5C3A" w:rsidRDefault="005C5C3A" w:rsidP="005C5C3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C8EDA2" w14:textId="77777777" w:rsidR="005C5C3A" w:rsidRDefault="005C5C3A" w:rsidP="005C5C3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0A515258" w14:textId="77777777" w:rsidR="005C5C3A" w:rsidRDefault="005C5C3A" w:rsidP="005C5C3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C5C3A" w14:paraId="70F1740A" w14:textId="77777777" w:rsidTr="009434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BF9BE1" w14:textId="77777777" w:rsidR="005C5C3A" w:rsidRDefault="005C5C3A" w:rsidP="005C5C3A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หนี้สิน</w:t>
            </w:r>
            <w:r w:rsidRPr="001E3FE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CBB6EC" w14:textId="257950D5" w:rsidR="005C5C3A" w:rsidRDefault="005C5C3A" w:rsidP="005C5C3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</w:tcPr>
          <w:p w14:paraId="66352757" w14:textId="77777777" w:rsidR="005C5C3A" w:rsidRDefault="005C5C3A" w:rsidP="005C5C3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3329DF" w14:textId="4ACFC38F" w:rsidR="005C5C3A" w:rsidRDefault="005C5C3A" w:rsidP="005C5C3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DA0DC0" w14:textId="77777777" w:rsidR="005C5C3A" w:rsidRDefault="005C5C3A" w:rsidP="005C5C3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4E725C" w14:textId="2C98C207" w:rsidR="005C5C3A" w:rsidRDefault="005C5C3A" w:rsidP="005C5C3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863E0A" w14:textId="77777777" w:rsidR="005C5C3A" w:rsidRDefault="005C5C3A" w:rsidP="005C5C3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06E0F9" w14:textId="05CD1FED" w:rsidR="005C5C3A" w:rsidRDefault="005C5C3A" w:rsidP="005C5C3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5C5C3A" w14:paraId="00942FAC" w14:textId="77777777" w:rsidTr="009434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FD9DB0" w14:textId="77777777" w:rsidR="005C5C3A" w:rsidRDefault="005C5C3A" w:rsidP="005C5C3A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976519" w14:textId="45564D54" w:rsidR="005C5C3A" w:rsidRDefault="005C5C3A" w:rsidP="005C5C3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</w:tcPr>
          <w:p w14:paraId="780E22CE" w14:textId="77777777" w:rsidR="005C5C3A" w:rsidRDefault="005C5C3A" w:rsidP="005C5C3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5A37EA" w14:textId="5631871B" w:rsidR="005C5C3A" w:rsidRDefault="005C5C3A" w:rsidP="005C5C3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1FE83F" w14:textId="77777777" w:rsidR="005C5C3A" w:rsidRDefault="005C5C3A" w:rsidP="005C5C3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1D835E" w14:textId="6BD17F93" w:rsidR="005C5C3A" w:rsidRDefault="005C5C3A" w:rsidP="005C5C3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4575C1" w14:textId="77777777" w:rsidR="005C5C3A" w:rsidRDefault="005C5C3A" w:rsidP="005C5C3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C34755" w14:textId="39C8F4DB" w:rsidR="005C5C3A" w:rsidRDefault="005C5C3A" w:rsidP="005C5C3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</w:tr>
    </w:tbl>
    <w:p w14:paraId="7A98204B" w14:textId="6797B9E2" w:rsidR="00F95529" w:rsidRPr="007F5870" w:rsidRDefault="00F95529" w:rsidP="0065563C">
      <w:pPr>
        <w:pStyle w:val="FSNoteNumbered"/>
        <w:numPr>
          <w:ilvl w:val="0"/>
          <w:numId w:val="17"/>
        </w:numPr>
        <w:spacing w:after="0"/>
        <w:ind w:left="547" w:hanging="547"/>
        <w:rPr>
          <w:b/>
          <w:bCs/>
          <w:u w:val="none"/>
          <w:cs/>
        </w:rPr>
      </w:pPr>
      <w:r w:rsidRPr="007F5870">
        <w:rPr>
          <w:b/>
          <w:bCs/>
          <w:u w:val="none"/>
          <w:cs/>
        </w:rPr>
        <w:t>การเสนอข้อมูลทางการเงินจำแนกตามส่วนงาน</w:t>
      </w:r>
    </w:p>
    <w:p w14:paraId="391BDB0D" w14:textId="33CB9705" w:rsidR="00F95529" w:rsidRPr="00177A79" w:rsidRDefault="00F95529" w:rsidP="00BA650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 w:rsidRPr="00177A79">
        <w:rPr>
          <w:rFonts w:ascii="Angsana New" w:hAnsi="Angsana New"/>
          <w:spacing w:val="-2"/>
          <w:sz w:val="28"/>
          <w:szCs w:val="28"/>
          <w:cs/>
        </w:rPr>
        <w:t>ข้อมูล</w:t>
      </w:r>
      <w:r w:rsidR="0001348F">
        <w:rPr>
          <w:rFonts w:ascii="Angsana New" w:hAnsi="Angsana New" w:hint="cs"/>
          <w:spacing w:val="-2"/>
          <w:sz w:val="28"/>
          <w:szCs w:val="28"/>
          <w:cs/>
        </w:rPr>
        <w:t>ทางการเงินจำแนกตาม</w:t>
      </w:r>
      <w:r w:rsidRPr="00177A79">
        <w:rPr>
          <w:rFonts w:ascii="Angsana New" w:hAnsi="Angsana New"/>
          <w:spacing w:val="-2"/>
          <w:sz w:val="28"/>
          <w:szCs w:val="28"/>
          <w:cs/>
        </w:rPr>
        <w:t>ส่วนงานที่นำเสนอนี้สอดคล้องกับรายงานภายในของ</w:t>
      </w:r>
      <w:r w:rsidR="00A0564A" w:rsidRPr="00177A79">
        <w:rPr>
          <w:rFonts w:ascii="Angsana New" w:hAnsi="Angsana New"/>
          <w:spacing w:val="-2"/>
          <w:sz w:val="28"/>
          <w:szCs w:val="28"/>
          <w:cs/>
        </w:rPr>
        <w:t>บริษัท</w:t>
      </w:r>
      <w:r w:rsidRPr="00177A79">
        <w:rPr>
          <w:rFonts w:ascii="Angsana New" w:hAnsi="Angsana New"/>
          <w:spacing w:val="-2"/>
          <w:sz w:val="28"/>
          <w:szCs w:val="28"/>
          <w:cs/>
        </w:rPr>
        <w:t xml:space="preserve">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7CAF5AA9" w14:textId="7E95B769" w:rsidR="00F95529" w:rsidRPr="00824832" w:rsidRDefault="00F95529" w:rsidP="00BA650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24832">
        <w:rPr>
          <w:rFonts w:ascii="Angsana New" w:hAnsi="Angsana New"/>
          <w:sz w:val="28"/>
          <w:szCs w:val="28"/>
          <w:cs/>
        </w:rPr>
        <w:t xml:space="preserve">เพื่อวัตถุประสงค์ในการบริหารงาน </w:t>
      </w:r>
      <w:r w:rsidR="00A0564A" w:rsidRPr="00824832">
        <w:rPr>
          <w:rFonts w:ascii="Angsana New" w:hAnsi="Angsana New"/>
          <w:sz w:val="28"/>
          <w:szCs w:val="28"/>
          <w:cs/>
        </w:rPr>
        <w:t>บริษัท</w:t>
      </w:r>
      <w:r w:rsidRPr="00824832">
        <w:rPr>
          <w:rFonts w:ascii="Angsana New" w:hAnsi="Angsana New"/>
          <w:sz w:val="28"/>
          <w:szCs w:val="28"/>
          <w:cs/>
        </w:rPr>
        <w:t>จัดโครงสร้างองค์กรเป็นหน่วยธุรกิจตามประเภทของผลิตภัณฑ์ ได้แก่ ประกันอัคคีภัย ประกันภัยทางทะเลและขนส่ง ประกันภัยรถ</w:t>
      </w:r>
      <w:r w:rsidR="00E20DD3" w:rsidRPr="00824832">
        <w:rPr>
          <w:rFonts w:ascii="Angsana New" w:hAnsi="Angsana New"/>
          <w:sz w:val="28"/>
          <w:szCs w:val="28"/>
          <w:cs/>
        </w:rPr>
        <w:t>ยนต์</w:t>
      </w:r>
      <w:r w:rsidRPr="00824832">
        <w:rPr>
          <w:rFonts w:ascii="Angsana New" w:hAnsi="Angsana New"/>
          <w:sz w:val="28"/>
          <w:szCs w:val="28"/>
          <w:cs/>
        </w:rPr>
        <w:t xml:space="preserve"> และประกันภัยเบ็ดเตล็ดอื่น (รวมประกันภัยอุบัติเหตุส่วนบุคคล) </w:t>
      </w:r>
    </w:p>
    <w:p w14:paraId="6E35F689" w14:textId="2C20CDE2" w:rsidR="00F95529" w:rsidRPr="00824832" w:rsidRDefault="00A0564A" w:rsidP="00BA650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24832">
        <w:rPr>
          <w:rFonts w:ascii="Angsana New" w:hAnsi="Angsana New"/>
          <w:sz w:val="28"/>
          <w:szCs w:val="28"/>
          <w:cs/>
        </w:rPr>
        <w:t>บริษัท</w:t>
      </w:r>
      <w:r w:rsidR="00F95529" w:rsidRPr="00824832">
        <w:rPr>
          <w:rFonts w:ascii="Angsana New" w:hAnsi="Angsana New"/>
          <w:sz w:val="28"/>
          <w:szCs w:val="28"/>
          <w:cs/>
        </w:rPr>
        <w:t>ประเมินผลการปฏิบัติงานของส่วนงานโดยพิจารณาจากกำไรหรือขาดทุนจากการดำเนินงาน สินทรัพย์รวม</w:t>
      </w:r>
      <w:r w:rsidR="00770245">
        <w:rPr>
          <w:rFonts w:ascii="Angsana New" w:hAnsi="Angsana New" w:hint="cs"/>
          <w:sz w:val="28"/>
          <w:szCs w:val="28"/>
          <w:cs/>
        </w:rPr>
        <w:t xml:space="preserve"> </w:t>
      </w:r>
      <w:r w:rsidR="00F95529" w:rsidRPr="00824832">
        <w:rPr>
          <w:rFonts w:ascii="Angsana New" w:hAnsi="Angsana New"/>
          <w:sz w:val="28"/>
          <w:szCs w:val="28"/>
          <w:cs/>
        </w:rPr>
        <w:t>และหนี้สินรวมซึ่งวัดมูลค่าโดยใช้เกณฑ์เดียวกับที่ใช้ในการวัดกำไรหรือขาดทุนจากการดำเนินงาน สินทรัพย์รวม</w:t>
      </w:r>
      <w:r w:rsidR="00770245">
        <w:rPr>
          <w:rFonts w:ascii="Angsana New" w:hAnsi="Angsana New" w:hint="cs"/>
          <w:sz w:val="28"/>
          <w:szCs w:val="28"/>
          <w:cs/>
        </w:rPr>
        <w:t xml:space="preserve"> </w:t>
      </w:r>
      <w:r w:rsidR="00F95529" w:rsidRPr="00824832">
        <w:rPr>
          <w:rFonts w:ascii="Angsana New" w:hAnsi="Angsana New"/>
          <w:sz w:val="28"/>
          <w:szCs w:val="28"/>
          <w:cs/>
        </w:rPr>
        <w:t>และหนี้สินรวมใน</w:t>
      </w:r>
      <w:r w:rsidR="0012540A">
        <w:rPr>
          <w:rFonts w:ascii="Angsana New" w:hAnsi="Angsana New" w:hint="cs"/>
          <w:sz w:val="28"/>
          <w:szCs w:val="28"/>
          <w:cs/>
        </w:rPr>
        <w:t>ข้อมูลทางการเงิน</w:t>
      </w:r>
      <w:r w:rsidR="00EC56CC">
        <w:rPr>
          <w:rFonts w:ascii="Angsana New" w:hAnsi="Angsana New" w:hint="cs"/>
          <w:sz w:val="28"/>
          <w:szCs w:val="28"/>
          <w:cs/>
        </w:rPr>
        <w:t>ระหว่างกาล</w:t>
      </w:r>
      <w:r w:rsidR="00F95529" w:rsidRPr="00824832">
        <w:rPr>
          <w:rFonts w:ascii="Angsana New" w:hAnsi="Angsana New"/>
          <w:sz w:val="28"/>
          <w:szCs w:val="28"/>
          <w:cs/>
        </w:rPr>
        <w:t xml:space="preserve"> </w:t>
      </w:r>
    </w:p>
    <w:p w14:paraId="273FCA66" w14:textId="0B49181C" w:rsidR="00F95529" w:rsidRDefault="00A0564A" w:rsidP="00BA650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9D3BA3">
        <w:rPr>
          <w:rFonts w:ascii="Angsana New" w:hAnsi="Angsana New"/>
          <w:spacing w:val="4"/>
          <w:sz w:val="28"/>
          <w:szCs w:val="28"/>
          <w:cs/>
        </w:rPr>
        <w:t>บริษัท</w:t>
      </w:r>
      <w:r w:rsidR="00F95529" w:rsidRPr="009D3BA3">
        <w:rPr>
          <w:rFonts w:ascii="Angsana New" w:hAnsi="Angsana New"/>
          <w:spacing w:val="4"/>
          <w:sz w:val="28"/>
          <w:szCs w:val="28"/>
          <w:cs/>
        </w:rPr>
        <w:t>ดำเนินธุรกิจในเขตภูมิศาสตร์เดียว คือ</w:t>
      </w:r>
      <w:r w:rsidR="007C0C68" w:rsidRPr="009D3BA3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="00F95529" w:rsidRPr="009D3BA3">
        <w:rPr>
          <w:rFonts w:ascii="Angsana New" w:hAnsi="Angsana New"/>
          <w:spacing w:val="4"/>
          <w:sz w:val="28"/>
          <w:szCs w:val="28"/>
          <w:cs/>
        </w:rPr>
        <w:t>ประเทศไทย ดังนั้นรายได้</w:t>
      </w:r>
      <w:r w:rsidR="00770245">
        <w:rPr>
          <w:rFonts w:ascii="Angsana New" w:hAnsi="Angsana New" w:hint="cs"/>
          <w:spacing w:val="4"/>
          <w:sz w:val="28"/>
          <w:szCs w:val="28"/>
          <w:cs/>
        </w:rPr>
        <w:t xml:space="preserve"> กำไร </w:t>
      </w:r>
      <w:r w:rsidR="00F95529" w:rsidRPr="009D3BA3">
        <w:rPr>
          <w:rFonts w:ascii="Angsana New" w:hAnsi="Angsana New"/>
          <w:spacing w:val="4"/>
          <w:sz w:val="28"/>
          <w:szCs w:val="28"/>
          <w:cs/>
        </w:rPr>
        <w:t>และสินทรัพย์ที่แสดงอยู่ใน</w:t>
      </w:r>
      <w:r w:rsidR="0011168B">
        <w:rPr>
          <w:rFonts w:ascii="Angsana New" w:hAnsi="Angsana New" w:hint="cs"/>
          <w:spacing w:val="4"/>
          <w:sz w:val="28"/>
          <w:szCs w:val="28"/>
          <w:cs/>
        </w:rPr>
        <w:t>ข้อมูลทางการเงินระหว่างกาล</w:t>
      </w:r>
      <w:r w:rsidR="00F95529" w:rsidRPr="009D3BA3">
        <w:rPr>
          <w:rFonts w:ascii="Angsana New" w:hAnsi="Angsana New"/>
          <w:spacing w:val="4"/>
          <w:sz w:val="28"/>
          <w:szCs w:val="28"/>
          <w:cs/>
        </w:rPr>
        <w:t>จึงถือเป็นการ</w:t>
      </w:r>
      <w:r w:rsidR="00F95529" w:rsidRPr="00824832">
        <w:rPr>
          <w:rFonts w:ascii="Angsana New" w:hAnsi="Angsana New"/>
          <w:sz w:val="28"/>
          <w:szCs w:val="28"/>
          <w:cs/>
        </w:rPr>
        <w:t>รายงานตามเขตภูมิศาสตร์แล้ว</w:t>
      </w:r>
    </w:p>
    <w:p w14:paraId="660C353A" w14:textId="31FB9F34" w:rsidR="00E40383" w:rsidRPr="000F3699" w:rsidRDefault="00430F50" w:rsidP="00D26D4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F3699">
        <w:rPr>
          <w:rFonts w:asciiTheme="majorBidi" w:hAnsiTheme="majorBidi"/>
          <w:spacing w:val="-4"/>
          <w:sz w:val="28"/>
          <w:szCs w:val="28"/>
          <w:cs/>
        </w:rPr>
        <w:t>สำหรับงวดสามเดือน</w:t>
      </w:r>
      <w:r w:rsidR="00A80558">
        <w:rPr>
          <w:rFonts w:asciiTheme="majorBidi" w:hAnsiTheme="majorBidi"/>
          <w:spacing w:val="-4"/>
          <w:sz w:val="28"/>
          <w:szCs w:val="28"/>
          <w:cs/>
        </w:rPr>
        <w:t xml:space="preserve">สิ้นสุดวันที่ </w:t>
      </w:r>
      <w:r w:rsidR="00AA43E6">
        <w:rPr>
          <w:rFonts w:asciiTheme="majorBidi" w:hAnsiTheme="majorBidi" w:cstheme="majorBidi"/>
          <w:sz w:val="28"/>
          <w:szCs w:val="28"/>
        </w:rPr>
        <w:t>30</w:t>
      </w:r>
      <w:r w:rsidR="00A80558">
        <w:rPr>
          <w:rFonts w:asciiTheme="majorBidi" w:hAnsiTheme="majorBidi"/>
          <w:spacing w:val="-4"/>
          <w:sz w:val="28"/>
          <w:szCs w:val="28"/>
          <w:cs/>
        </w:rPr>
        <w:t xml:space="preserve"> กันยายน</w:t>
      </w:r>
      <w:r w:rsidRPr="000F3699">
        <w:rPr>
          <w:rFonts w:ascii="Angsana New" w:hAnsi="Angsana New"/>
          <w:spacing w:val="-4"/>
          <w:sz w:val="28"/>
          <w:szCs w:val="28"/>
        </w:rPr>
        <w:t xml:space="preserve"> </w:t>
      </w:r>
      <w:r w:rsidR="00E40383" w:rsidRPr="000F3699">
        <w:rPr>
          <w:rFonts w:ascii="Angsana New" w:hAnsi="Angsana New"/>
          <w:spacing w:val="-4"/>
          <w:sz w:val="28"/>
          <w:szCs w:val="28"/>
        </w:rPr>
        <w:t>256</w:t>
      </w:r>
      <w:r w:rsidR="00D2624F" w:rsidRPr="000F3699">
        <w:rPr>
          <w:rFonts w:ascii="Angsana New" w:hAnsi="Angsana New"/>
          <w:spacing w:val="-4"/>
          <w:sz w:val="28"/>
          <w:szCs w:val="28"/>
        </w:rPr>
        <w:t>5</w:t>
      </w:r>
      <w:r w:rsidR="00E40383" w:rsidRPr="000F3699">
        <w:rPr>
          <w:rFonts w:ascii="Angsana New" w:hAnsi="Angsana New"/>
          <w:spacing w:val="-4"/>
          <w:sz w:val="28"/>
          <w:szCs w:val="28"/>
        </w:rPr>
        <w:t xml:space="preserve"> </w:t>
      </w:r>
      <w:r w:rsidR="00E40383" w:rsidRPr="000F3699">
        <w:rPr>
          <w:rFonts w:ascii="Angsana New" w:hAnsi="Angsana New"/>
          <w:spacing w:val="-4"/>
          <w:sz w:val="28"/>
          <w:szCs w:val="28"/>
          <w:cs/>
        </w:rPr>
        <w:t>บริษัทมีรายได้เบี้ยประกันภัยรับจากตัวแทนและบริษัทนายหน้ารายใหญ่</w:t>
      </w:r>
      <w:r w:rsidR="000F3699" w:rsidRPr="00C81AA3">
        <w:rPr>
          <w:rFonts w:ascii="Angsana New" w:hAnsi="Angsana New" w:hint="cs"/>
          <w:spacing w:val="-4"/>
          <w:sz w:val="28"/>
          <w:szCs w:val="28"/>
          <w:cs/>
        </w:rPr>
        <w:t>ส</w:t>
      </w:r>
      <w:r w:rsidR="00C81AA3" w:rsidRPr="00C81AA3">
        <w:rPr>
          <w:rFonts w:ascii="Angsana New" w:hAnsi="Angsana New" w:hint="cs"/>
          <w:spacing w:val="-4"/>
          <w:sz w:val="28"/>
          <w:szCs w:val="28"/>
          <w:cs/>
        </w:rPr>
        <w:t>อง</w:t>
      </w:r>
      <w:r w:rsidR="00E40383" w:rsidRPr="00C81AA3">
        <w:rPr>
          <w:rFonts w:ascii="Angsana New" w:hAnsi="Angsana New"/>
          <w:sz w:val="28"/>
          <w:szCs w:val="28"/>
          <w:cs/>
        </w:rPr>
        <w:t>รายเป็นจำนวนเงินรวม</w:t>
      </w:r>
      <w:r w:rsidR="00BD2C17" w:rsidRPr="00C81AA3">
        <w:rPr>
          <w:rFonts w:ascii="Angsana New" w:hAnsi="Angsana New"/>
          <w:sz w:val="28"/>
          <w:szCs w:val="28"/>
        </w:rPr>
        <w:t xml:space="preserve"> </w:t>
      </w:r>
      <w:r w:rsidR="00C81AA3" w:rsidRPr="00C81AA3">
        <w:rPr>
          <w:rFonts w:ascii="Angsana New" w:hAnsi="Angsana New"/>
          <w:sz w:val="28"/>
          <w:szCs w:val="28"/>
        </w:rPr>
        <w:t xml:space="preserve">58.6 </w:t>
      </w:r>
      <w:r w:rsidR="00E40383" w:rsidRPr="00C81AA3">
        <w:rPr>
          <w:rFonts w:ascii="Angsana New" w:hAnsi="Angsana New"/>
          <w:sz w:val="28"/>
          <w:szCs w:val="28"/>
          <w:cs/>
        </w:rPr>
        <w:t xml:space="preserve">ล้านบาท </w:t>
      </w:r>
      <w:r w:rsidR="00D26D4D" w:rsidRPr="00C81AA3">
        <w:rPr>
          <w:rFonts w:ascii="Angsana New" w:hAnsi="Angsana New" w:hint="cs"/>
          <w:sz w:val="28"/>
          <w:szCs w:val="28"/>
          <w:cs/>
        </w:rPr>
        <w:t>และ</w:t>
      </w:r>
      <w:r w:rsidRPr="000F3699">
        <w:rPr>
          <w:rFonts w:asciiTheme="majorBidi" w:hAnsiTheme="majorBidi"/>
          <w:spacing w:val="4"/>
          <w:sz w:val="28"/>
          <w:szCs w:val="28"/>
          <w:cs/>
        </w:rPr>
        <w:t>สำหรับงวดสามเดือน</w:t>
      </w:r>
      <w:r w:rsidR="00A80558">
        <w:rPr>
          <w:rFonts w:asciiTheme="majorBidi" w:hAnsiTheme="majorBidi"/>
          <w:spacing w:val="4"/>
          <w:sz w:val="28"/>
          <w:szCs w:val="28"/>
          <w:cs/>
        </w:rPr>
        <w:t xml:space="preserve">สิ้นสุดวันที่ </w:t>
      </w:r>
      <w:r w:rsidR="00AA43E6">
        <w:rPr>
          <w:rFonts w:asciiTheme="majorBidi" w:hAnsiTheme="majorBidi" w:cstheme="majorBidi"/>
          <w:sz w:val="28"/>
          <w:szCs w:val="28"/>
        </w:rPr>
        <w:t>30</w:t>
      </w:r>
      <w:r w:rsidR="00A80558">
        <w:rPr>
          <w:rFonts w:asciiTheme="majorBidi" w:hAnsiTheme="majorBidi"/>
          <w:spacing w:val="4"/>
          <w:sz w:val="28"/>
          <w:szCs w:val="28"/>
          <w:cs/>
        </w:rPr>
        <w:t xml:space="preserve"> กันยายน</w:t>
      </w:r>
      <w:r w:rsidR="00D26D4D" w:rsidRPr="000F3699">
        <w:rPr>
          <w:rFonts w:ascii="Angsana New" w:hAnsi="Angsana New"/>
          <w:spacing w:val="-4"/>
          <w:sz w:val="28"/>
          <w:szCs w:val="28"/>
        </w:rPr>
        <w:t xml:space="preserve"> 2564 </w:t>
      </w:r>
      <w:r w:rsidR="00E40383" w:rsidRPr="000F3699">
        <w:rPr>
          <w:rFonts w:ascii="Angsana New" w:hAnsi="Angsana New"/>
          <w:spacing w:val="4"/>
          <w:sz w:val="28"/>
          <w:szCs w:val="28"/>
          <w:cs/>
        </w:rPr>
        <w:t>บริษัทมีรายได้เบี้ยประกันภัยรับจากตัวแทนและบริษัทนายหน้าราย</w:t>
      </w:r>
      <w:r w:rsidR="00E40383" w:rsidRPr="000F3699">
        <w:rPr>
          <w:rFonts w:ascii="Angsana New" w:hAnsi="Angsana New"/>
          <w:sz w:val="28"/>
          <w:szCs w:val="28"/>
          <w:cs/>
        </w:rPr>
        <w:t>ใหญ่</w:t>
      </w:r>
      <w:r w:rsidR="00D26D4D" w:rsidRPr="000F3699">
        <w:rPr>
          <w:rFonts w:ascii="Angsana New" w:hAnsi="Angsana New" w:hint="cs"/>
          <w:sz w:val="28"/>
          <w:szCs w:val="28"/>
          <w:cs/>
        </w:rPr>
        <w:t>หนึ่ง</w:t>
      </w:r>
      <w:r w:rsidR="00E40383" w:rsidRPr="000F3699">
        <w:rPr>
          <w:rFonts w:ascii="Angsana New" w:hAnsi="Angsana New"/>
          <w:sz w:val="28"/>
          <w:szCs w:val="28"/>
          <w:cs/>
        </w:rPr>
        <w:t xml:space="preserve">รายเป็นจำนวนเงินรวม </w:t>
      </w:r>
      <w:r w:rsidR="00AA43E6">
        <w:rPr>
          <w:rFonts w:ascii="Angsana New" w:hAnsi="Angsana New"/>
          <w:sz w:val="28"/>
          <w:szCs w:val="28"/>
        </w:rPr>
        <w:t>37.4</w:t>
      </w:r>
      <w:r w:rsidR="00E40383" w:rsidRPr="000F3699">
        <w:rPr>
          <w:rFonts w:ascii="Angsana New" w:hAnsi="Angsana New"/>
          <w:sz w:val="28"/>
          <w:szCs w:val="28"/>
        </w:rPr>
        <w:t xml:space="preserve"> </w:t>
      </w:r>
      <w:r w:rsidR="00E40383" w:rsidRPr="000F3699">
        <w:rPr>
          <w:rFonts w:ascii="Angsana New" w:hAnsi="Angsana New"/>
          <w:sz w:val="28"/>
          <w:szCs w:val="28"/>
          <w:cs/>
        </w:rPr>
        <w:t>ล้านบาท</w:t>
      </w:r>
    </w:p>
    <w:p w14:paraId="46964172" w14:textId="67F2FBE4" w:rsidR="00A44A70" w:rsidRPr="00A44A70" w:rsidRDefault="00A80558" w:rsidP="00A44A7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Theme="majorBidi" w:hAnsiTheme="majorBidi"/>
          <w:spacing w:val="-4"/>
          <w:sz w:val="28"/>
          <w:szCs w:val="28"/>
        </w:rPr>
      </w:pPr>
      <w:r>
        <w:rPr>
          <w:rFonts w:asciiTheme="majorBidi" w:hAnsiTheme="majorBidi" w:hint="cs"/>
          <w:spacing w:val="-4"/>
          <w:sz w:val="28"/>
          <w:szCs w:val="28"/>
          <w:cs/>
        </w:rPr>
        <w:t xml:space="preserve">สำหรับงวดเก้าเดือนสิ้นสุดวันที่ </w:t>
      </w:r>
      <w:r w:rsidR="00AA43E6">
        <w:rPr>
          <w:rFonts w:asciiTheme="majorBidi" w:hAnsiTheme="majorBidi" w:cstheme="majorBidi"/>
          <w:sz w:val="28"/>
          <w:szCs w:val="28"/>
        </w:rPr>
        <w:t>30</w:t>
      </w:r>
      <w:r>
        <w:rPr>
          <w:rFonts w:asciiTheme="majorBidi" w:hAnsiTheme="majorBidi" w:hint="cs"/>
          <w:spacing w:val="-4"/>
          <w:sz w:val="28"/>
          <w:szCs w:val="28"/>
          <w:cs/>
        </w:rPr>
        <w:t xml:space="preserve"> กันยายน</w:t>
      </w:r>
      <w:r w:rsidR="00A44A70" w:rsidRPr="000F3699">
        <w:rPr>
          <w:rFonts w:asciiTheme="majorBidi" w:hAnsiTheme="majorBidi" w:hint="cs"/>
          <w:spacing w:val="-4"/>
          <w:sz w:val="28"/>
          <w:szCs w:val="28"/>
          <w:cs/>
        </w:rPr>
        <w:t xml:space="preserve"> </w:t>
      </w:r>
      <w:r w:rsidR="00A44A70" w:rsidRPr="000F3699">
        <w:rPr>
          <w:rFonts w:asciiTheme="majorBidi" w:hAnsiTheme="majorBidi" w:hint="cs"/>
          <w:spacing w:val="-4"/>
          <w:sz w:val="28"/>
          <w:szCs w:val="28"/>
        </w:rPr>
        <w:t>256</w:t>
      </w:r>
      <w:r w:rsidR="00A44A70" w:rsidRPr="000F3699">
        <w:rPr>
          <w:rFonts w:asciiTheme="majorBidi" w:hAnsiTheme="majorBidi"/>
          <w:spacing w:val="-4"/>
          <w:sz w:val="28"/>
          <w:szCs w:val="28"/>
        </w:rPr>
        <w:t>5</w:t>
      </w:r>
      <w:r w:rsidR="00A44A70" w:rsidRPr="000F3699">
        <w:rPr>
          <w:rFonts w:asciiTheme="majorBidi" w:hAnsiTheme="majorBidi" w:hint="cs"/>
          <w:spacing w:val="-4"/>
          <w:sz w:val="28"/>
          <w:szCs w:val="28"/>
        </w:rPr>
        <w:t xml:space="preserve"> </w:t>
      </w:r>
      <w:r w:rsidR="00A44A70" w:rsidRPr="000F3699">
        <w:rPr>
          <w:rFonts w:asciiTheme="majorBidi" w:hAnsiTheme="majorBidi" w:hint="cs"/>
          <w:spacing w:val="-4"/>
          <w:sz w:val="28"/>
          <w:szCs w:val="28"/>
          <w:cs/>
        </w:rPr>
        <w:t>บริษัทมีรายได้เบี้ยประกันภัยรับจากตัวแทนและบริษัทนายหน้ารายใหญ่</w:t>
      </w:r>
      <w:r w:rsidR="005F231B">
        <w:rPr>
          <w:rFonts w:ascii="Angsana New" w:hAnsi="Angsana New" w:hint="cs"/>
          <w:spacing w:val="-4"/>
          <w:sz w:val="28"/>
          <w:szCs w:val="28"/>
          <w:cs/>
        </w:rPr>
        <w:t>หนึ่ง</w:t>
      </w:r>
      <w:r w:rsidR="00A44A70" w:rsidRPr="00C81AA3">
        <w:rPr>
          <w:rFonts w:asciiTheme="majorBidi" w:hAnsiTheme="majorBidi" w:hint="cs"/>
          <w:spacing w:val="-4"/>
          <w:sz w:val="28"/>
          <w:szCs w:val="28"/>
          <w:cs/>
        </w:rPr>
        <w:t>รายเป็นจำนวนเงินรวม</w:t>
      </w:r>
      <w:r w:rsidR="00C81AA3" w:rsidRPr="00C81AA3">
        <w:rPr>
          <w:rFonts w:asciiTheme="majorBidi" w:hAnsiTheme="majorBidi"/>
          <w:spacing w:val="-4"/>
          <w:sz w:val="28"/>
          <w:szCs w:val="28"/>
        </w:rPr>
        <w:t xml:space="preserve"> 1</w:t>
      </w:r>
      <w:r w:rsidR="005F231B">
        <w:rPr>
          <w:rFonts w:asciiTheme="majorBidi" w:hAnsiTheme="majorBidi"/>
          <w:spacing w:val="-4"/>
          <w:sz w:val="28"/>
          <w:szCs w:val="28"/>
        </w:rPr>
        <w:t>17</w:t>
      </w:r>
      <w:r w:rsidR="00C81AA3" w:rsidRPr="00C81AA3">
        <w:rPr>
          <w:rFonts w:asciiTheme="majorBidi" w:hAnsiTheme="majorBidi"/>
          <w:spacing w:val="-4"/>
          <w:sz w:val="28"/>
          <w:szCs w:val="28"/>
        </w:rPr>
        <w:t>.</w:t>
      </w:r>
      <w:r w:rsidR="005F231B">
        <w:rPr>
          <w:rFonts w:asciiTheme="majorBidi" w:hAnsiTheme="majorBidi"/>
          <w:spacing w:val="-4"/>
          <w:sz w:val="28"/>
          <w:szCs w:val="28"/>
        </w:rPr>
        <w:t>0</w:t>
      </w:r>
      <w:r w:rsidR="00F667B1" w:rsidRPr="00C81AA3">
        <w:rPr>
          <w:rFonts w:asciiTheme="majorBidi" w:hAnsiTheme="majorBidi"/>
          <w:spacing w:val="-4"/>
          <w:sz w:val="28"/>
          <w:szCs w:val="28"/>
        </w:rPr>
        <w:t xml:space="preserve"> </w:t>
      </w:r>
      <w:r w:rsidR="00A44A70" w:rsidRPr="00C81AA3">
        <w:rPr>
          <w:rFonts w:asciiTheme="majorBidi" w:hAnsiTheme="majorBidi" w:hint="cs"/>
          <w:spacing w:val="-4"/>
          <w:sz w:val="28"/>
          <w:szCs w:val="28"/>
          <w:cs/>
        </w:rPr>
        <w:t>ล้านบาท และ</w:t>
      </w:r>
      <w:r>
        <w:rPr>
          <w:rFonts w:asciiTheme="majorBidi" w:hAnsiTheme="majorBidi" w:hint="cs"/>
          <w:spacing w:val="-4"/>
          <w:sz w:val="28"/>
          <w:szCs w:val="28"/>
          <w:cs/>
        </w:rPr>
        <w:t xml:space="preserve">สำหรับงวดเก้าเดือนสิ้นสุดวันที่ </w:t>
      </w:r>
      <w:r w:rsidR="00AA43E6">
        <w:rPr>
          <w:rFonts w:asciiTheme="majorBidi" w:hAnsiTheme="majorBidi" w:cstheme="majorBidi"/>
          <w:sz w:val="28"/>
          <w:szCs w:val="28"/>
        </w:rPr>
        <w:t>30</w:t>
      </w:r>
      <w:r>
        <w:rPr>
          <w:rFonts w:asciiTheme="majorBidi" w:hAnsiTheme="majorBidi" w:hint="cs"/>
          <w:spacing w:val="-4"/>
          <w:sz w:val="28"/>
          <w:szCs w:val="28"/>
          <w:cs/>
        </w:rPr>
        <w:t xml:space="preserve"> กันยายน</w:t>
      </w:r>
      <w:r w:rsidR="00A44A70" w:rsidRPr="000F3699">
        <w:rPr>
          <w:rFonts w:asciiTheme="majorBidi" w:hAnsiTheme="majorBidi" w:hint="cs"/>
          <w:spacing w:val="-4"/>
          <w:sz w:val="28"/>
          <w:szCs w:val="28"/>
          <w:cs/>
        </w:rPr>
        <w:t xml:space="preserve"> </w:t>
      </w:r>
      <w:r w:rsidR="00A44A70" w:rsidRPr="000F3699">
        <w:rPr>
          <w:rFonts w:asciiTheme="majorBidi" w:hAnsiTheme="majorBidi" w:hint="cs"/>
          <w:spacing w:val="-4"/>
          <w:sz w:val="28"/>
          <w:szCs w:val="28"/>
        </w:rPr>
        <w:t>256</w:t>
      </w:r>
      <w:r w:rsidR="00A44A70" w:rsidRPr="000F3699">
        <w:rPr>
          <w:rFonts w:asciiTheme="majorBidi" w:hAnsiTheme="majorBidi"/>
          <w:spacing w:val="-4"/>
          <w:sz w:val="28"/>
          <w:szCs w:val="28"/>
        </w:rPr>
        <w:t>4</w:t>
      </w:r>
      <w:r w:rsidR="00A44A70" w:rsidRPr="000F3699">
        <w:rPr>
          <w:rFonts w:asciiTheme="majorBidi" w:hAnsiTheme="majorBidi" w:hint="cs"/>
          <w:spacing w:val="-4"/>
          <w:sz w:val="28"/>
          <w:szCs w:val="28"/>
        </w:rPr>
        <w:t xml:space="preserve"> </w:t>
      </w:r>
      <w:r w:rsidR="00A44A70" w:rsidRPr="000F3699">
        <w:rPr>
          <w:rFonts w:asciiTheme="majorBidi" w:hAnsiTheme="majorBidi" w:hint="cs"/>
          <w:spacing w:val="-4"/>
          <w:sz w:val="28"/>
          <w:szCs w:val="28"/>
          <w:cs/>
        </w:rPr>
        <w:t xml:space="preserve">บริษัทมีรายได้เบี้ยประกันภัยรับจากตัวแทนและบริษัทนายหน้ารายใหญ่หนึ่งรายเป็นจำนวนเงินรวม </w:t>
      </w:r>
      <w:r w:rsidR="00A44A70" w:rsidRPr="000F3699">
        <w:rPr>
          <w:rFonts w:asciiTheme="majorBidi" w:hAnsiTheme="majorBidi"/>
          <w:spacing w:val="-4"/>
          <w:sz w:val="28"/>
          <w:szCs w:val="28"/>
        </w:rPr>
        <w:t>1</w:t>
      </w:r>
      <w:r w:rsidR="00AA43E6">
        <w:rPr>
          <w:rFonts w:asciiTheme="majorBidi" w:hAnsiTheme="majorBidi"/>
          <w:spacing w:val="-4"/>
          <w:sz w:val="28"/>
          <w:szCs w:val="28"/>
        </w:rPr>
        <w:t>72.5</w:t>
      </w:r>
      <w:r w:rsidR="00A44A70" w:rsidRPr="000F3699">
        <w:rPr>
          <w:rFonts w:asciiTheme="majorBidi" w:hAnsiTheme="majorBidi" w:hint="cs"/>
          <w:spacing w:val="-4"/>
          <w:sz w:val="28"/>
          <w:szCs w:val="28"/>
          <w:cs/>
        </w:rPr>
        <w:t xml:space="preserve"> ล้านบาท</w:t>
      </w:r>
    </w:p>
    <w:p w14:paraId="17174D28" w14:textId="6E055F92" w:rsidR="007F5870" w:rsidRDefault="007F5870" w:rsidP="00592E7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spacing w:val="4"/>
          <w:sz w:val="28"/>
          <w:szCs w:val="28"/>
        </w:rPr>
      </w:pPr>
      <w:bookmarkStart w:id="9" w:name="OLE_LINK5"/>
      <w:bookmarkStart w:id="10" w:name="_Hlk69747233"/>
    </w:p>
    <w:p w14:paraId="5F305687" w14:textId="77777777" w:rsidR="0065563C" w:rsidRDefault="0065563C" w:rsidP="00592E7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spacing w:val="4"/>
          <w:sz w:val="28"/>
          <w:szCs w:val="28"/>
          <w:cs/>
        </w:rPr>
      </w:pPr>
    </w:p>
    <w:p w14:paraId="728CE9FC" w14:textId="5451028E" w:rsidR="005137C0" w:rsidRDefault="00770245" w:rsidP="005137C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5C5C3A">
        <w:rPr>
          <w:rFonts w:ascii="Angsana New" w:hAnsi="Angsana New"/>
          <w:spacing w:val="4"/>
          <w:sz w:val="28"/>
          <w:szCs w:val="28"/>
          <w:cs/>
        </w:rPr>
        <w:lastRenderedPageBreak/>
        <w:t>ข้อมูลรายได้และกำไร (ขาดทุน) ของส่วนงาน</w:t>
      </w:r>
      <w:r w:rsidR="00430F50" w:rsidRPr="005C5C3A">
        <w:rPr>
          <w:rFonts w:asciiTheme="majorBidi" w:hAnsiTheme="majorBidi"/>
          <w:sz w:val="28"/>
          <w:szCs w:val="28"/>
          <w:cs/>
        </w:rPr>
        <w:t>สำหรับงวดสามเดือน</w:t>
      </w:r>
      <w:r w:rsidR="00A80558">
        <w:rPr>
          <w:rFonts w:asciiTheme="majorBidi" w:hAnsiTheme="majorBidi"/>
          <w:sz w:val="28"/>
          <w:szCs w:val="28"/>
          <w:cs/>
        </w:rPr>
        <w:t xml:space="preserve">สิ้นสุดวันที่ </w:t>
      </w:r>
      <w:r w:rsidR="00AA43E6">
        <w:rPr>
          <w:rFonts w:asciiTheme="majorBidi" w:hAnsiTheme="majorBidi" w:cstheme="majorBidi"/>
          <w:sz w:val="28"/>
          <w:szCs w:val="28"/>
        </w:rPr>
        <w:t>30</w:t>
      </w:r>
      <w:r w:rsidR="00A80558">
        <w:rPr>
          <w:rFonts w:asciiTheme="majorBidi" w:hAnsiTheme="majorBidi"/>
          <w:sz w:val="28"/>
          <w:szCs w:val="28"/>
          <w:cs/>
        </w:rPr>
        <w:t xml:space="preserve"> กันยายน</w:t>
      </w:r>
      <w:r w:rsidR="009A7520" w:rsidRPr="009A7520">
        <w:rPr>
          <w:rFonts w:ascii="Angsana New" w:hAnsi="Angsana New"/>
          <w:sz w:val="28"/>
          <w:szCs w:val="28"/>
          <w:cs/>
        </w:rPr>
        <w:t xml:space="preserve"> </w:t>
      </w:r>
      <w:r w:rsidR="009A7520" w:rsidRPr="009A7520">
        <w:rPr>
          <w:rFonts w:ascii="Angsana New" w:hAnsi="Angsana New"/>
          <w:sz w:val="28"/>
          <w:szCs w:val="28"/>
        </w:rPr>
        <w:t>2565</w:t>
      </w:r>
      <w:r w:rsidR="009A7520">
        <w:rPr>
          <w:rFonts w:ascii="Angsana New" w:hAnsi="Angsana New" w:hint="cs"/>
          <w:sz w:val="28"/>
          <w:szCs w:val="28"/>
          <w:cs/>
        </w:rPr>
        <w:t xml:space="preserve"> </w:t>
      </w:r>
      <w:r w:rsidR="009645B6" w:rsidRPr="005C5C3A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63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43" w:type="dxa"/>
          <w:right w:w="43" w:type="dxa"/>
        </w:tblCellMar>
        <w:tblLook w:val="00A0" w:firstRow="1" w:lastRow="0" w:firstColumn="1" w:lastColumn="0" w:noHBand="0" w:noVBand="0"/>
      </w:tblPr>
      <w:tblGrid>
        <w:gridCol w:w="2970"/>
        <w:gridCol w:w="990"/>
        <w:gridCol w:w="180"/>
        <w:gridCol w:w="990"/>
        <w:gridCol w:w="180"/>
        <w:gridCol w:w="990"/>
        <w:gridCol w:w="180"/>
        <w:gridCol w:w="990"/>
        <w:gridCol w:w="180"/>
        <w:gridCol w:w="900"/>
        <w:gridCol w:w="180"/>
        <w:gridCol w:w="900"/>
      </w:tblGrid>
      <w:tr w:rsidR="00770245" w:rsidRPr="00824832" w14:paraId="6E03B689" w14:textId="77777777" w:rsidTr="00930368">
        <w:trPr>
          <w:tblHeader/>
        </w:trPr>
        <w:tc>
          <w:tcPr>
            <w:tcW w:w="2970" w:type="dxa"/>
            <w:tcBorders>
              <w:top w:val="nil"/>
              <w:bottom w:val="nil"/>
            </w:tcBorders>
          </w:tcPr>
          <w:p w14:paraId="714E36B6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6660" w:type="dxa"/>
            <w:gridSpan w:val="11"/>
            <w:tcBorders>
              <w:top w:val="nil"/>
              <w:bottom w:val="single" w:sz="4" w:space="0" w:color="auto"/>
            </w:tcBorders>
          </w:tcPr>
          <w:p w14:paraId="6095CDC4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50"/>
              </w:tabs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พัน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บาท</w:t>
            </w:r>
          </w:p>
        </w:tc>
      </w:tr>
      <w:tr w:rsidR="00770245" w:rsidRPr="00824832" w14:paraId="36733BE8" w14:textId="77777777" w:rsidTr="00930368">
        <w:trPr>
          <w:tblHeader/>
        </w:trPr>
        <w:tc>
          <w:tcPr>
            <w:tcW w:w="2970" w:type="dxa"/>
            <w:tcBorders>
              <w:top w:val="nil"/>
            </w:tcBorders>
          </w:tcPr>
          <w:p w14:paraId="1F7E99E9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6E34819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6851D9B8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71A649A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3A922BFB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4AE1354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-6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75283A81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3596186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6FF127E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2754A2E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18ABC1D2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037598D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770245" w:rsidRPr="00824832" w14:paraId="33130B7A" w14:textId="77777777" w:rsidTr="00930368">
        <w:trPr>
          <w:tblHeader/>
        </w:trPr>
        <w:tc>
          <w:tcPr>
            <w:tcW w:w="2970" w:type="dxa"/>
          </w:tcPr>
          <w:p w14:paraId="7DCE0A45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646CF4D9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</w:t>
            </w:r>
          </w:p>
        </w:tc>
        <w:tc>
          <w:tcPr>
            <w:tcW w:w="180" w:type="dxa"/>
            <w:vAlign w:val="bottom"/>
          </w:tcPr>
          <w:p w14:paraId="42FA055E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0CACCD81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ทางทะเล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5C5485FC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31A4F043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80" w:type="dxa"/>
            <w:vAlign w:val="bottom"/>
          </w:tcPr>
          <w:p w14:paraId="1FA1FA68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241026DF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80" w:type="dxa"/>
          </w:tcPr>
          <w:p w14:paraId="1AB0109B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6F79CABF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ปันส่วน</w:t>
            </w:r>
          </w:p>
        </w:tc>
        <w:tc>
          <w:tcPr>
            <w:tcW w:w="180" w:type="dxa"/>
            <w:vAlign w:val="bottom"/>
          </w:tcPr>
          <w:p w14:paraId="2E63E352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491483DA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70245" w:rsidRPr="00824832" w14:paraId="666AE99D" w14:textId="77777777" w:rsidTr="00930368">
        <w:trPr>
          <w:tblHeader/>
        </w:trPr>
        <w:tc>
          <w:tcPr>
            <w:tcW w:w="2970" w:type="dxa"/>
          </w:tcPr>
          <w:p w14:paraId="7CAC1385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7075CB1A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อัคคีภัย</w:t>
            </w:r>
          </w:p>
        </w:tc>
        <w:tc>
          <w:tcPr>
            <w:tcW w:w="180" w:type="dxa"/>
            <w:vAlign w:val="bottom"/>
          </w:tcPr>
          <w:p w14:paraId="71FD92F6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27FBE493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และขนส่ง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057CA2F6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19847CC1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รถยนต์</w:t>
            </w:r>
          </w:p>
        </w:tc>
        <w:tc>
          <w:tcPr>
            <w:tcW w:w="180" w:type="dxa"/>
            <w:vAlign w:val="bottom"/>
          </w:tcPr>
          <w:p w14:paraId="0AB2B33C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0492C457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เบ็ดเตล็ดอื่น</w:t>
            </w:r>
          </w:p>
        </w:tc>
        <w:tc>
          <w:tcPr>
            <w:tcW w:w="180" w:type="dxa"/>
          </w:tcPr>
          <w:p w14:paraId="0D82F249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7395823B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ไม่ได้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49B1F59D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bottom"/>
          </w:tcPr>
          <w:p w14:paraId="4B285C54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70245" w:rsidRPr="00824832" w14:paraId="70CFB34B" w14:textId="77777777" w:rsidTr="00930368">
        <w:trPr>
          <w:trHeight w:val="374"/>
        </w:trPr>
        <w:tc>
          <w:tcPr>
            <w:tcW w:w="2970" w:type="dxa"/>
          </w:tcPr>
          <w:p w14:paraId="2E9129D7" w14:textId="77777777" w:rsidR="00770245" w:rsidRPr="00AC5042" w:rsidRDefault="00770245" w:rsidP="00A6421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990" w:type="dxa"/>
          </w:tcPr>
          <w:p w14:paraId="11FEF5F9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</w:tcPr>
          <w:p w14:paraId="7D2F1544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</w:tcPr>
          <w:p w14:paraId="124FBA4E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</w:tcPr>
          <w:p w14:paraId="17AB0BB2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</w:tcPr>
          <w:p w14:paraId="17EC5879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</w:tcPr>
          <w:p w14:paraId="610AE542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</w:tcPr>
          <w:p w14:paraId="7A0A03DE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</w:tcPr>
          <w:p w14:paraId="6D435541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4B2A9753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</w:tcPr>
          <w:p w14:paraId="3BFC169B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50FC0EC6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3625B7" w:rsidRPr="00824832" w14:paraId="2D979CAE" w14:textId="77777777" w:rsidTr="00D949BE">
        <w:trPr>
          <w:trHeight w:val="374"/>
        </w:trPr>
        <w:tc>
          <w:tcPr>
            <w:tcW w:w="2970" w:type="dxa"/>
          </w:tcPr>
          <w:p w14:paraId="6B1E3DA1" w14:textId="77777777" w:rsidR="003625B7" w:rsidRPr="00AC5042" w:rsidRDefault="003625B7" w:rsidP="003625B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22F2D39" w14:textId="12AEBFD5" w:rsidR="003625B7" w:rsidRPr="003625B7" w:rsidRDefault="00A265DD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65DD">
              <w:rPr>
                <w:rFonts w:asciiTheme="majorBidi" w:hAnsiTheme="majorBidi" w:cstheme="majorBidi"/>
                <w:sz w:val="28"/>
                <w:szCs w:val="28"/>
              </w:rPr>
              <w:t>3,118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6E68E30" w14:textId="235C350C" w:rsidR="003625B7" w:rsidRPr="003625B7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5E9C745" w14:textId="6C1065BE" w:rsidR="003625B7" w:rsidRPr="003625B7" w:rsidRDefault="00A265DD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65DD">
              <w:rPr>
                <w:rFonts w:asciiTheme="majorBidi" w:hAnsiTheme="majorBidi" w:cstheme="majorBidi"/>
                <w:sz w:val="28"/>
                <w:szCs w:val="28"/>
              </w:rPr>
              <w:t>4,730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48E67E6" w14:textId="0890EB7B" w:rsidR="003625B7" w:rsidRPr="003625B7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634C77C" w14:textId="465E2584" w:rsidR="003625B7" w:rsidRPr="003625B7" w:rsidRDefault="00DD01B3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01B3">
              <w:rPr>
                <w:rFonts w:asciiTheme="majorBidi" w:hAnsiTheme="majorBidi" w:cstheme="majorBidi"/>
                <w:sz w:val="28"/>
                <w:szCs w:val="28"/>
              </w:rPr>
              <w:t>156,444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1D5AD38" w14:textId="78623FFA" w:rsidR="003625B7" w:rsidRPr="003625B7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D6340FF" w14:textId="20855662" w:rsidR="003625B7" w:rsidRPr="003625B7" w:rsidRDefault="00DD01B3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01B3">
              <w:rPr>
                <w:rFonts w:asciiTheme="majorBidi" w:hAnsiTheme="majorBidi" w:cstheme="majorBidi"/>
                <w:sz w:val="28"/>
                <w:szCs w:val="28"/>
              </w:rPr>
              <w:t>55,184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3C12FA8" w14:textId="437090CF" w:rsidR="003625B7" w:rsidRPr="003625B7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54E22A3" w14:textId="34F46CBA" w:rsidR="003625B7" w:rsidRPr="003625B7" w:rsidRDefault="00DD01B3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193A28E" w14:textId="32B295B7" w:rsidR="003625B7" w:rsidRPr="003625B7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7CFE52B" w14:textId="66F09046" w:rsidR="003625B7" w:rsidRPr="003625B7" w:rsidRDefault="00DD01B3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01B3">
              <w:rPr>
                <w:rFonts w:asciiTheme="majorBidi" w:hAnsiTheme="majorBidi" w:cstheme="majorBidi"/>
                <w:sz w:val="28"/>
                <w:szCs w:val="28"/>
              </w:rPr>
              <w:t>219,476</w:t>
            </w:r>
          </w:p>
        </w:tc>
      </w:tr>
      <w:tr w:rsidR="003625B7" w:rsidRPr="00824832" w14:paraId="598672C0" w14:textId="77777777" w:rsidTr="00930368">
        <w:trPr>
          <w:trHeight w:val="749"/>
        </w:trPr>
        <w:tc>
          <w:tcPr>
            <w:tcW w:w="2970" w:type="dxa"/>
          </w:tcPr>
          <w:p w14:paraId="2C6294EE" w14:textId="1B1A0164" w:rsidR="003625B7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เบี้ยประกันภัยจ่าย</w:t>
            </w:r>
          </w:p>
          <w:p w14:paraId="5CF84082" w14:textId="4FB41C2A" w:rsidR="003625B7" w:rsidRPr="00AC5042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จากการเอาประกันภัยต่อ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3ACF9118" w14:textId="10CC848B" w:rsidR="003625B7" w:rsidRPr="00DB24B1" w:rsidRDefault="00A265DD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65DD">
              <w:rPr>
                <w:rFonts w:ascii="Angsana New" w:hAnsi="Angsana New"/>
                <w:sz w:val="28"/>
                <w:szCs w:val="28"/>
              </w:rPr>
              <w:t>(2,243)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7FE25B4" w14:textId="3953ECC9" w:rsidR="003625B7" w:rsidRPr="00DB24B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7BF93803" w14:textId="0B436C1C" w:rsidR="003625B7" w:rsidRPr="00DB24B1" w:rsidRDefault="00A265DD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65DD">
              <w:rPr>
                <w:rFonts w:ascii="Angsana New" w:hAnsi="Angsana New"/>
                <w:sz w:val="28"/>
                <w:szCs w:val="28"/>
              </w:rPr>
              <w:t>(2,645)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2E6D230" w14:textId="1ED79B69" w:rsidR="003625B7" w:rsidRPr="00DB24B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0C1A4219" w14:textId="7841C831" w:rsidR="003625B7" w:rsidRPr="00DB24B1" w:rsidRDefault="00DD01B3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D01B3">
              <w:rPr>
                <w:rFonts w:ascii="Angsana New" w:hAnsi="Angsana New"/>
                <w:sz w:val="28"/>
                <w:szCs w:val="28"/>
              </w:rPr>
              <w:t>(64,256)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6667792" w14:textId="5E17DB54" w:rsidR="003625B7" w:rsidRPr="00DB24B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0406089D" w14:textId="3C16F26C" w:rsidR="003625B7" w:rsidRPr="00DB24B1" w:rsidRDefault="00DD01B3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D01B3">
              <w:rPr>
                <w:rFonts w:ascii="Angsana New" w:hAnsi="Angsana New"/>
                <w:sz w:val="28"/>
                <w:szCs w:val="28"/>
              </w:rPr>
              <w:t>(41,911)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6852A13" w14:textId="7307CDB2" w:rsidR="003625B7" w:rsidRPr="00DB24B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6DAC2033" w14:textId="1FFBF317" w:rsidR="003625B7" w:rsidRPr="00DB24B1" w:rsidRDefault="00DD01B3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F5C23C2" w14:textId="37C0381D" w:rsidR="003625B7" w:rsidRPr="00DB24B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0CD4C496" w14:textId="1749FB77" w:rsidR="003625B7" w:rsidRPr="00DB24B1" w:rsidRDefault="00DD01B3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D01B3">
              <w:rPr>
                <w:rFonts w:ascii="Angsana New" w:hAnsi="Angsana New"/>
                <w:sz w:val="28"/>
                <w:szCs w:val="28"/>
              </w:rPr>
              <w:t>(111,055)</w:t>
            </w:r>
          </w:p>
        </w:tc>
      </w:tr>
      <w:tr w:rsidR="003625B7" w:rsidRPr="00824832" w14:paraId="441D094E" w14:textId="77777777" w:rsidTr="00930368">
        <w:trPr>
          <w:trHeight w:val="374"/>
        </w:trPr>
        <w:tc>
          <w:tcPr>
            <w:tcW w:w="2970" w:type="dxa"/>
          </w:tcPr>
          <w:p w14:paraId="15ED1BCD" w14:textId="77777777" w:rsidR="003625B7" w:rsidRPr="00AC5042" w:rsidRDefault="003625B7" w:rsidP="003625B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450381A" w14:textId="2EB161EF" w:rsidR="003625B7" w:rsidRPr="00DB24B1" w:rsidRDefault="00A265DD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65DD">
              <w:rPr>
                <w:rFonts w:ascii="Angsana New" w:hAnsi="Angsana New"/>
                <w:sz w:val="28"/>
                <w:szCs w:val="28"/>
              </w:rPr>
              <w:t>875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48512DD" w14:textId="47AA82AA" w:rsidR="003625B7" w:rsidRPr="00DB24B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03184D3" w14:textId="450FAB4F" w:rsidR="003625B7" w:rsidRPr="00DB24B1" w:rsidRDefault="00A265DD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65DD">
              <w:rPr>
                <w:rFonts w:ascii="Angsana New" w:hAnsi="Angsana New"/>
                <w:sz w:val="28"/>
                <w:szCs w:val="28"/>
              </w:rPr>
              <w:t>2,085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6C152A4" w14:textId="752CCD81" w:rsidR="003625B7" w:rsidRPr="00DB24B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18C3C10" w14:textId="64089034" w:rsidR="003625B7" w:rsidRPr="00DB24B1" w:rsidRDefault="00DD01B3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D01B3">
              <w:rPr>
                <w:rFonts w:ascii="Angsana New" w:hAnsi="Angsana New"/>
                <w:sz w:val="28"/>
                <w:szCs w:val="28"/>
              </w:rPr>
              <w:t>92,188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BE90D87" w14:textId="12B18C82" w:rsidR="003625B7" w:rsidRPr="00DB24B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6B8B41C" w14:textId="34EBF026" w:rsidR="003625B7" w:rsidRPr="00DB24B1" w:rsidRDefault="00DD01B3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D01B3">
              <w:rPr>
                <w:rFonts w:ascii="Angsana New" w:hAnsi="Angsana New"/>
                <w:sz w:val="28"/>
                <w:szCs w:val="28"/>
              </w:rPr>
              <w:t>13,273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6E25542" w14:textId="20A0BA62" w:rsidR="003625B7" w:rsidRPr="00DB24B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3EDC2EE" w14:textId="1FA972D4" w:rsidR="003625B7" w:rsidRPr="00DB24B1" w:rsidRDefault="00DD01B3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35C0B57" w14:textId="3F2A49F5" w:rsidR="003625B7" w:rsidRPr="00DB24B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D2BCB24" w14:textId="6571D63B" w:rsidR="003625B7" w:rsidRPr="00DB24B1" w:rsidRDefault="00DD01B3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D01B3">
              <w:rPr>
                <w:rFonts w:ascii="Angsana New" w:hAnsi="Angsana New"/>
                <w:sz w:val="28"/>
                <w:szCs w:val="28"/>
              </w:rPr>
              <w:t>108,421</w:t>
            </w:r>
          </w:p>
        </w:tc>
      </w:tr>
      <w:tr w:rsidR="003625B7" w:rsidRPr="00824832" w14:paraId="2250A2BE" w14:textId="77777777" w:rsidTr="00930368">
        <w:trPr>
          <w:trHeight w:val="749"/>
        </w:trPr>
        <w:tc>
          <w:tcPr>
            <w:tcW w:w="2970" w:type="dxa"/>
          </w:tcPr>
          <w:p w14:paraId="28FADE76" w14:textId="0AFC31B6" w:rsidR="003625B7" w:rsidRPr="007F1C21" w:rsidRDefault="003625B7" w:rsidP="003625B7">
            <w:pPr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7F1C21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บวก (หัก) </w:t>
            </w:r>
            <w:r w:rsidRPr="007F1C21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</w:t>
            </w:r>
          </w:p>
          <w:p w14:paraId="4B42D276" w14:textId="77777777" w:rsidR="003625B7" w:rsidRPr="007F1C21" w:rsidRDefault="003625B7" w:rsidP="003625B7">
            <w:pPr>
              <w:ind w:right="-126" w:firstLine="317"/>
              <w:rPr>
                <w:rFonts w:asciiTheme="majorBidi" w:hAnsiTheme="majorBidi" w:cstheme="majorBidi"/>
                <w:sz w:val="28"/>
                <w:szCs w:val="28"/>
              </w:rPr>
            </w:pPr>
            <w:r w:rsidRPr="007F1C21">
              <w:rPr>
                <w:rFonts w:asciiTheme="majorBidi" w:hAnsiTheme="majorBidi" w:cstheme="majorBidi"/>
                <w:sz w:val="28"/>
                <w:szCs w:val="28"/>
                <w:cs/>
              </w:rPr>
              <w:t>ที่ยังไม่ถือเป็นรายได้</w:t>
            </w:r>
            <w:r w:rsidRPr="007F1C21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7F1C2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  <w:r w:rsidRPr="007F1C21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</w:p>
          <w:p w14:paraId="0164D1E8" w14:textId="5D90E596" w:rsidR="003625B7" w:rsidRPr="00AC5042" w:rsidRDefault="003625B7" w:rsidP="003625B7">
            <w:pPr>
              <w:ind w:right="-126" w:firstLine="317"/>
              <w:rPr>
                <w:rFonts w:asciiTheme="majorBidi" w:hAnsiTheme="majorBidi" w:cstheme="majorBidi"/>
                <w:sz w:val="28"/>
                <w:szCs w:val="28"/>
              </w:rPr>
            </w:pPr>
            <w:r w:rsidRPr="007F1C21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3D558D9" w14:textId="6D677D87" w:rsidR="003625B7" w:rsidRPr="00AE15CD" w:rsidRDefault="00A265DD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65DD">
              <w:rPr>
                <w:rFonts w:ascii="Angsana New" w:hAnsi="Angsana New"/>
                <w:sz w:val="28"/>
                <w:szCs w:val="28"/>
              </w:rPr>
              <w:t>1,188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ABE2CB6" w14:textId="24A863EC" w:rsidR="003625B7" w:rsidRPr="00AE15CD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CC62A14" w14:textId="05249CC7" w:rsidR="003625B7" w:rsidRPr="00AE15CD" w:rsidRDefault="00A265DD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65DD">
              <w:rPr>
                <w:rFonts w:ascii="Angsana New" w:hAnsi="Angsana New"/>
                <w:sz w:val="28"/>
                <w:szCs w:val="28"/>
              </w:rPr>
              <w:t>(1,101)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9492F57" w14:textId="6634F481" w:rsidR="003625B7" w:rsidRPr="00AE15CD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7A9C9A3" w14:textId="129A9135" w:rsidR="003625B7" w:rsidRPr="00AE15CD" w:rsidRDefault="00DD01B3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D01B3">
              <w:rPr>
                <w:rFonts w:ascii="Angsana New" w:hAnsi="Angsana New"/>
                <w:sz w:val="28"/>
                <w:szCs w:val="28"/>
              </w:rPr>
              <w:t>(4,207)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7A9526D" w14:textId="031D6468" w:rsidR="003625B7" w:rsidRPr="00AE15CD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5CBDBC4" w14:textId="46402B5E" w:rsidR="003625B7" w:rsidRPr="00AE15CD" w:rsidRDefault="00DD01B3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D01B3">
              <w:rPr>
                <w:rFonts w:ascii="Angsana New" w:hAnsi="Angsana New"/>
                <w:sz w:val="28"/>
                <w:szCs w:val="28"/>
              </w:rPr>
              <w:t>(2,570)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8BAC293" w14:textId="0D629658" w:rsidR="003625B7" w:rsidRPr="00AE15CD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FC7491C" w14:textId="42A6EEB4" w:rsidR="003625B7" w:rsidRPr="00AE15CD" w:rsidRDefault="00DD01B3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B4C8A7E" w14:textId="457F35FD" w:rsidR="003625B7" w:rsidRPr="00AE15CD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269DD04" w14:textId="1C2459C8" w:rsidR="003625B7" w:rsidRPr="00AE15CD" w:rsidRDefault="00DD01B3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D01B3">
              <w:rPr>
                <w:rFonts w:ascii="Angsana New" w:hAnsi="Angsana New"/>
                <w:sz w:val="28"/>
                <w:szCs w:val="28"/>
              </w:rPr>
              <w:t>(6,690)</w:t>
            </w:r>
          </w:p>
        </w:tc>
      </w:tr>
      <w:tr w:rsidR="003625B7" w:rsidRPr="00824832" w14:paraId="1D024A1B" w14:textId="77777777" w:rsidTr="00930368">
        <w:trPr>
          <w:trHeight w:val="374"/>
        </w:trPr>
        <w:tc>
          <w:tcPr>
            <w:tcW w:w="2970" w:type="dxa"/>
          </w:tcPr>
          <w:p w14:paraId="0A802706" w14:textId="77777777" w:rsidR="003625B7" w:rsidRPr="00AC5042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65B60B" w14:textId="556E4243" w:rsidR="003625B7" w:rsidRPr="0005666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5ABEB" w14:textId="77777777" w:rsidR="003625B7" w:rsidRPr="0005666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A1542E" w14:textId="28A7DB55" w:rsidR="003625B7" w:rsidRPr="0005666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71B37" w14:textId="77777777" w:rsidR="003625B7" w:rsidRPr="0005666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4BD0CB" w14:textId="4896D09B" w:rsidR="003625B7" w:rsidRPr="0005666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5D4FB" w14:textId="77777777" w:rsidR="003625B7" w:rsidRPr="0005666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188031" w14:textId="7EAE644C" w:rsidR="003625B7" w:rsidRPr="0005666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ABDEE" w14:textId="77777777" w:rsidR="003625B7" w:rsidRPr="0005666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551D0B" w14:textId="4BC4E522" w:rsidR="003625B7" w:rsidRPr="0005666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7F0B5" w14:textId="77777777" w:rsidR="003625B7" w:rsidRPr="0005666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EA350E" w14:textId="3E0DA5F2" w:rsidR="003625B7" w:rsidRPr="0005666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455856" w:rsidRPr="00824832" w14:paraId="3B60A7C0" w14:textId="77777777" w:rsidTr="00930368">
        <w:trPr>
          <w:trHeight w:val="374"/>
        </w:trPr>
        <w:tc>
          <w:tcPr>
            <w:tcW w:w="2970" w:type="dxa"/>
          </w:tcPr>
          <w:p w14:paraId="7BE1B690" w14:textId="77777777" w:rsidR="00455856" w:rsidRPr="00AC5042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จากการประกันภัยต่อ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D259A77" w14:textId="46143CD9" w:rsidR="00455856" w:rsidRPr="00AE15CD" w:rsidRDefault="00A265DD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65DD">
              <w:rPr>
                <w:rFonts w:ascii="Angsana New" w:hAnsi="Angsana New"/>
                <w:sz w:val="28"/>
                <w:szCs w:val="28"/>
              </w:rPr>
              <w:t>2,063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6A38D4A" w14:textId="4AA9EAC9" w:rsidR="00455856" w:rsidRPr="00AE15CD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B70235B" w14:textId="40000783" w:rsidR="00455856" w:rsidRPr="00AE15CD" w:rsidRDefault="00A265DD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65DD">
              <w:rPr>
                <w:rFonts w:ascii="Angsana New" w:hAnsi="Angsana New"/>
                <w:sz w:val="28"/>
                <w:szCs w:val="28"/>
              </w:rPr>
              <w:t>984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8091ADF" w14:textId="58323B04" w:rsidR="00455856" w:rsidRPr="00AE15CD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058BB6C" w14:textId="0014FEB1" w:rsidR="00455856" w:rsidRPr="00AE15CD" w:rsidRDefault="00DD01B3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D01B3">
              <w:rPr>
                <w:rFonts w:ascii="Angsana New" w:hAnsi="Angsana New"/>
                <w:sz w:val="28"/>
                <w:szCs w:val="28"/>
              </w:rPr>
              <w:t>87,981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71AF2FB" w14:textId="7A30F548" w:rsidR="00455856" w:rsidRPr="00AE15CD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FE84B5E" w14:textId="060C06E1" w:rsidR="00455856" w:rsidRPr="00AE15CD" w:rsidRDefault="00DD01B3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D01B3">
              <w:rPr>
                <w:rFonts w:ascii="Angsana New" w:hAnsi="Angsana New"/>
                <w:sz w:val="28"/>
                <w:szCs w:val="28"/>
              </w:rPr>
              <w:t>10,703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DA03A3B" w14:textId="2B1870E8" w:rsidR="00455856" w:rsidRPr="00AE15CD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6E69E2F" w14:textId="1920585E" w:rsidR="00455856" w:rsidRPr="00AE15CD" w:rsidRDefault="00DD01B3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84F461D" w14:textId="1E494B59" w:rsidR="00455856" w:rsidRPr="00AE15CD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441CCF6" w14:textId="3C2C653C" w:rsidR="00455856" w:rsidRPr="00AE15CD" w:rsidRDefault="00DD01B3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D01B3">
              <w:rPr>
                <w:rFonts w:ascii="Angsana New" w:hAnsi="Angsana New"/>
                <w:sz w:val="28"/>
                <w:szCs w:val="28"/>
              </w:rPr>
              <w:t>101,731</w:t>
            </w:r>
          </w:p>
        </w:tc>
      </w:tr>
      <w:tr w:rsidR="00A265DD" w:rsidRPr="00824832" w14:paraId="20AE55AB" w14:textId="77777777" w:rsidTr="00930368">
        <w:trPr>
          <w:trHeight w:val="374"/>
        </w:trPr>
        <w:tc>
          <w:tcPr>
            <w:tcW w:w="2970" w:type="dxa"/>
          </w:tcPr>
          <w:p w14:paraId="061034F0" w14:textId="77777777" w:rsidR="00A265DD" w:rsidRPr="00AC5042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รายได้ค่าจ้างและค่าบำเหน็จ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6CB99E7" w14:textId="06202DC1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265DD">
              <w:rPr>
                <w:rFonts w:ascii="Angsana New" w:hAnsi="Angsana New"/>
                <w:color w:val="000000"/>
                <w:sz w:val="28"/>
                <w:szCs w:val="28"/>
              </w:rPr>
              <w:t>689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BDC0E08" w14:textId="7DD12EDD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4131DF4" w14:textId="4C2A20EB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265DD">
              <w:rPr>
                <w:rFonts w:ascii="Angsana New" w:hAnsi="Angsana New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C70D355" w14:textId="197C60FE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F685ED6" w14:textId="6AEA886C" w:rsidR="00A265DD" w:rsidRPr="001C4C5B" w:rsidRDefault="00DD01B3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D01B3">
              <w:rPr>
                <w:rFonts w:ascii="Angsana New" w:hAnsi="Angsana New"/>
                <w:color w:val="000000"/>
                <w:sz w:val="28"/>
                <w:szCs w:val="28"/>
              </w:rPr>
              <w:t>25,290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20B146E" w14:textId="4AF978FD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E1B8DE4" w14:textId="71D0C17F" w:rsidR="00A265DD" w:rsidRPr="001C4C5B" w:rsidRDefault="00DD01B3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D01B3">
              <w:rPr>
                <w:rFonts w:ascii="Angsana New" w:hAnsi="Angsana New"/>
                <w:color w:val="000000"/>
                <w:sz w:val="28"/>
                <w:szCs w:val="28"/>
              </w:rPr>
              <w:t>14,872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21F13B6" w14:textId="32AC31B2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D43E338" w14:textId="08EAD3FC" w:rsidR="00A265DD" w:rsidRPr="001C4C5B" w:rsidRDefault="00DD01B3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070945D" w14:textId="3A085FBD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9F89665" w14:textId="1B9CB57D" w:rsidR="00A265DD" w:rsidRPr="001C4C5B" w:rsidRDefault="00DD01B3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D01B3">
              <w:rPr>
                <w:rFonts w:ascii="Angsana New" w:hAnsi="Angsana New"/>
                <w:color w:val="000000"/>
                <w:sz w:val="28"/>
                <w:szCs w:val="28"/>
              </w:rPr>
              <w:t>41,843</w:t>
            </w:r>
          </w:p>
        </w:tc>
      </w:tr>
      <w:tr w:rsidR="00A265DD" w:rsidRPr="00824832" w14:paraId="7A7636A8" w14:textId="77777777" w:rsidTr="00930368">
        <w:trPr>
          <w:trHeight w:val="374"/>
        </w:trPr>
        <w:tc>
          <w:tcPr>
            <w:tcW w:w="2970" w:type="dxa"/>
            <w:tcBorders>
              <w:bottom w:val="nil"/>
            </w:tcBorders>
          </w:tcPr>
          <w:p w14:paraId="5B1944B5" w14:textId="77777777" w:rsidR="00A265DD" w:rsidRPr="00AC5042" w:rsidRDefault="00A265DD" w:rsidP="00A265D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รายได้จากการลงทุน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36DA772" w14:textId="1B8804A8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0BDBC7F" w14:textId="1D46C8B2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9F52630" w14:textId="073DB483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CC6AEF1" w14:textId="40F7D76A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D323389" w14:textId="5ABC443B" w:rsidR="00A265DD" w:rsidRPr="001C4C5B" w:rsidRDefault="00DD01B3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9EFDC79" w14:textId="1793C97F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1E9CF4B" w14:textId="1B490179" w:rsidR="00A265DD" w:rsidRPr="001C4C5B" w:rsidRDefault="00DD01B3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1C25912" w14:textId="117B7BE4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7DFE5E1" w14:textId="562E91BF" w:rsidR="00A265DD" w:rsidRPr="001C4C5B" w:rsidRDefault="00DD01B3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D01B3">
              <w:rPr>
                <w:rFonts w:ascii="Angsana New" w:hAnsi="Angsana New"/>
                <w:color w:val="000000"/>
                <w:sz w:val="28"/>
                <w:szCs w:val="28"/>
              </w:rPr>
              <w:t>1,625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3829027" w14:textId="197D645B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2E0F07A" w14:textId="545609D6" w:rsidR="00A265DD" w:rsidRPr="001C4C5B" w:rsidRDefault="00DD01B3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D01B3">
              <w:rPr>
                <w:rFonts w:ascii="Angsana New" w:hAnsi="Angsana New"/>
                <w:color w:val="000000"/>
                <w:sz w:val="28"/>
                <w:szCs w:val="28"/>
              </w:rPr>
              <w:t>1,625</w:t>
            </w:r>
          </w:p>
        </w:tc>
      </w:tr>
      <w:tr w:rsidR="00A265DD" w:rsidRPr="00824832" w14:paraId="5FB76CC6" w14:textId="77777777" w:rsidTr="00930368">
        <w:trPr>
          <w:trHeight w:val="374"/>
        </w:trPr>
        <w:tc>
          <w:tcPr>
            <w:tcW w:w="2970" w:type="dxa"/>
            <w:tcBorders>
              <w:top w:val="nil"/>
              <w:bottom w:val="nil"/>
            </w:tcBorders>
          </w:tcPr>
          <w:p w14:paraId="241BD008" w14:textId="562BCEE2" w:rsidR="00A265DD" w:rsidRPr="00936959" w:rsidRDefault="00A265DD" w:rsidP="00A265DD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Pr="00936959">
              <w:rPr>
                <w:rFonts w:asciiTheme="majorBidi" w:hAnsiTheme="majorBidi"/>
                <w:sz w:val="28"/>
                <w:szCs w:val="28"/>
                <w:cs/>
              </w:rPr>
              <w:t>จากเครื่องมือทางการเงิน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A088644" w14:textId="4C2755B5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413C3DC" w14:textId="2ACEC004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54D8AA4" w14:textId="6542B099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ACC8681" w14:textId="734A98AA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350BCEF" w14:textId="039275D6" w:rsidR="00A265DD" w:rsidRPr="001C4C5B" w:rsidRDefault="00DD01B3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B6CEDE6" w14:textId="1FD74C9B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CEF588F" w14:textId="5ACA4B4F" w:rsidR="00A265DD" w:rsidRPr="001C4C5B" w:rsidRDefault="00DD01B3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5255524" w14:textId="264507E1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4403532" w14:textId="64CBC374" w:rsidR="00A265DD" w:rsidRPr="001C4C5B" w:rsidRDefault="00DD01B3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D01B3">
              <w:rPr>
                <w:rFonts w:ascii="Angsana New" w:hAnsi="Angsana New"/>
                <w:color w:val="000000"/>
                <w:sz w:val="28"/>
                <w:szCs w:val="28"/>
              </w:rPr>
              <w:t>435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E45A751" w14:textId="646FBCE7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1309456" w14:textId="042BA11C" w:rsidR="00A265DD" w:rsidRPr="001C4C5B" w:rsidRDefault="00DD01B3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D01B3">
              <w:rPr>
                <w:rFonts w:ascii="Angsana New" w:hAnsi="Angsana New"/>
                <w:color w:val="000000"/>
                <w:sz w:val="28"/>
                <w:szCs w:val="28"/>
              </w:rPr>
              <w:t>435</w:t>
            </w:r>
          </w:p>
        </w:tc>
      </w:tr>
      <w:tr w:rsidR="007F1C21" w:rsidRPr="00824832" w14:paraId="07C3565A" w14:textId="77777777" w:rsidTr="00930368">
        <w:trPr>
          <w:trHeight w:val="749"/>
        </w:trPr>
        <w:tc>
          <w:tcPr>
            <w:tcW w:w="2970" w:type="dxa"/>
            <w:tcBorders>
              <w:top w:val="nil"/>
              <w:bottom w:val="nil"/>
            </w:tcBorders>
          </w:tcPr>
          <w:p w14:paraId="1AD4D75A" w14:textId="11ADEB0A" w:rsidR="007F1C21" w:rsidRPr="00936959" w:rsidRDefault="007F1C21" w:rsidP="007F1C21">
            <w:pPr>
              <w:tabs>
                <w:tab w:val="left" w:pos="2880"/>
              </w:tabs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ขาดทุน</w:t>
            </w:r>
            <w:r w:rsidRPr="00936959">
              <w:rPr>
                <w:rFonts w:asciiTheme="majorBidi" w:hAnsiTheme="majorBidi"/>
                <w:sz w:val="28"/>
                <w:szCs w:val="28"/>
                <w:cs/>
              </w:rPr>
              <w:t>จากการปรับมูลค่ายุติธรรม</w:t>
            </w:r>
          </w:p>
          <w:p w14:paraId="72564EFD" w14:textId="77777777" w:rsidR="007F1C21" w:rsidRPr="00936959" w:rsidRDefault="007F1C21" w:rsidP="007F1C21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6959">
              <w:rPr>
                <w:rFonts w:asciiTheme="majorBidi" w:hAnsiTheme="majorBidi" w:hint="cs"/>
                <w:sz w:val="28"/>
                <w:szCs w:val="28"/>
                <w:cs/>
              </w:rPr>
              <w:t xml:space="preserve">       </w:t>
            </w:r>
            <w:r w:rsidRPr="00936959">
              <w:rPr>
                <w:rFonts w:asciiTheme="majorBidi" w:hAnsiTheme="majorBidi"/>
                <w:sz w:val="28"/>
                <w:szCs w:val="28"/>
                <w:cs/>
              </w:rPr>
              <w:t>ของเครื่องมือทางการเงิน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421420F" w14:textId="1C0FCED5" w:rsidR="007F1C21" w:rsidRPr="001C4C5B" w:rsidRDefault="00A265DD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AF026EC" w14:textId="5ADE1A11" w:rsidR="007F1C21" w:rsidRPr="001C4C5B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A11EDBF" w14:textId="4A7DC176" w:rsidR="007F1C21" w:rsidRPr="001C4C5B" w:rsidRDefault="00A265DD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CDA9334" w14:textId="5FF8150F" w:rsidR="007F1C21" w:rsidRPr="001C4C5B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84DEB10" w14:textId="24BF4386" w:rsidR="007F1C21" w:rsidRPr="001C4C5B" w:rsidRDefault="00DD01B3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03F8EFE" w14:textId="7FF1F3FB" w:rsidR="007F1C21" w:rsidRPr="001C4C5B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15D795F" w14:textId="1DB7F310" w:rsidR="007F1C21" w:rsidRPr="001C4C5B" w:rsidRDefault="00DD01B3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A05F5D9" w14:textId="57D9E44C" w:rsidR="007F1C21" w:rsidRPr="001C4C5B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1B5527D" w14:textId="70FFDE96" w:rsidR="007F1C21" w:rsidRPr="001C4C5B" w:rsidRDefault="00DD01B3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D01B3">
              <w:rPr>
                <w:rFonts w:ascii="Angsana New" w:hAnsi="Angsana New"/>
                <w:color w:val="000000"/>
                <w:sz w:val="28"/>
                <w:szCs w:val="28"/>
              </w:rPr>
              <w:t>(5,006)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42A31EA" w14:textId="3DCE29BA" w:rsidR="007F1C21" w:rsidRPr="001C4C5B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1C9DA2B" w14:textId="756CB622" w:rsidR="007F1C21" w:rsidRPr="001C4C5B" w:rsidRDefault="00DD01B3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D01B3">
              <w:rPr>
                <w:rFonts w:ascii="Angsana New" w:hAnsi="Angsana New"/>
                <w:color w:val="000000"/>
                <w:sz w:val="28"/>
                <w:szCs w:val="28"/>
              </w:rPr>
              <w:t>(5,006)</w:t>
            </w:r>
          </w:p>
        </w:tc>
      </w:tr>
      <w:tr w:rsidR="007F1C21" w:rsidRPr="00824832" w14:paraId="695EDD79" w14:textId="77777777" w:rsidTr="00930368">
        <w:trPr>
          <w:trHeight w:val="374"/>
        </w:trPr>
        <w:tc>
          <w:tcPr>
            <w:tcW w:w="2970" w:type="dxa"/>
          </w:tcPr>
          <w:p w14:paraId="6BD46D0B" w14:textId="50CA7852" w:rsidR="007F1C21" w:rsidRPr="00AC5042" w:rsidRDefault="007F1C21" w:rsidP="007F1C21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  <w:r w:rsidR="00CF5164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CF516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กลับรายการ)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F684198" w14:textId="257E7F32" w:rsidR="007F1C21" w:rsidRPr="001C4C5B" w:rsidRDefault="00A265DD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DA95522" w14:textId="600AC8ED" w:rsidR="007F1C21" w:rsidRPr="001C4C5B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433EF4B" w14:textId="7D54DEE1" w:rsidR="007F1C21" w:rsidRPr="001C4C5B" w:rsidRDefault="00A265DD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265DD">
              <w:rPr>
                <w:rFonts w:ascii="Angsana New" w:hAnsi="Angsana New"/>
                <w:color w:val="000000"/>
                <w:sz w:val="28"/>
                <w:szCs w:val="28"/>
              </w:rPr>
              <w:t>(7)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76FC021" w14:textId="2796CDFD" w:rsidR="007F1C21" w:rsidRPr="001C4C5B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52A6817" w14:textId="644AA21E" w:rsidR="007F1C21" w:rsidRPr="001C4C5B" w:rsidRDefault="00CB3E46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(10,843)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6E7F360" w14:textId="0449E95C" w:rsidR="007F1C21" w:rsidRPr="001C4C5B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B708C7B" w14:textId="4C11023A" w:rsidR="007F1C21" w:rsidRPr="001C4C5B" w:rsidRDefault="00DD01B3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D01B3">
              <w:rPr>
                <w:rFonts w:ascii="Angsana New" w:hAnsi="Angsana New"/>
                <w:color w:val="000000"/>
                <w:sz w:val="28"/>
                <w:szCs w:val="28"/>
              </w:rPr>
              <w:t>(289)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7CA2606" w14:textId="35299903" w:rsidR="007F1C21" w:rsidRPr="001C4C5B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12177C3" w14:textId="40836613" w:rsidR="007F1C21" w:rsidRPr="001C4C5B" w:rsidRDefault="00CB3E46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1,846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BFC6DE6" w14:textId="4AA9117A" w:rsidR="007F1C21" w:rsidRPr="001C4C5B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E10E645" w14:textId="0366CA65" w:rsidR="007F1C21" w:rsidRPr="001C4C5B" w:rsidRDefault="00DD01B3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D01B3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5E4CCF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  <w:r w:rsidR="00B715D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E4CCF">
              <w:rPr>
                <w:rFonts w:ascii="Angsana New" w:hAnsi="Angsana New"/>
                <w:color w:val="000000"/>
                <w:sz w:val="28"/>
                <w:szCs w:val="28"/>
              </w:rPr>
              <w:t>293</w:t>
            </w:r>
            <w:r w:rsidRPr="00DD01B3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7F1C21" w:rsidRPr="00824832" w14:paraId="7D600976" w14:textId="77777777" w:rsidTr="00930368">
        <w:trPr>
          <w:trHeight w:val="374"/>
        </w:trPr>
        <w:tc>
          <w:tcPr>
            <w:tcW w:w="2970" w:type="dxa"/>
          </w:tcPr>
          <w:p w14:paraId="77636743" w14:textId="77777777" w:rsidR="007F1C21" w:rsidRPr="00557DD1" w:rsidRDefault="007F1C21" w:rsidP="007F1C2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7D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3B7D5C4B" w14:textId="4378A756" w:rsidR="007F1C21" w:rsidRPr="001C4C5B" w:rsidRDefault="00A265DD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265D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2,752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34A72E6" w14:textId="091B6AA2" w:rsidR="007F1C21" w:rsidRPr="001C4C5B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6A26D099" w14:textId="70090FA3" w:rsidR="007F1C21" w:rsidRPr="001C4C5B" w:rsidRDefault="00A265DD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265D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1,969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E1D5EC3" w14:textId="67069A01" w:rsidR="007F1C21" w:rsidRPr="001C4C5B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77C94F3B" w14:textId="2DA53083" w:rsidR="007F1C21" w:rsidRPr="001C4C5B" w:rsidRDefault="00DD01B3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D01B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  <w:r w:rsidR="00CB3E4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02,428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0F175F6" w14:textId="1962A2F3" w:rsidR="007F1C21" w:rsidRPr="001C4C5B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4A4704A8" w14:textId="2C8C3F32" w:rsidR="007F1C21" w:rsidRPr="001C4C5B" w:rsidRDefault="00DD01B3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D01B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25,286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18A73E8" w14:textId="17293105" w:rsidR="007F1C21" w:rsidRPr="001C4C5B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78D462C" w14:textId="793AB85D" w:rsidR="007F1C21" w:rsidRPr="001C4C5B" w:rsidRDefault="00DD01B3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D01B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</w:t>
            </w:r>
            <w:r w:rsidR="005E4CC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  <w:r w:rsidR="00B715D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="005E4CC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100</w:t>
            </w:r>
            <w:r w:rsidRPr="00DD01B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1C9FD58" w14:textId="38794CA3" w:rsidR="007F1C21" w:rsidRPr="001C4C5B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1D09005F" w14:textId="751C12CF" w:rsidR="007F1C21" w:rsidRPr="001C4C5B" w:rsidRDefault="00DD01B3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D01B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131,335</w:t>
            </w:r>
          </w:p>
        </w:tc>
      </w:tr>
      <w:tr w:rsidR="007F1C21" w:rsidRPr="00824832" w14:paraId="68A27D92" w14:textId="77777777" w:rsidTr="00930368">
        <w:tblPrEx>
          <w:tblBorders>
            <w:top w:val="none" w:sz="0" w:space="0" w:color="auto"/>
            <w:bottom w:val="none" w:sz="0" w:space="0" w:color="auto"/>
          </w:tblBorders>
        </w:tblPrEx>
        <w:trPr>
          <w:trHeight w:hRule="exact" w:val="170"/>
        </w:trPr>
        <w:tc>
          <w:tcPr>
            <w:tcW w:w="2970" w:type="dxa"/>
          </w:tcPr>
          <w:p w14:paraId="6857E29C" w14:textId="77777777" w:rsidR="007F1C21" w:rsidRPr="00AC5042" w:rsidRDefault="007F1C21" w:rsidP="007F1C2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9D667F" w14:textId="77777777" w:rsidR="007F1C21" w:rsidRPr="001C6EE1" w:rsidRDefault="007F1C21" w:rsidP="007F1C2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1D839" w14:textId="77777777" w:rsidR="007F1C21" w:rsidRPr="001C6EE1" w:rsidRDefault="007F1C21" w:rsidP="007F1C2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0E47C" w14:textId="77777777" w:rsidR="007F1C21" w:rsidRPr="001C6EE1" w:rsidRDefault="007F1C21" w:rsidP="007F1C2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A6AD2" w14:textId="77777777" w:rsidR="007F1C21" w:rsidRPr="001C6EE1" w:rsidRDefault="007F1C21" w:rsidP="007F1C2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70EB35" w14:textId="77777777" w:rsidR="007F1C21" w:rsidRPr="001C6EE1" w:rsidRDefault="007F1C21" w:rsidP="007F1C2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FC1FE8" w14:textId="77777777" w:rsidR="007F1C21" w:rsidRPr="001C6EE1" w:rsidRDefault="007F1C21" w:rsidP="007F1C2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60BDFB" w14:textId="77777777" w:rsidR="007F1C21" w:rsidRPr="001C6EE1" w:rsidRDefault="007F1C21" w:rsidP="007F1C2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651098" w14:textId="77777777" w:rsidR="007F1C21" w:rsidRPr="001C6EE1" w:rsidRDefault="007F1C21" w:rsidP="007F1C2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3A497E" w14:textId="77777777" w:rsidR="007F1C21" w:rsidRPr="001C6EE1" w:rsidRDefault="007F1C21" w:rsidP="007F1C2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226269" w14:textId="77777777" w:rsidR="007F1C21" w:rsidRPr="001C6EE1" w:rsidRDefault="007F1C21" w:rsidP="007F1C2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25FE88" w14:textId="77777777" w:rsidR="007F1C21" w:rsidRPr="001C6EE1" w:rsidRDefault="007F1C21" w:rsidP="007F1C2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F1C21" w:rsidRPr="00824832" w14:paraId="0245812D" w14:textId="77777777" w:rsidTr="00930368">
        <w:trPr>
          <w:trHeight w:val="374"/>
        </w:trPr>
        <w:tc>
          <w:tcPr>
            <w:tcW w:w="2970" w:type="dxa"/>
          </w:tcPr>
          <w:p w14:paraId="3CB845E5" w14:textId="77777777" w:rsidR="007F1C21" w:rsidRPr="00AC5042" w:rsidRDefault="007F1C21" w:rsidP="007F1C2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5E45B3" w14:textId="77777777" w:rsidR="007F1C21" w:rsidRPr="001C6EE1" w:rsidRDefault="007F1C21" w:rsidP="007F1C2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49FE5" w14:textId="77777777" w:rsidR="007F1C21" w:rsidRPr="001C6EE1" w:rsidRDefault="007F1C21" w:rsidP="007F1C21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6F30D" w14:textId="77777777" w:rsidR="007F1C21" w:rsidRPr="001C6EE1" w:rsidRDefault="007F1C21" w:rsidP="007F1C2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F711EB" w14:textId="77777777" w:rsidR="007F1C21" w:rsidRPr="001C6EE1" w:rsidRDefault="007F1C21" w:rsidP="007F1C21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770FD5" w14:textId="77777777" w:rsidR="007F1C21" w:rsidRPr="001C6EE1" w:rsidRDefault="007F1C21" w:rsidP="007F1C21">
            <w:pPr>
              <w:tabs>
                <w:tab w:val="clear" w:pos="680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A71F57" w14:textId="77777777" w:rsidR="007F1C21" w:rsidRPr="001C6EE1" w:rsidRDefault="007F1C21" w:rsidP="007F1C21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6A38F4" w14:textId="77777777" w:rsidR="007F1C21" w:rsidRPr="001C6EE1" w:rsidRDefault="007F1C21" w:rsidP="007F1C2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17B54A" w14:textId="77777777" w:rsidR="007F1C21" w:rsidRPr="001C6EE1" w:rsidRDefault="007F1C21" w:rsidP="007F1C21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92D11E" w14:textId="77777777" w:rsidR="007F1C21" w:rsidRPr="001C6EE1" w:rsidRDefault="007F1C21" w:rsidP="007F1C21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6D41B2" w14:textId="77777777" w:rsidR="007F1C21" w:rsidRPr="001C6EE1" w:rsidRDefault="007F1C21" w:rsidP="007F1C21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7DFC51" w14:textId="77777777" w:rsidR="007F1C21" w:rsidRPr="001C6EE1" w:rsidRDefault="007F1C21" w:rsidP="007F1C2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F1C21" w:rsidRPr="00824832" w14:paraId="37DAFB6F" w14:textId="77777777" w:rsidTr="00930368">
        <w:trPr>
          <w:trHeight w:val="374"/>
        </w:trPr>
        <w:tc>
          <w:tcPr>
            <w:tcW w:w="2970" w:type="dxa"/>
          </w:tcPr>
          <w:p w14:paraId="3F795558" w14:textId="77777777" w:rsidR="007F1C21" w:rsidRPr="00AC5042" w:rsidRDefault="007F1C21" w:rsidP="007F1C2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CCBDB14" w14:textId="1290058B" w:rsidR="007F1C21" w:rsidRPr="003A3ADE" w:rsidRDefault="00A265DD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265DD">
              <w:rPr>
                <w:rFonts w:ascii="Angsana New" w:hAnsi="Angsana New"/>
                <w:color w:val="000000"/>
                <w:sz w:val="28"/>
                <w:szCs w:val="28"/>
              </w:rPr>
              <w:t>1,013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3A04B09" w14:textId="67956737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76B57A8" w14:textId="6A7ADBB8" w:rsidR="007F1C21" w:rsidRPr="003A3ADE" w:rsidRDefault="00A265DD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265DD">
              <w:rPr>
                <w:rFonts w:ascii="Angsana New" w:hAnsi="Angsana New"/>
                <w:color w:val="000000"/>
                <w:sz w:val="28"/>
                <w:szCs w:val="28"/>
              </w:rPr>
              <w:t>291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C0EBB7F" w14:textId="3499CF39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C3BCD74" w14:textId="184D864B" w:rsidR="007F1C21" w:rsidRPr="003A3ADE" w:rsidRDefault="0059163E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163E">
              <w:rPr>
                <w:rFonts w:ascii="Angsana New" w:hAnsi="Angsana New"/>
                <w:color w:val="000000"/>
                <w:sz w:val="28"/>
                <w:szCs w:val="28"/>
              </w:rPr>
              <w:t>80,295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D45BE92" w14:textId="7D70AC7F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7ACC261" w14:textId="7C66B275" w:rsidR="007F1C21" w:rsidRPr="003A3ADE" w:rsidRDefault="00DD01B3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D01B3">
              <w:rPr>
                <w:rFonts w:ascii="Angsana New" w:hAnsi="Angsana New"/>
                <w:color w:val="000000"/>
                <w:sz w:val="28"/>
                <w:szCs w:val="28"/>
              </w:rPr>
              <w:t>13,138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9A9C6D4" w14:textId="1693DE1C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13D6059" w14:textId="510A976B" w:rsidR="007F1C21" w:rsidRPr="003A3ADE" w:rsidRDefault="00DD01B3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AA60C0D" w14:textId="6C868FF5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F2920C6" w14:textId="0EC96F65" w:rsidR="007F1C21" w:rsidRPr="003A3ADE" w:rsidRDefault="0059163E" w:rsidP="007F1C21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163E">
              <w:rPr>
                <w:rFonts w:ascii="Angsana New" w:hAnsi="Angsana New"/>
                <w:color w:val="000000"/>
                <w:sz w:val="28"/>
                <w:szCs w:val="28"/>
              </w:rPr>
              <w:t>94,737</w:t>
            </w:r>
          </w:p>
        </w:tc>
      </w:tr>
      <w:tr w:rsidR="007F1C21" w:rsidRPr="00824832" w14:paraId="3E607085" w14:textId="77777777" w:rsidTr="00930368">
        <w:trPr>
          <w:trHeight w:val="374"/>
        </w:trPr>
        <w:tc>
          <w:tcPr>
            <w:tcW w:w="2970" w:type="dxa"/>
          </w:tcPr>
          <w:p w14:paraId="5FC65FC5" w14:textId="3CCF9046" w:rsidR="007F1C21" w:rsidRPr="00AC5042" w:rsidRDefault="007F1C21" w:rsidP="007F1C2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44C4">
              <w:rPr>
                <w:rFonts w:asciiTheme="majorBidi" w:hAnsiTheme="majorBidi" w:hint="cs"/>
                <w:i/>
                <w:iCs/>
                <w:sz w:val="28"/>
                <w:szCs w:val="28"/>
                <w:cs/>
              </w:rPr>
              <w:t>หัก</w:t>
            </w:r>
            <w:r w:rsidRPr="00A71DC3">
              <w:rPr>
                <w:rFonts w:asciiTheme="majorBidi" w:hAnsiTheme="majorBidi"/>
                <w:sz w:val="28"/>
                <w:szCs w:val="28"/>
                <w:cs/>
              </w:rPr>
              <w:t xml:space="preserve"> ค่าสินไหมทดแทน</w:t>
            </w:r>
            <w:r w:rsidRPr="007077F5">
              <w:rPr>
                <w:rFonts w:asciiTheme="majorBidi" w:hAnsiTheme="majorBidi"/>
                <w:sz w:val="28"/>
                <w:szCs w:val="28"/>
                <w:cs/>
              </w:rPr>
              <w:t>รับคืน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854ED0B" w14:textId="66AB8E7E" w:rsidR="007F1C21" w:rsidRPr="008C5150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D16AF17" w14:textId="77777777" w:rsidR="007F1C21" w:rsidRPr="0045658D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A47D500" w14:textId="77777777" w:rsidR="007F1C21" w:rsidRPr="0045658D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0C3646D" w14:textId="77777777" w:rsidR="007F1C21" w:rsidRPr="0045658D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2F07427" w14:textId="77777777" w:rsidR="007F1C21" w:rsidRPr="0045658D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DA4CBBD" w14:textId="77777777" w:rsidR="007F1C21" w:rsidRPr="0045658D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6290E1D" w14:textId="77777777" w:rsidR="007F1C21" w:rsidRPr="0045658D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00F637F" w14:textId="77777777" w:rsidR="007F1C21" w:rsidRPr="0045658D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968EDBA" w14:textId="6D0AA6BD" w:rsidR="007F1C21" w:rsidRPr="0045658D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974FCAB" w14:textId="77777777" w:rsidR="007F1C21" w:rsidRPr="0045658D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80E0EF4" w14:textId="77777777" w:rsidR="007F1C21" w:rsidRPr="0045658D" w:rsidRDefault="007F1C21" w:rsidP="007F1C21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F1C21" w:rsidRPr="00824832" w14:paraId="077A8FBC" w14:textId="77777777" w:rsidTr="00930368">
        <w:trPr>
          <w:trHeight w:val="374"/>
        </w:trPr>
        <w:tc>
          <w:tcPr>
            <w:tcW w:w="2970" w:type="dxa"/>
          </w:tcPr>
          <w:p w14:paraId="66ECB14E" w14:textId="0BE99514" w:rsidR="007F1C21" w:rsidRPr="00AC5042" w:rsidRDefault="007F1C21" w:rsidP="007F1C2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จากการประกันภัยต่อ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15AF154" w14:textId="6E1BDD52" w:rsidR="007F1C21" w:rsidRPr="008C5150" w:rsidRDefault="00A265DD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265DD">
              <w:rPr>
                <w:rFonts w:ascii="Angsana New" w:hAnsi="Angsana New"/>
                <w:color w:val="000000"/>
                <w:sz w:val="28"/>
                <w:szCs w:val="28"/>
              </w:rPr>
              <w:t>(527)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8E8DDE3" w14:textId="77777777" w:rsidR="007F1C21" w:rsidRPr="0045658D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895140C" w14:textId="79171338" w:rsidR="007F1C21" w:rsidRPr="0045658D" w:rsidRDefault="00A265DD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265DD">
              <w:rPr>
                <w:rFonts w:ascii="Angsana New" w:hAnsi="Angsana New"/>
                <w:color w:val="000000"/>
                <w:sz w:val="28"/>
                <w:szCs w:val="28"/>
              </w:rPr>
              <w:t>(124)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A2EEE3E" w14:textId="77777777" w:rsidR="007F1C21" w:rsidRPr="0045658D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576B138" w14:textId="4B64E4EE" w:rsidR="007F1C21" w:rsidRPr="0045658D" w:rsidRDefault="0059163E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163E">
              <w:rPr>
                <w:rFonts w:ascii="Angsana New" w:hAnsi="Angsana New"/>
                <w:color w:val="000000"/>
                <w:sz w:val="28"/>
                <w:szCs w:val="28"/>
              </w:rPr>
              <w:t>(30,484)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5796C03" w14:textId="77777777" w:rsidR="007F1C21" w:rsidRPr="0045658D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E31918C" w14:textId="5CC020EA" w:rsidR="007F1C21" w:rsidRPr="0045658D" w:rsidRDefault="00DD01B3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D01B3">
              <w:rPr>
                <w:rFonts w:ascii="Angsana New" w:hAnsi="Angsana New"/>
                <w:color w:val="000000"/>
                <w:sz w:val="28"/>
                <w:szCs w:val="28"/>
              </w:rPr>
              <w:t>(10,179)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EA97543" w14:textId="77777777" w:rsidR="007F1C21" w:rsidRPr="0045658D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0604572C" w14:textId="1E5FC667" w:rsidR="007F1C21" w:rsidRPr="0045658D" w:rsidRDefault="00DD01B3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F90DF90" w14:textId="77777777" w:rsidR="007F1C21" w:rsidRPr="0045658D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3DD9A70" w14:textId="48975C1A" w:rsidR="007F1C21" w:rsidRPr="0045658D" w:rsidRDefault="0059163E" w:rsidP="007F1C21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9163E">
              <w:rPr>
                <w:rFonts w:ascii="Angsana New" w:hAnsi="Angsana New"/>
                <w:color w:val="000000"/>
                <w:sz w:val="28"/>
                <w:szCs w:val="28"/>
              </w:rPr>
              <w:t>(41,314)</w:t>
            </w:r>
          </w:p>
        </w:tc>
      </w:tr>
      <w:tr w:rsidR="007F1C21" w:rsidRPr="0045658D" w14:paraId="7E1B9F64" w14:textId="77777777" w:rsidTr="00930368">
        <w:trPr>
          <w:trHeight w:val="374"/>
        </w:trPr>
        <w:tc>
          <w:tcPr>
            <w:tcW w:w="2970" w:type="dxa"/>
          </w:tcPr>
          <w:p w14:paraId="03E8D8FF" w14:textId="5D441809" w:rsidR="007F1C21" w:rsidRPr="00AC5042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ค่าสินไหมทดแทนสุทธิ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6D95CDF" w14:textId="5F7355AB" w:rsidR="007F1C21" w:rsidRPr="003A3ADE" w:rsidRDefault="00A265DD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265DD">
              <w:rPr>
                <w:rFonts w:ascii="Angsana New" w:hAnsi="Angsana New"/>
                <w:color w:val="000000"/>
                <w:sz w:val="28"/>
                <w:szCs w:val="28"/>
              </w:rPr>
              <w:t>486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BCC8D43" w14:textId="600764A8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1540A4C" w14:textId="25F93C1C" w:rsidR="007F1C21" w:rsidRPr="003A3ADE" w:rsidRDefault="00A265DD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265DD">
              <w:rPr>
                <w:rFonts w:ascii="Angsana New" w:hAnsi="Angsana New"/>
                <w:color w:val="000000"/>
                <w:sz w:val="28"/>
                <w:szCs w:val="28"/>
              </w:rPr>
              <w:t>167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01BDFF8" w14:textId="793EE44F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86C2F8A" w14:textId="2C2F22FB" w:rsidR="007F1C21" w:rsidRPr="003A3ADE" w:rsidRDefault="005A4B2F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49,811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968CA79" w14:textId="6F935BD7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42C8235" w14:textId="345CAF69" w:rsidR="007F1C21" w:rsidRPr="003A3ADE" w:rsidRDefault="00DD01B3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D01B3">
              <w:rPr>
                <w:rFonts w:ascii="Angsana New" w:hAnsi="Angsana New"/>
                <w:color w:val="000000"/>
                <w:sz w:val="28"/>
                <w:szCs w:val="28"/>
              </w:rPr>
              <w:t>2,959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A8C2DED" w14:textId="2881B64E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ECAD4E9" w14:textId="1DD877AE" w:rsidR="007F1C21" w:rsidRPr="003A3ADE" w:rsidRDefault="00DD01B3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656B321" w14:textId="4DC492A5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722D394" w14:textId="3F0491E2" w:rsidR="007F1C21" w:rsidRPr="003A3ADE" w:rsidRDefault="0059163E" w:rsidP="007F1C21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163E">
              <w:rPr>
                <w:rFonts w:ascii="Angsana New" w:hAnsi="Angsana New"/>
                <w:color w:val="000000"/>
                <w:sz w:val="28"/>
                <w:szCs w:val="28"/>
              </w:rPr>
              <w:t>53,423</w:t>
            </w:r>
          </w:p>
        </w:tc>
      </w:tr>
      <w:tr w:rsidR="007F1C21" w:rsidRPr="00824832" w14:paraId="2E02BFB6" w14:textId="77777777" w:rsidTr="00930368">
        <w:trPr>
          <w:trHeight w:val="374"/>
        </w:trPr>
        <w:tc>
          <w:tcPr>
            <w:tcW w:w="2970" w:type="dxa"/>
          </w:tcPr>
          <w:p w14:paraId="04BEBC3D" w14:textId="7392BBFD" w:rsidR="007F1C21" w:rsidRPr="00AC5042" w:rsidRDefault="007F1C21" w:rsidP="007F1C2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ค่าจ้างและค่าบำเหน็จ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4481BD8" w14:textId="7F942A93" w:rsidR="007F1C21" w:rsidRPr="003A3ADE" w:rsidRDefault="00A265DD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265DD">
              <w:rPr>
                <w:rFonts w:ascii="Angsana New" w:hAnsi="Angsana New"/>
                <w:color w:val="000000"/>
                <w:sz w:val="28"/>
                <w:szCs w:val="28"/>
              </w:rPr>
              <w:t>721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D610355" w14:textId="0C950535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DC9DA3B" w14:textId="7D848B7A" w:rsidR="007F1C21" w:rsidRPr="003A3ADE" w:rsidRDefault="00DD01B3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D01B3">
              <w:rPr>
                <w:rFonts w:ascii="Angsana New" w:hAnsi="Angsana New"/>
                <w:color w:val="000000"/>
                <w:sz w:val="28"/>
                <w:szCs w:val="28"/>
              </w:rPr>
              <w:t>611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3C5B0C6" w14:textId="0EC25800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21B5D45" w14:textId="5A29266A" w:rsidR="007F1C21" w:rsidRPr="003A3ADE" w:rsidRDefault="00DD01B3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D01B3">
              <w:rPr>
                <w:rFonts w:ascii="Angsana New" w:hAnsi="Angsana New"/>
                <w:color w:val="000000"/>
                <w:sz w:val="28"/>
                <w:szCs w:val="28"/>
              </w:rPr>
              <w:t>23,691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ED5E288" w14:textId="3191C7E8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E60334E" w14:textId="19CC7BD9" w:rsidR="007F1C21" w:rsidRPr="003A3ADE" w:rsidRDefault="00914DC6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14DC6">
              <w:rPr>
                <w:rFonts w:ascii="Angsana New" w:hAnsi="Angsana New"/>
                <w:color w:val="000000"/>
                <w:sz w:val="28"/>
                <w:szCs w:val="28"/>
              </w:rPr>
              <w:t>6,988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B9CFE26" w14:textId="1D900426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0CE9DDF" w14:textId="14740117" w:rsidR="007F1C21" w:rsidRPr="003A3ADE" w:rsidRDefault="00DD01B3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18B31FB" w14:textId="50ACC312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40925FA" w14:textId="6F81E0C3" w:rsidR="007F1C21" w:rsidRPr="003A3ADE" w:rsidRDefault="00914DC6" w:rsidP="007F1C21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14DC6">
              <w:rPr>
                <w:rFonts w:ascii="Angsana New" w:hAnsi="Angsana New"/>
                <w:color w:val="000000"/>
                <w:sz w:val="28"/>
                <w:szCs w:val="28"/>
              </w:rPr>
              <w:t>32,011</w:t>
            </w:r>
          </w:p>
        </w:tc>
      </w:tr>
      <w:tr w:rsidR="007F1C21" w:rsidRPr="00824832" w14:paraId="058C31DE" w14:textId="77777777" w:rsidTr="00930368">
        <w:trPr>
          <w:trHeight w:val="374"/>
        </w:trPr>
        <w:tc>
          <w:tcPr>
            <w:tcW w:w="2970" w:type="dxa"/>
          </w:tcPr>
          <w:p w14:paraId="3A81856E" w14:textId="1E824E0C" w:rsidR="007F1C21" w:rsidRPr="00AC5042" w:rsidRDefault="007F1C21" w:rsidP="007F1C2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5E89E69" w14:textId="0A161F19" w:rsidR="007F1C21" w:rsidRPr="003A3ADE" w:rsidRDefault="00A265DD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265DD">
              <w:rPr>
                <w:rFonts w:ascii="Angsana New" w:hAnsi="Angsana New"/>
                <w:color w:val="000000"/>
                <w:sz w:val="28"/>
                <w:szCs w:val="28"/>
              </w:rPr>
              <w:t>262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811E6A2" w14:textId="6CDC7A45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1C98915" w14:textId="3CF82539" w:rsidR="007F1C21" w:rsidRPr="003A3ADE" w:rsidRDefault="00DD01B3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D01B3">
              <w:rPr>
                <w:rFonts w:ascii="Angsana New" w:hAnsi="Angsana New"/>
                <w:color w:val="000000"/>
                <w:sz w:val="28"/>
                <w:szCs w:val="28"/>
              </w:rPr>
              <w:t>572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B9C8EE5" w14:textId="50749FD1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022BDBD" w14:textId="7B29F563" w:rsidR="007F1C21" w:rsidRPr="003A3ADE" w:rsidRDefault="00DD01B3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D01B3">
              <w:rPr>
                <w:rFonts w:ascii="Angsana New" w:hAnsi="Angsana New"/>
                <w:color w:val="000000"/>
                <w:sz w:val="28"/>
                <w:szCs w:val="28"/>
              </w:rPr>
              <w:t>27,869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FD5BE46" w14:textId="448AE338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5F14944" w14:textId="68ED6FDC" w:rsidR="007F1C21" w:rsidRPr="003A3ADE" w:rsidRDefault="00914DC6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14DC6">
              <w:rPr>
                <w:rFonts w:ascii="Angsana New" w:hAnsi="Angsana New"/>
                <w:color w:val="000000"/>
                <w:sz w:val="28"/>
                <w:szCs w:val="28"/>
              </w:rPr>
              <w:t>1,537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4947445" w14:textId="56C5BECA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E3D483F" w14:textId="415A8FA5" w:rsidR="007F1C21" w:rsidRPr="003A3ADE" w:rsidRDefault="00DD01B3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0094FCF" w14:textId="16D51AC2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0479781" w14:textId="55AE48EE" w:rsidR="007F1C21" w:rsidRPr="003A3ADE" w:rsidRDefault="00914DC6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14DC6">
              <w:rPr>
                <w:rFonts w:ascii="Angsana New" w:hAnsi="Angsana New"/>
                <w:color w:val="000000"/>
                <w:sz w:val="28"/>
                <w:szCs w:val="28"/>
              </w:rPr>
              <w:t>30,240</w:t>
            </w:r>
          </w:p>
        </w:tc>
      </w:tr>
      <w:tr w:rsidR="007F1C21" w:rsidRPr="00824832" w14:paraId="55F8FA9F" w14:textId="77777777" w:rsidTr="00930368">
        <w:trPr>
          <w:trHeight w:val="374"/>
        </w:trPr>
        <w:tc>
          <w:tcPr>
            <w:tcW w:w="2970" w:type="dxa"/>
          </w:tcPr>
          <w:p w14:paraId="6E61CAD1" w14:textId="70F0DBBF" w:rsidR="007F1C21" w:rsidRPr="00AC5042" w:rsidRDefault="007F1C21" w:rsidP="007F1C21">
            <w:pPr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8AEA478" w14:textId="76DD15B6" w:rsidR="007F1C21" w:rsidRPr="003A3ADE" w:rsidRDefault="00A265DD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265DD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EE862D7" w14:textId="049A17F0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424A460" w14:textId="74FB7E5C" w:rsidR="007F1C21" w:rsidRPr="003A3ADE" w:rsidRDefault="00DD01B3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D01B3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CC2E1A6" w14:textId="675DCB3A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B5770EC" w14:textId="2A88F10E" w:rsidR="007F1C21" w:rsidRPr="003A3ADE" w:rsidRDefault="00DD01B3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D01B3">
              <w:rPr>
                <w:rFonts w:ascii="Angsana New" w:hAnsi="Angsana New"/>
                <w:color w:val="000000"/>
                <w:sz w:val="28"/>
                <w:szCs w:val="28"/>
              </w:rPr>
              <w:t>(306)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49402D8" w14:textId="5B34EAEC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D3E1514" w14:textId="036277EE" w:rsidR="007F1C21" w:rsidRPr="003A3ADE" w:rsidRDefault="00DD01B3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D01B3">
              <w:rPr>
                <w:rFonts w:ascii="Angsana New" w:hAnsi="Angsana New"/>
                <w:color w:val="000000"/>
                <w:sz w:val="28"/>
                <w:szCs w:val="28"/>
              </w:rPr>
              <w:t>(519)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1BB565C" w14:textId="1F4C526C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AED0D2B" w14:textId="1D8358B3" w:rsidR="007F1C21" w:rsidRPr="003A3ADE" w:rsidRDefault="00DD01B3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D01B3">
              <w:rPr>
                <w:rFonts w:ascii="Angsana New" w:hAnsi="Angsana New"/>
                <w:color w:val="000000"/>
                <w:sz w:val="28"/>
                <w:szCs w:val="28"/>
              </w:rPr>
              <w:t>34,568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31F0D4E" w14:textId="1FFFC73D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94E2547" w14:textId="2C210C74" w:rsidR="007F1C21" w:rsidRPr="003A3ADE" w:rsidRDefault="00DD01B3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D01B3">
              <w:rPr>
                <w:rFonts w:ascii="Angsana New" w:hAnsi="Angsana New"/>
                <w:color w:val="000000"/>
                <w:sz w:val="28"/>
                <w:szCs w:val="28"/>
              </w:rPr>
              <w:t>33,745</w:t>
            </w:r>
          </w:p>
        </w:tc>
      </w:tr>
      <w:tr w:rsidR="007F1C21" w:rsidRPr="004F075C" w14:paraId="08DA98C0" w14:textId="77777777" w:rsidTr="00930368">
        <w:trPr>
          <w:trHeight w:val="374"/>
        </w:trPr>
        <w:tc>
          <w:tcPr>
            <w:tcW w:w="2970" w:type="dxa"/>
          </w:tcPr>
          <w:p w14:paraId="4BB379D5" w14:textId="0973965E" w:rsidR="007F1C21" w:rsidRPr="004F075C" w:rsidRDefault="007F1C21" w:rsidP="007F1C21">
            <w:pPr>
              <w:ind w:right="-13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07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3F55B293" w14:textId="0C0D6AF5" w:rsidR="007F1C21" w:rsidRPr="004F075C" w:rsidRDefault="00A265DD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265DD">
              <w:rPr>
                <w:rFonts w:ascii="Angsana New" w:hAnsi="Angsana New"/>
                <w:b/>
                <w:bCs/>
                <w:sz w:val="28"/>
                <w:szCs w:val="28"/>
              </w:rPr>
              <w:t>1,470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5B09535" w14:textId="1B3E01C7" w:rsidR="007F1C21" w:rsidRPr="004F075C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7258E9FE" w14:textId="49BB0ECD" w:rsidR="007F1C21" w:rsidRPr="004F075C" w:rsidRDefault="00DD01B3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D01B3">
              <w:rPr>
                <w:rFonts w:ascii="Angsana New" w:hAnsi="Angsana New"/>
                <w:b/>
                <w:bCs/>
                <w:sz w:val="28"/>
                <w:szCs w:val="28"/>
              </w:rPr>
              <w:t>1,351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815AA03" w14:textId="3DBECD15" w:rsidR="007F1C21" w:rsidRPr="004F075C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2280EEE" w14:textId="43F1F080" w:rsidR="007F1C21" w:rsidRPr="004F075C" w:rsidRDefault="00DD01B3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D01B3">
              <w:rPr>
                <w:rFonts w:ascii="Angsana New" w:hAnsi="Angsana New"/>
                <w:b/>
                <w:bCs/>
                <w:sz w:val="28"/>
                <w:szCs w:val="28"/>
              </w:rPr>
              <w:t>10</w:t>
            </w:r>
            <w:r w:rsidR="005A4B2F">
              <w:rPr>
                <w:rFonts w:ascii="Angsana New" w:hAnsi="Angsana New"/>
                <w:b/>
                <w:bCs/>
                <w:sz w:val="28"/>
                <w:szCs w:val="28"/>
              </w:rPr>
              <w:t>1,065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5D19221" w14:textId="7CE7D62C" w:rsidR="007F1C21" w:rsidRPr="004F075C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33DFFBBE" w14:textId="4BCBDF4E" w:rsidR="007F1C21" w:rsidRPr="004F075C" w:rsidRDefault="00DD01B3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D01B3">
              <w:rPr>
                <w:rFonts w:ascii="Angsana New" w:hAnsi="Angsana New"/>
                <w:b/>
                <w:bCs/>
                <w:sz w:val="28"/>
                <w:szCs w:val="28"/>
              </w:rPr>
              <w:t>10,965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2C97640" w14:textId="0D02717F" w:rsidR="007F1C21" w:rsidRPr="004F075C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75CA4100" w14:textId="0F773675" w:rsidR="007F1C21" w:rsidRPr="004F075C" w:rsidRDefault="00DD01B3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D01B3">
              <w:rPr>
                <w:rFonts w:ascii="Angsana New" w:hAnsi="Angsana New"/>
                <w:b/>
                <w:bCs/>
                <w:sz w:val="28"/>
                <w:szCs w:val="28"/>
              </w:rPr>
              <w:t>34,568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B2C8F57" w14:textId="6137A299" w:rsidR="007F1C21" w:rsidRPr="004F075C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783DDA4" w14:textId="1CC1EC08" w:rsidR="007F1C21" w:rsidRPr="004F075C" w:rsidRDefault="00914DC6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4DC6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5A4B2F">
              <w:rPr>
                <w:rFonts w:ascii="Angsana New" w:hAnsi="Angsana New"/>
                <w:b/>
                <w:bCs/>
                <w:sz w:val="28"/>
                <w:szCs w:val="28"/>
              </w:rPr>
              <w:t>49,419</w:t>
            </w:r>
          </w:p>
        </w:tc>
      </w:tr>
      <w:tr w:rsidR="007F1C21" w:rsidRPr="003C1FB1" w14:paraId="61B10A47" w14:textId="77777777" w:rsidTr="00930368">
        <w:trPr>
          <w:trHeight w:val="374"/>
        </w:trPr>
        <w:tc>
          <w:tcPr>
            <w:tcW w:w="2970" w:type="dxa"/>
          </w:tcPr>
          <w:p w14:paraId="4522ABC2" w14:textId="735B9932" w:rsidR="007F1C21" w:rsidRPr="00AC5042" w:rsidRDefault="00E44032" w:rsidP="007F1C21">
            <w:pPr>
              <w:tabs>
                <w:tab w:val="clear" w:pos="454"/>
                <w:tab w:val="left" w:pos="450"/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กำไร (</w:t>
            </w:r>
            <w:r w:rsidR="007F1C21"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) </w:t>
            </w:r>
            <w:r w:rsidR="007F1C21"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5E23F92E" w14:textId="5736A3C0" w:rsidR="007F1C21" w:rsidRPr="007B5A16" w:rsidRDefault="00A265DD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265DD">
              <w:rPr>
                <w:rFonts w:ascii="Angsana New" w:hAnsi="Angsana New"/>
                <w:b/>
                <w:bCs/>
                <w:sz w:val="28"/>
                <w:szCs w:val="28"/>
              </w:rPr>
              <w:t>1,282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51B5365" w14:textId="649E9264" w:rsidR="007F1C21" w:rsidRPr="007B5A16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245B22EF" w14:textId="367F6038" w:rsidR="007F1C21" w:rsidRPr="007B5A16" w:rsidRDefault="00DD01B3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D01B3">
              <w:rPr>
                <w:rFonts w:ascii="Angsana New" w:hAnsi="Angsana New"/>
                <w:b/>
                <w:bCs/>
                <w:sz w:val="28"/>
                <w:szCs w:val="28"/>
              </w:rPr>
              <w:t>618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757EB1D" w14:textId="725CBEF6" w:rsidR="007F1C21" w:rsidRPr="007B5A16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62E38B87" w14:textId="412EF93D" w:rsidR="007F1C21" w:rsidRPr="007B5A16" w:rsidRDefault="005A4B2F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1,363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E6CABA2" w14:textId="5C0E046F" w:rsidR="007F1C21" w:rsidRPr="007B5A16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3A014DC7" w14:textId="13C80C49" w:rsidR="007F1C21" w:rsidRPr="007B5A16" w:rsidRDefault="00DD01B3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D01B3">
              <w:rPr>
                <w:rFonts w:ascii="Angsana New" w:hAnsi="Angsana New"/>
                <w:b/>
                <w:bCs/>
                <w:sz w:val="28"/>
                <w:szCs w:val="28"/>
              </w:rPr>
              <w:t>14,321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F11A2A8" w14:textId="16669023" w:rsidR="007F1C21" w:rsidRPr="007B5A16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4299FF4B" w14:textId="278FC7FD" w:rsidR="007F1C21" w:rsidRPr="007B5A16" w:rsidRDefault="00DD01B3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D01B3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CB3E46">
              <w:rPr>
                <w:rFonts w:ascii="Angsana New" w:hAnsi="Angsana New"/>
                <w:b/>
                <w:bCs/>
                <w:sz w:val="28"/>
                <w:szCs w:val="28"/>
              </w:rPr>
              <w:t>35</w:t>
            </w:r>
            <w:r w:rsidRPr="00DD01B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CB3E46">
              <w:rPr>
                <w:rFonts w:ascii="Angsana New" w:hAnsi="Angsana New"/>
                <w:b/>
                <w:bCs/>
                <w:sz w:val="28"/>
                <w:szCs w:val="28"/>
              </w:rPr>
              <w:t>668</w:t>
            </w:r>
            <w:r w:rsidRPr="00DD01B3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8E3A82E" w14:textId="6453A7A1" w:rsidR="007F1C21" w:rsidRPr="007B5A16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0B7AE93" w14:textId="0EB79835" w:rsidR="007F1C21" w:rsidRPr="007B5A16" w:rsidRDefault="00DD01B3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D01B3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5A4B2F">
              <w:rPr>
                <w:rFonts w:ascii="Angsana New" w:hAnsi="Angsana New"/>
                <w:b/>
                <w:bCs/>
                <w:sz w:val="28"/>
                <w:szCs w:val="28"/>
              </w:rPr>
              <w:t>18,084</w:t>
            </w:r>
            <w:r w:rsidRPr="00DD01B3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  <w:tr w:rsidR="007F1C21" w:rsidRPr="00824832" w14:paraId="21A73E10" w14:textId="77777777" w:rsidTr="00930368">
        <w:trPr>
          <w:trHeight w:val="374"/>
        </w:trPr>
        <w:tc>
          <w:tcPr>
            <w:tcW w:w="2970" w:type="dxa"/>
            <w:tcBorders>
              <w:bottom w:val="nil"/>
            </w:tcBorders>
          </w:tcPr>
          <w:p w14:paraId="5FE42D91" w14:textId="2C8CBB7F" w:rsidR="007F1C21" w:rsidRPr="00AC5042" w:rsidRDefault="007F1C21" w:rsidP="007F1C21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FB50378" w14:textId="0C8DBEE2" w:rsidR="007F1C21" w:rsidRPr="007B5A16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E52ECBB" w14:textId="6D590E7D" w:rsidR="007F1C21" w:rsidRPr="007B5A16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E50AF7A" w14:textId="1A0FDB34" w:rsidR="007F1C21" w:rsidRPr="007B5A16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868CABC" w14:textId="34396CCE" w:rsidR="007F1C21" w:rsidRPr="007B5A16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7369265" w14:textId="749C88CF" w:rsidR="007F1C21" w:rsidRPr="007B5A16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39B0F86" w14:textId="23F47796" w:rsidR="007F1C21" w:rsidRPr="007B5A16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EAF518F" w14:textId="10518F55" w:rsidR="007F1C21" w:rsidRPr="007B5A16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6D8B88A" w14:textId="24634B6E" w:rsidR="007F1C21" w:rsidRPr="007B5A16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32C3497" w14:textId="4C66F21E" w:rsidR="007F1C21" w:rsidRPr="007B5A16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1EA5003" w14:textId="7F1E671E" w:rsidR="007F1C21" w:rsidRPr="007B5A16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650C3DAF" w14:textId="2C827D1D" w:rsidR="007F1C21" w:rsidRPr="003A3ADE" w:rsidRDefault="00DD01B3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D01B3">
              <w:rPr>
                <w:rFonts w:ascii="Angsana New" w:hAnsi="Angsana New"/>
                <w:sz w:val="28"/>
                <w:szCs w:val="28"/>
              </w:rPr>
              <w:t>(</w:t>
            </w:r>
            <w:r w:rsidR="005A4B2F">
              <w:rPr>
                <w:rFonts w:ascii="Angsana New" w:hAnsi="Angsana New"/>
                <w:sz w:val="28"/>
                <w:szCs w:val="28"/>
              </w:rPr>
              <w:t>7,663</w:t>
            </w:r>
            <w:r w:rsidRPr="00DD01B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F1C21" w:rsidRPr="004A603D" w14:paraId="19D2203C" w14:textId="77777777" w:rsidTr="00930368">
        <w:trPr>
          <w:trHeight w:val="374"/>
        </w:trPr>
        <w:tc>
          <w:tcPr>
            <w:tcW w:w="2970" w:type="dxa"/>
            <w:tcBorders>
              <w:top w:val="nil"/>
              <w:bottom w:val="nil"/>
            </w:tcBorders>
          </w:tcPr>
          <w:p w14:paraId="2804BD56" w14:textId="1D4C64FE" w:rsidR="007F1C21" w:rsidRPr="00AC5042" w:rsidRDefault="007F1C21" w:rsidP="007F1C21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ขาดทุน</w:t>
            </w:r>
            <w:r w:rsidRPr="00FB7D9F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สำหรับ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8E057B2" w14:textId="3D6C65BB" w:rsidR="007F1C21" w:rsidRPr="003C1FB1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1911E22" w14:textId="2CB52C2C" w:rsidR="007F1C21" w:rsidRPr="003C1FB1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73DC95B" w14:textId="44091D48" w:rsidR="007F1C21" w:rsidRPr="003C1FB1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8627B15" w14:textId="5F0453A0" w:rsidR="007F1C21" w:rsidRPr="003C1FB1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51891FF" w14:textId="4687B3AA" w:rsidR="007F1C21" w:rsidRPr="003C1FB1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AA5B468" w14:textId="38AFACDF" w:rsidR="007F1C21" w:rsidRPr="003C1FB1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206F2A5" w14:textId="4B0FD01C" w:rsidR="007F1C21" w:rsidRPr="003C1FB1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F9756E4" w14:textId="33CC98D4" w:rsidR="007F1C21" w:rsidRPr="003C1FB1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BED5672" w14:textId="36DC12DE" w:rsidR="007F1C21" w:rsidRPr="003C1FB1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B1A49BB" w14:textId="2951815A" w:rsidR="007F1C21" w:rsidRPr="003C1FB1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0A8B3738" w14:textId="1A69B399" w:rsidR="007F1C21" w:rsidRPr="003A3ADE" w:rsidDel="001E262A" w:rsidRDefault="00DD01B3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D01B3">
              <w:rPr>
                <w:rFonts w:ascii="Angsana New" w:hAnsi="Angsana New"/>
                <w:b/>
                <w:bCs/>
                <w:sz w:val="28"/>
                <w:szCs w:val="28"/>
              </w:rPr>
              <w:t>(25,</w:t>
            </w:r>
            <w:r w:rsidR="005A4B2F">
              <w:rPr>
                <w:rFonts w:ascii="Angsana New" w:hAnsi="Angsana New"/>
                <w:b/>
                <w:bCs/>
                <w:sz w:val="28"/>
                <w:szCs w:val="28"/>
              </w:rPr>
              <w:t>747</w:t>
            </w:r>
            <w:r w:rsidRPr="00DD01B3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</w:tbl>
    <w:p w14:paraId="007EBB0B" w14:textId="6C9D9AD7" w:rsidR="00A472F0" w:rsidRDefault="00A472F0" w:rsidP="00A472F0">
      <w:pPr>
        <w:widowControl w:val="0"/>
        <w:tabs>
          <w:tab w:val="clear" w:pos="227"/>
          <w:tab w:val="clear" w:pos="454"/>
          <w:tab w:val="clear" w:pos="680"/>
          <w:tab w:val="left" w:pos="720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bookmarkStart w:id="11" w:name="_Hlk69747274"/>
      <w:bookmarkEnd w:id="9"/>
      <w:bookmarkEnd w:id="10"/>
      <w:r>
        <w:rPr>
          <w:rFonts w:ascii="Angsana New" w:hAnsi="Angsana New" w:hint="cs"/>
          <w:spacing w:val="4"/>
          <w:sz w:val="28"/>
          <w:szCs w:val="28"/>
          <w:cs/>
        </w:rPr>
        <w:lastRenderedPageBreak/>
        <w:t>ข้อมูลรายได้และกำไร (ขาดทุน) ของส่วนงานสำหรับ</w:t>
      </w:r>
      <w:r>
        <w:rPr>
          <w:rFonts w:ascii="Angsana New" w:hAnsi="Angsana New" w:hint="cs"/>
          <w:sz w:val="28"/>
          <w:szCs w:val="28"/>
          <w:cs/>
        </w:rPr>
        <w:t>งวดสามเดือน</w:t>
      </w:r>
      <w:r w:rsidR="00A80558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="00E03EA5">
        <w:rPr>
          <w:rFonts w:asciiTheme="majorBidi" w:hAnsiTheme="majorBidi" w:cstheme="majorBidi"/>
          <w:sz w:val="28"/>
          <w:szCs w:val="28"/>
        </w:rPr>
        <w:t>30</w:t>
      </w:r>
      <w:r w:rsidR="00A80558">
        <w:rPr>
          <w:rFonts w:ascii="Angsana New" w:hAnsi="Angsana New" w:hint="cs"/>
          <w:sz w:val="28"/>
          <w:szCs w:val="28"/>
          <w:cs/>
        </w:rPr>
        <w:t xml:space="preserve"> กันยายน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</w:rPr>
        <w:t xml:space="preserve">2564 </w:t>
      </w:r>
      <w:r>
        <w:rPr>
          <w:rFonts w:ascii="Angsana New" w:hAnsi="Angsana New" w:hint="cs"/>
          <w:sz w:val="28"/>
          <w:szCs w:val="28"/>
          <w:cs/>
        </w:rPr>
        <w:t>มีดังนี้</w:t>
      </w:r>
    </w:p>
    <w:tbl>
      <w:tblPr>
        <w:tblW w:w="972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43" w:type="dxa"/>
          <w:right w:w="43" w:type="dxa"/>
        </w:tblCellMar>
        <w:tblLook w:val="00A0" w:firstRow="1" w:lastRow="0" w:firstColumn="1" w:lastColumn="0" w:noHBand="0" w:noVBand="0"/>
      </w:tblPr>
      <w:tblGrid>
        <w:gridCol w:w="3060"/>
        <w:gridCol w:w="990"/>
        <w:gridCol w:w="106"/>
        <w:gridCol w:w="974"/>
        <w:gridCol w:w="106"/>
        <w:gridCol w:w="974"/>
        <w:gridCol w:w="106"/>
        <w:gridCol w:w="1064"/>
        <w:gridCol w:w="106"/>
        <w:gridCol w:w="1064"/>
        <w:gridCol w:w="106"/>
        <w:gridCol w:w="1064"/>
      </w:tblGrid>
      <w:tr w:rsidR="00A472F0" w14:paraId="69EDD0DD" w14:textId="77777777" w:rsidTr="00A472F0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8DA4EFE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666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153062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left" w:pos="6250"/>
              </w:tabs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A472F0" w14:paraId="2D540431" w14:textId="77777777" w:rsidTr="00A472F0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372ABC0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33D7D7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EC2CF1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B851197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008109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62EC12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-6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07320D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17E972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63BA9F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FB1125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CD98CE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6BD194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A472F0" w14:paraId="3619F627" w14:textId="77777777" w:rsidTr="00A472F0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B319529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33F2B5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ประกัน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2AEB1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24AB32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ทางทะเล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87068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8D3E6B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0536F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AD8485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AC1A8D3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767D92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ปันส่วน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C187E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45411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472F0" w14:paraId="4EE1BED3" w14:textId="77777777" w:rsidTr="00A472F0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D051840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80202C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อัคคีภัย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F186B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3891F2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และขนส่ง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3B8EB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19FE90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รถยนต์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7C96E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07692F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เบ็ดเตล็ดอื่น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A5B2351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669BD6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ไม่ได้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55089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9F71E9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</w:tr>
      <w:tr w:rsidR="00A472F0" w14:paraId="6B4545D9" w14:textId="77777777" w:rsidTr="00A472F0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6293EC" w14:textId="77777777" w:rsidR="00A472F0" w:rsidRDefault="00A472F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1D19475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0393089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7D07BE20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D15C0F8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3698C0F0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D2E7EAC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1BBE4AE7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E4C3F28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7E1FC70E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4246916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23E0345B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587501" w14:paraId="4030DB47" w14:textId="77777777" w:rsidTr="00411481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9577E9" w14:textId="77777777" w:rsidR="00587501" w:rsidRDefault="00587501" w:rsidP="0058750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0261D02" w14:textId="3BA53CAD" w:rsidR="00587501" w:rsidRPr="00864D6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2,909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13396C4" w14:textId="4EE8A446" w:rsidR="00587501" w:rsidRPr="00864D6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32BAA27" w14:textId="7C499B73" w:rsidR="00587501" w:rsidRPr="00864D6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4,273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D2B88E9" w14:textId="02EA7F37" w:rsidR="00587501" w:rsidRPr="00864D6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A303E52" w14:textId="37DF4400" w:rsidR="00587501" w:rsidRPr="00864D6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112,241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7D383F0" w14:textId="433B690F" w:rsidR="00587501" w:rsidRPr="00864D6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8797837" w14:textId="29383CC8" w:rsidR="00587501" w:rsidRPr="00864D6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31,848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7058A49" w14:textId="792DCCBD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7A96BDC0" w14:textId="4266F79F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3FA678A" w14:textId="5815BC1A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3862C51E" w14:textId="658096E6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151,271 </w:t>
            </w:r>
          </w:p>
        </w:tc>
      </w:tr>
      <w:tr w:rsidR="00587501" w14:paraId="24D31443" w14:textId="77777777" w:rsidTr="00E05EE5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59024B" w14:textId="7EE96A3B" w:rsidR="00587501" w:rsidRDefault="00587501" w:rsidP="00587501">
            <w:pPr>
              <w:tabs>
                <w:tab w:val="clear" w:pos="227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เบี้ยประกันภัยจ่าย</w:t>
            </w:r>
          </w:p>
          <w:p w14:paraId="4AB9C65F" w14:textId="23C60638" w:rsidR="00587501" w:rsidRDefault="00587501" w:rsidP="00587501">
            <w:pPr>
              <w:tabs>
                <w:tab w:val="clear" w:pos="227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</w:t>
            </w:r>
            <w:r w:rsidRPr="00966722">
              <w:rPr>
                <w:rFonts w:asciiTheme="majorBidi" w:hAnsiTheme="majorBidi"/>
                <w:sz w:val="28"/>
                <w:szCs w:val="28"/>
                <w:cs/>
              </w:rPr>
              <w:t>จากการเอา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ประกันภัยต่อ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53FBFD28" w14:textId="0FEB9A7E" w:rsidR="00587501" w:rsidRPr="00864D6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 (1,548)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52BCEC9" w14:textId="7AB4E6EE" w:rsidR="00587501" w:rsidRPr="00864D6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7CA8B408" w14:textId="33A1D232" w:rsidR="00587501" w:rsidRPr="00864D6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 (2,160)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F0F8DE4" w14:textId="23AA93CB" w:rsidR="00587501" w:rsidRPr="00864D6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42C34EC0" w14:textId="7CF368B2" w:rsidR="00587501" w:rsidRPr="00864D6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 (44,458)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9B0FD61" w14:textId="40AB7580" w:rsidR="00587501" w:rsidRPr="00864D6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75F56613" w14:textId="5CCA4D56" w:rsidR="00587501" w:rsidRPr="00864D6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 (22,248)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259E00F" w14:textId="72F83DD1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2CF594B7" w14:textId="1ABB9926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456EE38" w14:textId="538DE517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75FDCDF5" w14:textId="139F0EE1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 (70,414)</w:t>
            </w:r>
          </w:p>
        </w:tc>
      </w:tr>
      <w:tr w:rsidR="00587501" w14:paraId="7279C26C" w14:textId="77777777" w:rsidTr="00E05EE5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BD0350" w14:textId="77777777" w:rsidR="00587501" w:rsidRDefault="00587501" w:rsidP="00587501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เบี้ยประกันภัยรับสุทธิ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7E34FE02" w14:textId="2A2ADD31" w:rsidR="00587501" w:rsidRPr="00864D6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1,361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2018CC9" w14:textId="1210B418" w:rsidR="00587501" w:rsidRPr="00864D6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082D0D1" w14:textId="2AF5E397" w:rsidR="00587501" w:rsidRPr="00864D6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2,113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5919494" w14:textId="56A5A6B2" w:rsidR="00587501" w:rsidRPr="00864D6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CFDC383" w14:textId="05AF3703" w:rsidR="00587501" w:rsidRPr="00864D6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67,783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E4258F3" w14:textId="3C6478BD" w:rsidR="00587501" w:rsidRPr="00864D6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25B2C62" w14:textId="33C6E34E" w:rsidR="00587501" w:rsidRPr="00864D6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9,600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EC277BA" w14:textId="6EAF4A3F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5780964" w14:textId="4A079BBA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90D0D9B" w14:textId="69FE70B3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4CFC9B3" w14:textId="7E7E57D7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         80,857 </w:t>
            </w:r>
          </w:p>
        </w:tc>
      </w:tr>
      <w:tr w:rsidR="00587501" w14:paraId="353B7FB6" w14:textId="77777777" w:rsidTr="00E05EE5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1E52E6" w14:textId="77777777" w:rsidR="00793942" w:rsidRPr="00793942" w:rsidRDefault="00793942" w:rsidP="00793942">
            <w:pPr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3177A0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>บวก (หัก)</w:t>
            </w:r>
            <w:r w:rsidRPr="00793942">
              <w:rPr>
                <w:rFonts w:asciiTheme="majorBidi" w:hAnsiTheme="majorBidi"/>
                <w:sz w:val="28"/>
                <w:szCs w:val="28"/>
                <w:cs/>
              </w:rPr>
              <w:t xml:space="preserve"> สำรองเบี้ยประกันภัย</w:t>
            </w:r>
          </w:p>
          <w:p w14:paraId="705F1552" w14:textId="4E32BF70" w:rsidR="00793942" w:rsidRPr="00793942" w:rsidRDefault="00793942" w:rsidP="00793942">
            <w:pPr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       </w:t>
            </w:r>
            <w:r w:rsidRPr="00793942">
              <w:rPr>
                <w:rFonts w:asciiTheme="majorBidi" w:hAnsiTheme="majorBidi"/>
                <w:sz w:val="28"/>
                <w:szCs w:val="28"/>
                <w:cs/>
              </w:rPr>
              <w:t xml:space="preserve">ที่ยังไม่ถือเป็นรายได้ (เพิ่มขึ้น) </w:t>
            </w:r>
          </w:p>
          <w:p w14:paraId="4D1D8417" w14:textId="0AC1EDD8" w:rsidR="00587501" w:rsidRDefault="00793942" w:rsidP="00793942">
            <w:pPr>
              <w:ind w:right="-126" w:firstLine="317"/>
              <w:rPr>
                <w:rFonts w:asciiTheme="majorBidi" w:hAnsiTheme="majorBidi" w:cstheme="majorBidi"/>
                <w:sz w:val="28"/>
                <w:szCs w:val="28"/>
              </w:rPr>
            </w:pPr>
            <w:r w:rsidRPr="00793942">
              <w:rPr>
                <w:rFonts w:asciiTheme="majorBidi" w:hAnsi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0061419F" w14:textId="32E9DC83" w:rsidR="00587501" w:rsidRPr="00864D6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506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E1F2D61" w14:textId="0AAEF5BC" w:rsidR="00587501" w:rsidRPr="00864D6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7D1CBA0D" w14:textId="6445B320" w:rsidR="00587501" w:rsidRPr="00864D6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 (884)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21A8ED1" w14:textId="4D8F8FC3" w:rsidR="00587501" w:rsidRPr="00864D6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5FE5B8C6" w14:textId="4BE9EFEF" w:rsidR="00587501" w:rsidRPr="00864D6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5,595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AEE5D66" w14:textId="5674B153" w:rsidR="00587501" w:rsidRPr="00864D6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7581C0E2" w14:textId="4DE004C9" w:rsidR="00587501" w:rsidRPr="00864D6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 (1,865)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DD18C1A" w14:textId="60E96924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3AF8676F" w14:textId="68D82881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6A4EAAF" w14:textId="7E6FCC17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5FCC21DA" w14:textId="63FD9A9C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3,352 </w:t>
            </w:r>
          </w:p>
        </w:tc>
      </w:tr>
      <w:tr w:rsidR="00587501" w14:paraId="7E80A49A" w14:textId="77777777" w:rsidTr="00A472F0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9F48F3" w14:textId="77777777" w:rsidR="00587501" w:rsidRDefault="00587501" w:rsidP="00587501">
            <w:pPr>
              <w:tabs>
                <w:tab w:val="clear" w:pos="227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7BE7854" w14:textId="77777777" w:rsidR="00587501" w:rsidRPr="00864D61" w:rsidRDefault="00587501" w:rsidP="00587501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1B177E" w14:textId="77777777" w:rsidR="00587501" w:rsidRPr="00864D61" w:rsidRDefault="00587501" w:rsidP="00587501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761029B" w14:textId="77777777" w:rsidR="00587501" w:rsidRPr="00864D61" w:rsidRDefault="00587501" w:rsidP="00587501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ADD93D" w14:textId="77777777" w:rsidR="00587501" w:rsidRPr="00864D61" w:rsidRDefault="00587501" w:rsidP="00587501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B73C657" w14:textId="77777777" w:rsidR="00587501" w:rsidRPr="00864D61" w:rsidRDefault="00587501" w:rsidP="00587501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8CAE86" w14:textId="77777777" w:rsidR="00587501" w:rsidRPr="00864D61" w:rsidRDefault="00587501" w:rsidP="00587501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7105059" w14:textId="77777777" w:rsidR="00587501" w:rsidRPr="00864D61" w:rsidRDefault="00587501" w:rsidP="00587501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E76855" w14:textId="77777777" w:rsidR="00587501" w:rsidRDefault="00587501" w:rsidP="0058750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39A646A" w14:textId="77777777" w:rsidR="00587501" w:rsidRDefault="00587501" w:rsidP="0058750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0B00B0" w14:textId="77777777" w:rsidR="00587501" w:rsidRDefault="00587501" w:rsidP="0058750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2263309" w14:textId="77777777" w:rsidR="00587501" w:rsidRDefault="00587501" w:rsidP="0058750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87501" w14:paraId="4AD506ED" w14:textId="77777777" w:rsidTr="00E96E71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379AF6" w14:textId="77777777" w:rsidR="00587501" w:rsidRDefault="00587501" w:rsidP="00587501">
            <w:pPr>
              <w:tabs>
                <w:tab w:val="clear" w:pos="227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 xml:space="preserve">    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จากการประกันภัยต่อ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7840A24F" w14:textId="7C283E93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1,867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29FB3D2" w14:textId="1E06DC78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3C27AB3" w14:textId="4BE0E8FE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1,229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6E9DEB8" w14:textId="450D12F8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051233CE" w14:textId="368B6247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73,378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65A1C29" w14:textId="4841D0CF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69F71ED1" w14:textId="7DCAD605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7,735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8663488" w14:textId="261A4B05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3FA21DF" w14:textId="38444B15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DF22107" w14:textId="5ADDD4C2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CEA1283" w14:textId="00B40F6E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         84,209 </w:t>
            </w:r>
          </w:p>
        </w:tc>
      </w:tr>
      <w:tr w:rsidR="00587501" w14:paraId="342D9913" w14:textId="77777777" w:rsidTr="00E96E71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779C0B" w14:textId="77777777" w:rsidR="00587501" w:rsidRDefault="00587501" w:rsidP="00587501">
            <w:pPr>
              <w:tabs>
                <w:tab w:val="clear" w:pos="227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รายได้ค่าจ้างและค่าบำเหน็จ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CAA4C0E" w14:textId="797D3954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488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C348ACE" w14:textId="1C2E9E5B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6BDD2E2" w14:textId="49FE8235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810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B4FFDF8" w14:textId="064BC759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6CEF314" w14:textId="2F52A480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17,783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C5013E4" w14:textId="3A76CEB9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717F28F" w14:textId="4C8EB375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8,209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CC144F8" w14:textId="78C4BEF3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D7FC2F3" w14:textId="279C2447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966AA7D" w14:textId="261262F5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2A73875" w14:textId="66ABD373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         27,290 </w:t>
            </w:r>
          </w:p>
        </w:tc>
      </w:tr>
      <w:tr w:rsidR="00587501" w14:paraId="1D6E6CFC" w14:textId="77777777" w:rsidTr="00E96E71">
        <w:trPr>
          <w:trHeight w:val="306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564D0F" w14:textId="77777777" w:rsidR="00587501" w:rsidRDefault="00587501" w:rsidP="00587501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รายได้จากการลงทุน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0DD72C84" w14:textId="523B9B6C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2D3854B" w14:textId="7B1F4338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7AD50B5" w14:textId="59073AF5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EFE0E04" w14:textId="5A9703EF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636C7642" w14:textId="0EE1338E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301B4C4" w14:textId="016EE27D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0380A789" w14:textId="38255D2D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9A7EE8F" w14:textId="68274B8E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3A77E234" w14:textId="4728F5AE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1,351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42DC147" w14:textId="2897E14F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0A5C9936" w14:textId="77B0D130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1,351 </w:t>
            </w:r>
          </w:p>
        </w:tc>
      </w:tr>
      <w:tr w:rsidR="00587501" w14:paraId="05C47BE3" w14:textId="77777777" w:rsidTr="00E96E71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57B426" w14:textId="77777777" w:rsidR="00587501" w:rsidRDefault="00587501" w:rsidP="00587501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กำไรจากเครื่องมือทางการเงิน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FA6DCEA" w14:textId="62DF96F6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F75BEF2" w14:textId="7F6A2C71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32B1DC2" w14:textId="26BC14C6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8217F22" w14:textId="779415B6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78170527" w14:textId="55C15C80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62DA626" w14:textId="74C8EFD0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04BD8BF" w14:textId="615053A9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8C6E22A" w14:textId="4514324E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0DF49BD" w14:textId="0B5E929A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537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11CA164" w14:textId="72945AB5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6848FA" w14:textId="0E20AECA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537 </w:t>
            </w:r>
          </w:p>
        </w:tc>
      </w:tr>
      <w:tr w:rsidR="00587501" w14:paraId="28A3ACC2" w14:textId="77777777" w:rsidTr="00E05EE5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D15781" w14:textId="3107360D" w:rsidR="00587501" w:rsidRDefault="00587501" w:rsidP="00587501">
            <w:pPr>
              <w:tabs>
                <w:tab w:val="left" w:pos="2880"/>
              </w:tabs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ขาดทุนจากการปรับมูลค่ายุติธรรม</w:t>
            </w:r>
          </w:p>
          <w:p w14:paraId="4316D7DD" w14:textId="77777777" w:rsidR="00587501" w:rsidRDefault="00587501" w:rsidP="00587501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      ของเครื่องมือทางการเงิน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E64179E" w14:textId="65341A08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0EAFC8A" w14:textId="5A457E9D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1E70271" w14:textId="122C23A8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6556764" w14:textId="1041F526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756C45F6" w14:textId="6ECD2E8A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5C4D804" w14:textId="3E5395CA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7B9FEFC9" w14:textId="317EAAEC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1BEE629" w14:textId="56D25016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8D8F7F8" w14:textId="771A8E24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 (474)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6ADE1D9" w14:textId="3B2939B4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5B3AA94" w14:textId="47895CB0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 (474)</w:t>
            </w:r>
          </w:p>
        </w:tc>
      </w:tr>
      <w:tr w:rsidR="00587501" w14:paraId="7FE23F46" w14:textId="77777777" w:rsidTr="00E96E71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2762C6" w14:textId="56288C78" w:rsidR="00587501" w:rsidRDefault="00587501" w:rsidP="00587501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  <w:r w:rsidR="00121EC1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121EC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กลับรายการ</w:t>
            </w:r>
            <w:r w:rsidR="00121EC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440506AB" w14:textId="03BC686D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 (1)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FDDA591" w14:textId="612F3406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45255E2D" w14:textId="7097FC1A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59ACE85" w14:textId="10745867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5EF1ACEA" w14:textId="1B0F25FE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1,553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8837CB9" w14:textId="1167B165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6754BEBD" w14:textId="5D7B153F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 (202)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9264A7A" w14:textId="34F9BB59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0D0400CA" w14:textId="5327492A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610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D9F1062" w14:textId="0AC48CCF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0A4478FD" w14:textId="7B4B7F6A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1,960 </w:t>
            </w:r>
          </w:p>
        </w:tc>
      </w:tr>
      <w:tr w:rsidR="00587501" w14:paraId="48409657" w14:textId="77777777" w:rsidTr="00E96E71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A25791" w14:textId="77777777" w:rsidR="00587501" w:rsidRDefault="00587501" w:rsidP="0058750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60062852" w14:textId="06D7CFED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      2,354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745B90A" w14:textId="45D954CF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78D89A02" w14:textId="75D8D01E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2,039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89935B7" w14:textId="517E90B6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18AE720B" w14:textId="4CBCDCC4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    92,714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759CB30" w14:textId="126193B8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4AD4DD4F" w14:textId="1BA04DAA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15,742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33AF6B0" w14:textId="23B8AB09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6816B9B8" w14:textId="7CD309D9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         2,024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ADFA461" w14:textId="41BB17E1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00B20398" w14:textId="4A904EA2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  114,873 </w:t>
            </w:r>
          </w:p>
        </w:tc>
      </w:tr>
      <w:tr w:rsidR="00587501" w14:paraId="2BB03287" w14:textId="77777777" w:rsidTr="00A472F0">
        <w:trPr>
          <w:trHeight w:hRule="exact" w:val="17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0D46351" w14:textId="77777777" w:rsidR="00587501" w:rsidRDefault="00587501" w:rsidP="0058750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EF30C52" w14:textId="77777777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2C5CDC" w14:textId="77777777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9F3512B" w14:textId="77777777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7DB22A" w14:textId="77777777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F28E366" w14:textId="77777777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A8C0B4" w14:textId="77777777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AF5B4F3" w14:textId="77777777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2B95E9" w14:textId="77777777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622D800" w14:textId="77777777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C52EFF" w14:textId="77777777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4A8D2EB" w14:textId="77777777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87501" w14:paraId="67803945" w14:textId="77777777" w:rsidTr="00A472F0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8F1E84" w14:textId="77777777" w:rsidR="00587501" w:rsidRDefault="00587501" w:rsidP="0058750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926DA5" w14:textId="77777777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85158E" w14:textId="77777777" w:rsidR="00587501" w:rsidRDefault="00587501" w:rsidP="00587501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98AE6B" w14:textId="77777777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6823CC" w14:textId="77777777" w:rsidR="00587501" w:rsidRDefault="00587501" w:rsidP="00587501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323CA7" w14:textId="77777777" w:rsidR="00587501" w:rsidRDefault="00587501" w:rsidP="00587501">
            <w:pPr>
              <w:tabs>
                <w:tab w:val="clear" w:pos="680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4D89BD" w14:textId="77777777" w:rsidR="00587501" w:rsidRDefault="00587501" w:rsidP="00587501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AA04E8" w14:textId="77777777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8B0BAD" w14:textId="77777777" w:rsidR="00587501" w:rsidRDefault="00587501" w:rsidP="00587501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4BCC0E" w14:textId="77777777" w:rsidR="00587501" w:rsidRDefault="00587501" w:rsidP="00587501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E0179D" w14:textId="77777777" w:rsidR="00587501" w:rsidRDefault="00587501" w:rsidP="00587501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F6DCC5" w14:textId="77777777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87501" w14:paraId="68FD194E" w14:textId="77777777" w:rsidTr="00E96E71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2205C0" w14:textId="77777777" w:rsidR="00587501" w:rsidRDefault="00587501" w:rsidP="0058750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ค่าสินไหมทดแทน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D436FFD" w14:textId="434F7E91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1,050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F2C238F" w14:textId="217A89C3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B5D1F4E" w14:textId="29D020EF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839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E86E501" w14:textId="113BABE2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380C1FE5" w14:textId="0CF1435B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85,385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4306770" w14:textId="24690F44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0FFD05F6" w14:textId="3438DE6E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19,080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8DA72C6" w14:textId="6C0F4F63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6F720FE9" w14:textId="29386BCE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5D952C3" w14:textId="4E5C13C6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7D48B2B7" w14:textId="7581A0AF" w:rsidR="00587501" w:rsidRDefault="00587501" w:rsidP="00587501">
            <w:pPr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106,354 </w:t>
            </w:r>
          </w:p>
        </w:tc>
      </w:tr>
      <w:tr w:rsidR="00587501" w14:paraId="3AC665C1" w14:textId="77777777" w:rsidTr="00A472F0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C0A4DE" w14:textId="5910FDF2" w:rsidR="00587501" w:rsidRDefault="00587501" w:rsidP="00587501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ค่าสินไหมทดแทนรับคืน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81C932" w14:textId="77777777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102FE5" w14:textId="77777777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0A4EE4" w14:textId="77777777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814D7B" w14:textId="77777777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863A8E" w14:textId="77777777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812F61" w14:textId="77777777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037540" w14:textId="77777777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B6105C" w14:textId="77777777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9E79DA" w14:textId="77777777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B597A2" w14:textId="77777777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86E9DD" w14:textId="77777777" w:rsidR="00587501" w:rsidRDefault="00587501" w:rsidP="00587501">
            <w:pPr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587501" w14:paraId="24DCF1D8" w14:textId="77777777" w:rsidTr="00E96E71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3A65DE" w14:textId="3A768649" w:rsidR="00587501" w:rsidRDefault="00587501" w:rsidP="00587501">
            <w:pPr>
              <w:tabs>
                <w:tab w:val="clear" w:pos="227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 xml:space="preserve">  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จากการประกันภัยต่อ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2362DDCD" w14:textId="21B2AE70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 (596)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2E3C762" w14:textId="5EDAC006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1764C023" w14:textId="354BF7A0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 (477)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F2BC7C6" w14:textId="3E677BEF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1D9BAE3B" w14:textId="5D1C1794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 (37,720)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877C2DB" w14:textId="19C16AED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257B38F5" w14:textId="3DA45170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 (15,371)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344C9FA" w14:textId="63D50722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01052D6D" w14:textId="7E7F151D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EAC6B84" w14:textId="6C59EA99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77A58B46" w14:textId="57507D4D" w:rsidR="00587501" w:rsidRDefault="00587501" w:rsidP="00587501">
            <w:pPr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 (54,164)</w:t>
            </w:r>
          </w:p>
        </w:tc>
      </w:tr>
      <w:tr w:rsidR="00587501" w14:paraId="6A6A5AAD" w14:textId="77777777" w:rsidTr="00E96E71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36B739" w14:textId="77777777" w:rsidR="00587501" w:rsidRDefault="00587501" w:rsidP="00587501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ค่าสินไหมทดแทนสุทธิ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0D1FD1B0" w14:textId="4E0D068E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454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8BC0776" w14:textId="64C15172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0076E807" w14:textId="2DFF8D81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362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CB003D2" w14:textId="3FE46634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378F80BC" w14:textId="66859763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47,665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74A6B77" w14:textId="5B759145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D096C6E" w14:textId="304865BC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3,709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D917448" w14:textId="4681E8AC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026AA1A" w14:textId="0E9EBB8C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65866EA" w14:textId="2427BCF2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0870CCB8" w14:textId="40F7FDAF" w:rsidR="00587501" w:rsidRDefault="00587501" w:rsidP="00587501">
            <w:pPr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         52,190 </w:t>
            </w:r>
          </w:p>
        </w:tc>
      </w:tr>
      <w:tr w:rsidR="00587501" w14:paraId="3147E235" w14:textId="77777777" w:rsidTr="00E96E71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2582A8" w14:textId="77777777" w:rsidR="00587501" w:rsidRDefault="00587501" w:rsidP="00587501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ค่าจ้างและค่าบำเหน็จ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73121868" w14:textId="2287EA32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732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83F4286" w14:textId="7F673C23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DE7C228" w14:textId="2986E94F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545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F104A34" w14:textId="273FD6EC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3EFB8648" w14:textId="3C3C249F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16,512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25B4661" w14:textId="78D6CCC2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2A7E95B" w14:textId="60694606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5,522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EB01409" w14:textId="21A8478C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3FD7E27" w14:textId="1B526BC9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EDD72B0" w14:textId="7652C985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0859F94" w14:textId="573756D2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         23,311 </w:t>
            </w:r>
          </w:p>
        </w:tc>
      </w:tr>
      <w:tr w:rsidR="00587501" w14:paraId="3725F639" w14:textId="77777777" w:rsidTr="00E96E71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BDE53F" w14:textId="77777777" w:rsidR="00587501" w:rsidRDefault="00587501" w:rsidP="00587501">
            <w:pPr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69105B21" w14:textId="10810E8C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541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384F880" w14:textId="25BCC9F1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0F3E157A" w14:textId="37488FDB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780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BCAAE07" w14:textId="6D725749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0983320A" w14:textId="3D96C257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23,367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92367E7" w14:textId="31D84FB3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E55BA39" w14:textId="205D0F70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1,189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9D5E41E" w14:textId="2562F844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0D9D0A59" w14:textId="4DEF0C87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CA2BBB1" w14:textId="7EC30AC3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6A075A74" w14:textId="3A0F5EC8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         25,877 </w:t>
            </w:r>
          </w:p>
        </w:tc>
      </w:tr>
      <w:tr w:rsidR="00587501" w14:paraId="5422335C" w14:textId="77777777" w:rsidTr="00E96E71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63B9A1" w14:textId="77777777" w:rsidR="00587501" w:rsidRDefault="00587501" w:rsidP="00587501">
            <w:pPr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7AD535EB" w14:textId="6212372F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5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0826FCE" w14:textId="615DA35A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0708205C" w14:textId="0DA30ED3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DCE19D3" w14:textId="1696CCF5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46C19A87" w14:textId="172CEA38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715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C5215F2" w14:textId="076FFA7F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4420A3C7" w14:textId="322A25E2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 (219)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337F258" w14:textId="044B87C8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0458E6C6" w14:textId="2891365B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29,144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199F45F" w14:textId="378B6418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6A40D46C" w14:textId="01EB7206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         29,646 </w:t>
            </w:r>
          </w:p>
        </w:tc>
      </w:tr>
      <w:tr w:rsidR="00587501" w14:paraId="4DFBA725" w14:textId="77777777" w:rsidTr="00E96E71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19417D" w14:textId="77777777" w:rsidR="00587501" w:rsidRDefault="00587501" w:rsidP="00587501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46F235EC" w14:textId="54C22D80" w:rsidR="00587501" w:rsidRDefault="00587501" w:rsidP="0058750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1,732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50B6C95" w14:textId="33A360DF" w:rsidR="00587501" w:rsidRDefault="00587501" w:rsidP="0058750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325185C4" w14:textId="1F9CCF01" w:rsidR="00587501" w:rsidRDefault="00587501" w:rsidP="0058750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1,688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C8590C8" w14:textId="5F19449D" w:rsidR="00587501" w:rsidRDefault="00587501" w:rsidP="0058750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2B104E08" w14:textId="6BCF459F" w:rsidR="00587501" w:rsidRDefault="00587501" w:rsidP="0058750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88,259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B8E48AC" w14:textId="14761635" w:rsidR="00587501" w:rsidRDefault="00587501" w:rsidP="0058750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0C86B811" w14:textId="2E8AA85A" w:rsidR="00587501" w:rsidRDefault="00587501" w:rsidP="0058750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10,201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75025E4" w14:textId="1BC171F0" w:rsidR="00587501" w:rsidRDefault="00587501" w:rsidP="0058750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48CA5AC5" w14:textId="21614F48" w:rsidR="00587501" w:rsidRDefault="00587501" w:rsidP="0058750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29,144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6090139" w14:textId="7153B637" w:rsidR="00587501" w:rsidRDefault="00587501" w:rsidP="0058750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7280B062" w14:textId="267F9DCB" w:rsidR="00587501" w:rsidRDefault="00587501" w:rsidP="0058750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131,024 </w:t>
            </w:r>
          </w:p>
        </w:tc>
      </w:tr>
      <w:tr w:rsidR="00587501" w14:paraId="4D6A27B9" w14:textId="77777777" w:rsidTr="00E96E71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4826E9" w14:textId="77777777" w:rsidR="00587501" w:rsidRDefault="00587501" w:rsidP="00587501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กำไร (ขาดทุน) ก่อนภาษีเงินได้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4D0984C5" w14:textId="761B715D" w:rsidR="00587501" w:rsidRDefault="00587501" w:rsidP="0058750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622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1376864" w14:textId="41909A85" w:rsidR="00587501" w:rsidRDefault="00587501" w:rsidP="0058750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45AC6A3E" w14:textId="76B27905" w:rsidR="00587501" w:rsidRDefault="00587501" w:rsidP="0058750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351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274A2EC" w14:textId="32565CC7" w:rsidR="00587501" w:rsidRDefault="00587501" w:rsidP="0058750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4F9AE0DF" w14:textId="3B7E3A65" w:rsidR="00587501" w:rsidRDefault="00587501" w:rsidP="0058750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4,455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3B19A24" w14:textId="469EC03A" w:rsidR="00587501" w:rsidRDefault="00587501" w:rsidP="0058750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4F731A5D" w14:textId="0C258FD6" w:rsidR="00587501" w:rsidRDefault="00587501" w:rsidP="0058750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5,541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DC73FF9" w14:textId="1467D0DD" w:rsidR="00587501" w:rsidRDefault="00587501" w:rsidP="0058750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2FEDF34C" w14:textId="23ECB03C" w:rsidR="00587501" w:rsidRDefault="00587501" w:rsidP="0058750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(27,120)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69B7B28" w14:textId="70CAA0A5" w:rsidR="00587501" w:rsidRDefault="00587501" w:rsidP="0058750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5D0917D" w14:textId="17FF562D" w:rsidR="00587501" w:rsidRDefault="00587501" w:rsidP="0058750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(16,151)</w:t>
            </w:r>
          </w:p>
        </w:tc>
      </w:tr>
      <w:tr w:rsidR="00587501" w14:paraId="3039BF6C" w14:textId="77777777" w:rsidTr="00E96E71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82D0B3" w14:textId="119056DE" w:rsidR="00587501" w:rsidRDefault="00587501" w:rsidP="00587501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18D63D4" w14:textId="3999AEB3" w:rsidR="00587501" w:rsidRDefault="00587501" w:rsidP="0058750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83B9F25" w14:textId="57CFE543" w:rsidR="00587501" w:rsidRDefault="00587501" w:rsidP="0058750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2553431" w14:textId="5D9B2C2E" w:rsidR="00587501" w:rsidRDefault="00587501" w:rsidP="0058750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9C02F44" w14:textId="24FACFAF" w:rsidR="00587501" w:rsidRDefault="00587501" w:rsidP="0058750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CE21A05" w14:textId="44FE206D" w:rsidR="00587501" w:rsidRDefault="00587501" w:rsidP="0058750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90D1540" w14:textId="642EC3BF" w:rsidR="00587501" w:rsidRDefault="00587501" w:rsidP="0058750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5F4ED27" w14:textId="71186188" w:rsidR="00587501" w:rsidRDefault="00587501" w:rsidP="0058750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03AADC9" w14:textId="4F6294DE" w:rsidR="00587501" w:rsidRDefault="00587501" w:rsidP="0058750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629CFD6" w14:textId="13F5E93C" w:rsidR="00587501" w:rsidRDefault="00587501" w:rsidP="0058750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D171A16" w14:textId="5C015B71" w:rsidR="00587501" w:rsidRDefault="00587501" w:rsidP="0058750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6A50938F" w14:textId="04C7824B" w:rsidR="00587501" w:rsidRDefault="00587501" w:rsidP="0058750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      (5,013)</w:t>
            </w:r>
          </w:p>
        </w:tc>
      </w:tr>
      <w:tr w:rsidR="00587501" w14:paraId="162DD17C" w14:textId="77777777" w:rsidTr="00E96E71">
        <w:trPr>
          <w:trHeight w:val="40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717058" w14:textId="77777777" w:rsidR="00587501" w:rsidRDefault="00587501" w:rsidP="00587501">
            <w:pPr>
              <w:tabs>
                <w:tab w:val="left" w:pos="288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ขาดทุนสำหรับงวด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4EFBF34" w14:textId="74DE38F5" w:rsidR="00587501" w:rsidRDefault="00587501" w:rsidP="0058750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C87028F" w14:textId="0C3BF44F" w:rsidR="00587501" w:rsidRDefault="00587501" w:rsidP="0058750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27A0B88" w14:textId="7318445A" w:rsidR="00587501" w:rsidRDefault="00587501" w:rsidP="0058750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F19233E" w14:textId="05031FBE" w:rsidR="00587501" w:rsidRDefault="00587501" w:rsidP="0058750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269DC43" w14:textId="63E576FD" w:rsidR="00587501" w:rsidRDefault="00587501" w:rsidP="0058750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233CEE7" w14:textId="7512C63D" w:rsidR="00587501" w:rsidRDefault="00587501" w:rsidP="0058750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8956895" w14:textId="6C4BF570" w:rsidR="00587501" w:rsidRDefault="00587501" w:rsidP="0058750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6D9EEED" w14:textId="3913BD74" w:rsidR="00587501" w:rsidRDefault="00587501" w:rsidP="0058750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1AFC8ED" w14:textId="4557D70B" w:rsidR="00587501" w:rsidRDefault="00587501" w:rsidP="0058750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FBBE2DF" w14:textId="55E19AE9" w:rsidR="00587501" w:rsidRDefault="00587501" w:rsidP="0058750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05FB5663" w14:textId="753786C9" w:rsidR="00587501" w:rsidRDefault="00587501" w:rsidP="0058750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   (21,164)</w:t>
            </w:r>
          </w:p>
        </w:tc>
      </w:tr>
    </w:tbl>
    <w:p w14:paraId="59BD8B28" w14:textId="1DDD6AFD" w:rsidR="00225F75" w:rsidRDefault="00225F75" w:rsidP="0058750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firstLine="706"/>
        <w:jc w:val="thaiDistribute"/>
        <w:textAlignment w:val="baseline"/>
        <w:rPr>
          <w:rFonts w:ascii="Angsana New" w:hAnsi="Angsana New"/>
          <w:sz w:val="28"/>
          <w:szCs w:val="28"/>
        </w:rPr>
      </w:pPr>
      <w:bookmarkStart w:id="12" w:name="_Hlk69747314"/>
      <w:bookmarkEnd w:id="11"/>
      <w:r w:rsidRPr="005C5C3A">
        <w:rPr>
          <w:rFonts w:ascii="Angsana New" w:hAnsi="Angsana New"/>
          <w:spacing w:val="4"/>
          <w:sz w:val="28"/>
          <w:szCs w:val="28"/>
          <w:cs/>
        </w:rPr>
        <w:lastRenderedPageBreak/>
        <w:t>ข้อมูลรายได้และกำไร (ขาดทุน) ของส่วนงาน</w:t>
      </w:r>
      <w:r w:rsidR="00A80558">
        <w:rPr>
          <w:rFonts w:asciiTheme="majorBidi" w:hAnsiTheme="majorBidi"/>
          <w:sz w:val="28"/>
          <w:szCs w:val="28"/>
          <w:cs/>
        </w:rPr>
        <w:t xml:space="preserve">สำหรับงวดเก้าเดือนสิ้นสุดวันที่ </w:t>
      </w:r>
      <w:r w:rsidR="00FA14B0">
        <w:rPr>
          <w:rFonts w:asciiTheme="majorBidi" w:hAnsiTheme="majorBidi" w:cstheme="majorBidi"/>
          <w:sz w:val="28"/>
          <w:szCs w:val="28"/>
        </w:rPr>
        <w:t>30</w:t>
      </w:r>
      <w:r w:rsidR="00A80558">
        <w:rPr>
          <w:rFonts w:asciiTheme="majorBidi" w:hAnsiTheme="majorBidi"/>
          <w:sz w:val="28"/>
          <w:szCs w:val="28"/>
          <w:cs/>
        </w:rPr>
        <w:t xml:space="preserve"> กันยายน</w:t>
      </w:r>
      <w:r w:rsidRPr="009A7520">
        <w:rPr>
          <w:rFonts w:ascii="Angsana New" w:hAnsi="Angsana New"/>
          <w:sz w:val="28"/>
          <w:szCs w:val="28"/>
          <w:cs/>
        </w:rPr>
        <w:t xml:space="preserve"> </w:t>
      </w:r>
      <w:r w:rsidRPr="009A7520">
        <w:rPr>
          <w:rFonts w:ascii="Angsana New" w:hAnsi="Angsana New"/>
          <w:sz w:val="28"/>
          <w:szCs w:val="28"/>
        </w:rPr>
        <w:t>2565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5C5C3A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556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43" w:type="dxa"/>
          <w:right w:w="43" w:type="dxa"/>
        </w:tblCellMar>
        <w:tblLook w:val="00A0" w:firstRow="1" w:lastRow="0" w:firstColumn="1" w:lastColumn="0" w:noHBand="0" w:noVBand="0"/>
      </w:tblPr>
      <w:tblGrid>
        <w:gridCol w:w="2970"/>
        <w:gridCol w:w="990"/>
        <w:gridCol w:w="180"/>
        <w:gridCol w:w="990"/>
        <w:gridCol w:w="180"/>
        <w:gridCol w:w="990"/>
        <w:gridCol w:w="180"/>
        <w:gridCol w:w="990"/>
        <w:gridCol w:w="106"/>
        <w:gridCol w:w="900"/>
        <w:gridCol w:w="180"/>
        <w:gridCol w:w="900"/>
      </w:tblGrid>
      <w:tr w:rsidR="00225F75" w:rsidRPr="00824832" w14:paraId="3EFAA305" w14:textId="77777777" w:rsidTr="007E1606">
        <w:trPr>
          <w:tblHeader/>
        </w:trPr>
        <w:tc>
          <w:tcPr>
            <w:tcW w:w="2970" w:type="dxa"/>
            <w:tcBorders>
              <w:top w:val="nil"/>
              <w:bottom w:val="nil"/>
            </w:tcBorders>
          </w:tcPr>
          <w:p w14:paraId="57906561" w14:textId="77777777" w:rsidR="00225F75" w:rsidRPr="00AC5042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6586" w:type="dxa"/>
            <w:gridSpan w:val="11"/>
            <w:tcBorders>
              <w:top w:val="nil"/>
              <w:bottom w:val="single" w:sz="4" w:space="0" w:color="auto"/>
            </w:tcBorders>
          </w:tcPr>
          <w:p w14:paraId="598E3100" w14:textId="77777777" w:rsidR="00225F75" w:rsidRPr="00AC5042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50"/>
              </w:tabs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พัน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บาท</w:t>
            </w:r>
          </w:p>
        </w:tc>
      </w:tr>
      <w:tr w:rsidR="00225F75" w:rsidRPr="00824832" w14:paraId="136602A2" w14:textId="77777777" w:rsidTr="007E1606">
        <w:trPr>
          <w:tblHeader/>
        </w:trPr>
        <w:tc>
          <w:tcPr>
            <w:tcW w:w="2970" w:type="dxa"/>
            <w:tcBorders>
              <w:top w:val="nil"/>
            </w:tcBorders>
          </w:tcPr>
          <w:p w14:paraId="304CBE60" w14:textId="77777777" w:rsidR="00225F75" w:rsidRPr="00AC5042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B302E43" w14:textId="77777777" w:rsidR="00225F75" w:rsidRPr="00AC5042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526B7B75" w14:textId="77777777" w:rsidR="00225F75" w:rsidRPr="00AC5042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06C1D69" w14:textId="77777777" w:rsidR="00225F75" w:rsidRPr="00AC5042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4EB0F9D2" w14:textId="77777777" w:rsidR="00225F75" w:rsidRPr="00AC5042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66CBB5D" w14:textId="77777777" w:rsidR="00225F75" w:rsidRPr="00AC5042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-6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445CCE6E" w14:textId="77777777" w:rsidR="00225F75" w:rsidRPr="00AC5042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7681E50" w14:textId="77777777" w:rsidR="00225F75" w:rsidRPr="00AC5042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305FC06D" w14:textId="77777777" w:rsidR="00225F75" w:rsidRPr="00AC5042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465D582" w14:textId="77777777" w:rsidR="00225F75" w:rsidRPr="00AC5042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31BCDA1B" w14:textId="77777777" w:rsidR="00225F75" w:rsidRPr="00AC5042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5081DA5" w14:textId="77777777" w:rsidR="00225F75" w:rsidRPr="00AC5042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225F75" w:rsidRPr="00824832" w14:paraId="3ACD13D2" w14:textId="77777777" w:rsidTr="007E1606">
        <w:trPr>
          <w:tblHeader/>
        </w:trPr>
        <w:tc>
          <w:tcPr>
            <w:tcW w:w="2970" w:type="dxa"/>
          </w:tcPr>
          <w:p w14:paraId="4B7FC376" w14:textId="77777777" w:rsidR="00225F75" w:rsidRPr="00AC5042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7F7A720F" w14:textId="77777777" w:rsidR="00225F75" w:rsidRPr="00AC5042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</w:t>
            </w:r>
          </w:p>
        </w:tc>
        <w:tc>
          <w:tcPr>
            <w:tcW w:w="180" w:type="dxa"/>
            <w:vAlign w:val="bottom"/>
          </w:tcPr>
          <w:p w14:paraId="1776B4BE" w14:textId="77777777" w:rsidR="00225F75" w:rsidRPr="00AC5042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4000AA46" w14:textId="77777777" w:rsidR="00225F75" w:rsidRPr="00AC5042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ทางทะเล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749123AE" w14:textId="77777777" w:rsidR="00225F75" w:rsidRPr="00AC5042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7F12CBC2" w14:textId="77777777" w:rsidR="00225F75" w:rsidRPr="00AC5042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80" w:type="dxa"/>
            <w:vAlign w:val="bottom"/>
          </w:tcPr>
          <w:p w14:paraId="0F1FD3EE" w14:textId="77777777" w:rsidR="00225F75" w:rsidRPr="00AC5042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53120E14" w14:textId="77777777" w:rsidR="00225F75" w:rsidRPr="00AC5042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06" w:type="dxa"/>
          </w:tcPr>
          <w:p w14:paraId="76B2ED14" w14:textId="77777777" w:rsidR="00225F75" w:rsidRPr="00AC5042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493E13F9" w14:textId="77777777" w:rsidR="00225F75" w:rsidRPr="00AC5042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ปันส่วน</w:t>
            </w:r>
          </w:p>
        </w:tc>
        <w:tc>
          <w:tcPr>
            <w:tcW w:w="180" w:type="dxa"/>
            <w:vAlign w:val="bottom"/>
          </w:tcPr>
          <w:p w14:paraId="6D910D19" w14:textId="77777777" w:rsidR="00225F75" w:rsidRPr="00AC5042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70B06985" w14:textId="77777777" w:rsidR="00225F75" w:rsidRPr="00AC5042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25F75" w:rsidRPr="00824832" w14:paraId="3A6EA41B" w14:textId="77777777" w:rsidTr="007E1606">
        <w:trPr>
          <w:tblHeader/>
        </w:trPr>
        <w:tc>
          <w:tcPr>
            <w:tcW w:w="2970" w:type="dxa"/>
          </w:tcPr>
          <w:p w14:paraId="687E268B" w14:textId="77777777" w:rsidR="00225F75" w:rsidRPr="00AC5042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4A9998BC" w14:textId="77777777" w:rsidR="00225F75" w:rsidRPr="00AC5042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อัคคีภัย</w:t>
            </w:r>
          </w:p>
        </w:tc>
        <w:tc>
          <w:tcPr>
            <w:tcW w:w="180" w:type="dxa"/>
            <w:vAlign w:val="bottom"/>
          </w:tcPr>
          <w:p w14:paraId="01852FE7" w14:textId="77777777" w:rsidR="00225F75" w:rsidRPr="00AC5042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6D8B6EF5" w14:textId="77777777" w:rsidR="00225F75" w:rsidRPr="00AC5042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และขนส่ง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192C9622" w14:textId="77777777" w:rsidR="00225F75" w:rsidRPr="00AC5042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5E884F5F" w14:textId="77777777" w:rsidR="00225F75" w:rsidRPr="00AC5042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รถยนต์</w:t>
            </w:r>
          </w:p>
        </w:tc>
        <w:tc>
          <w:tcPr>
            <w:tcW w:w="180" w:type="dxa"/>
            <w:vAlign w:val="bottom"/>
          </w:tcPr>
          <w:p w14:paraId="2E59D21E" w14:textId="77777777" w:rsidR="00225F75" w:rsidRPr="00AC5042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46DEA43C" w14:textId="77777777" w:rsidR="00225F75" w:rsidRPr="00AC5042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เบ็ดเตล็ดอื่น</w:t>
            </w:r>
          </w:p>
        </w:tc>
        <w:tc>
          <w:tcPr>
            <w:tcW w:w="106" w:type="dxa"/>
          </w:tcPr>
          <w:p w14:paraId="664F7BBE" w14:textId="77777777" w:rsidR="00225F75" w:rsidRPr="00AC5042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124B2216" w14:textId="77777777" w:rsidR="00225F75" w:rsidRPr="00AC5042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ไม่ได้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67675558" w14:textId="77777777" w:rsidR="00225F75" w:rsidRPr="00AC5042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bottom"/>
          </w:tcPr>
          <w:p w14:paraId="02420962" w14:textId="77777777" w:rsidR="00225F75" w:rsidRPr="00AC5042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225F75" w:rsidRPr="00824832" w14:paraId="593470A2" w14:textId="77777777" w:rsidTr="007E1606">
        <w:trPr>
          <w:trHeight w:val="374"/>
        </w:trPr>
        <w:tc>
          <w:tcPr>
            <w:tcW w:w="2970" w:type="dxa"/>
          </w:tcPr>
          <w:p w14:paraId="419A7FCB" w14:textId="77777777" w:rsidR="00225F75" w:rsidRPr="00AC5042" w:rsidRDefault="00225F75" w:rsidP="00D4403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990" w:type="dxa"/>
          </w:tcPr>
          <w:p w14:paraId="5F257360" w14:textId="77777777" w:rsidR="00225F75" w:rsidRPr="00AC5042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</w:tcPr>
          <w:p w14:paraId="3AC8018B" w14:textId="77777777" w:rsidR="00225F75" w:rsidRPr="00AC5042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</w:tcPr>
          <w:p w14:paraId="25EFF8E8" w14:textId="77777777" w:rsidR="00225F75" w:rsidRPr="00AC5042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</w:tcPr>
          <w:p w14:paraId="022C93BB" w14:textId="77777777" w:rsidR="00225F75" w:rsidRPr="00AC5042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</w:tcPr>
          <w:p w14:paraId="032C304C" w14:textId="77777777" w:rsidR="00225F75" w:rsidRPr="00AC5042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</w:tcPr>
          <w:p w14:paraId="51459267" w14:textId="77777777" w:rsidR="00225F75" w:rsidRPr="00AC5042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</w:tcPr>
          <w:p w14:paraId="750E4C22" w14:textId="77777777" w:rsidR="00225F75" w:rsidRPr="00AC5042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14:paraId="408B9AEE" w14:textId="77777777" w:rsidR="00225F75" w:rsidRPr="00AC5042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46C36990" w14:textId="77777777" w:rsidR="00225F75" w:rsidRPr="00AC5042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</w:tcPr>
          <w:p w14:paraId="51B58FA1" w14:textId="77777777" w:rsidR="00225F75" w:rsidRPr="00AC5042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3D53F6EB" w14:textId="77777777" w:rsidR="00225F75" w:rsidRPr="00AC5042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A265DD" w:rsidRPr="00824832" w14:paraId="26E78062" w14:textId="77777777" w:rsidTr="005113ED">
        <w:trPr>
          <w:trHeight w:val="374"/>
        </w:trPr>
        <w:tc>
          <w:tcPr>
            <w:tcW w:w="2970" w:type="dxa"/>
          </w:tcPr>
          <w:p w14:paraId="4BD1D9D5" w14:textId="77777777" w:rsidR="00A265DD" w:rsidRPr="00AC5042" w:rsidRDefault="00A265DD" w:rsidP="00A265D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C9E9832" w14:textId="3149186F" w:rsidR="00A265DD" w:rsidRPr="00DB24B1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15,312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B418B81" w14:textId="77777777" w:rsidR="00A265DD" w:rsidRPr="00DB24B1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C91CFCC" w14:textId="5C3B282C" w:rsidR="00A265DD" w:rsidRPr="00DB24B1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7,521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0DD895F" w14:textId="77777777" w:rsidR="00A265DD" w:rsidRPr="00DB24B1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DEBC731" w14:textId="6481159F" w:rsidR="00A265DD" w:rsidRPr="00DB24B1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457,678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945A029" w14:textId="77777777" w:rsidR="00A265DD" w:rsidRPr="00DB24B1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F1DF406" w14:textId="47275558" w:rsidR="00A265DD" w:rsidRPr="00DB24B1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1C21">
              <w:rPr>
                <w:rFonts w:asciiTheme="majorBidi" w:hAnsiTheme="majorBidi" w:cstheme="majorBidi"/>
                <w:sz w:val="28"/>
                <w:szCs w:val="28"/>
              </w:rPr>
              <w:t>126,229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B276DAF" w14:textId="77777777" w:rsidR="00A265DD" w:rsidRPr="00DB24B1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2A7B4CE" w14:textId="4B01EFFA" w:rsidR="00A265DD" w:rsidRPr="00DB24B1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6D021B2" w14:textId="77777777" w:rsidR="00A265DD" w:rsidRPr="00DB24B1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9A981DA" w14:textId="24602FF3" w:rsidR="00A265DD" w:rsidRPr="00DB24B1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1C21">
              <w:rPr>
                <w:rFonts w:asciiTheme="majorBidi" w:hAnsiTheme="majorBidi" w:cstheme="majorBidi"/>
                <w:sz w:val="28"/>
                <w:szCs w:val="28"/>
              </w:rPr>
              <w:t>606,740</w:t>
            </w:r>
          </w:p>
        </w:tc>
      </w:tr>
      <w:tr w:rsidR="00A265DD" w:rsidRPr="00824832" w14:paraId="73BE0F8D" w14:textId="77777777" w:rsidTr="007E1606">
        <w:trPr>
          <w:trHeight w:val="749"/>
        </w:trPr>
        <w:tc>
          <w:tcPr>
            <w:tcW w:w="2970" w:type="dxa"/>
          </w:tcPr>
          <w:p w14:paraId="1A34F091" w14:textId="77777777" w:rsidR="00A265DD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เบี้ยประกันภัยจ่าย</w:t>
            </w:r>
          </w:p>
          <w:p w14:paraId="7BFDB0A8" w14:textId="77777777" w:rsidR="00A265DD" w:rsidRPr="00AC5042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จากการเอาประกันภัยต่อ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4E6F0FE5" w14:textId="191C46DC" w:rsidR="00A265DD" w:rsidRPr="00DB24B1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(9,825)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5C1AF91" w14:textId="77777777" w:rsidR="00A265DD" w:rsidRPr="00DB24B1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42790C51" w14:textId="6CD727A2" w:rsidR="00A265DD" w:rsidRPr="00DB24B1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(4,201)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8DA5392" w14:textId="77777777" w:rsidR="00A265DD" w:rsidRPr="00DB24B1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AC4E135" w14:textId="15185728" w:rsidR="00A265DD" w:rsidRPr="00DB24B1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(180,457)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E006793" w14:textId="77777777" w:rsidR="00A265DD" w:rsidRPr="00DB24B1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0924A84" w14:textId="555230D1" w:rsidR="00A265DD" w:rsidRPr="00DB24B1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1C21">
              <w:rPr>
                <w:rFonts w:ascii="Angsana New" w:hAnsi="Angsana New"/>
                <w:sz w:val="28"/>
                <w:szCs w:val="28"/>
              </w:rPr>
              <w:t>(92,35</w:t>
            </w:r>
            <w:r w:rsidR="00336BEF">
              <w:rPr>
                <w:rFonts w:ascii="Angsana New" w:hAnsi="Angsana New"/>
                <w:sz w:val="28"/>
                <w:szCs w:val="28"/>
              </w:rPr>
              <w:t>6</w:t>
            </w:r>
            <w:r w:rsidRPr="007F1C2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7419B2C" w14:textId="77777777" w:rsidR="00A265DD" w:rsidRPr="00DB24B1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4AEAAC11" w14:textId="2BEDF11F" w:rsidR="00A265DD" w:rsidRPr="00DB24B1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7D7F426" w14:textId="77777777" w:rsidR="00A265DD" w:rsidRPr="00DB24B1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2BE25D5" w14:textId="04F3EFD8" w:rsidR="00A265DD" w:rsidRPr="00DB24B1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1C21">
              <w:rPr>
                <w:rFonts w:ascii="Angsana New" w:hAnsi="Angsana New"/>
                <w:sz w:val="28"/>
                <w:szCs w:val="28"/>
              </w:rPr>
              <w:t>(286,83</w:t>
            </w:r>
            <w:r w:rsidR="00336BEF">
              <w:rPr>
                <w:rFonts w:ascii="Angsana New" w:hAnsi="Angsana New"/>
                <w:sz w:val="28"/>
                <w:szCs w:val="28"/>
              </w:rPr>
              <w:t>9</w:t>
            </w:r>
            <w:r w:rsidRPr="007F1C2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265DD" w:rsidRPr="00824832" w14:paraId="5DD0D943" w14:textId="77777777" w:rsidTr="007E1606">
        <w:trPr>
          <w:trHeight w:val="374"/>
        </w:trPr>
        <w:tc>
          <w:tcPr>
            <w:tcW w:w="2970" w:type="dxa"/>
          </w:tcPr>
          <w:p w14:paraId="5D6796BF" w14:textId="77777777" w:rsidR="00A265DD" w:rsidRPr="00AC5042" w:rsidRDefault="00A265DD" w:rsidP="00A265D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A0F0768" w14:textId="7C5F08A8" w:rsidR="00A265DD" w:rsidRPr="00DB24B1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5,487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D9C21CE" w14:textId="77777777" w:rsidR="00A265DD" w:rsidRPr="00DB24B1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9C9D3CC" w14:textId="64DC008D" w:rsidR="00A265DD" w:rsidRPr="00DB24B1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3,320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ECF0B87" w14:textId="77777777" w:rsidR="00A265DD" w:rsidRPr="00DB24B1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7FA32C1" w14:textId="670E143C" w:rsidR="00A265DD" w:rsidRPr="00DB24B1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277,221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479E17D" w14:textId="77777777" w:rsidR="00A265DD" w:rsidRPr="00DB24B1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2CC6E46" w14:textId="4B587FCA" w:rsidR="00A265DD" w:rsidRPr="00DB24B1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1C21">
              <w:rPr>
                <w:rFonts w:ascii="Angsana New" w:hAnsi="Angsana New"/>
                <w:sz w:val="28"/>
                <w:szCs w:val="28"/>
              </w:rPr>
              <w:t>33,</w:t>
            </w:r>
            <w:r w:rsidR="00336BEF">
              <w:rPr>
                <w:rFonts w:ascii="Angsana New" w:hAnsi="Angsana New"/>
                <w:sz w:val="28"/>
                <w:szCs w:val="28"/>
              </w:rPr>
              <w:t>873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7AF428D" w14:textId="77777777" w:rsidR="00A265DD" w:rsidRPr="00DB24B1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999143B" w14:textId="6F8477B2" w:rsidR="00A265DD" w:rsidRPr="00DB24B1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0AA02B0" w14:textId="77777777" w:rsidR="00A265DD" w:rsidRPr="00DB24B1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535D8F3" w14:textId="553B7F10" w:rsidR="00A265DD" w:rsidRPr="00DB24B1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1C21">
              <w:rPr>
                <w:rFonts w:ascii="Angsana New" w:hAnsi="Angsana New"/>
                <w:sz w:val="28"/>
                <w:szCs w:val="28"/>
              </w:rPr>
              <w:t>319,90</w:t>
            </w:r>
            <w:r w:rsidR="00336BEF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A265DD" w:rsidRPr="00824832" w14:paraId="565FBE7D" w14:textId="77777777" w:rsidTr="007E1606">
        <w:trPr>
          <w:trHeight w:val="749"/>
        </w:trPr>
        <w:tc>
          <w:tcPr>
            <w:tcW w:w="2970" w:type="dxa"/>
          </w:tcPr>
          <w:p w14:paraId="302BCA44" w14:textId="77777777" w:rsidR="00A265DD" w:rsidRDefault="00A265DD" w:rsidP="00A265DD">
            <w:pPr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บวก (หัก)</w:t>
            </w:r>
            <w:r w:rsidRPr="0009648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</w:t>
            </w:r>
          </w:p>
          <w:p w14:paraId="1AFB4DE6" w14:textId="77777777" w:rsidR="00A265DD" w:rsidRDefault="00A265DD" w:rsidP="00A265DD">
            <w:pPr>
              <w:ind w:right="-126" w:firstLine="317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ที่ยังไม่ถือเป็นรายได้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</w:p>
          <w:p w14:paraId="35E83710" w14:textId="77777777" w:rsidR="00A265DD" w:rsidRPr="00AC5042" w:rsidRDefault="00A265DD" w:rsidP="00A265DD">
            <w:pPr>
              <w:ind w:right="-126" w:firstLine="31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ลดลง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89537BB" w14:textId="7FDC62BD" w:rsidR="00A265DD" w:rsidRPr="00AE15CD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949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F87CF61" w14:textId="77777777" w:rsidR="00A265DD" w:rsidRPr="00AE15CD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82BC343" w14:textId="44C4F362" w:rsidR="00A265DD" w:rsidRPr="00AE15CD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1EEA11A" w14:textId="77777777" w:rsidR="00A265DD" w:rsidRPr="00AE15CD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AA75264" w14:textId="52B9C0DB" w:rsidR="00A265DD" w:rsidRPr="00AE15CD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(26,325)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010880B" w14:textId="77777777" w:rsidR="00A265DD" w:rsidRPr="00AE15CD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53FCCF0" w14:textId="162B81EF" w:rsidR="00A265DD" w:rsidRPr="00AE15CD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1C21">
              <w:rPr>
                <w:rFonts w:ascii="Angsana New" w:hAnsi="Angsana New"/>
                <w:sz w:val="28"/>
                <w:szCs w:val="28"/>
              </w:rPr>
              <w:t>(4,24</w:t>
            </w:r>
            <w:r w:rsidR="00336BEF">
              <w:rPr>
                <w:rFonts w:ascii="Angsana New" w:hAnsi="Angsana New"/>
                <w:sz w:val="28"/>
                <w:szCs w:val="28"/>
              </w:rPr>
              <w:t>6</w:t>
            </w:r>
            <w:r w:rsidRPr="007F1C2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BA5DCD7" w14:textId="77777777" w:rsidR="00A265DD" w:rsidRPr="00AE15CD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5161326" w14:textId="18B59957" w:rsidR="00A265DD" w:rsidRPr="00AE15CD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AE97A23" w14:textId="77777777" w:rsidR="00A265DD" w:rsidRPr="00AE15CD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9FF68AD" w14:textId="75273F92" w:rsidR="00A265DD" w:rsidRPr="00AE15CD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1C21">
              <w:rPr>
                <w:rFonts w:ascii="Angsana New" w:hAnsi="Angsana New"/>
                <w:sz w:val="28"/>
                <w:szCs w:val="28"/>
              </w:rPr>
              <w:t>(29,59</w:t>
            </w:r>
            <w:r w:rsidR="00336BEF">
              <w:rPr>
                <w:rFonts w:ascii="Angsana New" w:hAnsi="Angsana New"/>
                <w:sz w:val="28"/>
                <w:szCs w:val="28"/>
              </w:rPr>
              <w:t>4</w:t>
            </w:r>
            <w:r w:rsidRPr="007F1C2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265DD" w:rsidRPr="00824832" w14:paraId="143FED70" w14:textId="77777777" w:rsidTr="007E1606">
        <w:trPr>
          <w:trHeight w:val="374"/>
        </w:trPr>
        <w:tc>
          <w:tcPr>
            <w:tcW w:w="2970" w:type="dxa"/>
          </w:tcPr>
          <w:p w14:paraId="321BB52D" w14:textId="77777777" w:rsidR="00A265DD" w:rsidRPr="00AC5042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024B2C" w14:textId="77777777" w:rsidR="00A265DD" w:rsidRPr="00056661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AD04B" w14:textId="77777777" w:rsidR="00A265DD" w:rsidRPr="00056661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E5AA15" w14:textId="77777777" w:rsidR="00A265DD" w:rsidRPr="00056661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AC37E" w14:textId="77777777" w:rsidR="00A265DD" w:rsidRPr="00056661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EA86C7" w14:textId="77777777" w:rsidR="00A265DD" w:rsidRPr="00056661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13725" w14:textId="77777777" w:rsidR="00A265DD" w:rsidRPr="00056661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ED386B" w14:textId="77777777" w:rsidR="00A265DD" w:rsidRPr="00056661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A40A2" w14:textId="77777777" w:rsidR="00A265DD" w:rsidRPr="00056661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AE3F92" w14:textId="77777777" w:rsidR="00A265DD" w:rsidRPr="00056661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9B122" w14:textId="77777777" w:rsidR="00A265DD" w:rsidRPr="00056661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9D512D" w14:textId="77777777" w:rsidR="00A265DD" w:rsidRPr="00056661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265DD" w:rsidRPr="00824832" w14:paraId="076F45D3" w14:textId="77777777" w:rsidTr="007E1606">
        <w:trPr>
          <w:trHeight w:val="374"/>
        </w:trPr>
        <w:tc>
          <w:tcPr>
            <w:tcW w:w="2970" w:type="dxa"/>
          </w:tcPr>
          <w:p w14:paraId="73849D1A" w14:textId="77777777" w:rsidR="00A265DD" w:rsidRPr="00AC5042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จากการประกันภัยต่อ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18BF039" w14:textId="68D5F533" w:rsidR="00A265DD" w:rsidRPr="00AE15CD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6,436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08B8543" w14:textId="77777777" w:rsidR="00A265DD" w:rsidRPr="00AE15CD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3842AE9" w14:textId="732C8D13" w:rsidR="00A265DD" w:rsidRPr="00AE15CD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3,348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06F291A" w14:textId="77777777" w:rsidR="00A265DD" w:rsidRPr="00AE15CD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388990C" w14:textId="0F2D1328" w:rsidR="00A265DD" w:rsidRPr="00AE15CD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250,896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A642998" w14:textId="77777777" w:rsidR="00A265DD" w:rsidRPr="00AE15CD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F9C6398" w14:textId="4F44A5BF" w:rsidR="00A265DD" w:rsidRPr="00AE15CD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1C21">
              <w:rPr>
                <w:rFonts w:ascii="Angsana New" w:hAnsi="Angsana New"/>
                <w:sz w:val="28"/>
                <w:szCs w:val="28"/>
              </w:rPr>
              <w:t>29,627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DA57A9C" w14:textId="77777777" w:rsidR="00A265DD" w:rsidRPr="00AE15CD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05D9BF2" w14:textId="17975D6A" w:rsidR="00A265DD" w:rsidRPr="00AE15CD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23474B2" w14:textId="77777777" w:rsidR="00A265DD" w:rsidRPr="00AE15CD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16DAC14" w14:textId="24E77ADC" w:rsidR="00A265DD" w:rsidRPr="00AE15CD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1C21">
              <w:rPr>
                <w:rFonts w:ascii="Angsana New" w:hAnsi="Angsana New"/>
                <w:color w:val="000000"/>
                <w:sz w:val="28"/>
                <w:szCs w:val="28"/>
              </w:rPr>
              <w:t>290,307</w:t>
            </w:r>
          </w:p>
        </w:tc>
      </w:tr>
      <w:tr w:rsidR="00A265DD" w:rsidRPr="00824832" w14:paraId="0A8E976B" w14:textId="77777777" w:rsidTr="007E1606">
        <w:trPr>
          <w:trHeight w:val="374"/>
        </w:trPr>
        <w:tc>
          <w:tcPr>
            <w:tcW w:w="2970" w:type="dxa"/>
          </w:tcPr>
          <w:p w14:paraId="52D658DD" w14:textId="77777777" w:rsidR="00A265DD" w:rsidRPr="00AC5042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รายได้ค่าจ้างและค่าบำเหน็จ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41BEC62" w14:textId="5F610B1C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3,277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E4813C3" w14:textId="77777777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E2B0777" w14:textId="28F40C10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1,597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3CA4217" w14:textId="77777777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1562887" w14:textId="357F81F4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73,703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15D710C" w14:textId="77777777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8C6C76E" w14:textId="77A933B2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1C21">
              <w:rPr>
                <w:rFonts w:ascii="Angsana New" w:hAnsi="Angsana New"/>
                <w:color w:val="000000"/>
                <w:sz w:val="28"/>
                <w:szCs w:val="28"/>
              </w:rPr>
              <w:t>33,992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CDDA5BE" w14:textId="77777777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E2C619C" w14:textId="31312D80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7A9739D" w14:textId="77777777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AC534FC" w14:textId="46AB4876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1C21">
              <w:rPr>
                <w:rFonts w:ascii="Angsana New" w:hAnsi="Angsana New"/>
                <w:sz w:val="28"/>
                <w:szCs w:val="28"/>
              </w:rPr>
              <w:t>112,569</w:t>
            </w:r>
          </w:p>
        </w:tc>
      </w:tr>
      <w:tr w:rsidR="00A265DD" w:rsidRPr="00824832" w14:paraId="3E9EC277" w14:textId="77777777" w:rsidTr="007E1606">
        <w:trPr>
          <w:trHeight w:val="374"/>
        </w:trPr>
        <w:tc>
          <w:tcPr>
            <w:tcW w:w="2970" w:type="dxa"/>
            <w:tcBorders>
              <w:bottom w:val="nil"/>
            </w:tcBorders>
          </w:tcPr>
          <w:p w14:paraId="1B539E9E" w14:textId="77777777" w:rsidR="00A265DD" w:rsidRPr="00AC5042" w:rsidRDefault="00A265DD" w:rsidP="00A265D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รายได้จากการลงทุน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1F8D675" w14:textId="3407C337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2483625" w14:textId="77777777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7521C28" w14:textId="28D8E17C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40F07F9" w14:textId="77777777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FB17BFA" w14:textId="234F16FC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6EDF937" w14:textId="77777777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27E9330" w14:textId="2C317938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CE17AF7" w14:textId="77777777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1375076" w14:textId="0104319D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1C21">
              <w:rPr>
                <w:rFonts w:ascii="Angsana New" w:hAnsi="Angsana New"/>
                <w:color w:val="000000"/>
                <w:sz w:val="28"/>
                <w:szCs w:val="28"/>
              </w:rPr>
              <w:t>4,872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216ACF0" w14:textId="77777777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AF54682" w14:textId="18F00677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1C21">
              <w:rPr>
                <w:rFonts w:ascii="Angsana New" w:hAnsi="Angsana New"/>
                <w:color w:val="000000"/>
                <w:sz w:val="28"/>
                <w:szCs w:val="28"/>
              </w:rPr>
              <w:t>4,872</w:t>
            </w:r>
          </w:p>
        </w:tc>
      </w:tr>
      <w:tr w:rsidR="00A265DD" w:rsidRPr="00824832" w14:paraId="4B54CF42" w14:textId="77777777" w:rsidTr="007E1606">
        <w:trPr>
          <w:trHeight w:val="374"/>
        </w:trPr>
        <w:tc>
          <w:tcPr>
            <w:tcW w:w="2970" w:type="dxa"/>
            <w:tcBorders>
              <w:top w:val="nil"/>
              <w:bottom w:val="nil"/>
            </w:tcBorders>
          </w:tcPr>
          <w:p w14:paraId="6B9735E1" w14:textId="77777777" w:rsidR="00A265DD" w:rsidRPr="00936959" w:rsidRDefault="00A265DD" w:rsidP="00A265DD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Pr="00936959">
              <w:rPr>
                <w:rFonts w:asciiTheme="majorBidi" w:hAnsiTheme="majorBidi"/>
                <w:sz w:val="28"/>
                <w:szCs w:val="28"/>
                <w:cs/>
              </w:rPr>
              <w:t>จากเครื่องมือทางการเงิน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2FAF319" w14:textId="4B34C013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04CD163" w14:textId="77777777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E098B7E" w14:textId="41B96AC3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F395A61" w14:textId="77777777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64D33F2" w14:textId="01419283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ACEBCBA" w14:textId="77777777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82B2867" w14:textId="4B9E4CA2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AB9C292" w14:textId="77777777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36A3BFF" w14:textId="12EEC0AB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1C21">
              <w:rPr>
                <w:rFonts w:ascii="Angsana New" w:hAnsi="Angsana New"/>
                <w:color w:val="000000"/>
                <w:sz w:val="28"/>
                <w:szCs w:val="28"/>
              </w:rPr>
              <w:t>1,957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D8C8120" w14:textId="77777777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2427A27" w14:textId="6C620894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1C21">
              <w:rPr>
                <w:rFonts w:ascii="Angsana New" w:hAnsi="Angsana New"/>
                <w:color w:val="000000"/>
                <w:sz w:val="28"/>
                <w:szCs w:val="28"/>
              </w:rPr>
              <w:t>1,957</w:t>
            </w:r>
          </w:p>
        </w:tc>
      </w:tr>
      <w:tr w:rsidR="00A265DD" w:rsidRPr="00824832" w14:paraId="48A8FACC" w14:textId="77777777" w:rsidTr="007E1606">
        <w:trPr>
          <w:trHeight w:val="749"/>
        </w:trPr>
        <w:tc>
          <w:tcPr>
            <w:tcW w:w="2970" w:type="dxa"/>
            <w:tcBorders>
              <w:top w:val="nil"/>
              <w:bottom w:val="nil"/>
            </w:tcBorders>
          </w:tcPr>
          <w:p w14:paraId="0F9FED73" w14:textId="77777777" w:rsidR="00A265DD" w:rsidRPr="00936959" w:rsidRDefault="00A265DD" w:rsidP="00A265DD">
            <w:pPr>
              <w:tabs>
                <w:tab w:val="left" w:pos="2880"/>
              </w:tabs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ขาดทุน</w:t>
            </w:r>
            <w:r w:rsidRPr="00936959">
              <w:rPr>
                <w:rFonts w:asciiTheme="majorBidi" w:hAnsiTheme="majorBidi"/>
                <w:sz w:val="28"/>
                <w:szCs w:val="28"/>
                <w:cs/>
              </w:rPr>
              <w:t>จากการปรับมูลค่ายุติธรรม</w:t>
            </w:r>
          </w:p>
          <w:p w14:paraId="0565106D" w14:textId="77777777" w:rsidR="00A265DD" w:rsidRPr="00936959" w:rsidRDefault="00A265DD" w:rsidP="00A265DD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6959">
              <w:rPr>
                <w:rFonts w:asciiTheme="majorBidi" w:hAnsiTheme="majorBidi" w:hint="cs"/>
                <w:sz w:val="28"/>
                <w:szCs w:val="28"/>
                <w:cs/>
              </w:rPr>
              <w:t xml:space="preserve">       </w:t>
            </w:r>
            <w:r w:rsidRPr="00936959">
              <w:rPr>
                <w:rFonts w:asciiTheme="majorBidi" w:hAnsiTheme="majorBidi"/>
                <w:sz w:val="28"/>
                <w:szCs w:val="28"/>
                <w:cs/>
              </w:rPr>
              <w:t>ของเครื่องมือทางการเงิน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133C931" w14:textId="07F01945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ABA1AFF" w14:textId="77777777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0AA52F9" w14:textId="21061727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13DE5FC" w14:textId="77777777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EACD1FB" w14:textId="01B2F7A8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700776E" w14:textId="77777777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7F28A81" w14:textId="49D39C42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EB86502" w14:textId="77777777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307D82A" w14:textId="561E5A9B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1C21">
              <w:rPr>
                <w:rFonts w:ascii="Angsana New" w:hAnsi="Angsana New"/>
                <w:color w:val="000000"/>
                <w:sz w:val="28"/>
                <w:szCs w:val="28"/>
              </w:rPr>
              <w:t>(9,886)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EFCA651" w14:textId="77777777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D852A00" w14:textId="6586D9DA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1C21">
              <w:rPr>
                <w:rFonts w:ascii="Angsana New" w:hAnsi="Angsana New"/>
                <w:color w:val="000000"/>
                <w:sz w:val="28"/>
                <w:szCs w:val="28"/>
              </w:rPr>
              <w:t>(9,886)</w:t>
            </w:r>
          </w:p>
        </w:tc>
      </w:tr>
      <w:tr w:rsidR="00A265DD" w:rsidRPr="00824832" w14:paraId="2B091566" w14:textId="77777777" w:rsidTr="007E1606">
        <w:trPr>
          <w:trHeight w:val="374"/>
        </w:trPr>
        <w:tc>
          <w:tcPr>
            <w:tcW w:w="2970" w:type="dxa"/>
          </w:tcPr>
          <w:p w14:paraId="15AA31D0" w14:textId="66DE693C" w:rsidR="00A265DD" w:rsidRPr="00AC5042" w:rsidRDefault="00A265DD" w:rsidP="00A265DD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D45B9E7" w14:textId="01606F78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6F99561" w14:textId="77777777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FE48880" w14:textId="6BA0F7F4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D555D4F" w14:textId="77777777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EE96C20" w14:textId="1F9CF6F1" w:rsidR="00A265DD" w:rsidRPr="001C4C5B" w:rsidRDefault="00D671F2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="00A265D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179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BE5EBF5" w14:textId="77777777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E99D1E0" w14:textId="7412AB61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1C21">
              <w:rPr>
                <w:rFonts w:ascii="Angsana New" w:hAnsi="Angsana New"/>
                <w:color w:val="000000"/>
                <w:sz w:val="28"/>
                <w:szCs w:val="28"/>
              </w:rPr>
              <w:t>41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E1536DF" w14:textId="77777777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EE6E134" w14:textId="5B77C809" w:rsidR="00A265DD" w:rsidRPr="001C4C5B" w:rsidRDefault="00D671F2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5,415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A5A59B7" w14:textId="77777777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7308271" w14:textId="07ACC7A3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265DD">
              <w:rPr>
                <w:rFonts w:ascii="Angsana New" w:hAnsi="Angsana New"/>
                <w:color w:val="000000"/>
                <w:sz w:val="28"/>
                <w:szCs w:val="28"/>
              </w:rPr>
              <w:t>11,644</w:t>
            </w:r>
          </w:p>
        </w:tc>
      </w:tr>
      <w:tr w:rsidR="00A265DD" w:rsidRPr="00824832" w14:paraId="5BAD008C" w14:textId="77777777" w:rsidTr="007E1606">
        <w:trPr>
          <w:trHeight w:val="374"/>
        </w:trPr>
        <w:tc>
          <w:tcPr>
            <w:tcW w:w="2970" w:type="dxa"/>
          </w:tcPr>
          <w:p w14:paraId="1686B68F" w14:textId="77777777" w:rsidR="00A265DD" w:rsidRPr="00557DD1" w:rsidRDefault="00A265DD" w:rsidP="00A265D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7D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491650E2" w14:textId="0A735EBB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9,721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829CC22" w14:textId="77777777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768932FA" w14:textId="0705ED5A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4,946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875A021" w14:textId="77777777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38CB67B" w14:textId="093E270A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</w:t>
            </w:r>
            <w:r w:rsidR="00D671F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30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="00D671F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778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84151C4" w14:textId="77777777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CEAB82D" w14:textId="0AE16AFB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F1C2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63,660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3A8665F" w14:textId="77777777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E6C240D" w14:textId="197A4C1A" w:rsidR="00A265DD" w:rsidRPr="001C4C5B" w:rsidRDefault="00D671F2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2,358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5AFE2E3" w14:textId="77777777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479FE1FA" w14:textId="037F6D0F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265D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411,463</w:t>
            </w:r>
          </w:p>
        </w:tc>
      </w:tr>
      <w:tr w:rsidR="00A265DD" w:rsidRPr="00824832" w14:paraId="5131CAC7" w14:textId="77777777" w:rsidTr="007E1606">
        <w:tblPrEx>
          <w:tblBorders>
            <w:top w:val="none" w:sz="0" w:space="0" w:color="auto"/>
            <w:bottom w:val="none" w:sz="0" w:space="0" w:color="auto"/>
          </w:tblBorders>
        </w:tblPrEx>
        <w:trPr>
          <w:trHeight w:hRule="exact" w:val="170"/>
        </w:trPr>
        <w:tc>
          <w:tcPr>
            <w:tcW w:w="2970" w:type="dxa"/>
          </w:tcPr>
          <w:p w14:paraId="16FAD4B4" w14:textId="77777777" w:rsidR="00A265DD" w:rsidRPr="00AC5042" w:rsidRDefault="00A265DD" w:rsidP="00A265D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BEA8B3" w14:textId="77777777" w:rsidR="00A265DD" w:rsidRPr="001C6EE1" w:rsidRDefault="00A265DD" w:rsidP="00A265D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5AB46B" w14:textId="77777777" w:rsidR="00A265DD" w:rsidRPr="001C6EE1" w:rsidRDefault="00A265DD" w:rsidP="00A265D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83B18" w14:textId="77777777" w:rsidR="00A265DD" w:rsidRPr="001C6EE1" w:rsidRDefault="00A265DD" w:rsidP="00A265D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FF9D7" w14:textId="77777777" w:rsidR="00A265DD" w:rsidRPr="001C6EE1" w:rsidRDefault="00A265DD" w:rsidP="00A265D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7052CB" w14:textId="77777777" w:rsidR="00A265DD" w:rsidRPr="001C6EE1" w:rsidRDefault="00A265DD" w:rsidP="00A265D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251D98" w14:textId="77777777" w:rsidR="00A265DD" w:rsidRPr="001C6EE1" w:rsidRDefault="00A265DD" w:rsidP="00A265D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ED46FC" w14:textId="77777777" w:rsidR="00A265DD" w:rsidRPr="001C6EE1" w:rsidRDefault="00A265DD" w:rsidP="00A265D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C8E134" w14:textId="77777777" w:rsidR="00A265DD" w:rsidRPr="001C6EE1" w:rsidRDefault="00A265DD" w:rsidP="00A265D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744F72" w14:textId="77777777" w:rsidR="00A265DD" w:rsidRPr="001C6EE1" w:rsidRDefault="00A265DD" w:rsidP="00A265D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18B429" w14:textId="77777777" w:rsidR="00A265DD" w:rsidRPr="001C6EE1" w:rsidRDefault="00A265DD" w:rsidP="00A265D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46A60" w14:textId="77777777" w:rsidR="00A265DD" w:rsidRPr="001C6EE1" w:rsidRDefault="00A265DD" w:rsidP="00A265D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265DD" w:rsidRPr="00824832" w14:paraId="52E7A311" w14:textId="77777777" w:rsidTr="007E1606">
        <w:trPr>
          <w:trHeight w:val="374"/>
        </w:trPr>
        <w:tc>
          <w:tcPr>
            <w:tcW w:w="2970" w:type="dxa"/>
          </w:tcPr>
          <w:p w14:paraId="7E3D0F54" w14:textId="77777777" w:rsidR="00A265DD" w:rsidRPr="00AC5042" w:rsidRDefault="00A265DD" w:rsidP="00A265D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81FDF5" w14:textId="77777777" w:rsidR="00A265DD" w:rsidRPr="001C6EE1" w:rsidRDefault="00A265DD" w:rsidP="00A265D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F85DF9" w14:textId="77777777" w:rsidR="00A265DD" w:rsidRPr="001C6EE1" w:rsidRDefault="00A265DD" w:rsidP="00A265DD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39D53F" w14:textId="77777777" w:rsidR="00A265DD" w:rsidRPr="001C6EE1" w:rsidRDefault="00A265DD" w:rsidP="00A265D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B6D025" w14:textId="77777777" w:rsidR="00A265DD" w:rsidRPr="001C6EE1" w:rsidRDefault="00A265DD" w:rsidP="00A265DD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5BD177" w14:textId="77777777" w:rsidR="00A265DD" w:rsidRPr="001C6EE1" w:rsidRDefault="00A265DD" w:rsidP="00A265DD">
            <w:pPr>
              <w:tabs>
                <w:tab w:val="clear" w:pos="680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7F9AA5" w14:textId="77777777" w:rsidR="00A265DD" w:rsidRPr="001C6EE1" w:rsidRDefault="00A265DD" w:rsidP="00A265DD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5C92AB" w14:textId="77777777" w:rsidR="00A265DD" w:rsidRPr="001C6EE1" w:rsidRDefault="00A265DD" w:rsidP="00A265D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738515" w14:textId="77777777" w:rsidR="00A265DD" w:rsidRPr="001C6EE1" w:rsidRDefault="00A265DD" w:rsidP="00A265DD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C5641A" w14:textId="77777777" w:rsidR="00A265DD" w:rsidRPr="001C6EE1" w:rsidRDefault="00A265DD" w:rsidP="00A265DD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DFB62" w14:textId="77777777" w:rsidR="00A265DD" w:rsidRPr="001C6EE1" w:rsidRDefault="00A265DD" w:rsidP="00A265DD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C1B272" w14:textId="77777777" w:rsidR="00A265DD" w:rsidRPr="001C6EE1" w:rsidRDefault="00A265DD" w:rsidP="00A265D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265DD" w:rsidRPr="00824832" w14:paraId="19DB263A" w14:textId="77777777" w:rsidTr="005113ED">
        <w:trPr>
          <w:trHeight w:val="374"/>
        </w:trPr>
        <w:tc>
          <w:tcPr>
            <w:tcW w:w="2970" w:type="dxa"/>
          </w:tcPr>
          <w:p w14:paraId="1B67B359" w14:textId="77777777" w:rsidR="00A265DD" w:rsidRPr="00AC5042" w:rsidRDefault="00A265DD" w:rsidP="00A265D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4580D95" w14:textId="4A8781CF" w:rsidR="00A265DD" w:rsidRPr="003A3ADE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1,328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10E0C6E" w14:textId="77777777" w:rsidR="00A265DD" w:rsidRPr="003A3ADE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2FFC92E" w14:textId="4B8BC63A" w:rsidR="00A265DD" w:rsidRPr="003A3ADE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1,536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9D5AEDE" w14:textId="77777777" w:rsidR="00A265DD" w:rsidRPr="003A3ADE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5A26D97" w14:textId="219E6C87" w:rsidR="00A265DD" w:rsidRPr="003A3ADE" w:rsidRDefault="009C503C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198,934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35305C3" w14:textId="74E94F28" w:rsidR="00A265DD" w:rsidRPr="003A3ADE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310BD65" w14:textId="633CD3DB" w:rsidR="00A265DD" w:rsidRPr="003A3ADE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1C21">
              <w:rPr>
                <w:rFonts w:ascii="Angsana New" w:hAnsi="Angsana New"/>
                <w:color w:val="000000"/>
                <w:sz w:val="28"/>
                <w:szCs w:val="28"/>
              </w:rPr>
              <w:t>37,893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43E7DF8" w14:textId="032B37BC" w:rsidR="00A265DD" w:rsidRPr="003A3ADE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C737F5D" w14:textId="2F98535F" w:rsidR="00A265DD" w:rsidRPr="003A3ADE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5E9FEAE" w14:textId="3F535C7B" w:rsidR="00A265DD" w:rsidRPr="003A3ADE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CDC48A1" w14:textId="7CFD2A60" w:rsidR="00A265DD" w:rsidRPr="003A3ADE" w:rsidRDefault="00A265DD" w:rsidP="00A265DD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9C503C">
              <w:rPr>
                <w:rFonts w:ascii="Angsana New" w:hAnsi="Angsana New"/>
                <w:color w:val="000000"/>
                <w:sz w:val="28"/>
                <w:szCs w:val="28"/>
              </w:rPr>
              <w:t>39,691</w:t>
            </w:r>
          </w:p>
        </w:tc>
      </w:tr>
      <w:tr w:rsidR="00A265DD" w:rsidRPr="00824832" w14:paraId="696694AA" w14:textId="77777777" w:rsidTr="007E1606">
        <w:trPr>
          <w:trHeight w:val="374"/>
        </w:trPr>
        <w:tc>
          <w:tcPr>
            <w:tcW w:w="2970" w:type="dxa"/>
          </w:tcPr>
          <w:p w14:paraId="07563B77" w14:textId="77777777" w:rsidR="00A265DD" w:rsidRPr="00AC5042" w:rsidRDefault="00A265DD" w:rsidP="00A265D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i/>
                <w:iCs/>
                <w:sz w:val="28"/>
                <w:szCs w:val="28"/>
                <w:cs/>
              </w:rPr>
              <w:t xml:space="preserve">บวก </w:t>
            </w:r>
            <w:r>
              <w:rPr>
                <w:rFonts w:asciiTheme="majorBidi" w:hAnsiTheme="majorBidi"/>
                <w:i/>
                <w:iCs/>
                <w:sz w:val="28"/>
                <w:szCs w:val="28"/>
              </w:rPr>
              <w:t>(</w:t>
            </w:r>
            <w:r w:rsidRPr="00E944C4">
              <w:rPr>
                <w:rFonts w:asciiTheme="majorBidi" w:hAnsiTheme="majorBidi" w:hint="cs"/>
                <w:i/>
                <w:iCs/>
                <w:sz w:val="28"/>
                <w:szCs w:val="28"/>
                <w:cs/>
              </w:rPr>
              <w:t>หัก</w:t>
            </w:r>
            <w:r>
              <w:rPr>
                <w:rFonts w:asciiTheme="majorBidi" w:hAnsiTheme="majorBidi"/>
                <w:i/>
                <w:iCs/>
                <w:sz w:val="28"/>
                <w:szCs w:val="28"/>
              </w:rPr>
              <w:t>)</w:t>
            </w:r>
            <w:r w:rsidRPr="00A71DC3">
              <w:rPr>
                <w:rFonts w:asciiTheme="majorBidi" w:hAnsiTheme="majorBidi"/>
                <w:sz w:val="28"/>
                <w:szCs w:val="28"/>
                <w:cs/>
              </w:rPr>
              <w:t xml:space="preserve"> ค่าสินไหมทดแทน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2340725" w14:textId="77777777" w:rsidR="00A265DD" w:rsidRPr="008C5150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102D1C8" w14:textId="77777777" w:rsidR="00A265DD" w:rsidRPr="0045658D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436E077" w14:textId="77777777" w:rsidR="00A265DD" w:rsidRPr="0045658D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84E03FC" w14:textId="77777777" w:rsidR="00A265DD" w:rsidRPr="0045658D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3FB8A5B" w14:textId="77777777" w:rsidR="00A265DD" w:rsidRPr="0045658D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3F77430" w14:textId="77777777" w:rsidR="00A265DD" w:rsidRPr="0045658D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73138F2" w14:textId="77777777" w:rsidR="00A265DD" w:rsidRPr="0045658D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66257C9" w14:textId="77777777" w:rsidR="00A265DD" w:rsidRPr="0045658D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5CE7284" w14:textId="77777777" w:rsidR="00A265DD" w:rsidRPr="0045658D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C0C0A24" w14:textId="77777777" w:rsidR="00A265DD" w:rsidRPr="0045658D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4EDFF43" w14:textId="77777777" w:rsidR="00A265DD" w:rsidRPr="0045658D" w:rsidRDefault="00A265DD" w:rsidP="00A265DD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265DD" w:rsidRPr="00824832" w14:paraId="505891AB" w14:textId="77777777" w:rsidTr="007E1606">
        <w:trPr>
          <w:trHeight w:val="374"/>
        </w:trPr>
        <w:tc>
          <w:tcPr>
            <w:tcW w:w="2970" w:type="dxa"/>
          </w:tcPr>
          <w:p w14:paraId="1F622A2E" w14:textId="77777777" w:rsidR="00A265DD" w:rsidRPr="00AC5042" w:rsidRDefault="00A265DD" w:rsidP="00A265D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7077F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077F5">
              <w:rPr>
                <w:rFonts w:asciiTheme="majorBidi" w:hAnsiTheme="majorBidi"/>
                <w:sz w:val="28"/>
                <w:szCs w:val="28"/>
                <w:cs/>
              </w:rPr>
              <w:t>รับคืน)</w:t>
            </w:r>
            <w:r w:rsidRPr="00AC504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จ่าย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จากการประกันภัยต่อ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13F8FA2F" w14:textId="3AEFED8A" w:rsidR="00A265DD" w:rsidRPr="008C5150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379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1A29DE3" w14:textId="77777777" w:rsidR="00A265DD" w:rsidRPr="0045658D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668FEBDF" w14:textId="21789A3C" w:rsidR="00A265DD" w:rsidRPr="0045658D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(736)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A58C51F" w14:textId="77777777" w:rsidR="00A265DD" w:rsidRPr="0045658D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7A8EFA71" w14:textId="2FA916DE" w:rsidR="00A265DD" w:rsidRPr="0045658D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9C503C">
              <w:rPr>
                <w:rFonts w:ascii="Angsana New" w:hAnsi="Angsana New"/>
                <w:color w:val="000000"/>
                <w:sz w:val="28"/>
                <w:szCs w:val="28"/>
              </w:rPr>
              <w:t>75,304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A2ACC7E" w14:textId="77777777" w:rsidR="00A265DD" w:rsidRPr="0045658D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36F3D8F6" w14:textId="61DB0383" w:rsidR="00A265DD" w:rsidRPr="0045658D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1C21">
              <w:rPr>
                <w:rFonts w:ascii="Angsana New" w:hAnsi="Angsana New"/>
                <w:color w:val="000000"/>
                <w:sz w:val="28"/>
                <w:szCs w:val="28"/>
              </w:rPr>
              <w:t>(22,995)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3D73161" w14:textId="77777777" w:rsidR="00A265DD" w:rsidRPr="0045658D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318E322D" w14:textId="2A22B2A6" w:rsidR="00A265DD" w:rsidRPr="0045658D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727BD51" w14:textId="77777777" w:rsidR="00A265DD" w:rsidRPr="0045658D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0A96A585" w14:textId="4239298E" w:rsidR="00A265DD" w:rsidRPr="0045658D" w:rsidRDefault="00A265DD" w:rsidP="00A265DD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9C503C">
              <w:rPr>
                <w:rFonts w:ascii="Angsana New" w:hAnsi="Angsana New"/>
                <w:color w:val="000000"/>
                <w:sz w:val="28"/>
                <w:szCs w:val="28"/>
              </w:rPr>
              <w:t>98,656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A265DD" w:rsidRPr="0045658D" w14:paraId="01303BFA" w14:textId="77777777" w:rsidTr="007E1606">
        <w:trPr>
          <w:trHeight w:val="374"/>
        </w:trPr>
        <w:tc>
          <w:tcPr>
            <w:tcW w:w="2970" w:type="dxa"/>
          </w:tcPr>
          <w:p w14:paraId="70D9295B" w14:textId="77777777" w:rsidR="00A265DD" w:rsidRPr="00AC5042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ค่าสินไหมทดแทนสุทธิ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61478E6" w14:textId="116C983B" w:rsidR="00A265DD" w:rsidRPr="003A3ADE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1,707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A6EFEAC" w14:textId="77777777" w:rsidR="00A265DD" w:rsidRPr="003A3ADE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F2CF4A3" w14:textId="0E18BEF1" w:rsidR="00A265DD" w:rsidRPr="003A3ADE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AB1D720" w14:textId="77777777" w:rsidR="00A265DD" w:rsidRPr="003A3ADE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396AC28" w14:textId="70E4A42D" w:rsidR="00A265DD" w:rsidRPr="003A3ADE" w:rsidRDefault="009C503C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123,630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65769F3" w14:textId="77777777" w:rsidR="00A265DD" w:rsidRPr="003A3ADE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2886CEF" w14:textId="536EAE9C" w:rsidR="00A265DD" w:rsidRPr="003A3ADE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1C21">
              <w:rPr>
                <w:rFonts w:ascii="Angsana New" w:hAnsi="Angsana New"/>
                <w:color w:val="000000"/>
                <w:sz w:val="28"/>
                <w:szCs w:val="28"/>
              </w:rPr>
              <w:t>14,898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6C80EF9" w14:textId="77777777" w:rsidR="00A265DD" w:rsidRPr="003A3ADE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3F353ED" w14:textId="582D7767" w:rsidR="00A265DD" w:rsidRPr="003A3ADE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8E79379" w14:textId="77777777" w:rsidR="00A265DD" w:rsidRPr="003A3ADE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71163D8" w14:textId="7DD5B175" w:rsidR="00A265DD" w:rsidRPr="003A3ADE" w:rsidRDefault="009C503C" w:rsidP="00A265DD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141,035</w:t>
            </w:r>
          </w:p>
        </w:tc>
      </w:tr>
      <w:tr w:rsidR="00A265DD" w:rsidRPr="00824832" w14:paraId="2FE40BC6" w14:textId="77777777" w:rsidTr="005113ED">
        <w:trPr>
          <w:trHeight w:val="374"/>
        </w:trPr>
        <w:tc>
          <w:tcPr>
            <w:tcW w:w="2970" w:type="dxa"/>
          </w:tcPr>
          <w:p w14:paraId="32798584" w14:textId="77777777" w:rsidR="00A265DD" w:rsidRPr="00AC5042" w:rsidRDefault="00A265DD" w:rsidP="00A265D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ค่าจ้างและค่าบำเหน็จ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B03EC6C" w14:textId="3F9DA8AC" w:rsidR="00A265DD" w:rsidRPr="003A3ADE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3,469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091DDE9" w14:textId="6301C874" w:rsidR="00A265DD" w:rsidRPr="003A3ADE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6FB20D0" w14:textId="1E5C98D1" w:rsidR="00A265DD" w:rsidRPr="003A3ADE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981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B26BE59" w14:textId="7D63DB2B" w:rsidR="00A265DD" w:rsidRPr="003A3ADE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8616707" w14:textId="615F4498" w:rsidR="00A265DD" w:rsidRPr="003A3ADE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1C21">
              <w:rPr>
                <w:rFonts w:ascii="Angsana New" w:hAnsi="Angsana New"/>
                <w:color w:val="000000"/>
                <w:sz w:val="28"/>
                <w:szCs w:val="28"/>
              </w:rPr>
              <w:t>67,108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BBA3369" w14:textId="6293F09A" w:rsidR="00A265DD" w:rsidRPr="003A3ADE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1532201" w14:textId="1ED75DAD" w:rsidR="00A265DD" w:rsidRPr="003A3ADE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1C21">
              <w:rPr>
                <w:rFonts w:ascii="Angsana New" w:hAnsi="Angsana New"/>
                <w:color w:val="000000"/>
                <w:sz w:val="28"/>
                <w:szCs w:val="28"/>
              </w:rPr>
              <w:t>20,205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D4C58B4" w14:textId="08C15650" w:rsidR="00A265DD" w:rsidRPr="003A3ADE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4F3D127" w14:textId="47318340" w:rsidR="00A265DD" w:rsidRPr="003A3ADE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8AB7DE4" w14:textId="140B94B2" w:rsidR="00A265DD" w:rsidRPr="003A3ADE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6095A90" w14:textId="5184FA14" w:rsidR="00A265DD" w:rsidRPr="003A3ADE" w:rsidRDefault="00A265DD" w:rsidP="00A265DD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91,763</w:t>
            </w:r>
          </w:p>
        </w:tc>
      </w:tr>
      <w:tr w:rsidR="00A265DD" w:rsidRPr="00824832" w14:paraId="1A38A6D3" w14:textId="77777777" w:rsidTr="005113ED">
        <w:trPr>
          <w:trHeight w:val="374"/>
        </w:trPr>
        <w:tc>
          <w:tcPr>
            <w:tcW w:w="2970" w:type="dxa"/>
          </w:tcPr>
          <w:p w14:paraId="5AA46D04" w14:textId="77777777" w:rsidR="00A265DD" w:rsidRPr="00AC5042" w:rsidRDefault="00A265DD" w:rsidP="00A265D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0F7143B" w14:textId="757AA435" w:rsidR="00A265DD" w:rsidRPr="003A3ADE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1,565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1D01D35" w14:textId="0F402C45" w:rsidR="00A265DD" w:rsidRPr="003A3ADE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7FD6B2C" w14:textId="7CFA8860" w:rsidR="00A265DD" w:rsidRPr="003A3ADE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1,155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0054690" w14:textId="28D9F183" w:rsidR="00A265DD" w:rsidRPr="003A3ADE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570B20B" w14:textId="324EC648" w:rsidR="00A265DD" w:rsidRPr="003A3ADE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1C21">
              <w:rPr>
                <w:rFonts w:ascii="Angsana New" w:hAnsi="Angsana New"/>
                <w:color w:val="000000"/>
                <w:sz w:val="28"/>
                <w:szCs w:val="28"/>
              </w:rPr>
              <w:t>88,123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F6B1E85" w14:textId="3C19C7CE" w:rsidR="00A265DD" w:rsidRPr="003A3ADE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B7EBBF2" w14:textId="1319984B" w:rsidR="00A265DD" w:rsidRPr="003A3ADE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1C21">
              <w:rPr>
                <w:rFonts w:ascii="Angsana New" w:hAnsi="Angsana New"/>
                <w:color w:val="000000"/>
                <w:sz w:val="28"/>
                <w:szCs w:val="28"/>
              </w:rPr>
              <w:t>4,601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7FCEE69" w14:textId="5F8D0A65" w:rsidR="00A265DD" w:rsidRPr="003A3ADE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D52EE29" w14:textId="57F42A72" w:rsidR="00A265DD" w:rsidRPr="003A3ADE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18787B1" w14:textId="5EDC1F6B" w:rsidR="00A265DD" w:rsidRPr="003A3ADE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76D6140" w14:textId="4D0D2FE7" w:rsidR="00A265DD" w:rsidRPr="003A3ADE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95,444</w:t>
            </w:r>
          </w:p>
        </w:tc>
      </w:tr>
      <w:tr w:rsidR="00A265DD" w:rsidRPr="00824832" w14:paraId="7DC8F0FD" w14:textId="77777777" w:rsidTr="007E1606">
        <w:trPr>
          <w:trHeight w:val="374"/>
        </w:trPr>
        <w:tc>
          <w:tcPr>
            <w:tcW w:w="2970" w:type="dxa"/>
          </w:tcPr>
          <w:p w14:paraId="0A64A693" w14:textId="77777777" w:rsidR="00A265DD" w:rsidRPr="00AC5042" w:rsidRDefault="00A265DD" w:rsidP="00A265DD">
            <w:pPr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257188A" w14:textId="0DF39E9E" w:rsidR="00A265DD" w:rsidRPr="003A3ADE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2553661" w14:textId="77777777" w:rsidR="00A265DD" w:rsidRPr="003A3ADE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A1415AF" w14:textId="5618C3E0" w:rsidR="00A265DD" w:rsidRPr="003A3ADE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F90AA85" w14:textId="77777777" w:rsidR="00A265DD" w:rsidRPr="003A3ADE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BEAA940" w14:textId="0F1F5639" w:rsidR="00A265DD" w:rsidRPr="003A3ADE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1C21">
              <w:rPr>
                <w:rFonts w:ascii="Angsana New" w:hAnsi="Angsana New"/>
                <w:color w:val="000000"/>
                <w:sz w:val="28"/>
                <w:szCs w:val="28"/>
              </w:rPr>
              <w:t>(751)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46BDCAF" w14:textId="77777777" w:rsidR="00A265DD" w:rsidRPr="003A3ADE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8FDF6B8" w14:textId="403B871F" w:rsidR="00A265DD" w:rsidRPr="003A3ADE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1C21">
              <w:rPr>
                <w:rFonts w:ascii="Angsana New" w:hAnsi="Angsana New"/>
                <w:color w:val="000000"/>
                <w:sz w:val="28"/>
                <w:szCs w:val="28"/>
              </w:rPr>
              <w:t>(20)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1EEE62F" w14:textId="77777777" w:rsidR="00A265DD" w:rsidRPr="003A3ADE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5015DC8" w14:textId="46BB95DD" w:rsidR="00A265DD" w:rsidRPr="003A3ADE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1C21">
              <w:rPr>
                <w:rFonts w:ascii="Angsana New" w:hAnsi="Angsana New"/>
                <w:color w:val="000000"/>
                <w:sz w:val="28"/>
                <w:szCs w:val="28"/>
              </w:rPr>
              <w:t>94,979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077B127" w14:textId="77777777" w:rsidR="00A265DD" w:rsidRPr="003A3ADE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AD3E370" w14:textId="257124D1" w:rsidR="00A265DD" w:rsidRPr="003A3ADE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94,219</w:t>
            </w:r>
          </w:p>
        </w:tc>
      </w:tr>
      <w:tr w:rsidR="00A265DD" w:rsidRPr="004F075C" w14:paraId="0F64870D" w14:textId="77777777" w:rsidTr="007E1606">
        <w:trPr>
          <w:trHeight w:val="374"/>
        </w:trPr>
        <w:tc>
          <w:tcPr>
            <w:tcW w:w="2970" w:type="dxa"/>
          </w:tcPr>
          <w:p w14:paraId="20D2132F" w14:textId="77777777" w:rsidR="00A265DD" w:rsidRPr="004F075C" w:rsidRDefault="00A265DD" w:rsidP="00A265DD">
            <w:pPr>
              <w:ind w:right="-13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07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3636B848" w14:textId="009E1E20" w:rsidR="00A265DD" w:rsidRPr="004F075C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6,747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C488390" w14:textId="77777777" w:rsidR="00A265DD" w:rsidRPr="004F075C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34EC0A3F" w14:textId="4CF66DF1" w:rsidR="00A265DD" w:rsidRPr="004F075C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2,941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E51F21E" w14:textId="77777777" w:rsidR="00A265DD" w:rsidRPr="004F075C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08C263EF" w14:textId="374EE935" w:rsidR="00A265DD" w:rsidRPr="004F075C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1C21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9C503C">
              <w:rPr>
                <w:rFonts w:ascii="Angsana New" w:hAnsi="Angsana New"/>
                <w:b/>
                <w:bCs/>
                <w:sz w:val="28"/>
                <w:szCs w:val="28"/>
              </w:rPr>
              <w:t>78</w:t>
            </w:r>
            <w:r w:rsidRPr="007F1C2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9C503C">
              <w:rPr>
                <w:rFonts w:ascii="Angsana New" w:hAnsi="Angsana New"/>
                <w:b/>
                <w:bCs/>
                <w:sz w:val="28"/>
                <w:szCs w:val="28"/>
              </w:rPr>
              <w:t>110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480850B" w14:textId="77777777" w:rsidR="00A265DD" w:rsidRPr="004F075C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717CB9D4" w14:textId="70C8FAD9" w:rsidR="00A265DD" w:rsidRPr="004F075C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1C21">
              <w:rPr>
                <w:rFonts w:ascii="Angsana New" w:hAnsi="Angsana New"/>
                <w:b/>
                <w:bCs/>
                <w:sz w:val="28"/>
                <w:szCs w:val="28"/>
              </w:rPr>
              <w:t>39,684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8F1FB1E" w14:textId="77777777" w:rsidR="00A265DD" w:rsidRPr="004F075C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63B868A" w14:textId="694C493F" w:rsidR="00A265DD" w:rsidRPr="004F075C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1C21">
              <w:rPr>
                <w:rFonts w:ascii="Angsana New" w:hAnsi="Angsana New"/>
                <w:b/>
                <w:bCs/>
                <w:sz w:val="28"/>
                <w:szCs w:val="28"/>
              </w:rPr>
              <w:t>94,979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4A53167" w14:textId="77777777" w:rsidR="00A265DD" w:rsidRPr="004F075C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10650B05" w14:textId="1499A691" w:rsidR="00A265DD" w:rsidRPr="004F075C" w:rsidRDefault="009C503C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422,461</w:t>
            </w:r>
          </w:p>
        </w:tc>
      </w:tr>
      <w:tr w:rsidR="00A265DD" w:rsidRPr="003C1FB1" w14:paraId="44348FB1" w14:textId="77777777" w:rsidTr="007E1606">
        <w:trPr>
          <w:trHeight w:val="374"/>
        </w:trPr>
        <w:tc>
          <w:tcPr>
            <w:tcW w:w="2970" w:type="dxa"/>
          </w:tcPr>
          <w:p w14:paraId="1E9DB519" w14:textId="77777777" w:rsidR="00A265DD" w:rsidRPr="00AC5042" w:rsidRDefault="00A265DD" w:rsidP="00A265DD">
            <w:pPr>
              <w:tabs>
                <w:tab w:val="clear" w:pos="454"/>
                <w:tab w:val="left" w:pos="450"/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 (ขาดทุน) ก่อนภาษีเงินได้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23393C7A" w14:textId="39244BEE" w:rsidR="00A265DD" w:rsidRPr="007B5A16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2,974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5D1D73B" w14:textId="77777777" w:rsidR="00A265DD" w:rsidRPr="007B5A16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3E3AD424" w14:textId="4081BB5C" w:rsidR="00A265DD" w:rsidRPr="007B5A16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2,005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1E93D85" w14:textId="77777777" w:rsidR="00A265DD" w:rsidRPr="007B5A16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1BEA0C5B" w14:textId="215F0134" w:rsidR="00A265DD" w:rsidRPr="007B5A16" w:rsidRDefault="009C503C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52,668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CE8CE67" w14:textId="77777777" w:rsidR="00A265DD" w:rsidRPr="007B5A16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0A435356" w14:textId="5731E4EB" w:rsidR="00A265DD" w:rsidRPr="007B5A16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1C21">
              <w:rPr>
                <w:rFonts w:ascii="Angsana New" w:hAnsi="Angsana New"/>
                <w:b/>
                <w:bCs/>
                <w:sz w:val="28"/>
                <w:szCs w:val="28"/>
              </w:rPr>
              <w:t>23,976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3E0BEEA" w14:textId="77777777" w:rsidR="00A265DD" w:rsidRPr="007B5A16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70090B72" w14:textId="44A89CA5" w:rsidR="00A265DD" w:rsidRPr="007B5A16" w:rsidRDefault="00033B71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D671F2">
              <w:rPr>
                <w:rFonts w:ascii="Angsana New" w:hAnsi="Angsana New"/>
                <w:b/>
                <w:bCs/>
                <w:sz w:val="28"/>
                <w:szCs w:val="28"/>
              </w:rPr>
              <w:t>92,621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608F898" w14:textId="77777777" w:rsidR="00A265DD" w:rsidRPr="007B5A16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135B383" w14:textId="2A3C81B9" w:rsidR="00A265DD" w:rsidRPr="007B5A16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(1</w:t>
            </w:r>
            <w:r w:rsidR="009C503C">
              <w:rPr>
                <w:rFonts w:ascii="Angsana New" w:hAnsi="Angsana New"/>
                <w:b/>
                <w:bCs/>
                <w:sz w:val="28"/>
                <w:szCs w:val="28"/>
              </w:rPr>
              <w:t>0,998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  <w:tr w:rsidR="00A265DD" w:rsidRPr="00824832" w14:paraId="3602532B" w14:textId="77777777" w:rsidTr="007E1606">
        <w:trPr>
          <w:trHeight w:val="374"/>
        </w:trPr>
        <w:tc>
          <w:tcPr>
            <w:tcW w:w="2970" w:type="dxa"/>
            <w:tcBorders>
              <w:bottom w:val="nil"/>
            </w:tcBorders>
          </w:tcPr>
          <w:p w14:paraId="2F7950BE" w14:textId="6C255CF9" w:rsidR="00A265DD" w:rsidRPr="00AC5042" w:rsidRDefault="00A265DD" w:rsidP="00A265DD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C1B61E3" w14:textId="77777777" w:rsidR="00A265DD" w:rsidRPr="007B5A16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1872BA4" w14:textId="77777777" w:rsidR="00A265DD" w:rsidRPr="007B5A16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9A1F4D0" w14:textId="77777777" w:rsidR="00A265DD" w:rsidRPr="007B5A16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539BF48" w14:textId="77777777" w:rsidR="00A265DD" w:rsidRPr="007B5A16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36C0055" w14:textId="77777777" w:rsidR="00A265DD" w:rsidRPr="007B5A16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15561D1" w14:textId="77777777" w:rsidR="00A265DD" w:rsidRPr="007B5A16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3967DD2" w14:textId="77777777" w:rsidR="00A265DD" w:rsidRPr="007B5A16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F65B488" w14:textId="77777777" w:rsidR="00A265DD" w:rsidRPr="007B5A16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BCBBE0A" w14:textId="77777777" w:rsidR="00A265DD" w:rsidRPr="007B5A16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2467068" w14:textId="77777777" w:rsidR="00A265DD" w:rsidRPr="007B5A16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3531966" w14:textId="0A25AF00" w:rsidR="00A265DD" w:rsidRPr="003A3ADE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9C503C">
              <w:rPr>
                <w:rFonts w:ascii="Angsana New" w:hAnsi="Angsana New"/>
                <w:sz w:val="28"/>
                <w:szCs w:val="28"/>
              </w:rPr>
              <w:t>13,305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265DD" w:rsidRPr="004A603D" w14:paraId="6E5BFD08" w14:textId="77777777" w:rsidTr="007E1606">
        <w:trPr>
          <w:trHeight w:val="374"/>
        </w:trPr>
        <w:tc>
          <w:tcPr>
            <w:tcW w:w="2970" w:type="dxa"/>
            <w:tcBorders>
              <w:top w:val="nil"/>
              <w:bottom w:val="nil"/>
            </w:tcBorders>
          </w:tcPr>
          <w:p w14:paraId="123D6ECB" w14:textId="5ED45AD3" w:rsidR="00A265DD" w:rsidRPr="00AC5042" w:rsidRDefault="00A265DD" w:rsidP="00A265DD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ขาดทุน</w:t>
            </w:r>
            <w:r w:rsidRPr="00FB7D9F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สำหรับ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9D010E0" w14:textId="77777777" w:rsidR="00A265DD" w:rsidRPr="003C1FB1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E2444E2" w14:textId="77777777" w:rsidR="00A265DD" w:rsidRPr="003C1FB1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0734DF7" w14:textId="77777777" w:rsidR="00A265DD" w:rsidRPr="003C1FB1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28301F5" w14:textId="77777777" w:rsidR="00A265DD" w:rsidRPr="003C1FB1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6EEC5FB" w14:textId="77777777" w:rsidR="00A265DD" w:rsidRPr="003C1FB1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12E0DF1" w14:textId="77777777" w:rsidR="00A265DD" w:rsidRPr="003C1FB1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ED9B5A2" w14:textId="77777777" w:rsidR="00A265DD" w:rsidRPr="003C1FB1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119F4F3" w14:textId="77777777" w:rsidR="00A265DD" w:rsidRPr="003C1FB1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BD6D3BC" w14:textId="77777777" w:rsidR="00A265DD" w:rsidRPr="003C1FB1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B85BBC0" w14:textId="77777777" w:rsidR="00A265DD" w:rsidRPr="003C1FB1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2480702C" w14:textId="03AB6A58" w:rsidR="00A265DD" w:rsidRPr="003A3ADE" w:rsidDel="001E262A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9C503C">
              <w:rPr>
                <w:rFonts w:ascii="Angsana New" w:hAnsi="Angsana New"/>
                <w:b/>
                <w:bCs/>
                <w:sz w:val="28"/>
                <w:szCs w:val="28"/>
              </w:rPr>
              <w:t>24,303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</w:tbl>
    <w:p w14:paraId="1E276890" w14:textId="044DB7F2" w:rsidR="002D7EB1" w:rsidRDefault="002D7EB1" w:rsidP="002D7EB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5C5C3A">
        <w:rPr>
          <w:rFonts w:ascii="Angsana New" w:hAnsi="Angsana New"/>
          <w:spacing w:val="4"/>
          <w:sz w:val="28"/>
          <w:szCs w:val="28"/>
          <w:cs/>
        </w:rPr>
        <w:lastRenderedPageBreak/>
        <w:t>ข้อมูลรายได้และกำไร</w:t>
      </w:r>
      <w:r w:rsidR="0065563C">
        <w:rPr>
          <w:rFonts w:ascii="Angsana New" w:hAnsi="Angsana New"/>
          <w:spacing w:val="4"/>
          <w:sz w:val="28"/>
          <w:szCs w:val="28"/>
        </w:rPr>
        <w:t xml:space="preserve"> </w:t>
      </w:r>
      <w:r w:rsidRPr="005C5C3A">
        <w:rPr>
          <w:rFonts w:ascii="Angsana New" w:hAnsi="Angsana New"/>
          <w:spacing w:val="4"/>
          <w:sz w:val="28"/>
          <w:szCs w:val="28"/>
          <w:cs/>
        </w:rPr>
        <w:t>(ขาดทุน) ของส่วนงาน</w:t>
      </w:r>
      <w:r w:rsidR="00A80558">
        <w:rPr>
          <w:rFonts w:asciiTheme="majorBidi" w:hAnsiTheme="majorBidi"/>
          <w:sz w:val="28"/>
          <w:szCs w:val="28"/>
          <w:cs/>
        </w:rPr>
        <w:t xml:space="preserve">สำหรับงวดเก้าเดือนสิ้นสุดวันที่ </w:t>
      </w:r>
      <w:r w:rsidR="00FA14B0">
        <w:rPr>
          <w:rFonts w:asciiTheme="majorBidi" w:hAnsiTheme="majorBidi" w:cstheme="majorBidi"/>
          <w:sz w:val="28"/>
          <w:szCs w:val="28"/>
        </w:rPr>
        <w:t>30</w:t>
      </w:r>
      <w:r w:rsidR="00A80558">
        <w:rPr>
          <w:rFonts w:asciiTheme="majorBidi" w:hAnsiTheme="majorBidi"/>
          <w:sz w:val="28"/>
          <w:szCs w:val="28"/>
          <w:cs/>
        </w:rPr>
        <w:t xml:space="preserve"> กันยายน</w:t>
      </w:r>
      <w:r w:rsidRPr="009A7520">
        <w:rPr>
          <w:rFonts w:ascii="Angsana New" w:hAnsi="Angsana New"/>
          <w:sz w:val="28"/>
          <w:szCs w:val="28"/>
          <w:cs/>
        </w:rPr>
        <w:t xml:space="preserve"> </w:t>
      </w:r>
      <w:r w:rsidRPr="009A7520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4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5C5C3A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63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43" w:type="dxa"/>
          <w:right w:w="43" w:type="dxa"/>
        </w:tblCellMar>
        <w:tblLook w:val="00A0" w:firstRow="1" w:lastRow="0" w:firstColumn="1" w:lastColumn="0" w:noHBand="0" w:noVBand="0"/>
      </w:tblPr>
      <w:tblGrid>
        <w:gridCol w:w="2970"/>
        <w:gridCol w:w="990"/>
        <w:gridCol w:w="180"/>
        <w:gridCol w:w="990"/>
        <w:gridCol w:w="180"/>
        <w:gridCol w:w="990"/>
        <w:gridCol w:w="180"/>
        <w:gridCol w:w="990"/>
        <w:gridCol w:w="180"/>
        <w:gridCol w:w="900"/>
        <w:gridCol w:w="180"/>
        <w:gridCol w:w="900"/>
      </w:tblGrid>
      <w:tr w:rsidR="002D7EB1" w:rsidRPr="00824832" w14:paraId="6D12EA99" w14:textId="77777777" w:rsidTr="00D44038">
        <w:trPr>
          <w:tblHeader/>
        </w:trPr>
        <w:tc>
          <w:tcPr>
            <w:tcW w:w="2970" w:type="dxa"/>
            <w:tcBorders>
              <w:top w:val="nil"/>
              <w:bottom w:val="nil"/>
            </w:tcBorders>
          </w:tcPr>
          <w:p w14:paraId="68E30B97" w14:textId="77777777" w:rsidR="002D7EB1" w:rsidRPr="00AC5042" w:rsidRDefault="002D7EB1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6660" w:type="dxa"/>
            <w:gridSpan w:val="11"/>
            <w:tcBorders>
              <w:top w:val="nil"/>
              <w:bottom w:val="single" w:sz="4" w:space="0" w:color="auto"/>
            </w:tcBorders>
          </w:tcPr>
          <w:p w14:paraId="6940914B" w14:textId="77777777" w:rsidR="002D7EB1" w:rsidRPr="00AC5042" w:rsidRDefault="002D7EB1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50"/>
              </w:tabs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พัน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บาท</w:t>
            </w:r>
          </w:p>
        </w:tc>
      </w:tr>
      <w:tr w:rsidR="002D7EB1" w:rsidRPr="00824832" w14:paraId="3F8C0B34" w14:textId="77777777" w:rsidTr="00D44038">
        <w:trPr>
          <w:tblHeader/>
        </w:trPr>
        <w:tc>
          <w:tcPr>
            <w:tcW w:w="2970" w:type="dxa"/>
            <w:tcBorders>
              <w:top w:val="nil"/>
            </w:tcBorders>
          </w:tcPr>
          <w:p w14:paraId="09BECF32" w14:textId="77777777" w:rsidR="002D7EB1" w:rsidRPr="00AC5042" w:rsidRDefault="002D7EB1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81F5BF2" w14:textId="77777777" w:rsidR="002D7EB1" w:rsidRPr="00AC5042" w:rsidRDefault="002D7EB1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66174840" w14:textId="77777777" w:rsidR="002D7EB1" w:rsidRPr="00AC5042" w:rsidRDefault="002D7EB1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63BAA79" w14:textId="77777777" w:rsidR="002D7EB1" w:rsidRPr="00AC5042" w:rsidRDefault="002D7EB1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5A07BB06" w14:textId="77777777" w:rsidR="002D7EB1" w:rsidRPr="00AC5042" w:rsidRDefault="002D7EB1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59EB190" w14:textId="77777777" w:rsidR="002D7EB1" w:rsidRPr="00AC5042" w:rsidRDefault="002D7EB1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-6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640EE017" w14:textId="77777777" w:rsidR="002D7EB1" w:rsidRPr="00AC5042" w:rsidRDefault="002D7EB1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9B7B915" w14:textId="77777777" w:rsidR="002D7EB1" w:rsidRPr="00AC5042" w:rsidRDefault="002D7EB1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8443598" w14:textId="77777777" w:rsidR="002D7EB1" w:rsidRPr="00AC5042" w:rsidRDefault="002D7EB1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BC8CF54" w14:textId="77777777" w:rsidR="002D7EB1" w:rsidRPr="00AC5042" w:rsidRDefault="002D7EB1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21C68B74" w14:textId="77777777" w:rsidR="002D7EB1" w:rsidRPr="00AC5042" w:rsidRDefault="002D7EB1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8E0B4FC" w14:textId="77777777" w:rsidR="002D7EB1" w:rsidRPr="00AC5042" w:rsidRDefault="002D7EB1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2D7EB1" w:rsidRPr="00824832" w14:paraId="11C45EA3" w14:textId="77777777" w:rsidTr="00D44038">
        <w:trPr>
          <w:tblHeader/>
        </w:trPr>
        <w:tc>
          <w:tcPr>
            <w:tcW w:w="2970" w:type="dxa"/>
          </w:tcPr>
          <w:p w14:paraId="7A9693B1" w14:textId="77777777" w:rsidR="002D7EB1" w:rsidRPr="00AC5042" w:rsidRDefault="002D7EB1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7DACEA47" w14:textId="77777777" w:rsidR="002D7EB1" w:rsidRPr="00AC5042" w:rsidRDefault="002D7EB1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</w:t>
            </w:r>
          </w:p>
        </w:tc>
        <w:tc>
          <w:tcPr>
            <w:tcW w:w="180" w:type="dxa"/>
            <w:vAlign w:val="bottom"/>
          </w:tcPr>
          <w:p w14:paraId="6DA4A518" w14:textId="77777777" w:rsidR="002D7EB1" w:rsidRPr="00AC5042" w:rsidRDefault="002D7EB1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605E7AEF" w14:textId="77777777" w:rsidR="002D7EB1" w:rsidRPr="00AC5042" w:rsidRDefault="002D7EB1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ทางทะเล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239F0E59" w14:textId="77777777" w:rsidR="002D7EB1" w:rsidRPr="00AC5042" w:rsidRDefault="002D7EB1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27F638E9" w14:textId="77777777" w:rsidR="002D7EB1" w:rsidRPr="00AC5042" w:rsidRDefault="002D7EB1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80" w:type="dxa"/>
            <w:vAlign w:val="bottom"/>
          </w:tcPr>
          <w:p w14:paraId="2BF20E8C" w14:textId="77777777" w:rsidR="002D7EB1" w:rsidRPr="00AC5042" w:rsidRDefault="002D7EB1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0024EAC7" w14:textId="77777777" w:rsidR="002D7EB1" w:rsidRPr="00AC5042" w:rsidRDefault="002D7EB1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80" w:type="dxa"/>
          </w:tcPr>
          <w:p w14:paraId="234F8692" w14:textId="77777777" w:rsidR="002D7EB1" w:rsidRPr="00AC5042" w:rsidRDefault="002D7EB1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3CEA644F" w14:textId="77777777" w:rsidR="002D7EB1" w:rsidRPr="00AC5042" w:rsidRDefault="002D7EB1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ปันส่วน</w:t>
            </w:r>
          </w:p>
        </w:tc>
        <w:tc>
          <w:tcPr>
            <w:tcW w:w="180" w:type="dxa"/>
            <w:vAlign w:val="bottom"/>
          </w:tcPr>
          <w:p w14:paraId="071707B0" w14:textId="77777777" w:rsidR="002D7EB1" w:rsidRPr="00AC5042" w:rsidRDefault="002D7EB1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198EAE60" w14:textId="77777777" w:rsidR="002D7EB1" w:rsidRPr="00AC5042" w:rsidRDefault="002D7EB1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D7EB1" w:rsidRPr="00824832" w14:paraId="38CEDB13" w14:textId="77777777" w:rsidTr="00D44038">
        <w:trPr>
          <w:tblHeader/>
        </w:trPr>
        <w:tc>
          <w:tcPr>
            <w:tcW w:w="2970" w:type="dxa"/>
          </w:tcPr>
          <w:p w14:paraId="356F4AD0" w14:textId="77777777" w:rsidR="002D7EB1" w:rsidRPr="00AC5042" w:rsidRDefault="002D7EB1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0995DEDD" w14:textId="77777777" w:rsidR="002D7EB1" w:rsidRPr="00AC5042" w:rsidRDefault="002D7EB1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อัคคีภัย</w:t>
            </w:r>
          </w:p>
        </w:tc>
        <w:tc>
          <w:tcPr>
            <w:tcW w:w="180" w:type="dxa"/>
            <w:vAlign w:val="bottom"/>
          </w:tcPr>
          <w:p w14:paraId="55937AD5" w14:textId="77777777" w:rsidR="002D7EB1" w:rsidRPr="00AC5042" w:rsidRDefault="002D7EB1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15DC2036" w14:textId="77777777" w:rsidR="002D7EB1" w:rsidRPr="00AC5042" w:rsidRDefault="002D7EB1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และขนส่ง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8CC817F" w14:textId="77777777" w:rsidR="002D7EB1" w:rsidRPr="00AC5042" w:rsidRDefault="002D7EB1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1890C2BA" w14:textId="77777777" w:rsidR="002D7EB1" w:rsidRPr="00AC5042" w:rsidRDefault="002D7EB1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รถยนต์</w:t>
            </w:r>
          </w:p>
        </w:tc>
        <w:tc>
          <w:tcPr>
            <w:tcW w:w="180" w:type="dxa"/>
            <w:vAlign w:val="bottom"/>
          </w:tcPr>
          <w:p w14:paraId="048B0808" w14:textId="77777777" w:rsidR="002D7EB1" w:rsidRPr="00AC5042" w:rsidRDefault="002D7EB1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64BFBFB2" w14:textId="77777777" w:rsidR="002D7EB1" w:rsidRPr="00AC5042" w:rsidRDefault="002D7EB1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เบ็ดเตล็ดอื่น</w:t>
            </w:r>
          </w:p>
        </w:tc>
        <w:tc>
          <w:tcPr>
            <w:tcW w:w="180" w:type="dxa"/>
          </w:tcPr>
          <w:p w14:paraId="2B29F09F" w14:textId="77777777" w:rsidR="002D7EB1" w:rsidRPr="00AC5042" w:rsidRDefault="002D7EB1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0300DF41" w14:textId="77777777" w:rsidR="002D7EB1" w:rsidRPr="00AC5042" w:rsidRDefault="002D7EB1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ไม่ได้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53816BC5" w14:textId="77777777" w:rsidR="002D7EB1" w:rsidRPr="00AC5042" w:rsidRDefault="002D7EB1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bottom"/>
          </w:tcPr>
          <w:p w14:paraId="27105663" w14:textId="77777777" w:rsidR="002D7EB1" w:rsidRPr="00AC5042" w:rsidRDefault="002D7EB1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2D7EB1" w:rsidRPr="00824832" w14:paraId="0042C195" w14:textId="77777777" w:rsidTr="00D44038">
        <w:trPr>
          <w:trHeight w:val="374"/>
        </w:trPr>
        <w:tc>
          <w:tcPr>
            <w:tcW w:w="2970" w:type="dxa"/>
          </w:tcPr>
          <w:p w14:paraId="72B729D6" w14:textId="77777777" w:rsidR="002D7EB1" w:rsidRPr="00AC5042" w:rsidRDefault="002D7EB1" w:rsidP="00D4403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990" w:type="dxa"/>
          </w:tcPr>
          <w:p w14:paraId="77CCF0F2" w14:textId="77777777" w:rsidR="002D7EB1" w:rsidRPr="00AC5042" w:rsidRDefault="002D7EB1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</w:tcPr>
          <w:p w14:paraId="0C447E03" w14:textId="77777777" w:rsidR="002D7EB1" w:rsidRPr="00AC5042" w:rsidRDefault="002D7EB1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</w:tcPr>
          <w:p w14:paraId="3AA2E393" w14:textId="77777777" w:rsidR="002D7EB1" w:rsidRPr="00AC5042" w:rsidRDefault="002D7EB1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</w:tcPr>
          <w:p w14:paraId="160157DF" w14:textId="77777777" w:rsidR="002D7EB1" w:rsidRPr="00AC5042" w:rsidRDefault="002D7EB1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</w:tcPr>
          <w:p w14:paraId="4C94B4D7" w14:textId="77777777" w:rsidR="002D7EB1" w:rsidRPr="00AC5042" w:rsidRDefault="002D7EB1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</w:tcPr>
          <w:p w14:paraId="7FEA8A19" w14:textId="77777777" w:rsidR="002D7EB1" w:rsidRPr="00AC5042" w:rsidRDefault="002D7EB1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</w:tcPr>
          <w:p w14:paraId="63C0D3CC" w14:textId="77777777" w:rsidR="002D7EB1" w:rsidRPr="00AC5042" w:rsidRDefault="002D7EB1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</w:tcPr>
          <w:p w14:paraId="778A168B" w14:textId="77777777" w:rsidR="002D7EB1" w:rsidRPr="00AC5042" w:rsidRDefault="002D7EB1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078FBFBF" w14:textId="77777777" w:rsidR="002D7EB1" w:rsidRPr="00AC5042" w:rsidRDefault="002D7EB1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</w:tcPr>
          <w:p w14:paraId="30BBAF92" w14:textId="77777777" w:rsidR="002D7EB1" w:rsidRPr="00AC5042" w:rsidRDefault="002D7EB1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2B4B3BD2" w14:textId="77777777" w:rsidR="002D7EB1" w:rsidRPr="00AC5042" w:rsidRDefault="002D7EB1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587501" w:rsidRPr="00824832" w14:paraId="7ED5BA6B" w14:textId="77777777" w:rsidTr="00583994">
        <w:trPr>
          <w:trHeight w:val="374"/>
        </w:trPr>
        <w:tc>
          <w:tcPr>
            <w:tcW w:w="2970" w:type="dxa"/>
          </w:tcPr>
          <w:p w14:paraId="1C091FE3" w14:textId="77777777" w:rsidR="00587501" w:rsidRPr="00AC5042" w:rsidRDefault="00587501" w:rsidP="0058750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5190822" w14:textId="59A04E30" w:rsidR="00587501" w:rsidRPr="00DB24B1" w:rsidRDefault="00587501" w:rsidP="0058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14,859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C59B8D9" w14:textId="75E47102" w:rsidR="00587501" w:rsidRPr="00DB24B1" w:rsidRDefault="00587501" w:rsidP="0058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9153506" w14:textId="6EB235A8" w:rsidR="00587501" w:rsidRPr="00DB24B1" w:rsidRDefault="00587501" w:rsidP="0058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10,508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D9FF901" w14:textId="45C16491" w:rsidR="00587501" w:rsidRPr="00DB24B1" w:rsidRDefault="00587501" w:rsidP="0058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D205C53" w14:textId="4264C9D4" w:rsidR="00587501" w:rsidRPr="00DB24B1" w:rsidRDefault="00587501" w:rsidP="0058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379,151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D82C881" w14:textId="2F9FAC66" w:rsidR="00587501" w:rsidRPr="00DB24B1" w:rsidRDefault="00587501" w:rsidP="0058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D52A326" w14:textId="38E50A5C" w:rsidR="00587501" w:rsidRPr="00DB24B1" w:rsidRDefault="00587501" w:rsidP="0058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83,557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649E20B" w14:textId="45CB3DFE" w:rsidR="00587501" w:rsidRPr="00DB24B1" w:rsidRDefault="00587501" w:rsidP="0058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B716F94" w14:textId="76E2C4D5" w:rsidR="00587501" w:rsidRPr="00DB24B1" w:rsidRDefault="00587501" w:rsidP="0058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                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9D2415B" w14:textId="7B908A3D" w:rsidR="00587501" w:rsidRPr="00DB24B1" w:rsidRDefault="00587501" w:rsidP="0058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2220990" w14:textId="6932EE41" w:rsidR="00587501" w:rsidRPr="00DB24B1" w:rsidRDefault="00587501" w:rsidP="0058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488,075 </w:t>
            </w:r>
          </w:p>
        </w:tc>
      </w:tr>
      <w:tr w:rsidR="005A1B92" w:rsidRPr="00824832" w14:paraId="61525DEA" w14:textId="77777777" w:rsidTr="00A64528">
        <w:trPr>
          <w:trHeight w:val="749"/>
        </w:trPr>
        <w:tc>
          <w:tcPr>
            <w:tcW w:w="2970" w:type="dxa"/>
          </w:tcPr>
          <w:p w14:paraId="685D844B" w14:textId="77777777" w:rsidR="005A1B92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เบี้ยประกันภัยจ่าย</w:t>
            </w:r>
          </w:p>
          <w:p w14:paraId="66A920F6" w14:textId="77777777" w:rsidR="005A1B92" w:rsidRPr="00AC5042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จากการเอาประกันภัยต่อ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016276E8" w14:textId="5054F498" w:rsidR="005A1B92" w:rsidRPr="00DB24B1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 (8,258)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9784739" w14:textId="66383DB6" w:rsidR="005A1B92" w:rsidRPr="00DB24B1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56511E3D" w14:textId="3D3B4F5E" w:rsidR="005A1B92" w:rsidRPr="00DB24B1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 (5,214)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101E8E0" w14:textId="27609906" w:rsidR="005A1B92" w:rsidRPr="00DB24B1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414F7D44" w14:textId="5A374B0F" w:rsidR="005A1B92" w:rsidRPr="00DB24B1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 (146,978)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18573C5" w14:textId="4C5D462C" w:rsidR="005A1B92" w:rsidRPr="00DB24B1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17B7183F" w14:textId="6059AE68" w:rsidR="005A1B92" w:rsidRPr="00DB24B1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 (60,134)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629EDE5" w14:textId="5EDFAF1C" w:rsidR="005A1B92" w:rsidRPr="00DB24B1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71984F31" w14:textId="464DB56A" w:rsidR="005A1B92" w:rsidRPr="00DB24B1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 xml:space="preserve">                   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B23054E" w14:textId="2E358118" w:rsidR="005A1B92" w:rsidRPr="00DB24B1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098F80F1" w14:textId="6DA040C7" w:rsidR="005A1B92" w:rsidRPr="00DB24B1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(220,584)</w:t>
            </w:r>
          </w:p>
        </w:tc>
      </w:tr>
      <w:tr w:rsidR="005A1B92" w:rsidRPr="00824832" w14:paraId="1F660AE4" w14:textId="77777777" w:rsidTr="00AD32F8">
        <w:trPr>
          <w:trHeight w:val="374"/>
        </w:trPr>
        <w:tc>
          <w:tcPr>
            <w:tcW w:w="2970" w:type="dxa"/>
          </w:tcPr>
          <w:p w14:paraId="2FE9B4F9" w14:textId="77777777" w:rsidR="005A1B92" w:rsidRPr="00AC5042" w:rsidRDefault="005A1B92" w:rsidP="005A1B9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3D07B91" w14:textId="60085A6D" w:rsidR="005A1B92" w:rsidRPr="00DB24B1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6,601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0212B9C" w14:textId="018CCD89" w:rsidR="005A1B92" w:rsidRPr="00DB24B1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392F9E1" w14:textId="01CDF234" w:rsidR="005A1B92" w:rsidRPr="00DB24B1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5,294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8891064" w14:textId="005D02BD" w:rsidR="005A1B92" w:rsidRPr="00DB24B1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D46BCA5" w14:textId="7E83B13C" w:rsidR="005A1B92" w:rsidRPr="00DB24B1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232,173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DBFEA7F" w14:textId="51CB4C03" w:rsidR="005A1B92" w:rsidRPr="00DB24B1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693DAFC" w14:textId="6E9FC642" w:rsidR="005A1B92" w:rsidRPr="00DB24B1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23,423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144CF04" w14:textId="71054F4C" w:rsidR="005A1B92" w:rsidRPr="00DB24B1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47C67B48" w14:textId="1EF8EED6" w:rsidR="005A1B92" w:rsidRPr="00DB24B1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 w:hint="cs"/>
                <w:sz w:val="28"/>
                <w:szCs w:val="28"/>
              </w:rPr>
              <w:t xml:space="preserve">                  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4746727" w14:textId="26A05048" w:rsidR="005A1B92" w:rsidRPr="00DB24B1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0A61AFC" w14:textId="754E7681" w:rsidR="005A1B92" w:rsidRPr="00DB24B1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267,491 </w:t>
            </w:r>
          </w:p>
        </w:tc>
      </w:tr>
      <w:tr w:rsidR="005A1B92" w:rsidRPr="00824832" w14:paraId="2BE5A66E" w14:textId="77777777" w:rsidTr="00F112A8">
        <w:trPr>
          <w:trHeight w:val="749"/>
        </w:trPr>
        <w:tc>
          <w:tcPr>
            <w:tcW w:w="2970" w:type="dxa"/>
          </w:tcPr>
          <w:p w14:paraId="28BCA266" w14:textId="33E921DF" w:rsidR="005A1B92" w:rsidRDefault="005A1B92" w:rsidP="005A1B92">
            <w:pPr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หัก</w:t>
            </w:r>
            <w:r w:rsidRPr="0009648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</w:t>
            </w:r>
          </w:p>
          <w:p w14:paraId="3BE7145E" w14:textId="02038291" w:rsidR="005A1B92" w:rsidRPr="00AC5042" w:rsidRDefault="005A1B92" w:rsidP="005A1B92">
            <w:pPr>
              <w:ind w:right="-126" w:firstLine="317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ที่ยังไม่ถือเป็นรายได้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เพิ่มขึ้น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2B053962" w14:textId="5E1FF708" w:rsidR="005A1B92" w:rsidRPr="00AE15CD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 (1,641)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2773946" w14:textId="516291D3" w:rsidR="005A1B92" w:rsidRPr="00AE15CD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32DCEFA6" w14:textId="6F5CDADF" w:rsidR="005A1B92" w:rsidRPr="00AE15CD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 (2,515)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0E27624" w14:textId="01E69625" w:rsidR="005A1B92" w:rsidRPr="00AE15CD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6ADB34D1" w14:textId="4AEDF39F" w:rsidR="005A1B92" w:rsidRPr="00AE15CD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 (14,606)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6862BC9" w14:textId="39B512B5" w:rsidR="005A1B92" w:rsidRPr="00AE15CD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144AB396" w14:textId="50B88B0C" w:rsidR="005A1B92" w:rsidRPr="00AE15CD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 (5,338)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0D834D2" w14:textId="1CC8E1B2" w:rsidR="005A1B92" w:rsidRPr="00AE15CD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516F2006" w14:textId="61873CFC" w:rsidR="005A1B92" w:rsidRPr="00AE15CD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 xml:space="preserve">                   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F2C67D0" w14:textId="1C3B68CA" w:rsidR="005A1B92" w:rsidRPr="00AE15CD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5597640A" w14:textId="52111CEC" w:rsidR="005A1B92" w:rsidRPr="00AE15CD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 (24,100)</w:t>
            </w:r>
          </w:p>
        </w:tc>
      </w:tr>
      <w:tr w:rsidR="005A1B92" w:rsidRPr="00824832" w14:paraId="4A35F6EC" w14:textId="77777777" w:rsidTr="00AD32F8">
        <w:trPr>
          <w:trHeight w:val="374"/>
        </w:trPr>
        <w:tc>
          <w:tcPr>
            <w:tcW w:w="2970" w:type="dxa"/>
          </w:tcPr>
          <w:p w14:paraId="242E98CA" w14:textId="77777777" w:rsidR="005A1B92" w:rsidRPr="00AC5042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AA83428" w14:textId="77777777" w:rsidR="005A1B92" w:rsidRPr="00056661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E5B3E8" w14:textId="77777777" w:rsidR="005A1B92" w:rsidRPr="00056661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43388CC" w14:textId="77777777" w:rsidR="005A1B92" w:rsidRPr="00056661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13D8D2" w14:textId="77777777" w:rsidR="005A1B92" w:rsidRPr="00056661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C71BA8A" w14:textId="77777777" w:rsidR="005A1B92" w:rsidRPr="00056661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0E408F" w14:textId="77777777" w:rsidR="005A1B92" w:rsidRPr="00056661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7CF94AD" w14:textId="77777777" w:rsidR="005A1B92" w:rsidRPr="00056661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78BCF" w14:textId="77777777" w:rsidR="005A1B92" w:rsidRPr="00056661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0B71AB" w14:textId="77777777" w:rsidR="005A1B92" w:rsidRPr="00056661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4956C" w14:textId="77777777" w:rsidR="005A1B92" w:rsidRPr="00056661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2B52415" w14:textId="77777777" w:rsidR="005A1B92" w:rsidRPr="00056661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5A1B92" w:rsidRPr="00824832" w14:paraId="57A8B1D8" w14:textId="77777777" w:rsidTr="00AD32F8">
        <w:trPr>
          <w:trHeight w:val="374"/>
        </w:trPr>
        <w:tc>
          <w:tcPr>
            <w:tcW w:w="2970" w:type="dxa"/>
          </w:tcPr>
          <w:p w14:paraId="134E858B" w14:textId="77777777" w:rsidR="005A1B92" w:rsidRPr="00AC5042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จากการประกันภัยต่อ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665D5C0" w14:textId="73B3C2FC" w:rsidR="005A1B92" w:rsidRPr="00AE15CD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4,960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BC5FFB1" w14:textId="51658672" w:rsidR="005A1B92" w:rsidRPr="00AE15CD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5EEF415" w14:textId="3DB870EA" w:rsidR="005A1B92" w:rsidRPr="00AE15CD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2,779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B1687BF" w14:textId="480AF16D" w:rsidR="005A1B92" w:rsidRPr="00AE15CD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A62741D" w14:textId="3F832BD9" w:rsidR="005A1B92" w:rsidRPr="00AE15CD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217,567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E0D728C" w14:textId="0020A35C" w:rsidR="005A1B92" w:rsidRPr="00AE15CD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4F041EC" w14:textId="301C3C84" w:rsidR="005A1B92" w:rsidRPr="00AE15CD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18,085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01DC523" w14:textId="77777777" w:rsidR="005A1B92" w:rsidRPr="00AE15CD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120B7B8" w14:textId="0C12382B" w:rsidR="005A1B92" w:rsidRPr="00AE15CD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F34C5D0" w14:textId="77777777" w:rsidR="005A1B92" w:rsidRPr="00AE15CD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695B0B4" w14:textId="1A366134" w:rsidR="005A1B92" w:rsidRPr="00AE15CD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243,391 </w:t>
            </w:r>
          </w:p>
        </w:tc>
      </w:tr>
      <w:tr w:rsidR="005A1B92" w:rsidRPr="00824832" w14:paraId="4B851381" w14:textId="77777777" w:rsidTr="00AD32F8">
        <w:trPr>
          <w:trHeight w:val="374"/>
        </w:trPr>
        <w:tc>
          <w:tcPr>
            <w:tcW w:w="2970" w:type="dxa"/>
          </w:tcPr>
          <w:p w14:paraId="7DBB9E1B" w14:textId="77777777" w:rsidR="005A1B92" w:rsidRPr="00AC5042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รายได้ค่าจ้างและค่าบำเหน็จ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1AD6E91" w14:textId="2DEA72DF" w:rsidR="005A1B92" w:rsidRPr="001C4C5B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2,883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57774CA" w14:textId="08240BF6" w:rsidR="005A1B92" w:rsidRPr="001C4C5B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2C82122" w14:textId="0BFD2E86" w:rsidR="005A1B92" w:rsidRPr="001C4C5B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1,979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2ABCE38" w14:textId="7CF438F9" w:rsidR="005A1B92" w:rsidRPr="001C4C5B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4133560" w14:textId="23BBC049" w:rsidR="005A1B92" w:rsidRPr="001C4C5B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59,672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FF3879B" w14:textId="60899AC8" w:rsidR="005A1B92" w:rsidRPr="001C4C5B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CA61615" w14:textId="1EE93E8D" w:rsidR="005A1B92" w:rsidRPr="001C4C5B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21,646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AA9F61F" w14:textId="77777777" w:rsidR="005A1B92" w:rsidRPr="001C4C5B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55402F0" w14:textId="3201862A" w:rsidR="005A1B92" w:rsidRPr="001C4C5B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3019ECE" w14:textId="77777777" w:rsidR="005A1B92" w:rsidRPr="001C4C5B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0363B12" w14:textId="135EA688" w:rsidR="005A1B92" w:rsidRPr="001C4C5B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     86,180 </w:t>
            </w:r>
          </w:p>
        </w:tc>
      </w:tr>
      <w:tr w:rsidR="005A1B92" w:rsidRPr="00824832" w14:paraId="103B5037" w14:textId="77777777" w:rsidTr="00960D0E">
        <w:trPr>
          <w:trHeight w:val="374"/>
        </w:trPr>
        <w:tc>
          <w:tcPr>
            <w:tcW w:w="2970" w:type="dxa"/>
            <w:tcBorders>
              <w:bottom w:val="nil"/>
            </w:tcBorders>
          </w:tcPr>
          <w:p w14:paraId="4B4A2044" w14:textId="77777777" w:rsidR="005A1B92" w:rsidRPr="00AC5042" w:rsidRDefault="005A1B92" w:rsidP="005A1B9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รายได้จากการลงทุน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5C4B9D3" w14:textId="498A4F31" w:rsidR="005A1B92" w:rsidRPr="001C4C5B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719CDCA" w14:textId="77777777" w:rsidR="005A1B92" w:rsidRPr="001C4C5B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3F874DB" w14:textId="5A0CD4D4" w:rsidR="005A1B92" w:rsidRPr="001C4C5B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DA7D16B" w14:textId="77777777" w:rsidR="005A1B92" w:rsidRPr="001C4C5B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A19EA3D" w14:textId="394DB48A" w:rsidR="005A1B92" w:rsidRPr="001C4C5B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F3BDD15" w14:textId="77777777" w:rsidR="005A1B92" w:rsidRPr="001C4C5B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69D4DEF" w14:textId="7513DEB5" w:rsidR="005A1B92" w:rsidRPr="001C4C5B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BC3CBD4" w14:textId="77777777" w:rsidR="005A1B92" w:rsidRPr="001C4C5B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16F3D2F" w14:textId="0D299089" w:rsidR="005A1B92" w:rsidRPr="001C4C5B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4,511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38B249E" w14:textId="0E9A9E6E" w:rsidR="005A1B92" w:rsidRPr="001C4C5B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C0894A5" w14:textId="4B644859" w:rsidR="005A1B92" w:rsidRPr="001C4C5B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4,511 </w:t>
            </w:r>
          </w:p>
        </w:tc>
      </w:tr>
      <w:tr w:rsidR="005A1B92" w:rsidRPr="00824832" w14:paraId="1729E8D5" w14:textId="77777777" w:rsidTr="00960D0E">
        <w:trPr>
          <w:trHeight w:val="374"/>
        </w:trPr>
        <w:tc>
          <w:tcPr>
            <w:tcW w:w="2970" w:type="dxa"/>
            <w:tcBorders>
              <w:top w:val="nil"/>
              <w:bottom w:val="nil"/>
            </w:tcBorders>
          </w:tcPr>
          <w:p w14:paraId="4E811264" w14:textId="77777777" w:rsidR="005A1B92" w:rsidRPr="00936959" w:rsidRDefault="005A1B92" w:rsidP="005A1B92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Pr="00936959">
              <w:rPr>
                <w:rFonts w:asciiTheme="majorBidi" w:hAnsiTheme="majorBidi"/>
                <w:sz w:val="28"/>
                <w:szCs w:val="28"/>
                <w:cs/>
              </w:rPr>
              <w:t>จากเครื่องมือทางการเงิน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8AB59F3" w14:textId="1653B806" w:rsidR="005A1B92" w:rsidRPr="001C4C5B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0A68E06" w14:textId="77777777" w:rsidR="005A1B92" w:rsidRPr="001C4C5B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0A378B6" w14:textId="24C771CF" w:rsidR="005A1B92" w:rsidRPr="001C4C5B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A5AB3C2" w14:textId="77777777" w:rsidR="005A1B92" w:rsidRPr="001C4C5B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4AF0AEB" w14:textId="1265CB73" w:rsidR="005A1B92" w:rsidRPr="001C4C5B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A42B35D" w14:textId="77777777" w:rsidR="005A1B92" w:rsidRPr="001C4C5B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BE7B007" w14:textId="663AA58F" w:rsidR="005A1B92" w:rsidRPr="001C4C5B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258F40D" w14:textId="77777777" w:rsidR="005A1B92" w:rsidRPr="001C4C5B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9978C10" w14:textId="4ABDB498" w:rsidR="005A1B92" w:rsidRPr="001C4C5B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7,444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5E50686" w14:textId="6AC60A60" w:rsidR="005A1B92" w:rsidRPr="001C4C5B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E380BD0" w14:textId="03C2F6F8" w:rsidR="005A1B92" w:rsidRPr="001C4C5B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7,444 </w:t>
            </w:r>
          </w:p>
        </w:tc>
      </w:tr>
      <w:tr w:rsidR="005A1B92" w:rsidRPr="00824832" w14:paraId="5507BD8D" w14:textId="77777777" w:rsidTr="00AB15E9">
        <w:trPr>
          <w:trHeight w:val="749"/>
        </w:trPr>
        <w:tc>
          <w:tcPr>
            <w:tcW w:w="2970" w:type="dxa"/>
            <w:tcBorders>
              <w:top w:val="nil"/>
              <w:bottom w:val="nil"/>
            </w:tcBorders>
          </w:tcPr>
          <w:p w14:paraId="3DD5E4AF" w14:textId="293A818B" w:rsidR="005A1B92" w:rsidRPr="00936959" w:rsidRDefault="008741EE" w:rsidP="005A1B92">
            <w:pPr>
              <w:tabs>
                <w:tab w:val="left" w:pos="2880"/>
              </w:tabs>
              <w:rPr>
                <w:rFonts w:asciiTheme="majorBidi" w:hAnsiTheme="majorBidi"/>
                <w:sz w:val="28"/>
                <w:szCs w:val="28"/>
              </w:rPr>
            </w:pPr>
            <w:r w:rsidRPr="008741EE">
              <w:rPr>
                <w:rFonts w:asciiTheme="majorBidi" w:hAnsiTheme="majorBidi"/>
                <w:sz w:val="28"/>
                <w:szCs w:val="28"/>
                <w:cs/>
              </w:rPr>
              <w:t>ขาดทุน</w:t>
            </w:r>
            <w:r w:rsidR="005A1B92" w:rsidRPr="00936959">
              <w:rPr>
                <w:rFonts w:asciiTheme="majorBidi" w:hAnsiTheme="majorBidi"/>
                <w:sz w:val="28"/>
                <w:szCs w:val="28"/>
                <w:cs/>
              </w:rPr>
              <w:t>จากการปรับมูลค่ายุติธรรม</w:t>
            </w:r>
          </w:p>
          <w:p w14:paraId="51B2D4FB" w14:textId="77777777" w:rsidR="005A1B92" w:rsidRPr="00936959" w:rsidRDefault="005A1B92" w:rsidP="005A1B92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6959">
              <w:rPr>
                <w:rFonts w:asciiTheme="majorBidi" w:hAnsiTheme="majorBidi" w:hint="cs"/>
                <w:sz w:val="28"/>
                <w:szCs w:val="28"/>
                <w:cs/>
              </w:rPr>
              <w:t xml:space="preserve">       </w:t>
            </w:r>
            <w:r w:rsidRPr="00936959">
              <w:rPr>
                <w:rFonts w:asciiTheme="majorBidi" w:hAnsiTheme="majorBidi"/>
                <w:sz w:val="28"/>
                <w:szCs w:val="28"/>
                <w:cs/>
              </w:rPr>
              <w:t>ของเครื่องมือทางการเงิน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4A17EFE" w14:textId="6AE79CEF" w:rsidR="005A1B92" w:rsidRPr="001C4C5B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291BFFF" w14:textId="77777777" w:rsidR="005A1B92" w:rsidRPr="001C4C5B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C7F7ECA" w14:textId="527C7ED3" w:rsidR="005A1B92" w:rsidRPr="001C4C5B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22FED78" w14:textId="77777777" w:rsidR="005A1B92" w:rsidRPr="001C4C5B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3B5BF28" w14:textId="0D1A4430" w:rsidR="005A1B92" w:rsidRPr="001C4C5B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E731B9A" w14:textId="77777777" w:rsidR="005A1B92" w:rsidRPr="001C4C5B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0F6CB03" w14:textId="43B6AF9E" w:rsidR="005A1B92" w:rsidRPr="001C4C5B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6D7082F" w14:textId="77777777" w:rsidR="005A1B92" w:rsidRPr="001C4C5B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261C19A" w14:textId="190351DB" w:rsidR="005A1B92" w:rsidRPr="001C4C5B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 (229)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B4CF236" w14:textId="2F681002" w:rsidR="005A1B92" w:rsidRPr="001C4C5B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1F4BD1C" w14:textId="5BDEAF34" w:rsidR="005A1B92" w:rsidRPr="001C4C5B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 (229)</w:t>
            </w:r>
          </w:p>
        </w:tc>
      </w:tr>
      <w:tr w:rsidR="005A1B92" w:rsidRPr="00824832" w14:paraId="146834E4" w14:textId="77777777" w:rsidTr="00D11F8E">
        <w:trPr>
          <w:trHeight w:val="374"/>
        </w:trPr>
        <w:tc>
          <w:tcPr>
            <w:tcW w:w="2970" w:type="dxa"/>
          </w:tcPr>
          <w:p w14:paraId="24FFB718" w14:textId="55627BFC" w:rsidR="005A1B92" w:rsidRPr="00AC5042" w:rsidRDefault="005A1B92" w:rsidP="005A1B92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  <w:r w:rsidR="00FF5D61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FF5D6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กลับรายการ)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011FEAA4" w14:textId="3479E18C" w:rsidR="005A1B92" w:rsidRPr="001C4C5B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 (1)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0793DAA" w14:textId="42CE91A0" w:rsidR="005A1B92" w:rsidRPr="001C4C5B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063F836C" w14:textId="10DCAF88" w:rsidR="005A1B92" w:rsidRPr="001C4C5B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DA16AF3" w14:textId="7D469BE4" w:rsidR="005A1B92" w:rsidRPr="001C4C5B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4490C644" w14:textId="1BDC08F7" w:rsidR="005A1B92" w:rsidRPr="001C4C5B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7,482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112FE51" w14:textId="6350B250" w:rsidR="005A1B92" w:rsidRPr="001C4C5B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50B31436" w14:textId="7F5A289A" w:rsidR="005A1B92" w:rsidRPr="001C4C5B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77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11B2A99" w14:textId="40D4A357" w:rsidR="005A1B92" w:rsidRPr="001C4C5B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0A3DD965" w14:textId="4CCFCA15" w:rsidR="005A1B92" w:rsidRPr="001C4C5B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3,865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1C9B8CF" w14:textId="5A8875B3" w:rsidR="005A1B92" w:rsidRPr="001C4C5B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32C39642" w14:textId="2E4AFEBA" w:rsidR="005A1B92" w:rsidRPr="005A1B92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 11,424 </w:t>
            </w:r>
          </w:p>
        </w:tc>
      </w:tr>
      <w:tr w:rsidR="005A1B92" w:rsidRPr="00824832" w14:paraId="232E1C9C" w14:textId="77777777" w:rsidTr="00D11F8E">
        <w:trPr>
          <w:trHeight w:val="374"/>
        </w:trPr>
        <w:tc>
          <w:tcPr>
            <w:tcW w:w="2970" w:type="dxa"/>
          </w:tcPr>
          <w:p w14:paraId="7CC1C58F" w14:textId="77777777" w:rsidR="005A1B92" w:rsidRPr="00557DD1" w:rsidRDefault="005A1B92" w:rsidP="005A1B9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7D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0C50662" w14:textId="11864F73" w:rsidR="005A1B92" w:rsidRPr="001C4C5B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      7,842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192B067" w14:textId="68A2A194" w:rsidR="005A1B92" w:rsidRPr="001C4C5B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38607E1" w14:textId="025535E6" w:rsidR="005A1B92" w:rsidRPr="001C4C5B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       4,759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7E91FE1" w14:textId="1A015D0C" w:rsidR="005A1B92" w:rsidRPr="001C4C5B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578A5C0" w14:textId="68A9A406" w:rsidR="005A1B92" w:rsidRPr="001C4C5B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  284,721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07B7444" w14:textId="4F066780" w:rsidR="005A1B92" w:rsidRPr="001C4C5B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B28336A" w14:textId="5612C15F" w:rsidR="005A1B92" w:rsidRPr="001C4C5B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     39,808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04933C3" w14:textId="28913C6B" w:rsidR="005A1B92" w:rsidRPr="001C4C5B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35399E7" w14:textId="142D5D50" w:rsidR="005A1B92" w:rsidRPr="001C4C5B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    15,591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944197F" w14:textId="2B6174E5" w:rsidR="005A1B92" w:rsidRPr="001C4C5B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492EA29" w14:textId="07003702" w:rsidR="005A1B92" w:rsidRPr="001C4C5B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  352,721 </w:t>
            </w:r>
          </w:p>
        </w:tc>
      </w:tr>
      <w:tr w:rsidR="008E2A4F" w:rsidRPr="00824832" w14:paraId="300C3459" w14:textId="77777777" w:rsidTr="00D44038">
        <w:tblPrEx>
          <w:tblBorders>
            <w:top w:val="none" w:sz="0" w:space="0" w:color="auto"/>
            <w:bottom w:val="none" w:sz="0" w:space="0" w:color="auto"/>
          </w:tblBorders>
        </w:tblPrEx>
        <w:trPr>
          <w:trHeight w:hRule="exact" w:val="170"/>
        </w:trPr>
        <w:tc>
          <w:tcPr>
            <w:tcW w:w="2970" w:type="dxa"/>
          </w:tcPr>
          <w:p w14:paraId="3B0C4DDC" w14:textId="77777777" w:rsidR="008E2A4F" w:rsidRPr="00AC5042" w:rsidRDefault="008E2A4F" w:rsidP="008E2A4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13CBCF" w14:textId="77777777" w:rsidR="008E2A4F" w:rsidRPr="001C6EE1" w:rsidRDefault="008E2A4F" w:rsidP="008E2A4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7EAAB4" w14:textId="77777777" w:rsidR="008E2A4F" w:rsidRPr="001C6EE1" w:rsidRDefault="008E2A4F" w:rsidP="008E2A4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678174" w14:textId="77777777" w:rsidR="008E2A4F" w:rsidRPr="001C6EE1" w:rsidRDefault="008E2A4F" w:rsidP="008E2A4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DDEC40" w14:textId="77777777" w:rsidR="008E2A4F" w:rsidRPr="001C6EE1" w:rsidRDefault="008E2A4F" w:rsidP="008E2A4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D1411" w14:textId="77777777" w:rsidR="008E2A4F" w:rsidRPr="001C6EE1" w:rsidRDefault="008E2A4F" w:rsidP="008E2A4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B78838" w14:textId="77777777" w:rsidR="008E2A4F" w:rsidRPr="001C6EE1" w:rsidRDefault="008E2A4F" w:rsidP="008E2A4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F1C773" w14:textId="77777777" w:rsidR="008E2A4F" w:rsidRPr="001C6EE1" w:rsidRDefault="008E2A4F" w:rsidP="008E2A4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7D7167" w14:textId="77777777" w:rsidR="008E2A4F" w:rsidRPr="001C6EE1" w:rsidRDefault="008E2A4F" w:rsidP="008E2A4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4421A" w14:textId="77777777" w:rsidR="008E2A4F" w:rsidRPr="001C6EE1" w:rsidRDefault="008E2A4F" w:rsidP="008E2A4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18B66F" w14:textId="77777777" w:rsidR="008E2A4F" w:rsidRPr="001C6EE1" w:rsidRDefault="008E2A4F" w:rsidP="008E2A4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1BBC1B" w14:textId="77777777" w:rsidR="008E2A4F" w:rsidRPr="001C6EE1" w:rsidRDefault="008E2A4F" w:rsidP="008E2A4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E2A4F" w:rsidRPr="00824832" w14:paraId="15624E17" w14:textId="77777777" w:rsidTr="00D44038">
        <w:trPr>
          <w:trHeight w:val="374"/>
        </w:trPr>
        <w:tc>
          <w:tcPr>
            <w:tcW w:w="2970" w:type="dxa"/>
          </w:tcPr>
          <w:p w14:paraId="5F40FA52" w14:textId="77777777" w:rsidR="008E2A4F" w:rsidRPr="00AC5042" w:rsidRDefault="008E2A4F" w:rsidP="008E2A4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CFFA46" w14:textId="77777777" w:rsidR="008E2A4F" w:rsidRPr="001C6EE1" w:rsidRDefault="008E2A4F" w:rsidP="008E2A4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C12B24" w14:textId="77777777" w:rsidR="008E2A4F" w:rsidRPr="001C6EE1" w:rsidRDefault="008E2A4F" w:rsidP="008E2A4F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A0EA81" w14:textId="77777777" w:rsidR="008E2A4F" w:rsidRPr="001C6EE1" w:rsidRDefault="008E2A4F" w:rsidP="008E2A4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513C64" w14:textId="77777777" w:rsidR="008E2A4F" w:rsidRPr="001C6EE1" w:rsidRDefault="008E2A4F" w:rsidP="008E2A4F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86A6E4" w14:textId="77777777" w:rsidR="008E2A4F" w:rsidRPr="001C6EE1" w:rsidRDefault="008E2A4F" w:rsidP="008E2A4F">
            <w:pPr>
              <w:tabs>
                <w:tab w:val="clear" w:pos="680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D3524" w14:textId="77777777" w:rsidR="008E2A4F" w:rsidRPr="001C6EE1" w:rsidRDefault="008E2A4F" w:rsidP="008E2A4F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CAEBF" w14:textId="77777777" w:rsidR="008E2A4F" w:rsidRPr="001C6EE1" w:rsidRDefault="008E2A4F" w:rsidP="008E2A4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8BB37" w14:textId="77777777" w:rsidR="008E2A4F" w:rsidRPr="001C6EE1" w:rsidRDefault="008E2A4F" w:rsidP="008E2A4F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F3010E" w14:textId="77777777" w:rsidR="008E2A4F" w:rsidRPr="001C6EE1" w:rsidRDefault="008E2A4F" w:rsidP="008E2A4F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7C21EB" w14:textId="77777777" w:rsidR="008E2A4F" w:rsidRPr="001C6EE1" w:rsidRDefault="008E2A4F" w:rsidP="008E2A4F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2E182D" w14:textId="77777777" w:rsidR="008E2A4F" w:rsidRPr="001C6EE1" w:rsidRDefault="008E2A4F" w:rsidP="008E2A4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A1B92" w:rsidRPr="00824832" w14:paraId="3E0EE957" w14:textId="77777777" w:rsidTr="00ED39DA">
        <w:trPr>
          <w:trHeight w:val="374"/>
        </w:trPr>
        <w:tc>
          <w:tcPr>
            <w:tcW w:w="2970" w:type="dxa"/>
          </w:tcPr>
          <w:p w14:paraId="775A96BA" w14:textId="77777777" w:rsidR="005A1B92" w:rsidRPr="00AC5042" w:rsidRDefault="005A1B92" w:rsidP="005A1B9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9555D9F" w14:textId="70B3E30C" w:rsidR="005A1B92" w:rsidRPr="003A3ADE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2,460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AF586F0" w14:textId="401A34BA" w:rsidR="005A1B92" w:rsidRPr="003A3ADE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846676E" w14:textId="7C51E274" w:rsidR="005A1B92" w:rsidRPr="003A3ADE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1,643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FFA89F5" w14:textId="6C696F27" w:rsidR="005A1B92" w:rsidRPr="003A3ADE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98B28D0" w14:textId="02B63929" w:rsidR="005A1B92" w:rsidRPr="003A3ADE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237,322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AA97EDE" w14:textId="23BB8F65" w:rsidR="005A1B92" w:rsidRPr="003A3ADE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374D32E" w14:textId="51C3F184" w:rsidR="005A1B92" w:rsidRPr="003A3ADE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37,388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3D65EF5" w14:textId="77777777" w:rsidR="005A1B92" w:rsidRPr="003A3ADE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205AF46" w14:textId="7F5590C7" w:rsidR="005A1B92" w:rsidRPr="003A3ADE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F21FB35" w14:textId="77777777" w:rsidR="005A1B92" w:rsidRPr="003A3ADE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5AECD83" w14:textId="520257EC" w:rsidR="005A1B92" w:rsidRPr="003A3ADE" w:rsidRDefault="00E36526" w:rsidP="005A1B92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36526">
              <w:rPr>
                <w:rFonts w:ascii="Angsana New" w:hAnsi="Angsana New"/>
                <w:color w:val="000000"/>
                <w:sz w:val="28"/>
                <w:szCs w:val="28"/>
              </w:rPr>
              <w:t>278,813</w:t>
            </w:r>
          </w:p>
        </w:tc>
      </w:tr>
      <w:tr w:rsidR="005A1B92" w:rsidRPr="00824832" w14:paraId="19619CA6" w14:textId="77777777" w:rsidTr="00ED39DA">
        <w:trPr>
          <w:trHeight w:val="374"/>
        </w:trPr>
        <w:tc>
          <w:tcPr>
            <w:tcW w:w="2970" w:type="dxa"/>
          </w:tcPr>
          <w:p w14:paraId="5D1A84C6" w14:textId="1B561BE4" w:rsidR="005A1B92" w:rsidRPr="00AC5042" w:rsidRDefault="005A1B92" w:rsidP="005A1B9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4EFA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FF5D61">
              <w:rPr>
                <w:rFonts w:asciiTheme="majorBidi" w:hAnsiTheme="majorBidi"/>
                <w:sz w:val="28"/>
                <w:szCs w:val="28"/>
                <w:cs/>
              </w:rPr>
              <w:t>ค่าสินไหมทดแทนรับคืน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64756C" w14:textId="77777777" w:rsidR="005A1B92" w:rsidRPr="008C5150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F993BD" w14:textId="77777777" w:rsidR="005A1B92" w:rsidRPr="0045658D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A59BE5" w14:textId="77777777" w:rsidR="005A1B92" w:rsidRPr="0045658D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5A58C4" w14:textId="77777777" w:rsidR="005A1B92" w:rsidRPr="0045658D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0C0FFF" w14:textId="77777777" w:rsidR="005A1B92" w:rsidRPr="0045658D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CE9DB3" w14:textId="77777777" w:rsidR="005A1B92" w:rsidRPr="0045658D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84DABB" w14:textId="77777777" w:rsidR="005A1B92" w:rsidRPr="0045658D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CC817C3" w14:textId="77777777" w:rsidR="005A1B92" w:rsidRPr="0045658D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344A042" w14:textId="77777777" w:rsidR="005A1B92" w:rsidRPr="0045658D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AC4C6BE" w14:textId="77777777" w:rsidR="005A1B92" w:rsidRPr="0045658D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A09146F" w14:textId="77777777" w:rsidR="005A1B92" w:rsidRPr="0045658D" w:rsidRDefault="005A1B92" w:rsidP="005A1B92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5A1B92" w:rsidRPr="00824832" w14:paraId="4C24EAE9" w14:textId="77777777" w:rsidTr="00ED39DA">
        <w:trPr>
          <w:trHeight w:val="374"/>
        </w:trPr>
        <w:tc>
          <w:tcPr>
            <w:tcW w:w="2970" w:type="dxa"/>
          </w:tcPr>
          <w:p w14:paraId="50C35A3B" w14:textId="7811884C" w:rsidR="005A1B92" w:rsidRPr="00AC5042" w:rsidRDefault="005A1B92" w:rsidP="005A1B9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จากการประกันภัยต่อ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71695FAC" w14:textId="771E8585" w:rsidR="005A1B92" w:rsidRPr="008C5150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 (1,009)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2884C4E" w14:textId="68F54091" w:rsidR="005A1B92" w:rsidRPr="0045658D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71E4523B" w14:textId="536047A4" w:rsidR="005A1B92" w:rsidRPr="0045658D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 (713)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F33920D" w14:textId="2FA92DEE" w:rsidR="005A1B92" w:rsidRPr="0045658D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5876D6DC" w14:textId="10ABEF32" w:rsidR="005A1B92" w:rsidRPr="0045658D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 (112,409)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21DA377" w14:textId="2F04114E" w:rsidR="005A1B92" w:rsidRPr="0045658D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2614FB80" w14:textId="2E412D2A" w:rsidR="005A1B92" w:rsidRPr="0045658D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 (29,779)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E012D3A" w14:textId="77777777" w:rsidR="005A1B92" w:rsidRPr="0045658D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E30C7BC" w14:textId="77E7C053" w:rsidR="005A1B92" w:rsidRPr="0045658D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06B63F2" w14:textId="77777777" w:rsidR="005A1B92" w:rsidRPr="0045658D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02E5FCEE" w14:textId="133656AC" w:rsidR="005A1B92" w:rsidRPr="0045658D" w:rsidRDefault="00EC2049" w:rsidP="005A1B92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C2049">
              <w:rPr>
                <w:rFonts w:ascii="Angsana New" w:hAnsi="Angsana New"/>
                <w:color w:val="000000"/>
                <w:sz w:val="28"/>
                <w:szCs w:val="28"/>
              </w:rPr>
              <w:t>(143,910)</w:t>
            </w:r>
          </w:p>
        </w:tc>
      </w:tr>
      <w:tr w:rsidR="005A1B92" w:rsidRPr="0045658D" w14:paraId="29120BAC" w14:textId="77777777" w:rsidTr="00ED39DA">
        <w:trPr>
          <w:trHeight w:val="374"/>
        </w:trPr>
        <w:tc>
          <w:tcPr>
            <w:tcW w:w="2970" w:type="dxa"/>
          </w:tcPr>
          <w:p w14:paraId="3F54CC2E" w14:textId="77777777" w:rsidR="005A1B92" w:rsidRPr="00AC5042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ค่าสินไหมทดแทนสุทธิ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329E1E5" w14:textId="472841F3" w:rsidR="005A1B92" w:rsidRPr="003A3ADE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1,451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8CBD838" w14:textId="6E76DC05" w:rsidR="005A1B92" w:rsidRPr="003A3ADE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F32C7DD" w14:textId="160C5304" w:rsidR="005A1B92" w:rsidRPr="003A3ADE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930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A2A5C3B" w14:textId="71D98323" w:rsidR="005A1B92" w:rsidRPr="003A3ADE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620E920" w14:textId="5A8F409F" w:rsidR="005A1B92" w:rsidRPr="003A3ADE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124,913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79C321E" w14:textId="44AEE848" w:rsidR="005A1B92" w:rsidRPr="003A3ADE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E3B52F0" w14:textId="1AF66E8E" w:rsidR="005A1B92" w:rsidRPr="003A3ADE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7,609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4E970D8" w14:textId="77777777" w:rsidR="005A1B92" w:rsidRPr="003A3ADE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A9AD606" w14:textId="60641C26" w:rsidR="005A1B92" w:rsidRPr="003A3ADE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1118FEE" w14:textId="77777777" w:rsidR="005A1B92" w:rsidRPr="003A3ADE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9CB5895" w14:textId="53342491" w:rsidR="005A1B92" w:rsidRPr="003A3ADE" w:rsidRDefault="00EC2049" w:rsidP="005A1B92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C2049">
              <w:rPr>
                <w:rFonts w:ascii="Angsana New" w:hAnsi="Angsana New"/>
                <w:color w:val="000000"/>
                <w:sz w:val="28"/>
                <w:szCs w:val="28"/>
              </w:rPr>
              <w:t>134,903</w:t>
            </w:r>
          </w:p>
        </w:tc>
      </w:tr>
      <w:tr w:rsidR="005A1B92" w:rsidRPr="00824832" w14:paraId="6BBB9331" w14:textId="77777777" w:rsidTr="00ED39DA">
        <w:trPr>
          <w:trHeight w:val="374"/>
        </w:trPr>
        <w:tc>
          <w:tcPr>
            <w:tcW w:w="2970" w:type="dxa"/>
          </w:tcPr>
          <w:p w14:paraId="345685A9" w14:textId="77777777" w:rsidR="005A1B92" w:rsidRPr="00AC5042" w:rsidRDefault="005A1B92" w:rsidP="005A1B9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ค่าจ้างและค่าบำเหน็จ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652811E" w14:textId="2E61843A" w:rsidR="005A1B92" w:rsidRPr="003A3ADE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3,179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630407D" w14:textId="6E1A7637" w:rsidR="005A1B92" w:rsidRPr="003A3ADE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426E2E4" w14:textId="1D433BA7" w:rsidR="005A1B92" w:rsidRPr="003A3ADE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1,348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2DAF263" w14:textId="3754265F" w:rsidR="005A1B92" w:rsidRPr="003A3ADE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491843A" w14:textId="64B6DDF8" w:rsidR="005A1B92" w:rsidRPr="003A3ADE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54,728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D8A6AC1" w14:textId="566E59D2" w:rsidR="005A1B92" w:rsidRPr="003A3ADE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22E451B" w14:textId="49DB8CB8" w:rsidR="005A1B92" w:rsidRPr="003A3ADE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13,727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41DF23A" w14:textId="77777777" w:rsidR="005A1B92" w:rsidRPr="003A3ADE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BE2779A" w14:textId="3341DB14" w:rsidR="005A1B92" w:rsidRPr="003A3ADE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A135BA9" w14:textId="77777777" w:rsidR="005A1B92" w:rsidRPr="003A3ADE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3B04108" w14:textId="18C44C74" w:rsidR="005A1B92" w:rsidRPr="003A3ADE" w:rsidRDefault="00EC2049" w:rsidP="005A1B92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C2049">
              <w:rPr>
                <w:rFonts w:ascii="Angsana New" w:hAnsi="Angsana New"/>
                <w:color w:val="000000"/>
                <w:sz w:val="28"/>
                <w:szCs w:val="28"/>
              </w:rPr>
              <w:t>72,982</w:t>
            </w:r>
          </w:p>
        </w:tc>
      </w:tr>
      <w:tr w:rsidR="005A1B92" w:rsidRPr="00824832" w14:paraId="0C2F0663" w14:textId="77777777" w:rsidTr="00ED39DA">
        <w:trPr>
          <w:trHeight w:val="374"/>
        </w:trPr>
        <w:tc>
          <w:tcPr>
            <w:tcW w:w="2970" w:type="dxa"/>
          </w:tcPr>
          <w:p w14:paraId="160A9CFD" w14:textId="77777777" w:rsidR="005A1B92" w:rsidRPr="00AC5042" w:rsidRDefault="005A1B92" w:rsidP="005A1B9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03555D3" w14:textId="02C5FA4A" w:rsidR="005A1B92" w:rsidRPr="003A3ADE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1,495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92A572C" w14:textId="001FA62E" w:rsidR="005A1B92" w:rsidRPr="003A3ADE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85EEC75" w14:textId="27C283C9" w:rsidR="005A1B92" w:rsidRPr="003A3ADE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1,503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CA20432" w14:textId="6C4675A2" w:rsidR="005A1B92" w:rsidRPr="003A3ADE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E87B4C6" w14:textId="4E5026E0" w:rsidR="005A1B92" w:rsidRPr="003A3ADE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98,046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72EFC21" w14:textId="73F043ED" w:rsidR="005A1B92" w:rsidRPr="003A3ADE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08B3C8F" w14:textId="140D3A80" w:rsidR="005A1B92" w:rsidRPr="003A3ADE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4,504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89EE0C2" w14:textId="77777777" w:rsidR="005A1B92" w:rsidRPr="003A3ADE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2217621" w14:textId="4FD4FDFA" w:rsidR="005A1B92" w:rsidRPr="003A3ADE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8BD948C" w14:textId="77777777" w:rsidR="005A1B92" w:rsidRPr="003A3ADE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BF8A06A" w14:textId="15218A19" w:rsidR="005A1B92" w:rsidRPr="003A3ADE" w:rsidRDefault="00EC2049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C2049">
              <w:rPr>
                <w:rFonts w:ascii="Angsana New" w:hAnsi="Angsana New"/>
                <w:color w:val="000000"/>
                <w:sz w:val="28"/>
                <w:szCs w:val="28"/>
              </w:rPr>
              <w:t>105,548</w:t>
            </w:r>
          </w:p>
        </w:tc>
      </w:tr>
      <w:tr w:rsidR="005A1B92" w:rsidRPr="00824832" w14:paraId="7CF616D8" w14:textId="77777777" w:rsidTr="00ED39DA">
        <w:trPr>
          <w:trHeight w:val="374"/>
        </w:trPr>
        <w:tc>
          <w:tcPr>
            <w:tcW w:w="2970" w:type="dxa"/>
          </w:tcPr>
          <w:p w14:paraId="0314AB75" w14:textId="77777777" w:rsidR="005A1B92" w:rsidRPr="00AC5042" w:rsidRDefault="005A1B92" w:rsidP="005A1B92">
            <w:pPr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4B02506A" w14:textId="7AF6DD41" w:rsidR="005A1B92" w:rsidRPr="003A3ADE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 (2)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2D3D318" w14:textId="6B9300BE" w:rsidR="005A1B92" w:rsidRPr="003A3ADE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03560F5F" w14:textId="1EFA72A5" w:rsidR="005A1B92" w:rsidRPr="003A3ADE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5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7986636" w14:textId="090CF8EA" w:rsidR="005A1B92" w:rsidRPr="003A3ADE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4C95F005" w14:textId="4A74D029" w:rsidR="005A1B92" w:rsidRPr="003A3ADE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1,756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F25D7D1" w14:textId="7E629181" w:rsidR="005A1B92" w:rsidRPr="003A3ADE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59D54B42" w14:textId="6F08B883" w:rsidR="005A1B92" w:rsidRPr="003A3ADE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 (189)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6B5171D" w14:textId="77777777" w:rsidR="005A1B92" w:rsidRPr="003A3ADE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C44A234" w14:textId="6AC67682" w:rsidR="005A1B92" w:rsidRPr="003A3ADE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93,786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00F8999" w14:textId="77777777" w:rsidR="005A1B92" w:rsidRPr="003A3ADE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F1E6ADA" w14:textId="3B93330B" w:rsidR="005A1B92" w:rsidRPr="003A3ADE" w:rsidRDefault="00EC2049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C2049">
              <w:rPr>
                <w:rFonts w:ascii="Angsana New" w:hAnsi="Angsana New"/>
                <w:color w:val="000000"/>
                <w:sz w:val="28"/>
                <w:szCs w:val="28"/>
              </w:rPr>
              <w:t>95,356</w:t>
            </w:r>
          </w:p>
        </w:tc>
      </w:tr>
      <w:tr w:rsidR="005A1B92" w:rsidRPr="004F075C" w14:paraId="63BE850F" w14:textId="77777777" w:rsidTr="00ED39DA">
        <w:trPr>
          <w:trHeight w:val="374"/>
        </w:trPr>
        <w:tc>
          <w:tcPr>
            <w:tcW w:w="2970" w:type="dxa"/>
          </w:tcPr>
          <w:p w14:paraId="07D74872" w14:textId="77777777" w:rsidR="005A1B92" w:rsidRPr="004F075C" w:rsidRDefault="005A1B92" w:rsidP="005A1B92">
            <w:pPr>
              <w:ind w:right="-13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07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6902E726" w14:textId="2F3E04E0" w:rsidR="005A1B92" w:rsidRPr="004F075C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6,123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F6A7D50" w14:textId="794DE488" w:rsidR="005A1B92" w:rsidRPr="004F075C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23563E1B" w14:textId="4454C85F" w:rsidR="005A1B92" w:rsidRPr="004F075C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3,786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E9955B2" w14:textId="0397ADF2" w:rsidR="005A1B92" w:rsidRPr="004F075C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1B7956DF" w14:textId="206ADD7C" w:rsidR="005A1B92" w:rsidRPr="004F075C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279,443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9066E40" w14:textId="3EBFA71A" w:rsidR="005A1B92" w:rsidRPr="004F075C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26C03A6F" w14:textId="48DEDD98" w:rsidR="005A1B92" w:rsidRPr="004F075C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25,651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78E7C1B" w14:textId="77777777" w:rsidR="005A1B92" w:rsidRPr="004F075C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703BF218" w14:textId="1F5DFADB" w:rsidR="005A1B92" w:rsidRPr="004F075C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93,78</w:t>
            </w:r>
            <w:r w:rsidR="00E36526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6C37E33" w14:textId="77777777" w:rsidR="005A1B92" w:rsidRPr="004F075C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4CD518E" w14:textId="422EEB63" w:rsidR="005A1B92" w:rsidRPr="004F075C" w:rsidRDefault="00EC2049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C2049">
              <w:rPr>
                <w:rFonts w:ascii="Angsana New" w:hAnsi="Angsana New"/>
                <w:b/>
                <w:bCs/>
                <w:sz w:val="28"/>
                <w:szCs w:val="28"/>
              </w:rPr>
              <w:t>408,789</w:t>
            </w:r>
          </w:p>
        </w:tc>
      </w:tr>
      <w:tr w:rsidR="005A1B92" w:rsidRPr="003C1FB1" w14:paraId="36A38BE8" w14:textId="77777777" w:rsidTr="00ED39DA">
        <w:trPr>
          <w:trHeight w:val="374"/>
        </w:trPr>
        <w:tc>
          <w:tcPr>
            <w:tcW w:w="2970" w:type="dxa"/>
          </w:tcPr>
          <w:p w14:paraId="1F036D70" w14:textId="77777777" w:rsidR="005A1B92" w:rsidRPr="00AC5042" w:rsidRDefault="005A1B92" w:rsidP="005A1B92">
            <w:pPr>
              <w:tabs>
                <w:tab w:val="clear" w:pos="454"/>
                <w:tab w:val="left" w:pos="450"/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 (ขาดทุน) ก่อนภาษีเงินได้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bottom"/>
          </w:tcPr>
          <w:p w14:paraId="618A251F" w14:textId="66F9515D" w:rsidR="005A1B92" w:rsidRPr="007B5A16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1,719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BBF0263" w14:textId="05B35B1E" w:rsidR="005A1B92" w:rsidRPr="007B5A16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bottom"/>
          </w:tcPr>
          <w:p w14:paraId="39CB4790" w14:textId="48320140" w:rsidR="005A1B92" w:rsidRPr="007B5A16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973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685309C" w14:textId="4166DF79" w:rsidR="005A1B92" w:rsidRPr="007B5A16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bottom"/>
          </w:tcPr>
          <w:p w14:paraId="7EA6AD94" w14:textId="3BAC4E91" w:rsidR="005A1B92" w:rsidRPr="007B5A16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5,278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B5E0FF5" w14:textId="5C4EE917" w:rsidR="005A1B92" w:rsidRPr="007B5A16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bottom"/>
          </w:tcPr>
          <w:p w14:paraId="42971A52" w14:textId="70304697" w:rsidR="005A1B92" w:rsidRPr="007B5A16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14,157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9D9A058" w14:textId="77777777" w:rsidR="005A1B92" w:rsidRPr="007B5A16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6CE920AA" w14:textId="102056ED" w:rsidR="005A1B92" w:rsidRPr="007B5A16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E36526">
              <w:rPr>
                <w:rFonts w:ascii="Angsana New" w:hAnsi="Angsana New"/>
                <w:b/>
                <w:bCs/>
                <w:sz w:val="28"/>
                <w:szCs w:val="28"/>
              </w:rPr>
              <w:t>78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E36526">
              <w:rPr>
                <w:rFonts w:ascii="Angsana New" w:hAnsi="Angsana New"/>
                <w:b/>
                <w:bCs/>
                <w:sz w:val="28"/>
                <w:szCs w:val="28"/>
              </w:rPr>
              <w:t>195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6970BA6" w14:textId="77777777" w:rsidR="005A1B92" w:rsidRPr="007B5A16" w:rsidRDefault="005A1B92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BA6BCBE" w14:textId="55C400D1" w:rsidR="005A1B92" w:rsidRPr="007B5A16" w:rsidRDefault="00EC2049" w:rsidP="005A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C2049">
              <w:rPr>
                <w:rFonts w:ascii="Angsana New" w:hAnsi="Angsana New"/>
                <w:b/>
                <w:bCs/>
                <w:sz w:val="28"/>
                <w:szCs w:val="28"/>
              </w:rPr>
              <w:t>(56,068)</w:t>
            </w:r>
          </w:p>
        </w:tc>
      </w:tr>
      <w:tr w:rsidR="008E2A4F" w:rsidRPr="00824832" w14:paraId="4062AB08" w14:textId="77777777" w:rsidTr="00D44038">
        <w:trPr>
          <w:trHeight w:val="374"/>
        </w:trPr>
        <w:tc>
          <w:tcPr>
            <w:tcW w:w="2970" w:type="dxa"/>
            <w:tcBorders>
              <w:bottom w:val="nil"/>
            </w:tcBorders>
          </w:tcPr>
          <w:p w14:paraId="3B3B16AD" w14:textId="65FCAC72" w:rsidR="008E2A4F" w:rsidRPr="00AC5042" w:rsidRDefault="008741EE" w:rsidP="008E2A4F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741EE">
              <w:rPr>
                <w:rFonts w:asciiTheme="majorBidi" w:hAnsi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4E1CB0E" w14:textId="77777777" w:rsidR="008E2A4F" w:rsidRPr="007B5A16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537BA9E" w14:textId="77777777" w:rsidR="008E2A4F" w:rsidRPr="007B5A16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5FF13C6" w14:textId="77777777" w:rsidR="008E2A4F" w:rsidRPr="007B5A16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5A63446" w14:textId="77777777" w:rsidR="008E2A4F" w:rsidRPr="007B5A16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43034BF" w14:textId="77777777" w:rsidR="008E2A4F" w:rsidRPr="007B5A16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86482FD" w14:textId="77777777" w:rsidR="008E2A4F" w:rsidRPr="007B5A16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3020AA3" w14:textId="77777777" w:rsidR="008E2A4F" w:rsidRPr="007B5A16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05EEA41" w14:textId="77777777" w:rsidR="008E2A4F" w:rsidRPr="007B5A16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44D8DB1" w14:textId="77777777" w:rsidR="008E2A4F" w:rsidRPr="007B5A16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E417D1D" w14:textId="77777777" w:rsidR="008E2A4F" w:rsidRPr="007B5A16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3169BC1E" w14:textId="027F5597" w:rsidR="008E2A4F" w:rsidRPr="003A3ADE" w:rsidRDefault="00EC2049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2049">
              <w:rPr>
                <w:rFonts w:ascii="Angsana New" w:hAnsi="Angsana New"/>
                <w:sz w:val="28"/>
                <w:szCs w:val="28"/>
              </w:rPr>
              <w:t>(3,289)</w:t>
            </w:r>
          </w:p>
        </w:tc>
      </w:tr>
      <w:tr w:rsidR="008E2A4F" w:rsidRPr="004A603D" w14:paraId="030E8E88" w14:textId="77777777" w:rsidTr="00D44038">
        <w:trPr>
          <w:trHeight w:val="374"/>
        </w:trPr>
        <w:tc>
          <w:tcPr>
            <w:tcW w:w="2970" w:type="dxa"/>
            <w:tcBorders>
              <w:top w:val="nil"/>
              <w:bottom w:val="nil"/>
            </w:tcBorders>
          </w:tcPr>
          <w:p w14:paraId="24482D78" w14:textId="0FB67ADA" w:rsidR="008E2A4F" w:rsidRPr="00AC5042" w:rsidRDefault="00FA4EFA" w:rsidP="008E2A4F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ขาดทุน</w:t>
            </w:r>
            <w:r w:rsidR="008E2A4F" w:rsidRPr="00FB7D9F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สำหรับ</w:t>
            </w:r>
            <w:r w:rsidR="008E2A4F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0052D17" w14:textId="77777777" w:rsidR="008E2A4F" w:rsidRPr="003C1FB1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19F6C52" w14:textId="77777777" w:rsidR="008E2A4F" w:rsidRPr="003C1FB1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C0B82FF" w14:textId="77777777" w:rsidR="008E2A4F" w:rsidRPr="003C1FB1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0AD45FB" w14:textId="77777777" w:rsidR="008E2A4F" w:rsidRPr="003C1FB1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26283C1" w14:textId="77777777" w:rsidR="008E2A4F" w:rsidRPr="003C1FB1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865473A" w14:textId="77777777" w:rsidR="008E2A4F" w:rsidRPr="003C1FB1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06A33D1" w14:textId="77777777" w:rsidR="008E2A4F" w:rsidRPr="003C1FB1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552B828" w14:textId="77777777" w:rsidR="008E2A4F" w:rsidRPr="003C1FB1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16FD191" w14:textId="77777777" w:rsidR="008E2A4F" w:rsidRPr="003C1FB1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9C7650B" w14:textId="77777777" w:rsidR="008E2A4F" w:rsidRPr="003C1FB1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317C27C5" w14:textId="3B6ACBB0" w:rsidR="008E2A4F" w:rsidRPr="003A3ADE" w:rsidDel="001E262A" w:rsidRDefault="00EC2049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C2049">
              <w:rPr>
                <w:rFonts w:ascii="Angsana New" w:hAnsi="Angsana New"/>
                <w:b/>
                <w:bCs/>
                <w:sz w:val="28"/>
                <w:szCs w:val="28"/>
              </w:rPr>
              <w:t>(59,357)</w:t>
            </w:r>
          </w:p>
        </w:tc>
      </w:tr>
    </w:tbl>
    <w:p w14:paraId="7C0D9BCA" w14:textId="77777777" w:rsidR="00FA4EFA" w:rsidRDefault="00FA4EFA" w:rsidP="00BA650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6EE560BC" w14:textId="00E164D5" w:rsidR="006F6944" w:rsidRDefault="00F95529" w:rsidP="00BA650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5C5C3A">
        <w:rPr>
          <w:rFonts w:ascii="Angsana New" w:hAnsi="Angsana New"/>
          <w:sz w:val="28"/>
          <w:szCs w:val="28"/>
          <w:cs/>
        </w:rPr>
        <w:lastRenderedPageBreak/>
        <w:t xml:space="preserve">สินทรัพย์และหนี้สินของส่วนงาน </w:t>
      </w:r>
      <w:r w:rsidR="006644E2" w:rsidRPr="005C5C3A">
        <w:rPr>
          <w:rFonts w:ascii="Angsana New" w:hAnsi="Angsana New"/>
          <w:sz w:val="28"/>
          <w:szCs w:val="28"/>
          <w:cs/>
        </w:rPr>
        <w:t xml:space="preserve">ณ วันที่ </w:t>
      </w:r>
      <w:r w:rsidR="00A80558">
        <w:rPr>
          <w:rFonts w:ascii="Angsana New" w:hAnsi="Angsana New"/>
          <w:sz w:val="28"/>
          <w:szCs w:val="28"/>
        </w:rPr>
        <w:t xml:space="preserve">30 </w:t>
      </w:r>
      <w:r w:rsidR="00A80558">
        <w:rPr>
          <w:rFonts w:ascii="Angsana New" w:hAnsi="Angsana New"/>
          <w:sz w:val="28"/>
          <w:szCs w:val="28"/>
          <w:cs/>
        </w:rPr>
        <w:t xml:space="preserve">กันยายน </w:t>
      </w:r>
      <w:r w:rsidR="00A80558">
        <w:rPr>
          <w:rFonts w:ascii="Angsana New" w:hAnsi="Angsana New"/>
          <w:sz w:val="28"/>
          <w:szCs w:val="28"/>
        </w:rPr>
        <w:t xml:space="preserve">2565 </w:t>
      </w:r>
      <w:r w:rsidR="006644E2" w:rsidRPr="005C5C3A">
        <w:rPr>
          <w:rFonts w:ascii="Angsana New" w:hAnsi="Angsana New"/>
          <w:sz w:val="28"/>
          <w:szCs w:val="28"/>
          <w:cs/>
        </w:rPr>
        <w:t xml:space="preserve">และวันที่ </w:t>
      </w:r>
      <w:r w:rsidR="006644E2" w:rsidRPr="005C5C3A">
        <w:rPr>
          <w:rFonts w:ascii="Angsana New" w:hAnsi="Angsana New"/>
          <w:sz w:val="28"/>
          <w:szCs w:val="28"/>
        </w:rPr>
        <w:t xml:space="preserve">31 </w:t>
      </w:r>
      <w:r w:rsidR="006644E2" w:rsidRPr="005C5C3A">
        <w:rPr>
          <w:rFonts w:ascii="Angsana New" w:hAnsi="Angsana New"/>
          <w:sz w:val="28"/>
          <w:szCs w:val="28"/>
          <w:cs/>
        </w:rPr>
        <w:t xml:space="preserve">ธันวาคม </w:t>
      </w:r>
      <w:r w:rsidR="006644E2" w:rsidRPr="005C5C3A">
        <w:rPr>
          <w:rFonts w:ascii="Angsana New" w:hAnsi="Angsana New"/>
          <w:sz w:val="28"/>
          <w:szCs w:val="28"/>
        </w:rPr>
        <w:t>256</w:t>
      </w:r>
      <w:r w:rsidR="00B24D11">
        <w:rPr>
          <w:rFonts w:ascii="Angsana New" w:hAnsi="Angsana New"/>
          <w:sz w:val="28"/>
          <w:szCs w:val="28"/>
        </w:rPr>
        <w:t>4</w:t>
      </w:r>
      <w:r w:rsidR="006644E2" w:rsidRPr="005C5C3A">
        <w:rPr>
          <w:rFonts w:ascii="Angsana New" w:hAnsi="Angsana New"/>
          <w:sz w:val="28"/>
          <w:szCs w:val="28"/>
          <w:cs/>
        </w:rPr>
        <w:t xml:space="preserve">  </w:t>
      </w:r>
      <w:r w:rsidR="005C75E9" w:rsidRPr="005C5C3A">
        <w:rPr>
          <w:rFonts w:ascii="Angsana New" w:hAnsi="Angsana New"/>
          <w:sz w:val="28"/>
          <w:szCs w:val="28"/>
          <w:cs/>
        </w:rPr>
        <w:t>มีดังต่อไปนี้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1170"/>
        <w:gridCol w:w="270"/>
        <w:gridCol w:w="1260"/>
        <w:gridCol w:w="270"/>
        <w:gridCol w:w="1350"/>
        <w:gridCol w:w="270"/>
        <w:gridCol w:w="1260"/>
        <w:gridCol w:w="270"/>
        <w:gridCol w:w="1170"/>
      </w:tblGrid>
      <w:tr w:rsidR="006644E2" w:rsidRPr="00824832" w14:paraId="68E7CC9D" w14:textId="77777777" w:rsidTr="006644E2">
        <w:trPr>
          <w:trHeight w:val="106"/>
          <w:tblHeader/>
        </w:trPr>
        <w:tc>
          <w:tcPr>
            <w:tcW w:w="2250" w:type="dxa"/>
          </w:tcPr>
          <w:p w14:paraId="3553B0CD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7290" w:type="dxa"/>
            <w:gridSpan w:val="9"/>
            <w:tcBorders>
              <w:bottom w:val="single" w:sz="4" w:space="0" w:color="auto"/>
            </w:tcBorders>
          </w:tcPr>
          <w:p w14:paraId="66B28010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824832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6644E2" w:rsidRPr="00824832" w14:paraId="75A5A4F0" w14:textId="77777777" w:rsidTr="006644E2">
        <w:trPr>
          <w:trHeight w:val="106"/>
          <w:tblHeader/>
        </w:trPr>
        <w:tc>
          <w:tcPr>
            <w:tcW w:w="2250" w:type="dxa"/>
          </w:tcPr>
          <w:p w14:paraId="1FA184F8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7290" w:type="dxa"/>
            <w:gridSpan w:val="9"/>
            <w:tcBorders>
              <w:bottom w:val="single" w:sz="4" w:space="0" w:color="auto"/>
            </w:tcBorders>
          </w:tcPr>
          <w:p w14:paraId="1276E115" w14:textId="201039E3" w:rsidR="006644E2" w:rsidRPr="00824832" w:rsidRDefault="00A80558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2565 </w:t>
            </w:r>
          </w:p>
        </w:tc>
      </w:tr>
      <w:tr w:rsidR="006644E2" w:rsidRPr="00824832" w14:paraId="7DAD20DE" w14:textId="77777777" w:rsidTr="006644E2">
        <w:trPr>
          <w:trHeight w:val="281"/>
          <w:tblHeader/>
        </w:trPr>
        <w:tc>
          <w:tcPr>
            <w:tcW w:w="2250" w:type="dxa"/>
          </w:tcPr>
          <w:p w14:paraId="6EB581DF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4443D6D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8F54A5B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5322AAC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09BE95E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8548FAA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F1868C4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677F248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2968E25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4D8010D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6644E2" w:rsidRPr="00824832" w14:paraId="42CD2B1C" w14:textId="77777777" w:rsidTr="006644E2">
        <w:trPr>
          <w:trHeight w:val="281"/>
          <w:tblHeader/>
        </w:trPr>
        <w:tc>
          <w:tcPr>
            <w:tcW w:w="2250" w:type="dxa"/>
          </w:tcPr>
          <w:p w14:paraId="75D2D9FC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14:paraId="350183C5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ประกัน</w:t>
            </w:r>
          </w:p>
        </w:tc>
        <w:tc>
          <w:tcPr>
            <w:tcW w:w="270" w:type="dxa"/>
            <w:vAlign w:val="bottom"/>
          </w:tcPr>
          <w:p w14:paraId="1628F3B6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vAlign w:val="bottom"/>
          </w:tcPr>
          <w:p w14:paraId="3C1A4A1C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ทางทะเล</w:t>
            </w:r>
          </w:p>
        </w:tc>
        <w:tc>
          <w:tcPr>
            <w:tcW w:w="270" w:type="dxa"/>
            <w:vAlign w:val="bottom"/>
          </w:tcPr>
          <w:p w14:paraId="5799E877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vAlign w:val="bottom"/>
          </w:tcPr>
          <w:p w14:paraId="46780455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054B0853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</w:tcPr>
          <w:p w14:paraId="2A8B0AA8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</w:tcPr>
          <w:p w14:paraId="332492D8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14:paraId="1D222AB5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6644E2" w:rsidRPr="00824832" w14:paraId="401E5698" w14:textId="77777777" w:rsidTr="006644E2">
        <w:trPr>
          <w:trHeight w:val="281"/>
          <w:tblHeader/>
        </w:trPr>
        <w:tc>
          <w:tcPr>
            <w:tcW w:w="2250" w:type="dxa"/>
          </w:tcPr>
          <w:p w14:paraId="53FBA457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7DC8F45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อัคคีภัย</w:t>
            </w:r>
          </w:p>
        </w:tc>
        <w:tc>
          <w:tcPr>
            <w:tcW w:w="270" w:type="dxa"/>
            <w:vAlign w:val="bottom"/>
          </w:tcPr>
          <w:p w14:paraId="637138F5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9A3089E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และขนส่ง</w:t>
            </w:r>
          </w:p>
        </w:tc>
        <w:tc>
          <w:tcPr>
            <w:tcW w:w="270" w:type="dxa"/>
            <w:vAlign w:val="bottom"/>
          </w:tcPr>
          <w:p w14:paraId="4E8E414E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26C381C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9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รถยนต์</w:t>
            </w:r>
          </w:p>
        </w:tc>
        <w:tc>
          <w:tcPr>
            <w:tcW w:w="270" w:type="dxa"/>
            <w:vAlign w:val="bottom"/>
          </w:tcPr>
          <w:p w14:paraId="4CB15DCB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B68037F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7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เบ็ดเตล็ดอื่น</w:t>
            </w:r>
          </w:p>
        </w:tc>
        <w:tc>
          <w:tcPr>
            <w:tcW w:w="270" w:type="dxa"/>
          </w:tcPr>
          <w:p w14:paraId="705AF54D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C8186D4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6644E2" w:rsidRPr="00824832" w14:paraId="16E92491" w14:textId="77777777" w:rsidTr="006644E2">
        <w:trPr>
          <w:trHeight w:val="281"/>
        </w:trPr>
        <w:tc>
          <w:tcPr>
            <w:tcW w:w="2250" w:type="dxa"/>
          </w:tcPr>
          <w:p w14:paraId="66ECEE7E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A86397B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14:paraId="7A57F820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BD6D8AA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1C42C11C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7F7105C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9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6C3B744F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FE9E134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7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A714DF4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7C836C0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8D2806" w:rsidRPr="008D2806" w14:paraId="5ED3E735" w14:textId="77777777" w:rsidTr="00BD4784">
        <w:trPr>
          <w:trHeight w:val="281"/>
        </w:trPr>
        <w:tc>
          <w:tcPr>
            <w:tcW w:w="2250" w:type="dxa"/>
          </w:tcPr>
          <w:p w14:paraId="092C86BA" w14:textId="77777777" w:rsidR="008D2806" w:rsidRPr="003A03C8" w:rsidRDefault="008D2806" w:rsidP="008D2806">
            <w:pPr>
              <w:tabs>
                <w:tab w:val="clear" w:pos="227"/>
              </w:tabs>
              <w:ind w:righ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A03C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C393BF4" w14:textId="6DE83306" w:rsidR="008D2806" w:rsidRPr="00C75AC7" w:rsidRDefault="00675B7A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75B7A">
              <w:rPr>
                <w:rFonts w:asciiTheme="majorBidi" w:hAnsiTheme="majorBidi" w:cstheme="majorBidi"/>
                <w:sz w:val="28"/>
                <w:szCs w:val="28"/>
              </w:rPr>
              <w:t>8,21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ABDC3D4" w14:textId="4BA7649E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D0E5ABB" w14:textId="43579D05" w:rsidR="008D2806" w:rsidRPr="00C75AC7" w:rsidRDefault="00675B7A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75B7A">
              <w:rPr>
                <w:rFonts w:asciiTheme="majorBidi" w:hAnsiTheme="majorBidi" w:cstheme="majorBidi"/>
                <w:sz w:val="28"/>
                <w:szCs w:val="28"/>
              </w:rPr>
              <w:t>7,695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ABB930D" w14:textId="369E64CA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9050868" w14:textId="5C946D63" w:rsidR="008D2806" w:rsidRPr="00C75AC7" w:rsidRDefault="00FA51DA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294,206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120377A" w14:textId="6E8C687D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BFD17EB" w14:textId="3B0DD6EB" w:rsidR="008D2806" w:rsidRPr="00C75AC7" w:rsidRDefault="00675B7A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75B7A">
              <w:rPr>
                <w:rFonts w:asciiTheme="majorBidi" w:hAnsiTheme="majorBidi" w:cstheme="majorBidi"/>
                <w:sz w:val="28"/>
                <w:szCs w:val="28"/>
              </w:rPr>
              <w:t>148,10</w:t>
            </w:r>
            <w:r w:rsidR="00F7394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78B489F" w14:textId="0A4C09FD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56DC2B9" w14:textId="79239F86" w:rsidR="008D2806" w:rsidRPr="00C75AC7" w:rsidRDefault="00A647A8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458,217</w:t>
            </w:r>
          </w:p>
        </w:tc>
      </w:tr>
      <w:tr w:rsidR="008D2806" w:rsidRPr="008D2806" w14:paraId="226A6423" w14:textId="77777777" w:rsidTr="00BD4784">
        <w:trPr>
          <w:trHeight w:val="281"/>
        </w:trPr>
        <w:tc>
          <w:tcPr>
            <w:tcW w:w="2250" w:type="dxa"/>
          </w:tcPr>
          <w:p w14:paraId="0259B858" w14:textId="77777777" w:rsidR="008D2806" w:rsidRPr="003A03C8" w:rsidRDefault="008D2806" w:rsidP="008D2806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8"/>
                <w:szCs w:val="28"/>
                <w:cs/>
                <w:lang w:eastAsia="ko-KR"/>
              </w:rPr>
            </w:pPr>
            <w:r w:rsidRPr="003A03C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สินทรัพย์ที่ปันส่วนไม่ได้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701C483" w14:textId="5E46554D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9DCA671" w14:textId="07157658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0EA0728" w14:textId="01882028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D2155A8" w14:textId="3427B197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2DFFCDB" w14:textId="400E5964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5F4038C" w14:textId="53AD685B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D38EF39" w14:textId="4F3F0778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C3E349F" w14:textId="2499834B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975AC94" w14:textId="0E737D3F" w:rsidR="008D2806" w:rsidRPr="00C75AC7" w:rsidRDefault="00A647A8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887,54</w:t>
            </w:r>
            <w:r w:rsidR="00042D0E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8D2806" w:rsidRPr="008D2806" w14:paraId="381B9DAF" w14:textId="77777777" w:rsidTr="00BD4784">
        <w:trPr>
          <w:trHeight w:val="281"/>
        </w:trPr>
        <w:tc>
          <w:tcPr>
            <w:tcW w:w="2250" w:type="dxa"/>
          </w:tcPr>
          <w:p w14:paraId="6690594C" w14:textId="77777777" w:rsidR="008D2806" w:rsidRPr="003A03C8" w:rsidRDefault="008D2806" w:rsidP="008D2806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eastAsia="ko-KR"/>
              </w:rPr>
            </w:pPr>
            <w:r w:rsidRPr="003A03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ABE967F" w14:textId="5FB65DE9" w:rsidR="008D2806" w:rsidRPr="003A03C8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CA05078" w14:textId="3F3BDD79" w:rsidR="008D2806" w:rsidRPr="003A03C8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D3BC642" w14:textId="6019FAC6" w:rsidR="008D2806" w:rsidRPr="003A03C8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931DACB" w14:textId="601DAA09" w:rsidR="008D2806" w:rsidRPr="003A03C8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8A391AA" w14:textId="732EA918" w:rsidR="008D2806" w:rsidRPr="003A03C8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617DA3D" w14:textId="0061A19F" w:rsidR="008D2806" w:rsidRPr="003A03C8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C1C0178" w14:textId="4B4362B5" w:rsidR="008D2806" w:rsidRPr="003A03C8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97131FC" w14:textId="048C0465" w:rsidR="008D2806" w:rsidRPr="003A03C8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46975EC6" w14:textId="1E0BD113" w:rsidR="008D2806" w:rsidRPr="008D2806" w:rsidRDefault="00074B63" w:rsidP="00675B7A">
            <w:pPr>
              <w:tabs>
                <w:tab w:val="clear" w:pos="680"/>
                <w:tab w:val="clear" w:pos="907"/>
              </w:tabs>
              <w:ind w:left="-198" w:right="27" w:firstLine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4B6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</w:t>
            </w:r>
            <w:r w:rsidR="00A647A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45,76</w:t>
            </w:r>
            <w:r w:rsidR="00042D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</w:tr>
      <w:tr w:rsidR="008D2806" w:rsidRPr="00824832" w14:paraId="27224E89" w14:textId="77777777" w:rsidTr="00BD4784">
        <w:trPr>
          <w:trHeight w:val="106"/>
        </w:trPr>
        <w:tc>
          <w:tcPr>
            <w:tcW w:w="2250" w:type="dxa"/>
          </w:tcPr>
          <w:p w14:paraId="167D0E8E" w14:textId="77777777" w:rsidR="008D2806" w:rsidRPr="00636D05" w:rsidRDefault="008D2806" w:rsidP="008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th-TH"/>
              </w:rPr>
            </w:pPr>
          </w:p>
        </w:tc>
        <w:tc>
          <w:tcPr>
            <w:tcW w:w="1170" w:type="dxa"/>
            <w:vAlign w:val="center"/>
          </w:tcPr>
          <w:p w14:paraId="56A4181B" w14:textId="77777777" w:rsidR="008D2806" w:rsidRPr="00636D05" w:rsidRDefault="008D2806" w:rsidP="008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  <w:vAlign w:val="center"/>
          </w:tcPr>
          <w:p w14:paraId="703D9853" w14:textId="77777777" w:rsidR="008D2806" w:rsidRPr="00636D05" w:rsidRDefault="008D2806" w:rsidP="008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60" w:type="dxa"/>
            <w:vAlign w:val="center"/>
          </w:tcPr>
          <w:p w14:paraId="0609A42A" w14:textId="77777777" w:rsidR="008D2806" w:rsidRPr="00636D05" w:rsidRDefault="008D2806" w:rsidP="008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  <w:vAlign w:val="center"/>
          </w:tcPr>
          <w:p w14:paraId="3AEB840C" w14:textId="77777777" w:rsidR="008D2806" w:rsidRPr="00636D05" w:rsidRDefault="008D2806" w:rsidP="008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50" w:type="dxa"/>
            <w:vAlign w:val="center"/>
          </w:tcPr>
          <w:p w14:paraId="7835A150" w14:textId="77777777" w:rsidR="008D2806" w:rsidRPr="00636D05" w:rsidRDefault="008D2806" w:rsidP="008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  <w:vAlign w:val="center"/>
          </w:tcPr>
          <w:p w14:paraId="3C7A7BEA" w14:textId="77777777" w:rsidR="008D2806" w:rsidRPr="00636D05" w:rsidRDefault="008D2806" w:rsidP="008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60" w:type="dxa"/>
            <w:vAlign w:val="center"/>
          </w:tcPr>
          <w:p w14:paraId="41F0919B" w14:textId="77777777" w:rsidR="008D2806" w:rsidRPr="00636D05" w:rsidRDefault="008D2806" w:rsidP="008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  <w:vAlign w:val="center"/>
          </w:tcPr>
          <w:p w14:paraId="450EB9BB" w14:textId="77777777" w:rsidR="008D2806" w:rsidRPr="00636D05" w:rsidRDefault="008D2806" w:rsidP="008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60F80D47" w14:textId="77777777" w:rsidR="008D2806" w:rsidRPr="00636D05" w:rsidRDefault="008D2806" w:rsidP="008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</w:tr>
      <w:tr w:rsidR="008D2806" w:rsidRPr="00F7616E" w14:paraId="1732F5E2" w14:textId="77777777" w:rsidTr="00BD4784">
        <w:trPr>
          <w:trHeight w:val="281"/>
        </w:trPr>
        <w:tc>
          <w:tcPr>
            <w:tcW w:w="2250" w:type="dxa"/>
          </w:tcPr>
          <w:p w14:paraId="6A2BAD44" w14:textId="77777777" w:rsidR="008D2806" w:rsidRPr="00F7616E" w:rsidRDefault="008D2806" w:rsidP="008D2806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16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8A2FF31" w14:textId="254277F5" w:rsidR="008D2806" w:rsidRPr="00C75AC7" w:rsidRDefault="003663E0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63E0">
              <w:rPr>
                <w:rFonts w:asciiTheme="majorBidi" w:hAnsiTheme="majorBidi" w:cstheme="majorBidi"/>
                <w:sz w:val="28"/>
                <w:szCs w:val="28"/>
              </w:rPr>
              <w:t>18,48</w:t>
            </w:r>
            <w:r w:rsidR="00675B7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024CD73" w14:textId="06D69EC8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EEA75AA" w14:textId="5B56D1D7" w:rsidR="008D2806" w:rsidRPr="00C75AC7" w:rsidRDefault="00675B7A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75B7A">
              <w:rPr>
                <w:rFonts w:asciiTheme="majorBidi" w:hAnsiTheme="majorBidi" w:cstheme="majorBidi"/>
                <w:sz w:val="28"/>
                <w:szCs w:val="28"/>
              </w:rPr>
              <w:t>10,909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3B0E023" w14:textId="64462467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3936F6A" w14:textId="468A3D93" w:rsidR="008D2806" w:rsidRPr="00C75AC7" w:rsidRDefault="00675B7A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5B7A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C26451">
              <w:rPr>
                <w:rFonts w:asciiTheme="majorBidi" w:hAnsiTheme="majorBidi" w:cstheme="majorBidi"/>
                <w:sz w:val="28"/>
                <w:szCs w:val="28"/>
              </w:rPr>
              <w:t>55,173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A260109" w14:textId="0BFA2BF0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F0293B4" w14:textId="53501984" w:rsidR="008D2806" w:rsidRPr="00C75AC7" w:rsidRDefault="00675B7A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75B7A">
              <w:rPr>
                <w:rFonts w:asciiTheme="majorBidi" w:hAnsiTheme="majorBidi" w:cstheme="majorBidi"/>
                <w:sz w:val="28"/>
                <w:szCs w:val="28"/>
              </w:rPr>
              <w:t>191,015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0E94DA3" w14:textId="37610CA2" w:rsidR="008D2806" w:rsidRPr="00C75AC7" w:rsidDel="001E262A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154399D" w14:textId="63CB09A8" w:rsidR="008D2806" w:rsidRPr="00C75AC7" w:rsidRDefault="00675B7A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75B7A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A647A8">
              <w:rPr>
                <w:rFonts w:asciiTheme="majorBidi" w:hAnsiTheme="majorBidi" w:cstheme="majorBidi"/>
                <w:sz w:val="28"/>
                <w:szCs w:val="28"/>
              </w:rPr>
              <w:t>75,581</w:t>
            </w:r>
          </w:p>
        </w:tc>
      </w:tr>
      <w:tr w:rsidR="008D2806" w:rsidRPr="00F7616E" w14:paraId="060DF53B" w14:textId="77777777" w:rsidTr="00BD4784">
        <w:trPr>
          <w:trHeight w:val="281"/>
        </w:trPr>
        <w:tc>
          <w:tcPr>
            <w:tcW w:w="2250" w:type="dxa"/>
          </w:tcPr>
          <w:p w14:paraId="190F9B46" w14:textId="77777777" w:rsidR="008D2806" w:rsidRPr="00F7616E" w:rsidRDefault="008D2806" w:rsidP="008D2806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8"/>
                <w:szCs w:val="28"/>
                <w:cs/>
                <w:lang w:eastAsia="ko-KR"/>
              </w:rPr>
            </w:pPr>
            <w:r w:rsidRPr="00F7616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หนี้สินที่ปันส่วนไม่ได้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6C485F1" w14:textId="142A15A9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C531E8B" w14:textId="73616EFC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BC78E3A" w14:textId="4B1F8B26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1A8336B" w14:textId="175F001D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CC95C5F" w14:textId="4254D296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3E993CF" w14:textId="5ECEF1E8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2D84A3C" w14:textId="723DA7A1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EA4B80F" w14:textId="542A921A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1036169B" w14:textId="5BBE6C47" w:rsidR="008D2806" w:rsidRPr="00C75AC7" w:rsidRDefault="00675B7A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75B7A">
              <w:rPr>
                <w:rFonts w:asciiTheme="majorBidi" w:hAnsiTheme="majorBidi" w:cstheme="majorBidi"/>
                <w:sz w:val="28"/>
                <w:szCs w:val="28"/>
              </w:rPr>
              <w:t>119,418</w:t>
            </w:r>
          </w:p>
        </w:tc>
      </w:tr>
      <w:tr w:rsidR="008D2806" w:rsidRPr="00824832" w14:paraId="5C302239" w14:textId="77777777" w:rsidTr="00BD4784">
        <w:trPr>
          <w:trHeight w:val="281"/>
        </w:trPr>
        <w:tc>
          <w:tcPr>
            <w:tcW w:w="2250" w:type="dxa"/>
          </w:tcPr>
          <w:p w14:paraId="60857F65" w14:textId="77777777" w:rsidR="008D2806" w:rsidRPr="00F7616E" w:rsidRDefault="008D2806" w:rsidP="008D2806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lang w:eastAsia="ko-KR"/>
              </w:rPr>
            </w:pPr>
            <w:r w:rsidRPr="00F761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C7530E9" w14:textId="6E6B0DA5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6E25813" w14:textId="64E3CE13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459AD71" w14:textId="7A2166A0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F5F880B" w14:textId="64FD0A9B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EF2C61E" w14:textId="313C875A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2A7489D" w14:textId="1641CDCB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6996F19" w14:textId="2D8DBA9B" w:rsidR="008D2806" w:rsidRPr="008D2806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747F789" w14:textId="6CCDA780" w:rsidR="008D2806" w:rsidRPr="008D2806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7EF01A5B" w14:textId="7A184524" w:rsidR="008D2806" w:rsidRPr="008D2806" w:rsidRDefault="00A647A8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994,999</w:t>
            </w:r>
          </w:p>
        </w:tc>
      </w:tr>
    </w:tbl>
    <w:p w14:paraId="3C275967" w14:textId="27BAC0DB" w:rsidR="006644E2" w:rsidRDefault="006644E2" w:rsidP="00BA650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1170"/>
        <w:gridCol w:w="270"/>
        <w:gridCol w:w="1260"/>
        <w:gridCol w:w="270"/>
        <w:gridCol w:w="1350"/>
        <w:gridCol w:w="270"/>
        <w:gridCol w:w="1260"/>
        <w:gridCol w:w="270"/>
        <w:gridCol w:w="1170"/>
      </w:tblGrid>
      <w:tr w:rsidR="00E258A6" w14:paraId="60DCDD17" w14:textId="77777777" w:rsidTr="00E258A6">
        <w:trPr>
          <w:trHeight w:val="106"/>
          <w:tblHeader/>
        </w:trPr>
        <w:tc>
          <w:tcPr>
            <w:tcW w:w="2250" w:type="dxa"/>
          </w:tcPr>
          <w:p w14:paraId="54BD5245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729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0A0132" w14:textId="77777777" w:rsidR="00E258A6" w:rsidRDefault="00E258A6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บาท</w:t>
            </w:r>
          </w:p>
        </w:tc>
      </w:tr>
      <w:tr w:rsidR="00E258A6" w14:paraId="24C0FCE2" w14:textId="77777777" w:rsidTr="00E258A6">
        <w:trPr>
          <w:trHeight w:val="106"/>
          <w:tblHeader/>
        </w:trPr>
        <w:tc>
          <w:tcPr>
            <w:tcW w:w="2250" w:type="dxa"/>
          </w:tcPr>
          <w:p w14:paraId="141A9400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729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AC72E7" w14:textId="095368FC" w:rsidR="00E258A6" w:rsidRDefault="00E258A6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E258A6" w14:paraId="167AA122" w14:textId="77777777" w:rsidTr="00E258A6">
        <w:trPr>
          <w:trHeight w:val="281"/>
          <w:tblHeader/>
        </w:trPr>
        <w:tc>
          <w:tcPr>
            <w:tcW w:w="2250" w:type="dxa"/>
          </w:tcPr>
          <w:p w14:paraId="1AB23256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41C49D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209DCB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55237A8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2E09BD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386C1A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98167B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A3623F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FCE494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D9C581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E258A6" w14:paraId="18E193D9" w14:textId="77777777" w:rsidTr="00E258A6">
        <w:trPr>
          <w:trHeight w:val="281"/>
          <w:tblHeader/>
        </w:trPr>
        <w:tc>
          <w:tcPr>
            <w:tcW w:w="2250" w:type="dxa"/>
          </w:tcPr>
          <w:p w14:paraId="798462D3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vAlign w:val="bottom"/>
            <w:hideMark/>
          </w:tcPr>
          <w:p w14:paraId="66D031CF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ประกัน</w:t>
            </w:r>
          </w:p>
        </w:tc>
        <w:tc>
          <w:tcPr>
            <w:tcW w:w="270" w:type="dxa"/>
            <w:vAlign w:val="bottom"/>
          </w:tcPr>
          <w:p w14:paraId="5C13C776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vAlign w:val="bottom"/>
            <w:hideMark/>
          </w:tcPr>
          <w:p w14:paraId="7DD7DDF8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ทางทะเล</w:t>
            </w:r>
          </w:p>
        </w:tc>
        <w:tc>
          <w:tcPr>
            <w:tcW w:w="270" w:type="dxa"/>
            <w:vAlign w:val="bottom"/>
          </w:tcPr>
          <w:p w14:paraId="5D6B66B5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vAlign w:val="bottom"/>
            <w:hideMark/>
          </w:tcPr>
          <w:p w14:paraId="7C501214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26D291C9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hideMark/>
          </w:tcPr>
          <w:p w14:paraId="772FA40F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17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</w:tcPr>
          <w:p w14:paraId="79B5BDB2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170" w:type="dxa"/>
            <w:vAlign w:val="bottom"/>
          </w:tcPr>
          <w:p w14:paraId="4C3B4562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E258A6" w14:paraId="39534481" w14:textId="77777777" w:rsidTr="00E258A6">
        <w:trPr>
          <w:trHeight w:val="281"/>
          <w:tblHeader/>
        </w:trPr>
        <w:tc>
          <w:tcPr>
            <w:tcW w:w="2250" w:type="dxa"/>
          </w:tcPr>
          <w:p w14:paraId="20F1BE1B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16D637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อัคคีภัย</w:t>
            </w:r>
          </w:p>
        </w:tc>
        <w:tc>
          <w:tcPr>
            <w:tcW w:w="270" w:type="dxa"/>
            <w:vAlign w:val="bottom"/>
          </w:tcPr>
          <w:p w14:paraId="0824F5F8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FCD37C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และขนส่ง</w:t>
            </w:r>
          </w:p>
        </w:tc>
        <w:tc>
          <w:tcPr>
            <w:tcW w:w="270" w:type="dxa"/>
            <w:vAlign w:val="bottom"/>
          </w:tcPr>
          <w:p w14:paraId="5A49EBDA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E9DFB0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left="-99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รถยนต์</w:t>
            </w:r>
          </w:p>
        </w:tc>
        <w:tc>
          <w:tcPr>
            <w:tcW w:w="270" w:type="dxa"/>
            <w:vAlign w:val="bottom"/>
          </w:tcPr>
          <w:p w14:paraId="07374672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E963F47" w14:textId="77777777" w:rsidR="00E258A6" w:rsidRDefault="00E258A6">
            <w:pPr>
              <w:tabs>
                <w:tab w:val="clear" w:pos="227"/>
                <w:tab w:val="clear" w:pos="454"/>
                <w:tab w:val="left" w:pos="540"/>
              </w:tabs>
              <w:ind w:left="-117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เบ็ดเตล็ดอื่น</w:t>
            </w:r>
          </w:p>
        </w:tc>
        <w:tc>
          <w:tcPr>
            <w:tcW w:w="270" w:type="dxa"/>
          </w:tcPr>
          <w:p w14:paraId="15068C05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364DCB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E258A6" w14:paraId="7DFA2617" w14:textId="77777777" w:rsidTr="00E258A6">
        <w:trPr>
          <w:trHeight w:val="281"/>
        </w:trPr>
        <w:tc>
          <w:tcPr>
            <w:tcW w:w="2250" w:type="dxa"/>
          </w:tcPr>
          <w:p w14:paraId="4A77E7F2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0A1C02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14:paraId="1FE1648D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DB3763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08E8935B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69BAFC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left="-99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3C3746D7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A57229" w14:textId="77777777" w:rsidR="00E258A6" w:rsidRDefault="00E258A6">
            <w:pPr>
              <w:tabs>
                <w:tab w:val="clear" w:pos="227"/>
                <w:tab w:val="clear" w:pos="454"/>
                <w:tab w:val="left" w:pos="540"/>
              </w:tabs>
              <w:ind w:left="-117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9195061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2D9000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E258A6" w14:paraId="1DB65BCC" w14:textId="77777777" w:rsidTr="00E258A6">
        <w:trPr>
          <w:trHeight w:val="281"/>
        </w:trPr>
        <w:tc>
          <w:tcPr>
            <w:tcW w:w="2250" w:type="dxa"/>
            <w:hideMark/>
          </w:tcPr>
          <w:p w14:paraId="0094353F" w14:textId="77777777" w:rsidR="00E258A6" w:rsidRDefault="00E258A6">
            <w:pPr>
              <w:tabs>
                <w:tab w:val="clear" w:pos="227"/>
              </w:tabs>
              <w:ind w:right="-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170" w:type="dxa"/>
            <w:hideMark/>
          </w:tcPr>
          <w:p w14:paraId="50CB7326" w14:textId="5C6B5863" w:rsidR="00E258A6" w:rsidRDefault="007B0E9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11,779</w:t>
            </w:r>
          </w:p>
        </w:tc>
        <w:tc>
          <w:tcPr>
            <w:tcW w:w="270" w:type="dxa"/>
          </w:tcPr>
          <w:p w14:paraId="280D5AAA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235BF33E" w14:textId="616FACE0" w:rsidR="00E258A6" w:rsidRDefault="007B0E9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4,746</w:t>
            </w:r>
          </w:p>
        </w:tc>
        <w:tc>
          <w:tcPr>
            <w:tcW w:w="270" w:type="dxa"/>
          </w:tcPr>
          <w:p w14:paraId="198F4FF1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29FA8FCB" w14:textId="4B7B7A6A" w:rsidR="00E258A6" w:rsidRDefault="002E132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1324">
              <w:rPr>
                <w:rFonts w:asciiTheme="majorBidi" w:hAnsiTheme="majorBidi" w:cstheme="majorBidi"/>
                <w:sz w:val="28"/>
                <w:szCs w:val="28"/>
              </w:rPr>
              <w:t>271,558</w:t>
            </w:r>
          </w:p>
        </w:tc>
        <w:tc>
          <w:tcPr>
            <w:tcW w:w="270" w:type="dxa"/>
          </w:tcPr>
          <w:p w14:paraId="0C6B1DEA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04675235" w14:textId="5F684E32" w:rsidR="00E258A6" w:rsidRDefault="007B0E9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127,002</w:t>
            </w:r>
          </w:p>
        </w:tc>
        <w:tc>
          <w:tcPr>
            <w:tcW w:w="270" w:type="dxa"/>
          </w:tcPr>
          <w:p w14:paraId="0AC97793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6DFCFE58" w14:textId="5DF9E00F" w:rsidR="00E258A6" w:rsidRDefault="007B0E9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415,085</w:t>
            </w:r>
          </w:p>
        </w:tc>
      </w:tr>
      <w:tr w:rsidR="00E258A6" w14:paraId="4819C0A2" w14:textId="77777777" w:rsidTr="00E258A6">
        <w:trPr>
          <w:trHeight w:val="281"/>
        </w:trPr>
        <w:tc>
          <w:tcPr>
            <w:tcW w:w="2250" w:type="dxa"/>
            <w:hideMark/>
          </w:tcPr>
          <w:p w14:paraId="77EC7540" w14:textId="77777777" w:rsidR="00E258A6" w:rsidRDefault="00E258A6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สินทรัพย์ที่ปันส่วนไม่ได้</w:t>
            </w:r>
          </w:p>
        </w:tc>
        <w:tc>
          <w:tcPr>
            <w:tcW w:w="1170" w:type="dxa"/>
          </w:tcPr>
          <w:p w14:paraId="455B17C7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2AC0D20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D806AAE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28957D3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9FAFF7C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281CFB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6EC6FFF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79166EC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264B0B" w14:textId="59DACB20" w:rsidR="00E258A6" w:rsidRDefault="007B0E9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853,199</w:t>
            </w:r>
          </w:p>
        </w:tc>
      </w:tr>
      <w:tr w:rsidR="00E258A6" w14:paraId="5D164A0C" w14:textId="77777777" w:rsidTr="00E258A6">
        <w:trPr>
          <w:trHeight w:val="281"/>
        </w:trPr>
        <w:tc>
          <w:tcPr>
            <w:tcW w:w="2250" w:type="dxa"/>
            <w:hideMark/>
          </w:tcPr>
          <w:p w14:paraId="1EFFE650" w14:textId="77777777" w:rsidR="00E258A6" w:rsidRDefault="00E258A6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lang w:eastAsia="ko-KR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5A334E46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D4EAAA5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DF56644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A610EF3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8876EB8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EAF7F01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DA8345D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8ED95F3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D9E4DAB" w14:textId="2B5A4152" w:rsidR="00E258A6" w:rsidRDefault="007B0E9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1,268,284</w:t>
            </w:r>
          </w:p>
        </w:tc>
      </w:tr>
      <w:tr w:rsidR="00E258A6" w14:paraId="5D0966D0" w14:textId="77777777" w:rsidTr="00E258A6">
        <w:trPr>
          <w:trHeight w:val="106"/>
        </w:trPr>
        <w:tc>
          <w:tcPr>
            <w:tcW w:w="2250" w:type="dxa"/>
          </w:tcPr>
          <w:p w14:paraId="3B239FA7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  <w:lang w:val="th-TH"/>
              </w:rPr>
            </w:pPr>
          </w:p>
        </w:tc>
        <w:tc>
          <w:tcPr>
            <w:tcW w:w="1170" w:type="dxa"/>
            <w:vAlign w:val="center"/>
          </w:tcPr>
          <w:p w14:paraId="60B095B8" w14:textId="77777777" w:rsidR="00E258A6" w:rsidRDefault="00E258A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  <w:vAlign w:val="center"/>
          </w:tcPr>
          <w:p w14:paraId="716C9BB1" w14:textId="77777777" w:rsidR="00E258A6" w:rsidRDefault="00E258A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60" w:type="dxa"/>
            <w:vAlign w:val="center"/>
          </w:tcPr>
          <w:p w14:paraId="6E9DCC0F" w14:textId="77777777" w:rsidR="00E258A6" w:rsidRDefault="00E258A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  <w:vAlign w:val="center"/>
          </w:tcPr>
          <w:p w14:paraId="36AA57E8" w14:textId="77777777" w:rsidR="00E258A6" w:rsidRDefault="00E258A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50" w:type="dxa"/>
            <w:vAlign w:val="center"/>
          </w:tcPr>
          <w:p w14:paraId="3FFB2DE2" w14:textId="77777777" w:rsidR="00E258A6" w:rsidRDefault="00E258A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  <w:vAlign w:val="center"/>
          </w:tcPr>
          <w:p w14:paraId="221BFF56" w14:textId="77777777" w:rsidR="00E258A6" w:rsidRDefault="00E258A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60" w:type="dxa"/>
            <w:vAlign w:val="center"/>
          </w:tcPr>
          <w:p w14:paraId="271F3D9E" w14:textId="77777777" w:rsidR="00E258A6" w:rsidRDefault="00E258A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  <w:vAlign w:val="center"/>
          </w:tcPr>
          <w:p w14:paraId="748B92CA" w14:textId="77777777" w:rsidR="00E258A6" w:rsidRDefault="00E258A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298B38A9" w14:textId="77777777" w:rsidR="00E258A6" w:rsidRDefault="00E258A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</w:tr>
      <w:tr w:rsidR="00E258A6" w14:paraId="4DD5F250" w14:textId="77777777" w:rsidTr="00E258A6">
        <w:trPr>
          <w:trHeight w:val="281"/>
        </w:trPr>
        <w:tc>
          <w:tcPr>
            <w:tcW w:w="2250" w:type="dxa"/>
            <w:hideMark/>
          </w:tcPr>
          <w:p w14:paraId="4CBA14F9" w14:textId="77777777" w:rsidR="00E258A6" w:rsidRDefault="00E258A6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170" w:type="dxa"/>
            <w:hideMark/>
          </w:tcPr>
          <w:p w14:paraId="19C38560" w14:textId="425B3CB8" w:rsidR="00E258A6" w:rsidRDefault="007B0E9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19,596</w:t>
            </w:r>
          </w:p>
        </w:tc>
        <w:tc>
          <w:tcPr>
            <w:tcW w:w="270" w:type="dxa"/>
          </w:tcPr>
          <w:p w14:paraId="7CE08372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4C1FA8DF" w14:textId="6C60BE0E" w:rsidR="00E258A6" w:rsidRDefault="007B0E9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8,998</w:t>
            </w:r>
          </w:p>
        </w:tc>
        <w:tc>
          <w:tcPr>
            <w:tcW w:w="270" w:type="dxa"/>
          </w:tcPr>
          <w:p w14:paraId="759E419C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5347EC44" w14:textId="64646D78" w:rsidR="00E258A6" w:rsidRDefault="007B0E9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618,309</w:t>
            </w:r>
          </w:p>
        </w:tc>
        <w:tc>
          <w:tcPr>
            <w:tcW w:w="270" w:type="dxa"/>
          </w:tcPr>
          <w:p w14:paraId="093FCA71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hideMark/>
          </w:tcPr>
          <w:p w14:paraId="6F460D71" w14:textId="3D1E56CD" w:rsidR="00E258A6" w:rsidRDefault="007B0E9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152,173</w:t>
            </w:r>
          </w:p>
        </w:tc>
        <w:tc>
          <w:tcPr>
            <w:tcW w:w="270" w:type="dxa"/>
          </w:tcPr>
          <w:p w14:paraId="6D7E9153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2B99FEEF" w14:textId="64227069" w:rsidR="00E258A6" w:rsidRDefault="007B0E9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799,076</w:t>
            </w:r>
          </w:p>
        </w:tc>
      </w:tr>
      <w:tr w:rsidR="00E258A6" w14:paraId="5517EE45" w14:textId="77777777" w:rsidTr="00E258A6">
        <w:trPr>
          <w:trHeight w:val="281"/>
        </w:trPr>
        <w:tc>
          <w:tcPr>
            <w:tcW w:w="2250" w:type="dxa"/>
            <w:hideMark/>
          </w:tcPr>
          <w:p w14:paraId="23BDB896" w14:textId="77777777" w:rsidR="00E258A6" w:rsidRDefault="00E258A6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หนี้สินที่ปันส่วนไม่ได้</w:t>
            </w:r>
          </w:p>
        </w:tc>
        <w:tc>
          <w:tcPr>
            <w:tcW w:w="1170" w:type="dxa"/>
          </w:tcPr>
          <w:p w14:paraId="405F1DF2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C0CA362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BE4B19B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F7E5A53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D5C2C3F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41A3DBC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DBF2EC3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A71C408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7A54E7" w14:textId="0FFA1A1D" w:rsidR="00E258A6" w:rsidRDefault="007B0E9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98,175</w:t>
            </w:r>
          </w:p>
        </w:tc>
      </w:tr>
      <w:tr w:rsidR="00E258A6" w14:paraId="20FF4F49" w14:textId="77777777" w:rsidTr="00BE4B56">
        <w:trPr>
          <w:trHeight w:val="281"/>
        </w:trPr>
        <w:tc>
          <w:tcPr>
            <w:tcW w:w="2250" w:type="dxa"/>
            <w:hideMark/>
          </w:tcPr>
          <w:p w14:paraId="121CAA6E" w14:textId="77777777" w:rsidR="00E258A6" w:rsidRDefault="00E258A6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lang w:eastAsia="ko-KR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70C2FDDF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39251E5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F5C77AA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677473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0EB2263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7931C29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1AC35D3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699ACD5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0881E4E" w14:textId="3500BF9C" w:rsidR="00E258A6" w:rsidRDefault="007B0E9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897,251</w:t>
            </w:r>
          </w:p>
        </w:tc>
      </w:tr>
      <w:bookmarkEnd w:id="12"/>
    </w:tbl>
    <w:p w14:paraId="4AE85DC9" w14:textId="48FDF64D" w:rsidR="00571CE7" w:rsidRDefault="00571CE7" w:rsidP="00571CE7">
      <w:pPr>
        <w:rPr>
          <w:lang w:val="th-TH"/>
        </w:rPr>
      </w:pPr>
    </w:p>
    <w:p w14:paraId="51DEBEBD" w14:textId="69483F89" w:rsidR="00E65152" w:rsidRDefault="00E65152" w:rsidP="00571CE7">
      <w:pPr>
        <w:rPr>
          <w:lang w:val="th-TH"/>
        </w:rPr>
      </w:pPr>
    </w:p>
    <w:p w14:paraId="13BA53AC" w14:textId="6E28AC59" w:rsidR="00E65152" w:rsidRDefault="00E65152" w:rsidP="00571CE7">
      <w:pPr>
        <w:rPr>
          <w:lang w:val="th-TH"/>
        </w:rPr>
      </w:pPr>
    </w:p>
    <w:p w14:paraId="2968BB62" w14:textId="31E96B8E" w:rsidR="00E65152" w:rsidRDefault="00E65152" w:rsidP="00571CE7">
      <w:pPr>
        <w:rPr>
          <w:lang w:val="th-TH"/>
        </w:rPr>
      </w:pPr>
    </w:p>
    <w:p w14:paraId="62CFEEF7" w14:textId="5E0F6567" w:rsidR="00E65152" w:rsidRDefault="00E65152" w:rsidP="00571CE7">
      <w:pPr>
        <w:rPr>
          <w:lang w:val="th-TH"/>
        </w:rPr>
      </w:pPr>
    </w:p>
    <w:p w14:paraId="0FB1FAEF" w14:textId="39F4667C" w:rsidR="00E65152" w:rsidRDefault="00E65152" w:rsidP="00571CE7">
      <w:pPr>
        <w:rPr>
          <w:lang w:val="th-TH"/>
        </w:rPr>
      </w:pPr>
    </w:p>
    <w:p w14:paraId="700C7DB5" w14:textId="77777777" w:rsidR="00E65152" w:rsidRPr="00E65152" w:rsidRDefault="00E65152" w:rsidP="00571CE7"/>
    <w:p w14:paraId="5C3B8D5F" w14:textId="221FEEEA" w:rsidR="003F2A02" w:rsidRPr="00A56944" w:rsidRDefault="005B7353" w:rsidP="00CD5AA7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A56944">
        <w:rPr>
          <w:b/>
          <w:bCs/>
          <w:u w:val="none"/>
          <w:cs/>
        </w:rPr>
        <w:lastRenderedPageBreak/>
        <w:t>หลักทรัพย์ประกันวางไว้กับนายทะเบียน</w:t>
      </w:r>
    </w:p>
    <w:p w14:paraId="147E19E9" w14:textId="045D9E4D" w:rsidR="000B776F" w:rsidRPr="000B776F" w:rsidRDefault="000B776F" w:rsidP="005F2DD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both"/>
        <w:textAlignment w:val="baseline"/>
        <w:rPr>
          <w:rFonts w:ascii="Angsana New" w:hAnsi="Angsana New"/>
          <w:sz w:val="28"/>
          <w:szCs w:val="28"/>
        </w:rPr>
      </w:pPr>
      <w:bookmarkStart w:id="13" w:name="_Hlk99538124"/>
      <w:r w:rsidRPr="000B776F">
        <w:rPr>
          <w:rFonts w:ascii="Angsana New" w:hAnsi="Angsana New"/>
          <w:sz w:val="28"/>
          <w:szCs w:val="28"/>
          <w:cs/>
        </w:rPr>
        <w:t xml:space="preserve">ณ วันที่ </w:t>
      </w:r>
      <w:r w:rsidR="00A80558">
        <w:rPr>
          <w:rFonts w:ascii="Angsana New" w:hAnsi="Angsana New"/>
          <w:sz w:val="28"/>
          <w:szCs w:val="28"/>
        </w:rPr>
        <w:t xml:space="preserve">30 </w:t>
      </w:r>
      <w:r w:rsidR="00A80558">
        <w:rPr>
          <w:rFonts w:ascii="Angsana New" w:hAnsi="Angsana New"/>
          <w:sz w:val="28"/>
          <w:szCs w:val="28"/>
          <w:cs/>
        </w:rPr>
        <w:t xml:space="preserve">กันยายน </w:t>
      </w:r>
      <w:r w:rsidR="00A80558">
        <w:rPr>
          <w:rFonts w:ascii="Angsana New" w:hAnsi="Angsana New"/>
          <w:sz w:val="28"/>
          <w:szCs w:val="28"/>
        </w:rPr>
        <w:t>2565</w:t>
      </w:r>
      <w:r w:rsidRPr="000B776F">
        <w:rPr>
          <w:rFonts w:ascii="Angsana New" w:hAnsi="Angsana New" w:hint="cs"/>
          <w:sz w:val="28"/>
          <w:szCs w:val="28"/>
          <w:cs/>
        </w:rPr>
        <w:t xml:space="preserve"> และวันที่ </w:t>
      </w:r>
      <w:r w:rsidRPr="000B776F">
        <w:rPr>
          <w:rFonts w:ascii="Angsana New" w:hAnsi="Angsana New"/>
          <w:sz w:val="28"/>
          <w:szCs w:val="28"/>
        </w:rPr>
        <w:t xml:space="preserve">31 </w:t>
      </w:r>
      <w:r w:rsidRPr="000B776F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0B776F">
        <w:rPr>
          <w:rFonts w:ascii="Angsana New" w:hAnsi="Angsana New"/>
          <w:sz w:val="28"/>
          <w:szCs w:val="28"/>
        </w:rPr>
        <w:t>256</w:t>
      </w:r>
      <w:r w:rsidR="007137BB">
        <w:rPr>
          <w:rFonts w:ascii="Angsana New" w:hAnsi="Angsana New"/>
          <w:sz w:val="28"/>
          <w:szCs w:val="28"/>
        </w:rPr>
        <w:t>4</w:t>
      </w:r>
      <w:r w:rsidRPr="000B776F">
        <w:rPr>
          <w:rFonts w:ascii="Angsana New" w:hAnsi="Angsana New"/>
          <w:sz w:val="28"/>
          <w:szCs w:val="28"/>
        </w:rPr>
        <w:t xml:space="preserve"> </w:t>
      </w:r>
      <w:r w:rsidRPr="000B776F">
        <w:rPr>
          <w:rFonts w:ascii="Angsana New" w:hAnsi="Angsana New"/>
          <w:sz w:val="28"/>
          <w:szCs w:val="28"/>
          <w:cs/>
        </w:rPr>
        <w:t>บริษัทได้วางทรัพย์สินประกันไว้กับนายทะเบียนตา</w:t>
      </w:r>
      <w:r w:rsidR="005F2DD4">
        <w:rPr>
          <w:rFonts w:ascii="Angsana New" w:hAnsi="Angsana New" w:hint="cs"/>
          <w:sz w:val="28"/>
          <w:szCs w:val="28"/>
          <w:cs/>
        </w:rPr>
        <w:t>ม</w:t>
      </w:r>
      <w:r w:rsidRPr="000B776F">
        <w:rPr>
          <w:rFonts w:ascii="Angsana New" w:hAnsi="Angsana New"/>
          <w:sz w:val="28"/>
          <w:szCs w:val="28"/>
          <w:cs/>
        </w:rPr>
        <w:t>พระราชบัญญัติประกันวินาศภัย ดังนี้</w:t>
      </w:r>
    </w:p>
    <w:bookmarkEnd w:id="13"/>
    <w:tbl>
      <w:tblPr>
        <w:tblW w:w="891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60"/>
        <w:gridCol w:w="1440"/>
        <w:gridCol w:w="270"/>
        <w:gridCol w:w="1440"/>
      </w:tblGrid>
      <w:tr w:rsidR="00717871" w:rsidRPr="00824832" w14:paraId="33DFF20E" w14:textId="77777777" w:rsidTr="007A1AF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F7FF0D1" w14:textId="77777777" w:rsidR="00AB4B0E" w:rsidRPr="00824832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463EB1" w14:textId="77777777" w:rsidR="00AB4B0E" w:rsidRPr="00824832" w:rsidRDefault="004959C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AB4B0E"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D33A93" w:rsidRPr="00824832" w14:paraId="58A20275" w14:textId="77777777" w:rsidTr="007A1AF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155D030" w14:textId="77777777" w:rsidR="00D33A93" w:rsidRPr="00824832" w:rsidRDefault="00D33A93" w:rsidP="00D3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2097C1" w14:textId="585234D7" w:rsidR="00D33A93" w:rsidRPr="00824832" w:rsidRDefault="00A80558" w:rsidP="00D3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2565 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6AAA8B" w14:textId="77777777" w:rsidR="00D33A93" w:rsidRPr="00824832" w:rsidRDefault="00D33A93" w:rsidP="00D3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1D71C2" w14:textId="585686B0" w:rsidR="00D33A93" w:rsidRPr="00824832" w:rsidRDefault="00D33A93" w:rsidP="00D3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82483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2483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D33A93" w:rsidRPr="00824832" w14:paraId="5CB6DD88" w14:textId="77777777" w:rsidTr="007A1AF5">
        <w:trPr>
          <w:trHeight w:val="396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931A3DF" w14:textId="77777777" w:rsidR="00D33A93" w:rsidRPr="00824832" w:rsidRDefault="00D33A93" w:rsidP="00D3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เงินฝากสถาบันการเงินที่ครบกำหนดเกินกว่าสามเดือน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068728F" w14:textId="6D678282" w:rsidR="00D33A93" w:rsidRPr="00C4339B" w:rsidRDefault="007B2295" w:rsidP="00D3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14,000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FFBBE7" w14:textId="77777777" w:rsidR="00D33A93" w:rsidRPr="00C4339B" w:rsidRDefault="00D33A93" w:rsidP="00D3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AD872BE" w14:textId="77777777" w:rsidR="00D33A93" w:rsidRPr="008F30F0" w:rsidRDefault="00D33A93" w:rsidP="00D3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  <w:r w:rsidRPr="006754E7">
              <w:rPr>
                <w:rFonts w:asciiTheme="majorBidi" w:eastAsia="Cordia New" w:hAnsiTheme="majorBidi" w:cstheme="majorBidi"/>
                <w:sz w:val="28"/>
                <w:szCs w:val="28"/>
              </w:rPr>
              <w:t>14,000</w:t>
            </w:r>
          </w:p>
        </w:tc>
      </w:tr>
    </w:tbl>
    <w:p w14:paraId="6E5D83A5" w14:textId="46FBCA38" w:rsidR="005B7353" w:rsidRPr="0060000A" w:rsidRDefault="005B7353" w:rsidP="00CD5AA7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60000A">
        <w:rPr>
          <w:b/>
          <w:bCs/>
          <w:u w:val="none"/>
          <w:cs/>
        </w:rPr>
        <w:t>ทรัพย์สินที่จัดสรรไว้เป็นเงินสำรองวางไว้กับนายทะเบียน</w:t>
      </w:r>
    </w:p>
    <w:p w14:paraId="14903799" w14:textId="7087822B" w:rsidR="005B7353" w:rsidRPr="00824832" w:rsidRDefault="008F30F0" w:rsidP="007A7E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A56944">
        <w:rPr>
          <w:rFonts w:ascii="Angsana New" w:hAnsi="Angsana New"/>
          <w:sz w:val="28"/>
          <w:szCs w:val="28"/>
          <w:cs/>
        </w:rPr>
        <w:t xml:space="preserve">ณ วันที่ </w:t>
      </w:r>
      <w:r w:rsidR="00A80558">
        <w:rPr>
          <w:rFonts w:ascii="Angsana New" w:hAnsi="Angsana New"/>
          <w:sz w:val="28"/>
          <w:szCs w:val="28"/>
        </w:rPr>
        <w:t xml:space="preserve">30 </w:t>
      </w:r>
      <w:r w:rsidR="00A80558">
        <w:rPr>
          <w:rFonts w:ascii="Angsana New" w:hAnsi="Angsana New"/>
          <w:sz w:val="28"/>
          <w:szCs w:val="28"/>
          <w:cs/>
        </w:rPr>
        <w:t xml:space="preserve">กันยายน </w:t>
      </w:r>
      <w:r w:rsidR="00A80558">
        <w:rPr>
          <w:rFonts w:ascii="Angsana New" w:hAnsi="Angsana New"/>
          <w:sz w:val="28"/>
          <w:szCs w:val="28"/>
        </w:rPr>
        <w:t>2565</w:t>
      </w:r>
      <w:r w:rsidR="00CD6127" w:rsidRPr="00CD6127">
        <w:rPr>
          <w:rFonts w:ascii="Angsana New" w:hAnsi="Angsana New"/>
          <w:sz w:val="28"/>
          <w:szCs w:val="28"/>
        </w:rPr>
        <w:t xml:space="preserve"> </w:t>
      </w:r>
      <w:r w:rsidRPr="00A56944">
        <w:rPr>
          <w:rFonts w:ascii="Angsana New" w:hAnsi="Angsana New"/>
          <w:sz w:val="28"/>
          <w:szCs w:val="28"/>
          <w:cs/>
        </w:rPr>
        <w:t xml:space="preserve">และวันที่ </w:t>
      </w:r>
      <w:r w:rsidR="00571CE7">
        <w:rPr>
          <w:rFonts w:ascii="Angsana New" w:hAnsi="Angsana New"/>
          <w:sz w:val="28"/>
          <w:szCs w:val="28"/>
        </w:rPr>
        <w:t>31</w:t>
      </w:r>
      <w:r w:rsidRPr="00A56944">
        <w:rPr>
          <w:rFonts w:ascii="Angsana New" w:hAnsi="Angsana New"/>
          <w:sz w:val="28"/>
          <w:szCs w:val="28"/>
          <w:cs/>
        </w:rPr>
        <w:t xml:space="preserve"> ธันวาคม </w:t>
      </w:r>
      <w:r w:rsidR="00571CE7">
        <w:rPr>
          <w:rFonts w:ascii="Angsana New" w:hAnsi="Angsana New"/>
          <w:sz w:val="28"/>
          <w:szCs w:val="28"/>
        </w:rPr>
        <w:t>2564</w:t>
      </w:r>
      <w:r w:rsidR="00C4339B">
        <w:rPr>
          <w:rFonts w:ascii="Angsana New" w:hAnsi="Angsana New"/>
          <w:sz w:val="28"/>
          <w:szCs w:val="28"/>
        </w:rPr>
        <w:t xml:space="preserve"> </w:t>
      </w:r>
      <w:r w:rsidRPr="00A56944">
        <w:rPr>
          <w:rFonts w:ascii="Angsana New" w:hAnsi="Angsana New"/>
          <w:sz w:val="28"/>
          <w:szCs w:val="28"/>
          <w:cs/>
        </w:rPr>
        <w:t>บริษัทได้วางทรัพย์สินไว้เป็นเงินสำรองประกันภัยกับนายทะเบียนตามพระราชบัญญัติประกันวินาศภัยดังต่อไปนี้</w:t>
      </w:r>
    </w:p>
    <w:tbl>
      <w:tblPr>
        <w:tblW w:w="891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60"/>
        <w:gridCol w:w="1440"/>
        <w:gridCol w:w="270"/>
        <w:gridCol w:w="1440"/>
      </w:tblGrid>
      <w:tr w:rsidR="00717871" w:rsidRPr="00824832" w14:paraId="11C8B81D" w14:textId="77777777" w:rsidTr="007A1AF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BB1965C" w14:textId="77777777" w:rsidR="00AB4B0E" w:rsidRPr="00824832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E246F3" w14:textId="77777777" w:rsidR="00AB4B0E" w:rsidRPr="00824832" w:rsidRDefault="004959C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AB4B0E"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8F30F0" w:rsidRPr="00824832" w14:paraId="054FCB4C" w14:textId="77777777" w:rsidTr="007A1AF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5C4BF039" w14:textId="77777777" w:rsidR="008F30F0" w:rsidRPr="00824832" w:rsidRDefault="008F30F0" w:rsidP="008F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4BA3AE" w14:textId="1F244C69" w:rsidR="008F30F0" w:rsidRPr="00824832" w:rsidRDefault="00A80558" w:rsidP="008F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2565 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D33668" w14:textId="77777777" w:rsidR="008F30F0" w:rsidRPr="00824832" w:rsidRDefault="008F30F0" w:rsidP="008F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DB18B6" w14:textId="2104139A" w:rsidR="008F30F0" w:rsidRPr="00824832" w:rsidRDefault="008F30F0" w:rsidP="008F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82483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2483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60000A" w:rsidRPr="007F5870" w14:paraId="4FF2AB49" w14:textId="77777777" w:rsidTr="007A1AF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DAC5512" w14:textId="77777777" w:rsidR="0060000A" w:rsidRPr="007F5870" w:rsidRDefault="0060000A" w:rsidP="00600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bookmarkStart w:id="14" w:name="_Hlk23514124"/>
            <w:r w:rsidRPr="007F5870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เงินฝากสถาบันการเงินที่ครบกำหนดเกินกว่าสามเดือน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485780" w14:textId="020F8492" w:rsidR="0060000A" w:rsidRPr="007F5870" w:rsidRDefault="007B2295" w:rsidP="0060000A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86,304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5199AC" w14:textId="77777777" w:rsidR="0060000A" w:rsidRPr="007F5870" w:rsidRDefault="0060000A" w:rsidP="00600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 w:right="317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8142F6" w14:textId="4005B7DF" w:rsidR="0060000A" w:rsidRPr="007F5870" w:rsidRDefault="0060000A" w:rsidP="00600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6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7F5870">
              <w:rPr>
                <w:rFonts w:asciiTheme="majorBidi" w:eastAsia="Cordia New" w:hAnsiTheme="majorBidi" w:cstheme="majorBidi"/>
                <w:sz w:val="28"/>
                <w:szCs w:val="28"/>
              </w:rPr>
              <w:t>86,287</w:t>
            </w:r>
          </w:p>
        </w:tc>
      </w:tr>
      <w:tr w:rsidR="0060000A" w:rsidRPr="007F5870" w14:paraId="2AA4571F" w14:textId="77777777" w:rsidTr="007A1AF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BA1FA25" w14:textId="77777777" w:rsidR="0060000A" w:rsidRPr="007F5870" w:rsidRDefault="0060000A" w:rsidP="00600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7F5870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062321" w14:textId="3E8118AF" w:rsidR="0060000A" w:rsidRPr="007F5870" w:rsidRDefault="007B2295" w:rsidP="0060000A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86,304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7E599F" w14:textId="77777777" w:rsidR="0060000A" w:rsidRPr="007F5870" w:rsidRDefault="0060000A" w:rsidP="00600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 w:right="317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40D7D2" w14:textId="5CE5B44D" w:rsidR="0060000A" w:rsidRPr="007F5870" w:rsidRDefault="0060000A" w:rsidP="00600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6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7F5870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86,287</w:t>
            </w:r>
          </w:p>
        </w:tc>
      </w:tr>
    </w:tbl>
    <w:bookmarkEnd w:id="14"/>
    <w:p w14:paraId="7DAEFAA1" w14:textId="02D0AA63" w:rsidR="005B7353" w:rsidRPr="007F5870" w:rsidRDefault="005B7353" w:rsidP="00CD5AA7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7F5870">
        <w:rPr>
          <w:b/>
          <w:bCs/>
          <w:u w:val="none"/>
          <w:cs/>
        </w:rPr>
        <w:t>ทรัพย์สิน</w:t>
      </w:r>
      <w:r w:rsidR="00520742" w:rsidRPr="007F5870">
        <w:rPr>
          <w:b/>
          <w:bCs/>
          <w:u w:val="none"/>
          <w:cs/>
        </w:rPr>
        <w:t>อื่น</w:t>
      </w:r>
      <w:r w:rsidRPr="007F5870">
        <w:rPr>
          <w:b/>
          <w:bCs/>
          <w:u w:val="none"/>
          <w:cs/>
        </w:rPr>
        <w:t>ที่มีข้อจำกัดและภาระผูกพัน</w:t>
      </w:r>
    </w:p>
    <w:p w14:paraId="3CD1DF6F" w14:textId="19998D41" w:rsidR="00520742" w:rsidRDefault="00A15D85" w:rsidP="007A7E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7F5870">
        <w:rPr>
          <w:rFonts w:ascii="Angsana New" w:hAnsi="Angsana New"/>
          <w:sz w:val="28"/>
          <w:szCs w:val="28"/>
          <w:cs/>
        </w:rPr>
        <w:t xml:space="preserve">ณ วันที่ </w:t>
      </w:r>
      <w:r w:rsidR="00A80558">
        <w:rPr>
          <w:rFonts w:ascii="Angsana New" w:hAnsi="Angsana New"/>
          <w:sz w:val="28"/>
          <w:szCs w:val="28"/>
        </w:rPr>
        <w:t xml:space="preserve">30 </w:t>
      </w:r>
      <w:r w:rsidR="00A80558">
        <w:rPr>
          <w:rFonts w:ascii="Angsana New" w:hAnsi="Angsana New"/>
          <w:sz w:val="28"/>
          <w:szCs w:val="28"/>
          <w:cs/>
        </w:rPr>
        <w:t xml:space="preserve">กันยายน </w:t>
      </w:r>
      <w:r w:rsidR="00A80558">
        <w:rPr>
          <w:rFonts w:ascii="Angsana New" w:hAnsi="Angsana New"/>
          <w:sz w:val="28"/>
          <w:szCs w:val="28"/>
        </w:rPr>
        <w:t>2565</w:t>
      </w:r>
      <w:r w:rsidR="00CD6127" w:rsidRPr="00CD6127">
        <w:rPr>
          <w:rFonts w:ascii="Angsana New" w:hAnsi="Angsana New"/>
          <w:sz w:val="28"/>
          <w:szCs w:val="28"/>
        </w:rPr>
        <w:t xml:space="preserve"> </w:t>
      </w:r>
      <w:r w:rsidRPr="007F5870">
        <w:rPr>
          <w:rFonts w:ascii="Angsana New" w:hAnsi="Angsana New"/>
          <w:sz w:val="28"/>
          <w:szCs w:val="28"/>
          <w:cs/>
        </w:rPr>
        <w:t>และวันที่</w:t>
      </w:r>
      <w:r w:rsidRPr="00A15D85">
        <w:rPr>
          <w:rFonts w:ascii="Angsana New" w:hAnsi="Angsana New"/>
          <w:sz w:val="28"/>
          <w:szCs w:val="28"/>
          <w:cs/>
        </w:rPr>
        <w:t xml:space="preserve"> </w:t>
      </w:r>
      <w:r w:rsidR="007E1AFF">
        <w:rPr>
          <w:rFonts w:ascii="Angsana New" w:hAnsi="Angsana New"/>
          <w:sz w:val="28"/>
          <w:szCs w:val="28"/>
        </w:rPr>
        <w:t>31</w:t>
      </w:r>
      <w:r w:rsidRPr="00A15D85">
        <w:rPr>
          <w:rFonts w:ascii="Angsana New" w:hAnsi="Angsana New"/>
          <w:sz w:val="28"/>
          <w:szCs w:val="28"/>
          <w:cs/>
        </w:rPr>
        <w:t xml:space="preserve"> ธันวาคม </w:t>
      </w:r>
      <w:r w:rsidR="007E1AFF">
        <w:rPr>
          <w:rFonts w:ascii="Angsana New" w:hAnsi="Angsana New"/>
          <w:sz w:val="28"/>
          <w:szCs w:val="28"/>
        </w:rPr>
        <w:t>2564</w:t>
      </w:r>
      <w:r w:rsidRPr="00A15D85">
        <w:rPr>
          <w:rFonts w:ascii="Angsana New" w:hAnsi="Angsana New"/>
          <w:sz w:val="28"/>
          <w:szCs w:val="28"/>
          <w:cs/>
        </w:rPr>
        <w:t xml:space="preserve"> บริษัทได้วางทรัพย์สินเพื่อเป็นหลักทรัพย์จัดสรรเป็นเงินสำรองประกันภัยกับนายทะเบียนตามพระราชบัญญัติประกันวินาศภัย ดังนี้</w:t>
      </w:r>
    </w:p>
    <w:tbl>
      <w:tblPr>
        <w:tblW w:w="891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60"/>
        <w:gridCol w:w="1440"/>
        <w:gridCol w:w="270"/>
        <w:gridCol w:w="1440"/>
      </w:tblGrid>
      <w:tr w:rsidR="005C070F" w:rsidRPr="00824832" w14:paraId="4689548D" w14:textId="77777777" w:rsidTr="009A0735">
        <w:trPr>
          <w:tblHeader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61DE97E3" w14:textId="77777777" w:rsidR="005C070F" w:rsidRPr="00824832" w:rsidRDefault="005C070F" w:rsidP="00A5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75BABB" w14:textId="77777777" w:rsidR="005C070F" w:rsidRPr="00824832" w:rsidRDefault="005C070F" w:rsidP="00A5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385D99" w:rsidRPr="00824832" w14:paraId="68F78389" w14:textId="77777777" w:rsidTr="009A0735">
        <w:trPr>
          <w:tblHeader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D7D7D0B" w14:textId="77777777" w:rsidR="00385D99" w:rsidRPr="00824832" w:rsidRDefault="00385D99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32BDF9" w14:textId="61DB1234" w:rsidR="00385D99" w:rsidRPr="005C070F" w:rsidRDefault="00A80558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2565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AEF564" w14:textId="77777777" w:rsidR="00385D99" w:rsidRPr="00824832" w:rsidRDefault="00385D99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08C197" w14:textId="58D9C56A" w:rsidR="00385D99" w:rsidRPr="00824832" w:rsidRDefault="00385D99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831C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3E17DD" w:rsidRPr="00824832" w14:paraId="1781CEF7" w14:textId="77777777" w:rsidTr="009A073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A7E1C1F" w14:textId="77777777" w:rsidR="003E17DD" w:rsidRPr="00824832" w:rsidRDefault="003E17DD" w:rsidP="003E1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เงินฝากกระแสรายวัน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309CD0B" w14:textId="589BC592" w:rsidR="003E17DD" w:rsidRPr="00855947" w:rsidRDefault="007B2295" w:rsidP="003E17DD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1,</w:t>
            </w:r>
            <w:r w:rsidR="00C964BC">
              <w:rPr>
                <w:rFonts w:asciiTheme="majorBidi" w:eastAsia="Cordia New" w:hAnsiTheme="majorBidi" w:cstheme="majorBidi"/>
                <w:sz w:val="28"/>
                <w:szCs w:val="28"/>
              </w:rPr>
              <w:t>577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0BFB89" w14:textId="77777777" w:rsidR="003E17DD" w:rsidRPr="001E6A78" w:rsidRDefault="003E17DD" w:rsidP="003E17DD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8BD76C1" w14:textId="666B0625" w:rsidR="003E17DD" w:rsidRPr="001E6A78" w:rsidRDefault="003E17DD" w:rsidP="003E17DD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1,685</w:t>
            </w:r>
          </w:p>
        </w:tc>
      </w:tr>
      <w:tr w:rsidR="003E17DD" w:rsidRPr="00824832" w14:paraId="148AC9B7" w14:textId="77777777" w:rsidTr="009A073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69ED8F27" w14:textId="77777777" w:rsidR="003E17DD" w:rsidRPr="00824832" w:rsidRDefault="003E17DD" w:rsidP="003E1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เงินฝากออมทรัพย์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99B890" w14:textId="10895A8E" w:rsidR="003E17DD" w:rsidRPr="00855947" w:rsidRDefault="007B2295" w:rsidP="003E17DD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85,680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4A4DA4" w14:textId="77777777" w:rsidR="003E17DD" w:rsidRPr="001E6A78" w:rsidRDefault="003E17DD" w:rsidP="003E17DD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918AE9" w14:textId="140BD964" w:rsidR="003E17DD" w:rsidRPr="001E6A78" w:rsidRDefault="003E17DD" w:rsidP="003E17DD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111,397</w:t>
            </w:r>
          </w:p>
        </w:tc>
      </w:tr>
      <w:tr w:rsidR="003E17DD" w:rsidRPr="00824832" w14:paraId="69543721" w14:textId="77777777" w:rsidTr="009A073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1DE9D1D" w14:textId="5ED3CE05" w:rsidR="003E17DD" w:rsidRPr="00824832" w:rsidRDefault="003E17DD" w:rsidP="003E1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ลูกหนี้จากการขายหลักทรัพย์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3E4245" w14:textId="095AE2DA" w:rsidR="003E17DD" w:rsidRPr="00855947" w:rsidRDefault="007B2295" w:rsidP="003E17DD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8117A7" w14:textId="77777777" w:rsidR="003E17DD" w:rsidRPr="001E6A78" w:rsidRDefault="003E17DD" w:rsidP="003E17DD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751931" w14:textId="748E3ACE" w:rsidR="003E17DD" w:rsidRPr="001E6A78" w:rsidRDefault="003E17DD" w:rsidP="003E17DD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</w:tr>
      <w:tr w:rsidR="003E17DD" w:rsidRPr="00824832" w14:paraId="6E1A09BA" w14:textId="77777777" w:rsidTr="009A073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B692662" w14:textId="77777777" w:rsidR="003E17DD" w:rsidRPr="00E872E9" w:rsidRDefault="003E17DD" w:rsidP="003E1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E872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ตราสาร</w:t>
            </w:r>
            <w:r w:rsidRPr="00E872E9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ทุน</w:t>
            </w:r>
            <w:r w:rsidRPr="00E872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ที่วัดมูลค่ายุติธรรมผ่านก</w:t>
            </w:r>
            <w:r w:rsidRPr="00E872E9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ำ</w:t>
            </w:r>
            <w:r w:rsidRPr="00E872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ไรหรือขาดทุน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F23A37" w14:textId="66987BA7" w:rsidR="003E17DD" w:rsidRPr="00855947" w:rsidRDefault="003E17DD" w:rsidP="003E17DD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B04E2A" w14:textId="77777777" w:rsidR="003E17DD" w:rsidRPr="001E6A78" w:rsidRDefault="003E17DD" w:rsidP="003E17DD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B3503E" w14:textId="77777777" w:rsidR="003E17DD" w:rsidRPr="001E6A78" w:rsidRDefault="003E17DD" w:rsidP="003E17DD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3E17DD" w:rsidRPr="00824832" w14:paraId="4490BF6E" w14:textId="77777777" w:rsidTr="009A073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7F40F0A" w14:textId="77777777" w:rsidR="003E17DD" w:rsidRPr="00E872E9" w:rsidRDefault="003E17DD" w:rsidP="003E17DD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42" w:hanging="342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E872E9">
              <w:rPr>
                <w:rFonts w:asciiTheme="majorBidi" w:eastAsia="Cordia New" w:hAnsiTheme="majorBidi"/>
                <w:sz w:val="28"/>
                <w:szCs w:val="28"/>
                <w:cs/>
              </w:rPr>
              <w:t>ตราสารทุนในประเทศ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F1F72E" w14:textId="29ABCF29" w:rsidR="003E17DD" w:rsidRPr="00855947" w:rsidRDefault="00C964BC" w:rsidP="003E17DD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20,236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A485FD" w14:textId="77777777" w:rsidR="003E17DD" w:rsidRPr="001E6A78" w:rsidRDefault="003E17DD" w:rsidP="003E17DD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B5126D" w14:textId="473142D5" w:rsidR="003E17DD" w:rsidRPr="001E6A78" w:rsidRDefault="003E17DD" w:rsidP="003E17DD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21,120</w:t>
            </w:r>
          </w:p>
        </w:tc>
      </w:tr>
      <w:tr w:rsidR="003E17DD" w:rsidRPr="00824832" w14:paraId="3BA6AA9F" w14:textId="77777777" w:rsidTr="009A073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00CC504" w14:textId="77777777" w:rsidR="003E17DD" w:rsidRPr="00E872E9" w:rsidRDefault="003E17DD" w:rsidP="003E17DD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42" w:hanging="342"/>
              <w:jc w:val="thaiDistribute"/>
              <w:rPr>
                <w:rFonts w:asciiTheme="majorBidi" w:eastAsia="Cordia New" w:hAnsiTheme="majorBidi"/>
                <w:sz w:val="28"/>
                <w:szCs w:val="28"/>
                <w:cs/>
              </w:rPr>
            </w:pPr>
            <w:r w:rsidRPr="00342484">
              <w:rPr>
                <w:rFonts w:asciiTheme="majorBidi" w:eastAsia="Cordia New" w:hAnsiTheme="majorBidi"/>
                <w:sz w:val="28"/>
                <w:szCs w:val="28"/>
                <w:cs/>
              </w:rPr>
              <w:t>หน่วยลงทุน</w:t>
            </w:r>
            <w:r w:rsidRPr="00E872E9">
              <w:rPr>
                <w:rFonts w:asciiTheme="majorBidi" w:eastAsia="Cordia New" w:hAnsiTheme="majorBidi"/>
                <w:sz w:val="28"/>
                <w:szCs w:val="28"/>
                <w:cs/>
              </w:rPr>
              <w:t>ใน</w:t>
            </w:r>
            <w:r w:rsidRPr="00342484">
              <w:rPr>
                <w:rFonts w:asciiTheme="majorBidi" w:eastAsia="Cordia New" w:hAnsiTheme="majorBidi"/>
                <w:sz w:val="28"/>
                <w:szCs w:val="28"/>
                <w:cs/>
              </w:rPr>
              <w:t>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EEED11" w14:textId="054DF549" w:rsidR="003E17DD" w:rsidRPr="00855947" w:rsidRDefault="007B2295" w:rsidP="003E17DD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</w:t>
            </w:r>
            <w:r w:rsidR="00C964BC">
              <w:rPr>
                <w:rFonts w:asciiTheme="majorBidi" w:eastAsia="Cordia New" w:hAnsiTheme="majorBidi" w:cstheme="majorBidi"/>
                <w:sz w:val="28"/>
                <w:szCs w:val="28"/>
              </w:rPr>
              <w:t>7,521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096B02" w14:textId="77777777" w:rsidR="003E17DD" w:rsidRPr="001E6A78" w:rsidRDefault="003E17DD" w:rsidP="003E17DD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5B1E4F" w14:textId="1F8AC9B3" w:rsidR="003E17DD" w:rsidRPr="001E6A78" w:rsidRDefault="003E17DD" w:rsidP="003E17DD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27,646</w:t>
            </w:r>
          </w:p>
        </w:tc>
      </w:tr>
      <w:tr w:rsidR="003E17DD" w:rsidRPr="00824832" w14:paraId="13FCB5B1" w14:textId="77777777" w:rsidTr="009A073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3EC5B26" w14:textId="77777777" w:rsidR="003E17DD" w:rsidRPr="00E872E9" w:rsidRDefault="003E17DD" w:rsidP="003E17DD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42" w:hanging="342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hint="cs"/>
                <w:sz w:val="28"/>
                <w:szCs w:val="28"/>
                <w:cs/>
              </w:rPr>
              <w:t>หน่วยลงทุน</w:t>
            </w:r>
            <w:r w:rsidRPr="00E872E9">
              <w:rPr>
                <w:rFonts w:asciiTheme="majorBidi" w:eastAsia="Cordia New" w:hAnsiTheme="majorBidi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717BED" w14:textId="41F4DC8F" w:rsidR="003E17DD" w:rsidRPr="005F6E44" w:rsidRDefault="007B2295" w:rsidP="003E17DD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6,33</w:t>
            </w:r>
            <w:r w:rsidR="00C964BC">
              <w:rPr>
                <w:rFonts w:asciiTheme="majorBidi" w:eastAsia="Cordia New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ABF2A4" w14:textId="77777777" w:rsidR="003E17DD" w:rsidRPr="001E6A78" w:rsidRDefault="003E17DD" w:rsidP="003E17DD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883241" w14:textId="0C994D8A" w:rsidR="003E17DD" w:rsidRPr="001E6A78" w:rsidRDefault="003E17DD" w:rsidP="003E17DD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8,435</w:t>
            </w:r>
          </w:p>
        </w:tc>
      </w:tr>
      <w:tr w:rsidR="003E17DD" w:rsidRPr="00824832" w14:paraId="068D3517" w14:textId="77777777" w:rsidTr="009A073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60D3051D" w14:textId="77777777" w:rsidR="003E17DD" w:rsidRPr="00E872E9" w:rsidRDefault="003E17DD" w:rsidP="003E1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E872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ตราสาร</w:t>
            </w:r>
            <w:r w:rsidRPr="00E872E9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ทุน</w:t>
            </w:r>
            <w:r w:rsidRPr="00E872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ที่วัดมูลค่ายุติธรรมผ่านก</w:t>
            </w:r>
            <w:r w:rsidRPr="00E872E9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ำ</w:t>
            </w:r>
            <w:r w:rsidRPr="00E872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ไรขาดทุน</w:t>
            </w:r>
            <w:r w:rsidRPr="00E872E9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A78241F" w14:textId="77777777" w:rsidR="003E17DD" w:rsidRPr="005F6E44" w:rsidRDefault="003E17DD" w:rsidP="003E17DD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0E7309" w14:textId="77777777" w:rsidR="003E17DD" w:rsidRPr="001E6A78" w:rsidRDefault="003E17DD" w:rsidP="003E17DD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B5FD578" w14:textId="77777777" w:rsidR="003E17DD" w:rsidRPr="001E6A78" w:rsidRDefault="003E17DD" w:rsidP="003E17DD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3E17DD" w:rsidRPr="00824832" w14:paraId="27989358" w14:textId="77777777" w:rsidTr="009A073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23A5452" w14:textId="77777777" w:rsidR="003E17DD" w:rsidRPr="00E872E9" w:rsidRDefault="003E17DD" w:rsidP="003E17DD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43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E872E9">
              <w:rPr>
                <w:rFonts w:asciiTheme="majorBidi" w:eastAsia="Cordia New" w:hAnsiTheme="majorBidi"/>
                <w:sz w:val="28"/>
                <w:szCs w:val="28"/>
                <w:cs/>
              </w:rPr>
              <w:t>ตราสารทุนในประเทศ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C1CAFF" w14:textId="525CE077" w:rsidR="003E17DD" w:rsidRPr="005F6E44" w:rsidRDefault="007B2295" w:rsidP="003E17DD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54,857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956032" w14:textId="77777777" w:rsidR="003E17DD" w:rsidRPr="001E6A78" w:rsidRDefault="003E17DD" w:rsidP="003E17DD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98238C" w14:textId="729B64EA" w:rsidR="003E17DD" w:rsidRPr="001E6A78" w:rsidRDefault="003E17DD" w:rsidP="003E17DD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54,778</w:t>
            </w:r>
          </w:p>
        </w:tc>
      </w:tr>
      <w:tr w:rsidR="003E17DD" w:rsidRPr="00824832" w14:paraId="4B95662D" w14:textId="77777777" w:rsidTr="009A073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3595683" w14:textId="77777777" w:rsidR="003E17DD" w:rsidRPr="00E872E9" w:rsidRDefault="003E17DD" w:rsidP="003E17DD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43"/>
              <w:jc w:val="thaiDistribute"/>
              <w:rPr>
                <w:rFonts w:asciiTheme="majorBidi" w:eastAsia="Cordia New" w:hAnsi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hint="cs"/>
                <w:sz w:val="28"/>
                <w:szCs w:val="28"/>
                <w:cs/>
              </w:rPr>
              <w:t>หน่วยลงทุนในประเทศ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5589444" w14:textId="45DD1E89" w:rsidR="003E17DD" w:rsidRPr="005F6E44" w:rsidRDefault="007B2295" w:rsidP="003E17DD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101,315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3CC2C8" w14:textId="77777777" w:rsidR="003E17DD" w:rsidRPr="001E6A78" w:rsidRDefault="003E17DD" w:rsidP="003E17DD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009307A" w14:textId="6E3FE1DD" w:rsidR="003E17DD" w:rsidRPr="001E6A78" w:rsidRDefault="003E17DD" w:rsidP="003E17DD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101,534</w:t>
            </w:r>
          </w:p>
        </w:tc>
      </w:tr>
      <w:tr w:rsidR="003E17DD" w:rsidRPr="00824832" w14:paraId="6C8CF6E1" w14:textId="77777777" w:rsidTr="009A073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D7DAC7B" w14:textId="77777777" w:rsidR="003E17DD" w:rsidRPr="00E872E9" w:rsidRDefault="003E17DD" w:rsidP="003E1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E872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ตราสารหนี้ที่วัดมูลค่าด้วยราคาทุนตัดจ</w:t>
            </w:r>
            <w:r w:rsidRPr="00E872E9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ำ</w:t>
            </w:r>
            <w:r w:rsidRPr="00E872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หน่าย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4EC640" w14:textId="1CCF4D8B" w:rsidR="003E17DD" w:rsidRPr="005F6E44" w:rsidRDefault="003E17DD" w:rsidP="003E17DD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183760" w14:textId="77777777" w:rsidR="003E17DD" w:rsidRPr="001E6A78" w:rsidRDefault="003E17DD" w:rsidP="003E17DD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114B93" w14:textId="77777777" w:rsidR="003E17DD" w:rsidRPr="001E6A78" w:rsidRDefault="003E17DD" w:rsidP="003E17DD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3E17DD" w:rsidRPr="00C92DE2" w14:paraId="716AFA63" w14:textId="77777777" w:rsidTr="009A073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6E80395" w14:textId="77777777" w:rsidR="003E17DD" w:rsidRPr="00824832" w:rsidRDefault="003E17DD" w:rsidP="003E17DD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6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เงินฝากสถาบันการเงินที่ครบกำหนดเกินกว่าสามเดือน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DE66FC" w14:textId="4EE9401D" w:rsidR="003E17DD" w:rsidRPr="005F6E44" w:rsidRDefault="007B2295" w:rsidP="003E17DD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21B521" w14:textId="77777777" w:rsidR="003E17DD" w:rsidRPr="001E6A78" w:rsidRDefault="003E17DD" w:rsidP="003E17DD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2E75D3" w14:textId="6826A3C8" w:rsidR="003E17DD" w:rsidRPr="001E6A78" w:rsidRDefault="003E17DD" w:rsidP="003E17DD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335</w:t>
            </w:r>
          </w:p>
        </w:tc>
      </w:tr>
      <w:tr w:rsidR="003E17DD" w:rsidRPr="005067F3" w14:paraId="6CD9542F" w14:textId="77777777" w:rsidTr="009A0735">
        <w:trPr>
          <w:trHeight w:val="359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EA9764F" w14:textId="77777777" w:rsidR="003E17DD" w:rsidRPr="00824832" w:rsidRDefault="003E17DD" w:rsidP="003E1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824832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2C6B06" w14:textId="78FA2C05" w:rsidR="003E17DD" w:rsidRPr="005F6E44" w:rsidRDefault="007B2295" w:rsidP="003E17DD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2</w:t>
            </w:r>
            <w:r w:rsidR="00C964BC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97</w:t>
            </w: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,</w:t>
            </w:r>
            <w:r w:rsidR="00C964BC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604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12931B" w14:textId="77777777" w:rsidR="003E17DD" w:rsidRPr="001E6A78" w:rsidRDefault="003E17DD" w:rsidP="003E17DD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A2490E" w14:textId="4415FECB" w:rsidR="003E17DD" w:rsidRPr="001E6A78" w:rsidRDefault="003E17DD" w:rsidP="003E17DD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highlight w:val="yellow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326,930</w:t>
            </w:r>
          </w:p>
        </w:tc>
      </w:tr>
    </w:tbl>
    <w:p w14:paraId="2F2FE517" w14:textId="6C455216" w:rsidR="00507A1B" w:rsidRPr="00507A1B" w:rsidRDefault="00AB3FF6" w:rsidP="00CD5AA7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45246C">
        <w:rPr>
          <w:b/>
          <w:bCs/>
          <w:u w:val="none"/>
          <w:cs/>
        </w:rPr>
        <w:lastRenderedPageBreak/>
        <w:t>ภาระผูกพัน</w:t>
      </w:r>
    </w:p>
    <w:p w14:paraId="7B7A369E" w14:textId="7A15D329" w:rsidR="00AB3FF6" w:rsidRPr="0045246C" w:rsidRDefault="00AB3FF6" w:rsidP="00505EB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00" w:right="-7"/>
        <w:jc w:val="thaiDistribute"/>
        <w:rPr>
          <w:rFonts w:asciiTheme="majorBidi" w:hAnsiTheme="majorBidi" w:cstheme="majorBidi"/>
          <w:spacing w:val="-2"/>
          <w:sz w:val="28"/>
          <w:szCs w:val="28"/>
          <w:cs/>
        </w:rPr>
      </w:pPr>
      <w:r w:rsidRPr="0045246C">
        <w:rPr>
          <w:rFonts w:asciiTheme="majorBidi" w:hAnsiTheme="majorBidi" w:cstheme="majorBidi"/>
          <w:spacing w:val="-2"/>
          <w:sz w:val="28"/>
          <w:szCs w:val="28"/>
          <w:cs/>
        </w:rPr>
        <w:t>สัญญาเช่า</w:t>
      </w:r>
    </w:p>
    <w:p w14:paraId="1A8E4AEE" w14:textId="32CCC42A" w:rsidR="005B7353" w:rsidRDefault="00D25D51" w:rsidP="002532D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D25D51">
        <w:rPr>
          <w:rFonts w:ascii="Angsana New" w:hAnsi="Angsana New"/>
          <w:sz w:val="28"/>
          <w:szCs w:val="28"/>
          <w:cs/>
        </w:rPr>
        <w:t xml:space="preserve">ณ วันที่ </w:t>
      </w:r>
      <w:r w:rsidR="00A80558">
        <w:rPr>
          <w:rFonts w:ascii="Angsana New" w:hAnsi="Angsana New"/>
          <w:sz w:val="28"/>
          <w:szCs w:val="28"/>
        </w:rPr>
        <w:t xml:space="preserve">30 </w:t>
      </w:r>
      <w:r w:rsidR="00A80558">
        <w:rPr>
          <w:rFonts w:ascii="Angsana New" w:hAnsi="Angsana New"/>
          <w:sz w:val="28"/>
          <w:szCs w:val="28"/>
          <w:cs/>
        </w:rPr>
        <w:t xml:space="preserve">กันยายน </w:t>
      </w:r>
      <w:r w:rsidR="00A80558">
        <w:rPr>
          <w:rFonts w:ascii="Angsana New" w:hAnsi="Angsana New"/>
          <w:sz w:val="28"/>
          <w:szCs w:val="28"/>
        </w:rPr>
        <w:t xml:space="preserve">2565 </w:t>
      </w:r>
      <w:r w:rsidRPr="00D25D51">
        <w:rPr>
          <w:rFonts w:ascii="Angsana New" w:hAnsi="Angsana New"/>
          <w:sz w:val="28"/>
          <w:szCs w:val="28"/>
          <w:cs/>
        </w:rPr>
        <w:t xml:space="preserve">และวันที่ </w:t>
      </w:r>
      <w:r w:rsidR="007E1AFF">
        <w:rPr>
          <w:rFonts w:ascii="Angsana New" w:hAnsi="Angsana New"/>
          <w:sz w:val="28"/>
          <w:szCs w:val="28"/>
        </w:rPr>
        <w:t>31</w:t>
      </w:r>
      <w:r w:rsidRPr="00D25D51">
        <w:rPr>
          <w:rFonts w:ascii="Angsana New" w:hAnsi="Angsana New"/>
          <w:sz w:val="28"/>
          <w:szCs w:val="28"/>
          <w:cs/>
        </w:rPr>
        <w:t xml:space="preserve"> ธันวาคม </w:t>
      </w:r>
      <w:r w:rsidR="007E1AFF">
        <w:rPr>
          <w:rFonts w:ascii="Angsana New" w:hAnsi="Angsana New"/>
          <w:sz w:val="28"/>
          <w:szCs w:val="28"/>
        </w:rPr>
        <w:t>2564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="005C070F" w:rsidRPr="005C070F">
        <w:rPr>
          <w:rFonts w:ascii="Angsana New" w:hAnsi="Angsana New"/>
          <w:sz w:val="28"/>
          <w:szCs w:val="28"/>
          <w:cs/>
        </w:rPr>
        <w:t>บริษัทมีภาระผูกพันจากสัญญาเช่าและบริการอาคารสำนักงาน และอุปกรณ์</w:t>
      </w:r>
      <w:r w:rsidR="005C070F" w:rsidRPr="0095503D">
        <w:rPr>
          <w:rFonts w:ascii="Angsana New" w:hAnsi="Angsana New"/>
          <w:spacing w:val="4"/>
          <w:sz w:val="28"/>
          <w:szCs w:val="28"/>
          <w:cs/>
        </w:rPr>
        <w:t>สำนักงาน ซึ่งมีระยะเวลา</w:t>
      </w:r>
      <w:r w:rsidR="005C070F" w:rsidRPr="00D260F9">
        <w:rPr>
          <w:rFonts w:ascii="Angsana New" w:hAnsi="Angsana New"/>
          <w:spacing w:val="4"/>
          <w:sz w:val="28"/>
          <w:szCs w:val="28"/>
          <w:cs/>
        </w:rPr>
        <w:t xml:space="preserve">สิ้นสุดในปี </w:t>
      </w:r>
      <w:r w:rsidR="00C4339B" w:rsidRPr="00C4339B">
        <w:rPr>
          <w:rFonts w:ascii="Angsana New" w:hAnsi="Angsana New"/>
          <w:spacing w:val="4"/>
          <w:sz w:val="28"/>
          <w:szCs w:val="28"/>
        </w:rPr>
        <w:t>2565</w:t>
      </w:r>
      <w:r w:rsidR="0009045F" w:rsidRPr="00D260F9">
        <w:rPr>
          <w:rFonts w:ascii="Angsana New" w:hAnsi="Angsana New"/>
          <w:spacing w:val="4"/>
          <w:sz w:val="28"/>
          <w:szCs w:val="28"/>
        </w:rPr>
        <w:t xml:space="preserve"> </w:t>
      </w:r>
      <w:r w:rsidR="0009045F" w:rsidRPr="00D260F9">
        <w:rPr>
          <w:rFonts w:ascii="Angsana New" w:hAnsi="Angsana New" w:hint="cs"/>
          <w:spacing w:val="4"/>
          <w:sz w:val="28"/>
          <w:szCs w:val="28"/>
          <w:cs/>
        </w:rPr>
        <w:t xml:space="preserve">ถึง </w:t>
      </w:r>
      <w:r w:rsidR="00C4339B" w:rsidRPr="00C4339B">
        <w:rPr>
          <w:rFonts w:ascii="Angsana New" w:hAnsi="Angsana New"/>
          <w:spacing w:val="4"/>
          <w:sz w:val="28"/>
          <w:szCs w:val="28"/>
        </w:rPr>
        <w:t>256</w:t>
      </w:r>
      <w:r w:rsidR="00306CD0">
        <w:rPr>
          <w:rFonts w:ascii="Angsana New" w:hAnsi="Angsana New"/>
          <w:spacing w:val="4"/>
          <w:sz w:val="28"/>
          <w:szCs w:val="28"/>
        </w:rPr>
        <w:t>8</w:t>
      </w:r>
      <w:r w:rsidR="005C070F" w:rsidRPr="00D260F9">
        <w:rPr>
          <w:rFonts w:ascii="Angsana New" w:hAnsi="Angsana New"/>
          <w:spacing w:val="4"/>
          <w:sz w:val="28"/>
          <w:szCs w:val="28"/>
          <w:cs/>
        </w:rPr>
        <w:t xml:space="preserve"> จำนวน</w:t>
      </w:r>
      <w:r w:rsidR="005C070F" w:rsidRPr="0095503D">
        <w:rPr>
          <w:rFonts w:ascii="Angsana New" w:hAnsi="Angsana New"/>
          <w:spacing w:val="4"/>
          <w:sz w:val="28"/>
          <w:szCs w:val="28"/>
          <w:cs/>
        </w:rPr>
        <w:t>เงินขั้นต่ำที่บริษัทต้องจ่ายในอนาคตสำหรับระยะเวลาแต่</w:t>
      </w:r>
      <w:r w:rsidR="005C070F" w:rsidRPr="005C070F">
        <w:rPr>
          <w:rFonts w:ascii="Angsana New" w:hAnsi="Angsana New"/>
          <w:sz w:val="28"/>
          <w:szCs w:val="28"/>
          <w:cs/>
        </w:rPr>
        <w:t>ละช่วงมีดังนี้</w:t>
      </w:r>
    </w:p>
    <w:tbl>
      <w:tblPr>
        <w:tblW w:w="864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5490"/>
        <w:gridCol w:w="1440"/>
        <w:gridCol w:w="270"/>
        <w:gridCol w:w="1440"/>
      </w:tblGrid>
      <w:tr w:rsidR="00717871" w:rsidRPr="0045246C" w14:paraId="4CD10790" w14:textId="77777777" w:rsidTr="008D0C03">
        <w:tc>
          <w:tcPr>
            <w:tcW w:w="5490" w:type="dxa"/>
          </w:tcPr>
          <w:p w14:paraId="5FDD45EE" w14:textId="77777777" w:rsidR="00AB4B0E" w:rsidRPr="0045246C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bottom w:val="single" w:sz="4" w:space="0" w:color="auto"/>
            </w:tcBorders>
          </w:tcPr>
          <w:p w14:paraId="46D0A183" w14:textId="77777777" w:rsidR="00AB4B0E" w:rsidRPr="0045246C" w:rsidRDefault="004959C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5246C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AB4B0E" w:rsidRPr="0045246C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9A1CA2" w:rsidRPr="0045246C" w14:paraId="5ABD45AF" w14:textId="77777777" w:rsidTr="008D0C03">
        <w:tc>
          <w:tcPr>
            <w:tcW w:w="5490" w:type="dxa"/>
          </w:tcPr>
          <w:p w14:paraId="0A1C0B83" w14:textId="77777777" w:rsidR="009A1CA2" w:rsidRPr="0045246C" w:rsidRDefault="009A1CA2" w:rsidP="009A1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0F25F27" w14:textId="0930C89D" w:rsidR="009A1CA2" w:rsidRPr="0045246C" w:rsidRDefault="00A80558" w:rsidP="009A1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2565 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D394EB6" w14:textId="77777777" w:rsidR="009A1CA2" w:rsidRPr="0045246C" w:rsidRDefault="009A1CA2" w:rsidP="009A1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A8D5331" w14:textId="5D8117EE" w:rsidR="009A1CA2" w:rsidRPr="0045246C" w:rsidRDefault="009A1CA2" w:rsidP="009A1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392AA9" w:rsidRPr="0045246C" w14:paraId="42275581" w14:textId="77777777" w:rsidTr="008D0C03">
        <w:tc>
          <w:tcPr>
            <w:tcW w:w="5490" w:type="dxa"/>
          </w:tcPr>
          <w:p w14:paraId="2A271DF9" w14:textId="77777777" w:rsidR="00392AA9" w:rsidRPr="0045246C" w:rsidRDefault="00392AA9" w:rsidP="0039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246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ระยะเวลาที่ไม่เกิน </w:t>
            </w:r>
            <w:r w:rsidRPr="0045246C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45246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B5934D" w14:textId="0C67A73C" w:rsidR="00392AA9" w:rsidRPr="005F6E44" w:rsidRDefault="00C63413" w:rsidP="00392AA9">
            <w:pPr>
              <w:tabs>
                <w:tab w:val="clear" w:pos="1644"/>
                <w:tab w:val="left" w:pos="1312"/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413">
              <w:rPr>
                <w:rFonts w:asciiTheme="majorBidi" w:hAnsiTheme="majorBidi" w:cstheme="majorBidi"/>
                <w:sz w:val="28"/>
                <w:szCs w:val="28"/>
              </w:rPr>
              <w:t>2,82</w:t>
            </w:r>
            <w:r w:rsidR="006C36B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05E0D382" w14:textId="77777777" w:rsidR="00392AA9" w:rsidRPr="001E6A78" w:rsidRDefault="00392AA9" w:rsidP="0039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ED03C" w14:textId="0B4360F2" w:rsidR="00392AA9" w:rsidRPr="001E6A78" w:rsidRDefault="00392AA9" w:rsidP="00392AA9">
            <w:pPr>
              <w:tabs>
                <w:tab w:val="clear" w:pos="907"/>
                <w:tab w:val="left" w:pos="284"/>
                <w:tab w:val="left" w:pos="900"/>
                <w:tab w:val="left" w:pos="2880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2,979</w:t>
            </w:r>
          </w:p>
        </w:tc>
      </w:tr>
      <w:tr w:rsidR="00392AA9" w:rsidRPr="0045246C" w14:paraId="5D57C570" w14:textId="77777777" w:rsidTr="008D0C03">
        <w:tc>
          <w:tcPr>
            <w:tcW w:w="5490" w:type="dxa"/>
          </w:tcPr>
          <w:p w14:paraId="7A08092E" w14:textId="00A773CE" w:rsidR="00392AA9" w:rsidRPr="0045246C" w:rsidRDefault="00392AA9" w:rsidP="0039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5246C">
              <w:rPr>
                <w:rFonts w:asciiTheme="majorBidi" w:hAnsiTheme="majorBidi" w:cstheme="majorBidi"/>
                <w:sz w:val="28"/>
                <w:szCs w:val="28"/>
                <w:cs/>
              </w:rPr>
              <w:t>ระยะเวลาที่เกิน</w:t>
            </w:r>
            <w:r w:rsidRPr="0045246C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45246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="004F075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5246C">
              <w:rPr>
                <w:rFonts w:asciiTheme="majorBidi" w:hAnsiTheme="majorBidi" w:cstheme="majorBidi"/>
                <w:sz w:val="28"/>
                <w:szCs w:val="28"/>
                <w:cs/>
              </w:rPr>
              <w:t>แต่ไม่เกิน</w:t>
            </w:r>
            <w:r w:rsidRPr="0045246C">
              <w:rPr>
                <w:rFonts w:asciiTheme="majorBidi" w:hAnsiTheme="majorBidi" w:cstheme="majorBidi"/>
                <w:sz w:val="28"/>
                <w:szCs w:val="28"/>
              </w:rPr>
              <w:t xml:space="preserve"> 5 </w:t>
            </w:r>
            <w:r w:rsidRPr="0045246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52951" w14:textId="4C8C9D78" w:rsidR="00392AA9" w:rsidRPr="005F6E44" w:rsidRDefault="00C63413" w:rsidP="00392AA9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413">
              <w:rPr>
                <w:rFonts w:asciiTheme="majorBidi" w:hAnsiTheme="majorBidi" w:cstheme="majorBidi"/>
                <w:sz w:val="28"/>
                <w:szCs w:val="28"/>
              </w:rPr>
              <w:t>3,844</w:t>
            </w:r>
          </w:p>
        </w:tc>
        <w:tc>
          <w:tcPr>
            <w:tcW w:w="270" w:type="dxa"/>
          </w:tcPr>
          <w:p w14:paraId="5B1EC8CA" w14:textId="77777777" w:rsidR="00392AA9" w:rsidRPr="001E6A78" w:rsidRDefault="00392AA9" w:rsidP="0039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09C858" w14:textId="794CC6DB" w:rsidR="00392AA9" w:rsidRPr="001E6A78" w:rsidRDefault="00392AA9" w:rsidP="00392AA9">
            <w:pPr>
              <w:tabs>
                <w:tab w:val="clear" w:pos="907"/>
                <w:tab w:val="left" w:pos="284"/>
                <w:tab w:val="left" w:pos="900"/>
                <w:tab w:val="left" w:pos="2880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5,886</w:t>
            </w:r>
          </w:p>
        </w:tc>
      </w:tr>
      <w:tr w:rsidR="00392AA9" w:rsidRPr="0045246C" w14:paraId="307FCEDF" w14:textId="77777777" w:rsidTr="008D0C03">
        <w:trPr>
          <w:trHeight w:val="389"/>
        </w:trPr>
        <w:tc>
          <w:tcPr>
            <w:tcW w:w="5490" w:type="dxa"/>
            <w:vAlign w:val="bottom"/>
          </w:tcPr>
          <w:p w14:paraId="0B3E41FE" w14:textId="77777777" w:rsidR="00392AA9" w:rsidRPr="0045246C" w:rsidRDefault="00392AA9" w:rsidP="0039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45246C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765AC1" w14:textId="00B3CA43" w:rsidR="00392AA9" w:rsidRPr="005F6E44" w:rsidRDefault="00C63413" w:rsidP="00392AA9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41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6,66</w:t>
            </w:r>
            <w:r w:rsidR="006C36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70" w:type="dxa"/>
            <w:vAlign w:val="bottom"/>
          </w:tcPr>
          <w:p w14:paraId="4D8481C4" w14:textId="77777777" w:rsidR="00392AA9" w:rsidRPr="001E6A78" w:rsidRDefault="00392AA9" w:rsidP="0039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732C85" w14:textId="6B284628" w:rsidR="00392AA9" w:rsidRPr="001E6A78" w:rsidRDefault="00392AA9" w:rsidP="00392AA9">
            <w:pPr>
              <w:tabs>
                <w:tab w:val="clear" w:pos="907"/>
                <w:tab w:val="left" w:pos="284"/>
                <w:tab w:val="left" w:pos="900"/>
                <w:tab w:val="left" w:pos="2880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8,865</w:t>
            </w:r>
          </w:p>
        </w:tc>
      </w:tr>
    </w:tbl>
    <w:p w14:paraId="7929FE62" w14:textId="2509C690" w:rsidR="00EE5A54" w:rsidRPr="0040193A" w:rsidRDefault="00513B6A" w:rsidP="002E71F5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76" w:lineRule="auto"/>
        <w:ind w:left="907"/>
        <w:contextualSpacing w:val="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40193A">
        <w:rPr>
          <w:rFonts w:asciiTheme="majorBidi" w:hAnsiTheme="majorBidi" w:cstheme="majorBidi" w:hint="cs"/>
          <w:spacing w:val="-2"/>
          <w:sz w:val="28"/>
          <w:szCs w:val="28"/>
          <w:cs/>
        </w:rPr>
        <w:t>วงเงินสินเชื่อ</w:t>
      </w:r>
    </w:p>
    <w:tbl>
      <w:tblPr>
        <w:tblW w:w="864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5490"/>
        <w:gridCol w:w="1440"/>
        <w:gridCol w:w="270"/>
        <w:gridCol w:w="1440"/>
      </w:tblGrid>
      <w:tr w:rsidR="00034A92" w:rsidRPr="00824832" w14:paraId="1145DC45" w14:textId="77777777" w:rsidTr="00EB6706">
        <w:tc>
          <w:tcPr>
            <w:tcW w:w="5490" w:type="dxa"/>
          </w:tcPr>
          <w:p w14:paraId="5B10F128" w14:textId="77777777" w:rsidR="00034A92" w:rsidRPr="00824832" w:rsidRDefault="00034A92" w:rsidP="00BF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bottom w:val="single" w:sz="4" w:space="0" w:color="auto"/>
            </w:tcBorders>
          </w:tcPr>
          <w:p w14:paraId="3400799A" w14:textId="77777777" w:rsidR="00034A92" w:rsidRPr="00824832" w:rsidRDefault="00034A92" w:rsidP="00BF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E26294" w:rsidRPr="00824832" w14:paraId="4077C83A" w14:textId="77777777" w:rsidTr="00EB6706">
        <w:tc>
          <w:tcPr>
            <w:tcW w:w="5490" w:type="dxa"/>
          </w:tcPr>
          <w:p w14:paraId="401FF5F1" w14:textId="77777777" w:rsidR="00E26294" w:rsidRPr="00824832" w:rsidRDefault="00E26294" w:rsidP="00E26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52B0534" w14:textId="4B61A72F" w:rsidR="00E26294" w:rsidRPr="00824832" w:rsidRDefault="00A80558" w:rsidP="00E26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2565 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E736FE2" w14:textId="77777777" w:rsidR="00E26294" w:rsidRPr="00824832" w:rsidRDefault="00E26294" w:rsidP="00E26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D9822B2" w14:textId="2461FEAD" w:rsidR="00E26294" w:rsidRPr="00824832" w:rsidRDefault="00E26294" w:rsidP="00E26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FA14B0" w:rsidRPr="00824832" w14:paraId="4C76DABE" w14:textId="77777777" w:rsidTr="003711C9">
        <w:tc>
          <w:tcPr>
            <w:tcW w:w="5490" w:type="dxa"/>
          </w:tcPr>
          <w:p w14:paraId="4E493070" w14:textId="4BCC9A2D" w:rsidR="00FA14B0" w:rsidRPr="00824832" w:rsidRDefault="00FA14B0" w:rsidP="00FA1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สัญญาหลักประกันทางธุรกิจ</w:t>
            </w:r>
          </w:p>
        </w:tc>
        <w:tc>
          <w:tcPr>
            <w:tcW w:w="1440" w:type="dxa"/>
          </w:tcPr>
          <w:p w14:paraId="68D40A95" w14:textId="12382552" w:rsidR="00FA14B0" w:rsidRPr="008108B4" w:rsidRDefault="00FA14B0" w:rsidP="00FA14B0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BC0856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270" w:type="dxa"/>
          </w:tcPr>
          <w:p w14:paraId="29A6E46D" w14:textId="77777777" w:rsidR="00FA14B0" w:rsidRPr="004E4EFB" w:rsidRDefault="00FA14B0" w:rsidP="00FA1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</w:tcPr>
          <w:p w14:paraId="0295EB77" w14:textId="1DF01AB5" w:rsidR="00FA14B0" w:rsidRPr="004E4EFB" w:rsidRDefault="00FA14B0" w:rsidP="00FA14B0">
            <w:pPr>
              <w:tabs>
                <w:tab w:val="clear" w:pos="907"/>
                <w:tab w:val="left" w:pos="284"/>
                <w:tab w:val="left" w:pos="900"/>
                <w:tab w:val="left" w:pos="2880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BC0856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</w:tr>
      <w:tr w:rsidR="00FA14B0" w:rsidRPr="00824832" w14:paraId="73085B14" w14:textId="77777777" w:rsidTr="003711C9">
        <w:tc>
          <w:tcPr>
            <w:tcW w:w="5490" w:type="dxa"/>
          </w:tcPr>
          <w:p w14:paraId="06B292CE" w14:textId="5454FFDD" w:rsidR="00FA14B0" w:rsidRPr="00A64216" w:rsidRDefault="00FA14B0" w:rsidP="00FA1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หนังสือค้ำประกัน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B6A2E9" w14:textId="0EFC8040" w:rsidR="00FA14B0" w:rsidRPr="008108B4" w:rsidRDefault="00FA14B0" w:rsidP="00FA14B0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0856">
              <w:rPr>
                <w:rFonts w:asciiTheme="majorBidi" w:hAnsiTheme="majorBidi" w:cstheme="majorBidi"/>
                <w:sz w:val="28"/>
                <w:szCs w:val="28"/>
              </w:rPr>
              <w:t>17,230</w:t>
            </w:r>
          </w:p>
        </w:tc>
        <w:tc>
          <w:tcPr>
            <w:tcW w:w="270" w:type="dxa"/>
          </w:tcPr>
          <w:p w14:paraId="78946F5A" w14:textId="77777777" w:rsidR="00FA14B0" w:rsidRPr="004E4EFB" w:rsidRDefault="00FA14B0" w:rsidP="00FA1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80BE10" w14:textId="0C27A55A" w:rsidR="00FA14B0" w:rsidRPr="004E4EFB" w:rsidRDefault="00FA14B0" w:rsidP="00FA14B0">
            <w:pPr>
              <w:tabs>
                <w:tab w:val="clear" w:pos="907"/>
                <w:tab w:val="left" w:pos="284"/>
                <w:tab w:val="left" w:pos="900"/>
                <w:tab w:val="left" w:pos="2880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BC0856">
              <w:rPr>
                <w:rFonts w:asciiTheme="majorBidi" w:hAnsiTheme="majorBidi" w:cstheme="majorBidi"/>
                <w:sz w:val="28"/>
                <w:szCs w:val="28"/>
              </w:rPr>
              <w:t>17,230</w:t>
            </w:r>
          </w:p>
        </w:tc>
      </w:tr>
      <w:tr w:rsidR="00FA14B0" w:rsidRPr="00824832" w14:paraId="19D8FB6D" w14:textId="77777777" w:rsidTr="00EB6706">
        <w:trPr>
          <w:trHeight w:val="389"/>
        </w:trPr>
        <w:tc>
          <w:tcPr>
            <w:tcW w:w="5490" w:type="dxa"/>
            <w:vAlign w:val="bottom"/>
          </w:tcPr>
          <w:p w14:paraId="229B046E" w14:textId="77777777" w:rsidR="00FA14B0" w:rsidRPr="00824832" w:rsidRDefault="00FA14B0" w:rsidP="00FA1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824832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05B4AC" w14:textId="07D0D957" w:rsidR="00FA14B0" w:rsidRPr="008108B4" w:rsidRDefault="00FA14B0" w:rsidP="00FA14B0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108B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18,030</w:t>
            </w:r>
          </w:p>
        </w:tc>
        <w:tc>
          <w:tcPr>
            <w:tcW w:w="270" w:type="dxa"/>
            <w:vAlign w:val="bottom"/>
          </w:tcPr>
          <w:p w14:paraId="65F0F39D" w14:textId="77777777" w:rsidR="00FA14B0" w:rsidRPr="004E4EFB" w:rsidRDefault="00FA14B0" w:rsidP="00FA1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BEB2A9" w14:textId="2BB39441" w:rsidR="00FA14B0" w:rsidRPr="004E4EFB" w:rsidRDefault="00FA14B0" w:rsidP="00FA14B0">
            <w:pPr>
              <w:tabs>
                <w:tab w:val="clear" w:pos="907"/>
                <w:tab w:val="left" w:pos="284"/>
                <w:tab w:val="left" w:pos="900"/>
                <w:tab w:val="left" w:pos="2880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8108B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18,030</w:t>
            </w:r>
          </w:p>
        </w:tc>
      </w:tr>
    </w:tbl>
    <w:p w14:paraId="72CF8486" w14:textId="72E6496E" w:rsidR="005C070F" w:rsidRPr="004971EB" w:rsidRDefault="005C070F" w:rsidP="005C070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="Angsana New" w:hAnsi="Angsana New"/>
          <w:sz w:val="28"/>
          <w:szCs w:val="28"/>
        </w:rPr>
      </w:pPr>
      <w:bookmarkStart w:id="15" w:name="_Hlk38823822"/>
      <w:r w:rsidRPr="004971EB">
        <w:rPr>
          <w:rFonts w:asciiTheme="majorBidi" w:hAnsiTheme="majorBidi" w:cstheme="majorBidi"/>
          <w:spacing w:val="2"/>
          <w:sz w:val="28"/>
          <w:szCs w:val="28"/>
          <w:cs/>
        </w:rPr>
        <w:t xml:space="preserve">ณ </w:t>
      </w:r>
      <w:r w:rsidRPr="00C4053C">
        <w:rPr>
          <w:rFonts w:ascii="Angsana New" w:hAnsi="Angsana New"/>
          <w:spacing w:val="2"/>
          <w:sz w:val="28"/>
          <w:szCs w:val="28"/>
          <w:cs/>
        </w:rPr>
        <w:t xml:space="preserve">วันที่ </w:t>
      </w:r>
      <w:r w:rsidR="00A80558">
        <w:rPr>
          <w:rFonts w:ascii="Angsana New" w:hAnsi="Angsana New"/>
          <w:sz w:val="28"/>
          <w:szCs w:val="28"/>
        </w:rPr>
        <w:t xml:space="preserve">30 </w:t>
      </w:r>
      <w:r w:rsidR="00A80558">
        <w:rPr>
          <w:rFonts w:ascii="Angsana New" w:hAnsi="Angsana New"/>
          <w:sz w:val="28"/>
          <w:szCs w:val="28"/>
          <w:cs/>
        </w:rPr>
        <w:t xml:space="preserve">กันยายน </w:t>
      </w:r>
      <w:r w:rsidR="00A80558">
        <w:rPr>
          <w:rFonts w:ascii="Angsana New" w:hAnsi="Angsana New"/>
          <w:sz w:val="28"/>
          <w:szCs w:val="28"/>
        </w:rPr>
        <w:t>2565</w:t>
      </w:r>
      <w:r w:rsidR="00670BD0" w:rsidRPr="00670BD0">
        <w:rPr>
          <w:rFonts w:ascii="Angsana New" w:hAnsi="Angsana New"/>
          <w:sz w:val="28"/>
          <w:szCs w:val="28"/>
        </w:rPr>
        <w:t xml:space="preserve"> </w:t>
      </w:r>
      <w:r w:rsidRPr="00C4053C">
        <w:rPr>
          <w:rFonts w:ascii="Angsana New" w:hAnsi="Angsana New"/>
          <w:spacing w:val="2"/>
          <w:sz w:val="28"/>
          <w:szCs w:val="28"/>
          <w:cs/>
        </w:rPr>
        <w:t>บริษัทมี</w:t>
      </w:r>
      <w:r w:rsidRPr="00C4053C">
        <w:rPr>
          <w:rFonts w:ascii="Angsana New" w:hAnsi="Angsana New" w:hint="cs"/>
          <w:spacing w:val="2"/>
          <w:sz w:val="28"/>
          <w:szCs w:val="28"/>
          <w:cs/>
        </w:rPr>
        <w:t>สัญญา</w:t>
      </w:r>
      <w:r w:rsidRPr="00C4053C">
        <w:rPr>
          <w:rFonts w:asciiTheme="majorBidi" w:hAnsiTheme="majorBidi" w:cstheme="majorBidi" w:hint="cs"/>
          <w:spacing w:val="2"/>
          <w:sz w:val="28"/>
          <w:szCs w:val="28"/>
          <w:cs/>
        </w:rPr>
        <w:t>หลักประกันทางธุรกิจ</w:t>
      </w:r>
      <w:r w:rsidRPr="00C4053C">
        <w:rPr>
          <w:rFonts w:ascii="Angsana New" w:hAnsi="Angsana New" w:hint="cs"/>
          <w:spacing w:val="2"/>
          <w:sz w:val="28"/>
          <w:szCs w:val="28"/>
          <w:cs/>
        </w:rPr>
        <w:t>และ</w:t>
      </w:r>
      <w:r w:rsidRPr="00C4053C">
        <w:rPr>
          <w:rFonts w:ascii="Angsana New" w:hAnsi="Angsana New"/>
          <w:spacing w:val="2"/>
          <w:sz w:val="28"/>
          <w:szCs w:val="28"/>
          <w:cs/>
        </w:rPr>
        <w:t>หนังสือค้ำประกันที่ออกโดยธนาคารในประเทศ</w:t>
      </w:r>
      <w:r w:rsidRPr="00C4053C">
        <w:rPr>
          <w:rFonts w:ascii="Angsana New" w:hAnsi="Angsana New"/>
          <w:sz w:val="28"/>
          <w:szCs w:val="28"/>
          <w:cs/>
        </w:rPr>
        <w:t xml:space="preserve"> </w:t>
      </w:r>
      <w:r w:rsidRPr="00C4053C">
        <w:rPr>
          <w:rFonts w:ascii="Angsana New" w:hAnsi="Angsana New"/>
          <w:spacing w:val="4"/>
          <w:sz w:val="28"/>
          <w:szCs w:val="28"/>
          <w:cs/>
        </w:rPr>
        <w:t>ซึ่งค้ำประกันโดย</w:t>
      </w:r>
      <w:r w:rsidRPr="007F5870">
        <w:rPr>
          <w:rFonts w:ascii="Angsana New" w:hAnsi="Angsana New" w:hint="cs"/>
          <w:spacing w:val="4"/>
          <w:sz w:val="28"/>
          <w:szCs w:val="28"/>
          <w:cs/>
        </w:rPr>
        <w:t>เงินฝา</w:t>
      </w:r>
      <w:r w:rsidRPr="00443A16">
        <w:rPr>
          <w:rFonts w:ascii="Angsana New" w:hAnsi="Angsana New" w:hint="cs"/>
          <w:spacing w:val="4"/>
          <w:sz w:val="28"/>
          <w:szCs w:val="28"/>
          <w:cs/>
        </w:rPr>
        <w:t>ก</w:t>
      </w:r>
      <w:r w:rsidRPr="00FC3A34">
        <w:rPr>
          <w:rFonts w:ascii="Angsana New" w:hAnsi="Angsana New" w:hint="cs"/>
          <w:spacing w:val="4"/>
          <w:sz w:val="28"/>
          <w:szCs w:val="28"/>
          <w:cs/>
        </w:rPr>
        <w:t>ธนาคารจำนวน</w:t>
      </w:r>
      <w:r w:rsidR="00616A2C" w:rsidRPr="00FC3A34">
        <w:rPr>
          <w:rFonts w:ascii="Angsana New" w:hAnsi="Angsana New"/>
          <w:spacing w:val="4"/>
          <w:sz w:val="28"/>
          <w:szCs w:val="28"/>
        </w:rPr>
        <w:t xml:space="preserve"> 0.4</w:t>
      </w:r>
      <w:r w:rsidRPr="00FC3A34">
        <w:rPr>
          <w:rFonts w:ascii="Angsana New" w:hAnsi="Angsana New" w:hint="cs"/>
          <w:spacing w:val="4"/>
          <w:sz w:val="28"/>
          <w:szCs w:val="28"/>
          <w:cs/>
        </w:rPr>
        <w:t xml:space="preserve"> ล้านบาท</w:t>
      </w:r>
      <w:r w:rsidRPr="00443A16">
        <w:rPr>
          <w:rFonts w:ascii="Angsana New" w:hAnsi="Angsana New"/>
          <w:spacing w:val="4"/>
          <w:sz w:val="28"/>
          <w:szCs w:val="28"/>
        </w:rPr>
        <w:t xml:space="preserve"> </w:t>
      </w:r>
      <w:r w:rsidRPr="00443A16">
        <w:rPr>
          <w:rFonts w:ascii="Angsana New" w:hAnsi="Angsana New" w:hint="cs"/>
          <w:spacing w:val="4"/>
          <w:sz w:val="28"/>
          <w:szCs w:val="28"/>
          <w:cs/>
        </w:rPr>
        <w:t>(</w:t>
      </w:r>
      <w:r w:rsidRPr="00443A16">
        <w:rPr>
          <w:rFonts w:ascii="Angsana New" w:hAnsi="Angsana New"/>
          <w:spacing w:val="4"/>
          <w:sz w:val="28"/>
          <w:szCs w:val="28"/>
        </w:rPr>
        <w:t xml:space="preserve">31 </w:t>
      </w:r>
      <w:r w:rsidRPr="00443A16">
        <w:rPr>
          <w:rFonts w:ascii="Angsana New" w:hAnsi="Angsana New" w:hint="cs"/>
          <w:spacing w:val="4"/>
          <w:sz w:val="28"/>
          <w:szCs w:val="28"/>
          <w:cs/>
        </w:rPr>
        <w:t>ธันวาคม</w:t>
      </w:r>
      <w:r w:rsidRPr="00BC0856">
        <w:rPr>
          <w:rFonts w:ascii="Angsana New" w:hAnsi="Angsana New"/>
          <w:spacing w:val="4"/>
          <w:sz w:val="28"/>
          <w:szCs w:val="28"/>
        </w:rPr>
        <w:t xml:space="preserve"> 256</w:t>
      </w:r>
      <w:r w:rsidR="00320385">
        <w:rPr>
          <w:rFonts w:ascii="Angsana New" w:hAnsi="Angsana New"/>
          <w:spacing w:val="4"/>
          <w:sz w:val="28"/>
          <w:szCs w:val="28"/>
        </w:rPr>
        <w:t>4</w:t>
      </w:r>
      <w:r w:rsidRPr="00BC0856">
        <w:rPr>
          <w:rFonts w:ascii="Angsana New" w:hAnsi="Angsana New"/>
          <w:spacing w:val="4"/>
          <w:sz w:val="28"/>
          <w:szCs w:val="28"/>
        </w:rPr>
        <w:t xml:space="preserve"> : 0.</w:t>
      </w:r>
      <w:r w:rsidR="00320385">
        <w:rPr>
          <w:rFonts w:ascii="Angsana New" w:hAnsi="Angsana New"/>
          <w:spacing w:val="4"/>
          <w:sz w:val="28"/>
          <w:szCs w:val="28"/>
        </w:rPr>
        <w:t>4</w:t>
      </w:r>
      <w:r w:rsidRPr="00BC0856">
        <w:rPr>
          <w:rFonts w:ascii="Angsana New" w:hAnsi="Angsana New"/>
          <w:spacing w:val="4"/>
          <w:sz w:val="28"/>
          <w:szCs w:val="28"/>
        </w:rPr>
        <w:t xml:space="preserve"> </w:t>
      </w:r>
      <w:r w:rsidRPr="00BC0856">
        <w:rPr>
          <w:rFonts w:ascii="Angsana New" w:hAnsi="Angsana New" w:hint="cs"/>
          <w:spacing w:val="4"/>
          <w:sz w:val="28"/>
          <w:szCs w:val="28"/>
          <w:cs/>
        </w:rPr>
        <w:t xml:space="preserve">ล้านบาท) </w:t>
      </w:r>
      <w:r w:rsidRPr="00221A47">
        <w:rPr>
          <w:rFonts w:ascii="Angsana New" w:hAnsi="Angsana New" w:hint="cs"/>
          <w:sz w:val="28"/>
          <w:szCs w:val="28"/>
          <w:cs/>
        </w:rPr>
        <w:t>และ</w:t>
      </w:r>
      <w:r w:rsidRPr="00221A47">
        <w:rPr>
          <w:rFonts w:ascii="Angsana New" w:hAnsi="Angsana New"/>
          <w:sz w:val="28"/>
          <w:szCs w:val="28"/>
          <w:cs/>
        </w:rPr>
        <w:t>ที่ดินและสิ่งปลูกสร้างบางแห่งตามที่</w:t>
      </w:r>
      <w:r w:rsidRPr="00D81051">
        <w:rPr>
          <w:rFonts w:ascii="Angsana New" w:hAnsi="Angsana New"/>
          <w:sz w:val="28"/>
          <w:szCs w:val="28"/>
          <w:cs/>
        </w:rPr>
        <w:t xml:space="preserve">กล่าวไว้ในหมายเหตุ </w:t>
      </w:r>
      <w:r w:rsidR="00D81051" w:rsidRPr="00D81051">
        <w:rPr>
          <w:rFonts w:ascii="Angsana New" w:hAnsi="Angsana New"/>
          <w:sz w:val="28"/>
          <w:szCs w:val="28"/>
        </w:rPr>
        <w:t>5</w:t>
      </w:r>
      <w:r w:rsidR="00494F9D">
        <w:rPr>
          <w:rFonts w:ascii="Angsana New" w:hAnsi="Angsana New"/>
          <w:sz w:val="28"/>
          <w:szCs w:val="28"/>
        </w:rPr>
        <w:t>,</w:t>
      </w:r>
      <w:r w:rsidRPr="00D81051">
        <w:rPr>
          <w:rFonts w:ascii="Angsana New" w:hAnsi="Angsana New"/>
          <w:sz w:val="28"/>
          <w:szCs w:val="28"/>
        </w:rPr>
        <w:t xml:space="preserve"> </w:t>
      </w:r>
      <w:r w:rsidR="00D81051" w:rsidRPr="00D81051">
        <w:rPr>
          <w:rFonts w:ascii="Angsana New" w:hAnsi="Angsana New"/>
          <w:sz w:val="28"/>
          <w:szCs w:val="28"/>
        </w:rPr>
        <w:t>9</w:t>
      </w:r>
      <w:r w:rsidRPr="00D81051">
        <w:rPr>
          <w:rFonts w:ascii="Angsana New" w:hAnsi="Angsana New"/>
          <w:sz w:val="28"/>
          <w:szCs w:val="28"/>
        </w:rPr>
        <w:t xml:space="preserve"> </w:t>
      </w:r>
      <w:r w:rsidRPr="00D81051">
        <w:rPr>
          <w:rFonts w:ascii="Angsana New" w:hAnsi="Angsana New" w:hint="cs"/>
          <w:sz w:val="28"/>
          <w:szCs w:val="28"/>
          <w:cs/>
        </w:rPr>
        <w:t xml:space="preserve">และ </w:t>
      </w:r>
      <w:r w:rsidRPr="00D81051">
        <w:rPr>
          <w:rFonts w:ascii="Angsana New" w:hAnsi="Angsana New"/>
          <w:sz w:val="28"/>
          <w:szCs w:val="28"/>
        </w:rPr>
        <w:t>1</w:t>
      </w:r>
      <w:r w:rsidR="00D81051" w:rsidRPr="00D81051">
        <w:rPr>
          <w:rFonts w:ascii="Angsana New" w:hAnsi="Angsana New"/>
          <w:sz w:val="28"/>
          <w:szCs w:val="28"/>
        </w:rPr>
        <w:t>2</w:t>
      </w:r>
    </w:p>
    <w:bookmarkEnd w:id="15"/>
    <w:p w14:paraId="77E34217" w14:textId="66FF5050" w:rsidR="00734748" w:rsidRPr="00517FD7" w:rsidRDefault="00513B6A" w:rsidP="00505EB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92" w:hanging="446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172EA3">
        <w:rPr>
          <w:rFonts w:asciiTheme="majorBidi" w:hAnsiTheme="majorBidi" w:cstheme="majorBidi"/>
          <w:spacing w:val="-2"/>
          <w:sz w:val="28"/>
          <w:szCs w:val="28"/>
          <w:cs/>
        </w:rPr>
        <w:t xml:space="preserve">เมื่อวันที่ </w:t>
      </w:r>
      <w:r w:rsidRPr="00172EA3">
        <w:rPr>
          <w:rFonts w:asciiTheme="majorBidi" w:hAnsiTheme="majorBidi" w:cstheme="majorBidi"/>
          <w:spacing w:val="-2"/>
          <w:sz w:val="28"/>
          <w:szCs w:val="28"/>
        </w:rPr>
        <w:t xml:space="preserve">16 </w:t>
      </w:r>
      <w:r w:rsidRPr="00172EA3">
        <w:rPr>
          <w:rFonts w:asciiTheme="majorBidi" w:hAnsiTheme="majorBidi" w:cstheme="majorBidi" w:hint="cs"/>
          <w:spacing w:val="-2"/>
          <w:sz w:val="28"/>
          <w:szCs w:val="28"/>
          <w:cs/>
        </w:rPr>
        <w:t>สิงหาคม</w:t>
      </w:r>
      <w:r w:rsidRPr="00172EA3">
        <w:rPr>
          <w:rFonts w:asciiTheme="majorBidi" w:hAnsiTheme="majorBidi" w:cstheme="majorBidi"/>
          <w:spacing w:val="-2"/>
          <w:sz w:val="28"/>
          <w:szCs w:val="28"/>
        </w:rPr>
        <w:t xml:space="preserve"> 2561</w:t>
      </w:r>
      <w:r w:rsidRPr="00172EA3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บริษัทได้ทำสัญญาจ้างบริการตรวจสอบค่าสินไหมทดแทนกับบริษัทในประเทศแห่งหนึ่ง </w:t>
      </w:r>
      <w:r w:rsidRPr="00172EA3">
        <w:rPr>
          <w:rFonts w:asciiTheme="majorBidi" w:hAnsiTheme="majorBidi" w:cstheme="majorBidi" w:hint="cs"/>
          <w:spacing w:val="4"/>
          <w:sz w:val="28"/>
          <w:szCs w:val="28"/>
          <w:cs/>
        </w:rPr>
        <w:t>โดยบริษัทในประเทศดังกล่าวจะให้บริการให้คำปรึกษา คำแนะนำ ตรวจสอบ รวบรวมข้อมูลเกี่ยวกับการใช้สิทธิของ</w:t>
      </w:r>
      <w:r w:rsidRPr="00172EA3">
        <w:rPr>
          <w:rFonts w:asciiTheme="majorBidi" w:hAnsiTheme="majorBidi" w:cstheme="majorBidi" w:hint="cs"/>
          <w:spacing w:val="-2"/>
          <w:sz w:val="28"/>
          <w:szCs w:val="28"/>
          <w:cs/>
        </w:rPr>
        <w:t>ผู้เอาประกันเพื่อเรียกร้องค่าสินไหมทดแทนตามเงื่อนไขความคุ้มครองของกรมธรรม์ประกันภัย และสรุป</w:t>
      </w:r>
      <w:r w:rsidR="00C01143" w:rsidRPr="00172EA3"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Pr="00517FD7">
        <w:rPr>
          <w:rFonts w:asciiTheme="majorBidi" w:hAnsiTheme="majorBidi" w:cstheme="majorBidi" w:hint="cs"/>
          <w:sz w:val="28"/>
          <w:szCs w:val="28"/>
          <w:cs/>
        </w:rPr>
        <w:t xml:space="preserve">ค่าสินไหมทดแทนรายงานให้กับบริษัท </w:t>
      </w:r>
      <w:r w:rsidR="00F73C49" w:rsidRPr="00517FD7">
        <w:rPr>
          <w:rFonts w:asciiTheme="majorBidi" w:hAnsiTheme="majorBidi" w:cstheme="majorBidi" w:hint="cs"/>
          <w:sz w:val="28"/>
          <w:szCs w:val="28"/>
          <w:cs/>
        </w:rPr>
        <w:t>โดยมี</w:t>
      </w:r>
      <w:r w:rsidRPr="00517FD7">
        <w:rPr>
          <w:rFonts w:asciiTheme="majorBidi" w:hAnsiTheme="majorBidi" w:cstheme="majorBidi" w:hint="cs"/>
          <w:sz w:val="28"/>
          <w:szCs w:val="28"/>
          <w:cs/>
        </w:rPr>
        <w:t>ค่าบริการรายปี</w:t>
      </w:r>
      <w:r w:rsidR="00F73C49" w:rsidRPr="00517FD7">
        <w:rPr>
          <w:rFonts w:asciiTheme="majorBidi" w:hAnsiTheme="majorBidi" w:cstheme="majorBidi" w:hint="cs"/>
          <w:sz w:val="28"/>
          <w:szCs w:val="28"/>
          <w:cs/>
        </w:rPr>
        <w:t>จำนวน</w:t>
      </w:r>
      <w:r w:rsidRPr="00517FD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517FD7">
        <w:rPr>
          <w:rFonts w:asciiTheme="majorBidi" w:hAnsiTheme="majorBidi" w:cstheme="majorBidi"/>
          <w:sz w:val="28"/>
          <w:szCs w:val="28"/>
        </w:rPr>
        <w:t xml:space="preserve">24,000 </w:t>
      </w:r>
      <w:r w:rsidRPr="00517FD7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Pr="00517FD7">
        <w:rPr>
          <w:rFonts w:asciiTheme="majorBidi" w:hAnsiTheme="majorBidi" w:cstheme="majorBidi"/>
          <w:sz w:val="28"/>
          <w:szCs w:val="28"/>
        </w:rPr>
        <w:t xml:space="preserve"> </w:t>
      </w:r>
      <w:r w:rsidRPr="00517FD7">
        <w:rPr>
          <w:rFonts w:asciiTheme="majorBidi" w:hAnsiTheme="majorBidi" w:cstheme="majorBidi" w:hint="cs"/>
          <w:sz w:val="28"/>
          <w:szCs w:val="28"/>
          <w:cs/>
        </w:rPr>
        <w:t xml:space="preserve">ต่อปี สัญญามีผลบังคับใช้จนกว่าฝ่ายหนึ่งฝ่ายใดจะบอกเลิกสัญญาเป็นลายลักษณ์อักษรให้อีกฝ่ายหนึ่งทราบล่วงหน้าไม่น้อยกว่า </w:t>
      </w:r>
      <w:r w:rsidRPr="00517FD7">
        <w:rPr>
          <w:rFonts w:asciiTheme="majorBidi" w:hAnsiTheme="majorBidi" w:cstheme="majorBidi"/>
          <w:sz w:val="28"/>
          <w:szCs w:val="28"/>
        </w:rPr>
        <w:t xml:space="preserve">90 </w:t>
      </w:r>
      <w:r w:rsidRPr="00517FD7">
        <w:rPr>
          <w:rFonts w:asciiTheme="majorBidi" w:hAnsiTheme="majorBidi" w:cstheme="majorBidi" w:hint="cs"/>
          <w:sz w:val="28"/>
          <w:szCs w:val="28"/>
          <w:cs/>
        </w:rPr>
        <w:t xml:space="preserve">วัน </w:t>
      </w:r>
    </w:p>
    <w:p w14:paraId="7E2F3525" w14:textId="13FA05E3" w:rsidR="00392AA9" w:rsidRPr="006C36B5" w:rsidRDefault="00392AA9" w:rsidP="00392AA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92" w:hanging="446"/>
        <w:contextualSpacing w:val="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2E71F5">
        <w:rPr>
          <w:rFonts w:asciiTheme="majorBidi" w:hAnsiTheme="majorBidi"/>
          <w:spacing w:val="-2"/>
          <w:sz w:val="28"/>
          <w:szCs w:val="28"/>
          <w:cs/>
        </w:rPr>
        <w:t xml:space="preserve">ณ วันที่ </w:t>
      </w:r>
      <w:r w:rsidR="00A80558">
        <w:rPr>
          <w:rFonts w:asciiTheme="majorBidi" w:hAnsiTheme="majorBidi"/>
          <w:spacing w:val="-2"/>
          <w:sz w:val="28"/>
          <w:szCs w:val="28"/>
        </w:rPr>
        <w:t xml:space="preserve">30 </w:t>
      </w:r>
      <w:r w:rsidR="00A80558">
        <w:rPr>
          <w:rFonts w:asciiTheme="majorBidi" w:hAnsiTheme="majorBidi"/>
          <w:spacing w:val="-2"/>
          <w:sz w:val="28"/>
          <w:szCs w:val="28"/>
          <w:cs/>
        </w:rPr>
        <w:t xml:space="preserve">กันยายน </w:t>
      </w:r>
      <w:r w:rsidR="00A80558">
        <w:rPr>
          <w:rFonts w:asciiTheme="majorBidi" w:hAnsiTheme="majorBidi"/>
          <w:spacing w:val="-2"/>
          <w:sz w:val="28"/>
          <w:szCs w:val="28"/>
        </w:rPr>
        <w:t>2565</w:t>
      </w:r>
      <w:r w:rsidR="00CD6127" w:rsidRPr="002E71F5">
        <w:rPr>
          <w:rFonts w:asciiTheme="majorBidi" w:hAnsiTheme="majorBidi"/>
          <w:spacing w:val="-2"/>
          <w:sz w:val="28"/>
          <w:szCs w:val="28"/>
        </w:rPr>
        <w:t xml:space="preserve"> </w:t>
      </w:r>
      <w:r w:rsidRPr="002E71F5">
        <w:rPr>
          <w:rFonts w:asciiTheme="majorBidi" w:hAnsiTheme="majorBidi"/>
          <w:spacing w:val="-2"/>
          <w:sz w:val="28"/>
          <w:szCs w:val="28"/>
          <w:cs/>
        </w:rPr>
        <w:t xml:space="preserve">และวันที่ </w:t>
      </w:r>
      <w:r w:rsidRPr="002E71F5">
        <w:rPr>
          <w:rFonts w:asciiTheme="majorBidi" w:hAnsiTheme="majorBidi"/>
          <w:spacing w:val="-2"/>
          <w:sz w:val="28"/>
          <w:szCs w:val="28"/>
        </w:rPr>
        <w:t>31</w:t>
      </w:r>
      <w:r w:rsidRPr="002E71F5">
        <w:rPr>
          <w:rFonts w:asciiTheme="majorBidi" w:hAnsiTheme="majorBidi"/>
          <w:spacing w:val="-2"/>
          <w:sz w:val="28"/>
          <w:szCs w:val="28"/>
          <w:cs/>
        </w:rPr>
        <w:t xml:space="preserve"> ธันวาคม </w:t>
      </w:r>
      <w:r w:rsidRPr="002E71F5">
        <w:rPr>
          <w:rFonts w:asciiTheme="majorBidi" w:hAnsiTheme="majorBidi"/>
          <w:spacing w:val="-2"/>
          <w:sz w:val="28"/>
          <w:szCs w:val="28"/>
        </w:rPr>
        <w:t>2564</w:t>
      </w:r>
      <w:r w:rsidRPr="002E71F5">
        <w:rPr>
          <w:rFonts w:asciiTheme="majorBidi" w:hAnsiTheme="majorBidi"/>
          <w:spacing w:val="-2"/>
          <w:sz w:val="28"/>
          <w:szCs w:val="28"/>
          <w:cs/>
        </w:rPr>
        <w:t xml:space="preserve"> บริษัทมีภาระผูกพันจากการเข้าทำสัญญาบริการให้คำปรึกษาและ</w:t>
      </w:r>
      <w:r w:rsidRPr="002E71F5">
        <w:rPr>
          <w:rFonts w:asciiTheme="majorBidi" w:hAnsiTheme="majorBidi"/>
          <w:spacing w:val="2"/>
          <w:sz w:val="28"/>
          <w:szCs w:val="28"/>
          <w:cs/>
        </w:rPr>
        <w:t xml:space="preserve">ติดตั้งซอฟต์แวร์ที่เกี่ยวข้องกับมาตรฐานการรายงานทางการเงินฉบับที่ </w:t>
      </w:r>
      <w:r w:rsidRPr="002E71F5">
        <w:rPr>
          <w:rFonts w:asciiTheme="majorBidi" w:hAnsiTheme="majorBidi"/>
          <w:spacing w:val="2"/>
          <w:sz w:val="28"/>
          <w:szCs w:val="28"/>
        </w:rPr>
        <w:t>17</w:t>
      </w:r>
      <w:r w:rsidRPr="002E71F5">
        <w:rPr>
          <w:rFonts w:asciiTheme="majorBidi" w:hAnsiTheme="majorBidi"/>
          <w:spacing w:val="2"/>
          <w:sz w:val="28"/>
          <w:szCs w:val="28"/>
          <w:cs/>
        </w:rPr>
        <w:t xml:space="preserve"> กับบริษัทแห่งหนึ่ง</w:t>
      </w:r>
      <w:r w:rsidRPr="006C36B5">
        <w:rPr>
          <w:rFonts w:asciiTheme="majorBidi" w:hAnsiTheme="majorBidi"/>
          <w:spacing w:val="2"/>
          <w:sz w:val="28"/>
          <w:szCs w:val="28"/>
          <w:cs/>
        </w:rPr>
        <w:t>เป็นจำนวนเงิน</w:t>
      </w:r>
      <w:r w:rsidR="002B1BD4" w:rsidRPr="006C36B5">
        <w:rPr>
          <w:rFonts w:asciiTheme="majorBidi" w:hAnsiTheme="majorBidi"/>
          <w:spacing w:val="2"/>
          <w:sz w:val="28"/>
          <w:szCs w:val="28"/>
        </w:rPr>
        <w:t xml:space="preserve"> 6.</w:t>
      </w:r>
      <w:r w:rsidR="00F62AF9" w:rsidRPr="006C36B5">
        <w:rPr>
          <w:rFonts w:asciiTheme="majorBidi" w:hAnsiTheme="majorBidi"/>
          <w:spacing w:val="2"/>
          <w:sz w:val="28"/>
          <w:szCs w:val="28"/>
        </w:rPr>
        <w:t>8</w:t>
      </w:r>
      <w:r w:rsidR="002B1BD4" w:rsidRPr="006C36B5">
        <w:rPr>
          <w:rFonts w:asciiTheme="majorBidi" w:hAnsiTheme="majorBidi"/>
          <w:spacing w:val="2"/>
          <w:sz w:val="28"/>
          <w:szCs w:val="28"/>
        </w:rPr>
        <w:t xml:space="preserve"> </w:t>
      </w:r>
      <w:r w:rsidR="002B1BD4" w:rsidRPr="006C36B5">
        <w:rPr>
          <w:rFonts w:asciiTheme="majorBidi" w:hAnsiTheme="majorBidi" w:hint="cs"/>
          <w:spacing w:val="2"/>
          <w:sz w:val="28"/>
          <w:szCs w:val="28"/>
          <w:cs/>
        </w:rPr>
        <w:t>ล้านบาท และ</w:t>
      </w:r>
      <w:r w:rsidRPr="006C36B5">
        <w:rPr>
          <w:rFonts w:asciiTheme="majorBidi" w:hAnsiTheme="majorBidi"/>
          <w:spacing w:val="2"/>
          <w:sz w:val="28"/>
          <w:szCs w:val="28"/>
          <w:cs/>
        </w:rPr>
        <w:t xml:space="preserve"> </w:t>
      </w:r>
      <w:r w:rsidRPr="006C36B5">
        <w:rPr>
          <w:rFonts w:asciiTheme="majorBidi" w:hAnsiTheme="majorBidi"/>
          <w:spacing w:val="2"/>
          <w:sz w:val="28"/>
          <w:szCs w:val="28"/>
        </w:rPr>
        <w:t xml:space="preserve">9.7 </w:t>
      </w:r>
      <w:r w:rsidRPr="006C36B5">
        <w:rPr>
          <w:rFonts w:asciiTheme="majorBidi" w:hAnsiTheme="majorBidi"/>
          <w:spacing w:val="2"/>
          <w:sz w:val="28"/>
          <w:szCs w:val="28"/>
          <w:cs/>
        </w:rPr>
        <w:t>ล้านบาท</w:t>
      </w:r>
      <w:r w:rsidRPr="006C36B5">
        <w:rPr>
          <w:rFonts w:asciiTheme="majorBidi" w:hAnsiTheme="majorBidi" w:hint="cs"/>
          <w:spacing w:val="-2"/>
          <w:sz w:val="28"/>
          <w:szCs w:val="28"/>
          <w:cs/>
        </w:rPr>
        <w:t xml:space="preserve"> </w:t>
      </w:r>
      <w:r w:rsidR="002B1BD4" w:rsidRPr="006C36B5">
        <w:rPr>
          <w:rFonts w:asciiTheme="majorBidi" w:hAnsiTheme="majorBidi" w:hint="cs"/>
          <w:spacing w:val="-2"/>
          <w:sz w:val="28"/>
          <w:szCs w:val="28"/>
          <w:cs/>
        </w:rPr>
        <w:t>ตามลำดับ</w:t>
      </w:r>
    </w:p>
    <w:p w14:paraId="27992443" w14:textId="79C08CAF" w:rsidR="00BD2C17" w:rsidRPr="006C36B5" w:rsidRDefault="002E71F5" w:rsidP="002E71F5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92" w:hanging="446"/>
        <w:contextualSpacing w:val="0"/>
        <w:jc w:val="thaiDistribute"/>
        <w:rPr>
          <w:rFonts w:asciiTheme="majorBidi" w:hAnsiTheme="majorBidi"/>
          <w:spacing w:val="-2"/>
          <w:sz w:val="28"/>
          <w:szCs w:val="28"/>
        </w:rPr>
      </w:pPr>
      <w:r w:rsidRPr="006C36B5">
        <w:rPr>
          <w:rFonts w:asciiTheme="majorBidi" w:hAnsiTheme="majorBidi"/>
          <w:spacing w:val="2"/>
          <w:sz w:val="28"/>
          <w:szCs w:val="28"/>
          <w:cs/>
        </w:rPr>
        <w:t xml:space="preserve">ณ วันที่ </w:t>
      </w:r>
      <w:r w:rsidR="00A80558" w:rsidRPr="006C36B5">
        <w:rPr>
          <w:rFonts w:asciiTheme="majorBidi" w:hAnsiTheme="majorBidi"/>
          <w:spacing w:val="2"/>
          <w:sz w:val="28"/>
          <w:szCs w:val="28"/>
        </w:rPr>
        <w:t xml:space="preserve">30 </w:t>
      </w:r>
      <w:r w:rsidR="00A80558" w:rsidRPr="006C36B5">
        <w:rPr>
          <w:rFonts w:asciiTheme="majorBidi" w:hAnsiTheme="majorBidi"/>
          <w:spacing w:val="2"/>
          <w:sz w:val="28"/>
          <w:szCs w:val="28"/>
          <w:cs/>
        </w:rPr>
        <w:t xml:space="preserve">กันยายน </w:t>
      </w:r>
      <w:r w:rsidR="00A80558" w:rsidRPr="006C36B5">
        <w:rPr>
          <w:rFonts w:asciiTheme="majorBidi" w:hAnsiTheme="majorBidi"/>
          <w:spacing w:val="2"/>
          <w:sz w:val="28"/>
          <w:szCs w:val="28"/>
        </w:rPr>
        <w:t>2565</w:t>
      </w:r>
      <w:r w:rsidRPr="006C36B5">
        <w:rPr>
          <w:rFonts w:asciiTheme="majorBidi" w:hAnsiTheme="majorBidi"/>
          <w:spacing w:val="2"/>
          <w:sz w:val="28"/>
          <w:szCs w:val="28"/>
          <w:cs/>
        </w:rPr>
        <w:t xml:space="preserve"> บริษัทมีภาระผูกพันจากการจ้างพัฒนาและออกแบบเว็บไซต์กับบริษัทแห่งหนึ่งเป็น</w:t>
      </w:r>
      <w:r w:rsidRPr="006C36B5">
        <w:rPr>
          <w:rFonts w:asciiTheme="majorBidi" w:hAnsiTheme="majorBidi"/>
          <w:spacing w:val="-2"/>
          <w:sz w:val="28"/>
          <w:szCs w:val="28"/>
          <w:cs/>
        </w:rPr>
        <w:t xml:space="preserve">จำนวนเงิน </w:t>
      </w:r>
      <w:r w:rsidRPr="006C36B5">
        <w:rPr>
          <w:rFonts w:asciiTheme="majorBidi" w:hAnsiTheme="majorBidi"/>
          <w:spacing w:val="-2"/>
          <w:sz w:val="28"/>
          <w:szCs w:val="28"/>
        </w:rPr>
        <w:t>0.5</w:t>
      </w:r>
      <w:r w:rsidRPr="006C36B5">
        <w:rPr>
          <w:rFonts w:asciiTheme="majorBidi" w:hAnsiTheme="majorBidi"/>
          <w:spacing w:val="-2"/>
          <w:sz w:val="28"/>
          <w:szCs w:val="28"/>
          <w:cs/>
        </w:rPr>
        <w:t xml:space="preserve"> ล้านบาท</w:t>
      </w:r>
    </w:p>
    <w:p w14:paraId="275B5E2C" w14:textId="18DBE3D3" w:rsidR="007E1AFF" w:rsidRDefault="007E1AFF" w:rsidP="007E1AFF">
      <w:pPr>
        <w:pStyle w:val="FSNoteNumbered"/>
        <w:numPr>
          <w:ilvl w:val="0"/>
          <w:numId w:val="0"/>
        </w:numPr>
        <w:spacing w:after="120"/>
        <w:ind w:left="547"/>
        <w:rPr>
          <w:b/>
          <w:bCs/>
          <w:u w:val="none"/>
        </w:rPr>
      </w:pPr>
    </w:p>
    <w:p w14:paraId="46BFE7D9" w14:textId="4B2E53A3" w:rsidR="007E1AFF" w:rsidRDefault="007E1AFF" w:rsidP="007E1AFF">
      <w:pPr>
        <w:rPr>
          <w:lang w:val="th-TH"/>
        </w:rPr>
      </w:pPr>
    </w:p>
    <w:p w14:paraId="28E3835D" w14:textId="31F88D8E" w:rsidR="005B7353" w:rsidRPr="00517FD7" w:rsidRDefault="00513B6A" w:rsidP="00F46D3E">
      <w:pPr>
        <w:pStyle w:val="FSNoteNumbered"/>
        <w:numPr>
          <w:ilvl w:val="0"/>
          <w:numId w:val="17"/>
        </w:numPr>
        <w:spacing w:after="120"/>
        <w:ind w:left="547" w:hanging="547"/>
        <w:rPr>
          <w:b/>
          <w:bCs/>
          <w:u w:val="none"/>
          <w:cs/>
        </w:rPr>
      </w:pPr>
      <w:r w:rsidRPr="00517FD7">
        <w:rPr>
          <w:rFonts w:hint="cs"/>
          <w:b/>
          <w:bCs/>
          <w:u w:val="none"/>
          <w:cs/>
        </w:rPr>
        <w:lastRenderedPageBreak/>
        <w:t>หนี้สินที่อาจเกิดขึ้น</w:t>
      </w:r>
    </w:p>
    <w:p w14:paraId="73F61226" w14:textId="6601B3E1" w:rsidR="00BD17EA" w:rsidRPr="006C36B5" w:rsidRDefault="00C037A5" w:rsidP="00505EB3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90" w:hanging="450"/>
        <w:contextualSpacing w:val="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E258A6">
        <w:rPr>
          <w:rFonts w:ascii="Angsana New" w:hAnsi="Angsana New"/>
          <w:spacing w:val="2"/>
          <w:sz w:val="28"/>
          <w:szCs w:val="28"/>
          <w:cs/>
        </w:rPr>
        <w:t xml:space="preserve">ณ </w:t>
      </w:r>
      <w:r w:rsidRPr="00E258A6">
        <w:rPr>
          <w:rFonts w:ascii="Angsana New" w:hAnsi="Angsana New" w:hint="cs"/>
          <w:spacing w:val="2"/>
          <w:sz w:val="28"/>
          <w:szCs w:val="28"/>
          <w:cs/>
        </w:rPr>
        <w:t xml:space="preserve">วันที่ </w:t>
      </w:r>
      <w:r w:rsidR="00A80558" w:rsidRPr="006C36B5">
        <w:rPr>
          <w:rFonts w:ascii="Angsana New" w:hAnsi="Angsana New"/>
          <w:sz w:val="28"/>
          <w:szCs w:val="28"/>
        </w:rPr>
        <w:t xml:space="preserve">30 </w:t>
      </w:r>
      <w:r w:rsidR="00A80558" w:rsidRPr="006C36B5">
        <w:rPr>
          <w:rFonts w:ascii="Angsana New" w:hAnsi="Angsana New"/>
          <w:sz w:val="28"/>
          <w:szCs w:val="28"/>
          <w:cs/>
        </w:rPr>
        <w:t xml:space="preserve">กันยายน </w:t>
      </w:r>
      <w:r w:rsidR="00A80558" w:rsidRPr="006C36B5">
        <w:rPr>
          <w:rFonts w:ascii="Angsana New" w:hAnsi="Angsana New"/>
          <w:sz w:val="28"/>
          <w:szCs w:val="28"/>
        </w:rPr>
        <w:t>2565</w:t>
      </w:r>
      <w:r w:rsidR="00CD6127" w:rsidRPr="006C36B5">
        <w:rPr>
          <w:rFonts w:ascii="Angsana New" w:hAnsi="Angsana New"/>
          <w:sz w:val="28"/>
          <w:szCs w:val="28"/>
        </w:rPr>
        <w:t xml:space="preserve"> </w:t>
      </w:r>
      <w:r w:rsidRPr="006C36B5">
        <w:rPr>
          <w:rFonts w:ascii="Angsana New" w:hAnsi="Angsana New"/>
          <w:spacing w:val="2"/>
          <w:sz w:val="28"/>
          <w:szCs w:val="28"/>
          <w:cs/>
        </w:rPr>
        <w:t xml:space="preserve">และวันที่ </w:t>
      </w:r>
      <w:r w:rsidRPr="006C36B5">
        <w:rPr>
          <w:rFonts w:ascii="Angsana New" w:hAnsi="Angsana New"/>
          <w:spacing w:val="2"/>
          <w:sz w:val="28"/>
          <w:szCs w:val="28"/>
        </w:rPr>
        <w:t xml:space="preserve">31 </w:t>
      </w:r>
      <w:r w:rsidRPr="006C36B5">
        <w:rPr>
          <w:rFonts w:ascii="Angsana New" w:hAnsi="Angsana New"/>
          <w:spacing w:val="2"/>
          <w:sz w:val="28"/>
          <w:szCs w:val="28"/>
          <w:cs/>
        </w:rPr>
        <w:t xml:space="preserve">ธันวาคม </w:t>
      </w:r>
      <w:r w:rsidRPr="006C36B5">
        <w:rPr>
          <w:rFonts w:ascii="Angsana New" w:hAnsi="Angsana New"/>
          <w:spacing w:val="2"/>
          <w:sz w:val="28"/>
          <w:szCs w:val="28"/>
        </w:rPr>
        <w:t>256</w:t>
      </w:r>
      <w:r w:rsidR="00E258A6" w:rsidRPr="006C36B5">
        <w:rPr>
          <w:rFonts w:ascii="Angsana New" w:hAnsi="Angsana New"/>
          <w:spacing w:val="2"/>
          <w:sz w:val="28"/>
          <w:szCs w:val="28"/>
        </w:rPr>
        <w:t>4</w:t>
      </w:r>
      <w:r w:rsidR="00D8033A" w:rsidRPr="006C36B5">
        <w:rPr>
          <w:rFonts w:asciiTheme="majorBidi" w:hAnsiTheme="majorBidi" w:cstheme="majorBidi"/>
          <w:spacing w:val="-2"/>
          <w:sz w:val="28"/>
          <w:szCs w:val="28"/>
          <w:cs/>
        </w:rPr>
        <w:t xml:space="preserve"> บริษัทถูกฟ้องร้องคดีจากการเป็นผู้รับประกันภัยหลายรายโดยมีทุนทรัพย์ถูกฟ้อง (เฉพาะส่วนที่บริษัทเป็นจำเลยร่วม) เป็นจำนวนเงินรวม</w:t>
      </w:r>
      <w:r w:rsidR="006C36B5" w:rsidRPr="006C36B5">
        <w:rPr>
          <w:rFonts w:asciiTheme="majorBidi" w:hAnsiTheme="majorBidi" w:cstheme="majorBidi"/>
          <w:spacing w:val="-2"/>
          <w:sz w:val="28"/>
          <w:szCs w:val="28"/>
        </w:rPr>
        <w:t xml:space="preserve"> 2</w:t>
      </w:r>
      <w:r w:rsidR="00443868">
        <w:rPr>
          <w:rFonts w:asciiTheme="majorBidi" w:hAnsiTheme="majorBidi" w:cstheme="majorBidi"/>
          <w:spacing w:val="-2"/>
          <w:sz w:val="28"/>
          <w:szCs w:val="28"/>
        </w:rPr>
        <w:t>2.2</w:t>
      </w:r>
      <w:r w:rsidR="001B3C1B" w:rsidRPr="006C36B5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D8033A" w:rsidRPr="006C36B5">
        <w:rPr>
          <w:rFonts w:asciiTheme="majorBidi" w:hAnsiTheme="majorBidi" w:cstheme="majorBidi"/>
          <w:spacing w:val="-2"/>
          <w:sz w:val="28"/>
          <w:szCs w:val="28"/>
          <w:cs/>
        </w:rPr>
        <w:t>ล้านบาท และ</w:t>
      </w:r>
      <w:r w:rsidR="00D54B3A" w:rsidRPr="006C36B5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="00B5163D" w:rsidRPr="006C36B5">
        <w:rPr>
          <w:rFonts w:asciiTheme="majorBidi" w:hAnsiTheme="majorBidi" w:cstheme="majorBidi"/>
          <w:spacing w:val="-2"/>
          <w:sz w:val="28"/>
          <w:szCs w:val="28"/>
        </w:rPr>
        <w:t>19</w:t>
      </w:r>
      <w:r w:rsidR="00333003" w:rsidRPr="006C36B5">
        <w:rPr>
          <w:rFonts w:asciiTheme="majorBidi" w:hAnsiTheme="majorBidi" w:cstheme="majorBidi"/>
          <w:spacing w:val="-2"/>
          <w:sz w:val="28"/>
          <w:szCs w:val="28"/>
        </w:rPr>
        <w:t>.</w:t>
      </w:r>
      <w:r w:rsidR="00B5163D" w:rsidRPr="006C36B5">
        <w:rPr>
          <w:rFonts w:asciiTheme="majorBidi" w:hAnsiTheme="majorBidi" w:cstheme="majorBidi"/>
          <w:spacing w:val="-2"/>
          <w:sz w:val="28"/>
          <w:szCs w:val="28"/>
        </w:rPr>
        <w:t>0</w:t>
      </w:r>
      <w:r w:rsidR="00333003" w:rsidRPr="006C36B5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D8033A" w:rsidRPr="006C36B5">
        <w:rPr>
          <w:rFonts w:asciiTheme="majorBidi" w:hAnsiTheme="majorBidi" w:cstheme="majorBidi"/>
          <w:spacing w:val="-2"/>
          <w:sz w:val="28"/>
          <w:szCs w:val="28"/>
          <w:cs/>
        </w:rPr>
        <w:t xml:space="preserve">ล้านบาท ตามลำดับ </w:t>
      </w:r>
      <w:r w:rsidR="00D8033A" w:rsidRPr="006C36B5">
        <w:rPr>
          <w:rFonts w:asciiTheme="majorBidi" w:hAnsiTheme="majorBidi" w:cstheme="majorBidi"/>
          <w:spacing w:val="2"/>
          <w:sz w:val="28"/>
          <w:szCs w:val="28"/>
          <w:cs/>
        </w:rPr>
        <w:t>ทั้งนี้บริษัทมีหนี้สินที่อาจจะเกิดขึ้นจากคดีความที่ถูกฟ้องร้องในมูลค่าที่ไม่เกินความคุ้มครองตามกรมธรรม์ จำนวน</w:t>
      </w:r>
      <w:r w:rsidR="00392AA9" w:rsidRPr="006C36B5">
        <w:rPr>
          <w:rFonts w:asciiTheme="majorBidi" w:hAnsiTheme="majorBidi" w:cstheme="majorBidi" w:hint="cs"/>
          <w:spacing w:val="2"/>
          <w:sz w:val="28"/>
          <w:szCs w:val="28"/>
          <w:cs/>
        </w:rPr>
        <w:t>เงิน</w:t>
      </w:r>
      <w:r w:rsidR="006C36B5" w:rsidRPr="006C36B5">
        <w:rPr>
          <w:rFonts w:asciiTheme="majorBidi" w:hAnsiTheme="majorBidi" w:cstheme="majorBidi"/>
          <w:spacing w:val="2"/>
          <w:sz w:val="28"/>
          <w:szCs w:val="28"/>
        </w:rPr>
        <w:t xml:space="preserve"> </w:t>
      </w:r>
      <w:r w:rsidR="00755A36">
        <w:rPr>
          <w:rFonts w:asciiTheme="majorBidi" w:hAnsiTheme="majorBidi" w:cstheme="majorBidi"/>
          <w:spacing w:val="2"/>
          <w:sz w:val="28"/>
          <w:szCs w:val="28"/>
        </w:rPr>
        <w:t>8.3</w:t>
      </w:r>
      <w:r w:rsidR="008A1A69" w:rsidRPr="006C36B5">
        <w:rPr>
          <w:rFonts w:asciiTheme="majorBidi" w:hAnsiTheme="majorBidi" w:cstheme="majorBidi"/>
          <w:spacing w:val="2"/>
          <w:sz w:val="28"/>
          <w:szCs w:val="28"/>
        </w:rPr>
        <w:t xml:space="preserve"> </w:t>
      </w:r>
      <w:r w:rsidR="00D8033A" w:rsidRPr="006C36B5">
        <w:rPr>
          <w:rFonts w:asciiTheme="majorBidi" w:hAnsiTheme="majorBidi" w:cstheme="majorBidi"/>
          <w:spacing w:val="2"/>
          <w:sz w:val="28"/>
          <w:szCs w:val="28"/>
          <w:cs/>
        </w:rPr>
        <w:t>ล้าน</w:t>
      </w:r>
      <w:r w:rsidR="00D8033A" w:rsidRPr="006C36B5">
        <w:rPr>
          <w:rFonts w:asciiTheme="majorBidi" w:hAnsiTheme="majorBidi" w:cstheme="majorBidi"/>
          <w:spacing w:val="-2"/>
          <w:sz w:val="28"/>
          <w:szCs w:val="28"/>
          <w:cs/>
        </w:rPr>
        <w:t xml:space="preserve">บาท </w:t>
      </w:r>
      <w:r w:rsidR="00B65969">
        <w:rPr>
          <w:rFonts w:asciiTheme="majorBidi" w:hAnsiTheme="majorBidi" w:cstheme="majorBidi" w:hint="cs"/>
          <w:spacing w:val="-2"/>
          <w:sz w:val="28"/>
          <w:szCs w:val="28"/>
          <w:cs/>
        </w:rPr>
        <w:t>เท่า</w:t>
      </w:r>
      <w:r w:rsidR="00F77040">
        <w:rPr>
          <w:rFonts w:asciiTheme="majorBidi" w:hAnsiTheme="majorBidi" w:cstheme="majorBidi" w:hint="cs"/>
          <w:spacing w:val="-2"/>
          <w:sz w:val="28"/>
          <w:szCs w:val="28"/>
          <w:cs/>
        </w:rPr>
        <w:t>กัน</w:t>
      </w:r>
      <w:r w:rsidR="00B65969">
        <w:rPr>
          <w:rFonts w:asciiTheme="majorBidi" w:hAnsiTheme="majorBidi" w:cstheme="majorBidi" w:hint="cs"/>
          <w:spacing w:val="-2"/>
          <w:sz w:val="28"/>
          <w:szCs w:val="28"/>
          <w:cs/>
        </w:rPr>
        <w:t>ทั้งสองงวด</w:t>
      </w:r>
    </w:p>
    <w:p w14:paraId="3B3357B5" w14:textId="6BDE8970" w:rsidR="008256E8" w:rsidRPr="00E258A6" w:rsidRDefault="00074A9F" w:rsidP="00BD17E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90"/>
        <w:contextualSpacing w:val="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6C36B5">
        <w:rPr>
          <w:rFonts w:asciiTheme="majorBidi" w:hAnsiTheme="majorBidi" w:cstheme="majorBidi"/>
          <w:spacing w:val="-2"/>
          <w:sz w:val="28"/>
          <w:szCs w:val="28"/>
          <w:cs/>
        </w:rPr>
        <w:t xml:space="preserve">ณ วันที่ </w:t>
      </w:r>
      <w:r w:rsidR="00A80558" w:rsidRPr="006C36B5">
        <w:rPr>
          <w:rFonts w:ascii="Angsana New" w:hAnsi="Angsana New"/>
          <w:sz w:val="28"/>
          <w:szCs w:val="28"/>
        </w:rPr>
        <w:t xml:space="preserve">30 </w:t>
      </w:r>
      <w:r w:rsidR="00A80558" w:rsidRPr="006C36B5">
        <w:rPr>
          <w:rFonts w:ascii="Angsana New" w:hAnsi="Angsana New"/>
          <w:sz w:val="28"/>
          <w:szCs w:val="28"/>
          <w:cs/>
        </w:rPr>
        <w:t xml:space="preserve">กันยายน </w:t>
      </w:r>
      <w:r w:rsidR="00A80558" w:rsidRPr="006C36B5">
        <w:rPr>
          <w:rFonts w:ascii="Angsana New" w:hAnsi="Angsana New"/>
          <w:sz w:val="28"/>
          <w:szCs w:val="28"/>
        </w:rPr>
        <w:t>2565</w:t>
      </w:r>
      <w:r w:rsidR="00CD6127" w:rsidRPr="006C36B5">
        <w:rPr>
          <w:rFonts w:ascii="Angsana New" w:hAnsi="Angsana New"/>
          <w:sz w:val="28"/>
          <w:szCs w:val="28"/>
        </w:rPr>
        <w:t xml:space="preserve"> </w:t>
      </w:r>
      <w:r w:rsidRPr="006C36B5">
        <w:rPr>
          <w:rFonts w:ascii="Angsana New" w:hAnsi="Angsana New"/>
          <w:spacing w:val="2"/>
          <w:sz w:val="28"/>
          <w:szCs w:val="28"/>
          <w:cs/>
        </w:rPr>
        <w:t xml:space="preserve">และวันที่ </w:t>
      </w:r>
      <w:r w:rsidRPr="006C36B5">
        <w:rPr>
          <w:rFonts w:ascii="Angsana New" w:hAnsi="Angsana New"/>
          <w:spacing w:val="2"/>
          <w:sz w:val="28"/>
          <w:szCs w:val="28"/>
        </w:rPr>
        <w:t xml:space="preserve">31 </w:t>
      </w:r>
      <w:r w:rsidRPr="006C36B5">
        <w:rPr>
          <w:rFonts w:ascii="Angsana New" w:hAnsi="Angsana New"/>
          <w:spacing w:val="2"/>
          <w:sz w:val="28"/>
          <w:szCs w:val="28"/>
          <w:cs/>
        </w:rPr>
        <w:t xml:space="preserve">ธันวาคม </w:t>
      </w:r>
      <w:r w:rsidRPr="006C36B5">
        <w:rPr>
          <w:rFonts w:ascii="Angsana New" w:hAnsi="Angsana New"/>
          <w:spacing w:val="2"/>
          <w:sz w:val="28"/>
          <w:szCs w:val="28"/>
        </w:rPr>
        <w:t>256</w:t>
      </w:r>
      <w:r w:rsidR="00E258A6" w:rsidRPr="006C36B5">
        <w:rPr>
          <w:rFonts w:ascii="Angsana New" w:hAnsi="Angsana New"/>
          <w:spacing w:val="2"/>
          <w:sz w:val="28"/>
          <w:szCs w:val="28"/>
        </w:rPr>
        <w:t>4</w:t>
      </w:r>
      <w:r w:rsidRPr="006C36B5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D8033A" w:rsidRPr="006C36B5">
        <w:rPr>
          <w:rFonts w:asciiTheme="majorBidi" w:hAnsiTheme="majorBidi" w:cstheme="majorBidi"/>
          <w:spacing w:val="-2"/>
          <w:sz w:val="28"/>
          <w:szCs w:val="28"/>
          <w:cs/>
        </w:rPr>
        <w:t>บริษัทได้บันทึกค่าเผื่อผลเสียหายจากคดีฟ้องร้องดังกล่าวแล้ว</w:t>
      </w:r>
      <w:r w:rsidR="00D8033A" w:rsidRPr="006C36B5">
        <w:rPr>
          <w:rFonts w:asciiTheme="majorBidi" w:hAnsiTheme="majorBidi" w:cstheme="majorBidi"/>
          <w:sz w:val="28"/>
          <w:szCs w:val="28"/>
          <w:cs/>
        </w:rPr>
        <w:t>จำนวนเงิน</w:t>
      </w:r>
      <w:r w:rsidR="006C36B5" w:rsidRPr="006C36B5">
        <w:rPr>
          <w:rFonts w:asciiTheme="majorBidi" w:hAnsiTheme="majorBidi" w:cstheme="majorBidi"/>
          <w:sz w:val="28"/>
          <w:szCs w:val="28"/>
        </w:rPr>
        <w:t xml:space="preserve"> </w:t>
      </w:r>
      <w:bookmarkStart w:id="16" w:name="_Hlk118453483"/>
      <w:r w:rsidR="00A56B7E">
        <w:rPr>
          <w:rFonts w:asciiTheme="majorBidi" w:hAnsiTheme="majorBidi" w:cstheme="majorBidi"/>
          <w:sz w:val="28"/>
          <w:szCs w:val="28"/>
        </w:rPr>
        <w:t>2.2</w:t>
      </w:r>
      <w:r w:rsidR="008A1A69" w:rsidRPr="006C36B5">
        <w:rPr>
          <w:rFonts w:asciiTheme="majorBidi" w:hAnsiTheme="majorBidi" w:cstheme="majorBidi"/>
          <w:sz w:val="28"/>
          <w:szCs w:val="28"/>
        </w:rPr>
        <w:t xml:space="preserve"> </w:t>
      </w:r>
      <w:bookmarkEnd w:id="16"/>
      <w:r w:rsidR="00D8033A" w:rsidRPr="006C36B5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="00C64AB8" w:rsidRPr="006C36B5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5F2DD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C64AB8" w:rsidRPr="006C36B5">
        <w:rPr>
          <w:rFonts w:asciiTheme="majorBidi" w:hAnsiTheme="majorBidi" w:cstheme="majorBidi"/>
          <w:sz w:val="28"/>
          <w:szCs w:val="28"/>
        </w:rPr>
        <w:t xml:space="preserve">1.9 </w:t>
      </w:r>
      <w:r w:rsidR="00C64AB8" w:rsidRPr="006C36B5">
        <w:rPr>
          <w:rFonts w:asciiTheme="majorBidi" w:hAnsiTheme="majorBidi" w:cstheme="majorBidi" w:hint="cs"/>
          <w:sz w:val="28"/>
          <w:szCs w:val="28"/>
          <w:cs/>
        </w:rPr>
        <w:t>ล้าน</w:t>
      </w:r>
      <w:r w:rsidR="00C64AB8" w:rsidRPr="008A1A69">
        <w:rPr>
          <w:rFonts w:asciiTheme="majorBidi" w:hAnsiTheme="majorBidi" w:cstheme="majorBidi" w:hint="cs"/>
          <w:sz w:val="28"/>
          <w:szCs w:val="28"/>
          <w:cs/>
        </w:rPr>
        <w:t xml:space="preserve">บาท ตามลำดับ </w:t>
      </w:r>
      <w:r w:rsidR="00D8033A" w:rsidRPr="008A1A69">
        <w:rPr>
          <w:rFonts w:asciiTheme="majorBidi" w:hAnsiTheme="majorBidi" w:cstheme="majorBidi"/>
          <w:sz w:val="28"/>
          <w:szCs w:val="28"/>
          <w:cs/>
        </w:rPr>
        <w:t>ไว้เป็นส่วนหนึ่งของสำรองค่าสินไหมทดแทน ซึ่งผู้บริหารคาดว่าเพียงพอต่อผลเสียหายที่เกิดขึ้น</w:t>
      </w:r>
      <w:r w:rsidR="00D8033A" w:rsidRPr="00E258A6">
        <w:rPr>
          <w:rFonts w:asciiTheme="majorBidi" w:hAnsiTheme="majorBidi" w:cstheme="majorBidi"/>
          <w:sz w:val="28"/>
          <w:szCs w:val="28"/>
          <w:cs/>
        </w:rPr>
        <w:t xml:space="preserve"> อย่างไรก็ตาม คดีดังกล่าวอยู่ในระหว่างการพิจารณาคดีของศาล ซึ่งผลที่สุด</w:t>
      </w:r>
      <w:r w:rsidR="0038536D" w:rsidRPr="00E258A6">
        <w:rPr>
          <w:rFonts w:asciiTheme="majorBidi" w:hAnsiTheme="majorBidi" w:cstheme="majorBidi"/>
          <w:sz w:val="28"/>
          <w:szCs w:val="28"/>
          <w:cs/>
        </w:rPr>
        <w:br/>
      </w:r>
      <w:r w:rsidR="00D8033A" w:rsidRPr="00E258A6">
        <w:rPr>
          <w:rFonts w:asciiTheme="majorBidi" w:hAnsiTheme="majorBidi" w:cstheme="majorBidi"/>
          <w:sz w:val="28"/>
          <w:szCs w:val="28"/>
          <w:cs/>
        </w:rPr>
        <w:t>ไม่สามารถทราบได้ในขณะนี้</w:t>
      </w:r>
    </w:p>
    <w:p w14:paraId="250DC52E" w14:textId="750F3155" w:rsidR="00D67031" w:rsidRPr="006C36B5" w:rsidRDefault="005A14AA" w:rsidP="00AD1DEE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90" w:hanging="450"/>
        <w:contextualSpacing w:val="0"/>
        <w:jc w:val="thaiDistribute"/>
        <w:rPr>
          <w:rFonts w:ascii="Angsana New" w:hAnsi="Angsana New"/>
          <w:spacing w:val="2"/>
          <w:sz w:val="28"/>
          <w:szCs w:val="28"/>
        </w:rPr>
      </w:pPr>
      <w:r w:rsidRPr="006C36B5">
        <w:rPr>
          <w:rFonts w:asciiTheme="majorBidi" w:hAnsiTheme="majorBidi" w:cstheme="majorBidi"/>
          <w:spacing w:val="-2"/>
          <w:sz w:val="28"/>
          <w:szCs w:val="28"/>
          <w:cs/>
        </w:rPr>
        <w:t xml:space="preserve">ณ วันที่ </w:t>
      </w:r>
      <w:r w:rsidR="00A80558" w:rsidRPr="006C36B5">
        <w:rPr>
          <w:rFonts w:asciiTheme="majorBidi" w:hAnsiTheme="majorBidi" w:cstheme="majorBidi"/>
          <w:spacing w:val="-2"/>
          <w:sz w:val="28"/>
          <w:szCs w:val="28"/>
        </w:rPr>
        <w:t xml:space="preserve">30 </w:t>
      </w:r>
      <w:r w:rsidR="00A80558" w:rsidRPr="006C36B5">
        <w:rPr>
          <w:rFonts w:asciiTheme="majorBidi" w:hAnsiTheme="majorBidi" w:cstheme="majorBidi"/>
          <w:spacing w:val="-2"/>
          <w:sz w:val="28"/>
          <w:szCs w:val="28"/>
          <w:cs/>
        </w:rPr>
        <w:t xml:space="preserve">กันยายน </w:t>
      </w:r>
      <w:r w:rsidR="00A80558" w:rsidRPr="006C36B5">
        <w:rPr>
          <w:rFonts w:asciiTheme="majorBidi" w:hAnsiTheme="majorBidi" w:cstheme="majorBidi"/>
          <w:spacing w:val="-2"/>
          <w:sz w:val="28"/>
          <w:szCs w:val="28"/>
        </w:rPr>
        <w:t>2565</w:t>
      </w:r>
      <w:r w:rsidR="00CD6127" w:rsidRPr="006C36B5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392AA9" w:rsidRPr="006C36B5">
        <w:rPr>
          <w:rFonts w:asciiTheme="majorBidi" w:hAnsiTheme="majorBidi" w:cstheme="majorBidi"/>
          <w:spacing w:val="-2"/>
          <w:sz w:val="28"/>
          <w:szCs w:val="28"/>
          <w:cs/>
        </w:rPr>
        <w:t xml:space="preserve">และวันที่ </w:t>
      </w:r>
      <w:r w:rsidR="00392AA9" w:rsidRPr="006C36B5">
        <w:rPr>
          <w:rFonts w:asciiTheme="majorBidi" w:hAnsiTheme="majorBidi" w:cstheme="majorBidi"/>
          <w:spacing w:val="-2"/>
          <w:sz w:val="28"/>
          <w:szCs w:val="28"/>
        </w:rPr>
        <w:t>31</w:t>
      </w:r>
      <w:r w:rsidR="00392AA9" w:rsidRPr="006C36B5">
        <w:rPr>
          <w:rFonts w:asciiTheme="majorBidi" w:hAnsiTheme="majorBidi" w:cstheme="majorBidi"/>
          <w:spacing w:val="-2"/>
          <w:sz w:val="28"/>
          <w:szCs w:val="28"/>
          <w:cs/>
        </w:rPr>
        <w:t xml:space="preserve"> ธันวาคม </w:t>
      </w:r>
      <w:r w:rsidR="00392AA9" w:rsidRPr="006C36B5">
        <w:rPr>
          <w:rFonts w:asciiTheme="majorBidi" w:hAnsiTheme="majorBidi" w:cstheme="majorBidi"/>
          <w:spacing w:val="-2"/>
          <w:sz w:val="28"/>
          <w:szCs w:val="28"/>
        </w:rPr>
        <w:t>2564</w:t>
      </w:r>
      <w:r w:rsidR="00392AA9" w:rsidRPr="006C36B5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A464BD" w:rsidRPr="006C36B5">
        <w:rPr>
          <w:rFonts w:asciiTheme="majorBidi" w:hAnsiTheme="majorBidi" w:cstheme="majorBidi"/>
          <w:spacing w:val="-2"/>
          <w:sz w:val="28"/>
          <w:szCs w:val="28"/>
          <w:cs/>
        </w:rPr>
        <w:t>บริษัทถูกฟ้องร้องคดี</w:t>
      </w:r>
      <w:r w:rsidR="0065105C" w:rsidRPr="006C36B5">
        <w:rPr>
          <w:rFonts w:asciiTheme="majorBidi" w:hAnsiTheme="majorBidi" w:cstheme="majorBidi" w:hint="cs"/>
          <w:spacing w:val="-2"/>
          <w:sz w:val="28"/>
          <w:szCs w:val="28"/>
          <w:cs/>
        </w:rPr>
        <w:t>แรงงานจำนวน</w:t>
      </w:r>
      <w:r w:rsidR="00A464BD" w:rsidRPr="006C36B5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="00C64AB8" w:rsidRPr="006C36B5">
        <w:rPr>
          <w:rFonts w:asciiTheme="majorBidi" w:hAnsiTheme="majorBidi" w:cstheme="majorBidi"/>
          <w:spacing w:val="-2"/>
          <w:sz w:val="28"/>
          <w:szCs w:val="28"/>
        </w:rPr>
        <w:t>2</w:t>
      </w:r>
      <w:r w:rsidR="00A464BD" w:rsidRPr="006C36B5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ราย จากการฝ่าฝืนไม่ปฏิบัติตาม</w:t>
      </w:r>
      <w:r w:rsidR="00301662" w:rsidRPr="006C36B5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สัญญาจ้างแรงงานและกฎหมายว่าด้วยการคุ้มครองแรงงาน </w:t>
      </w:r>
      <w:r w:rsidR="004200CB" w:rsidRPr="006C36B5">
        <w:rPr>
          <w:rFonts w:asciiTheme="majorBidi" w:hAnsiTheme="majorBidi" w:cstheme="majorBidi"/>
          <w:spacing w:val="-2"/>
          <w:sz w:val="28"/>
          <w:szCs w:val="28"/>
          <w:cs/>
        </w:rPr>
        <w:t xml:space="preserve">ศาลแรงงานได้มีคำพิพากษาให้บริษัทชดใช้ค่าเสียหายจำนวน </w:t>
      </w:r>
      <w:r w:rsidR="004200CB" w:rsidRPr="006C36B5">
        <w:rPr>
          <w:rFonts w:asciiTheme="majorBidi" w:hAnsiTheme="majorBidi" w:cstheme="majorBidi"/>
          <w:spacing w:val="-2"/>
          <w:sz w:val="28"/>
          <w:szCs w:val="28"/>
        </w:rPr>
        <w:t xml:space="preserve">0.03 </w:t>
      </w:r>
      <w:r w:rsidR="004200CB" w:rsidRPr="006C36B5">
        <w:rPr>
          <w:rFonts w:asciiTheme="majorBidi" w:hAnsiTheme="majorBidi" w:cstheme="majorBidi"/>
          <w:spacing w:val="-2"/>
          <w:sz w:val="28"/>
          <w:szCs w:val="28"/>
          <w:cs/>
        </w:rPr>
        <w:t xml:space="preserve">ล้านบาท พร้อมดอกเบี้ยร้อยละ </w:t>
      </w:r>
      <w:r w:rsidR="00F62AF9" w:rsidRPr="006C36B5">
        <w:rPr>
          <w:rFonts w:asciiTheme="majorBidi" w:hAnsiTheme="majorBidi" w:cstheme="majorBidi"/>
          <w:spacing w:val="-2"/>
          <w:sz w:val="28"/>
          <w:szCs w:val="28"/>
        </w:rPr>
        <w:t>1</w:t>
      </w:r>
      <w:r w:rsidR="004200CB" w:rsidRPr="006C36B5">
        <w:rPr>
          <w:rFonts w:asciiTheme="majorBidi" w:hAnsiTheme="majorBidi" w:cstheme="majorBidi"/>
          <w:spacing w:val="-2"/>
          <w:sz w:val="28"/>
          <w:szCs w:val="28"/>
        </w:rPr>
        <w:t xml:space="preserve">5 </w:t>
      </w:r>
      <w:r w:rsidR="004200CB" w:rsidRPr="006C36B5">
        <w:rPr>
          <w:rFonts w:asciiTheme="majorBidi" w:hAnsiTheme="majorBidi" w:cstheme="majorBidi"/>
          <w:spacing w:val="-2"/>
          <w:sz w:val="28"/>
          <w:szCs w:val="28"/>
          <w:cs/>
        </w:rPr>
        <w:t>ต่อปี นับแต่วันที่ฟ้องจนกว่าชำระเสร็จ</w:t>
      </w:r>
      <w:r w:rsidR="00443868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ปัจจุบันบริษัทได้ชำระค่าเสียหายแล้ว อย่างไรก็ตามโจทก์ได้ยื่นอุทธรณ์ต่อศาลแรงงาน และคดีดังกล่าวอยู่ในระหว่างการพิจารณาคดีของศาล</w:t>
      </w:r>
      <w:r w:rsidR="00755A36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755A36">
        <w:rPr>
          <w:rFonts w:asciiTheme="majorBidi" w:hAnsiTheme="majorBidi" w:cstheme="majorBidi" w:hint="cs"/>
          <w:spacing w:val="-2"/>
          <w:sz w:val="28"/>
          <w:szCs w:val="28"/>
          <w:cs/>
        </w:rPr>
        <w:t>ซึ่งผลที่สุดไม่สามารถทราบได้ในขณะนี้</w:t>
      </w:r>
    </w:p>
    <w:p w14:paraId="25927A56" w14:textId="686978C7" w:rsidR="00B505D0" w:rsidRPr="00E258A6" w:rsidRDefault="00B505D0" w:rsidP="00F46D3E">
      <w:pPr>
        <w:pStyle w:val="FSNoteNumbered"/>
        <w:numPr>
          <w:ilvl w:val="0"/>
          <w:numId w:val="17"/>
        </w:numPr>
        <w:spacing w:after="120"/>
        <w:ind w:left="547" w:hanging="547"/>
        <w:rPr>
          <w:b/>
          <w:bCs/>
          <w:u w:val="none"/>
          <w:cs/>
        </w:rPr>
      </w:pPr>
      <w:r w:rsidRPr="00E258A6">
        <w:rPr>
          <w:b/>
          <w:bCs/>
          <w:u w:val="none"/>
          <w:cs/>
        </w:rPr>
        <w:t>การอนุมัติ</w:t>
      </w:r>
      <w:r w:rsidR="0007429E" w:rsidRPr="00E258A6">
        <w:rPr>
          <w:rFonts w:hint="cs"/>
          <w:b/>
          <w:bCs/>
          <w:u w:val="none"/>
          <w:cs/>
        </w:rPr>
        <w:t>ข้อมูลทางการเงินระหว่างกาล</w:t>
      </w:r>
    </w:p>
    <w:p w14:paraId="7F6BEBDD" w14:textId="1DDC1DC5" w:rsidR="009B7742" w:rsidRPr="000C7591" w:rsidRDefault="00392AA9" w:rsidP="00594F2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810" w:hanging="270"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 w:hint="cs"/>
          <w:sz w:val="28"/>
          <w:szCs w:val="28"/>
          <w:cs/>
        </w:rPr>
        <w:t>คณะ</w:t>
      </w:r>
      <w:r w:rsidR="009B4E06" w:rsidRPr="0092594F">
        <w:rPr>
          <w:rFonts w:ascii="Angsana New" w:hAnsi="Angsana New"/>
          <w:sz w:val="28"/>
          <w:szCs w:val="28"/>
          <w:cs/>
        </w:rPr>
        <w:t>กรรมการของบริษัทได้อนุมัติให้ออก</w:t>
      </w:r>
      <w:r w:rsidR="0007429E" w:rsidRPr="0092594F"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</w:t>
      </w:r>
      <w:r w:rsidR="009B4E06" w:rsidRPr="005F2DD4">
        <w:rPr>
          <w:rFonts w:ascii="Angsana New" w:hAnsi="Angsana New"/>
          <w:sz w:val="28"/>
          <w:szCs w:val="28"/>
          <w:cs/>
        </w:rPr>
        <w:t>นี้แล้วเมื่อวันที่</w:t>
      </w:r>
      <w:r w:rsidR="00EC32A6" w:rsidRPr="005F2DD4">
        <w:rPr>
          <w:rFonts w:ascii="Angsana New" w:hAnsi="Angsana New"/>
          <w:sz w:val="28"/>
          <w:szCs w:val="28"/>
          <w:cs/>
        </w:rPr>
        <w:t xml:space="preserve"> </w:t>
      </w:r>
      <w:r w:rsidR="00E258A6" w:rsidRPr="005F2DD4">
        <w:rPr>
          <w:rFonts w:ascii="Angsana New" w:hAnsi="Angsana New"/>
          <w:sz w:val="28"/>
          <w:szCs w:val="28"/>
        </w:rPr>
        <w:t>1</w:t>
      </w:r>
      <w:r w:rsidR="00587562">
        <w:rPr>
          <w:rFonts w:ascii="Angsana New" w:hAnsi="Angsana New"/>
          <w:sz w:val="28"/>
          <w:szCs w:val="28"/>
        </w:rPr>
        <w:t>1</w:t>
      </w:r>
      <w:r w:rsidR="00E258A6" w:rsidRPr="005F2DD4">
        <w:rPr>
          <w:rFonts w:ascii="Angsana New" w:hAnsi="Angsana New"/>
          <w:sz w:val="28"/>
          <w:szCs w:val="28"/>
        </w:rPr>
        <w:t xml:space="preserve"> </w:t>
      </w:r>
      <w:r w:rsidR="00CC2570" w:rsidRPr="005F2DD4">
        <w:rPr>
          <w:rFonts w:ascii="Angsana New" w:hAnsi="Angsana New" w:hint="cs"/>
          <w:sz w:val="28"/>
          <w:szCs w:val="28"/>
          <w:cs/>
        </w:rPr>
        <w:t>พฤศจิกายน</w:t>
      </w:r>
      <w:r w:rsidR="00E258A6" w:rsidRPr="005F2DD4">
        <w:rPr>
          <w:rFonts w:ascii="Angsana New" w:hAnsi="Angsana New" w:hint="cs"/>
          <w:sz w:val="28"/>
          <w:szCs w:val="28"/>
          <w:cs/>
        </w:rPr>
        <w:t xml:space="preserve"> </w:t>
      </w:r>
      <w:r w:rsidR="00E258A6" w:rsidRPr="005F2DD4">
        <w:rPr>
          <w:rFonts w:ascii="Angsana New" w:hAnsi="Angsana New"/>
          <w:sz w:val="28"/>
          <w:szCs w:val="28"/>
        </w:rPr>
        <w:t>2565</w:t>
      </w:r>
    </w:p>
    <w:sectPr w:rsidR="009B7742" w:rsidRPr="000C7591" w:rsidSect="00EA60D1">
      <w:headerReference w:type="default" r:id="rId11"/>
      <w:footerReference w:type="default" r:id="rId12"/>
      <w:headerReference w:type="first" r:id="rId13"/>
      <w:footerReference w:type="first" r:id="rId14"/>
      <w:pgSz w:w="11909" w:h="16834" w:code="9"/>
      <w:pgMar w:top="1296" w:right="1019" w:bottom="864" w:left="1440" w:header="475" w:footer="864" w:gutter="0"/>
      <w:pgNumType w:start="1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5D2023" w14:textId="77777777" w:rsidR="00F56279" w:rsidRDefault="00F56279">
      <w:r>
        <w:separator/>
      </w:r>
    </w:p>
  </w:endnote>
  <w:endnote w:type="continuationSeparator" w:id="0">
    <w:p w14:paraId="11E80D5D" w14:textId="77777777" w:rsidR="00F56279" w:rsidRDefault="00F56279">
      <w:r>
        <w:continuationSeparator/>
      </w:r>
    </w:p>
  </w:endnote>
  <w:endnote w:type="continuationNotice" w:id="1">
    <w:p w14:paraId="7F2B20B1" w14:textId="77777777" w:rsidR="00F56279" w:rsidRDefault="00F5627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79DA0" w14:textId="5CF83222" w:rsidR="00765B6C" w:rsidRPr="00E1023C" w:rsidRDefault="00765B6C" w:rsidP="008768FC">
    <w:pPr>
      <w:pStyle w:val="Footer"/>
      <w:ind w:right="-7"/>
      <w:jc w:val="right"/>
      <w:rPr>
        <w:rFonts w:asciiTheme="majorBidi" w:hAnsiTheme="majorBidi" w:cstheme="majorBidi"/>
        <w:sz w:val="26"/>
        <w:szCs w:val="26"/>
      </w:rPr>
    </w:pPr>
    <w:r w:rsidRPr="00E1023C">
      <w:rPr>
        <w:rFonts w:asciiTheme="majorBidi" w:hAnsiTheme="majorBidi" w:cstheme="majorBidi"/>
        <w:sz w:val="26"/>
        <w:szCs w:val="26"/>
      </w:rPr>
      <w:fldChar w:fldCharType="begin"/>
    </w:r>
    <w:r w:rsidRPr="00E1023C">
      <w:rPr>
        <w:rFonts w:asciiTheme="majorBidi" w:hAnsiTheme="majorBidi" w:cstheme="majorBidi"/>
        <w:sz w:val="26"/>
        <w:szCs w:val="26"/>
      </w:rPr>
      <w:instrText xml:space="preserve"> PAGE   \* MERGEFORMAT </w:instrText>
    </w:r>
    <w:r w:rsidRPr="00E1023C">
      <w:rPr>
        <w:rFonts w:asciiTheme="majorBidi" w:hAnsiTheme="majorBidi" w:cstheme="majorBidi"/>
        <w:sz w:val="26"/>
        <w:szCs w:val="26"/>
      </w:rPr>
      <w:fldChar w:fldCharType="separate"/>
    </w:r>
    <w:r w:rsidR="0001348F">
      <w:rPr>
        <w:rFonts w:asciiTheme="majorBidi" w:hAnsiTheme="majorBidi" w:cstheme="majorBidi"/>
        <w:noProof/>
        <w:sz w:val="26"/>
        <w:szCs w:val="26"/>
      </w:rPr>
      <w:t>36</w:t>
    </w:r>
    <w:r w:rsidRPr="00E1023C">
      <w:rPr>
        <w:rFonts w:asciiTheme="majorBidi" w:hAnsiTheme="majorBidi" w:cstheme="majorBidi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A69CB" w14:textId="65D271FA" w:rsidR="00765B6C" w:rsidRPr="008A5482" w:rsidRDefault="00E7592F" w:rsidP="00A03381">
    <w:pPr>
      <w:pStyle w:val="Footer"/>
      <w:ind w:right="-7"/>
      <w:jc w:val="right"/>
      <w:rPr>
        <w:rFonts w:asciiTheme="majorBidi" w:hAnsiTheme="majorBidi" w:cstheme="majorBidi"/>
        <w:sz w:val="26"/>
        <w:szCs w:val="26"/>
      </w:rPr>
    </w:pPr>
    <w:sdt>
      <w:sdtPr>
        <w:rPr>
          <w:rFonts w:asciiTheme="majorBidi" w:hAnsiTheme="majorBidi" w:cstheme="majorBidi"/>
        </w:rPr>
        <w:id w:val="647710054"/>
        <w:docPartObj>
          <w:docPartGallery w:val="Page Numbers (Bottom of Page)"/>
          <w:docPartUnique/>
        </w:docPartObj>
      </w:sdtPr>
      <w:sdtEndPr>
        <w:rPr>
          <w:noProof/>
          <w:sz w:val="26"/>
          <w:szCs w:val="26"/>
        </w:rPr>
      </w:sdtEndPr>
      <w:sdtContent>
        <w:r w:rsidR="00765B6C">
          <w:rPr>
            <w:rFonts w:asciiTheme="majorBidi" w:hAnsiTheme="majorBidi" w:cstheme="majorBidi" w:hint="cs"/>
            <w:sz w:val="26"/>
            <w:szCs w:val="26"/>
            <w:cs/>
          </w:rPr>
          <w:t>16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498EAD" w14:textId="77777777" w:rsidR="00F56279" w:rsidRDefault="00F56279">
      <w:r>
        <w:separator/>
      </w:r>
    </w:p>
  </w:footnote>
  <w:footnote w:type="continuationSeparator" w:id="0">
    <w:p w14:paraId="4EAC2007" w14:textId="77777777" w:rsidR="00F56279" w:rsidRDefault="00F56279">
      <w:r>
        <w:continuationSeparator/>
      </w:r>
    </w:p>
  </w:footnote>
  <w:footnote w:type="continuationNotice" w:id="1">
    <w:p w14:paraId="368D20BC" w14:textId="77777777" w:rsidR="00F56279" w:rsidRDefault="00F5627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85BF0" w14:textId="77777777" w:rsidR="00765B6C" w:rsidRPr="00682B63" w:rsidRDefault="00765B6C" w:rsidP="001C00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right="403"/>
      <w:jc w:val="both"/>
      <w:outlineLvl w:val="0"/>
      <w:rPr>
        <w:rFonts w:ascii="Angsana New" w:hAnsi="Angsana New"/>
        <w:b/>
        <w:bCs/>
        <w:sz w:val="28"/>
        <w:szCs w:val="28"/>
      </w:rPr>
    </w:pPr>
    <w:r w:rsidRPr="00682B63">
      <w:rPr>
        <w:rFonts w:ascii="Angsana New" w:hAnsi="Angsana New"/>
        <w:b/>
        <w:bCs/>
        <w:sz w:val="28"/>
        <w:szCs w:val="28"/>
        <w:cs/>
      </w:rPr>
      <w:t>บริษัท ไทยเศรษฐกิจประกันภัย จำกัด</w:t>
    </w:r>
    <w:r w:rsidRPr="00682B63"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682B63">
      <w:rPr>
        <w:rFonts w:ascii="Angsana New" w:hAnsi="Angsana New"/>
        <w:b/>
        <w:bCs/>
        <w:sz w:val="28"/>
        <w:szCs w:val="28"/>
      </w:rPr>
      <w:t>(</w:t>
    </w:r>
    <w:r w:rsidRPr="00682B63">
      <w:rPr>
        <w:rFonts w:ascii="Angsana New" w:hAnsi="Angsana New" w:hint="cs"/>
        <w:b/>
        <w:bCs/>
        <w:sz w:val="28"/>
        <w:szCs w:val="28"/>
        <w:cs/>
      </w:rPr>
      <w:t>มหาชน</w:t>
    </w:r>
    <w:r w:rsidRPr="00682B63">
      <w:rPr>
        <w:rFonts w:ascii="Angsana New" w:hAnsi="Angsana New"/>
        <w:b/>
        <w:bCs/>
        <w:sz w:val="28"/>
        <w:szCs w:val="28"/>
      </w:rPr>
      <w:t>)</w:t>
    </w:r>
  </w:p>
  <w:p w14:paraId="23BBE8CC" w14:textId="29450D95" w:rsidR="00765B6C" w:rsidRPr="002F3F82" w:rsidRDefault="00765B6C" w:rsidP="001C00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  <w:outlineLvl w:val="0"/>
      <w:rPr>
        <w:rFonts w:ascii="Angsana New" w:hAnsi="Angsana New"/>
        <w:b/>
        <w:bCs/>
        <w:sz w:val="28"/>
        <w:szCs w:val="28"/>
        <w:cs/>
      </w:rPr>
    </w:pPr>
    <w:r w:rsidRPr="00682B63">
      <w:rPr>
        <w:rFonts w:ascii="Angsana New" w:hAnsi="Angsana New"/>
        <w:b/>
        <w:bCs/>
        <w:sz w:val="28"/>
        <w:szCs w:val="28"/>
        <w:cs/>
      </w:rPr>
      <w:t>หมายเหตุประกอบ</w:t>
    </w:r>
    <w:r>
      <w:rPr>
        <w:rFonts w:ascii="Angsana New" w:hAnsi="Angsana New" w:hint="cs"/>
        <w:b/>
        <w:bCs/>
        <w:sz w:val="28"/>
        <w:szCs w:val="28"/>
        <w:cs/>
      </w:rPr>
      <w:t>ข้อมูลทางการเงินระหว่างกาลแบบย่อ</w:t>
    </w:r>
  </w:p>
  <w:p w14:paraId="2053484D" w14:textId="5D9EE9E5" w:rsidR="00765B6C" w:rsidRDefault="00765B6C" w:rsidP="001C00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  <w:rPr>
        <w:rFonts w:ascii="Angsana New" w:hAnsi="Angsana New"/>
        <w:b/>
        <w:bCs/>
        <w:sz w:val="28"/>
        <w:szCs w:val="28"/>
      </w:rPr>
    </w:pPr>
    <w:r w:rsidRPr="00601C1F">
      <w:rPr>
        <w:rFonts w:ascii="Angsana New" w:hAnsi="Angsana New" w:hint="cs"/>
        <w:b/>
        <w:bCs/>
        <w:sz w:val="28"/>
        <w:szCs w:val="28"/>
        <w:cs/>
      </w:rPr>
      <w:t xml:space="preserve">สำหรับงวดสิ้นสุดวันที่ </w:t>
    </w:r>
    <w:r w:rsidR="00A80558">
      <w:rPr>
        <w:rFonts w:ascii="Angsana New" w:hAnsi="Angsana New"/>
        <w:b/>
        <w:bCs/>
        <w:sz w:val="28"/>
        <w:szCs w:val="28"/>
      </w:rPr>
      <w:t xml:space="preserve">30 </w:t>
    </w:r>
    <w:r w:rsidR="00A80558">
      <w:rPr>
        <w:rFonts w:ascii="Angsana New" w:hAnsi="Angsana New"/>
        <w:b/>
        <w:bCs/>
        <w:sz w:val="28"/>
        <w:szCs w:val="28"/>
        <w:cs/>
      </w:rPr>
      <w:t xml:space="preserve">กันยายน </w:t>
    </w:r>
    <w:r w:rsidR="00A80558">
      <w:rPr>
        <w:rFonts w:ascii="Angsana New" w:hAnsi="Angsana New"/>
        <w:b/>
        <w:bCs/>
        <w:sz w:val="28"/>
        <w:szCs w:val="28"/>
      </w:rPr>
      <w:t xml:space="preserve">2565 </w:t>
    </w:r>
    <w:r w:rsidRPr="00177A79">
      <w:rPr>
        <w:rFonts w:ascii="Angsana New" w:hAnsi="Angsana New" w:hint="cs"/>
        <w:b/>
        <w:bCs/>
        <w:sz w:val="28"/>
        <w:szCs w:val="28"/>
      </w:rPr>
      <w:t xml:space="preserve"> </w:t>
    </w:r>
    <w:r>
      <w:rPr>
        <w:rFonts w:ascii="Angsana New" w:hAnsi="Angsana New" w:hint="cs"/>
        <w:b/>
        <w:bCs/>
        <w:sz w:val="28"/>
        <w:szCs w:val="28"/>
        <w:cs/>
      </w:rPr>
      <w:t>(ยังไม่ได้ตรวจสอบ)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94719" w14:textId="57B2724E" w:rsidR="00765B6C" w:rsidRPr="00682B63" w:rsidRDefault="00765B6C" w:rsidP="005067F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right="403"/>
      <w:jc w:val="both"/>
      <w:outlineLvl w:val="0"/>
      <w:rPr>
        <w:rFonts w:ascii="Angsana New" w:hAnsi="Angsana New"/>
        <w:b/>
        <w:bCs/>
        <w:sz w:val="28"/>
        <w:szCs w:val="28"/>
      </w:rPr>
    </w:pPr>
    <w:r w:rsidRPr="00682B63">
      <w:rPr>
        <w:rFonts w:ascii="Angsana New" w:hAnsi="Angsana New"/>
        <w:b/>
        <w:bCs/>
        <w:sz w:val="28"/>
        <w:szCs w:val="28"/>
        <w:cs/>
      </w:rPr>
      <w:t>บริษัท ไทยเศรษฐกิจประกันภัย จำกัด</w:t>
    </w:r>
    <w:r w:rsidRPr="00682B63"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682B63">
      <w:rPr>
        <w:rFonts w:ascii="Angsana New" w:hAnsi="Angsana New"/>
        <w:b/>
        <w:bCs/>
        <w:sz w:val="28"/>
        <w:szCs w:val="28"/>
      </w:rPr>
      <w:t>(</w:t>
    </w:r>
    <w:r w:rsidRPr="00682B63">
      <w:rPr>
        <w:rFonts w:ascii="Angsana New" w:hAnsi="Angsana New" w:hint="cs"/>
        <w:b/>
        <w:bCs/>
        <w:sz w:val="28"/>
        <w:szCs w:val="28"/>
        <w:cs/>
      </w:rPr>
      <w:t>มหาชน</w:t>
    </w:r>
    <w:r w:rsidRPr="00682B63">
      <w:rPr>
        <w:rFonts w:ascii="Angsana New" w:hAnsi="Angsana New"/>
        <w:b/>
        <w:bCs/>
        <w:sz w:val="28"/>
        <w:szCs w:val="28"/>
      </w:rPr>
      <w:t>)</w:t>
    </w:r>
  </w:p>
  <w:p w14:paraId="1AD9329F" w14:textId="6B376E3C" w:rsidR="00765B6C" w:rsidRPr="00682B63" w:rsidRDefault="00765B6C" w:rsidP="001E09A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  <w:outlineLvl w:val="0"/>
      <w:rPr>
        <w:rFonts w:ascii="Angsana New" w:hAnsi="Angsana New"/>
        <w:b/>
        <w:bCs/>
        <w:sz w:val="28"/>
        <w:szCs w:val="28"/>
        <w:cs/>
      </w:rPr>
    </w:pPr>
    <w:r w:rsidRPr="00682B63">
      <w:rPr>
        <w:rFonts w:ascii="Angsana New" w:hAnsi="Angsana New"/>
        <w:b/>
        <w:bCs/>
        <w:sz w:val="28"/>
        <w:szCs w:val="28"/>
        <w:cs/>
      </w:rPr>
      <w:t>หมายเหตุประกอบ</w:t>
    </w:r>
    <w:r>
      <w:rPr>
        <w:rFonts w:ascii="Angsana New" w:hAnsi="Angsana New" w:hint="cs"/>
        <w:b/>
        <w:bCs/>
        <w:sz w:val="28"/>
        <w:szCs w:val="28"/>
        <w:cs/>
      </w:rPr>
      <w:t>งบการเงิน</w:t>
    </w:r>
    <w:r w:rsidRPr="00682B63">
      <w:rPr>
        <w:rFonts w:ascii="Angsana New" w:hAnsi="Angsana New" w:hint="cs"/>
        <w:b/>
        <w:bCs/>
        <w:sz w:val="28"/>
        <w:szCs w:val="28"/>
        <w:cs/>
      </w:rPr>
      <w:t xml:space="preserve"> </w:t>
    </w:r>
  </w:p>
  <w:p w14:paraId="1977BB81" w14:textId="050BD019" w:rsidR="00765B6C" w:rsidRPr="00682B63" w:rsidRDefault="00765B6C" w:rsidP="00682B6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  <w:rPr>
        <w:rFonts w:ascii="Angsana New" w:hAnsi="Angsana New"/>
        <w:sz w:val="28"/>
        <w:szCs w:val="28"/>
      </w:rPr>
    </w:pPr>
    <w:r w:rsidRPr="00601C1F">
      <w:rPr>
        <w:rFonts w:ascii="Angsana New" w:hAnsi="Angsana New" w:hint="cs"/>
        <w:b/>
        <w:bCs/>
        <w:sz w:val="28"/>
        <w:szCs w:val="28"/>
        <w:cs/>
      </w:rPr>
      <w:t xml:space="preserve">วันที่ </w:t>
    </w:r>
    <w:r>
      <w:rPr>
        <w:rFonts w:ascii="Angsana New" w:hAnsi="Angsana New"/>
        <w:b/>
        <w:bCs/>
        <w:sz w:val="28"/>
        <w:szCs w:val="28"/>
      </w:rPr>
      <w:t xml:space="preserve">31 </w:t>
    </w:r>
    <w:r>
      <w:rPr>
        <w:rFonts w:ascii="Angsana New" w:hAnsi="Angsana New" w:hint="cs"/>
        <w:b/>
        <w:bCs/>
        <w:sz w:val="28"/>
        <w:szCs w:val="28"/>
        <w:cs/>
      </w:rPr>
      <w:t>ธันวาคม</w:t>
    </w:r>
    <w:r w:rsidRPr="00601C1F">
      <w:rPr>
        <w:rFonts w:ascii="Angsana New" w:hAnsi="Angsana New" w:hint="cs"/>
        <w:b/>
        <w:bCs/>
        <w:sz w:val="28"/>
        <w:szCs w:val="28"/>
        <w:cs/>
      </w:rPr>
      <w:t xml:space="preserve"> </w:t>
    </w:r>
    <w:r>
      <w:rPr>
        <w:rFonts w:ascii="Angsana New" w:hAnsi="Angsana New"/>
        <w:b/>
        <w:bCs/>
        <w:sz w:val="28"/>
        <w:szCs w:val="28"/>
      </w:rPr>
      <w:t>2563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FSNoteNumbered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1E319D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8526B0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0AA45498"/>
    <w:multiLevelType w:val="hybridMultilevel"/>
    <w:tmpl w:val="1C4A8710"/>
    <w:lvl w:ilvl="0" w:tplc="394C6716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CA65C16"/>
    <w:multiLevelType w:val="hybridMultilevel"/>
    <w:tmpl w:val="7B3048AE"/>
    <w:lvl w:ilvl="0" w:tplc="7C426134">
      <w:start w:val="1"/>
      <w:numFmt w:val="thaiLetters"/>
      <w:lvlText w:val="%1)"/>
      <w:lvlJc w:val="left"/>
      <w:pPr>
        <w:ind w:left="10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4" w15:restartNumberingAfterBreak="0">
    <w:nsid w:val="23D255DF"/>
    <w:multiLevelType w:val="multilevel"/>
    <w:tmpl w:val="4D2AD99E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24AE533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437A6815"/>
    <w:multiLevelType w:val="hybridMultilevel"/>
    <w:tmpl w:val="49E6934A"/>
    <w:lvl w:ilvl="0" w:tplc="8E469C10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B459B4"/>
    <w:multiLevelType w:val="multilevel"/>
    <w:tmpl w:val="9B92CD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thaiLetters"/>
      <w:lvlText w:val="%2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26"/>
        <w:szCs w:val="26"/>
      </w:rPr>
    </w:lvl>
    <w:lvl w:ilvl="2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54480885"/>
    <w:multiLevelType w:val="multilevel"/>
    <w:tmpl w:val="74E882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5FBC6E5F"/>
    <w:multiLevelType w:val="multilevel"/>
    <w:tmpl w:val="F29C0840"/>
    <w:lvl w:ilvl="0">
      <w:start w:val="15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650A07CB"/>
    <w:multiLevelType w:val="multilevel"/>
    <w:tmpl w:val="742C4CEE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1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6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1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7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2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32" w:hanging="1440"/>
      </w:pPr>
      <w:rPr>
        <w:rFonts w:hint="default"/>
      </w:rPr>
    </w:lvl>
  </w:abstractNum>
  <w:abstractNum w:abstractNumId="2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5" w15:restartNumberingAfterBreak="0">
    <w:nsid w:val="6BB83AF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77ED1255"/>
    <w:multiLevelType w:val="hybridMultilevel"/>
    <w:tmpl w:val="85A21DBA"/>
    <w:lvl w:ilvl="0" w:tplc="2FAC61E8">
      <w:start w:val="2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C07A4C"/>
    <w:multiLevelType w:val="hybridMultilevel"/>
    <w:tmpl w:val="02DCF576"/>
    <w:lvl w:ilvl="0" w:tplc="C62E4F6A"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num w:numId="1" w16cid:durableId="1849557458">
    <w:abstractNumId w:val="6"/>
  </w:num>
  <w:num w:numId="2" w16cid:durableId="755983208">
    <w:abstractNumId w:val="5"/>
  </w:num>
  <w:num w:numId="3" w16cid:durableId="1747923682">
    <w:abstractNumId w:val="9"/>
  </w:num>
  <w:num w:numId="4" w16cid:durableId="1220363661">
    <w:abstractNumId w:val="7"/>
  </w:num>
  <w:num w:numId="5" w16cid:durableId="653142629">
    <w:abstractNumId w:val="8"/>
  </w:num>
  <w:num w:numId="6" w16cid:durableId="1911889042">
    <w:abstractNumId w:val="3"/>
  </w:num>
  <w:num w:numId="7" w16cid:durableId="155802683">
    <w:abstractNumId w:val="2"/>
  </w:num>
  <w:num w:numId="8" w16cid:durableId="1142776216">
    <w:abstractNumId w:val="0"/>
  </w:num>
  <w:num w:numId="9" w16cid:durableId="955334026">
    <w:abstractNumId w:val="1"/>
  </w:num>
  <w:num w:numId="10" w16cid:durableId="578639589">
    <w:abstractNumId w:val="4"/>
  </w:num>
  <w:num w:numId="11" w16cid:durableId="1367099979">
    <w:abstractNumId w:val="17"/>
  </w:num>
  <w:num w:numId="12" w16cid:durableId="1531139580">
    <w:abstractNumId w:val="16"/>
  </w:num>
  <w:num w:numId="13" w16cid:durableId="1367101744">
    <w:abstractNumId w:val="24"/>
  </w:num>
  <w:num w:numId="14" w16cid:durableId="1909683770">
    <w:abstractNumId w:val="18"/>
  </w:num>
  <w:num w:numId="15" w16cid:durableId="767428522">
    <w:abstractNumId w:val="26"/>
  </w:num>
  <w:num w:numId="16" w16cid:durableId="171383913">
    <w:abstractNumId w:val="13"/>
  </w:num>
  <w:num w:numId="17" w16cid:durableId="2054848302">
    <w:abstractNumId w:val="20"/>
  </w:num>
  <w:num w:numId="18" w16cid:durableId="786463880">
    <w:abstractNumId w:val="19"/>
  </w:num>
  <w:num w:numId="19" w16cid:durableId="1290169146">
    <w:abstractNumId w:val="27"/>
  </w:num>
  <w:num w:numId="20" w16cid:durableId="1176115573">
    <w:abstractNumId w:val="14"/>
  </w:num>
  <w:num w:numId="21" w16cid:durableId="239410655">
    <w:abstractNumId w:val="15"/>
  </w:num>
  <w:num w:numId="22" w16cid:durableId="1239710660">
    <w:abstractNumId w:val="25"/>
  </w:num>
  <w:num w:numId="23" w16cid:durableId="27999704">
    <w:abstractNumId w:val="12"/>
  </w:num>
  <w:num w:numId="24" w16cid:durableId="706754653">
    <w:abstractNumId w:val="22"/>
  </w:num>
  <w:num w:numId="25" w16cid:durableId="2015911537">
    <w:abstractNumId w:val="23"/>
  </w:num>
  <w:num w:numId="26" w16cid:durableId="436170568">
    <w:abstractNumId w:val="21"/>
  </w:num>
  <w:num w:numId="27" w16cid:durableId="540439337">
    <w:abstractNumId w:val="11"/>
  </w:num>
  <w:num w:numId="28" w16cid:durableId="531505333">
    <w:abstractNumId w:val="5"/>
  </w:num>
  <w:num w:numId="29" w16cid:durableId="390084344">
    <w:abstractNumId w:val="10"/>
  </w:num>
  <w:num w:numId="30" w16cid:durableId="2042779443">
    <w:abstractNumId w:val="5"/>
  </w:num>
  <w:num w:numId="31" w16cid:durableId="1624077511">
    <w:abstractNumId w:val="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1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44C5"/>
    <w:rsid w:val="00000C2F"/>
    <w:rsid w:val="000012B4"/>
    <w:rsid w:val="000014E6"/>
    <w:rsid w:val="0000153B"/>
    <w:rsid w:val="00001580"/>
    <w:rsid w:val="000015E8"/>
    <w:rsid w:val="00001773"/>
    <w:rsid w:val="00001A77"/>
    <w:rsid w:val="00001C3E"/>
    <w:rsid w:val="00002092"/>
    <w:rsid w:val="000024BE"/>
    <w:rsid w:val="00002B37"/>
    <w:rsid w:val="00002DFE"/>
    <w:rsid w:val="0000327F"/>
    <w:rsid w:val="000034DF"/>
    <w:rsid w:val="00003590"/>
    <w:rsid w:val="00003C3D"/>
    <w:rsid w:val="00003FAC"/>
    <w:rsid w:val="000042BB"/>
    <w:rsid w:val="000045D2"/>
    <w:rsid w:val="0000472D"/>
    <w:rsid w:val="00004B0C"/>
    <w:rsid w:val="00004EE8"/>
    <w:rsid w:val="00005459"/>
    <w:rsid w:val="0000552E"/>
    <w:rsid w:val="000055E6"/>
    <w:rsid w:val="00005A47"/>
    <w:rsid w:val="00005BA1"/>
    <w:rsid w:val="00005D91"/>
    <w:rsid w:val="00005EF0"/>
    <w:rsid w:val="00006174"/>
    <w:rsid w:val="00006377"/>
    <w:rsid w:val="0000650C"/>
    <w:rsid w:val="00006B7C"/>
    <w:rsid w:val="00006DDD"/>
    <w:rsid w:val="00007672"/>
    <w:rsid w:val="00010273"/>
    <w:rsid w:val="000105F4"/>
    <w:rsid w:val="000106A3"/>
    <w:rsid w:val="000106B4"/>
    <w:rsid w:val="000106FE"/>
    <w:rsid w:val="00010835"/>
    <w:rsid w:val="0001089F"/>
    <w:rsid w:val="00010B27"/>
    <w:rsid w:val="00010C5F"/>
    <w:rsid w:val="000112D8"/>
    <w:rsid w:val="0001135A"/>
    <w:rsid w:val="000114D9"/>
    <w:rsid w:val="000116C3"/>
    <w:rsid w:val="00011789"/>
    <w:rsid w:val="00011AF0"/>
    <w:rsid w:val="00011C56"/>
    <w:rsid w:val="00011E82"/>
    <w:rsid w:val="00011FB7"/>
    <w:rsid w:val="00012243"/>
    <w:rsid w:val="0001232B"/>
    <w:rsid w:val="000125B2"/>
    <w:rsid w:val="000125CA"/>
    <w:rsid w:val="0001263A"/>
    <w:rsid w:val="00012898"/>
    <w:rsid w:val="00012E72"/>
    <w:rsid w:val="0001316A"/>
    <w:rsid w:val="0001348F"/>
    <w:rsid w:val="000135AA"/>
    <w:rsid w:val="00013764"/>
    <w:rsid w:val="00013AE9"/>
    <w:rsid w:val="00013B03"/>
    <w:rsid w:val="00013B78"/>
    <w:rsid w:val="00014A7E"/>
    <w:rsid w:val="00014C5D"/>
    <w:rsid w:val="00014C61"/>
    <w:rsid w:val="000153B5"/>
    <w:rsid w:val="00015823"/>
    <w:rsid w:val="00015ABA"/>
    <w:rsid w:val="00015AF4"/>
    <w:rsid w:val="00015CAB"/>
    <w:rsid w:val="000162FA"/>
    <w:rsid w:val="000164E8"/>
    <w:rsid w:val="00016788"/>
    <w:rsid w:val="00016D01"/>
    <w:rsid w:val="00016E25"/>
    <w:rsid w:val="000174C7"/>
    <w:rsid w:val="00017512"/>
    <w:rsid w:val="00017553"/>
    <w:rsid w:val="00017594"/>
    <w:rsid w:val="00017C29"/>
    <w:rsid w:val="00020726"/>
    <w:rsid w:val="00020888"/>
    <w:rsid w:val="00020A06"/>
    <w:rsid w:val="00020DBC"/>
    <w:rsid w:val="000210B4"/>
    <w:rsid w:val="000213F2"/>
    <w:rsid w:val="000218DE"/>
    <w:rsid w:val="0002190E"/>
    <w:rsid w:val="00021C0C"/>
    <w:rsid w:val="00021EDB"/>
    <w:rsid w:val="00022155"/>
    <w:rsid w:val="000221A6"/>
    <w:rsid w:val="000221DD"/>
    <w:rsid w:val="0002223F"/>
    <w:rsid w:val="000222FD"/>
    <w:rsid w:val="000224FA"/>
    <w:rsid w:val="000228B6"/>
    <w:rsid w:val="0002294B"/>
    <w:rsid w:val="00022F41"/>
    <w:rsid w:val="00023133"/>
    <w:rsid w:val="00023205"/>
    <w:rsid w:val="0002344D"/>
    <w:rsid w:val="000234D9"/>
    <w:rsid w:val="0002362E"/>
    <w:rsid w:val="0002387E"/>
    <w:rsid w:val="0002389A"/>
    <w:rsid w:val="000238D9"/>
    <w:rsid w:val="00023B27"/>
    <w:rsid w:val="00023B60"/>
    <w:rsid w:val="00024663"/>
    <w:rsid w:val="00024694"/>
    <w:rsid w:val="00024833"/>
    <w:rsid w:val="00024C49"/>
    <w:rsid w:val="00024CA0"/>
    <w:rsid w:val="00025072"/>
    <w:rsid w:val="0002519B"/>
    <w:rsid w:val="00025986"/>
    <w:rsid w:val="00025AA1"/>
    <w:rsid w:val="00025C84"/>
    <w:rsid w:val="00025D91"/>
    <w:rsid w:val="00025FB8"/>
    <w:rsid w:val="00025FC2"/>
    <w:rsid w:val="0002623A"/>
    <w:rsid w:val="0002626C"/>
    <w:rsid w:val="000267EA"/>
    <w:rsid w:val="0002693A"/>
    <w:rsid w:val="00026B09"/>
    <w:rsid w:val="00026DD9"/>
    <w:rsid w:val="0002772D"/>
    <w:rsid w:val="00027DEB"/>
    <w:rsid w:val="00027E23"/>
    <w:rsid w:val="00027EEE"/>
    <w:rsid w:val="00030611"/>
    <w:rsid w:val="00030662"/>
    <w:rsid w:val="0003071F"/>
    <w:rsid w:val="00030872"/>
    <w:rsid w:val="00030885"/>
    <w:rsid w:val="000309F7"/>
    <w:rsid w:val="00030F26"/>
    <w:rsid w:val="000313F6"/>
    <w:rsid w:val="0003148D"/>
    <w:rsid w:val="00031853"/>
    <w:rsid w:val="00031C4A"/>
    <w:rsid w:val="00031F07"/>
    <w:rsid w:val="00031FC6"/>
    <w:rsid w:val="00032104"/>
    <w:rsid w:val="0003254B"/>
    <w:rsid w:val="000325D4"/>
    <w:rsid w:val="0003325C"/>
    <w:rsid w:val="000336D8"/>
    <w:rsid w:val="00033925"/>
    <w:rsid w:val="000339E8"/>
    <w:rsid w:val="00033B71"/>
    <w:rsid w:val="00033BD2"/>
    <w:rsid w:val="00033F57"/>
    <w:rsid w:val="00033F82"/>
    <w:rsid w:val="00034074"/>
    <w:rsid w:val="00034529"/>
    <w:rsid w:val="00034673"/>
    <w:rsid w:val="000346BE"/>
    <w:rsid w:val="00034A92"/>
    <w:rsid w:val="00034C6E"/>
    <w:rsid w:val="00034CD7"/>
    <w:rsid w:val="00034D55"/>
    <w:rsid w:val="00034DAC"/>
    <w:rsid w:val="000350D8"/>
    <w:rsid w:val="00035300"/>
    <w:rsid w:val="0003596F"/>
    <w:rsid w:val="00035A0A"/>
    <w:rsid w:val="00035ADF"/>
    <w:rsid w:val="00035C02"/>
    <w:rsid w:val="000365E7"/>
    <w:rsid w:val="00036BA8"/>
    <w:rsid w:val="00036D61"/>
    <w:rsid w:val="00036EE1"/>
    <w:rsid w:val="00037097"/>
    <w:rsid w:val="000370D2"/>
    <w:rsid w:val="000376BC"/>
    <w:rsid w:val="000377DD"/>
    <w:rsid w:val="00037822"/>
    <w:rsid w:val="00037E50"/>
    <w:rsid w:val="000403BD"/>
    <w:rsid w:val="0004051C"/>
    <w:rsid w:val="00040995"/>
    <w:rsid w:val="00040CCF"/>
    <w:rsid w:val="000410E6"/>
    <w:rsid w:val="00041300"/>
    <w:rsid w:val="000414CB"/>
    <w:rsid w:val="00041768"/>
    <w:rsid w:val="000417E3"/>
    <w:rsid w:val="00041978"/>
    <w:rsid w:val="00041B69"/>
    <w:rsid w:val="00041C74"/>
    <w:rsid w:val="00041EAF"/>
    <w:rsid w:val="00042212"/>
    <w:rsid w:val="000429C9"/>
    <w:rsid w:val="00042AF5"/>
    <w:rsid w:val="00042BB4"/>
    <w:rsid w:val="00042D0E"/>
    <w:rsid w:val="00042E34"/>
    <w:rsid w:val="00043402"/>
    <w:rsid w:val="00043415"/>
    <w:rsid w:val="00043474"/>
    <w:rsid w:val="00043496"/>
    <w:rsid w:val="0004356A"/>
    <w:rsid w:val="0004357B"/>
    <w:rsid w:val="000438FF"/>
    <w:rsid w:val="000439B6"/>
    <w:rsid w:val="00043EE8"/>
    <w:rsid w:val="000441FA"/>
    <w:rsid w:val="000442AA"/>
    <w:rsid w:val="000442BC"/>
    <w:rsid w:val="000442FE"/>
    <w:rsid w:val="000443AA"/>
    <w:rsid w:val="0004447F"/>
    <w:rsid w:val="00045399"/>
    <w:rsid w:val="000453DE"/>
    <w:rsid w:val="00045767"/>
    <w:rsid w:val="000457FB"/>
    <w:rsid w:val="000458E9"/>
    <w:rsid w:val="000459BB"/>
    <w:rsid w:val="00045ADC"/>
    <w:rsid w:val="00046126"/>
    <w:rsid w:val="0004642D"/>
    <w:rsid w:val="000469F0"/>
    <w:rsid w:val="00046D14"/>
    <w:rsid w:val="00046DC9"/>
    <w:rsid w:val="00046FE2"/>
    <w:rsid w:val="00047005"/>
    <w:rsid w:val="000472D1"/>
    <w:rsid w:val="00047AA5"/>
    <w:rsid w:val="00047C1E"/>
    <w:rsid w:val="00047FB0"/>
    <w:rsid w:val="00050022"/>
    <w:rsid w:val="0005039E"/>
    <w:rsid w:val="000503C7"/>
    <w:rsid w:val="0005058E"/>
    <w:rsid w:val="00050B06"/>
    <w:rsid w:val="00050C1F"/>
    <w:rsid w:val="00050DF4"/>
    <w:rsid w:val="00050E90"/>
    <w:rsid w:val="000515DA"/>
    <w:rsid w:val="000515E2"/>
    <w:rsid w:val="0005184C"/>
    <w:rsid w:val="00051BA2"/>
    <w:rsid w:val="00051D5D"/>
    <w:rsid w:val="00051DC3"/>
    <w:rsid w:val="0005214B"/>
    <w:rsid w:val="00052290"/>
    <w:rsid w:val="00052407"/>
    <w:rsid w:val="000527AF"/>
    <w:rsid w:val="00052826"/>
    <w:rsid w:val="000528F3"/>
    <w:rsid w:val="0005297A"/>
    <w:rsid w:val="00052A30"/>
    <w:rsid w:val="00052FA9"/>
    <w:rsid w:val="00052FD1"/>
    <w:rsid w:val="00053537"/>
    <w:rsid w:val="00053966"/>
    <w:rsid w:val="00053D85"/>
    <w:rsid w:val="0005426C"/>
    <w:rsid w:val="0005432D"/>
    <w:rsid w:val="00054356"/>
    <w:rsid w:val="000544B8"/>
    <w:rsid w:val="000546DA"/>
    <w:rsid w:val="00054709"/>
    <w:rsid w:val="0005483B"/>
    <w:rsid w:val="000549A3"/>
    <w:rsid w:val="00054BF6"/>
    <w:rsid w:val="000551A3"/>
    <w:rsid w:val="0005528E"/>
    <w:rsid w:val="000554FF"/>
    <w:rsid w:val="000558AF"/>
    <w:rsid w:val="00055996"/>
    <w:rsid w:val="00055B62"/>
    <w:rsid w:val="00055B8D"/>
    <w:rsid w:val="00055DDF"/>
    <w:rsid w:val="00055E4F"/>
    <w:rsid w:val="00055F59"/>
    <w:rsid w:val="0005640F"/>
    <w:rsid w:val="00056470"/>
    <w:rsid w:val="00056661"/>
    <w:rsid w:val="000566F1"/>
    <w:rsid w:val="00056B2D"/>
    <w:rsid w:val="00057053"/>
    <w:rsid w:val="0005715A"/>
    <w:rsid w:val="00057238"/>
    <w:rsid w:val="0005737B"/>
    <w:rsid w:val="000574DE"/>
    <w:rsid w:val="00057618"/>
    <w:rsid w:val="00057D2B"/>
    <w:rsid w:val="00057D2D"/>
    <w:rsid w:val="00057D8F"/>
    <w:rsid w:val="0006060A"/>
    <w:rsid w:val="0006066C"/>
    <w:rsid w:val="00060938"/>
    <w:rsid w:val="00060954"/>
    <w:rsid w:val="00060C05"/>
    <w:rsid w:val="00060F84"/>
    <w:rsid w:val="00061050"/>
    <w:rsid w:val="0006160E"/>
    <w:rsid w:val="00061A0D"/>
    <w:rsid w:val="00062560"/>
    <w:rsid w:val="0006269C"/>
    <w:rsid w:val="000629BF"/>
    <w:rsid w:val="0006300F"/>
    <w:rsid w:val="000632E3"/>
    <w:rsid w:val="000633DF"/>
    <w:rsid w:val="000635E2"/>
    <w:rsid w:val="000635F8"/>
    <w:rsid w:val="0006365F"/>
    <w:rsid w:val="00063A24"/>
    <w:rsid w:val="00063B35"/>
    <w:rsid w:val="00063B95"/>
    <w:rsid w:val="00064029"/>
    <w:rsid w:val="000642A3"/>
    <w:rsid w:val="00064A43"/>
    <w:rsid w:val="00064D79"/>
    <w:rsid w:val="000654B4"/>
    <w:rsid w:val="00065764"/>
    <w:rsid w:val="00065F98"/>
    <w:rsid w:val="0006642D"/>
    <w:rsid w:val="000664BA"/>
    <w:rsid w:val="00067253"/>
    <w:rsid w:val="00067511"/>
    <w:rsid w:val="000676DC"/>
    <w:rsid w:val="0006779B"/>
    <w:rsid w:val="00067A77"/>
    <w:rsid w:val="00067ACD"/>
    <w:rsid w:val="00067B87"/>
    <w:rsid w:val="00067C10"/>
    <w:rsid w:val="000704A5"/>
    <w:rsid w:val="0007082B"/>
    <w:rsid w:val="00070958"/>
    <w:rsid w:val="00070E7F"/>
    <w:rsid w:val="00071524"/>
    <w:rsid w:val="00071768"/>
    <w:rsid w:val="000718A7"/>
    <w:rsid w:val="00071ABA"/>
    <w:rsid w:val="00071B06"/>
    <w:rsid w:val="00071BE3"/>
    <w:rsid w:val="00071EFB"/>
    <w:rsid w:val="00072041"/>
    <w:rsid w:val="000723C3"/>
    <w:rsid w:val="0007245F"/>
    <w:rsid w:val="000726E2"/>
    <w:rsid w:val="00073000"/>
    <w:rsid w:val="00073296"/>
    <w:rsid w:val="0007335E"/>
    <w:rsid w:val="00073492"/>
    <w:rsid w:val="00073561"/>
    <w:rsid w:val="000739BE"/>
    <w:rsid w:val="00073CC3"/>
    <w:rsid w:val="00073CC8"/>
    <w:rsid w:val="0007415A"/>
    <w:rsid w:val="00074221"/>
    <w:rsid w:val="0007429E"/>
    <w:rsid w:val="000742DE"/>
    <w:rsid w:val="00074578"/>
    <w:rsid w:val="00074728"/>
    <w:rsid w:val="00074A24"/>
    <w:rsid w:val="00074A6C"/>
    <w:rsid w:val="00074A9F"/>
    <w:rsid w:val="00074B63"/>
    <w:rsid w:val="00074E02"/>
    <w:rsid w:val="000752FB"/>
    <w:rsid w:val="00075BFB"/>
    <w:rsid w:val="00075C46"/>
    <w:rsid w:val="00075F43"/>
    <w:rsid w:val="000761B7"/>
    <w:rsid w:val="000763B1"/>
    <w:rsid w:val="000763D5"/>
    <w:rsid w:val="000770A4"/>
    <w:rsid w:val="000773B5"/>
    <w:rsid w:val="00077547"/>
    <w:rsid w:val="00080463"/>
    <w:rsid w:val="00080B21"/>
    <w:rsid w:val="00080FAD"/>
    <w:rsid w:val="000810CA"/>
    <w:rsid w:val="000811A0"/>
    <w:rsid w:val="000816D6"/>
    <w:rsid w:val="00081B31"/>
    <w:rsid w:val="00081CD2"/>
    <w:rsid w:val="00081D85"/>
    <w:rsid w:val="000825CB"/>
    <w:rsid w:val="000828A5"/>
    <w:rsid w:val="0008291A"/>
    <w:rsid w:val="00082E64"/>
    <w:rsid w:val="00082F8D"/>
    <w:rsid w:val="000833A8"/>
    <w:rsid w:val="00083973"/>
    <w:rsid w:val="00083F86"/>
    <w:rsid w:val="0008402E"/>
    <w:rsid w:val="000840A9"/>
    <w:rsid w:val="000840AC"/>
    <w:rsid w:val="000840DA"/>
    <w:rsid w:val="00084367"/>
    <w:rsid w:val="000845BE"/>
    <w:rsid w:val="00084812"/>
    <w:rsid w:val="0008491D"/>
    <w:rsid w:val="00084960"/>
    <w:rsid w:val="00084BFC"/>
    <w:rsid w:val="00085206"/>
    <w:rsid w:val="00085638"/>
    <w:rsid w:val="0008568E"/>
    <w:rsid w:val="00085978"/>
    <w:rsid w:val="00085DA0"/>
    <w:rsid w:val="00085E72"/>
    <w:rsid w:val="00086047"/>
    <w:rsid w:val="0008606B"/>
    <w:rsid w:val="00086187"/>
    <w:rsid w:val="00086650"/>
    <w:rsid w:val="00086825"/>
    <w:rsid w:val="000868CA"/>
    <w:rsid w:val="000869CC"/>
    <w:rsid w:val="00086CE5"/>
    <w:rsid w:val="0008718C"/>
    <w:rsid w:val="00087791"/>
    <w:rsid w:val="000877EC"/>
    <w:rsid w:val="00087929"/>
    <w:rsid w:val="00087A97"/>
    <w:rsid w:val="00087B5E"/>
    <w:rsid w:val="00087D05"/>
    <w:rsid w:val="00087D2A"/>
    <w:rsid w:val="00087E07"/>
    <w:rsid w:val="00087E19"/>
    <w:rsid w:val="00087F48"/>
    <w:rsid w:val="000900D7"/>
    <w:rsid w:val="000902A3"/>
    <w:rsid w:val="0009038D"/>
    <w:rsid w:val="0009045F"/>
    <w:rsid w:val="00090D4B"/>
    <w:rsid w:val="000910B7"/>
    <w:rsid w:val="000911E1"/>
    <w:rsid w:val="0009151F"/>
    <w:rsid w:val="000915ED"/>
    <w:rsid w:val="0009178C"/>
    <w:rsid w:val="000919D1"/>
    <w:rsid w:val="000919E4"/>
    <w:rsid w:val="00091B0A"/>
    <w:rsid w:val="000920B8"/>
    <w:rsid w:val="000923EE"/>
    <w:rsid w:val="000924F9"/>
    <w:rsid w:val="000924FC"/>
    <w:rsid w:val="00092B20"/>
    <w:rsid w:val="00092C9A"/>
    <w:rsid w:val="00092D52"/>
    <w:rsid w:val="0009318E"/>
    <w:rsid w:val="0009372E"/>
    <w:rsid w:val="00093FE9"/>
    <w:rsid w:val="000940E7"/>
    <w:rsid w:val="00094922"/>
    <w:rsid w:val="000949A3"/>
    <w:rsid w:val="00094BFA"/>
    <w:rsid w:val="00094C7D"/>
    <w:rsid w:val="00094DA8"/>
    <w:rsid w:val="00094F49"/>
    <w:rsid w:val="0009503B"/>
    <w:rsid w:val="0009523A"/>
    <w:rsid w:val="00095271"/>
    <w:rsid w:val="00095350"/>
    <w:rsid w:val="000957EB"/>
    <w:rsid w:val="00095909"/>
    <w:rsid w:val="00095E79"/>
    <w:rsid w:val="00095F9E"/>
    <w:rsid w:val="00096077"/>
    <w:rsid w:val="00096198"/>
    <w:rsid w:val="000961B5"/>
    <w:rsid w:val="0009626D"/>
    <w:rsid w:val="0009648F"/>
    <w:rsid w:val="00096560"/>
    <w:rsid w:val="0009656A"/>
    <w:rsid w:val="0009698F"/>
    <w:rsid w:val="00096C04"/>
    <w:rsid w:val="00096E5E"/>
    <w:rsid w:val="00096ED9"/>
    <w:rsid w:val="0009717F"/>
    <w:rsid w:val="00097822"/>
    <w:rsid w:val="00097858"/>
    <w:rsid w:val="00097C7F"/>
    <w:rsid w:val="00097C88"/>
    <w:rsid w:val="00097E76"/>
    <w:rsid w:val="00097F98"/>
    <w:rsid w:val="000A0092"/>
    <w:rsid w:val="000A0093"/>
    <w:rsid w:val="000A0515"/>
    <w:rsid w:val="000A06F3"/>
    <w:rsid w:val="000A0709"/>
    <w:rsid w:val="000A088A"/>
    <w:rsid w:val="000A0EF5"/>
    <w:rsid w:val="000A10F7"/>
    <w:rsid w:val="000A1502"/>
    <w:rsid w:val="000A193D"/>
    <w:rsid w:val="000A1940"/>
    <w:rsid w:val="000A1D41"/>
    <w:rsid w:val="000A206A"/>
    <w:rsid w:val="000A3424"/>
    <w:rsid w:val="000A36D7"/>
    <w:rsid w:val="000A3E2B"/>
    <w:rsid w:val="000A459D"/>
    <w:rsid w:val="000A4DD2"/>
    <w:rsid w:val="000A4EAA"/>
    <w:rsid w:val="000A4F49"/>
    <w:rsid w:val="000A53CB"/>
    <w:rsid w:val="000A5A21"/>
    <w:rsid w:val="000A5BE9"/>
    <w:rsid w:val="000A5E86"/>
    <w:rsid w:val="000A62CB"/>
    <w:rsid w:val="000A64C7"/>
    <w:rsid w:val="000A65D1"/>
    <w:rsid w:val="000A6647"/>
    <w:rsid w:val="000A67E5"/>
    <w:rsid w:val="000A68A8"/>
    <w:rsid w:val="000A6B2A"/>
    <w:rsid w:val="000A6BB9"/>
    <w:rsid w:val="000A6EED"/>
    <w:rsid w:val="000A7019"/>
    <w:rsid w:val="000A7801"/>
    <w:rsid w:val="000A7AF6"/>
    <w:rsid w:val="000A7DA5"/>
    <w:rsid w:val="000A7F47"/>
    <w:rsid w:val="000A7F8A"/>
    <w:rsid w:val="000B0074"/>
    <w:rsid w:val="000B01B2"/>
    <w:rsid w:val="000B0536"/>
    <w:rsid w:val="000B05E7"/>
    <w:rsid w:val="000B06B4"/>
    <w:rsid w:val="000B0863"/>
    <w:rsid w:val="000B0B93"/>
    <w:rsid w:val="000B0C92"/>
    <w:rsid w:val="000B1037"/>
    <w:rsid w:val="000B1579"/>
    <w:rsid w:val="000B15DE"/>
    <w:rsid w:val="000B16B0"/>
    <w:rsid w:val="000B1835"/>
    <w:rsid w:val="000B27A7"/>
    <w:rsid w:val="000B28A5"/>
    <w:rsid w:val="000B2BC4"/>
    <w:rsid w:val="000B2D9D"/>
    <w:rsid w:val="000B2EBA"/>
    <w:rsid w:val="000B3108"/>
    <w:rsid w:val="000B3178"/>
    <w:rsid w:val="000B32BB"/>
    <w:rsid w:val="000B39D9"/>
    <w:rsid w:val="000B3B28"/>
    <w:rsid w:val="000B3BD9"/>
    <w:rsid w:val="000B3D40"/>
    <w:rsid w:val="000B3E35"/>
    <w:rsid w:val="000B3F15"/>
    <w:rsid w:val="000B4791"/>
    <w:rsid w:val="000B47D3"/>
    <w:rsid w:val="000B4CFB"/>
    <w:rsid w:val="000B52C6"/>
    <w:rsid w:val="000B5B59"/>
    <w:rsid w:val="000B5CCB"/>
    <w:rsid w:val="000B6072"/>
    <w:rsid w:val="000B64A0"/>
    <w:rsid w:val="000B659A"/>
    <w:rsid w:val="000B661B"/>
    <w:rsid w:val="000B674C"/>
    <w:rsid w:val="000B675F"/>
    <w:rsid w:val="000B67BB"/>
    <w:rsid w:val="000B6D49"/>
    <w:rsid w:val="000B6DB2"/>
    <w:rsid w:val="000B6E95"/>
    <w:rsid w:val="000B723D"/>
    <w:rsid w:val="000B75F5"/>
    <w:rsid w:val="000B776F"/>
    <w:rsid w:val="000B778D"/>
    <w:rsid w:val="000B7A9E"/>
    <w:rsid w:val="000C00F5"/>
    <w:rsid w:val="000C012D"/>
    <w:rsid w:val="000C0823"/>
    <w:rsid w:val="000C0E90"/>
    <w:rsid w:val="000C0EDD"/>
    <w:rsid w:val="000C1284"/>
    <w:rsid w:val="000C16AC"/>
    <w:rsid w:val="000C16F2"/>
    <w:rsid w:val="000C177E"/>
    <w:rsid w:val="000C18FD"/>
    <w:rsid w:val="000C1DFF"/>
    <w:rsid w:val="000C2003"/>
    <w:rsid w:val="000C203B"/>
    <w:rsid w:val="000C2222"/>
    <w:rsid w:val="000C2501"/>
    <w:rsid w:val="000C28C8"/>
    <w:rsid w:val="000C298F"/>
    <w:rsid w:val="000C29C8"/>
    <w:rsid w:val="000C2B55"/>
    <w:rsid w:val="000C2DCD"/>
    <w:rsid w:val="000C2E01"/>
    <w:rsid w:val="000C32E0"/>
    <w:rsid w:val="000C4034"/>
    <w:rsid w:val="000C440B"/>
    <w:rsid w:val="000C46F1"/>
    <w:rsid w:val="000C4861"/>
    <w:rsid w:val="000C4C9A"/>
    <w:rsid w:val="000C51B3"/>
    <w:rsid w:val="000C524C"/>
    <w:rsid w:val="000C553C"/>
    <w:rsid w:val="000C5B7A"/>
    <w:rsid w:val="000C5DB7"/>
    <w:rsid w:val="000C5F5A"/>
    <w:rsid w:val="000C6127"/>
    <w:rsid w:val="000C62C3"/>
    <w:rsid w:val="000C63B0"/>
    <w:rsid w:val="000C64C2"/>
    <w:rsid w:val="000C6EE3"/>
    <w:rsid w:val="000C715F"/>
    <w:rsid w:val="000C71ED"/>
    <w:rsid w:val="000C7591"/>
    <w:rsid w:val="000C7786"/>
    <w:rsid w:val="000C7964"/>
    <w:rsid w:val="000C7A76"/>
    <w:rsid w:val="000C7B2A"/>
    <w:rsid w:val="000C7BEE"/>
    <w:rsid w:val="000D009E"/>
    <w:rsid w:val="000D00B9"/>
    <w:rsid w:val="000D05DC"/>
    <w:rsid w:val="000D05DD"/>
    <w:rsid w:val="000D084D"/>
    <w:rsid w:val="000D0B8D"/>
    <w:rsid w:val="000D0C36"/>
    <w:rsid w:val="000D0D88"/>
    <w:rsid w:val="000D1064"/>
    <w:rsid w:val="000D106F"/>
    <w:rsid w:val="000D1419"/>
    <w:rsid w:val="000D155F"/>
    <w:rsid w:val="000D18D5"/>
    <w:rsid w:val="000D1A2A"/>
    <w:rsid w:val="000D1A46"/>
    <w:rsid w:val="000D1CB6"/>
    <w:rsid w:val="000D21C7"/>
    <w:rsid w:val="000D21F3"/>
    <w:rsid w:val="000D25BD"/>
    <w:rsid w:val="000D2696"/>
    <w:rsid w:val="000D2869"/>
    <w:rsid w:val="000D291A"/>
    <w:rsid w:val="000D2FD6"/>
    <w:rsid w:val="000D33BC"/>
    <w:rsid w:val="000D3446"/>
    <w:rsid w:val="000D3C4C"/>
    <w:rsid w:val="000D3C63"/>
    <w:rsid w:val="000D3F0B"/>
    <w:rsid w:val="000D43AA"/>
    <w:rsid w:val="000D43CE"/>
    <w:rsid w:val="000D488C"/>
    <w:rsid w:val="000D4BAD"/>
    <w:rsid w:val="000D4EDD"/>
    <w:rsid w:val="000D4F55"/>
    <w:rsid w:val="000D5021"/>
    <w:rsid w:val="000D505D"/>
    <w:rsid w:val="000D5660"/>
    <w:rsid w:val="000D5803"/>
    <w:rsid w:val="000D597F"/>
    <w:rsid w:val="000D657F"/>
    <w:rsid w:val="000D68F0"/>
    <w:rsid w:val="000D6A44"/>
    <w:rsid w:val="000D6CD8"/>
    <w:rsid w:val="000D703B"/>
    <w:rsid w:val="000D73D6"/>
    <w:rsid w:val="000D7456"/>
    <w:rsid w:val="000D7962"/>
    <w:rsid w:val="000E0232"/>
    <w:rsid w:val="000E0447"/>
    <w:rsid w:val="000E0533"/>
    <w:rsid w:val="000E08DF"/>
    <w:rsid w:val="000E09A9"/>
    <w:rsid w:val="000E0F6E"/>
    <w:rsid w:val="000E11BA"/>
    <w:rsid w:val="000E12F8"/>
    <w:rsid w:val="000E1724"/>
    <w:rsid w:val="000E19B9"/>
    <w:rsid w:val="000E19C1"/>
    <w:rsid w:val="000E1E67"/>
    <w:rsid w:val="000E1F08"/>
    <w:rsid w:val="000E1F38"/>
    <w:rsid w:val="000E2238"/>
    <w:rsid w:val="000E235E"/>
    <w:rsid w:val="000E2556"/>
    <w:rsid w:val="000E290F"/>
    <w:rsid w:val="000E2C04"/>
    <w:rsid w:val="000E2F92"/>
    <w:rsid w:val="000E2FAF"/>
    <w:rsid w:val="000E30EB"/>
    <w:rsid w:val="000E36C8"/>
    <w:rsid w:val="000E3C3D"/>
    <w:rsid w:val="000E3D8D"/>
    <w:rsid w:val="000E44F1"/>
    <w:rsid w:val="000E4C26"/>
    <w:rsid w:val="000E52F8"/>
    <w:rsid w:val="000E5BE3"/>
    <w:rsid w:val="000E5CB1"/>
    <w:rsid w:val="000E6196"/>
    <w:rsid w:val="000E61E6"/>
    <w:rsid w:val="000E6551"/>
    <w:rsid w:val="000E65D7"/>
    <w:rsid w:val="000E6D97"/>
    <w:rsid w:val="000E7C01"/>
    <w:rsid w:val="000E7EDC"/>
    <w:rsid w:val="000E7FF9"/>
    <w:rsid w:val="000F017E"/>
    <w:rsid w:val="000F0225"/>
    <w:rsid w:val="000F029B"/>
    <w:rsid w:val="000F0A03"/>
    <w:rsid w:val="000F0CAC"/>
    <w:rsid w:val="000F0E6F"/>
    <w:rsid w:val="000F10C5"/>
    <w:rsid w:val="000F1210"/>
    <w:rsid w:val="000F122D"/>
    <w:rsid w:val="000F1450"/>
    <w:rsid w:val="000F1475"/>
    <w:rsid w:val="000F1857"/>
    <w:rsid w:val="000F189B"/>
    <w:rsid w:val="000F1C2C"/>
    <w:rsid w:val="000F1DDE"/>
    <w:rsid w:val="000F237C"/>
    <w:rsid w:val="000F239D"/>
    <w:rsid w:val="000F25C9"/>
    <w:rsid w:val="000F28A9"/>
    <w:rsid w:val="000F3105"/>
    <w:rsid w:val="000F3195"/>
    <w:rsid w:val="000F3699"/>
    <w:rsid w:val="000F3843"/>
    <w:rsid w:val="000F3A75"/>
    <w:rsid w:val="000F3B50"/>
    <w:rsid w:val="000F3B71"/>
    <w:rsid w:val="000F3C3A"/>
    <w:rsid w:val="000F4512"/>
    <w:rsid w:val="000F4550"/>
    <w:rsid w:val="000F4C36"/>
    <w:rsid w:val="000F4ED4"/>
    <w:rsid w:val="000F517D"/>
    <w:rsid w:val="000F57C5"/>
    <w:rsid w:val="000F5DA9"/>
    <w:rsid w:val="000F5E46"/>
    <w:rsid w:val="000F616D"/>
    <w:rsid w:val="000F6332"/>
    <w:rsid w:val="000F66D4"/>
    <w:rsid w:val="000F6CAD"/>
    <w:rsid w:val="000F6EAB"/>
    <w:rsid w:val="000F6FF2"/>
    <w:rsid w:val="000F7201"/>
    <w:rsid w:val="000F7333"/>
    <w:rsid w:val="000F73C4"/>
    <w:rsid w:val="001001C7"/>
    <w:rsid w:val="001004B5"/>
    <w:rsid w:val="00100566"/>
    <w:rsid w:val="00100987"/>
    <w:rsid w:val="00100D44"/>
    <w:rsid w:val="00101244"/>
    <w:rsid w:val="001013EA"/>
    <w:rsid w:val="00101692"/>
    <w:rsid w:val="0010171C"/>
    <w:rsid w:val="00101B24"/>
    <w:rsid w:val="00101DF7"/>
    <w:rsid w:val="00101E86"/>
    <w:rsid w:val="00101FB7"/>
    <w:rsid w:val="001020E5"/>
    <w:rsid w:val="00102205"/>
    <w:rsid w:val="0010225B"/>
    <w:rsid w:val="00102283"/>
    <w:rsid w:val="0010236C"/>
    <w:rsid w:val="00102484"/>
    <w:rsid w:val="00102834"/>
    <w:rsid w:val="001029CF"/>
    <w:rsid w:val="00102FCB"/>
    <w:rsid w:val="00103044"/>
    <w:rsid w:val="00103296"/>
    <w:rsid w:val="0010341E"/>
    <w:rsid w:val="001035C8"/>
    <w:rsid w:val="00103618"/>
    <w:rsid w:val="001041A3"/>
    <w:rsid w:val="00104501"/>
    <w:rsid w:val="00104819"/>
    <w:rsid w:val="00104839"/>
    <w:rsid w:val="0010496A"/>
    <w:rsid w:val="00104A20"/>
    <w:rsid w:val="00104E46"/>
    <w:rsid w:val="00104FDE"/>
    <w:rsid w:val="001053CA"/>
    <w:rsid w:val="001053F9"/>
    <w:rsid w:val="0010554D"/>
    <w:rsid w:val="00105652"/>
    <w:rsid w:val="00105B41"/>
    <w:rsid w:val="00106051"/>
    <w:rsid w:val="00106291"/>
    <w:rsid w:val="001062BE"/>
    <w:rsid w:val="0010778A"/>
    <w:rsid w:val="00107922"/>
    <w:rsid w:val="00107C91"/>
    <w:rsid w:val="00110015"/>
    <w:rsid w:val="0011011C"/>
    <w:rsid w:val="001101E1"/>
    <w:rsid w:val="001105C7"/>
    <w:rsid w:val="0011093D"/>
    <w:rsid w:val="00110C39"/>
    <w:rsid w:val="00110D6D"/>
    <w:rsid w:val="00110DFA"/>
    <w:rsid w:val="00111056"/>
    <w:rsid w:val="00111298"/>
    <w:rsid w:val="001112F9"/>
    <w:rsid w:val="00111581"/>
    <w:rsid w:val="0011168B"/>
    <w:rsid w:val="00111FFD"/>
    <w:rsid w:val="00112467"/>
    <w:rsid w:val="00112A34"/>
    <w:rsid w:val="00112CD2"/>
    <w:rsid w:val="00112D79"/>
    <w:rsid w:val="0011304B"/>
    <w:rsid w:val="001131D0"/>
    <w:rsid w:val="001136A5"/>
    <w:rsid w:val="00113ADE"/>
    <w:rsid w:val="00113B9F"/>
    <w:rsid w:val="00113CC9"/>
    <w:rsid w:val="0011435E"/>
    <w:rsid w:val="0011475D"/>
    <w:rsid w:val="001149D7"/>
    <w:rsid w:val="00115015"/>
    <w:rsid w:val="00115493"/>
    <w:rsid w:val="001159E9"/>
    <w:rsid w:val="00115EB1"/>
    <w:rsid w:val="00116210"/>
    <w:rsid w:val="0011652D"/>
    <w:rsid w:val="001165FC"/>
    <w:rsid w:val="001167DF"/>
    <w:rsid w:val="00116C83"/>
    <w:rsid w:val="0011700C"/>
    <w:rsid w:val="001172D6"/>
    <w:rsid w:val="001173D2"/>
    <w:rsid w:val="00117EE8"/>
    <w:rsid w:val="00117FD6"/>
    <w:rsid w:val="001203EF"/>
    <w:rsid w:val="001206D1"/>
    <w:rsid w:val="00120AA5"/>
    <w:rsid w:val="00120B3B"/>
    <w:rsid w:val="00120D8C"/>
    <w:rsid w:val="0012105A"/>
    <w:rsid w:val="001211CA"/>
    <w:rsid w:val="001215A7"/>
    <w:rsid w:val="00121707"/>
    <w:rsid w:val="001218DA"/>
    <w:rsid w:val="00121904"/>
    <w:rsid w:val="00121A89"/>
    <w:rsid w:val="00121A8A"/>
    <w:rsid w:val="00121AAF"/>
    <w:rsid w:val="00121EC1"/>
    <w:rsid w:val="001222A2"/>
    <w:rsid w:val="00122BD9"/>
    <w:rsid w:val="00122BFB"/>
    <w:rsid w:val="00122CFF"/>
    <w:rsid w:val="00122ECB"/>
    <w:rsid w:val="00123158"/>
    <w:rsid w:val="0012392C"/>
    <w:rsid w:val="00123A17"/>
    <w:rsid w:val="00123B95"/>
    <w:rsid w:val="001241BF"/>
    <w:rsid w:val="001243BC"/>
    <w:rsid w:val="0012463E"/>
    <w:rsid w:val="0012469C"/>
    <w:rsid w:val="001248D9"/>
    <w:rsid w:val="00124A3B"/>
    <w:rsid w:val="00124C15"/>
    <w:rsid w:val="0012522E"/>
    <w:rsid w:val="0012539B"/>
    <w:rsid w:val="0012540A"/>
    <w:rsid w:val="0012563E"/>
    <w:rsid w:val="00125982"/>
    <w:rsid w:val="00125A81"/>
    <w:rsid w:val="00125AB8"/>
    <w:rsid w:val="00125D79"/>
    <w:rsid w:val="0012623F"/>
    <w:rsid w:val="0012625C"/>
    <w:rsid w:val="00126478"/>
    <w:rsid w:val="001266B9"/>
    <w:rsid w:val="001267BB"/>
    <w:rsid w:val="00126971"/>
    <w:rsid w:val="001269A1"/>
    <w:rsid w:val="001272FD"/>
    <w:rsid w:val="00127494"/>
    <w:rsid w:val="001275BE"/>
    <w:rsid w:val="001275D7"/>
    <w:rsid w:val="00127CA5"/>
    <w:rsid w:val="00130916"/>
    <w:rsid w:val="0013097D"/>
    <w:rsid w:val="00130C69"/>
    <w:rsid w:val="00130FB1"/>
    <w:rsid w:val="00131393"/>
    <w:rsid w:val="00131405"/>
    <w:rsid w:val="001316DB"/>
    <w:rsid w:val="00131981"/>
    <w:rsid w:val="0013198A"/>
    <w:rsid w:val="0013221B"/>
    <w:rsid w:val="001324A0"/>
    <w:rsid w:val="00132860"/>
    <w:rsid w:val="00132D41"/>
    <w:rsid w:val="00132D8D"/>
    <w:rsid w:val="001331D1"/>
    <w:rsid w:val="001332B1"/>
    <w:rsid w:val="00133654"/>
    <w:rsid w:val="0013378B"/>
    <w:rsid w:val="00133B7F"/>
    <w:rsid w:val="00133BBF"/>
    <w:rsid w:val="00134477"/>
    <w:rsid w:val="001348D7"/>
    <w:rsid w:val="00134F10"/>
    <w:rsid w:val="001355B2"/>
    <w:rsid w:val="00135B4A"/>
    <w:rsid w:val="00135E60"/>
    <w:rsid w:val="00135F67"/>
    <w:rsid w:val="001360D2"/>
    <w:rsid w:val="001367BB"/>
    <w:rsid w:val="001369E7"/>
    <w:rsid w:val="00137253"/>
    <w:rsid w:val="001374AF"/>
    <w:rsid w:val="00137664"/>
    <w:rsid w:val="001379CA"/>
    <w:rsid w:val="00137AF2"/>
    <w:rsid w:val="00137F31"/>
    <w:rsid w:val="00137F35"/>
    <w:rsid w:val="00137F9A"/>
    <w:rsid w:val="00140370"/>
    <w:rsid w:val="001407B2"/>
    <w:rsid w:val="00140825"/>
    <w:rsid w:val="001410E2"/>
    <w:rsid w:val="00141499"/>
    <w:rsid w:val="00141695"/>
    <w:rsid w:val="00141B80"/>
    <w:rsid w:val="00141FA5"/>
    <w:rsid w:val="00142125"/>
    <w:rsid w:val="0014268B"/>
    <w:rsid w:val="00142863"/>
    <w:rsid w:val="00142F71"/>
    <w:rsid w:val="00142F9C"/>
    <w:rsid w:val="0014306E"/>
    <w:rsid w:val="001437C6"/>
    <w:rsid w:val="0014390B"/>
    <w:rsid w:val="001439F6"/>
    <w:rsid w:val="00143E7A"/>
    <w:rsid w:val="0014418D"/>
    <w:rsid w:val="001446D9"/>
    <w:rsid w:val="0014484C"/>
    <w:rsid w:val="00144AD7"/>
    <w:rsid w:val="00144E7C"/>
    <w:rsid w:val="001454DC"/>
    <w:rsid w:val="00145B19"/>
    <w:rsid w:val="00145E82"/>
    <w:rsid w:val="00145F0A"/>
    <w:rsid w:val="00145F3A"/>
    <w:rsid w:val="00145F8E"/>
    <w:rsid w:val="00145FE3"/>
    <w:rsid w:val="001461FF"/>
    <w:rsid w:val="00146502"/>
    <w:rsid w:val="00146953"/>
    <w:rsid w:val="00146965"/>
    <w:rsid w:val="00146C77"/>
    <w:rsid w:val="00146C7A"/>
    <w:rsid w:val="00146E59"/>
    <w:rsid w:val="001501DE"/>
    <w:rsid w:val="00150302"/>
    <w:rsid w:val="0015053D"/>
    <w:rsid w:val="001507DC"/>
    <w:rsid w:val="00150BFA"/>
    <w:rsid w:val="00150D7D"/>
    <w:rsid w:val="001510CB"/>
    <w:rsid w:val="00151439"/>
    <w:rsid w:val="00151891"/>
    <w:rsid w:val="00151AD3"/>
    <w:rsid w:val="00151AF7"/>
    <w:rsid w:val="001521BE"/>
    <w:rsid w:val="00152273"/>
    <w:rsid w:val="00152334"/>
    <w:rsid w:val="00152877"/>
    <w:rsid w:val="001529CF"/>
    <w:rsid w:val="00152B42"/>
    <w:rsid w:val="00152F02"/>
    <w:rsid w:val="0015314A"/>
    <w:rsid w:val="001531C7"/>
    <w:rsid w:val="0015339A"/>
    <w:rsid w:val="001534EF"/>
    <w:rsid w:val="001537C3"/>
    <w:rsid w:val="0015395F"/>
    <w:rsid w:val="00153B2E"/>
    <w:rsid w:val="00154329"/>
    <w:rsid w:val="0015450E"/>
    <w:rsid w:val="00154539"/>
    <w:rsid w:val="00154865"/>
    <w:rsid w:val="00154948"/>
    <w:rsid w:val="001549E9"/>
    <w:rsid w:val="00154BBC"/>
    <w:rsid w:val="00154CFE"/>
    <w:rsid w:val="001551DD"/>
    <w:rsid w:val="001557E6"/>
    <w:rsid w:val="00155D08"/>
    <w:rsid w:val="00155E55"/>
    <w:rsid w:val="00155F3E"/>
    <w:rsid w:val="0015601A"/>
    <w:rsid w:val="001565C3"/>
    <w:rsid w:val="001568FF"/>
    <w:rsid w:val="00156A42"/>
    <w:rsid w:val="00156E3A"/>
    <w:rsid w:val="001572AE"/>
    <w:rsid w:val="00157522"/>
    <w:rsid w:val="001577A5"/>
    <w:rsid w:val="00160077"/>
    <w:rsid w:val="00160542"/>
    <w:rsid w:val="00160913"/>
    <w:rsid w:val="001609E3"/>
    <w:rsid w:val="00160C1B"/>
    <w:rsid w:val="00160F1F"/>
    <w:rsid w:val="0016116E"/>
    <w:rsid w:val="00161B84"/>
    <w:rsid w:val="00161BF4"/>
    <w:rsid w:val="001624D4"/>
    <w:rsid w:val="00162642"/>
    <w:rsid w:val="0016271C"/>
    <w:rsid w:val="00162C2E"/>
    <w:rsid w:val="00162EE3"/>
    <w:rsid w:val="001630AB"/>
    <w:rsid w:val="001630C1"/>
    <w:rsid w:val="00163170"/>
    <w:rsid w:val="00163234"/>
    <w:rsid w:val="00163488"/>
    <w:rsid w:val="00163615"/>
    <w:rsid w:val="001636D8"/>
    <w:rsid w:val="0016387D"/>
    <w:rsid w:val="00163916"/>
    <w:rsid w:val="00164143"/>
    <w:rsid w:val="00164190"/>
    <w:rsid w:val="0016425E"/>
    <w:rsid w:val="00164430"/>
    <w:rsid w:val="001644A4"/>
    <w:rsid w:val="0016474C"/>
    <w:rsid w:val="001649A2"/>
    <w:rsid w:val="00164B24"/>
    <w:rsid w:val="00164CF5"/>
    <w:rsid w:val="00164F73"/>
    <w:rsid w:val="001654DE"/>
    <w:rsid w:val="00165584"/>
    <w:rsid w:val="001655C9"/>
    <w:rsid w:val="001657AE"/>
    <w:rsid w:val="00165DE4"/>
    <w:rsid w:val="00165F2F"/>
    <w:rsid w:val="00165F97"/>
    <w:rsid w:val="001667F8"/>
    <w:rsid w:val="00166AC2"/>
    <w:rsid w:val="00166AD9"/>
    <w:rsid w:val="00166E3A"/>
    <w:rsid w:val="001671A0"/>
    <w:rsid w:val="001675BD"/>
    <w:rsid w:val="001676E5"/>
    <w:rsid w:val="00167A01"/>
    <w:rsid w:val="00167F1B"/>
    <w:rsid w:val="00167F90"/>
    <w:rsid w:val="00170050"/>
    <w:rsid w:val="0017007B"/>
    <w:rsid w:val="00170216"/>
    <w:rsid w:val="00170495"/>
    <w:rsid w:val="0017052A"/>
    <w:rsid w:val="00170717"/>
    <w:rsid w:val="001707DA"/>
    <w:rsid w:val="00170D10"/>
    <w:rsid w:val="00170F4F"/>
    <w:rsid w:val="00171107"/>
    <w:rsid w:val="001711D4"/>
    <w:rsid w:val="00171273"/>
    <w:rsid w:val="0017151B"/>
    <w:rsid w:val="00171A33"/>
    <w:rsid w:val="00171C52"/>
    <w:rsid w:val="00171C95"/>
    <w:rsid w:val="00171D64"/>
    <w:rsid w:val="00172421"/>
    <w:rsid w:val="00172680"/>
    <w:rsid w:val="00172870"/>
    <w:rsid w:val="00172948"/>
    <w:rsid w:val="00172A95"/>
    <w:rsid w:val="00172DD4"/>
    <w:rsid w:val="00172EA3"/>
    <w:rsid w:val="001732EC"/>
    <w:rsid w:val="0017349A"/>
    <w:rsid w:val="00173871"/>
    <w:rsid w:val="00173882"/>
    <w:rsid w:val="00173989"/>
    <w:rsid w:val="00173CBE"/>
    <w:rsid w:val="00173D71"/>
    <w:rsid w:val="001740BA"/>
    <w:rsid w:val="0017413B"/>
    <w:rsid w:val="001742E0"/>
    <w:rsid w:val="001743DE"/>
    <w:rsid w:val="001747B7"/>
    <w:rsid w:val="00174C49"/>
    <w:rsid w:val="00174D81"/>
    <w:rsid w:val="00174E3D"/>
    <w:rsid w:val="00174F46"/>
    <w:rsid w:val="001754A4"/>
    <w:rsid w:val="00175515"/>
    <w:rsid w:val="00175A68"/>
    <w:rsid w:val="00176198"/>
    <w:rsid w:val="001761AA"/>
    <w:rsid w:val="00176903"/>
    <w:rsid w:val="00176CC5"/>
    <w:rsid w:val="00176E21"/>
    <w:rsid w:val="00177150"/>
    <w:rsid w:val="00177211"/>
    <w:rsid w:val="00177A4E"/>
    <w:rsid w:val="00177A79"/>
    <w:rsid w:val="00177BA9"/>
    <w:rsid w:val="00180370"/>
    <w:rsid w:val="001804F6"/>
    <w:rsid w:val="001807B2"/>
    <w:rsid w:val="00180B13"/>
    <w:rsid w:val="00180B7C"/>
    <w:rsid w:val="00180C88"/>
    <w:rsid w:val="00180CE2"/>
    <w:rsid w:val="0018116C"/>
    <w:rsid w:val="00181184"/>
    <w:rsid w:val="0018186E"/>
    <w:rsid w:val="0018199B"/>
    <w:rsid w:val="00181B2D"/>
    <w:rsid w:val="001820A7"/>
    <w:rsid w:val="0018213A"/>
    <w:rsid w:val="00182241"/>
    <w:rsid w:val="00182848"/>
    <w:rsid w:val="00182C3B"/>
    <w:rsid w:val="00182CF2"/>
    <w:rsid w:val="00183132"/>
    <w:rsid w:val="00183694"/>
    <w:rsid w:val="0018382B"/>
    <w:rsid w:val="00183953"/>
    <w:rsid w:val="00183970"/>
    <w:rsid w:val="00183A3D"/>
    <w:rsid w:val="00183C4F"/>
    <w:rsid w:val="00183FDB"/>
    <w:rsid w:val="001842B8"/>
    <w:rsid w:val="00184CF8"/>
    <w:rsid w:val="00184D23"/>
    <w:rsid w:val="001853B3"/>
    <w:rsid w:val="001855D2"/>
    <w:rsid w:val="001859AF"/>
    <w:rsid w:val="00185BB6"/>
    <w:rsid w:val="00185E15"/>
    <w:rsid w:val="0018608F"/>
    <w:rsid w:val="00186692"/>
    <w:rsid w:val="00186D57"/>
    <w:rsid w:val="00186FB5"/>
    <w:rsid w:val="00187052"/>
    <w:rsid w:val="001870D8"/>
    <w:rsid w:val="001870FF"/>
    <w:rsid w:val="00187267"/>
    <w:rsid w:val="00187582"/>
    <w:rsid w:val="0018778B"/>
    <w:rsid w:val="001877DF"/>
    <w:rsid w:val="00187995"/>
    <w:rsid w:val="00187BD8"/>
    <w:rsid w:val="001905C8"/>
    <w:rsid w:val="00190628"/>
    <w:rsid w:val="00190D5B"/>
    <w:rsid w:val="00190DB2"/>
    <w:rsid w:val="00191792"/>
    <w:rsid w:val="00191863"/>
    <w:rsid w:val="00191895"/>
    <w:rsid w:val="001919D4"/>
    <w:rsid w:val="00191A7F"/>
    <w:rsid w:val="00191F8D"/>
    <w:rsid w:val="0019206A"/>
    <w:rsid w:val="001922B2"/>
    <w:rsid w:val="001924D5"/>
    <w:rsid w:val="00192845"/>
    <w:rsid w:val="00192A8A"/>
    <w:rsid w:val="00192AA8"/>
    <w:rsid w:val="00192D34"/>
    <w:rsid w:val="00192E04"/>
    <w:rsid w:val="0019336A"/>
    <w:rsid w:val="0019441B"/>
    <w:rsid w:val="00194614"/>
    <w:rsid w:val="001948B7"/>
    <w:rsid w:val="00194B22"/>
    <w:rsid w:val="00194D26"/>
    <w:rsid w:val="00194E8C"/>
    <w:rsid w:val="00194F47"/>
    <w:rsid w:val="00195317"/>
    <w:rsid w:val="00196136"/>
    <w:rsid w:val="0019614A"/>
    <w:rsid w:val="001961AC"/>
    <w:rsid w:val="00196221"/>
    <w:rsid w:val="0019638D"/>
    <w:rsid w:val="001966DC"/>
    <w:rsid w:val="001969E5"/>
    <w:rsid w:val="00196EB7"/>
    <w:rsid w:val="00196FBB"/>
    <w:rsid w:val="0019755C"/>
    <w:rsid w:val="001976B3"/>
    <w:rsid w:val="001A037E"/>
    <w:rsid w:val="001A06B6"/>
    <w:rsid w:val="001A0D17"/>
    <w:rsid w:val="001A0E4C"/>
    <w:rsid w:val="001A1032"/>
    <w:rsid w:val="001A137D"/>
    <w:rsid w:val="001A19A5"/>
    <w:rsid w:val="001A1DD9"/>
    <w:rsid w:val="001A1E4A"/>
    <w:rsid w:val="001A203B"/>
    <w:rsid w:val="001A2228"/>
    <w:rsid w:val="001A222B"/>
    <w:rsid w:val="001A2480"/>
    <w:rsid w:val="001A2563"/>
    <w:rsid w:val="001A2F05"/>
    <w:rsid w:val="001A3004"/>
    <w:rsid w:val="001A331E"/>
    <w:rsid w:val="001A357E"/>
    <w:rsid w:val="001A3C8D"/>
    <w:rsid w:val="001A3D0D"/>
    <w:rsid w:val="001A3F4E"/>
    <w:rsid w:val="001A425D"/>
    <w:rsid w:val="001A426F"/>
    <w:rsid w:val="001A4433"/>
    <w:rsid w:val="001A4976"/>
    <w:rsid w:val="001A52F6"/>
    <w:rsid w:val="001A5742"/>
    <w:rsid w:val="001A5AB9"/>
    <w:rsid w:val="001A5D14"/>
    <w:rsid w:val="001A5E2D"/>
    <w:rsid w:val="001A5F61"/>
    <w:rsid w:val="001A5FB9"/>
    <w:rsid w:val="001A600B"/>
    <w:rsid w:val="001A640F"/>
    <w:rsid w:val="001A6546"/>
    <w:rsid w:val="001A65D2"/>
    <w:rsid w:val="001A6992"/>
    <w:rsid w:val="001A6F48"/>
    <w:rsid w:val="001A7117"/>
    <w:rsid w:val="001A7244"/>
    <w:rsid w:val="001A724B"/>
    <w:rsid w:val="001A74A1"/>
    <w:rsid w:val="001A78C9"/>
    <w:rsid w:val="001A7B2A"/>
    <w:rsid w:val="001B01C5"/>
    <w:rsid w:val="001B01E4"/>
    <w:rsid w:val="001B0CC4"/>
    <w:rsid w:val="001B0DBC"/>
    <w:rsid w:val="001B0E7E"/>
    <w:rsid w:val="001B0E85"/>
    <w:rsid w:val="001B1250"/>
    <w:rsid w:val="001B152C"/>
    <w:rsid w:val="001B16DC"/>
    <w:rsid w:val="001B1B43"/>
    <w:rsid w:val="001B20E4"/>
    <w:rsid w:val="001B2594"/>
    <w:rsid w:val="001B25ED"/>
    <w:rsid w:val="001B2714"/>
    <w:rsid w:val="001B29B7"/>
    <w:rsid w:val="001B29FB"/>
    <w:rsid w:val="001B2FFB"/>
    <w:rsid w:val="001B3457"/>
    <w:rsid w:val="001B3846"/>
    <w:rsid w:val="001B386F"/>
    <w:rsid w:val="001B3C1B"/>
    <w:rsid w:val="001B3D27"/>
    <w:rsid w:val="001B40CB"/>
    <w:rsid w:val="001B44C4"/>
    <w:rsid w:val="001B4C29"/>
    <w:rsid w:val="001B4D79"/>
    <w:rsid w:val="001B4E03"/>
    <w:rsid w:val="001B55A4"/>
    <w:rsid w:val="001B5749"/>
    <w:rsid w:val="001B58AD"/>
    <w:rsid w:val="001B58C3"/>
    <w:rsid w:val="001B590C"/>
    <w:rsid w:val="001B598E"/>
    <w:rsid w:val="001B5E7D"/>
    <w:rsid w:val="001B63A4"/>
    <w:rsid w:val="001B63D3"/>
    <w:rsid w:val="001B654C"/>
    <w:rsid w:val="001B6B8F"/>
    <w:rsid w:val="001B6DBB"/>
    <w:rsid w:val="001B6E65"/>
    <w:rsid w:val="001B6EB1"/>
    <w:rsid w:val="001B71D2"/>
    <w:rsid w:val="001B7705"/>
    <w:rsid w:val="001B7C77"/>
    <w:rsid w:val="001C00B7"/>
    <w:rsid w:val="001C00CB"/>
    <w:rsid w:val="001C04DA"/>
    <w:rsid w:val="001C0506"/>
    <w:rsid w:val="001C05C2"/>
    <w:rsid w:val="001C0765"/>
    <w:rsid w:val="001C0995"/>
    <w:rsid w:val="001C0996"/>
    <w:rsid w:val="001C1037"/>
    <w:rsid w:val="001C1427"/>
    <w:rsid w:val="001C15F1"/>
    <w:rsid w:val="001C15FD"/>
    <w:rsid w:val="001C187B"/>
    <w:rsid w:val="001C1B1C"/>
    <w:rsid w:val="001C1B6E"/>
    <w:rsid w:val="001C1B7A"/>
    <w:rsid w:val="001C1DDE"/>
    <w:rsid w:val="001C1FC6"/>
    <w:rsid w:val="001C21EA"/>
    <w:rsid w:val="001C2919"/>
    <w:rsid w:val="001C2AB2"/>
    <w:rsid w:val="001C2B43"/>
    <w:rsid w:val="001C2D7F"/>
    <w:rsid w:val="001C2F9D"/>
    <w:rsid w:val="001C34D9"/>
    <w:rsid w:val="001C3802"/>
    <w:rsid w:val="001C392B"/>
    <w:rsid w:val="001C3AA8"/>
    <w:rsid w:val="001C3AC8"/>
    <w:rsid w:val="001C3EFC"/>
    <w:rsid w:val="001C444C"/>
    <w:rsid w:val="001C44B3"/>
    <w:rsid w:val="001C4812"/>
    <w:rsid w:val="001C4863"/>
    <w:rsid w:val="001C4B2D"/>
    <w:rsid w:val="001C4C5B"/>
    <w:rsid w:val="001C4D26"/>
    <w:rsid w:val="001C4E10"/>
    <w:rsid w:val="001C4F95"/>
    <w:rsid w:val="001C5943"/>
    <w:rsid w:val="001C5994"/>
    <w:rsid w:val="001C5A68"/>
    <w:rsid w:val="001C5B0A"/>
    <w:rsid w:val="001C5F0D"/>
    <w:rsid w:val="001C6223"/>
    <w:rsid w:val="001C67BD"/>
    <w:rsid w:val="001C68B2"/>
    <w:rsid w:val="001C6958"/>
    <w:rsid w:val="001C6A01"/>
    <w:rsid w:val="001C6A07"/>
    <w:rsid w:val="001C6B80"/>
    <w:rsid w:val="001C6C3B"/>
    <w:rsid w:val="001C6C7F"/>
    <w:rsid w:val="001C6D11"/>
    <w:rsid w:val="001C6EE1"/>
    <w:rsid w:val="001C7566"/>
    <w:rsid w:val="001C7800"/>
    <w:rsid w:val="001C7B1D"/>
    <w:rsid w:val="001C7BDB"/>
    <w:rsid w:val="001D013F"/>
    <w:rsid w:val="001D020D"/>
    <w:rsid w:val="001D02CD"/>
    <w:rsid w:val="001D04E3"/>
    <w:rsid w:val="001D0550"/>
    <w:rsid w:val="001D08A0"/>
    <w:rsid w:val="001D0B0A"/>
    <w:rsid w:val="001D0E40"/>
    <w:rsid w:val="001D0E84"/>
    <w:rsid w:val="001D0F63"/>
    <w:rsid w:val="001D1273"/>
    <w:rsid w:val="001D1874"/>
    <w:rsid w:val="001D1AFC"/>
    <w:rsid w:val="001D1BD3"/>
    <w:rsid w:val="001D2081"/>
    <w:rsid w:val="001D2129"/>
    <w:rsid w:val="001D2B82"/>
    <w:rsid w:val="001D2D3A"/>
    <w:rsid w:val="001D2F7D"/>
    <w:rsid w:val="001D35B5"/>
    <w:rsid w:val="001D3910"/>
    <w:rsid w:val="001D393E"/>
    <w:rsid w:val="001D3D0D"/>
    <w:rsid w:val="001D4656"/>
    <w:rsid w:val="001D4701"/>
    <w:rsid w:val="001D49A4"/>
    <w:rsid w:val="001D49EC"/>
    <w:rsid w:val="001D4BA6"/>
    <w:rsid w:val="001D538B"/>
    <w:rsid w:val="001D5B0E"/>
    <w:rsid w:val="001D5DD4"/>
    <w:rsid w:val="001D5E3F"/>
    <w:rsid w:val="001D5F0C"/>
    <w:rsid w:val="001D670A"/>
    <w:rsid w:val="001D6854"/>
    <w:rsid w:val="001D6BBF"/>
    <w:rsid w:val="001D6EDF"/>
    <w:rsid w:val="001D73FF"/>
    <w:rsid w:val="001D7454"/>
    <w:rsid w:val="001D77ED"/>
    <w:rsid w:val="001D786B"/>
    <w:rsid w:val="001D78AB"/>
    <w:rsid w:val="001D7C6F"/>
    <w:rsid w:val="001D7CCA"/>
    <w:rsid w:val="001D7F6B"/>
    <w:rsid w:val="001E049B"/>
    <w:rsid w:val="001E0735"/>
    <w:rsid w:val="001E0780"/>
    <w:rsid w:val="001E0835"/>
    <w:rsid w:val="001E09A1"/>
    <w:rsid w:val="001E0D18"/>
    <w:rsid w:val="001E0F0E"/>
    <w:rsid w:val="001E0FCB"/>
    <w:rsid w:val="001E1361"/>
    <w:rsid w:val="001E1504"/>
    <w:rsid w:val="001E162D"/>
    <w:rsid w:val="001E1E1C"/>
    <w:rsid w:val="001E1EBD"/>
    <w:rsid w:val="001E1F41"/>
    <w:rsid w:val="001E2034"/>
    <w:rsid w:val="001E23AA"/>
    <w:rsid w:val="001E2DDD"/>
    <w:rsid w:val="001E2F3A"/>
    <w:rsid w:val="001E36A4"/>
    <w:rsid w:val="001E36F4"/>
    <w:rsid w:val="001E3D18"/>
    <w:rsid w:val="001E3E51"/>
    <w:rsid w:val="001E446D"/>
    <w:rsid w:val="001E4879"/>
    <w:rsid w:val="001E4901"/>
    <w:rsid w:val="001E4943"/>
    <w:rsid w:val="001E4CC1"/>
    <w:rsid w:val="001E4E88"/>
    <w:rsid w:val="001E524D"/>
    <w:rsid w:val="001E532B"/>
    <w:rsid w:val="001E57CC"/>
    <w:rsid w:val="001E59C3"/>
    <w:rsid w:val="001E5ABE"/>
    <w:rsid w:val="001E5D05"/>
    <w:rsid w:val="001E5D37"/>
    <w:rsid w:val="001E5DF6"/>
    <w:rsid w:val="001E5F57"/>
    <w:rsid w:val="001E62A4"/>
    <w:rsid w:val="001E62C2"/>
    <w:rsid w:val="001E635C"/>
    <w:rsid w:val="001E6A78"/>
    <w:rsid w:val="001E6D59"/>
    <w:rsid w:val="001E7395"/>
    <w:rsid w:val="001E75B4"/>
    <w:rsid w:val="001E79E7"/>
    <w:rsid w:val="001E7B87"/>
    <w:rsid w:val="001F0108"/>
    <w:rsid w:val="001F0DB7"/>
    <w:rsid w:val="001F0E46"/>
    <w:rsid w:val="001F1009"/>
    <w:rsid w:val="001F11E2"/>
    <w:rsid w:val="001F140F"/>
    <w:rsid w:val="001F16FE"/>
    <w:rsid w:val="001F1989"/>
    <w:rsid w:val="001F1AF3"/>
    <w:rsid w:val="001F1CA4"/>
    <w:rsid w:val="001F207A"/>
    <w:rsid w:val="001F23BA"/>
    <w:rsid w:val="001F29CB"/>
    <w:rsid w:val="001F2A31"/>
    <w:rsid w:val="001F307F"/>
    <w:rsid w:val="001F3312"/>
    <w:rsid w:val="001F399B"/>
    <w:rsid w:val="001F3D6E"/>
    <w:rsid w:val="001F3E1E"/>
    <w:rsid w:val="001F3E76"/>
    <w:rsid w:val="001F3F4C"/>
    <w:rsid w:val="001F4496"/>
    <w:rsid w:val="001F4C1A"/>
    <w:rsid w:val="001F4DCC"/>
    <w:rsid w:val="001F4EC5"/>
    <w:rsid w:val="001F4FAE"/>
    <w:rsid w:val="001F62CE"/>
    <w:rsid w:val="001F62F5"/>
    <w:rsid w:val="001F683D"/>
    <w:rsid w:val="001F68E4"/>
    <w:rsid w:val="001F74FD"/>
    <w:rsid w:val="001F76C5"/>
    <w:rsid w:val="001F7737"/>
    <w:rsid w:val="001F7933"/>
    <w:rsid w:val="001F7EFB"/>
    <w:rsid w:val="00200190"/>
    <w:rsid w:val="00200252"/>
    <w:rsid w:val="00200B76"/>
    <w:rsid w:val="0020146C"/>
    <w:rsid w:val="00201472"/>
    <w:rsid w:val="002021A1"/>
    <w:rsid w:val="00202815"/>
    <w:rsid w:val="0020287A"/>
    <w:rsid w:val="00202B7B"/>
    <w:rsid w:val="00202BDD"/>
    <w:rsid w:val="00202E6A"/>
    <w:rsid w:val="00202FC7"/>
    <w:rsid w:val="00203774"/>
    <w:rsid w:val="002039A8"/>
    <w:rsid w:val="00203E86"/>
    <w:rsid w:val="002044E0"/>
    <w:rsid w:val="0020450C"/>
    <w:rsid w:val="0020487F"/>
    <w:rsid w:val="002049E6"/>
    <w:rsid w:val="00204BB2"/>
    <w:rsid w:val="00204DA2"/>
    <w:rsid w:val="00204E8F"/>
    <w:rsid w:val="00205198"/>
    <w:rsid w:val="00205698"/>
    <w:rsid w:val="0020668C"/>
    <w:rsid w:val="0020675C"/>
    <w:rsid w:val="00206B4A"/>
    <w:rsid w:val="00206CB0"/>
    <w:rsid w:val="00206E70"/>
    <w:rsid w:val="0020707B"/>
    <w:rsid w:val="00207176"/>
    <w:rsid w:val="002075D6"/>
    <w:rsid w:val="002075DD"/>
    <w:rsid w:val="002076AD"/>
    <w:rsid w:val="0020784E"/>
    <w:rsid w:val="00207A24"/>
    <w:rsid w:val="00207B2A"/>
    <w:rsid w:val="00207EAF"/>
    <w:rsid w:val="00210124"/>
    <w:rsid w:val="0021039E"/>
    <w:rsid w:val="002104F1"/>
    <w:rsid w:val="00210761"/>
    <w:rsid w:val="0021098E"/>
    <w:rsid w:val="00210B7F"/>
    <w:rsid w:val="00210EBF"/>
    <w:rsid w:val="0021106A"/>
    <w:rsid w:val="00211095"/>
    <w:rsid w:val="00211268"/>
    <w:rsid w:val="00211457"/>
    <w:rsid w:val="00211694"/>
    <w:rsid w:val="002116A6"/>
    <w:rsid w:val="00211DFB"/>
    <w:rsid w:val="002126B7"/>
    <w:rsid w:val="002131DE"/>
    <w:rsid w:val="0021323C"/>
    <w:rsid w:val="002138A0"/>
    <w:rsid w:val="00213A0E"/>
    <w:rsid w:val="0021432A"/>
    <w:rsid w:val="00214394"/>
    <w:rsid w:val="00214771"/>
    <w:rsid w:val="002150AD"/>
    <w:rsid w:val="002153C2"/>
    <w:rsid w:val="00215564"/>
    <w:rsid w:val="00215A45"/>
    <w:rsid w:val="00215DE0"/>
    <w:rsid w:val="002163B7"/>
    <w:rsid w:val="002167FC"/>
    <w:rsid w:val="00216D0C"/>
    <w:rsid w:val="00216DE5"/>
    <w:rsid w:val="002174FE"/>
    <w:rsid w:val="00217506"/>
    <w:rsid w:val="0021799B"/>
    <w:rsid w:val="00217B03"/>
    <w:rsid w:val="00217DF8"/>
    <w:rsid w:val="0022035E"/>
    <w:rsid w:val="00220480"/>
    <w:rsid w:val="002206B8"/>
    <w:rsid w:val="002207F9"/>
    <w:rsid w:val="00220896"/>
    <w:rsid w:val="002209D0"/>
    <w:rsid w:val="00220AF0"/>
    <w:rsid w:val="00220B4C"/>
    <w:rsid w:val="00220DBC"/>
    <w:rsid w:val="00221427"/>
    <w:rsid w:val="002214B9"/>
    <w:rsid w:val="00221A47"/>
    <w:rsid w:val="00221B28"/>
    <w:rsid w:val="00221DC0"/>
    <w:rsid w:val="0022228F"/>
    <w:rsid w:val="00222320"/>
    <w:rsid w:val="00222452"/>
    <w:rsid w:val="00222990"/>
    <w:rsid w:val="00222D97"/>
    <w:rsid w:val="00222F4A"/>
    <w:rsid w:val="002236B4"/>
    <w:rsid w:val="002239AA"/>
    <w:rsid w:val="00223AA5"/>
    <w:rsid w:val="00223D21"/>
    <w:rsid w:val="00223FD3"/>
    <w:rsid w:val="00224298"/>
    <w:rsid w:val="00224689"/>
    <w:rsid w:val="0022480A"/>
    <w:rsid w:val="00224922"/>
    <w:rsid w:val="0022494A"/>
    <w:rsid w:val="00224B4B"/>
    <w:rsid w:val="00224C5D"/>
    <w:rsid w:val="00224C9B"/>
    <w:rsid w:val="00224D62"/>
    <w:rsid w:val="00224E62"/>
    <w:rsid w:val="00225137"/>
    <w:rsid w:val="0022554E"/>
    <w:rsid w:val="002258B7"/>
    <w:rsid w:val="00225F75"/>
    <w:rsid w:val="00226057"/>
    <w:rsid w:val="002260C1"/>
    <w:rsid w:val="00226580"/>
    <w:rsid w:val="002266F3"/>
    <w:rsid w:val="002269FC"/>
    <w:rsid w:val="00226A18"/>
    <w:rsid w:val="00226C60"/>
    <w:rsid w:val="00226CA5"/>
    <w:rsid w:val="00226F23"/>
    <w:rsid w:val="00226FAF"/>
    <w:rsid w:val="00227196"/>
    <w:rsid w:val="0022729B"/>
    <w:rsid w:val="00227591"/>
    <w:rsid w:val="00227910"/>
    <w:rsid w:val="00227944"/>
    <w:rsid w:val="00227B4B"/>
    <w:rsid w:val="00227F09"/>
    <w:rsid w:val="00230026"/>
    <w:rsid w:val="00230254"/>
    <w:rsid w:val="00230479"/>
    <w:rsid w:val="00230803"/>
    <w:rsid w:val="0023088B"/>
    <w:rsid w:val="00230EC0"/>
    <w:rsid w:val="00230FBB"/>
    <w:rsid w:val="00230FD0"/>
    <w:rsid w:val="0023143D"/>
    <w:rsid w:val="00231E9B"/>
    <w:rsid w:val="002321A6"/>
    <w:rsid w:val="002322F3"/>
    <w:rsid w:val="0023297E"/>
    <w:rsid w:val="00232B99"/>
    <w:rsid w:val="002332DD"/>
    <w:rsid w:val="002338A6"/>
    <w:rsid w:val="00233A94"/>
    <w:rsid w:val="00233EBA"/>
    <w:rsid w:val="00233F44"/>
    <w:rsid w:val="002343A2"/>
    <w:rsid w:val="002343C9"/>
    <w:rsid w:val="002348CE"/>
    <w:rsid w:val="00234984"/>
    <w:rsid w:val="00234BE1"/>
    <w:rsid w:val="00234EED"/>
    <w:rsid w:val="00235004"/>
    <w:rsid w:val="00235417"/>
    <w:rsid w:val="0023556F"/>
    <w:rsid w:val="002355F7"/>
    <w:rsid w:val="0023599A"/>
    <w:rsid w:val="00235EC9"/>
    <w:rsid w:val="00236264"/>
    <w:rsid w:val="002362EE"/>
    <w:rsid w:val="00236660"/>
    <w:rsid w:val="00236F8F"/>
    <w:rsid w:val="0023719A"/>
    <w:rsid w:val="00237674"/>
    <w:rsid w:val="00240489"/>
    <w:rsid w:val="002405E7"/>
    <w:rsid w:val="00240810"/>
    <w:rsid w:val="00240BB1"/>
    <w:rsid w:val="00241134"/>
    <w:rsid w:val="00241228"/>
    <w:rsid w:val="00241452"/>
    <w:rsid w:val="00241755"/>
    <w:rsid w:val="00241C24"/>
    <w:rsid w:val="00241C5A"/>
    <w:rsid w:val="00241EFD"/>
    <w:rsid w:val="00241FD6"/>
    <w:rsid w:val="00242156"/>
    <w:rsid w:val="0024259F"/>
    <w:rsid w:val="0024289B"/>
    <w:rsid w:val="002429FB"/>
    <w:rsid w:val="00242A9F"/>
    <w:rsid w:val="00242F28"/>
    <w:rsid w:val="00242F84"/>
    <w:rsid w:val="00242FAA"/>
    <w:rsid w:val="00243077"/>
    <w:rsid w:val="002439C3"/>
    <w:rsid w:val="00243CE2"/>
    <w:rsid w:val="002444AD"/>
    <w:rsid w:val="00244DFE"/>
    <w:rsid w:val="00244F97"/>
    <w:rsid w:val="00244FFD"/>
    <w:rsid w:val="00245305"/>
    <w:rsid w:val="0024540A"/>
    <w:rsid w:val="0024563D"/>
    <w:rsid w:val="00245689"/>
    <w:rsid w:val="002459A5"/>
    <w:rsid w:val="00245A75"/>
    <w:rsid w:val="00245DD3"/>
    <w:rsid w:val="00245DE4"/>
    <w:rsid w:val="00245E36"/>
    <w:rsid w:val="00246311"/>
    <w:rsid w:val="002463D2"/>
    <w:rsid w:val="0024671E"/>
    <w:rsid w:val="00246B42"/>
    <w:rsid w:val="00246CF6"/>
    <w:rsid w:val="00246DEE"/>
    <w:rsid w:val="00246EE5"/>
    <w:rsid w:val="002471CC"/>
    <w:rsid w:val="002473D9"/>
    <w:rsid w:val="002478A3"/>
    <w:rsid w:val="00247960"/>
    <w:rsid w:val="00247C93"/>
    <w:rsid w:val="002500D0"/>
    <w:rsid w:val="002501CF"/>
    <w:rsid w:val="00250592"/>
    <w:rsid w:val="00250610"/>
    <w:rsid w:val="00250D6A"/>
    <w:rsid w:val="00250E52"/>
    <w:rsid w:val="0025153F"/>
    <w:rsid w:val="0025191D"/>
    <w:rsid w:val="0025232F"/>
    <w:rsid w:val="00252446"/>
    <w:rsid w:val="002527FD"/>
    <w:rsid w:val="002528AD"/>
    <w:rsid w:val="00252AB3"/>
    <w:rsid w:val="00252BB2"/>
    <w:rsid w:val="00252CA1"/>
    <w:rsid w:val="00252F7F"/>
    <w:rsid w:val="002532DA"/>
    <w:rsid w:val="002534F7"/>
    <w:rsid w:val="00253701"/>
    <w:rsid w:val="00253ADE"/>
    <w:rsid w:val="00253E7A"/>
    <w:rsid w:val="00254375"/>
    <w:rsid w:val="002544EB"/>
    <w:rsid w:val="002547EC"/>
    <w:rsid w:val="00254A11"/>
    <w:rsid w:val="0025511B"/>
    <w:rsid w:val="002558B8"/>
    <w:rsid w:val="00256013"/>
    <w:rsid w:val="00256095"/>
    <w:rsid w:val="002560EA"/>
    <w:rsid w:val="00256680"/>
    <w:rsid w:val="00256756"/>
    <w:rsid w:val="00256BD2"/>
    <w:rsid w:val="00256C59"/>
    <w:rsid w:val="0025740F"/>
    <w:rsid w:val="0025741C"/>
    <w:rsid w:val="002575CC"/>
    <w:rsid w:val="0025792A"/>
    <w:rsid w:val="00257DD3"/>
    <w:rsid w:val="00257F33"/>
    <w:rsid w:val="00257FE6"/>
    <w:rsid w:val="00260253"/>
    <w:rsid w:val="002609AB"/>
    <w:rsid w:val="00260A4E"/>
    <w:rsid w:val="00260D16"/>
    <w:rsid w:val="00260E1B"/>
    <w:rsid w:val="0026153D"/>
    <w:rsid w:val="002619A0"/>
    <w:rsid w:val="002619F8"/>
    <w:rsid w:val="00261A28"/>
    <w:rsid w:val="00261CFD"/>
    <w:rsid w:val="0026230B"/>
    <w:rsid w:val="0026242E"/>
    <w:rsid w:val="00262713"/>
    <w:rsid w:val="00262725"/>
    <w:rsid w:val="0026299C"/>
    <w:rsid w:val="00263326"/>
    <w:rsid w:val="0026351C"/>
    <w:rsid w:val="00263608"/>
    <w:rsid w:val="00263611"/>
    <w:rsid w:val="002638F1"/>
    <w:rsid w:val="00263BC8"/>
    <w:rsid w:val="00264C17"/>
    <w:rsid w:val="00264D3D"/>
    <w:rsid w:val="0026513F"/>
    <w:rsid w:val="002653FE"/>
    <w:rsid w:val="00265412"/>
    <w:rsid w:val="0026570E"/>
    <w:rsid w:val="00265D0E"/>
    <w:rsid w:val="00265E8C"/>
    <w:rsid w:val="00265FA5"/>
    <w:rsid w:val="002663E2"/>
    <w:rsid w:val="002664C8"/>
    <w:rsid w:val="0026653C"/>
    <w:rsid w:val="00266B42"/>
    <w:rsid w:val="00266F03"/>
    <w:rsid w:val="00267275"/>
    <w:rsid w:val="002672BD"/>
    <w:rsid w:val="002672EF"/>
    <w:rsid w:val="00267515"/>
    <w:rsid w:val="002676AF"/>
    <w:rsid w:val="00267798"/>
    <w:rsid w:val="00267AB8"/>
    <w:rsid w:val="00267C72"/>
    <w:rsid w:val="00267D58"/>
    <w:rsid w:val="00267DE0"/>
    <w:rsid w:val="00267DF8"/>
    <w:rsid w:val="00267F72"/>
    <w:rsid w:val="00270118"/>
    <w:rsid w:val="002704A6"/>
    <w:rsid w:val="0027072D"/>
    <w:rsid w:val="002707B3"/>
    <w:rsid w:val="00270ADE"/>
    <w:rsid w:val="00270C26"/>
    <w:rsid w:val="00270F55"/>
    <w:rsid w:val="00271522"/>
    <w:rsid w:val="00271720"/>
    <w:rsid w:val="00271B0F"/>
    <w:rsid w:val="00271C9D"/>
    <w:rsid w:val="00271D23"/>
    <w:rsid w:val="002723E7"/>
    <w:rsid w:val="002724A9"/>
    <w:rsid w:val="002729FD"/>
    <w:rsid w:val="00272A07"/>
    <w:rsid w:val="00272A7F"/>
    <w:rsid w:val="00272BFE"/>
    <w:rsid w:val="00272CAB"/>
    <w:rsid w:val="00272CD3"/>
    <w:rsid w:val="00272DC4"/>
    <w:rsid w:val="00272E30"/>
    <w:rsid w:val="00273187"/>
    <w:rsid w:val="00273226"/>
    <w:rsid w:val="0027353C"/>
    <w:rsid w:val="002739A5"/>
    <w:rsid w:val="00273B42"/>
    <w:rsid w:val="00273BE5"/>
    <w:rsid w:val="00273E16"/>
    <w:rsid w:val="00274328"/>
    <w:rsid w:val="0027447C"/>
    <w:rsid w:val="002745A1"/>
    <w:rsid w:val="00274A27"/>
    <w:rsid w:val="00274AC7"/>
    <w:rsid w:val="00274ACC"/>
    <w:rsid w:val="00274CD2"/>
    <w:rsid w:val="002751A6"/>
    <w:rsid w:val="002752D7"/>
    <w:rsid w:val="002754F2"/>
    <w:rsid w:val="0027561E"/>
    <w:rsid w:val="0027646C"/>
    <w:rsid w:val="002768B6"/>
    <w:rsid w:val="002769D3"/>
    <w:rsid w:val="00276D34"/>
    <w:rsid w:val="00276E56"/>
    <w:rsid w:val="00277373"/>
    <w:rsid w:val="002776FB"/>
    <w:rsid w:val="002778D1"/>
    <w:rsid w:val="002778E5"/>
    <w:rsid w:val="002778E6"/>
    <w:rsid w:val="00277904"/>
    <w:rsid w:val="00277B55"/>
    <w:rsid w:val="00277EE4"/>
    <w:rsid w:val="00280014"/>
    <w:rsid w:val="002800BC"/>
    <w:rsid w:val="0028071A"/>
    <w:rsid w:val="00280C5C"/>
    <w:rsid w:val="00280D2F"/>
    <w:rsid w:val="00280FCC"/>
    <w:rsid w:val="00281184"/>
    <w:rsid w:val="0028135F"/>
    <w:rsid w:val="00281826"/>
    <w:rsid w:val="00281840"/>
    <w:rsid w:val="00281A0F"/>
    <w:rsid w:val="00281A39"/>
    <w:rsid w:val="00281B43"/>
    <w:rsid w:val="0028201F"/>
    <w:rsid w:val="00282705"/>
    <w:rsid w:val="002828D6"/>
    <w:rsid w:val="00282CA9"/>
    <w:rsid w:val="00282CC5"/>
    <w:rsid w:val="002832FE"/>
    <w:rsid w:val="00283837"/>
    <w:rsid w:val="00283B40"/>
    <w:rsid w:val="00283B78"/>
    <w:rsid w:val="0028418B"/>
    <w:rsid w:val="00284460"/>
    <w:rsid w:val="0028460A"/>
    <w:rsid w:val="0028478A"/>
    <w:rsid w:val="002848FD"/>
    <w:rsid w:val="00284976"/>
    <w:rsid w:val="00284AED"/>
    <w:rsid w:val="00284B7B"/>
    <w:rsid w:val="00284EC2"/>
    <w:rsid w:val="00285861"/>
    <w:rsid w:val="002858A7"/>
    <w:rsid w:val="00285B25"/>
    <w:rsid w:val="00285ED3"/>
    <w:rsid w:val="00285F9B"/>
    <w:rsid w:val="002861BE"/>
    <w:rsid w:val="00286301"/>
    <w:rsid w:val="00286351"/>
    <w:rsid w:val="00286A8C"/>
    <w:rsid w:val="00286E23"/>
    <w:rsid w:val="002873E9"/>
    <w:rsid w:val="00287512"/>
    <w:rsid w:val="002878D4"/>
    <w:rsid w:val="00287A7B"/>
    <w:rsid w:val="00287DD6"/>
    <w:rsid w:val="00290431"/>
    <w:rsid w:val="00290AB5"/>
    <w:rsid w:val="00290B6D"/>
    <w:rsid w:val="00290B82"/>
    <w:rsid w:val="00290EEB"/>
    <w:rsid w:val="002910AC"/>
    <w:rsid w:val="0029154B"/>
    <w:rsid w:val="002916F2"/>
    <w:rsid w:val="002917D3"/>
    <w:rsid w:val="002918B3"/>
    <w:rsid w:val="002919D1"/>
    <w:rsid w:val="00291FA9"/>
    <w:rsid w:val="0029279D"/>
    <w:rsid w:val="002928F5"/>
    <w:rsid w:val="00292A93"/>
    <w:rsid w:val="00292ABA"/>
    <w:rsid w:val="00292C3A"/>
    <w:rsid w:val="00292CF3"/>
    <w:rsid w:val="00292E0A"/>
    <w:rsid w:val="002932F7"/>
    <w:rsid w:val="002935C1"/>
    <w:rsid w:val="002939D4"/>
    <w:rsid w:val="00293AAE"/>
    <w:rsid w:val="0029445C"/>
    <w:rsid w:val="002944A2"/>
    <w:rsid w:val="002944FC"/>
    <w:rsid w:val="002948EE"/>
    <w:rsid w:val="00294ACC"/>
    <w:rsid w:val="00294AF1"/>
    <w:rsid w:val="00294BFF"/>
    <w:rsid w:val="00294C7F"/>
    <w:rsid w:val="00294D40"/>
    <w:rsid w:val="002954C6"/>
    <w:rsid w:val="0029553F"/>
    <w:rsid w:val="00295C3E"/>
    <w:rsid w:val="00295D43"/>
    <w:rsid w:val="00296016"/>
    <w:rsid w:val="0029646F"/>
    <w:rsid w:val="002965B7"/>
    <w:rsid w:val="00296CCE"/>
    <w:rsid w:val="0029712A"/>
    <w:rsid w:val="0029718F"/>
    <w:rsid w:val="00297215"/>
    <w:rsid w:val="002974B9"/>
    <w:rsid w:val="0029774F"/>
    <w:rsid w:val="00297A36"/>
    <w:rsid w:val="00297B62"/>
    <w:rsid w:val="00297B72"/>
    <w:rsid w:val="00297B98"/>
    <w:rsid w:val="00297C95"/>
    <w:rsid w:val="002A02AE"/>
    <w:rsid w:val="002A0BBB"/>
    <w:rsid w:val="002A1632"/>
    <w:rsid w:val="002A175A"/>
    <w:rsid w:val="002A1D45"/>
    <w:rsid w:val="002A2023"/>
    <w:rsid w:val="002A2112"/>
    <w:rsid w:val="002A2269"/>
    <w:rsid w:val="002A29AE"/>
    <w:rsid w:val="002A2FF6"/>
    <w:rsid w:val="002A33C2"/>
    <w:rsid w:val="002A37FF"/>
    <w:rsid w:val="002A38CA"/>
    <w:rsid w:val="002A3959"/>
    <w:rsid w:val="002A3BEA"/>
    <w:rsid w:val="002A3CD9"/>
    <w:rsid w:val="002A41D9"/>
    <w:rsid w:val="002A4568"/>
    <w:rsid w:val="002A4682"/>
    <w:rsid w:val="002A48F2"/>
    <w:rsid w:val="002A4998"/>
    <w:rsid w:val="002A50BF"/>
    <w:rsid w:val="002A5434"/>
    <w:rsid w:val="002A5531"/>
    <w:rsid w:val="002A553C"/>
    <w:rsid w:val="002A592D"/>
    <w:rsid w:val="002A59FD"/>
    <w:rsid w:val="002A5A99"/>
    <w:rsid w:val="002A5B0D"/>
    <w:rsid w:val="002A5F04"/>
    <w:rsid w:val="002A621F"/>
    <w:rsid w:val="002A63E3"/>
    <w:rsid w:val="002A6422"/>
    <w:rsid w:val="002A675D"/>
    <w:rsid w:val="002A6790"/>
    <w:rsid w:val="002A67AF"/>
    <w:rsid w:val="002A6910"/>
    <w:rsid w:val="002A6C69"/>
    <w:rsid w:val="002A705E"/>
    <w:rsid w:val="002A71DA"/>
    <w:rsid w:val="002A732E"/>
    <w:rsid w:val="002A73A7"/>
    <w:rsid w:val="002A74E8"/>
    <w:rsid w:val="002A77DF"/>
    <w:rsid w:val="002A7853"/>
    <w:rsid w:val="002A7E20"/>
    <w:rsid w:val="002B015A"/>
    <w:rsid w:val="002B0184"/>
    <w:rsid w:val="002B02BF"/>
    <w:rsid w:val="002B04E5"/>
    <w:rsid w:val="002B05A7"/>
    <w:rsid w:val="002B06F1"/>
    <w:rsid w:val="002B08E3"/>
    <w:rsid w:val="002B0A3D"/>
    <w:rsid w:val="002B1030"/>
    <w:rsid w:val="002B14A9"/>
    <w:rsid w:val="002B14D3"/>
    <w:rsid w:val="002B187C"/>
    <w:rsid w:val="002B1B28"/>
    <w:rsid w:val="002B1BD4"/>
    <w:rsid w:val="002B1EE0"/>
    <w:rsid w:val="002B2433"/>
    <w:rsid w:val="002B25C9"/>
    <w:rsid w:val="002B2640"/>
    <w:rsid w:val="002B2756"/>
    <w:rsid w:val="002B2A9B"/>
    <w:rsid w:val="002B2CE9"/>
    <w:rsid w:val="002B2DF9"/>
    <w:rsid w:val="002B2E40"/>
    <w:rsid w:val="002B30AE"/>
    <w:rsid w:val="002B35EE"/>
    <w:rsid w:val="002B369C"/>
    <w:rsid w:val="002B3B2B"/>
    <w:rsid w:val="002B3ED0"/>
    <w:rsid w:val="002B4477"/>
    <w:rsid w:val="002B4675"/>
    <w:rsid w:val="002B4DA9"/>
    <w:rsid w:val="002B505D"/>
    <w:rsid w:val="002B5359"/>
    <w:rsid w:val="002B5600"/>
    <w:rsid w:val="002B5636"/>
    <w:rsid w:val="002B5641"/>
    <w:rsid w:val="002B5777"/>
    <w:rsid w:val="002B5A91"/>
    <w:rsid w:val="002B5A95"/>
    <w:rsid w:val="002B5D16"/>
    <w:rsid w:val="002B627C"/>
    <w:rsid w:val="002B64EE"/>
    <w:rsid w:val="002B660E"/>
    <w:rsid w:val="002B6698"/>
    <w:rsid w:val="002B6769"/>
    <w:rsid w:val="002B6B36"/>
    <w:rsid w:val="002B735A"/>
    <w:rsid w:val="002B747B"/>
    <w:rsid w:val="002B77CB"/>
    <w:rsid w:val="002B7EC8"/>
    <w:rsid w:val="002C074D"/>
    <w:rsid w:val="002C0ACE"/>
    <w:rsid w:val="002C0E81"/>
    <w:rsid w:val="002C12CC"/>
    <w:rsid w:val="002C1344"/>
    <w:rsid w:val="002C13FC"/>
    <w:rsid w:val="002C1530"/>
    <w:rsid w:val="002C15E7"/>
    <w:rsid w:val="002C1D03"/>
    <w:rsid w:val="002C2081"/>
    <w:rsid w:val="002C228B"/>
    <w:rsid w:val="002C243A"/>
    <w:rsid w:val="002C278E"/>
    <w:rsid w:val="002C27BD"/>
    <w:rsid w:val="002C2B7A"/>
    <w:rsid w:val="002C2CDB"/>
    <w:rsid w:val="002C31C2"/>
    <w:rsid w:val="002C32A1"/>
    <w:rsid w:val="002C35BA"/>
    <w:rsid w:val="002C3B0F"/>
    <w:rsid w:val="002C3DF3"/>
    <w:rsid w:val="002C4754"/>
    <w:rsid w:val="002C49AC"/>
    <w:rsid w:val="002C4C57"/>
    <w:rsid w:val="002C4EC1"/>
    <w:rsid w:val="002C4F62"/>
    <w:rsid w:val="002C4F87"/>
    <w:rsid w:val="002C51AF"/>
    <w:rsid w:val="002C5558"/>
    <w:rsid w:val="002C56AB"/>
    <w:rsid w:val="002C56DA"/>
    <w:rsid w:val="002C5934"/>
    <w:rsid w:val="002C61E0"/>
    <w:rsid w:val="002C62CC"/>
    <w:rsid w:val="002C6315"/>
    <w:rsid w:val="002C63FD"/>
    <w:rsid w:val="002C65CA"/>
    <w:rsid w:val="002C67C7"/>
    <w:rsid w:val="002C69C7"/>
    <w:rsid w:val="002C6C94"/>
    <w:rsid w:val="002C6DB5"/>
    <w:rsid w:val="002C70B1"/>
    <w:rsid w:val="002C76B8"/>
    <w:rsid w:val="002C7755"/>
    <w:rsid w:val="002C7A3B"/>
    <w:rsid w:val="002D04AB"/>
    <w:rsid w:val="002D086C"/>
    <w:rsid w:val="002D09CE"/>
    <w:rsid w:val="002D0A2A"/>
    <w:rsid w:val="002D0BB3"/>
    <w:rsid w:val="002D0C97"/>
    <w:rsid w:val="002D0EC6"/>
    <w:rsid w:val="002D111A"/>
    <w:rsid w:val="002D14C4"/>
    <w:rsid w:val="002D1504"/>
    <w:rsid w:val="002D151C"/>
    <w:rsid w:val="002D17B4"/>
    <w:rsid w:val="002D1812"/>
    <w:rsid w:val="002D186E"/>
    <w:rsid w:val="002D21DB"/>
    <w:rsid w:val="002D3113"/>
    <w:rsid w:val="002D3327"/>
    <w:rsid w:val="002D38DB"/>
    <w:rsid w:val="002D41F6"/>
    <w:rsid w:val="002D44C6"/>
    <w:rsid w:val="002D4976"/>
    <w:rsid w:val="002D4A3A"/>
    <w:rsid w:val="002D4A9D"/>
    <w:rsid w:val="002D4CCD"/>
    <w:rsid w:val="002D4D62"/>
    <w:rsid w:val="002D4EAB"/>
    <w:rsid w:val="002D4EEA"/>
    <w:rsid w:val="002D54D0"/>
    <w:rsid w:val="002D56EE"/>
    <w:rsid w:val="002D596F"/>
    <w:rsid w:val="002D5BC0"/>
    <w:rsid w:val="002D5C09"/>
    <w:rsid w:val="002D5C7F"/>
    <w:rsid w:val="002D5E78"/>
    <w:rsid w:val="002D6061"/>
    <w:rsid w:val="002D6463"/>
    <w:rsid w:val="002D66BF"/>
    <w:rsid w:val="002D690A"/>
    <w:rsid w:val="002D6993"/>
    <w:rsid w:val="002D700B"/>
    <w:rsid w:val="002D714F"/>
    <w:rsid w:val="002D78B2"/>
    <w:rsid w:val="002D7EB1"/>
    <w:rsid w:val="002E0212"/>
    <w:rsid w:val="002E04A4"/>
    <w:rsid w:val="002E065B"/>
    <w:rsid w:val="002E096C"/>
    <w:rsid w:val="002E1114"/>
    <w:rsid w:val="002E1324"/>
    <w:rsid w:val="002E1515"/>
    <w:rsid w:val="002E1540"/>
    <w:rsid w:val="002E17D3"/>
    <w:rsid w:val="002E1C4D"/>
    <w:rsid w:val="002E1C53"/>
    <w:rsid w:val="002E1D22"/>
    <w:rsid w:val="002E20DC"/>
    <w:rsid w:val="002E2C14"/>
    <w:rsid w:val="002E2EF7"/>
    <w:rsid w:val="002E31EF"/>
    <w:rsid w:val="002E3419"/>
    <w:rsid w:val="002E34C2"/>
    <w:rsid w:val="002E34C9"/>
    <w:rsid w:val="002E36C2"/>
    <w:rsid w:val="002E3EF8"/>
    <w:rsid w:val="002E4150"/>
    <w:rsid w:val="002E49D7"/>
    <w:rsid w:val="002E4A98"/>
    <w:rsid w:val="002E4B31"/>
    <w:rsid w:val="002E4BC5"/>
    <w:rsid w:val="002E4DAB"/>
    <w:rsid w:val="002E4E93"/>
    <w:rsid w:val="002E4E95"/>
    <w:rsid w:val="002E51E9"/>
    <w:rsid w:val="002E53B3"/>
    <w:rsid w:val="002E56A8"/>
    <w:rsid w:val="002E596F"/>
    <w:rsid w:val="002E59F5"/>
    <w:rsid w:val="002E5AB8"/>
    <w:rsid w:val="002E66B3"/>
    <w:rsid w:val="002E6768"/>
    <w:rsid w:val="002E6DD5"/>
    <w:rsid w:val="002E6E7D"/>
    <w:rsid w:val="002E6EDF"/>
    <w:rsid w:val="002E6FF6"/>
    <w:rsid w:val="002E71F5"/>
    <w:rsid w:val="002E7202"/>
    <w:rsid w:val="002E770B"/>
    <w:rsid w:val="002E7CFA"/>
    <w:rsid w:val="002E7E03"/>
    <w:rsid w:val="002E7F8F"/>
    <w:rsid w:val="002E7FC6"/>
    <w:rsid w:val="002F05F0"/>
    <w:rsid w:val="002F09E5"/>
    <w:rsid w:val="002F0F11"/>
    <w:rsid w:val="002F10E6"/>
    <w:rsid w:val="002F1131"/>
    <w:rsid w:val="002F12B4"/>
    <w:rsid w:val="002F1657"/>
    <w:rsid w:val="002F1C4F"/>
    <w:rsid w:val="002F2024"/>
    <w:rsid w:val="002F2642"/>
    <w:rsid w:val="002F2F09"/>
    <w:rsid w:val="002F2FCE"/>
    <w:rsid w:val="002F3059"/>
    <w:rsid w:val="002F3ACA"/>
    <w:rsid w:val="002F3BC4"/>
    <w:rsid w:val="002F3F82"/>
    <w:rsid w:val="002F40B5"/>
    <w:rsid w:val="002F40C3"/>
    <w:rsid w:val="002F4711"/>
    <w:rsid w:val="002F4814"/>
    <w:rsid w:val="002F48C9"/>
    <w:rsid w:val="002F6185"/>
    <w:rsid w:val="002F6704"/>
    <w:rsid w:val="002F67B8"/>
    <w:rsid w:val="002F6C65"/>
    <w:rsid w:val="002F6F55"/>
    <w:rsid w:val="002F7040"/>
    <w:rsid w:val="002F76D9"/>
    <w:rsid w:val="002F7949"/>
    <w:rsid w:val="002F7CB9"/>
    <w:rsid w:val="002F7CC7"/>
    <w:rsid w:val="003003DA"/>
    <w:rsid w:val="00300432"/>
    <w:rsid w:val="00300963"/>
    <w:rsid w:val="00300A15"/>
    <w:rsid w:val="00300A76"/>
    <w:rsid w:val="00300B44"/>
    <w:rsid w:val="00300CB2"/>
    <w:rsid w:val="00300E3F"/>
    <w:rsid w:val="003011F1"/>
    <w:rsid w:val="003012F2"/>
    <w:rsid w:val="00301467"/>
    <w:rsid w:val="00301662"/>
    <w:rsid w:val="0030199A"/>
    <w:rsid w:val="00301B80"/>
    <w:rsid w:val="00301E17"/>
    <w:rsid w:val="00302847"/>
    <w:rsid w:val="0030287F"/>
    <w:rsid w:val="00302D31"/>
    <w:rsid w:val="00302E10"/>
    <w:rsid w:val="00303061"/>
    <w:rsid w:val="003031A2"/>
    <w:rsid w:val="003031FC"/>
    <w:rsid w:val="00303312"/>
    <w:rsid w:val="00303B40"/>
    <w:rsid w:val="0030433F"/>
    <w:rsid w:val="00304381"/>
    <w:rsid w:val="003043FA"/>
    <w:rsid w:val="00304859"/>
    <w:rsid w:val="0030496A"/>
    <w:rsid w:val="00304D8E"/>
    <w:rsid w:val="003052C7"/>
    <w:rsid w:val="003053D3"/>
    <w:rsid w:val="003058B7"/>
    <w:rsid w:val="00305AD6"/>
    <w:rsid w:val="00305E9E"/>
    <w:rsid w:val="00305FBB"/>
    <w:rsid w:val="0030644D"/>
    <w:rsid w:val="003064A6"/>
    <w:rsid w:val="0030652E"/>
    <w:rsid w:val="00306568"/>
    <w:rsid w:val="003065E4"/>
    <w:rsid w:val="00306CD0"/>
    <w:rsid w:val="00306CD1"/>
    <w:rsid w:val="00306F50"/>
    <w:rsid w:val="0030718D"/>
    <w:rsid w:val="00307419"/>
    <w:rsid w:val="00307550"/>
    <w:rsid w:val="003075BB"/>
    <w:rsid w:val="00307817"/>
    <w:rsid w:val="003078CB"/>
    <w:rsid w:val="003104E9"/>
    <w:rsid w:val="003108AB"/>
    <w:rsid w:val="003108D8"/>
    <w:rsid w:val="003115FC"/>
    <w:rsid w:val="00311BB8"/>
    <w:rsid w:val="00311C77"/>
    <w:rsid w:val="00311EBD"/>
    <w:rsid w:val="00312653"/>
    <w:rsid w:val="00312CEA"/>
    <w:rsid w:val="00312EC9"/>
    <w:rsid w:val="00313077"/>
    <w:rsid w:val="003133C3"/>
    <w:rsid w:val="003140F2"/>
    <w:rsid w:val="00314169"/>
    <w:rsid w:val="0031421B"/>
    <w:rsid w:val="003143AE"/>
    <w:rsid w:val="00314477"/>
    <w:rsid w:val="00314503"/>
    <w:rsid w:val="0031467F"/>
    <w:rsid w:val="003148A6"/>
    <w:rsid w:val="00314F3A"/>
    <w:rsid w:val="00315188"/>
    <w:rsid w:val="003152EB"/>
    <w:rsid w:val="00315B20"/>
    <w:rsid w:val="00315B92"/>
    <w:rsid w:val="00315DE9"/>
    <w:rsid w:val="00315F75"/>
    <w:rsid w:val="00316092"/>
    <w:rsid w:val="003160A4"/>
    <w:rsid w:val="00316201"/>
    <w:rsid w:val="0031624E"/>
    <w:rsid w:val="003165D4"/>
    <w:rsid w:val="003166E5"/>
    <w:rsid w:val="00316990"/>
    <w:rsid w:val="00317040"/>
    <w:rsid w:val="003171DC"/>
    <w:rsid w:val="00317302"/>
    <w:rsid w:val="00317402"/>
    <w:rsid w:val="003177A0"/>
    <w:rsid w:val="00317F1C"/>
    <w:rsid w:val="0032008E"/>
    <w:rsid w:val="00320199"/>
    <w:rsid w:val="0032029B"/>
    <w:rsid w:val="00320385"/>
    <w:rsid w:val="00320CE7"/>
    <w:rsid w:val="00320D02"/>
    <w:rsid w:val="003210A1"/>
    <w:rsid w:val="00321360"/>
    <w:rsid w:val="003219E5"/>
    <w:rsid w:val="00321DBD"/>
    <w:rsid w:val="00321E9B"/>
    <w:rsid w:val="00321F38"/>
    <w:rsid w:val="00322128"/>
    <w:rsid w:val="00322197"/>
    <w:rsid w:val="003228CD"/>
    <w:rsid w:val="003229C3"/>
    <w:rsid w:val="00322DBA"/>
    <w:rsid w:val="0032353B"/>
    <w:rsid w:val="00323AD6"/>
    <w:rsid w:val="00323AF2"/>
    <w:rsid w:val="00323C56"/>
    <w:rsid w:val="00324923"/>
    <w:rsid w:val="00324C2D"/>
    <w:rsid w:val="00325B3E"/>
    <w:rsid w:val="00325E30"/>
    <w:rsid w:val="00326241"/>
    <w:rsid w:val="00326850"/>
    <w:rsid w:val="00326891"/>
    <w:rsid w:val="00326965"/>
    <w:rsid w:val="00326A63"/>
    <w:rsid w:val="00326B58"/>
    <w:rsid w:val="0032731A"/>
    <w:rsid w:val="0032782A"/>
    <w:rsid w:val="00327AAD"/>
    <w:rsid w:val="00327FAE"/>
    <w:rsid w:val="00330028"/>
    <w:rsid w:val="003307C0"/>
    <w:rsid w:val="003307E4"/>
    <w:rsid w:val="003308F6"/>
    <w:rsid w:val="00330904"/>
    <w:rsid w:val="00330B33"/>
    <w:rsid w:val="0033116D"/>
    <w:rsid w:val="00331A75"/>
    <w:rsid w:val="00331B25"/>
    <w:rsid w:val="00331E15"/>
    <w:rsid w:val="00332011"/>
    <w:rsid w:val="0033299E"/>
    <w:rsid w:val="00332C1E"/>
    <w:rsid w:val="00333003"/>
    <w:rsid w:val="003334BB"/>
    <w:rsid w:val="00333833"/>
    <w:rsid w:val="003338B4"/>
    <w:rsid w:val="00333A47"/>
    <w:rsid w:val="00333CB6"/>
    <w:rsid w:val="00334017"/>
    <w:rsid w:val="00334213"/>
    <w:rsid w:val="00334809"/>
    <w:rsid w:val="00334C55"/>
    <w:rsid w:val="00334E0D"/>
    <w:rsid w:val="00335656"/>
    <w:rsid w:val="00335922"/>
    <w:rsid w:val="00335C40"/>
    <w:rsid w:val="00335C4E"/>
    <w:rsid w:val="00335DB5"/>
    <w:rsid w:val="00336267"/>
    <w:rsid w:val="003369AF"/>
    <w:rsid w:val="00336A26"/>
    <w:rsid w:val="00336B3D"/>
    <w:rsid w:val="00336BEF"/>
    <w:rsid w:val="00336F1A"/>
    <w:rsid w:val="003370A7"/>
    <w:rsid w:val="00337368"/>
    <w:rsid w:val="003374BB"/>
    <w:rsid w:val="00337716"/>
    <w:rsid w:val="00337F4C"/>
    <w:rsid w:val="003400AC"/>
    <w:rsid w:val="00340275"/>
    <w:rsid w:val="0034029A"/>
    <w:rsid w:val="003403C1"/>
    <w:rsid w:val="00340548"/>
    <w:rsid w:val="0034073A"/>
    <w:rsid w:val="0034087E"/>
    <w:rsid w:val="003409D8"/>
    <w:rsid w:val="00340DE3"/>
    <w:rsid w:val="0034107A"/>
    <w:rsid w:val="00341322"/>
    <w:rsid w:val="003415EB"/>
    <w:rsid w:val="0034211D"/>
    <w:rsid w:val="00342123"/>
    <w:rsid w:val="00342340"/>
    <w:rsid w:val="00342441"/>
    <w:rsid w:val="00342530"/>
    <w:rsid w:val="003425B7"/>
    <w:rsid w:val="00342869"/>
    <w:rsid w:val="00342A38"/>
    <w:rsid w:val="00342AB5"/>
    <w:rsid w:val="00342C13"/>
    <w:rsid w:val="00342E1F"/>
    <w:rsid w:val="00343152"/>
    <w:rsid w:val="00343501"/>
    <w:rsid w:val="00343628"/>
    <w:rsid w:val="00343ADC"/>
    <w:rsid w:val="00343E42"/>
    <w:rsid w:val="00344529"/>
    <w:rsid w:val="0034476D"/>
    <w:rsid w:val="003447B0"/>
    <w:rsid w:val="00344C0C"/>
    <w:rsid w:val="00345063"/>
    <w:rsid w:val="003453E6"/>
    <w:rsid w:val="003454ED"/>
    <w:rsid w:val="003457DA"/>
    <w:rsid w:val="0034661F"/>
    <w:rsid w:val="00346E65"/>
    <w:rsid w:val="0034721F"/>
    <w:rsid w:val="0034785B"/>
    <w:rsid w:val="003505D8"/>
    <w:rsid w:val="00350E7C"/>
    <w:rsid w:val="00350E97"/>
    <w:rsid w:val="00351562"/>
    <w:rsid w:val="003519F8"/>
    <w:rsid w:val="00351BC8"/>
    <w:rsid w:val="00351FA2"/>
    <w:rsid w:val="0035216E"/>
    <w:rsid w:val="0035232D"/>
    <w:rsid w:val="003523EF"/>
    <w:rsid w:val="0035272A"/>
    <w:rsid w:val="00352AD4"/>
    <w:rsid w:val="00352EB4"/>
    <w:rsid w:val="00352F6C"/>
    <w:rsid w:val="0035307E"/>
    <w:rsid w:val="00353C5A"/>
    <w:rsid w:val="00353E0A"/>
    <w:rsid w:val="00353F09"/>
    <w:rsid w:val="003540B2"/>
    <w:rsid w:val="00354AF8"/>
    <w:rsid w:val="00355227"/>
    <w:rsid w:val="0035586A"/>
    <w:rsid w:val="00355A1A"/>
    <w:rsid w:val="00355BFA"/>
    <w:rsid w:val="00355F4D"/>
    <w:rsid w:val="00356349"/>
    <w:rsid w:val="0035653E"/>
    <w:rsid w:val="00356732"/>
    <w:rsid w:val="00356819"/>
    <w:rsid w:val="0035698F"/>
    <w:rsid w:val="00356B03"/>
    <w:rsid w:val="00356D5E"/>
    <w:rsid w:val="00356DB0"/>
    <w:rsid w:val="00356DBD"/>
    <w:rsid w:val="00356E6C"/>
    <w:rsid w:val="00356F59"/>
    <w:rsid w:val="003570C0"/>
    <w:rsid w:val="003572A0"/>
    <w:rsid w:val="0035761F"/>
    <w:rsid w:val="00357628"/>
    <w:rsid w:val="00357737"/>
    <w:rsid w:val="00357745"/>
    <w:rsid w:val="00357902"/>
    <w:rsid w:val="00357989"/>
    <w:rsid w:val="00357AD9"/>
    <w:rsid w:val="00357E9F"/>
    <w:rsid w:val="0036004A"/>
    <w:rsid w:val="0036015A"/>
    <w:rsid w:val="003606AD"/>
    <w:rsid w:val="00360A03"/>
    <w:rsid w:val="00360F55"/>
    <w:rsid w:val="003612FE"/>
    <w:rsid w:val="00361AC0"/>
    <w:rsid w:val="00361BB4"/>
    <w:rsid w:val="00361D17"/>
    <w:rsid w:val="00361DE3"/>
    <w:rsid w:val="00361E7C"/>
    <w:rsid w:val="00361FD2"/>
    <w:rsid w:val="0036219D"/>
    <w:rsid w:val="003622E9"/>
    <w:rsid w:val="003623F3"/>
    <w:rsid w:val="003625B7"/>
    <w:rsid w:val="0036287D"/>
    <w:rsid w:val="003629B8"/>
    <w:rsid w:val="00363080"/>
    <w:rsid w:val="00363115"/>
    <w:rsid w:val="00363502"/>
    <w:rsid w:val="003636CA"/>
    <w:rsid w:val="00363905"/>
    <w:rsid w:val="00363A2D"/>
    <w:rsid w:val="00363E5A"/>
    <w:rsid w:val="003640AD"/>
    <w:rsid w:val="0036423E"/>
    <w:rsid w:val="003646B8"/>
    <w:rsid w:val="00364F1F"/>
    <w:rsid w:val="00364FBB"/>
    <w:rsid w:val="0036557F"/>
    <w:rsid w:val="00365614"/>
    <w:rsid w:val="0036622C"/>
    <w:rsid w:val="003663E0"/>
    <w:rsid w:val="0036650B"/>
    <w:rsid w:val="0036676E"/>
    <w:rsid w:val="0036676F"/>
    <w:rsid w:val="00366820"/>
    <w:rsid w:val="0036686C"/>
    <w:rsid w:val="00366B9F"/>
    <w:rsid w:val="00366C00"/>
    <w:rsid w:val="00366E77"/>
    <w:rsid w:val="00366F6F"/>
    <w:rsid w:val="00367346"/>
    <w:rsid w:val="00367356"/>
    <w:rsid w:val="0036739C"/>
    <w:rsid w:val="00367414"/>
    <w:rsid w:val="00367627"/>
    <w:rsid w:val="00367CE2"/>
    <w:rsid w:val="00367F17"/>
    <w:rsid w:val="003702CA"/>
    <w:rsid w:val="003708CF"/>
    <w:rsid w:val="00370A8E"/>
    <w:rsid w:val="00370D96"/>
    <w:rsid w:val="003720E9"/>
    <w:rsid w:val="00372102"/>
    <w:rsid w:val="0037244A"/>
    <w:rsid w:val="0037271F"/>
    <w:rsid w:val="0037290C"/>
    <w:rsid w:val="00372ABE"/>
    <w:rsid w:val="00372C41"/>
    <w:rsid w:val="003730AB"/>
    <w:rsid w:val="00373309"/>
    <w:rsid w:val="00373321"/>
    <w:rsid w:val="00373324"/>
    <w:rsid w:val="0037371C"/>
    <w:rsid w:val="003745AC"/>
    <w:rsid w:val="00374806"/>
    <w:rsid w:val="00374BA1"/>
    <w:rsid w:val="00374F65"/>
    <w:rsid w:val="003750A1"/>
    <w:rsid w:val="0037535B"/>
    <w:rsid w:val="00375572"/>
    <w:rsid w:val="0037558C"/>
    <w:rsid w:val="003755DB"/>
    <w:rsid w:val="00375C6C"/>
    <w:rsid w:val="00375CC2"/>
    <w:rsid w:val="00376006"/>
    <w:rsid w:val="00376079"/>
    <w:rsid w:val="003762FA"/>
    <w:rsid w:val="003769DD"/>
    <w:rsid w:val="00376CB6"/>
    <w:rsid w:val="00376F18"/>
    <w:rsid w:val="00377082"/>
    <w:rsid w:val="0037733F"/>
    <w:rsid w:val="003774CB"/>
    <w:rsid w:val="003774FC"/>
    <w:rsid w:val="003778B9"/>
    <w:rsid w:val="00377933"/>
    <w:rsid w:val="00380203"/>
    <w:rsid w:val="003802D6"/>
    <w:rsid w:val="00380678"/>
    <w:rsid w:val="003809EC"/>
    <w:rsid w:val="00380A64"/>
    <w:rsid w:val="00380BC4"/>
    <w:rsid w:val="00381000"/>
    <w:rsid w:val="0038101C"/>
    <w:rsid w:val="00381519"/>
    <w:rsid w:val="00381747"/>
    <w:rsid w:val="00381B9D"/>
    <w:rsid w:val="00381D30"/>
    <w:rsid w:val="0038234A"/>
    <w:rsid w:val="0038242A"/>
    <w:rsid w:val="00382503"/>
    <w:rsid w:val="003827F9"/>
    <w:rsid w:val="003828B7"/>
    <w:rsid w:val="003829F7"/>
    <w:rsid w:val="00382A18"/>
    <w:rsid w:val="00382B64"/>
    <w:rsid w:val="0038341A"/>
    <w:rsid w:val="00383745"/>
    <w:rsid w:val="00383C78"/>
    <w:rsid w:val="003844AB"/>
    <w:rsid w:val="00384D64"/>
    <w:rsid w:val="0038536D"/>
    <w:rsid w:val="00385470"/>
    <w:rsid w:val="0038552F"/>
    <w:rsid w:val="00385A07"/>
    <w:rsid w:val="00385D99"/>
    <w:rsid w:val="00385FD5"/>
    <w:rsid w:val="00385FFC"/>
    <w:rsid w:val="00386399"/>
    <w:rsid w:val="0038653F"/>
    <w:rsid w:val="0038670F"/>
    <w:rsid w:val="00386AB2"/>
    <w:rsid w:val="00386BDA"/>
    <w:rsid w:val="00386DB9"/>
    <w:rsid w:val="00386EDF"/>
    <w:rsid w:val="00387088"/>
    <w:rsid w:val="00387130"/>
    <w:rsid w:val="00387433"/>
    <w:rsid w:val="003878FA"/>
    <w:rsid w:val="003879A5"/>
    <w:rsid w:val="00387A84"/>
    <w:rsid w:val="00387C7F"/>
    <w:rsid w:val="00387DF7"/>
    <w:rsid w:val="00390003"/>
    <w:rsid w:val="00390348"/>
    <w:rsid w:val="003903E7"/>
    <w:rsid w:val="0039040A"/>
    <w:rsid w:val="00390429"/>
    <w:rsid w:val="003906E3"/>
    <w:rsid w:val="00390701"/>
    <w:rsid w:val="00390D06"/>
    <w:rsid w:val="0039100E"/>
    <w:rsid w:val="003910CC"/>
    <w:rsid w:val="00391484"/>
    <w:rsid w:val="003914DA"/>
    <w:rsid w:val="00391540"/>
    <w:rsid w:val="003915ED"/>
    <w:rsid w:val="00391B94"/>
    <w:rsid w:val="00391F6C"/>
    <w:rsid w:val="00392253"/>
    <w:rsid w:val="00392334"/>
    <w:rsid w:val="0039238D"/>
    <w:rsid w:val="00392472"/>
    <w:rsid w:val="0039268A"/>
    <w:rsid w:val="00392AA9"/>
    <w:rsid w:val="00392AC7"/>
    <w:rsid w:val="00392D03"/>
    <w:rsid w:val="00392E49"/>
    <w:rsid w:val="00393117"/>
    <w:rsid w:val="00393339"/>
    <w:rsid w:val="00393466"/>
    <w:rsid w:val="003935D5"/>
    <w:rsid w:val="003936AB"/>
    <w:rsid w:val="003936C5"/>
    <w:rsid w:val="00393BB6"/>
    <w:rsid w:val="00393E0C"/>
    <w:rsid w:val="0039418F"/>
    <w:rsid w:val="0039440B"/>
    <w:rsid w:val="00394914"/>
    <w:rsid w:val="0039493A"/>
    <w:rsid w:val="00394C1D"/>
    <w:rsid w:val="00394C33"/>
    <w:rsid w:val="003950FE"/>
    <w:rsid w:val="00395CAA"/>
    <w:rsid w:val="00395DA4"/>
    <w:rsid w:val="003962FC"/>
    <w:rsid w:val="003965C3"/>
    <w:rsid w:val="003965C9"/>
    <w:rsid w:val="0039662E"/>
    <w:rsid w:val="00396AA2"/>
    <w:rsid w:val="00396E42"/>
    <w:rsid w:val="00397202"/>
    <w:rsid w:val="003973B0"/>
    <w:rsid w:val="003974BD"/>
    <w:rsid w:val="003A010E"/>
    <w:rsid w:val="003A0152"/>
    <w:rsid w:val="003A0158"/>
    <w:rsid w:val="003A03C8"/>
    <w:rsid w:val="003A0541"/>
    <w:rsid w:val="003A05DB"/>
    <w:rsid w:val="003A05DF"/>
    <w:rsid w:val="003A0876"/>
    <w:rsid w:val="003A0880"/>
    <w:rsid w:val="003A0F1B"/>
    <w:rsid w:val="003A0F98"/>
    <w:rsid w:val="003A156A"/>
    <w:rsid w:val="003A1777"/>
    <w:rsid w:val="003A1833"/>
    <w:rsid w:val="003A201A"/>
    <w:rsid w:val="003A2AA2"/>
    <w:rsid w:val="003A313E"/>
    <w:rsid w:val="003A31A7"/>
    <w:rsid w:val="003A3ADE"/>
    <w:rsid w:val="003A3BC7"/>
    <w:rsid w:val="003A446D"/>
    <w:rsid w:val="003A4505"/>
    <w:rsid w:val="003A45DA"/>
    <w:rsid w:val="003A470A"/>
    <w:rsid w:val="003A489B"/>
    <w:rsid w:val="003A5021"/>
    <w:rsid w:val="003A5495"/>
    <w:rsid w:val="003A5E4D"/>
    <w:rsid w:val="003A6085"/>
    <w:rsid w:val="003A6088"/>
    <w:rsid w:val="003A6430"/>
    <w:rsid w:val="003A69A3"/>
    <w:rsid w:val="003A6A2B"/>
    <w:rsid w:val="003A6ABF"/>
    <w:rsid w:val="003A6EC2"/>
    <w:rsid w:val="003A7510"/>
    <w:rsid w:val="003A7ADD"/>
    <w:rsid w:val="003A7BBA"/>
    <w:rsid w:val="003B0602"/>
    <w:rsid w:val="003B08EE"/>
    <w:rsid w:val="003B0950"/>
    <w:rsid w:val="003B0DAA"/>
    <w:rsid w:val="003B0DEF"/>
    <w:rsid w:val="003B188C"/>
    <w:rsid w:val="003B18C3"/>
    <w:rsid w:val="003B199F"/>
    <w:rsid w:val="003B1C3C"/>
    <w:rsid w:val="003B1EF6"/>
    <w:rsid w:val="003B20C7"/>
    <w:rsid w:val="003B2104"/>
    <w:rsid w:val="003B2314"/>
    <w:rsid w:val="003B2437"/>
    <w:rsid w:val="003B269C"/>
    <w:rsid w:val="003B271D"/>
    <w:rsid w:val="003B2D99"/>
    <w:rsid w:val="003B300C"/>
    <w:rsid w:val="003B37B5"/>
    <w:rsid w:val="003B3CE5"/>
    <w:rsid w:val="003B3EEC"/>
    <w:rsid w:val="003B4553"/>
    <w:rsid w:val="003B461C"/>
    <w:rsid w:val="003B493B"/>
    <w:rsid w:val="003B4A41"/>
    <w:rsid w:val="003B4A93"/>
    <w:rsid w:val="003B4B5E"/>
    <w:rsid w:val="003B4D0A"/>
    <w:rsid w:val="003B4E44"/>
    <w:rsid w:val="003B56B3"/>
    <w:rsid w:val="003B59B2"/>
    <w:rsid w:val="003B5B2D"/>
    <w:rsid w:val="003B5D0C"/>
    <w:rsid w:val="003B5F37"/>
    <w:rsid w:val="003B600A"/>
    <w:rsid w:val="003B66F5"/>
    <w:rsid w:val="003B6702"/>
    <w:rsid w:val="003B6C8F"/>
    <w:rsid w:val="003B6EAB"/>
    <w:rsid w:val="003B73E5"/>
    <w:rsid w:val="003B7429"/>
    <w:rsid w:val="003B7841"/>
    <w:rsid w:val="003B78B3"/>
    <w:rsid w:val="003B7C21"/>
    <w:rsid w:val="003B7D24"/>
    <w:rsid w:val="003C0407"/>
    <w:rsid w:val="003C052D"/>
    <w:rsid w:val="003C0DAC"/>
    <w:rsid w:val="003C11C7"/>
    <w:rsid w:val="003C1391"/>
    <w:rsid w:val="003C1406"/>
    <w:rsid w:val="003C15CD"/>
    <w:rsid w:val="003C1901"/>
    <w:rsid w:val="003C1A84"/>
    <w:rsid w:val="003C1EF0"/>
    <w:rsid w:val="003C1FB1"/>
    <w:rsid w:val="003C22EC"/>
    <w:rsid w:val="003C24C1"/>
    <w:rsid w:val="003C2645"/>
    <w:rsid w:val="003C2907"/>
    <w:rsid w:val="003C2A9B"/>
    <w:rsid w:val="003C2C6F"/>
    <w:rsid w:val="003C2D46"/>
    <w:rsid w:val="003C3001"/>
    <w:rsid w:val="003C333F"/>
    <w:rsid w:val="003C34C5"/>
    <w:rsid w:val="003C3629"/>
    <w:rsid w:val="003C3FF3"/>
    <w:rsid w:val="003C4103"/>
    <w:rsid w:val="003C43C8"/>
    <w:rsid w:val="003C444A"/>
    <w:rsid w:val="003C4A9D"/>
    <w:rsid w:val="003C4C14"/>
    <w:rsid w:val="003C5177"/>
    <w:rsid w:val="003C5399"/>
    <w:rsid w:val="003C53CE"/>
    <w:rsid w:val="003C55C0"/>
    <w:rsid w:val="003C5D3A"/>
    <w:rsid w:val="003C61AF"/>
    <w:rsid w:val="003C654B"/>
    <w:rsid w:val="003C66AF"/>
    <w:rsid w:val="003C680B"/>
    <w:rsid w:val="003C68C7"/>
    <w:rsid w:val="003C6C01"/>
    <w:rsid w:val="003C6CD6"/>
    <w:rsid w:val="003C6D47"/>
    <w:rsid w:val="003C6F36"/>
    <w:rsid w:val="003C735B"/>
    <w:rsid w:val="003C74EE"/>
    <w:rsid w:val="003C7882"/>
    <w:rsid w:val="003D0076"/>
    <w:rsid w:val="003D0455"/>
    <w:rsid w:val="003D065C"/>
    <w:rsid w:val="003D06A3"/>
    <w:rsid w:val="003D0940"/>
    <w:rsid w:val="003D0947"/>
    <w:rsid w:val="003D0979"/>
    <w:rsid w:val="003D0A54"/>
    <w:rsid w:val="003D0A8F"/>
    <w:rsid w:val="003D0CE0"/>
    <w:rsid w:val="003D0E29"/>
    <w:rsid w:val="003D0EE1"/>
    <w:rsid w:val="003D1272"/>
    <w:rsid w:val="003D1B6E"/>
    <w:rsid w:val="003D1B73"/>
    <w:rsid w:val="003D1C22"/>
    <w:rsid w:val="003D2098"/>
    <w:rsid w:val="003D2218"/>
    <w:rsid w:val="003D23F3"/>
    <w:rsid w:val="003D26F6"/>
    <w:rsid w:val="003D2A4D"/>
    <w:rsid w:val="003D3334"/>
    <w:rsid w:val="003D3A98"/>
    <w:rsid w:val="003D3D49"/>
    <w:rsid w:val="003D4AFF"/>
    <w:rsid w:val="003D5094"/>
    <w:rsid w:val="003D569E"/>
    <w:rsid w:val="003D593D"/>
    <w:rsid w:val="003D63A6"/>
    <w:rsid w:val="003D6481"/>
    <w:rsid w:val="003D65FA"/>
    <w:rsid w:val="003D6977"/>
    <w:rsid w:val="003D699A"/>
    <w:rsid w:val="003D73CF"/>
    <w:rsid w:val="003D74A1"/>
    <w:rsid w:val="003D762D"/>
    <w:rsid w:val="003D7957"/>
    <w:rsid w:val="003E0046"/>
    <w:rsid w:val="003E0657"/>
    <w:rsid w:val="003E06EA"/>
    <w:rsid w:val="003E09FB"/>
    <w:rsid w:val="003E0A5F"/>
    <w:rsid w:val="003E11A2"/>
    <w:rsid w:val="003E135F"/>
    <w:rsid w:val="003E155B"/>
    <w:rsid w:val="003E17DD"/>
    <w:rsid w:val="003E1D24"/>
    <w:rsid w:val="003E20E7"/>
    <w:rsid w:val="003E2191"/>
    <w:rsid w:val="003E21F0"/>
    <w:rsid w:val="003E28A7"/>
    <w:rsid w:val="003E2A92"/>
    <w:rsid w:val="003E2C0D"/>
    <w:rsid w:val="003E2CCC"/>
    <w:rsid w:val="003E2D1D"/>
    <w:rsid w:val="003E2D23"/>
    <w:rsid w:val="003E2D68"/>
    <w:rsid w:val="003E317D"/>
    <w:rsid w:val="003E32BB"/>
    <w:rsid w:val="003E362F"/>
    <w:rsid w:val="003E3702"/>
    <w:rsid w:val="003E3B49"/>
    <w:rsid w:val="003E3C49"/>
    <w:rsid w:val="003E3E7E"/>
    <w:rsid w:val="003E3E9E"/>
    <w:rsid w:val="003E4186"/>
    <w:rsid w:val="003E4249"/>
    <w:rsid w:val="003E42F3"/>
    <w:rsid w:val="003E447B"/>
    <w:rsid w:val="003E4CA8"/>
    <w:rsid w:val="003E536D"/>
    <w:rsid w:val="003E550D"/>
    <w:rsid w:val="003E5872"/>
    <w:rsid w:val="003E5B2B"/>
    <w:rsid w:val="003E5B30"/>
    <w:rsid w:val="003E5EF4"/>
    <w:rsid w:val="003E5FD1"/>
    <w:rsid w:val="003E666D"/>
    <w:rsid w:val="003E672E"/>
    <w:rsid w:val="003E6A06"/>
    <w:rsid w:val="003E6AC5"/>
    <w:rsid w:val="003E6D50"/>
    <w:rsid w:val="003E6DE3"/>
    <w:rsid w:val="003E71F5"/>
    <w:rsid w:val="003E7546"/>
    <w:rsid w:val="003E76D2"/>
    <w:rsid w:val="003E7866"/>
    <w:rsid w:val="003E79FC"/>
    <w:rsid w:val="003E7C61"/>
    <w:rsid w:val="003E7C72"/>
    <w:rsid w:val="003E7D42"/>
    <w:rsid w:val="003E7EF4"/>
    <w:rsid w:val="003E7F1F"/>
    <w:rsid w:val="003F0475"/>
    <w:rsid w:val="003F04F4"/>
    <w:rsid w:val="003F090F"/>
    <w:rsid w:val="003F09DD"/>
    <w:rsid w:val="003F0C1B"/>
    <w:rsid w:val="003F0D1B"/>
    <w:rsid w:val="003F176F"/>
    <w:rsid w:val="003F1C56"/>
    <w:rsid w:val="003F1D4B"/>
    <w:rsid w:val="003F1E84"/>
    <w:rsid w:val="003F2266"/>
    <w:rsid w:val="003F22C5"/>
    <w:rsid w:val="003F22E1"/>
    <w:rsid w:val="003F263E"/>
    <w:rsid w:val="003F2A02"/>
    <w:rsid w:val="003F2D4E"/>
    <w:rsid w:val="003F2EAF"/>
    <w:rsid w:val="003F3510"/>
    <w:rsid w:val="003F392B"/>
    <w:rsid w:val="003F403A"/>
    <w:rsid w:val="003F4118"/>
    <w:rsid w:val="003F45BE"/>
    <w:rsid w:val="003F46A9"/>
    <w:rsid w:val="003F4F6D"/>
    <w:rsid w:val="003F5214"/>
    <w:rsid w:val="003F551F"/>
    <w:rsid w:val="003F5910"/>
    <w:rsid w:val="003F5FC9"/>
    <w:rsid w:val="003F64B7"/>
    <w:rsid w:val="003F674D"/>
    <w:rsid w:val="003F68E1"/>
    <w:rsid w:val="003F6B02"/>
    <w:rsid w:val="003F6EB0"/>
    <w:rsid w:val="003F702B"/>
    <w:rsid w:val="003F708E"/>
    <w:rsid w:val="003F70C5"/>
    <w:rsid w:val="003F728D"/>
    <w:rsid w:val="003F74FA"/>
    <w:rsid w:val="003F76D4"/>
    <w:rsid w:val="003F79A3"/>
    <w:rsid w:val="003F7CEF"/>
    <w:rsid w:val="004002AB"/>
    <w:rsid w:val="0040031A"/>
    <w:rsid w:val="00400452"/>
    <w:rsid w:val="00400788"/>
    <w:rsid w:val="00400812"/>
    <w:rsid w:val="004009F7"/>
    <w:rsid w:val="00400CC5"/>
    <w:rsid w:val="00400EB3"/>
    <w:rsid w:val="004011E1"/>
    <w:rsid w:val="00401700"/>
    <w:rsid w:val="0040193A"/>
    <w:rsid w:val="00401C03"/>
    <w:rsid w:val="00402AF1"/>
    <w:rsid w:val="00402D90"/>
    <w:rsid w:val="00402E56"/>
    <w:rsid w:val="00402FC7"/>
    <w:rsid w:val="004030B8"/>
    <w:rsid w:val="00403244"/>
    <w:rsid w:val="0040335F"/>
    <w:rsid w:val="00403392"/>
    <w:rsid w:val="00404241"/>
    <w:rsid w:val="00404409"/>
    <w:rsid w:val="00404569"/>
    <w:rsid w:val="00404663"/>
    <w:rsid w:val="004046E7"/>
    <w:rsid w:val="00404CF3"/>
    <w:rsid w:val="00404D7B"/>
    <w:rsid w:val="00404F07"/>
    <w:rsid w:val="00404FA8"/>
    <w:rsid w:val="0040524A"/>
    <w:rsid w:val="00405586"/>
    <w:rsid w:val="004055FC"/>
    <w:rsid w:val="00405676"/>
    <w:rsid w:val="004057A2"/>
    <w:rsid w:val="004058DE"/>
    <w:rsid w:val="0040599A"/>
    <w:rsid w:val="00406150"/>
    <w:rsid w:val="00406344"/>
    <w:rsid w:val="004063AB"/>
    <w:rsid w:val="0040641D"/>
    <w:rsid w:val="00406522"/>
    <w:rsid w:val="00406A7B"/>
    <w:rsid w:val="00406B3B"/>
    <w:rsid w:val="00406C88"/>
    <w:rsid w:val="00406E60"/>
    <w:rsid w:val="00407AAD"/>
    <w:rsid w:val="00407FD8"/>
    <w:rsid w:val="0041014F"/>
    <w:rsid w:val="00410232"/>
    <w:rsid w:val="004102C8"/>
    <w:rsid w:val="00410462"/>
    <w:rsid w:val="00410507"/>
    <w:rsid w:val="00410531"/>
    <w:rsid w:val="004109E8"/>
    <w:rsid w:val="00410CFA"/>
    <w:rsid w:val="00410FAA"/>
    <w:rsid w:val="004111BB"/>
    <w:rsid w:val="00411588"/>
    <w:rsid w:val="00411600"/>
    <w:rsid w:val="004116CC"/>
    <w:rsid w:val="00411C1C"/>
    <w:rsid w:val="00411D40"/>
    <w:rsid w:val="0041223D"/>
    <w:rsid w:val="004125EE"/>
    <w:rsid w:val="00412652"/>
    <w:rsid w:val="00412734"/>
    <w:rsid w:val="0041278D"/>
    <w:rsid w:val="004128E1"/>
    <w:rsid w:val="00412ACB"/>
    <w:rsid w:val="00412C1F"/>
    <w:rsid w:val="00412CE2"/>
    <w:rsid w:val="00412FED"/>
    <w:rsid w:val="00413CBB"/>
    <w:rsid w:val="00413EE1"/>
    <w:rsid w:val="004140AF"/>
    <w:rsid w:val="00414159"/>
    <w:rsid w:val="004142E0"/>
    <w:rsid w:val="0041431E"/>
    <w:rsid w:val="004148F6"/>
    <w:rsid w:val="00415032"/>
    <w:rsid w:val="0041513A"/>
    <w:rsid w:val="00415396"/>
    <w:rsid w:val="00415438"/>
    <w:rsid w:val="0041573F"/>
    <w:rsid w:val="00415877"/>
    <w:rsid w:val="0041596F"/>
    <w:rsid w:val="00415C98"/>
    <w:rsid w:val="00415EEA"/>
    <w:rsid w:val="004167B1"/>
    <w:rsid w:val="00416829"/>
    <w:rsid w:val="0041682C"/>
    <w:rsid w:val="00416882"/>
    <w:rsid w:val="004168F4"/>
    <w:rsid w:val="0041702B"/>
    <w:rsid w:val="00417060"/>
    <w:rsid w:val="0041722D"/>
    <w:rsid w:val="00417499"/>
    <w:rsid w:val="00417EBF"/>
    <w:rsid w:val="004200CB"/>
    <w:rsid w:val="004200F6"/>
    <w:rsid w:val="004206C1"/>
    <w:rsid w:val="004207C5"/>
    <w:rsid w:val="00420972"/>
    <w:rsid w:val="00420A57"/>
    <w:rsid w:val="004211F5"/>
    <w:rsid w:val="00421280"/>
    <w:rsid w:val="004214F0"/>
    <w:rsid w:val="00421740"/>
    <w:rsid w:val="00421CC6"/>
    <w:rsid w:val="00421DF7"/>
    <w:rsid w:val="00421E70"/>
    <w:rsid w:val="004223C3"/>
    <w:rsid w:val="00422C5C"/>
    <w:rsid w:val="00422D3E"/>
    <w:rsid w:val="00422F72"/>
    <w:rsid w:val="00423178"/>
    <w:rsid w:val="00423219"/>
    <w:rsid w:val="00423322"/>
    <w:rsid w:val="004239E6"/>
    <w:rsid w:val="00423E96"/>
    <w:rsid w:val="00424055"/>
    <w:rsid w:val="004243B7"/>
    <w:rsid w:val="00424510"/>
    <w:rsid w:val="0042455F"/>
    <w:rsid w:val="00424586"/>
    <w:rsid w:val="00424CA3"/>
    <w:rsid w:val="00424CE1"/>
    <w:rsid w:val="00424DBF"/>
    <w:rsid w:val="0042521D"/>
    <w:rsid w:val="004252CF"/>
    <w:rsid w:val="00425336"/>
    <w:rsid w:val="00425775"/>
    <w:rsid w:val="00425815"/>
    <w:rsid w:val="004258C2"/>
    <w:rsid w:val="00425AE7"/>
    <w:rsid w:val="00425B2A"/>
    <w:rsid w:val="00425EF9"/>
    <w:rsid w:val="0042631D"/>
    <w:rsid w:val="004266F6"/>
    <w:rsid w:val="004267FD"/>
    <w:rsid w:val="0042691F"/>
    <w:rsid w:val="00426E3F"/>
    <w:rsid w:val="00426F47"/>
    <w:rsid w:val="004271F4"/>
    <w:rsid w:val="004272EE"/>
    <w:rsid w:val="0042776C"/>
    <w:rsid w:val="004277AA"/>
    <w:rsid w:val="00427896"/>
    <w:rsid w:val="0042789A"/>
    <w:rsid w:val="00427998"/>
    <w:rsid w:val="00427EB8"/>
    <w:rsid w:val="00427F19"/>
    <w:rsid w:val="004304AB"/>
    <w:rsid w:val="00430F50"/>
    <w:rsid w:val="0043128B"/>
    <w:rsid w:val="0043135D"/>
    <w:rsid w:val="004315D1"/>
    <w:rsid w:val="00431732"/>
    <w:rsid w:val="00431798"/>
    <w:rsid w:val="004317BF"/>
    <w:rsid w:val="00431C6F"/>
    <w:rsid w:val="00431E5E"/>
    <w:rsid w:val="004320DA"/>
    <w:rsid w:val="00432468"/>
    <w:rsid w:val="00432B39"/>
    <w:rsid w:val="00432E83"/>
    <w:rsid w:val="00433296"/>
    <w:rsid w:val="00433596"/>
    <w:rsid w:val="00433782"/>
    <w:rsid w:val="00433C6D"/>
    <w:rsid w:val="00433CCE"/>
    <w:rsid w:val="0043410A"/>
    <w:rsid w:val="00434327"/>
    <w:rsid w:val="004345F7"/>
    <w:rsid w:val="00434841"/>
    <w:rsid w:val="00434C8D"/>
    <w:rsid w:val="00435055"/>
    <w:rsid w:val="004354A9"/>
    <w:rsid w:val="00435821"/>
    <w:rsid w:val="00435848"/>
    <w:rsid w:val="00436033"/>
    <w:rsid w:val="00436A0F"/>
    <w:rsid w:val="00436D1E"/>
    <w:rsid w:val="00436E9C"/>
    <w:rsid w:val="004375C1"/>
    <w:rsid w:val="00437753"/>
    <w:rsid w:val="00437A03"/>
    <w:rsid w:val="00437D8C"/>
    <w:rsid w:val="0044051F"/>
    <w:rsid w:val="0044060F"/>
    <w:rsid w:val="004406A2"/>
    <w:rsid w:val="0044094F"/>
    <w:rsid w:val="00440D91"/>
    <w:rsid w:val="00440E5A"/>
    <w:rsid w:val="00440ECA"/>
    <w:rsid w:val="00440F9D"/>
    <w:rsid w:val="00441217"/>
    <w:rsid w:val="00441366"/>
    <w:rsid w:val="00441534"/>
    <w:rsid w:val="00441902"/>
    <w:rsid w:val="00441912"/>
    <w:rsid w:val="00441BF0"/>
    <w:rsid w:val="00441C06"/>
    <w:rsid w:val="00441C55"/>
    <w:rsid w:val="00441CC3"/>
    <w:rsid w:val="00441E1A"/>
    <w:rsid w:val="00442075"/>
    <w:rsid w:val="00442171"/>
    <w:rsid w:val="0044220E"/>
    <w:rsid w:val="00442864"/>
    <w:rsid w:val="00442B9F"/>
    <w:rsid w:val="00442DF1"/>
    <w:rsid w:val="00443113"/>
    <w:rsid w:val="00443534"/>
    <w:rsid w:val="004435E3"/>
    <w:rsid w:val="00443868"/>
    <w:rsid w:val="00443879"/>
    <w:rsid w:val="004438E5"/>
    <w:rsid w:val="00443A16"/>
    <w:rsid w:val="00443D57"/>
    <w:rsid w:val="00444086"/>
    <w:rsid w:val="00444244"/>
    <w:rsid w:val="004444B3"/>
    <w:rsid w:val="00444905"/>
    <w:rsid w:val="00444AF9"/>
    <w:rsid w:val="00444C1C"/>
    <w:rsid w:val="00444FB1"/>
    <w:rsid w:val="00445140"/>
    <w:rsid w:val="004456B2"/>
    <w:rsid w:val="004456EA"/>
    <w:rsid w:val="004457AC"/>
    <w:rsid w:val="00445919"/>
    <w:rsid w:val="00445CF0"/>
    <w:rsid w:val="00445D8A"/>
    <w:rsid w:val="00445E4B"/>
    <w:rsid w:val="0044620B"/>
    <w:rsid w:val="0044675B"/>
    <w:rsid w:val="00446B99"/>
    <w:rsid w:val="00446D94"/>
    <w:rsid w:val="00446DD9"/>
    <w:rsid w:val="00447211"/>
    <w:rsid w:val="004472A8"/>
    <w:rsid w:val="00447786"/>
    <w:rsid w:val="004479E1"/>
    <w:rsid w:val="00447E9B"/>
    <w:rsid w:val="00450549"/>
    <w:rsid w:val="004507CD"/>
    <w:rsid w:val="00450C83"/>
    <w:rsid w:val="00451299"/>
    <w:rsid w:val="0045141C"/>
    <w:rsid w:val="00451580"/>
    <w:rsid w:val="00451846"/>
    <w:rsid w:val="00451B3D"/>
    <w:rsid w:val="00451BD4"/>
    <w:rsid w:val="00451C69"/>
    <w:rsid w:val="00451E0C"/>
    <w:rsid w:val="004520B2"/>
    <w:rsid w:val="00452145"/>
    <w:rsid w:val="0045246C"/>
    <w:rsid w:val="00452630"/>
    <w:rsid w:val="00452689"/>
    <w:rsid w:val="00452E21"/>
    <w:rsid w:val="00452E8D"/>
    <w:rsid w:val="004530E2"/>
    <w:rsid w:val="00453630"/>
    <w:rsid w:val="00453D5F"/>
    <w:rsid w:val="00453F24"/>
    <w:rsid w:val="0045422F"/>
    <w:rsid w:val="0045447A"/>
    <w:rsid w:val="0045449F"/>
    <w:rsid w:val="0045468E"/>
    <w:rsid w:val="00454AF1"/>
    <w:rsid w:val="00454BAA"/>
    <w:rsid w:val="00454F2B"/>
    <w:rsid w:val="004550CE"/>
    <w:rsid w:val="004552E8"/>
    <w:rsid w:val="00455856"/>
    <w:rsid w:val="00455B31"/>
    <w:rsid w:val="00455CD1"/>
    <w:rsid w:val="00455FD2"/>
    <w:rsid w:val="00456204"/>
    <w:rsid w:val="004562CE"/>
    <w:rsid w:val="0045658D"/>
    <w:rsid w:val="004568ED"/>
    <w:rsid w:val="00456B6F"/>
    <w:rsid w:val="00456F7D"/>
    <w:rsid w:val="00457017"/>
    <w:rsid w:val="0045721C"/>
    <w:rsid w:val="00457242"/>
    <w:rsid w:val="004574B4"/>
    <w:rsid w:val="0045772B"/>
    <w:rsid w:val="00457742"/>
    <w:rsid w:val="004577C1"/>
    <w:rsid w:val="004578BB"/>
    <w:rsid w:val="00457AD3"/>
    <w:rsid w:val="004601DF"/>
    <w:rsid w:val="004604F3"/>
    <w:rsid w:val="0046060B"/>
    <w:rsid w:val="004608ED"/>
    <w:rsid w:val="00460A59"/>
    <w:rsid w:val="00460D6E"/>
    <w:rsid w:val="004616A2"/>
    <w:rsid w:val="00461950"/>
    <w:rsid w:val="00461A74"/>
    <w:rsid w:val="00462362"/>
    <w:rsid w:val="00462822"/>
    <w:rsid w:val="0046299B"/>
    <w:rsid w:val="00462EF1"/>
    <w:rsid w:val="0046328E"/>
    <w:rsid w:val="004636D9"/>
    <w:rsid w:val="004636E7"/>
    <w:rsid w:val="0046382F"/>
    <w:rsid w:val="00463927"/>
    <w:rsid w:val="00463D39"/>
    <w:rsid w:val="00463D8C"/>
    <w:rsid w:val="00463E4C"/>
    <w:rsid w:val="004643B1"/>
    <w:rsid w:val="004644DD"/>
    <w:rsid w:val="00464740"/>
    <w:rsid w:val="00464EB5"/>
    <w:rsid w:val="004650B7"/>
    <w:rsid w:val="00466046"/>
    <w:rsid w:val="00466074"/>
    <w:rsid w:val="004661BA"/>
    <w:rsid w:val="0046636D"/>
    <w:rsid w:val="004665D5"/>
    <w:rsid w:val="004667E9"/>
    <w:rsid w:val="00466B78"/>
    <w:rsid w:val="00466B98"/>
    <w:rsid w:val="0046713A"/>
    <w:rsid w:val="00467173"/>
    <w:rsid w:val="004671E3"/>
    <w:rsid w:val="0046771B"/>
    <w:rsid w:val="004677AB"/>
    <w:rsid w:val="00467951"/>
    <w:rsid w:val="00467B57"/>
    <w:rsid w:val="00467E42"/>
    <w:rsid w:val="00470114"/>
    <w:rsid w:val="0047014E"/>
    <w:rsid w:val="0047032B"/>
    <w:rsid w:val="004706CA"/>
    <w:rsid w:val="00470746"/>
    <w:rsid w:val="00470895"/>
    <w:rsid w:val="00470B95"/>
    <w:rsid w:val="00470BE8"/>
    <w:rsid w:val="00470DB0"/>
    <w:rsid w:val="004715B1"/>
    <w:rsid w:val="00471856"/>
    <w:rsid w:val="00471BC1"/>
    <w:rsid w:val="00471EAA"/>
    <w:rsid w:val="00472782"/>
    <w:rsid w:val="00472D52"/>
    <w:rsid w:val="00473089"/>
    <w:rsid w:val="0047311A"/>
    <w:rsid w:val="00473297"/>
    <w:rsid w:val="004732AB"/>
    <w:rsid w:val="004733CF"/>
    <w:rsid w:val="0047356B"/>
    <w:rsid w:val="0047366D"/>
    <w:rsid w:val="00473F7E"/>
    <w:rsid w:val="0047401E"/>
    <w:rsid w:val="0047479B"/>
    <w:rsid w:val="00474ECA"/>
    <w:rsid w:val="00475051"/>
    <w:rsid w:val="00475105"/>
    <w:rsid w:val="004752C4"/>
    <w:rsid w:val="0047574F"/>
    <w:rsid w:val="00475A1C"/>
    <w:rsid w:val="00475FEA"/>
    <w:rsid w:val="00476003"/>
    <w:rsid w:val="004764D9"/>
    <w:rsid w:val="0047690D"/>
    <w:rsid w:val="00476C70"/>
    <w:rsid w:val="00476F6F"/>
    <w:rsid w:val="004772DC"/>
    <w:rsid w:val="0047730F"/>
    <w:rsid w:val="004779FE"/>
    <w:rsid w:val="00477D43"/>
    <w:rsid w:val="00477E06"/>
    <w:rsid w:val="00480052"/>
    <w:rsid w:val="00480B13"/>
    <w:rsid w:val="00480BDC"/>
    <w:rsid w:val="00481272"/>
    <w:rsid w:val="004817A6"/>
    <w:rsid w:val="00481A77"/>
    <w:rsid w:val="0048200E"/>
    <w:rsid w:val="00482298"/>
    <w:rsid w:val="004822A5"/>
    <w:rsid w:val="0048254F"/>
    <w:rsid w:val="00482573"/>
    <w:rsid w:val="00482D60"/>
    <w:rsid w:val="00483048"/>
    <w:rsid w:val="0048311D"/>
    <w:rsid w:val="004831C4"/>
    <w:rsid w:val="004832D9"/>
    <w:rsid w:val="00483337"/>
    <w:rsid w:val="004835DC"/>
    <w:rsid w:val="00483858"/>
    <w:rsid w:val="00483A72"/>
    <w:rsid w:val="00483BC2"/>
    <w:rsid w:val="00483CF2"/>
    <w:rsid w:val="00483D4F"/>
    <w:rsid w:val="0048408E"/>
    <w:rsid w:val="00484A9E"/>
    <w:rsid w:val="00484C7B"/>
    <w:rsid w:val="00484DB7"/>
    <w:rsid w:val="004856AC"/>
    <w:rsid w:val="004856D7"/>
    <w:rsid w:val="00485A56"/>
    <w:rsid w:val="00485B8A"/>
    <w:rsid w:val="004860A6"/>
    <w:rsid w:val="004861A6"/>
    <w:rsid w:val="0048638C"/>
    <w:rsid w:val="00486409"/>
    <w:rsid w:val="00486A73"/>
    <w:rsid w:val="00486D66"/>
    <w:rsid w:val="00486E54"/>
    <w:rsid w:val="00486F0D"/>
    <w:rsid w:val="00486FED"/>
    <w:rsid w:val="00487579"/>
    <w:rsid w:val="0048769F"/>
    <w:rsid w:val="0048799E"/>
    <w:rsid w:val="00487B93"/>
    <w:rsid w:val="00487CA2"/>
    <w:rsid w:val="00487D74"/>
    <w:rsid w:val="0049007C"/>
    <w:rsid w:val="00490175"/>
    <w:rsid w:val="004906FA"/>
    <w:rsid w:val="00490721"/>
    <w:rsid w:val="004909A7"/>
    <w:rsid w:val="00491A03"/>
    <w:rsid w:val="00491D68"/>
    <w:rsid w:val="004921D6"/>
    <w:rsid w:val="004924E6"/>
    <w:rsid w:val="00492674"/>
    <w:rsid w:val="0049291B"/>
    <w:rsid w:val="00492AC8"/>
    <w:rsid w:val="00492C04"/>
    <w:rsid w:val="00492C50"/>
    <w:rsid w:val="00492D53"/>
    <w:rsid w:val="00493BF8"/>
    <w:rsid w:val="0049436A"/>
    <w:rsid w:val="004943A8"/>
    <w:rsid w:val="0049447A"/>
    <w:rsid w:val="00494820"/>
    <w:rsid w:val="00494F9D"/>
    <w:rsid w:val="004955B8"/>
    <w:rsid w:val="004959C3"/>
    <w:rsid w:val="00495EAF"/>
    <w:rsid w:val="00495EC8"/>
    <w:rsid w:val="0049658E"/>
    <w:rsid w:val="00496743"/>
    <w:rsid w:val="00496DC2"/>
    <w:rsid w:val="00496E66"/>
    <w:rsid w:val="00497052"/>
    <w:rsid w:val="00497097"/>
    <w:rsid w:val="00497293"/>
    <w:rsid w:val="004973A8"/>
    <w:rsid w:val="004973F7"/>
    <w:rsid w:val="0049744C"/>
    <w:rsid w:val="0049777B"/>
    <w:rsid w:val="00497AC0"/>
    <w:rsid w:val="00497F15"/>
    <w:rsid w:val="004A00D0"/>
    <w:rsid w:val="004A02BF"/>
    <w:rsid w:val="004A0319"/>
    <w:rsid w:val="004A06F4"/>
    <w:rsid w:val="004A081A"/>
    <w:rsid w:val="004A08A7"/>
    <w:rsid w:val="004A0A1C"/>
    <w:rsid w:val="004A0AF8"/>
    <w:rsid w:val="004A10D9"/>
    <w:rsid w:val="004A129B"/>
    <w:rsid w:val="004A166D"/>
    <w:rsid w:val="004A1708"/>
    <w:rsid w:val="004A17D1"/>
    <w:rsid w:val="004A1F25"/>
    <w:rsid w:val="004A1F8D"/>
    <w:rsid w:val="004A243E"/>
    <w:rsid w:val="004A2469"/>
    <w:rsid w:val="004A2545"/>
    <w:rsid w:val="004A32F6"/>
    <w:rsid w:val="004A3307"/>
    <w:rsid w:val="004A33E0"/>
    <w:rsid w:val="004A346F"/>
    <w:rsid w:val="004A353E"/>
    <w:rsid w:val="004A37DD"/>
    <w:rsid w:val="004A3A29"/>
    <w:rsid w:val="004A3D91"/>
    <w:rsid w:val="004A4AFF"/>
    <w:rsid w:val="004A4C2A"/>
    <w:rsid w:val="004A4D85"/>
    <w:rsid w:val="004A5282"/>
    <w:rsid w:val="004A536F"/>
    <w:rsid w:val="004A537F"/>
    <w:rsid w:val="004A573D"/>
    <w:rsid w:val="004A5982"/>
    <w:rsid w:val="004A5A05"/>
    <w:rsid w:val="004A603D"/>
    <w:rsid w:val="004A6128"/>
    <w:rsid w:val="004A639D"/>
    <w:rsid w:val="004A6574"/>
    <w:rsid w:val="004A6696"/>
    <w:rsid w:val="004A6782"/>
    <w:rsid w:val="004A67FE"/>
    <w:rsid w:val="004A6D15"/>
    <w:rsid w:val="004A6FAC"/>
    <w:rsid w:val="004A715B"/>
    <w:rsid w:val="004A7597"/>
    <w:rsid w:val="004A7C53"/>
    <w:rsid w:val="004B00B0"/>
    <w:rsid w:val="004B02B6"/>
    <w:rsid w:val="004B0918"/>
    <w:rsid w:val="004B0CF3"/>
    <w:rsid w:val="004B0E0C"/>
    <w:rsid w:val="004B0E45"/>
    <w:rsid w:val="004B121E"/>
    <w:rsid w:val="004B12A4"/>
    <w:rsid w:val="004B14BA"/>
    <w:rsid w:val="004B170D"/>
    <w:rsid w:val="004B18A2"/>
    <w:rsid w:val="004B18AC"/>
    <w:rsid w:val="004B1962"/>
    <w:rsid w:val="004B1D62"/>
    <w:rsid w:val="004B1D9D"/>
    <w:rsid w:val="004B1F7C"/>
    <w:rsid w:val="004B2040"/>
    <w:rsid w:val="004B207B"/>
    <w:rsid w:val="004B2166"/>
    <w:rsid w:val="004B25E1"/>
    <w:rsid w:val="004B27F4"/>
    <w:rsid w:val="004B2B1A"/>
    <w:rsid w:val="004B2FDD"/>
    <w:rsid w:val="004B34D7"/>
    <w:rsid w:val="004B39CE"/>
    <w:rsid w:val="004B3A0E"/>
    <w:rsid w:val="004B3A14"/>
    <w:rsid w:val="004B3A73"/>
    <w:rsid w:val="004B3BEA"/>
    <w:rsid w:val="004B3C78"/>
    <w:rsid w:val="004B3DFD"/>
    <w:rsid w:val="004B42E5"/>
    <w:rsid w:val="004B431D"/>
    <w:rsid w:val="004B443E"/>
    <w:rsid w:val="004B4B09"/>
    <w:rsid w:val="004B4C5C"/>
    <w:rsid w:val="004B4D92"/>
    <w:rsid w:val="004B5754"/>
    <w:rsid w:val="004B576A"/>
    <w:rsid w:val="004B5F56"/>
    <w:rsid w:val="004B6025"/>
    <w:rsid w:val="004B609D"/>
    <w:rsid w:val="004B6598"/>
    <w:rsid w:val="004B66DF"/>
    <w:rsid w:val="004B684E"/>
    <w:rsid w:val="004B6FF8"/>
    <w:rsid w:val="004B7018"/>
    <w:rsid w:val="004B73CF"/>
    <w:rsid w:val="004B74AC"/>
    <w:rsid w:val="004B762B"/>
    <w:rsid w:val="004B766D"/>
    <w:rsid w:val="004B76CC"/>
    <w:rsid w:val="004B7DB1"/>
    <w:rsid w:val="004B7F2E"/>
    <w:rsid w:val="004C0010"/>
    <w:rsid w:val="004C04B5"/>
    <w:rsid w:val="004C07DE"/>
    <w:rsid w:val="004C0830"/>
    <w:rsid w:val="004C0A49"/>
    <w:rsid w:val="004C0AE2"/>
    <w:rsid w:val="004C0B1D"/>
    <w:rsid w:val="004C0B33"/>
    <w:rsid w:val="004C0E28"/>
    <w:rsid w:val="004C103F"/>
    <w:rsid w:val="004C1141"/>
    <w:rsid w:val="004C1595"/>
    <w:rsid w:val="004C1BF1"/>
    <w:rsid w:val="004C1C66"/>
    <w:rsid w:val="004C1DC8"/>
    <w:rsid w:val="004C1EDD"/>
    <w:rsid w:val="004C1EEE"/>
    <w:rsid w:val="004C21CB"/>
    <w:rsid w:val="004C239A"/>
    <w:rsid w:val="004C27A0"/>
    <w:rsid w:val="004C28B3"/>
    <w:rsid w:val="004C2CDA"/>
    <w:rsid w:val="004C2F3B"/>
    <w:rsid w:val="004C3013"/>
    <w:rsid w:val="004C36B8"/>
    <w:rsid w:val="004C36F0"/>
    <w:rsid w:val="004C41D8"/>
    <w:rsid w:val="004C471C"/>
    <w:rsid w:val="004C4921"/>
    <w:rsid w:val="004C57CE"/>
    <w:rsid w:val="004C57F5"/>
    <w:rsid w:val="004C5868"/>
    <w:rsid w:val="004C5A16"/>
    <w:rsid w:val="004C61A8"/>
    <w:rsid w:val="004C6549"/>
    <w:rsid w:val="004C6553"/>
    <w:rsid w:val="004C678D"/>
    <w:rsid w:val="004C6998"/>
    <w:rsid w:val="004C6B94"/>
    <w:rsid w:val="004C6DB5"/>
    <w:rsid w:val="004C6DDC"/>
    <w:rsid w:val="004C7385"/>
    <w:rsid w:val="004C74A2"/>
    <w:rsid w:val="004C74C1"/>
    <w:rsid w:val="004C7549"/>
    <w:rsid w:val="004D000E"/>
    <w:rsid w:val="004D022A"/>
    <w:rsid w:val="004D0931"/>
    <w:rsid w:val="004D09C6"/>
    <w:rsid w:val="004D0E98"/>
    <w:rsid w:val="004D18C8"/>
    <w:rsid w:val="004D1978"/>
    <w:rsid w:val="004D1E9E"/>
    <w:rsid w:val="004D2160"/>
    <w:rsid w:val="004D280E"/>
    <w:rsid w:val="004D2E43"/>
    <w:rsid w:val="004D303E"/>
    <w:rsid w:val="004D36BB"/>
    <w:rsid w:val="004D39A0"/>
    <w:rsid w:val="004D3B41"/>
    <w:rsid w:val="004D3C55"/>
    <w:rsid w:val="004D3CEC"/>
    <w:rsid w:val="004D3F92"/>
    <w:rsid w:val="004D4310"/>
    <w:rsid w:val="004D4331"/>
    <w:rsid w:val="004D449E"/>
    <w:rsid w:val="004D44C3"/>
    <w:rsid w:val="004D4623"/>
    <w:rsid w:val="004D463F"/>
    <w:rsid w:val="004D4908"/>
    <w:rsid w:val="004D4AAF"/>
    <w:rsid w:val="004D4B05"/>
    <w:rsid w:val="004D523B"/>
    <w:rsid w:val="004D5457"/>
    <w:rsid w:val="004D5569"/>
    <w:rsid w:val="004D5663"/>
    <w:rsid w:val="004D584D"/>
    <w:rsid w:val="004D598F"/>
    <w:rsid w:val="004D5BEE"/>
    <w:rsid w:val="004D6163"/>
    <w:rsid w:val="004D61BA"/>
    <w:rsid w:val="004D6312"/>
    <w:rsid w:val="004D65C1"/>
    <w:rsid w:val="004D6A80"/>
    <w:rsid w:val="004D6B54"/>
    <w:rsid w:val="004D6E4F"/>
    <w:rsid w:val="004D6F66"/>
    <w:rsid w:val="004D7776"/>
    <w:rsid w:val="004D7BA2"/>
    <w:rsid w:val="004D7C38"/>
    <w:rsid w:val="004D7EEF"/>
    <w:rsid w:val="004E0748"/>
    <w:rsid w:val="004E081A"/>
    <w:rsid w:val="004E0D33"/>
    <w:rsid w:val="004E1267"/>
    <w:rsid w:val="004E12BE"/>
    <w:rsid w:val="004E1523"/>
    <w:rsid w:val="004E194C"/>
    <w:rsid w:val="004E1D3A"/>
    <w:rsid w:val="004E1F22"/>
    <w:rsid w:val="004E1F3D"/>
    <w:rsid w:val="004E1F68"/>
    <w:rsid w:val="004E2104"/>
    <w:rsid w:val="004E2411"/>
    <w:rsid w:val="004E24F4"/>
    <w:rsid w:val="004E2799"/>
    <w:rsid w:val="004E29C4"/>
    <w:rsid w:val="004E2A43"/>
    <w:rsid w:val="004E2B26"/>
    <w:rsid w:val="004E2BCD"/>
    <w:rsid w:val="004E2DB3"/>
    <w:rsid w:val="004E31B4"/>
    <w:rsid w:val="004E3558"/>
    <w:rsid w:val="004E38C1"/>
    <w:rsid w:val="004E3B56"/>
    <w:rsid w:val="004E3C5A"/>
    <w:rsid w:val="004E432B"/>
    <w:rsid w:val="004E4445"/>
    <w:rsid w:val="004E45C9"/>
    <w:rsid w:val="004E4889"/>
    <w:rsid w:val="004E4A4A"/>
    <w:rsid w:val="004E4C9A"/>
    <w:rsid w:val="004E4D30"/>
    <w:rsid w:val="004E4EFB"/>
    <w:rsid w:val="004E4EFD"/>
    <w:rsid w:val="004E51F2"/>
    <w:rsid w:val="004E5934"/>
    <w:rsid w:val="004E5B1A"/>
    <w:rsid w:val="004E5B7F"/>
    <w:rsid w:val="004E5C58"/>
    <w:rsid w:val="004E5F8E"/>
    <w:rsid w:val="004E6032"/>
    <w:rsid w:val="004E6094"/>
    <w:rsid w:val="004E630B"/>
    <w:rsid w:val="004E64C6"/>
    <w:rsid w:val="004E6967"/>
    <w:rsid w:val="004E6D27"/>
    <w:rsid w:val="004E7065"/>
    <w:rsid w:val="004E75A5"/>
    <w:rsid w:val="004E79B0"/>
    <w:rsid w:val="004E7D08"/>
    <w:rsid w:val="004E7D5C"/>
    <w:rsid w:val="004E7E7D"/>
    <w:rsid w:val="004F075C"/>
    <w:rsid w:val="004F09CC"/>
    <w:rsid w:val="004F0ADA"/>
    <w:rsid w:val="004F15F0"/>
    <w:rsid w:val="004F1D6D"/>
    <w:rsid w:val="004F1DB2"/>
    <w:rsid w:val="004F1EDD"/>
    <w:rsid w:val="004F23C7"/>
    <w:rsid w:val="004F2496"/>
    <w:rsid w:val="004F2732"/>
    <w:rsid w:val="004F283E"/>
    <w:rsid w:val="004F2BA9"/>
    <w:rsid w:val="004F2E86"/>
    <w:rsid w:val="004F311B"/>
    <w:rsid w:val="004F313B"/>
    <w:rsid w:val="004F32A9"/>
    <w:rsid w:val="004F32E3"/>
    <w:rsid w:val="004F3E61"/>
    <w:rsid w:val="004F405E"/>
    <w:rsid w:val="004F4443"/>
    <w:rsid w:val="004F44B6"/>
    <w:rsid w:val="004F49A9"/>
    <w:rsid w:val="004F4A10"/>
    <w:rsid w:val="004F4B9E"/>
    <w:rsid w:val="004F4EE6"/>
    <w:rsid w:val="004F4F0A"/>
    <w:rsid w:val="004F4F2B"/>
    <w:rsid w:val="004F53E2"/>
    <w:rsid w:val="004F57D8"/>
    <w:rsid w:val="004F5800"/>
    <w:rsid w:val="004F589D"/>
    <w:rsid w:val="004F632E"/>
    <w:rsid w:val="004F6528"/>
    <w:rsid w:val="004F6763"/>
    <w:rsid w:val="004F677A"/>
    <w:rsid w:val="004F6940"/>
    <w:rsid w:val="004F6F60"/>
    <w:rsid w:val="004F70A5"/>
    <w:rsid w:val="004F727D"/>
    <w:rsid w:val="004F754E"/>
    <w:rsid w:val="004F7DA6"/>
    <w:rsid w:val="004F7DFF"/>
    <w:rsid w:val="00500131"/>
    <w:rsid w:val="0050048C"/>
    <w:rsid w:val="00500974"/>
    <w:rsid w:val="00500C5C"/>
    <w:rsid w:val="00500C7F"/>
    <w:rsid w:val="00500F58"/>
    <w:rsid w:val="0050124B"/>
    <w:rsid w:val="005012FD"/>
    <w:rsid w:val="00501A40"/>
    <w:rsid w:val="00501B1F"/>
    <w:rsid w:val="00501D63"/>
    <w:rsid w:val="005023AB"/>
    <w:rsid w:val="00502B37"/>
    <w:rsid w:val="00503096"/>
    <w:rsid w:val="005032D5"/>
    <w:rsid w:val="0050342F"/>
    <w:rsid w:val="00503B33"/>
    <w:rsid w:val="00503C8F"/>
    <w:rsid w:val="00503EC8"/>
    <w:rsid w:val="005043FB"/>
    <w:rsid w:val="0050467F"/>
    <w:rsid w:val="00504834"/>
    <w:rsid w:val="00504F10"/>
    <w:rsid w:val="005050E2"/>
    <w:rsid w:val="005051C1"/>
    <w:rsid w:val="005051E8"/>
    <w:rsid w:val="00505828"/>
    <w:rsid w:val="0050582C"/>
    <w:rsid w:val="005058FA"/>
    <w:rsid w:val="005059C6"/>
    <w:rsid w:val="00505B28"/>
    <w:rsid w:val="00505B85"/>
    <w:rsid w:val="00505B8B"/>
    <w:rsid w:val="00505D78"/>
    <w:rsid w:val="00505EB3"/>
    <w:rsid w:val="005064DD"/>
    <w:rsid w:val="005064E3"/>
    <w:rsid w:val="005067F3"/>
    <w:rsid w:val="0050693A"/>
    <w:rsid w:val="00507062"/>
    <w:rsid w:val="00507289"/>
    <w:rsid w:val="00507414"/>
    <w:rsid w:val="00507611"/>
    <w:rsid w:val="00507A1B"/>
    <w:rsid w:val="00507B19"/>
    <w:rsid w:val="00507C64"/>
    <w:rsid w:val="0051040A"/>
    <w:rsid w:val="0051074E"/>
    <w:rsid w:val="0051092C"/>
    <w:rsid w:val="00510AE2"/>
    <w:rsid w:val="00510CE0"/>
    <w:rsid w:val="00510D02"/>
    <w:rsid w:val="00510F00"/>
    <w:rsid w:val="00511078"/>
    <w:rsid w:val="00511098"/>
    <w:rsid w:val="00511610"/>
    <w:rsid w:val="00511855"/>
    <w:rsid w:val="00511937"/>
    <w:rsid w:val="00511F66"/>
    <w:rsid w:val="00512266"/>
    <w:rsid w:val="0051229F"/>
    <w:rsid w:val="005124A1"/>
    <w:rsid w:val="005129E3"/>
    <w:rsid w:val="00512AB9"/>
    <w:rsid w:val="00512AFB"/>
    <w:rsid w:val="00512EE2"/>
    <w:rsid w:val="00513025"/>
    <w:rsid w:val="00513366"/>
    <w:rsid w:val="00513452"/>
    <w:rsid w:val="005135A2"/>
    <w:rsid w:val="005137C0"/>
    <w:rsid w:val="005138A0"/>
    <w:rsid w:val="005139AE"/>
    <w:rsid w:val="005139FD"/>
    <w:rsid w:val="00513B6A"/>
    <w:rsid w:val="00513FED"/>
    <w:rsid w:val="005140E1"/>
    <w:rsid w:val="00514903"/>
    <w:rsid w:val="00514A40"/>
    <w:rsid w:val="00514C76"/>
    <w:rsid w:val="00514F81"/>
    <w:rsid w:val="00515D2D"/>
    <w:rsid w:val="0051621A"/>
    <w:rsid w:val="00516330"/>
    <w:rsid w:val="00516360"/>
    <w:rsid w:val="00516502"/>
    <w:rsid w:val="005169FF"/>
    <w:rsid w:val="0051705B"/>
    <w:rsid w:val="00517100"/>
    <w:rsid w:val="00517D51"/>
    <w:rsid w:val="00517DFC"/>
    <w:rsid w:val="00517FD7"/>
    <w:rsid w:val="00520733"/>
    <w:rsid w:val="00520742"/>
    <w:rsid w:val="00520F40"/>
    <w:rsid w:val="00520F49"/>
    <w:rsid w:val="00521324"/>
    <w:rsid w:val="00521665"/>
    <w:rsid w:val="0052175F"/>
    <w:rsid w:val="00521786"/>
    <w:rsid w:val="00521CBC"/>
    <w:rsid w:val="005225A2"/>
    <w:rsid w:val="005229CD"/>
    <w:rsid w:val="00523045"/>
    <w:rsid w:val="00523107"/>
    <w:rsid w:val="005232EC"/>
    <w:rsid w:val="005236D2"/>
    <w:rsid w:val="00523739"/>
    <w:rsid w:val="00523C1B"/>
    <w:rsid w:val="00523C4D"/>
    <w:rsid w:val="00524981"/>
    <w:rsid w:val="005251C1"/>
    <w:rsid w:val="005257FF"/>
    <w:rsid w:val="00525B23"/>
    <w:rsid w:val="00525D7C"/>
    <w:rsid w:val="00525DF5"/>
    <w:rsid w:val="00525F30"/>
    <w:rsid w:val="00525F72"/>
    <w:rsid w:val="005260BD"/>
    <w:rsid w:val="00526141"/>
    <w:rsid w:val="00526427"/>
    <w:rsid w:val="0052662C"/>
    <w:rsid w:val="00526B8E"/>
    <w:rsid w:val="00526DC6"/>
    <w:rsid w:val="00526DDD"/>
    <w:rsid w:val="00527019"/>
    <w:rsid w:val="005279FD"/>
    <w:rsid w:val="00527BFE"/>
    <w:rsid w:val="00527FD7"/>
    <w:rsid w:val="00530065"/>
    <w:rsid w:val="005302C5"/>
    <w:rsid w:val="005304D6"/>
    <w:rsid w:val="005304F7"/>
    <w:rsid w:val="00530B17"/>
    <w:rsid w:val="00530C2D"/>
    <w:rsid w:val="00530F48"/>
    <w:rsid w:val="00530F95"/>
    <w:rsid w:val="0053144A"/>
    <w:rsid w:val="00531CF3"/>
    <w:rsid w:val="005320CE"/>
    <w:rsid w:val="00532140"/>
    <w:rsid w:val="0053245D"/>
    <w:rsid w:val="00532811"/>
    <w:rsid w:val="00532A6A"/>
    <w:rsid w:val="00532B1C"/>
    <w:rsid w:val="00532D64"/>
    <w:rsid w:val="00532EB6"/>
    <w:rsid w:val="00532EC4"/>
    <w:rsid w:val="00532F13"/>
    <w:rsid w:val="00533493"/>
    <w:rsid w:val="00533B0A"/>
    <w:rsid w:val="005342EF"/>
    <w:rsid w:val="005346C1"/>
    <w:rsid w:val="00534F96"/>
    <w:rsid w:val="00535159"/>
    <w:rsid w:val="005351D4"/>
    <w:rsid w:val="005355F5"/>
    <w:rsid w:val="00535771"/>
    <w:rsid w:val="005357F5"/>
    <w:rsid w:val="00535CFC"/>
    <w:rsid w:val="00535EE1"/>
    <w:rsid w:val="00535FC2"/>
    <w:rsid w:val="0053643E"/>
    <w:rsid w:val="00536660"/>
    <w:rsid w:val="00536876"/>
    <w:rsid w:val="00536D11"/>
    <w:rsid w:val="00536DBE"/>
    <w:rsid w:val="00536FC3"/>
    <w:rsid w:val="00536FD8"/>
    <w:rsid w:val="005378E3"/>
    <w:rsid w:val="00537974"/>
    <w:rsid w:val="00537D57"/>
    <w:rsid w:val="005401B2"/>
    <w:rsid w:val="00540269"/>
    <w:rsid w:val="005407DC"/>
    <w:rsid w:val="00540F7D"/>
    <w:rsid w:val="005410A8"/>
    <w:rsid w:val="005416CE"/>
    <w:rsid w:val="0054188D"/>
    <w:rsid w:val="00541A40"/>
    <w:rsid w:val="00541B23"/>
    <w:rsid w:val="00541C28"/>
    <w:rsid w:val="0054235B"/>
    <w:rsid w:val="00542433"/>
    <w:rsid w:val="00542565"/>
    <w:rsid w:val="005425F6"/>
    <w:rsid w:val="00542886"/>
    <w:rsid w:val="00542A13"/>
    <w:rsid w:val="00542BA7"/>
    <w:rsid w:val="0054305A"/>
    <w:rsid w:val="00543869"/>
    <w:rsid w:val="00543A82"/>
    <w:rsid w:val="00543C00"/>
    <w:rsid w:val="00543FC3"/>
    <w:rsid w:val="0054406A"/>
    <w:rsid w:val="005442A0"/>
    <w:rsid w:val="005442ED"/>
    <w:rsid w:val="0054467C"/>
    <w:rsid w:val="00544694"/>
    <w:rsid w:val="005446B8"/>
    <w:rsid w:val="00544901"/>
    <w:rsid w:val="00544CCC"/>
    <w:rsid w:val="0054575B"/>
    <w:rsid w:val="005461E1"/>
    <w:rsid w:val="00546261"/>
    <w:rsid w:val="00546625"/>
    <w:rsid w:val="005467AC"/>
    <w:rsid w:val="00546E61"/>
    <w:rsid w:val="00546FD0"/>
    <w:rsid w:val="00547260"/>
    <w:rsid w:val="005477DE"/>
    <w:rsid w:val="00547C06"/>
    <w:rsid w:val="00547C83"/>
    <w:rsid w:val="005502DC"/>
    <w:rsid w:val="0055047D"/>
    <w:rsid w:val="0055058E"/>
    <w:rsid w:val="00550657"/>
    <w:rsid w:val="00550AD5"/>
    <w:rsid w:val="00550B99"/>
    <w:rsid w:val="00550F7B"/>
    <w:rsid w:val="00551228"/>
    <w:rsid w:val="00551322"/>
    <w:rsid w:val="00551378"/>
    <w:rsid w:val="0055155C"/>
    <w:rsid w:val="0055171F"/>
    <w:rsid w:val="005517CF"/>
    <w:rsid w:val="00551C65"/>
    <w:rsid w:val="00551F01"/>
    <w:rsid w:val="00552254"/>
    <w:rsid w:val="00552782"/>
    <w:rsid w:val="00552A48"/>
    <w:rsid w:val="00552A92"/>
    <w:rsid w:val="00552B71"/>
    <w:rsid w:val="00552B88"/>
    <w:rsid w:val="00552DE5"/>
    <w:rsid w:val="00552ECE"/>
    <w:rsid w:val="0055309A"/>
    <w:rsid w:val="0055315A"/>
    <w:rsid w:val="00553255"/>
    <w:rsid w:val="0055340D"/>
    <w:rsid w:val="00553580"/>
    <w:rsid w:val="005538D6"/>
    <w:rsid w:val="00553A4F"/>
    <w:rsid w:val="00553DA7"/>
    <w:rsid w:val="00553FD2"/>
    <w:rsid w:val="00554580"/>
    <w:rsid w:val="00554673"/>
    <w:rsid w:val="00554690"/>
    <w:rsid w:val="005547D3"/>
    <w:rsid w:val="00554B7B"/>
    <w:rsid w:val="00555549"/>
    <w:rsid w:val="00555676"/>
    <w:rsid w:val="005556FC"/>
    <w:rsid w:val="005559E8"/>
    <w:rsid w:val="00556116"/>
    <w:rsid w:val="005563B6"/>
    <w:rsid w:val="00556709"/>
    <w:rsid w:val="00556A3A"/>
    <w:rsid w:val="00556B89"/>
    <w:rsid w:val="00556C2B"/>
    <w:rsid w:val="005574C9"/>
    <w:rsid w:val="00557671"/>
    <w:rsid w:val="005578BD"/>
    <w:rsid w:val="00557A2D"/>
    <w:rsid w:val="00557C3C"/>
    <w:rsid w:val="00557C85"/>
    <w:rsid w:val="00557DD1"/>
    <w:rsid w:val="005602AA"/>
    <w:rsid w:val="0056065F"/>
    <w:rsid w:val="00560A71"/>
    <w:rsid w:val="00560C45"/>
    <w:rsid w:val="00560FD3"/>
    <w:rsid w:val="00561194"/>
    <w:rsid w:val="005612A1"/>
    <w:rsid w:val="005615FC"/>
    <w:rsid w:val="00561948"/>
    <w:rsid w:val="00561E47"/>
    <w:rsid w:val="005620A5"/>
    <w:rsid w:val="005620FE"/>
    <w:rsid w:val="005624DA"/>
    <w:rsid w:val="0056253A"/>
    <w:rsid w:val="005629EE"/>
    <w:rsid w:val="00562E8B"/>
    <w:rsid w:val="0056316D"/>
    <w:rsid w:val="00563947"/>
    <w:rsid w:val="00563959"/>
    <w:rsid w:val="00563A73"/>
    <w:rsid w:val="00563F2D"/>
    <w:rsid w:val="0056413A"/>
    <w:rsid w:val="00564CB4"/>
    <w:rsid w:val="00564F52"/>
    <w:rsid w:val="00565177"/>
    <w:rsid w:val="005658CB"/>
    <w:rsid w:val="00565A42"/>
    <w:rsid w:val="005662E0"/>
    <w:rsid w:val="005664D4"/>
    <w:rsid w:val="0056656D"/>
    <w:rsid w:val="005665E9"/>
    <w:rsid w:val="005667D3"/>
    <w:rsid w:val="00566D25"/>
    <w:rsid w:val="0056739D"/>
    <w:rsid w:val="005678B1"/>
    <w:rsid w:val="00567B38"/>
    <w:rsid w:val="00567C8D"/>
    <w:rsid w:val="00567D7C"/>
    <w:rsid w:val="00567E32"/>
    <w:rsid w:val="0057011B"/>
    <w:rsid w:val="005704D7"/>
    <w:rsid w:val="00570A47"/>
    <w:rsid w:val="00570B5C"/>
    <w:rsid w:val="00571043"/>
    <w:rsid w:val="005714D4"/>
    <w:rsid w:val="00571B5A"/>
    <w:rsid w:val="00571CE7"/>
    <w:rsid w:val="00571E0E"/>
    <w:rsid w:val="00572843"/>
    <w:rsid w:val="0057294F"/>
    <w:rsid w:val="005729F3"/>
    <w:rsid w:val="00572C08"/>
    <w:rsid w:val="00572DF7"/>
    <w:rsid w:val="00572F29"/>
    <w:rsid w:val="00572F72"/>
    <w:rsid w:val="00573100"/>
    <w:rsid w:val="005735C5"/>
    <w:rsid w:val="00573C33"/>
    <w:rsid w:val="00573D6C"/>
    <w:rsid w:val="00573FE7"/>
    <w:rsid w:val="00574D0E"/>
    <w:rsid w:val="00574FA7"/>
    <w:rsid w:val="005755FA"/>
    <w:rsid w:val="00575BD6"/>
    <w:rsid w:val="00575CE5"/>
    <w:rsid w:val="00575EF3"/>
    <w:rsid w:val="00576061"/>
    <w:rsid w:val="00576102"/>
    <w:rsid w:val="005762A1"/>
    <w:rsid w:val="0057650C"/>
    <w:rsid w:val="005765CF"/>
    <w:rsid w:val="0057682E"/>
    <w:rsid w:val="00576992"/>
    <w:rsid w:val="00576DDE"/>
    <w:rsid w:val="0057711C"/>
    <w:rsid w:val="0057723F"/>
    <w:rsid w:val="00577254"/>
    <w:rsid w:val="005779C6"/>
    <w:rsid w:val="00577C99"/>
    <w:rsid w:val="00577EF1"/>
    <w:rsid w:val="00580A4B"/>
    <w:rsid w:val="00580AC3"/>
    <w:rsid w:val="00580D4E"/>
    <w:rsid w:val="00580E33"/>
    <w:rsid w:val="00581319"/>
    <w:rsid w:val="00581E18"/>
    <w:rsid w:val="005822B2"/>
    <w:rsid w:val="005828BA"/>
    <w:rsid w:val="00582997"/>
    <w:rsid w:val="00582D2A"/>
    <w:rsid w:val="00582F32"/>
    <w:rsid w:val="00582F81"/>
    <w:rsid w:val="005835CB"/>
    <w:rsid w:val="0058366F"/>
    <w:rsid w:val="005836BB"/>
    <w:rsid w:val="0058399C"/>
    <w:rsid w:val="00583A15"/>
    <w:rsid w:val="00583EB4"/>
    <w:rsid w:val="00584114"/>
    <w:rsid w:val="00584374"/>
    <w:rsid w:val="005846F1"/>
    <w:rsid w:val="00584766"/>
    <w:rsid w:val="00584922"/>
    <w:rsid w:val="00584A89"/>
    <w:rsid w:val="00584AAE"/>
    <w:rsid w:val="00584D7D"/>
    <w:rsid w:val="00584E3F"/>
    <w:rsid w:val="00584E49"/>
    <w:rsid w:val="00584ED6"/>
    <w:rsid w:val="00584F58"/>
    <w:rsid w:val="00584FFE"/>
    <w:rsid w:val="005854D8"/>
    <w:rsid w:val="00585AD0"/>
    <w:rsid w:val="00585E2D"/>
    <w:rsid w:val="00585E2E"/>
    <w:rsid w:val="00585EFE"/>
    <w:rsid w:val="005861DE"/>
    <w:rsid w:val="00586322"/>
    <w:rsid w:val="005863C5"/>
    <w:rsid w:val="00586484"/>
    <w:rsid w:val="005867F8"/>
    <w:rsid w:val="005869E9"/>
    <w:rsid w:val="00586A90"/>
    <w:rsid w:val="0058744C"/>
    <w:rsid w:val="00587501"/>
    <w:rsid w:val="00587562"/>
    <w:rsid w:val="00587CD6"/>
    <w:rsid w:val="00587DE7"/>
    <w:rsid w:val="00587F82"/>
    <w:rsid w:val="00587FB5"/>
    <w:rsid w:val="00587FF3"/>
    <w:rsid w:val="0059047E"/>
    <w:rsid w:val="00590FBD"/>
    <w:rsid w:val="00591004"/>
    <w:rsid w:val="00591279"/>
    <w:rsid w:val="00591315"/>
    <w:rsid w:val="0059163E"/>
    <w:rsid w:val="00591854"/>
    <w:rsid w:val="00591C5A"/>
    <w:rsid w:val="00592366"/>
    <w:rsid w:val="0059240C"/>
    <w:rsid w:val="0059256D"/>
    <w:rsid w:val="005925AB"/>
    <w:rsid w:val="00592BFC"/>
    <w:rsid w:val="00592DB4"/>
    <w:rsid w:val="00592E74"/>
    <w:rsid w:val="00592F33"/>
    <w:rsid w:val="0059396D"/>
    <w:rsid w:val="005949E6"/>
    <w:rsid w:val="00594F26"/>
    <w:rsid w:val="00594FD8"/>
    <w:rsid w:val="0059527C"/>
    <w:rsid w:val="00595285"/>
    <w:rsid w:val="005958CA"/>
    <w:rsid w:val="00595A99"/>
    <w:rsid w:val="00595ACD"/>
    <w:rsid w:val="00595F05"/>
    <w:rsid w:val="00595F8F"/>
    <w:rsid w:val="00596BB9"/>
    <w:rsid w:val="0059742D"/>
    <w:rsid w:val="005975D9"/>
    <w:rsid w:val="00597783"/>
    <w:rsid w:val="005A02D9"/>
    <w:rsid w:val="005A0A55"/>
    <w:rsid w:val="005A0C88"/>
    <w:rsid w:val="005A0D8C"/>
    <w:rsid w:val="005A10E4"/>
    <w:rsid w:val="005A148E"/>
    <w:rsid w:val="005A14AA"/>
    <w:rsid w:val="005A1627"/>
    <w:rsid w:val="005A1A19"/>
    <w:rsid w:val="005A1B92"/>
    <w:rsid w:val="005A1CD9"/>
    <w:rsid w:val="005A1EC4"/>
    <w:rsid w:val="005A1EF7"/>
    <w:rsid w:val="005A2372"/>
    <w:rsid w:val="005A2519"/>
    <w:rsid w:val="005A25A9"/>
    <w:rsid w:val="005A2A3D"/>
    <w:rsid w:val="005A2CB0"/>
    <w:rsid w:val="005A30AB"/>
    <w:rsid w:val="005A3609"/>
    <w:rsid w:val="005A3620"/>
    <w:rsid w:val="005A36D1"/>
    <w:rsid w:val="005A3DF2"/>
    <w:rsid w:val="005A3EB4"/>
    <w:rsid w:val="005A3F67"/>
    <w:rsid w:val="005A3FE0"/>
    <w:rsid w:val="005A44F6"/>
    <w:rsid w:val="005A4B2F"/>
    <w:rsid w:val="005A4C3C"/>
    <w:rsid w:val="005A4D15"/>
    <w:rsid w:val="005A50CB"/>
    <w:rsid w:val="005A51CC"/>
    <w:rsid w:val="005A5711"/>
    <w:rsid w:val="005A5AE6"/>
    <w:rsid w:val="005A5E62"/>
    <w:rsid w:val="005A5F5C"/>
    <w:rsid w:val="005A64BF"/>
    <w:rsid w:val="005A651B"/>
    <w:rsid w:val="005A68BC"/>
    <w:rsid w:val="005A6A2F"/>
    <w:rsid w:val="005A6F37"/>
    <w:rsid w:val="005A702A"/>
    <w:rsid w:val="005A7148"/>
    <w:rsid w:val="005A7289"/>
    <w:rsid w:val="005A7A55"/>
    <w:rsid w:val="005B0168"/>
    <w:rsid w:val="005B04F0"/>
    <w:rsid w:val="005B0D23"/>
    <w:rsid w:val="005B1096"/>
    <w:rsid w:val="005B1190"/>
    <w:rsid w:val="005B1246"/>
    <w:rsid w:val="005B14B8"/>
    <w:rsid w:val="005B182C"/>
    <w:rsid w:val="005B1D12"/>
    <w:rsid w:val="005B1E7F"/>
    <w:rsid w:val="005B2102"/>
    <w:rsid w:val="005B245B"/>
    <w:rsid w:val="005B25F2"/>
    <w:rsid w:val="005B26EB"/>
    <w:rsid w:val="005B2989"/>
    <w:rsid w:val="005B2BC5"/>
    <w:rsid w:val="005B2C7A"/>
    <w:rsid w:val="005B306B"/>
    <w:rsid w:val="005B3645"/>
    <w:rsid w:val="005B36C2"/>
    <w:rsid w:val="005B3B18"/>
    <w:rsid w:val="005B3F5B"/>
    <w:rsid w:val="005B4AFF"/>
    <w:rsid w:val="005B4F94"/>
    <w:rsid w:val="005B4FE3"/>
    <w:rsid w:val="005B5271"/>
    <w:rsid w:val="005B5A49"/>
    <w:rsid w:val="005B5A6E"/>
    <w:rsid w:val="005B5BAB"/>
    <w:rsid w:val="005B5E63"/>
    <w:rsid w:val="005B5F05"/>
    <w:rsid w:val="005B5F21"/>
    <w:rsid w:val="005B6089"/>
    <w:rsid w:val="005B69AC"/>
    <w:rsid w:val="005B6A12"/>
    <w:rsid w:val="005B6C88"/>
    <w:rsid w:val="005B7353"/>
    <w:rsid w:val="005B75B2"/>
    <w:rsid w:val="005B7620"/>
    <w:rsid w:val="005B77B3"/>
    <w:rsid w:val="005B7B67"/>
    <w:rsid w:val="005B7B98"/>
    <w:rsid w:val="005C0234"/>
    <w:rsid w:val="005C070F"/>
    <w:rsid w:val="005C07D6"/>
    <w:rsid w:val="005C085A"/>
    <w:rsid w:val="005C0E05"/>
    <w:rsid w:val="005C0EC9"/>
    <w:rsid w:val="005C0FF2"/>
    <w:rsid w:val="005C19E5"/>
    <w:rsid w:val="005C2010"/>
    <w:rsid w:val="005C2107"/>
    <w:rsid w:val="005C2735"/>
    <w:rsid w:val="005C296D"/>
    <w:rsid w:val="005C2EE7"/>
    <w:rsid w:val="005C2F39"/>
    <w:rsid w:val="005C2F8D"/>
    <w:rsid w:val="005C31FD"/>
    <w:rsid w:val="005C3365"/>
    <w:rsid w:val="005C36A6"/>
    <w:rsid w:val="005C38E1"/>
    <w:rsid w:val="005C4285"/>
    <w:rsid w:val="005C432A"/>
    <w:rsid w:val="005C4768"/>
    <w:rsid w:val="005C485A"/>
    <w:rsid w:val="005C490C"/>
    <w:rsid w:val="005C4D58"/>
    <w:rsid w:val="005C537E"/>
    <w:rsid w:val="005C5632"/>
    <w:rsid w:val="005C57F0"/>
    <w:rsid w:val="005C59E3"/>
    <w:rsid w:val="005C5C3A"/>
    <w:rsid w:val="005C5D9D"/>
    <w:rsid w:val="005C60BB"/>
    <w:rsid w:val="005C6132"/>
    <w:rsid w:val="005C61A5"/>
    <w:rsid w:val="005C66E6"/>
    <w:rsid w:val="005C67A4"/>
    <w:rsid w:val="005C6C7D"/>
    <w:rsid w:val="005C6C93"/>
    <w:rsid w:val="005C6E63"/>
    <w:rsid w:val="005C707D"/>
    <w:rsid w:val="005C75E9"/>
    <w:rsid w:val="005C795E"/>
    <w:rsid w:val="005C7C2F"/>
    <w:rsid w:val="005C7E0F"/>
    <w:rsid w:val="005D015D"/>
    <w:rsid w:val="005D04C0"/>
    <w:rsid w:val="005D051D"/>
    <w:rsid w:val="005D064B"/>
    <w:rsid w:val="005D06C7"/>
    <w:rsid w:val="005D0C8C"/>
    <w:rsid w:val="005D11FD"/>
    <w:rsid w:val="005D19E0"/>
    <w:rsid w:val="005D1A7D"/>
    <w:rsid w:val="005D207B"/>
    <w:rsid w:val="005D22E3"/>
    <w:rsid w:val="005D252E"/>
    <w:rsid w:val="005D2697"/>
    <w:rsid w:val="005D2927"/>
    <w:rsid w:val="005D2BFE"/>
    <w:rsid w:val="005D2D21"/>
    <w:rsid w:val="005D2FBD"/>
    <w:rsid w:val="005D3133"/>
    <w:rsid w:val="005D3163"/>
    <w:rsid w:val="005D3782"/>
    <w:rsid w:val="005D396F"/>
    <w:rsid w:val="005D3A53"/>
    <w:rsid w:val="005D42D0"/>
    <w:rsid w:val="005D434E"/>
    <w:rsid w:val="005D476A"/>
    <w:rsid w:val="005D498F"/>
    <w:rsid w:val="005D4A68"/>
    <w:rsid w:val="005D4C04"/>
    <w:rsid w:val="005D5125"/>
    <w:rsid w:val="005D52D1"/>
    <w:rsid w:val="005D53DB"/>
    <w:rsid w:val="005D5DF7"/>
    <w:rsid w:val="005D5E17"/>
    <w:rsid w:val="005D6101"/>
    <w:rsid w:val="005D6155"/>
    <w:rsid w:val="005D629E"/>
    <w:rsid w:val="005D6516"/>
    <w:rsid w:val="005D691B"/>
    <w:rsid w:val="005D693A"/>
    <w:rsid w:val="005D6FFA"/>
    <w:rsid w:val="005D74B2"/>
    <w:rsid w:val="005D75EC"/>
    <w:rsid w:val="005D760E"/>
    <w:rsid w:val="005D768E"/>
    <w:rsid w:val="005D7733"/>
    <w:rsid w:val="005D78B6"/>
    <w:rsid w:val="005D79AE"/>
    <w:rsid w:val="005D79D0"/>
    <w:rsid w:val="005D7B32"/>
    <w:rsid w:val="005D7ED8"/>
    <w:rsid w:val="005D7F26"/>
    <w:rsid w:val="005E00B8"/>
    <w:rsid w:val="005E04FE"/>
    <w:rsid w:val="005E0671"/>
    <w:rsid w:val="005E06B0"/>
    <w:rsid w:val="005E0822"/>
    <w:rsid w:val="005E1013"/>
    <w:rsid w:val="005E1444"/>
    <w:rsid w:val="005E1485"/>
    <w:rsid w:val="005E15BC"/>
    <w:rsid w:val="005E19CC"/>
    <w:rsid w:val="005E20B9"/>
    <w:rsid w:val="005E20C4"/>
    <w:rsid w:val="005E23AD"/>
    <w:rsid w:val="005E24BE"/>
    <w:rsid w:val="005E27F1"/>
    <w:rsid w:val="005E27F4"/>
    <w:rsid w:val="005E281F"/>
    <w:rsid w:val="005E2F85"/>
    <w:rsid w:val="005E2FAE"/>
    <w:rsid w:val="005E2FD0"/>
    <w:rsid w:val="005E3232"/>
    <w:rsid w:val="005E34D7"/>
    <w:rsid w:val="005E36B2"/>
    <w:rsid w:val="005E37D9"/>
    <w:rsid w:val="005E3C95"/>
    <w:rsid w:val="005E3CB5"/>
    <w:rsid w:val="005E40F7"/>
    <w:rsid w:val="005E4517"/>
    <w:rsid w:val="005E46A8"/>
    <w:rsid w:val="005E4716"/>
    <w:rsid w:val="005E4A99"/>
    <w:rsid w:val="005E4BBB"/>
    <w:rsid w:val="005E4CCF"/>
    <w:rsid w:val="005E4E62"/>
    <w:rsid w:val="005E4EB2"/>
    <w:rsid w:val="005E5490"/>
    <w:rsid w:val="005E569B"/>
    <w:rsid w:val="005E56E3"/>
    <w:rsid w:val="005E57F6"/>
    <w:rsid w:val="005E587B"/>
    <w:rsid w:val="005E5FCD"/>
    <w:rsid w:val="005E605C"/>
    <w:rsid w:val="005E6921"/>
    <w:rsid w:val="005E6A23"/>
    <w:rsid w:val="005E6CF3"/>
    <w:rsid w:val="005E6DAB"/>
    <w:rsid w:val="005E6DF6"/>
    <w:rsid w:val="005E7048"/>
    <w:rsid w:val="005E718F"/>
    <w:rsid w:val="005E7814"/>
    <w:rsid w:val="005E7B9A"/>
    <w:rsid w:val="005F0FDA"/>
    <w:rsid w:val="005F1342"/>
    <w:rsid w:val="005F1558"/>
    <w:rsid w:val="005F1605"/>
    <w:rsid w:val="005F1674"/>
    <w:rsid w:val="005F16B4"/>
    <w:rsid w:val="005F1B41"/>
    <w:rsid w:val="005F1CB4"/>
    <w:rsid w:val="005F1CC6"/>
    <w:rsid w:val="005F1E6A"/>
    <w:rsid w:val="005F1F35"/>
    <w:rsid w:val="005F2226"/>
    <w:rsid w:val="005F2250"/>
    <w:rsid w:val="005F231B"/>
    <w:rsid w:val="005F24F5"/>
    <w:rsid w:val="005F27B8"/>
    <w:rsid w:val="005F2A6B"/>
    <w:rsid w:val="005F2C5B"/>
    <w:rsid w:val="005F2DD4"/>
    <w:rsid w:val="005F2ED6"/>
    <w:rsid w:val="005F2F34"/>
    <w:rsid w:val="005F3016"/>
    <w:rsid w:val="005F3FF0"/>
    <w:rsid w:val="005F4049"/>
    <w:rsid w:val="005F40E7"/>
    <w:rsid w:val="005F4638"/>
    <w:rsid w:val="005F4976"/>
    <w:rsid w:val="005F5254"/>
    <w:rsid w:val="005F54AB"/>
    <w:rsid w:val="005F580D"/>
    <w:rsid w:val="005F5B3A"/>
    <w:rsid w:val="005F5C5C"/>
    <w:rsid w:val="005F5F48"/>
    <w:rsid w:val="005F6573"/>
    <w:rsid w:val="005F67B6"/>
    <w:rsid w:val="005F6AEA"/>
    <w:rsid w:val="005F6B4F"/>
    <w:rsid w:val="005F6E44"/>
    <w:rsid w:val="005F711A"/>
    <w:rsid w:val="005F7289"/>
    <w:rsid w:val="005F7297"/>
    <w:rsid w:val="005F7904"/>
    <w:rsid w:val="005F796B"/>
    <w:rsid w:val="0060000A"/>
    <w:rsid w:val="0060065E"/>
    <w:rsid w:val="00600927"/>
    <w:rsid w:val="00600EC6"/>
    <w:rsid w:val="00600FC1"/>
    <w:rsid w:val="00601659"/>
    <w:rsid w:val="00601910"/>
    <w:rsid w:val="00601E02"/>
    <w:rsid w:val="00601E29"/>
    <w:rsid w:val="00601EC1"/>
    <w:rsid w:val="00602023"/>
    <w:rsid w:val="00602185"/>
    <w:rsid w:val="006023E8"/>
    <w:rsid w:val="00602D8C"/>
    <w:rsid w:val="006035C5"/>
    <w:rsid w:val="006037CF"/>
    <w:rsid w:val="006037D8"/>
    <w:rsid w:val="00603AA3"/>
    <w:rsid w:val="00603B1B"/>
    <w:rsid w:val="00603EB3"/>
    <w:rsid w:val="006042E0"/>
    <w:rsid w:val="0060486F"/>
    <w:rsid w:val="00604A7C"/>
    <w:rsid w:val="006055F3"/>
    <w:rsid w:val="0060586C"/>
    <w:rsid w:val="00605A12"/>
    <w:rsid w:val="00605BC0"/>
    <w:rsid w:val="00606397"/>
    <w:rsid w:val="006067CB"/>
    <w:rsid w:val="00606805"/>
    <w:rsid w:val="006068B0"/>
    <w:rsid w:val="006069CB"/>
    <w:rsid w:val="006069EC"/>
    <w:rsid w:val="00606A28"/>
    <w:rsid w:val="00607008"/>
    <w:rsid w:val="0060712F"/>
    <w:rsid w:val="0060723F"/>
    <w:rsid w:val="00607522"/>
    <w:rsid w:val="00607774"/>
    <w:rsid w:val="0060782D"/>
    <w:rsid w:val="00607D41"/>
    <w:rsid w:val="00607DAF"/>
    <w:rsid w:val="00607F83"/>
    <w:rsid w:val="0061054E"/>
    <w:rsid w:val="00610680"/>
    <w:rsid w:val="00610C31"/>
    <w:rsid w:val="00610CD4"/>
    <w:rsid w:val="00610D4C"/>
    <w:rsid w:val="00610D65"/>
    <w:rsid w:val="00611257"/>
    <w:rsid w:val="006115B4"/>
    <w:rsid w:val="00611855"/>
    <w:rsid w:val="0061190D"/>
    <w:rsid w:val="00611928"/>
    <w:rsid w:val="00611933"/>
    <w:rsid w:val="00611BD3"/>
    <w:rsid w:val="00611D74"/>
    <w:rsid w:val="00611F63"/>
    <w:rsid w:val="00612198"/>
    <w:rsid w:val="00612357"/>
    <w:rsid w:val="006125FC"/>
    <w:rsid w:val="00612B35"/>
    <w:rsid w:val="00612C7F"/>
    <w:rsid w:val="0061314A"/>
    <w:rsid w:val="006135EB"/>
    <w:rsid w:val="0061391B"/>
    <w:rsid w:val="00613B4F"/>
    <w:rsid w:val="00613C48"/>
    <w:rsid w:val="00613D3D"/>
    <w:rsid w:val="00613D8F"/>
    <w:rsid w:val="00613FB4"/>
    <w:rsid w:val="006141E2"/>
    <w:rsid w:val="00614245"/>
    <w:rsid w:val="00614C07"/>
    <w:rsid w:val="00614C78"/>
    <w:rsid w:val="00614DF3"/>
    <w:rsid w:val="006156B0"/>
    <w:rsid w:val="0061579B"/>
    <w:rsid w:val="00615843"/>
    <w:rsid w:val="00615AD4"/>
    <w:rsid w:val="00615B04"/>
    <w:rsid w:val="00615D56"/>
    <w:rsid w:val="0061624F"/>
    <w:rsid w:val="006163AD"/>
    <w:rsid w:val="006163FD"/>
    <w:rsid w:val="00616616"/>
    <w:rsid w:val="006168B0"/>
    <w:rsid w:val="00616945"/>
    <w:rsid w:val="00616A2C"/>
    <w:rsid w:val="00617071"/>
    <w:rsid w:val="0061710D"/>
    <w:rsid w:val="0061773D"/>
    <w:rsid w:val="00617D0A"/>
    <w:rsid w:val="0062027A"/>
    <w:rsid w:val="00620447"/>
    <w:rsid w:val="0062076B"/>
    <w:rsid w:val="00620840"/>
    <w:rsid w:val="0062087E"/>
    <w:rsid w:val="00620CDC"/>
    <w:rsid w:val="00620D3A"/>
    <w:rsid w:val="00620DD5"/>
    <w:rsid w:val="006213BD"/>
    <w:rsid w:val="0062158F"/>
    <w:rsid w:val="0062164E"/>
    <w:rsid w:val="00621B9A"/>
    <w:rsid w:val="00621EDB"/>
    <w:rsid w:val="00621F34"/>
    <w:rsid w:val="00621F54"/>
    <w:rsid w:val="006220A3"/>
    <w:rsid w:val="0062232C"/>
    <w:rsid w:val="006228BE"/>
    <w:rsid w:val="00622FB8"/>
    <w:rsid w:val="006233A6"/>
    <w:rsid w:val="00623634"/>
    <w:rsid w:val="00623661"/>
    <w:rsid w:val="006238B9"/>
    <w:rsid w:val="00623D7A"/>
    <w:rsid w:val="00623F86"/>
    <w:rsid w:val="006240C6"/>
    <w:rsid w:val="006241F1"/>
    <w:rsid w:val="00624505"/>
    <w:rsid w:val="00624714"/>
    <w:rsid w:val="006247A4"/>
    <w:rsid w:val="00624822"/>
    <w:rsid w:val="00624C3E"/>
    <w:rsid w:val="006256FC"/>
    <w:rsid w:val="006259AF"/>
    <w:rsid w:val="006259FC"/>
    <w:rsid w:val="00625B29"/>
    <w:rsid w:val="00625C7A"/>
    <w:rsid w:val="00625CB2"/>
    <w:rsid w:val="00625DB6"/>
    <w:rsid w:val="00625F28"/>
    <w:rsid w:val="00625FD0"/>
    <w:rsid w:val="006260ED"/>
    <w:rsid w:val="00626226"/>
    <w:rsid w:val="0062675C"/>
    <w:rsid w:val="006267A6"/>
    <w:rsid w:val="00626D1D"/>
    <w:rsid w:val="006271DC"/>
    <w:rsid w:val="006273DA"/>
    <w:rsid w:val="0062766A"/>
    <w:rsid w:val="0062789B"/>
    <w:rsid w:val="00627B58"/>
    <w:rsid w:val="00627E04"/>
    <w:rsid w:val="00627E50"/>
    <w:rsid w:val="00627FCA"/>
    <w:rsid w:val="006300DD"/>
    <w:rsid w:val="006307C9"/>
    <w:rsid w:val="00630839"/>
    <w:rsid w:val="00631004"/>
    <w:rsid w:val="00631244"/>
    <w:rsid w:val="0063154C"/>
    <w:rsid w:val="00631702"/>
    <w:rsid w:val="00631B7B"/>
    <w:rsid w:val="00631B9C"/>
    <w:rsid w:val="00631D0D"/>
    <w:rsid w:val="00631EBD"/>
    <w:rsid w:val="006324A1"/>
    <w:rsid w:val="006327E6"/>
    <w:rsid w:val="00632B42"/>
    <w:rsid w:val="006336B8"/>
    <w:rsid w:val="00633756"/>
    <w:rsid w:val="006337FA"/>
    <w:rsid w:val="00633928"/>
    <w:rsid w:val="00633ECB"/>
    <w:rsid w:val="00634295"/>
    <w:rsid w:val="006342B5"/>
    <w:rsid w:val="006344D2"/>
    <w:rsid w:val="006347FD"/>
    <w:rsid w:val="0063481C"/>
    <w:rsid w:val="00634EF7"/>
    <w:rsid w:val="006353BA"/>
    <w:rsid w:val="00635543"/>
    <w:rsid w:val="00635654"/>
    <w:rsid w:val="006356F8"/>
    <w:rsid w:val="0063583F"/>
    <w:rsid w:val="0063587C"/>
    <w:rsid w:val="00635A45"/>
    <w:rsid w:val="00635A7E"/>
    <w:rsid w:val="00635B01"/>
    <w:rsid w:val="00635C9A"/>
    <w:rsid w:val="00635E2E"/>
    <w:rsid w:val="00635F37"/>
    <w:rsid w:val="00636267"/>
    <w:rsid w:val="0063673B"/>
    <w:rsid w:val="0063680A"/>
    <w:rsid w:val="00636858"/>
    <w:rsid w:val="006368BA"/>
    <w:rsid w:val="006369F9"/>
    <w:rsid w:val="00636B07"/>
    <w:rsid w:val="00636D05"/>
    <w:rsid w:val="00636EDB"/>
    <w:rsid w:val="00636EDD"/>
    <w:rsid w:val="006374EC"/>
    <w:rsid w:val="006377B9"/>
    <w:rsid w:val="00637827"/>
    <w:rsid w:val="0063799E"/>
    <w:rsid w:val="00637A6E"/>
    <w:rsid w:val="006400A3"/>
    <w:rsid w:val="006401CF"/>
    <w:rsid w:val="00640231"/>
    <w:rsid w:val="006402D2"/>
    <w:rsid w:val="006403CB"/>
    <w:rsid w:val="006409A3"/>
    <w:rsid w:val="00640BE0"/>
    <w:rsid w:val="00640C47"/>
    <w:rsid w:val="00640D12"/>
    <w:rsid w:val="00640FB6"/>
    <w:rsid w:val="006411D9"/>
    <w:rsid w:val="00641267"/>
    <w:rsid w:val="00641850"/>
    <w:rsid w:val="00641DAA"/>
    <w:rsid w:val="00641E44"/>
    <w:rsid w:val="006422F6"/>
    <w:rsid w:val="006426D2"/>
    <w:rsid w:val="006427E1"/>
    <w:rsid w:val="00642877"/>
    <w:rsid w:val="00642958"/>
    <w:rsid w:val="006429D5"/>
    <w:rsid w:val="006429EE"/>
    <w:rsid w:val="00642CDB"/>
    <w:rsid w:val="00642E15"/>
    <w:rsid w:val="00643534"/>
    <w:rsid w:val="006435E4"/>
    <w:rsid w:val="006436F7"/>
    <w:rsid w:val="006439A8"/>
    <w:rsid w:val="00643A17"/>
    <w:rsid w:val="00643AB5"/>
    <w:rsid w:val="00643B40"/>
    <w:rsid w:val="00643B4B"/>
    <w:rsid w:val="00643F3E"/>
    <w:rsid w:val="00644183"/>
    <w:rsid w:val="00644205"/>
    <w:rsid w:val="00644385"/>
    <w:rsid w:val="00644526"/>
    <w:rsid w:val="00644FD5"/>
    <w:rsid w:val="006451A9"/>
    <w:rsid w:val="00645284"/>
    <w:rsid w:val="00645558"/>
    <w:rsid w:val="0064567A"/>
    <w:rsid w:val="00645A3C"/>
    <w:rsid w:val="00645BCC"/>
    <w:rsid w:val="00645C13"/>
    <w:rsid w:val="0064607A"/>
    <w:rsid w:val="0064682B"/>
    <w:rsid w:val="00646978"/>
    <w:rsid w:val="006469ED"/>
    <w:rsid w:val="00647431"/>
    <w:rsid w:val="00647A01"/>
    <w:rsid w:val="00647BCD"/>
    <w:rsid w:val="00647CCC"/>
    <w:rsid w:val="00647D26"/>
    <w:rsid w:val="00647EC0"/>
    <w:rsid w:val="00650915"/>
    <w:rsid w:val="00650B28"/>
    <w:rsid w:val="00650C99"/>
    <w:rsid w:val="00650F34"/>
    <w:rsid w:val="0065105C"/>
    <w:rsid w:val="0065128D"/>
    <w:rsid w:val="006512BD"/>
    <w:rsid w:val="00651375"/>
    <w:rsid w:val="0065166B"/>
    <w:rsid w:val="00651670"/>
    <w:rsid w:val="00651812"/>
    <w:rsid w:val="00651ECF"/>
    <w:rsid w:val="00651F84"/>
    <w:rsid w:val="0065219D"/>
    <w:rsid w:val="0065330A"/>
    <w:rsid w:val="00653949"/>
    <w:rsid w:val="00653B38"/>
    <w:rsid w:val="00654A35"/>
    <w:rsid w:val="00654EDF"/>
    <w:rsid w:val="006552AD"/>
    <w:rsid w:val="0065563C"/>
    <w:rsid w:val="0065634D"/>
    <w:rsid w:val="006567C7"/>
    <w:rsid w:val="00657068"/>
    <w:rsid w:val="00657267"/>
    <w:rsid w:val="0065764D"/>
    <w:rsid w:val="006577CA"/>
    <w:rsid w:val="00657EDC"/>
    <w:rsid w:val="0066011B"/>
    <w:rsid w:val="0066098C"/>
    <w:rsid w:val="00660AF0"/>
    <w:rsid w:val="00660B8D"/>
    <w:rsid w:val="00660DC9"/>
    <w:rsid w:val="00660E5A"/>
    <w:rsid w:val="0066110B"/>
    <w:rsid w:val="0066140F"/>
    <w:rsid w:val="006614BD"/>
    <w:rsid w:val="006618F8"/>
    <w:rsid w:val="00661940"/>
    <w:rsid w:val="00661B66"/>
    <w:rsid w:val="00661B9F"/>
    <w:rsid w:val="00661EBE"/>
    <w:rsid w:val="006621E2"/>
    <w:rsid w:val="00662201"/>
    <w:rsid w:val="006625BB"/>
    <w:rsid w:val="0066269E"/>
    <w:rsid w:val="006627D2"/>
    <w:rsid w:val="0066290A"/>
    <w:rsid w:val="00662934"/>
    <w:rsid w:val="00662DD4"/>
    <w:rsid w:val="00662EFB"/>
    <w:rsid w:val="00662F99"/>
    <w:rsid w:val="00663449"/>
    <w:rsid w:val="00663539"/>
    <w:rsid w:val="0066359C"/>
    <w:rsid w:val="00663A02"/>
    <w:rsid w:val="00663D8E"/>
    <w:rsid w:val="006644E2"/>
    <w:rsid w:val="006648C4"/>
    <w:rsid w:val="00664A85"/>
    <w:rsid w:val="006650A4"/>
    <w:rsid w:val="00665560"/>
    <w:rsid w:val="00665767"/>
    <w:rsid w:val="00665AF8"/>
    <w:rsid w:val="00665F78"/>
    <w:rsid w:val="006663C1"/>
    <w:rsid w:val="006667C2"/>
    <w:rsid w:val="00666A41"/>
    <w:rsid w:val="00666F00"/>
    <w:rsid w:val="00666F98"/>
    <w:rsid w:val="006672A5"/>
    <w:rsid w:val="00667573"/>
    <w:rsid w:val="006678D3"/>
    <w:rsid w:val="00667A06"/>
    <w:rsid w:val="00667B2B"/>
    <w:rsid w:val="00667B66"/>
    <w:rsid w:val="00667BEF"/>
    <w:rsid w:val="00667FAE"/>
    <w:rsid w:val="006701DC"/>
    <w:rsid w:val="006702BD"/>
    <w:rsid w:val="00670346"/>
    <w:rsid w:val="00670385"/>
    <w:rsid w:val="006704AD"/>
    <w:rsid w:val="006705AF"/>
    <w:rsid w:val="00670B86"/>
    <w:rsid w:val="00670BD0"/>
    <w:rsid w:val="00670CF6"/>
    <w:rsid w:val="00670F8E"/>
    <w:rsid w:val="006710DD"/>
    <w:rsid w:val="006718DB"/>
    <w:rsid w:val="006719DC"/>
    <w:rsid w:val="006719ED"/>
    <w:rsid w:val="00671B8A"/>
    <w:rsid w:val="00671BF3"/>
    <w:rsid w:val="00671D41"/>
    <w:rsid w:val="00671F71"/>
    <w:rsid w:val="006722D9"/>
    <w:rsid w:val="006726CE"/>
    <w:rsid w:val="00672733"/>
    <w:rsid w:val="00672D83"/>
    <w:rsid w:val="00672E26"/>
    <w:rsid w:val="006730B3"/>
    <w:rsid w:val="006732E0"/>
    <w:rsid w:val="006733D0"/>
    <w:rsid w:val="0067350E"/>
    <w:rsid w:val="00673868"/>
    <w:rsid w:val="0067387F"/>
    <w:rsid w:val="00673CB1"/>
    <w:rsid w:val="00673F19"/>
    <w:rsid w:val="00673F1D"/>
    <w:rsid w:val="0067418D"/>
    <w:rsid w:val="00674266"/>
    <w:rsid w:val="006742BD"/>
    <w:rsid w:val="00674849"/>
    <w:rsid w:val="00674B04"/>
    <w:rsid w:val="00674C81"/>
    <w:rsid w:val="00674DDD"/>
    <w:rsid w:val="006754E7"/>
    <w:rsid w:val="00675B68"/>
    <w:rsid w:val="00675B7A"/>
    <w:rsid w:val="00675EB7"/>
    <w:rsid w:val="00676154"/>
    <w:rsid w:val="00676922"/>
    <w:rsid w:val="006772EF"/>
    <w:rsid w:val="006773B4"/>
    <w:rsid w:val="006775F9"/>
    <w:rsid w:val="006776DA"/>
    <w:rsid w:val="006777AE"/>
    <w:rsid w:val="00677927"/>
    <w:rsid w:val="00677950"/>
    <w:rsid w:val="00677F2E"/>
    <w:rsid w:val="00677F76"/>
    <w:rsid w:val="00680068"/>
    <w:rsid w:val="006803AD"/>
    <w:rsid w:val="00680405"/>
    <w:rsid w:val="0068043B"/>
    <w:rsid w:val="006804B4"/>
    <w:rsid w:val="0068057B"/>
    <w:rsid w:val="00680864"/>
    <w:rsid w:val="00680955"/>
    <w:rsid w:val="00680B12"/>
    <w:rsid w:val="00680B30"/>
    <w:rsid w:val="00680B3E"/>
    <w:rsid w:val="00680BB4"/>
    <w:rsid w:val="006810A6"/>
    <w:rsid w:val="0068118D"/>
    <w:rsid w:val="0068179F"/>
    <w:rsid w:val="00681B90"/>
    <w:rsid w:val="00681D77"/>
    <w:rsid w:val="00681E3D"/>
    <w:rsid w:val="006821CF"/>
    <w:rsid w:val="0068253E"/>
    <w:rsid w:val="00682725"/>
    <w:rsid w:val="0068283E"/>
    <w:rsid w:val="00682B63"/>
    <w:rsid w:val="00682E51"/>
    <w:rsid w:val="00682EF6"/>
    <w:rsid w:val="00683106"/>
    <w:rsid w:val="0068360B"/>
    <w:rsid w:val="00683BDE"/>
    <w:rsid w:val="006842F9"/>
    <w:rsid w:val="00684369"/>
    <w:rsid w:val="0068442A"/>
    <w:rsid w:val="0068443E"/>
    <w:rsid w:val="00684491"/>
    <w:rsid w:val="00684BB0"/>
    <w:rsid w:val="00684CA0"/>
    <w:rsid w:val="00684E23"/>
    <w:rsid w:val="006851B0"/>
    <w:rsid w:val="006855F5"/>
    <w:rsid w:val="00685A6C"/>
    <w:rsid w:val="0068611C"/>
    <w:rsid w:val="006861DD"/>
    <w:rsid w:val="0068629C"/>
    <w:rsid w:val="006866BE"/>
    <w:rsid w:val="006875A6"/>
    <w:rsid w:val="006879BC"/>
    <w:rsid w:val="00687A06"/>
    <w:rsid w:val="00687C51"/>
    <w:rsid w:val="00687F18"/>
    <w:rsid w:val="0069005C"/>
    <w:rsid w:val="00690169"/>
    <w:rsid w:val="00690273"/>
    <w:rsid w:val="00690418"/>
    <w:rsid w:val="00690B01"/>
    <w:rsid w:val="00690CD2"/>
    <w:rsid w:val="00690DF6"/>
    <w:rsid w:val="006913A7"/>
    <w:rsid w:val="00691573"/>
    <w:rsid w:val="006917B8"/>
    <w:rsid w:val="00691E39"/>
    <w:rsid w:val="00691E3C"/>
    <w:rsid w:val="0069212D"/>
    <w:rsid w:val="0069216F"/>
    <w:rsid w:val="00692417"/>
    <w:rsid w:val="006925E2"/>
    <w:rsid w:val="006928AB"/>
    <w:rsid w:val="00692B05"/>
    <w:rsid w:val="00692C93"/>
    <w:rsid w:val="00692F39"/>
    <w:rsid w:val="00693426"/>
    <w:rsid w:val="006938D1"/>
    <w:rsid w:val="00693C5F"/>
    <w:rsid w:val="00693F54"/>
    <w:rsid w:val="00694326"/>
    <w:rsid w:val="006944E7"/>
    <w:rsid w:val="0069461E"/>
    <w:rsid w:val="006946A6"/>
    <w:rsid w:val="00694C77"/>
    <w:rsid w:val="00694D4E"/>
    <w:rsid w:val="00694E82"/>
    <w:rsid w:val="006950A3"/>
    <w:rsid w:val="006952C0"/>
    <w:rsid w:val="00695352"/>
    <w:rsid w:val="00695700"/>
    <w:rsid w:val="00695764"/>
    <w:rsid w:val="00695A78"/>
    <w:rsid w:val="00695B50"/>
    <w:rsid w:val="00695E01"/>
    <w:rsid w:val="0069606B"/>
    <w:rsid w:val="00696A16"/>
    <w:rsid w:val="00696A6B"/>
    <w:rsid w:val="00696D80"/>
    <w:rsid w:val="00696E66"/>
    <w:rsid w:val="00696F3F"/>
    <w:rsid w:val="0069739F"/>
    <w:rsid w:val="0069741C"/>
    <w:rsid w:val="00697533"/>
    <w:rsid w:val="006979BA"/>
    <w:rsid w:val="00697B90"/>
    <w:rsid w:val="00697C16"/>
    <w:rsid w:val="00697C57"/>
    <w:rsid w:val="00697EA7"/>
    <w:rsid w:val="006A01CE"/>
    <w:rsid w:val="006A065D"/>
    <w:rsid w:val="006A069B"/>
    <w:rsid w:val="006A0AD6"/>
    <w:rsid w:val="006A0C20"/>
    <w:rsid w:val="006A0FA3"/>
    <w:rsid w:val="006A1037"/>
    <w:rsid w:val="006A149E"/>
    <w:rsid w:val="006A1B9A"/>
    <w:rsid w:val="006A2108"/>
    <w:rsid w:val="006A232B"/>
    <w:rsid w:val="006A2377"/>
    <w:rsid w:val="006A23B7"/>
    <w:rsid w:val="006A244F"/>
    <w:rsid w:val="006A2921"/>
    <w:rsid w:val="006A2CD8"/>
    <w:rsid w:val="006A2DBD"/>
    <w:rsid w:val="006A2ED2"/>
    <w:rsid w:val="006A30B7"/>
    <w:rsid w:val="006A3678"/>
    <w:rsid w:val="006A3765"/>
    <w:rsid w:val="006A386A"/>
    <w:rsid w:val="006A3BC2"/>
    <w:rsid w:val="006A401E"/>
    <w:rsid w:val="006A412E"/>
    <w:rsid w:val="006A437B"/>
    <w:rsid w:val="006A475F"/>
    <w:rsid w:val="006A47C0"/>
    <w:rsid w:val="006A4882"/>
    <w:rsid w:val="006A4887"/>
    <w:rsid w:val="006A497F"/>
    <w:rsid w:val="006A4EA7"/>
    <w:rsid w:val="006A560A"/>
    <w:rsid w:val="006A56A7"/>
    <w:rsid w:val="006A587C"/>
    <w:rsid w:val="006A594B"/>
    <w:rsid w:val="006A5A19"/>
    <w:rsid w:val="006A5F79"/>
    <w:rsid w:val="006A6863"/>
    <w:rsid w:val="006A6B4B"/>
    <w:rsid w:val="006A6F26"/>
    <w:rsid w:val="006A6F7F"/>
    <w:rsid w:val="006A728D"/>
    <w:rsid w:val="006A75F0"/>
    <w:rsid w:val="006A7C6C"/>
    <w:rsid w:val="006B0233"/>
    <w:rsid w:val="006B0501"/>
    <w:rsid w:val="006B06B7"/>
    <w:rsid w:val="006B0B65"/>
    <w:rsid w:val="006B0C9C"/>
    <w:rsid w:val="006B0CFC"/>
    <w:rsid w:val="006B0D48"/>
    <w:rsid w:val="006B10DD"/>
    <w:rsid w:val="006B1130"/>
    <w:rsid w:val="006B11FA"/>
    <w:rsid w:val="006B134C"/>
    <w:rsid w:val="006B1392"/>
    <w:rsid w:val="006B1432"/>
    <w:rsid w:val="006B18EE"/>
    <w:rsid w:val="006B1B13"/>
    <w:rsid w:val="006B23D0"/>
    <w:rsid w:val="006B27A3"/>
    <w:rsid w:val="006B2979"/>
    <w:rsid w:val="006B2D1A"/>
    <w:rsid w:val="006B2F96"/>
    <w:rsid w:val="006B3756"/>
    <w:rsid w:val="006B49BD"/>
    <w:rsid w:val="006B4AB3"/>
    <w:rsid w:val="006B4AF4"/>
    <w:rsid w:val="006B5366"/>
    <w:rsid w:val="006B5400"/>
    <w:rsid w:val="006B5461"/>
    <w:rsid w:val="006B58B4"/>
    <w:rsid w:val="006B59F7"/>
    <w:rsid w:val="006B5A3F"/>
    <w:rsid w:val="006B5C7C"/>
    <w:rsid w:val="006B5E48"/>
    <w:rsid w:val="006B6429"/>
    <w:rsid w:val="006B6580"/>
    <w:rsid w:val="006B6814"/>
    <w:rsid w:val="006B6C96"/>
    <w:rsid w:val="006B6D45"/>
    <w:rsid w:val="006B701D"/>
    <w:rsid w:val="006B70AC"/>
    <w:rsid w:val="006B711D"/>
    <w:rsid w:val="006B730C"/>
    <w:rsid w:val="006B7403"/>
    <w:rsid w:val="006B77AB"/>
    <w:rsid w:val="006B781D"/>
    <w:rsid w:val="006B7904"/>
    <w:rsid w:val="006B7C58"/>
    <w:rsid w:val="006C00BA"/>
    <w:rsid w:val="006C0263"/>
    <w:rsid w:val="006C0341"/>
    <w:rsid w:val="006C08CB"/>
    <w:rsid w:val="006C092D"/>
    <w:rsid w:val="006C127D"/>
    <w:rsid w:val="006C1502"/>
    <w:rsid w:val="006C16D5"/>
    <w:rsid w:val="006C1740"/>
    <w:rsid w:val="006C1A96"/>
    <w:rsid w:val="006C1D0B"/>
    <w:rsid w:val="006C200B"/>
    <w:rsid w:val="006C245B"/>
    <w:rsid w:val="006C249D"/>
    <w:rsid w:val="006C26B8"/>
    <w:rsid w:val="006C2AAE"/>
    <w:rsid w:val="006C2D23"/>
    <w:rsid w:val="006C3053"/>
    <w:rsid w:val="006C30D5"/>
    <w:rsid w:val="006C36B5"/>
    <w:rsid w:val="006C3A32"/>
    <w:rsid w:val="006C3CA5"/>
    <w:rsid w:val="006C4129"/>
    <w:rsid w:val="006C4D35"/>
    <w:rsid w:val="006C4E1C"/>
    <w:rsid w:val="006C507A"/>
    <w:rsid w:val="006C53F4"/>
    <w:rsid w:val="006C5530"/>
    <w:rsid w:val="006C604A"/>
    <w:rsid w:val="006C6413"/>
    <w:rsid w:val="006C662C"/>
    <w:rsid w:val="006C66D8"/>
    <w:rsid w:val="006C7186"/>
    <w:rsid w:val="006C71FE"/>
    <w:rsid w:val="006C72BD"/>
    <w:rsid w:val="006C7510"/>
    <w:rsid w:val="006C7569"/>
    <w:rsid w:val="006C7A58"/>
    <w:rsid w:val="006C7D12"/>
    <w:rsid w:val="006C7DE2"/>
    <w:rsid w:val="006C7F96"/>
    <w:rsid w:val="006D0138"/>
    <w:rsid w:val="006D025D"/>
    <w:rsid w:val="006D055C"/>
    <w:rsid w:val="006D085A"/>
    <w:rsid w:val="006D0867"/>
    <w:rsid w:val="006D09E7"/>
    <w:rsid w:val="006D0BE2"/>
    <w:rsid w:val="006D0F30"/>
    <w:rsid w:val="006D1185"/>
    <w:rsid w:val="006D136F"/>
    <w:rsid w:val="006D1372"/>
    <w:rsid w:val="006D145A"/>
    <w:rsid w:val="006D1493"/>
    <w:rsid w:val="006D1720"/>
    <w:rsid w:val="006D1C1D"/>
    <w:rsid w:val="006D20C3"/>
    <w:rsid w:val="006D214D"/>
    <w:rsid w:val="006D2319"/>
    <w:rsid w:val="006D2457"/>
    <w:rsid w:val="006D2BAA"/>
    <w:rsid w:val="006D3636"/>
    <w:rsid w:val="006D37AE"/>
    <w:rsid w:val="006D3B4C"/>
    <w:rsid w:val="006D3D49"/>
    <w:rsid w:val="006D3F0C"/>
    <w:rsid w:val="006D3FE0"/>
    <w:rsid w:val="006D4C22"/>
    <w:rsid w:val="006D5084"/>
    <w:rsid w:val="006D57C3"/>
    <w:rsid w:val="006D5B49"/>
    <w:rsid w:val="006D5B5E"/>
    <w:rsid w:val="006D5C51"/>
    <w:rsid w:val="006D6989"/>
    <w:rsid w:val="006D698F"/>
    <w:rsid w:val="006D6C13"/>
    <w:rsid w:val="006D6CBF"/>
    <w:rsid w:val="006D6DAF"/>
    <w:rsid w:val="006D6DD2"/>
    <w:rsid w:val="006D737A"/>
    <w:rsid w:val="006D78AE"/>
    <w:rsid w:val="006D7A8C"/>
    <w:rsid w:val="006D7C91"/>
    <w:rsid w:val="006D7F0B"/>
    <w:rsid w:val="006E0281"/>
    <w:rsid w:val="006E030E"/>
    <w:rsid w:val="006E037F"/>
    <w:rsid w:val="006E0405"/>
    <w:rsid w:val="006E054A"/>
    <w:rsid w:val="006E08FC"/>
    <w:rsid w:val="006E0A23"/>
    <w:rsid w:val="006E0E21"/>
    <w:rsid w:val="006E0EE4"/>
    <w:rsid w:val="006E0EEC"/>
    <w:rsid w:val="006E19C1"/>
    <w:rsid w:val="006E1A44"/>
    <w:rsid w:val="006E1A87"/>
    <w:rsid w:val="006E1ADD"/>
    <w:rsid w:val="006E1E1C"/>
    <w:rsid w:val="006E2053"/>
    <w:rsid w:val="006E21CC"/>
    <w:rsid w:val="006E2509"/>
    <w:rsid w:val="006E25B5"/>
    <w:rsid w:val="006E275E"/>
    <w:rsid w:val="006E2BF4"/>
    <w:rsid w:val="006E2D02"/>
    <w:rsid w:val="006E2E35"/>
    <w:rsid w:val="006E326F"/>
    <w:rsid w:val="006E3467"/>
    <w:rsid w:val="006E37C3"/>
    <w:rsid w:val="006E3D06"/>
    <w:rsid w:val="006E4D88"/>
    <w:rsid w:val="006E5060"/>
    <w:rsid w:val="006E53D9"/>
    <w:rsid w:val="006E54A5"/>
    <w:rsid w:val="006E58C2"/>
    <w:rsid w:val="006E58D6"/>
    <w:rsid w:val="006E5D0A"/>
    <w:rsid w:val="006E5E8D"/>
    <w:rsid w:val="006E5FE8"/>
    <w:rsid w:val="006E6005"/>
    <w:rsid w:val="006E6094"/>
    <w:rsid w:val="006E634A"/>
    <w:rsid w:val="006E66D4"/>
    <w:rsid w:val="006E6A24"/>
    <w:rsid w:val="006E6ABE"/>
    <w:rsid w:val="006E6EA7"/>
    <w:rsid w:val="006E7195"/>
    <w:rsid w:val="006E72FE"/>
    <w:rsid w:val="006E738A"/>
    <w:rsid w:val="006E7A8D"/>
    <w:rsid w:val="006E7B09"/>
    <w:rsid w:val="006E7C2B"/>
    <w:rsid w:val="006E7FCD"/>
    <w:rsid w:val="006F01B5"/>
    <w:rsid w:val="006F01CD"/>
    <w:rsid w:val="006F025A"/>
    <w:rsid w:val="006F02B1"/>
    <w:rsid w:val="006F0342"/>
    <w:rsid w:val="006F0449"/>
    <w:rsid w:val="006F0566"/>
    <w:rsid w:val="006F0690"/>
    <w:rsid w:val="006F0B45"/>
    <w:rsid w:val="006F1108"/>
    <w:rsid w:val="006F1279"/>
    <w:rsid w:val="006F162F"/>
    <w:rsid w:val="006F1C0F"/>
    <w:rsid w:val="006F1C76"/>
    <w:rsid w:val="006F20BD"/>
    <w:rsid w:val="006F222D"/>
    <w:rsid w:val="006F273D"/>
    <w:rsid w:val="006F289A"/>
    <w:rsid w:val="006F2B37"/>
    <w:rsid w:val="006F310C"/>
    <w:rsid w:val="006F321D"/>
    <w:rsid w:val="006F3629"/>
    <w:rsid w:val="006F3641"/>
    <w:rsid w:val="006F37DE"/>
    <w:rsid w:val="006F380B"/>
    <w:rsid w:val="006F397F"/>
    <w:rsid w:val="006F3E72"/>
    <w:rsid w:val="006F4118"/>
    <w:rsid w:val="006F454B"/>
    <w:rsid w:val="006F4FC2"/>
    <w:rsid w:val="006F588D"/>
    <w:rsid w:val="006F5AE0"/>
    <w:rsid w:val="006F5E88"/>
    <w:rsid w:val="006F5F4B"/>
    <w:rsid w:val="006F6201"/>
    <w:rsid w:val="006F638F"/>
    <w:rsid w:val="006F63D5"/>
    <w:rsid w:val="006F65A1"/>
    <w:rsid w:val="006F6944"/>
    <w:rsid w:val="006F696A"/>
    <w:rsid w:val="006F6D1D"/>
    <w:rsid w:val="006F6D50"/>
    <w:rsid w:val="006F70DE"/>
    <w:rsid w:val="006F71D4"/>
    <w:rsid w:val="006F7522"/>
    <w:rsid w:val="006F7563"/>
    <w:rsid w:val="006F767A"/>
    <w:rsid w:val="006F77CF"/>
    <w:rsid w:val="006F7C84"/>
    <w:rsid w:val="006F7CF5"/>
    <w:rsid w:val="006F7FE6"/>
    <w:rsid w:val="007002BF"/>
    <w:rsid w:val="007003C3"/>
    <w:rsid w:val="0070082C"/>
    <w:rsid w:val="00700932"/>
    <w:rsid w:val="00700F1E"/>
    <w:rsid w:val="007012AC"/>
    <w:rsid w:val="00701D13"/>
    <w:rsid w:val="00701E4A"/>
    <w:rsid w:val="0070214A"/>
    <w:rsid w:val="00702213"/>
    <w:rsid w:val="00702216"/>
    <w:rsid w:val="0070233D"/>
    <w:rsid w:val="0070242F"/>
    <w:rsid w:val="0070283D"/>
    <w:rsid w:val="00702A0A"/>
    <w:rsid w:val="00702BBE"/>
    <w:rsid w:val="0070353D"/>
    <w:rsid w:val="00703560"/>
    <w:rsid w:val="00703820"/>
    <w:rsid w:val="007038DD"/>
    <w:rsid w:val="007039EB"/>
    <w:rsid w:val="00703CFE"/>
    <w:rsid w:val="0070440C"/>
    <w:rsid w:val="007045D6"/>
    <w:rsid w:val="0070472A"/>
    <w:rsid w:val="0070482B"/>
    <w:rsid w:val="007048C5"/>
    <w:rsid w:val="00704E6A"/>
    <w:rsid w:val="00704F71"/>
    <w:rsid w:val="007051E9"/>
    <w:rsid w:val="007056B3"/>
    <w:rsid w:val="00705D76"/>
    <w:rsid w:val="007060C0"/>
    <w:rsid w:val="007060F7"/>
    <w:rsid w:val="00706182"/>
    <w:rsid w:val="00706536"/>
    <w:rsid w:val="00706620"/>
    <w:rsid w:val="00706645"/>
    <w:rsid w:val="00706E50"/>
    <w:rsid w:val="00707588"/>
    <w:rsid w:val="007077F5"/>
    <w:rsid w:val="0070782F"/>
    <w:rsid w:val="007078E3"/>
    <w:rsid w:val="00707A23"/>
    <w:rsid w:val="00707DD4"/>
    <w:rsid w:val="00707E66"/>
    <w:rsid w:val="007105B0"/>
    <w:rsid w:val="00710DC1"/>
    <w:rsid w:val="00710DE1"/>
    <w:rsid w:val="00710EE2"/>
    <w:rsid w:val="00710F64"/>
    <w:rsid w:val="00710FCE"/>
    <w:rsid w:val="00711773"/>
    <w:rsid w:val="007117EF"/>
    <w:rsid w:val="00711D72"/>
    <w:rsid w:val="0071287C"/>
    <w:rsid w:val="007129CA"/>
    <w:rsid w:val="007129D3"/>
    <w:rsid w:val="007130ED"/>
    <w:rsid w:val="007137BB"/>
    <w:rsid w:val="00713AB1"/>
    <w:rsid w:val="00713B32"/>
    <w:rsid w:val="00714199"/>
    <w:rsid w:val="007144E5"/>
    <w:rsid w:val="00714719"/>
    <w:rsid w:val="00714839"/>
    <w:rsid w:val="00714917"/>
    <w:rsid w:val="0071508D"/>
    <w:rsid w:val="0071549C"/>
    <w:rsid w:val="00715D9E"/>
    <w:rsid w:val="007164D1"/>
    <w:rsid w:val="00716557"/>
    <w:rsid w:val="00716AB5"/>
    <w:rsid w:val="00716DBE"/>
    <w:rsid w:val="00717108"/>
    <w:rsid w:val="00717271"/>
    <w:rsid w:val="007174C4"/>
    <w:rsid w:val="00717523"/>
    <w:rsid w:val="007177EF"/>
    <w:rsid w:val="00717871"/>
    <w:rsid w:val="00717966"/>
    <w:rsid w:val="00717A78"/>
    <w:rsid w:val="00717EB6"/>
    <w:rsid w:val="00717F6F"/>
    <w:rsid w:val="007203BA"/>
    <w:rsid w:val="0072042B"/>
    <w:rsid w:val="00720538"/>
    <w:rsid w:val="00720E86"/>
    <w:rsid w:val="00721015"/>
    <w:rsid w:val="0072190B"/>
    <w:rsid w:val="00721924"/>
    <w:rsid w:val="007219F7"/>
    <w:rsid w:val="00721A7B"/>
    <w:rsid w:val="00721B2C"/>
    <w:rsid w:val="00721BDB"/>
    <w:rsid w:val="00721BE3"/>
    <w:rsid w:val="00722642"/>
    <w:rsid w:val="007226D8"/>
    <w:rsid w:val="00722A59"/>
    <w:rsid w:val="00722E84"/>
    <w:rsid w:val="007231AB"/>
    <w:rsid w:val="007232B6"/>
    <w:rsid w:val="0072334C"/>
    <w:rsid w:val="00723708"/>
    <w:rsid w:val="0072380E"/>
    <w:rsid w:val="00723A2E"/>
    <w:rsid w:val="00723F01"/>
    <w:rsid w:val="00723F69"/>
    <w:rsid w:val="007246B0"/>
    <w:rsid w:val="007249DB"/>
    <w:rsid w:val="00724BD7"/>
    <w:rsid w:val="00724CE7"/>
    <w:rsid w:val="0072542E"/>
    <w:rsid w:val="007256A4"/>
    <w:rsid w:val="007259EA"/>
    <w:rsid w:val="00725A24"/>
    <w:rsid w:val="0072603C"/>
    <w:rsid w:val="00726405"/>
    <w:rsid w:val="00726561"/>
    <w:rsid w:val="00726570"/>
    <w:rsid w:val="0072665C"/>
    <w:rsid w:val="00726962"/>
    <w:rsid w:val="007269F3"/>
    <w:rsid w:val="00726AB7"/>
    <w:rsid w:val="00726AE6"/>
    <w:rsid w:val="00726BFA"/>
    <w:rsid w:val="00726FC4"/>
    <w:rsid w:val="00727165"/>
    <w:rsid w:val="007272CC"/>
    <w:rsid w:val="0072738C"/>
    <w:rsid w:val="00727595"/>
    <w:rsid w:val="00727687"/>
    <w:rsid w:val="0072778E"/>
    <w:rsid w:val="00727B4E"/>
    <w:rsid w:val="00727B69"/>
    <w:rsid w:val="00727B8D"/>
    <w:rsid w:val="00727BD2"/>
    <w:rsid w:val="00727FB2"/>
    <w:rsid w:val="0073002C"/>
    <w:rsid w:val="007300F6"/>
    <w:rsid w:val="007308B7"/>
    <w:rsid w:val="00730E09"/>
    <w:rsid w:val="00730E77"/>
    <w:rsid w:val="00730F43"/>
    <w:rsid w:val="007314D6"/>
    <w:rsid w:val="00731547"/>
    <w:rsid w:val="0073181E"/>
    <w:rsid w:val="00731A1F"/>
    <w:rsid w:val="00731B3F"/>
    <w:rsid w:val="0073206B"/>
    <w:rsid w:val="00732364"/>
    <w:rsid w:val="00732738"/>
    <w:rsid w:val="00732993"/>
    <w:rsid w:val="00732BBB"/>
    <w:rsid w:val="00732BDB"/>
    <w:rsid w:val="00732C3D"/>
    <w:rsid w:val="00732C74"/>
    <w:rsid w:val="00732CE5"/>
    <w:rsid w:val="00732E02"/>
    <w:rsid w:val="0073316E"/>
    <w:rsid w:val="0073331E"/>
    <w:rsid w:val="00733ADE"/>
    <w:rsid w:val="00733F11"/>
    <w:rsid w:val="00734748"/>
    <w:rsid w:val="00734750"/>
    <w:rsid w:val="00734817"/>
    <w:rsid w:val="00734C89"/>
    <w:rsid w:val="0073501C"/>
    <w:rsid w:val="007351B9"/>
    <w:rsid w:val="007354C6"/>
    <w:rsid w:val="00735725"/>
    <w:rsid w:val="00735799"/>
    <w:rsid w:val="0073588C"/>
    <w:rsid w:val="00735A22"/>
    <w:rsid w:val="00735A58"/>
    <w:rsid w:val="00735B29"/>
    <w:rsid w:val="00735B7D"/>
    <w:rsid w:val="00735FA5"/>
    <w:rsid w:val="00736388"/>
    <w:rsid w:val="00736C94"/>
    <w:rsid w:val="0073705F"/>
    <w:rsid w:val="0073756B"/>
    <w:rsid w:val="00737CCD"/>
    <w:rsid w:val="00737D41"/>
    <w:rsid w:val="00737D78"/>
    <w:rsid w:val="007402ED"/>
    <w:rsid w:val="0074067F"/>
    <w:rsid w:val="007406BD"/>
    <w:rsid w:val="00740711"/>
    <w:rsid w:val="00740D28"/>
    <w:rsid w:val="00740EEF"/>
    <w:rsid w:val="0074118A"/>
    <w:rsid w:val="00741303"/>
    <w:rsid w:val="00741435"/>
    <w:rsid w:val="00741698"/>
    <w:rsid w:val="007416CE"/>
    <w:rsid w:val="0074237D"/>
    <w:rsid w:val="00742541"/>
    <w:rsid w:val="00742884"/>
    <w:rsid w:val="00742B71"/>
    <w:rsid w:val="00742F47"/>
    <w:rsid w:val="007430D2"/>
    <w:rsid w:val="00743574"/>
    <w:rsid w:val="0074392B"/>
    <w:rsid w:val="0074399C"/>
    <w:rsid w:val="00743B31"/>
    <w:rsid w:val="00743DC5"/>
    <w:rsid w:val="0074405D"/>
    <w:rsid w:val="007442B6"/>
    <w:rsid w:val="007446A3"/>
    <w:rsid w:val="0074476E"/>
    <w:rsid w:val="007447E1"/>
    <w:rsid w:val="00744AF5"/>
    <w:rsid w:val="00744C7D"/>
    <w:rsid w:val="00744CD0"/>
    <w:rsid w:val="00744D15"/>
    <w:rsid w:val="007451CC"/>
    <w:rsid w:val="007459B1"/>
    <w:rsid w:val="00745C45"/>
    <w:rsid w:val="00745FF4"/>
    <w:rsid w:val="00746087"/>
    <w:rsid w:val="007465C8"/>
    <w:rsid w:val="007468B2"/>
    <w:rsid w:val="00746CF8"/>
    <w:rsid w:val="00746EFE"/>
    <w:rsid w:val="00747422"/>
    <w:rsid w:val="007476A1"/>
    <w:rsid w:val="00747741"/>
    <w:rsid w:val="00747CD8"/>
    <w:rsid w:val="00750003"/>
    <w:rsid w:val="007500FD"/>
    <w:rsid w:val="00750130"/>
    <w:rsid w:val="0075033D"/>
    <w:rsid w:val="0075035F"/>
    <w:rsid w:val="00750810"/>
    <w:rsid w:val="007509C4"/>
    <w:rsid w:val="00750A2E"/>
    <w:rsid w:val="00751093"/>
    <w:rsid w:val="0075135B"/>
    <w:rsid w:val="00751522"/>
    <w:rsid w:val="0075161F"/>
    <w:rsid w:val="00751766"/>
    <w:rsid w:val="0075177A"/>
    <w:rsid w:val="007519CB"/>
    <w:rsid w:val="00751A7F"/>
    <w:rsid w:val="00751AAD"/>
    <w:rsid w:val="00751E23"/>
    <w:rsid w:val="00751F3D"/>
    <w:rsid w:val="007526FA"/>
    <w:rsid w:val="00752B1A"/>
    <w:rsid w:val="00753DC9"/>
    <w:rsid w:val="00754473"/>
    <w:rsid w:val="0075457C"/>
    <w:rsid w:val="00754802"/>
    <w:rsid w:val="0075487B"/>
    <w:rsid w:val="00754A66"/>
    <w:rsid w:val="00754A79"/>
    <w:rsid w:val="00755235"/>
    <w:rsid w:val="00755508"/>
    <w:rsid w:val="00755553"/>
    <w:rsid w:val="00755A36"/>
    <w:rsid w:val="00755BF8"/>
    <w:rsid w:val="00756459"/>
    <w:rsid w:val="007564FB"/>
    <w:rsid w:val="0075673F"/>
    <w:rsid w:val="007568C5"/>
    <w:rsid w:val="00756B7B"/>
    <w:rsid w:val="0075706C"/>
    <w:rsid w:val="007570EE"/>
    <w:rsid w:val="0075777B"/>
    <w:rsid w:val="00757A29"/>
    <w:rsid w:val="00757A2F"/>
    <w:rsid w:val="00757BFF"/>
    <w:rsid w:val="00757CEC"/>
    <w:rsid w:val="00757ECA"/>
    <w:rsid w:val="00760059"/>
    <w:rsid w:val="00760370"/>
    <w:rsid w:val="007604B4"/>
    <w:rsid w:val="00760995"/>
    <w:rsid w:val="00760A1D"/>
    <w:rsid w:val="00760C34"/>
    <w:rsid w:val="00760E65"/>
    <w:rsid w:val="00761300"/>
    <w:rsid w:val="00761369"/>
    <w:rsid w:val="007615EA"/>
    <w:rsid w:val="00761AD6"/>
    <w:rsid w:val="00761E74"/>
    <w:rsid w:val="0076201C"/>
    <w:rsid w:val="007620FB"/>
    <w:rsid w:val="00762221"/>
    <w:rsid w:val="00762715"/>
    <w:rsid w:val="007627FB"/>
    <w:rsid w:val="00762F08"/>
    <w:rsid w:val="00762FEF"/>
    <w:rsid w:val="00762FFE"/>
    <w:rsid w:val="00763108"/>
    <w:rsid w:val="00763278"/>
    <w:rsid w:val="007632C4"/>
    <w:rsid w:val="0076335A"/>
    <w:rsid w:val="00763645"/>
    <w:rsid w:val="007638C5"/>
    <w:rsid w:val="007639DC"/>
    <w:rsid w:val="00763A60"/>
    <w:rsid w:val="00763BE2"/>
    <w:rsid w:val="00763E14"/>
    <w:rsid w:val="00763F2E"/>
    <w:rsid w:val="00764037"/>
    <w:rsid w:val="0076443E"/>
    <w:rsid w:val="0076472F"/>
    <w:rsid w:val="00764772"/>
    <w:rsid w:val="007653EF"/>
    <w:rsid w:val="00765B6C"/>
    <w:rsid w:val="00765DF9"/>
    <w:rsid w:val="00766055"/>
    <w:rsid w:val="0076608F"/>
    <w:rsid w:val="007666A8"/>
    <w:rsid w:val="00766B55"/>
    <w:rsid w:val="00767355"/>
    <w:rsid w:val="007679C3"/>
    <w:rsid w:val="00770245"/>
    <w:rsid w:val="00770D4F"/>
    <w:rsid w:val="00770FE7"/>
    <w:rsid w:val="00771381"/>
    <w:rsid w:val="007716FE"/>
    <w:rsid w:val="0077176F"/>
    <w:rsid w:val="007719F6"/>
    <w:rsid w:val="00771ABD"/>
    <w:rsid w:val="00771EB9"/>
    <w:rsid w:val="007725AA"/>
    <w:rsid w:val="00772608"/>
    <w:rsid w:val="00772B09"/>
    <w:rsid w:val="00772C8F"/>
    <w:rsid w:val="00772D56"/>
    <w:rsid w:val="00773016"/>
    <w:rsid w:val="00773074"/>
    <w:rsid w:val="007734EF"/>
    <w:rsid w:val="00773605"/>
    <w:rsid w:val="00773897"/>
    <w:rsid w:val="007738F0"/>
    <w:rsid w:val="00773D27"/>
    <w:rsid w:val="00773E9D"/>
    <w:rsid w:val="00773FE0"/>
    <w:rsid w:val="00774039"/>
    <w:rsid w:val="00774043"/>
    <w:rsid w:val="0077407D"/>
    <w:rsid w:val="0077453E"/>
    <w:rsid w:val="00774CAB"/>
    <w:rsid w:val="00775208"/>
    <w:rsid w:val="0077570E"/>
    <w:rsid w:val="00775907"/>
    <w:rsid w:val="007759A4"/>
    <w:rsid w:val="00775A38"/>
    <w:rsid w:val="0077610A"/>
    <w:rsid w:val="007766B0"/>
    <w:rsid w:val="007767C1"/>
    <w:rsid w:val="00776F6D"/>
    <w:rsid w:val="00777121"/>
    <w:rsid w:val="00777250"/>
    <w:rsid w:val="00777553"/>
    <w:rsid w:val="007776D3"/>
    <w:rsid w:val="007776D8"/>
    <w:rsid w:val="00777764"/>
    <w:rsid w:val="00777E35"/>
    <w:rsid w:val="00780270"/>
    <w:rsid w:val="007803B0"/>
    <w:rsid w:val="00780510"/>
    <w:rsid w:val="0078061F"/>
    <w:rsid w:val="00780AB4"/>
    <w:rsid w:val="0078104F"/>
    <w:rsid w:val="00781217"/>
    <w:rsid w:val="007817D5"/>
    <w:rsid w:val="007817E8"/>
    <w:rsid w:val="0078189D"/>
    <w:rsid w:val="00781D09"/>
    <w:rsid w:val="00781D96"/>
    <w:rsid w:val="00781DB4"/>
    <w:rsid w:val="00781FA2"/>
    <w:rsid w:val="0078201D"/>
    <w:rsid w:val="00782174"/>
    <w:rsid w:val="007822C0"/>
    <w:rsid w:val="007823BB"/>
    <w:rsid w:val="00782443"/>
    <w:rsid w:val="007825F9"/>
    <w:rsid w:val="00782821"/>
    <w:rsid w:val="00782B56"/>
    <w:rsid w:val="00782B80"/>
    <w:rsid w:val="00782B90"/>
    <w:rsid w:val="00782DB6"/>
    <w:rsid w:val="00782F4E"/>
    <w:rsid w:val="0078342A"/>
    <w:rsid w:val="00783988"/>
    <w:rsid w:val="007841EE"/>
    <w:rsid w:val="00784613"/>
    <w:rsid w:val="0078471B"/>
    <w:rsid w:val="00784F14"/>
    <w:rsid w:val="00785097"/>
    <w:rsid w:val="0078536D"/>
    <w:rsid w:val="007853F9"/>
    <w:rsid w:val="00785558"/>
    <w:rsid w:val="00785715"/>
    <w:rsid w:val="00785822"/>
    <w:rsid w:val="0078591B"/>
    <w:rsid w:val="007859E9"/>
    <w:rsid w:val="00785A9E"/>
    <w:rsid w:val="00785CC1"/>
    <w:rsid w:val="00785EDB"/>
    <w:rsid w:val="00785F22"/>
    <w:rsid w:val="00786008"/>
    <w:rsid w:val="007862E4"/>
    <w:rsid w:val="007868DF"/>
    <w:rsid w:val="00786C76"/>
    <w:rsid w:val="00786EC7"/>
    <w:rsid w:val="00787458"/>
    <w:rsid w:val="00787549"/>
    <w:rsid w:val="00787872"/>
    <w:rsid w:val="00787ADE"/>
    <w:rsid w:val="00787AEC"/>
    <w:rsid w:val="00787D90"/>
    <w:rsid w:val="0079009B"/>
    <w:rsid w:val="00790113"/>
    <w:rsid w:val="00790124"/>
    <w:rsid w:val="00790359"/>
    <w:rsid w:val="00790504"/>
    <w:rsid w:val="00790A62"/>
    <w:rsid w:val="00790BEF"/>
    <w:rsid w:val="00790CD3"/>
    <w:rsid w:val="00790D59"/>
    <w:rsid w:val="00791B5B"/>
    <w:rsid w:val="0079203E"/>
    <w:rsid w:val="00792AB8"/>
    <w:rsid w:val="00792B4D"/>
    <w:rsid w:val="00792ED4"/>
    <w:rsid w:val="00792F85"/>
    <w:rsid w:val="00793420"/>
    <w:rsid w:val="0079343C"/>
    <w:rsid w:val="007937E3"/>
    <w:rsid w:val="00793942"/>
    <w:rsid w:val="0079396E"/>
    <w:rsid w:val="007939C8"/>
    <w:rsid w:val="00793B13"/>
    <w:rsid w:val="00793BBE"/>
    <w:rsid w:val="00793D0D"/>
    <w:rsid w:val="00793E08"/>
    <w:rsid w:val="00793E6F"/>
    <w:rsid w:val="007941B9"/>
    <w:rsid w:val="00794206"/>
    <w:rsid w:val="00794209"/>
    <w:rsid w:val="0079448D"/>
    <w:rsid w:val="007948CC"/>
    <w:rsid w:val="007948F2"/>
    <w:rsid w:val="00794A1E"/>
    <w:rsid w:val="00794ABC"/>
    <w:rsid w:val="00794C2C"/>
    <w:rsid w:val="0079510D"/>
    <w:rsid w:val="00795370"/>
    <w:rsid w:val="0079540E"/>
    <w:rsid w:val="00795C5C"/>
    <w:rsid w:val="00795CBA"/>
    <w:rsid w:val="00796021"/>
    <w:rsid w:val="00796037"/>
    <w:rsid w:val="00796138"/>
    <w:rsid w:val="00796934"/>
    <w:rsid w:val="00796A4E"/>
    <w:rsid w:val="00796DF0"/>
    <w:rsid w:val="00796FC3"/>
    <w:rsid w:val="00797402"/>
    <w:rsid w:val="00797563"/>
    <w:rsid w:val="00797678"/>
    <w:rsid w:val="00797CBA"/>
    <w:rsid w:val="00797E6C"/>
    <w:rsid w:val="007A0098"/>
    <w:rsid w:val="007A014C"/>
    <w:rsid w:val="007A035D"/>
    <w:rsid w:val="007A05A8"/>
    <w:rsid w:val="007A0784"/>
    <w:rsid w:val="007A15CB"/>
    <w:rsid w:val="007A1AF5"/>
    <w:rsid w:val="007A2188"/>
    <w:rsid w:val="007A2289"/>
    <w:rsid w:val="007A253A"/>
    <w:rsid w:val="007A2816"/>
    <w:rsid w:val="007A2C9C"/>
    <w:rsid w:val="007A2FEE"/>
    <w:rsid w:val="007A34A0"/>
    <w:rsid w:val="007A37BC"/>
    <w:rsid w:val="007A3A48"/>
    <w:rsid w:val="007A3C6B"/>
    <w:rsid w:val="007A3CD0"/>
    <w:rsid w:val="007A3EC3"/>
    <w:rsid w:val="007A4256"/>
    <w:rsid w:val="007A4399"/>
    <w:rsid w:val="007A4669"/>
    <w:rsid w:val="007A4B87"/>
    <w:rsid w:val="007A4C9D"/>
    <w:rsid w:val="007A5103"/>
    <w:rsid w:val="007A53BB"/>
    <w:rsid w:val="007A5709"/>
    <w:rsid w:val="007A5E93"/>
    <w:rsid w:val="007A661D"/>
    <w:rsid w:val="007A662B"/>
    <w:rsid w:val="007A67AC"/>
    <w:rsid w:val="007A6931"/>
    <w:rsid w:val="007A6E4D"/>
    <w:rsid w:val="007A6F9E"/>
    <w:rsid w:val="007A728E"/>
    <w:rsid w:val="007A76A4"/>
    <w:rsid w:val="007A7772"/>
    <w:rsid w:val="007A7DA1"/>
    <w:rsid w:val="007A7E29"/>
    <w:rsid w:val="007B0549"/>
    <w:rsid w:val="007B09FA"/>
    <w:rsid w:val="007B0A39"/>
    <w:rsid w:val="007B0E9B"/>
    <w:rsid w:val="007B139B"/>
    <w:rsid w:val="007B142F"/>
    <w:rsid w:val="007B14DD"/>
    <w:rsid w:val="007B158D"/>
    <w:rsid w:val="007B167D"/>
    <w:rsid w:val="007B1764"/>
    <w:rsid w:val="007B1B59"/>
    <w:rsid w:val="007B1BE5"/>
    <w:rsid w:val="007B1E67"/>
    <w:rsid w:val="007B1F51"/>
    <w:rsid w:val="007B2295"/>
    <w:rsid w:val="007B2309"/>
    <w:rsid w:val="007B2529"/>
    <w:rsid w:val="007B2544"/>
    <w:rsid w:val="007B2B5F"/>
    <w:rsid w:val="007B353B"/>
    <w:rsid w:val="007B3800"/>
    <w:rsid w:val="007B3A7E"/>
    <w:rsid w:val="007B3C43"/>
    <w:rsid w:val="007B45EA"/>
    <w:rsid w:val="007B4A00"/>
    <w:rsid w:val="007B53C5"/>
    <w:rsid w:val="007B5549"/>
    <w:rsid w:val="007B5630"/>
    <w:rsid w:val="007B5A16"/>
    <w:rsid w:val="007B5BD7"/>
    <w:rsid w:val="007B5DE4"/>
    <w:rsid w:val="007B5F1B"/>
    <w:rsid w:val="007B632B"/>
    <w:rsid w:val="007B6986"/>
    <w:rsid w:val="007B6BC5"/>
    <w:rsid w:val="007B6DF5"/>
    <w:rsid w:val="007B72BE"/>
    <w:rsid w:val="007B77A1"/>
    <w:rsid w:val="007B77BB"/>
    <w:rsid w:val="007B7B78"/>
    <w:rsid w:val="007C03DE"/>
    <w:rsid w:val="007C07C2"/>
    <w:rsid w:val="007C0B2F"/>
    <w:rsid w:val="007C0C68"/>
    <w:rsid w:val="007C0E18"/>
    <w:rsid w:val="007C1068"/>
    <w:rsid w:val="007C1129"/>
    <w:rsid w:val="007C1658"/>
    <w:rsid w:val="007C1D1A"/>
    <w:rsid w:val="007C1DC4"/>
    <w:rsid w:val="007C1F90"/>
    <w:rsid w:val="007C2033"/>
    <w:rsid w:val="007C2064"/>
    <w:rsid w:val="007C2349"/>
    <w:rsid w:val="007C23DD"/>
    <w:rsid w:val="007C260A"/>
    <w:rsid w:val="007C2858"/>
    <w:rsid w:val="007C2A8C"/>
    <w:rsid w:val="007C2BC7"/>
    <w:rsid w:val="007C3098"/>
    <w:rsid w:val="007C33A7"/>
    <w:rsid w:val="007C34B5"/>
    <w:rsid w:val="007C3535"/>
    <w:rsid w:val="007C3866"/>
    <w:rsid w:val="007C390C"/>
    <w:rsid w:val="007C3B82"/>
    <w:rsid w:val="007C3DD2"/>
    <w:rsid w:val="007C3E6A"/>
    <w:rsid w:val="007C3FBE"/>
    <w:rsid w:val="007C4769"/>
    <w:rsid w:val="007C4CD4"/>
    <w:rsid w:val="007C4CE6"/>
    <w:rsid w:val="007C4D8C"/>
    <w:rsid w:val="007C57D3"/>
    <w:rsid w:val="007C5D5D"/>
    <w:rsid w:val="007C6109"/>
    <w:rsid w:val="007C633C"/>
    <w:rsid w:val="007C6505"/>
    <w:rsid w:val="007C67DC"/>
    <w:rsid w:val="007C6A14"/>
    <w:rsid w:val="007C6A24"/>
    <w:rsid w:val="007C6D88"/>
    <w:rsid w:val="007C738C"/>
    <w:rsid w:val="007C7729"/>
    <w:rsid w:val="007C7908"/>
    <w:rsid w:val="007C791F"/>
    <w:rsid w:val="007C792B"/>
    <w:rsid w:val="007C7CB4"/>
    <w:rsid w:val="007C7CC5"/>
    <w:rsid w:val="007C7CC9"/>
    <w:rsid w:val="007C7F07"/>
    <w:rsid w:val="007D00DE"/>
    <w:rsid w:val="007D0B63"/>
    <w:rsid w:val="007D0B70"/>
    <w:rsid w:val="007D0CF8"/>
    <w:rsid w:val="007D1059"/>
    <w:rsid w:val="007D12EA"/>
    <w:rsid w:val="007D18AD"/>
    <w:rsid w:val="007D19FA"/>
    <w:rsid w:val="007D1A17"/>
    <w:rsid w:val="007D1B7D"/>
    <w:rsid w:val="007D1C41"/>
    <w:rsid w:val="007D1E0A"/>
    <w:rsid w:val="007D1E6C"/>
    <w:rsid w:val="007D1EA4"/>
    <w:rsid w:val="007D225F"/>
    <w:rsid w:val="007D23C9"/>
    <w:rsid w:val="007D2663"/>
    <w:rsid w:val="007D2A71"/>
    <w:rsid w:val="007D2D35"/>
    <w:rsid w:val="007D3B8D"/>
    <w:rsid w:val="007D4176"/>
    <w:rsid w:val="007D4181"/>
    <w:rsid w:val="007D4268"/>
    <w:rsid w:val="007D4464"/>
    <w:rsid w:val="007D4725"/>
    <w:rsid w:val="007D4932"/>
    <w:rsid w:val="007D4A77"/>
    <w:rsid w:val="007D4CA7"/>
    <w:rsid w:val="007D5088"/>
    <w:rsid w:val="007D5328"/>
    <w:rsid w:val="007D53F5"/>
    <w:rsid w:val="007D5918"/>
    <w:rsid w:val="007D5949"/>
    <w:rsid w:val="007D5A16"/>
    <w:rsid w:val="007D5B5C"/>
    <w:rsid w:val="007D5C93"/>
    <w:rsid w:val="007D67DD"/>
    <w:rsid w:val="007D6F2A"/>
    <w:rsid w:val="007D6F54"/>
    <w:rsid w:val="007D703E"/>
    <w:rsid w:val="007D7078"/>
    <w:rsid w:val="007D740F"/>
    <w:rsid w:val="007D742D"/>
    <w:rsid w:val="007D776A"/>
    <w:rsid w:val="007D7BFC"/>
    <w:rsid w:val="007D7E52"/>
    <w:rsid w:val="007E0FB4"/>
    <w:rsid w:val="007E123D"/>
    <w:rsid w:val="007E13A0"/>
    <w:rsid w:val="007E145F"/>
    <w:rsid w:val="007E1476"/>
    <w:rsid w:val="007E14A8"/>
    <w:rsid w:val="007E1606"/>
    <w:rsid w:val="007E1AFF"/>
    <w:rsid w:val="007E1B15"/>
    <w:rsid w:val="007E1B9F"/>
    <w:rsid w:val="007E1F26"/>
    <w:rsid w:val="007E20AE"/>
    <w:rsid w:val="007E222C"/>
    <w:rsid w:val="007E22E2"/>
    <w:rsid w:val="007E2341"/>
    <w:rsid w:val="007E252C"/>
    <w:rsid w:val="007E27CF"/>
    <w:rsid w:val="007E28C3"/>
    <w:rsid w:val="007E2FBA"/>
    <w:rsid w:val="007E315E"/>
    <w:rsid w:val="007E31DA"/>
    <w:rsid w:val="007E3304"/>
    <w:rsid w:val="007E3704"/>
    <w:rsid w:val="007E3764"/>
    <w:rsid w:val="007E3A48"/>
    <w:rsid w:val="007E3AA3"/>
    <w:rsid w:val="007E3B93"/>
    <w:rsid w:val="007E3E59"/>
    <w:rsid w:val="007E41CF"/>
    <w:rsid w:val="007E43D5"/>
    <w:rsid w:val="007E44B5"/>
    <w:rsid w:val="007E45DE"/>
    <w:rsid w:val="007E472A"/>
    <w:rsid w:val="007E4B86"/>
    <w:rsid w:val="007E4C50"/>
    <w:rsid w:val="007E54BE"/>
    <w:rsid w:val="007E5927"/>
    <w:rsid w:val="007E5B0D"/>
    <w:rsid w:val="007E5EB5"/>
    <w:rsid w:val="007E5F0F"/>
    <w:rsid w:val="007E626C"/>
    <w:rsid w:val="007E6726"/>
    <w:rsid w:val="007E6D5B"/>
    <w:rsid w:val="007E6F52"/>
    <w:rsid w:val="007E6F58"/>
    <w:rsid w:val="007E7042"/>
    <w:rsid w:val="007E7565"/>
    <w:rsid w:val="007E75EF"/>
    <w:rsid w:val="007E795D"/>
    <w:rsid w:val="007E7975"/>
    <w:rsid w:val="007E7ACE"/>
    <w:rsid w:val="007E7ADE"/>
    <w:rsid w:val="007F0312"/>
    <w:rsid w:val="007F0366"/>
    <w:rsid w:val="007F0E81"/>
    <w:rsid w:val="007F1021"/>
    <w:rsid w:val="007F1169"/>
    <w:rsid w:val="007F11E0"/>
    <w:rsid w:val="007F1454"/>
    <w:rsid w:val="007F16A7"/>
    <w:rsid w:val="007F1930"/>
    <w:rsid w:val="007F1AC3"/>
    <w:rsid w:val="007F1B7E"/>
    <w:rsid w:val="007F1C21"/>
    <w:rsid w:val="007F1DBE"/>
    <w:rsid w:val="007F210D"/>
    <w:rsid w:val="007F23B7"/>
    <w:rsid w:val="007F24F9"/>
    <w:rsid w:val="007F259A"/>
    <w:rsid w:val="007F25D1"/>
    <w:rsid w:val="007F26F1"/>
    <w:rsid w:val="007F2781"/>
    <w:rsid w:val="007F282E"/>
    <w:rsid w:val="007F29D9"/>
    <w:rsid w:val="007F2B28"/>
    <w:rsid w:val="007F2E99"/>
    <w:rsid w:val="007F2F76"/>
    <w:rsid w:val="007F30A6"/>
    <w:rsid w:val="007F3C16"/>
    <w:rsid w:val="007F4081"/>
    <w:rsid w:val="007F40E8"/>
    <w:rsid w:val="007F4609"/>
    <w:rsid w:val="007F47B8"/>
    <w:rsid w:val="007F4CD2"/>
    <w:rsid w:val="007F4ED8"/>
    <w:rsid w:val="007F53BD"/>
    <w:rsid w:val="007F5870"/>
    <w:rsid w:val="007F59C1"/>
    <w:rsid w:val="007F5D6A"/>
    <w:rsid w:val="007F5DA1"/>
    <w:rsid w:val="007F5F1A"/>
    <w:rsid w:val="007F5F21"/>
    <w:rsid w:val="007F660C"/>
    <w:rsid w:val="007F67EB"/>
    <w:rsid w:val="007F680E"/>
    <w:rsid w:val="007F6CE4"/>
    <w:rsid w:val="007F6FBC"/>
    <w:rsid w:val="007F737E"/>
    <w:rsid w:val="007F7C8E"/>
    <w:rsid w:val="007F7E42"/>
    <w:rsid w:val="008003F7"/>
    <w:rsid w:val="00800496"/>
    <w:rsid w:val="0080086F"/>
    <w:rsid w:val="00801035"/>
    <w:rsid w:val="008010E3"/>
    <w:rsid w:val="00801130"/>
    <w:rsid w:val="008014FF"/>
    <w:rsid w:val="00801C9F"/>
    <w:rsid w:val="00801EB2"/>
    <w:rsid w:val="00801EFD"/>
    <w:rsid w:val="00801F92"/>
    <w:rsid w:val="00802007"/>
    <w:rsid w:val="0080243C"/>
    <w:rsid w:val="00802934"/>
    <w:rsid w:val="00802CF9"/>
    <w:rsid w:val="00802E9E"/>
    <w:rsid w:val="008032E7"/>
    <w:rsid w:val="0080341E"/>
    <w:rsid w:val="008034E6"/>
    <w:rsid w:val="008035FE"/>
    <w:rsid w:val="00803834"/>
    <w:rsid w:val="008038E7"/>
    <w:rsid w:val="008039C4"/>
    <w:rsid w:val="00803A4E"/>
    <w:rsid w:val="008040AC"/>
    <w:rsid w:val="00804120"/>
    <w:rsid w:val="00804197"/>
    <w:rsid w:val="00804704"/>
    <w:rsid w:val="008049C2"/>
    <w:rsid w:val="00804EE9"/>
    <w:rsid w:val="00805549"/>
    <w:rsid w:val="00806078"/>
    <w:rsid w:val="008064DD"/>
    <w:rsid w:val="008066A7"/>
    <w:rsid w:val="008067A7"/>
    <w:rsid w:val="00806A37"/>
    <w:rsid w:val="00806B19"/>
    <w:rsid w:val="00806D00"/>
    <w:rsid w:val="00807575"/>
    <w:rsid w:val="00807F7C"/>
    <w:rsid w:val="00807FD4"/>
    <w:rsid w:val="008100E5"/>
    <w:rsid w:val="008101BE"/>
    <w:rsid w:val="008108B4"/>
    <w:rsid w:val="00810A50"/>
    <w:rsid w:val="00810B5E"/>
    <w:rsid w:val="00810B7D"/>
    <w:rsid w:val="00810CC1"/>
    <w:rsid w:val="00810F93"/>
    <w:rsid w:val="00811377"/>
    <w:rsid w:val="008113E3"/>
    <w:rsid w:val="00811799"/>
    <w:rsid w:val="008119B6"/>
    <w:rsid w:val="00811BBC"/>
    <w:rsid w:val="008122FF"/>
    <w:rsid w:val="00812896"/>
    <w:rsid w:val="0081305B"/>
    <w:rsid w:val="0081308C"/>
    <w:rsid w:val="00813A66"/>
    <w:rsid w:val="00813EB4"/>
    <w:rsid w:val="00813F8D"/>
    <w:rsid w:val="00813FAE"/>
    <w:rsid w:val="008148BD"/>
    <w:rsid w:val="00814DA9"/>
    <w:rsid w:val="00814E16"/>
    <w:rsid w:val="008153BE"/>
    <w:rsid w:val="00815442"/>
    <w:rsid w:val="00815652"/>
    <w:rsid w:val="00815735"/>
    <w:rsid w:val="00815858"/>
    <w:rsid w:val="00815942"/>
    <w:rsid w:val="00815A03"/>
    <w:rsid w:val="00815AA5"/>
    <w:rsid w:val="00815F04"/>
    <w:rsid w:val="00816101"/>
    <w:rsid w:val="0081612E"/>
    <w:rsid w:val="0081658A"/>
    <w:rsid w:val="0081680F"/>
    <w:rsid w:val="008168D6"/>
    <w:rsid w:val="008173A5"/>
    <w:rsid w:val="00817986"/>
    <w:rsid w:val="00817A91"/>
    <w:rsid w:val="00817DD5"/>
    <w:rsid w:val="00820228"/>
    <w:rsid w:val="00820415"/>
    <w:rsid w:val="00820627"/>
    <w:rsid w:val="008207C6"/>
    <w:rsid w:val="00820A88"/>
    <w:rsid w:val="00820AFD"/>
    <w:rsid w:val="00820CFA"/>
    <w:rsid w:val="008215DC"/>
    <w:rsid w:val="0082169D"/>
    <w:rsid w:val="00821895"/>
    <w:rsid w:val="00821B9B"/>
    <w:rsid w:val="00821CF8"/>
    <w:rsid w:val="00821EA9"/>
    <w:rsid w:val="00821F5C"/>
    <w:rsid w:val="00822330"/>
    <w:rsid w:val="0082236D"/>
    <w:rsid w:val="0082245C"/>
    <w:rsid w:val="00822B02"/>
    <w:rsid w:val="00822D1E"/>
    <w:rsid w:val="00823683"/>
    <w:rsid w:val="00823B15"/>
    <w:rsid w:val="00823B46"/>
    <w:rsid w:val="00823B89"/>
    <w:rsid w:val="00823CAA"/>
    <w:rsid w:val="00824832"/>
    <w:rsid w:val="008249A3"/>
    <w:rsid w:val="00824A31"/>
    <w:rsid w:val="00824A79"/>
    <w:rsid w:val="008252CD"/>
    <w:rsid w:val="008256E8"/>
    <w:rsid w:val="00825F4F"/>
    <w:rsid w:val="00825F58"/>
    <w:rsid w:val="008261E5"/>
    <w:rsid w:val="00826338"/>
    <w:rsid w:val="008267BE"/>
    <w:rsid w:val="008269A8"/>
    <w:rsid w:val="00826E14"/>
    <w:rsid w:val="00826F0B"/>
    <w:rsid w:val="008274CC"/>
    <w:rsid w:val="00827726"/>
    <w:rsid w:val="00827868"/>
    <w:rsid w:val="008279E8"/>
    <w:rsid w:val="00827B27"/>
    <w:rsid w:val="00827B2A"/>
    <w:rsid w:val="00827C2E"/>
    <w:rsid w:val="00827CEC"/>
    <w:rsid w:val="00827DC0"/>
    <w:rsid w:val="0083046C"/>
    <w:rsid w:val="00830490"/>
    <w:rsid w:val="0083051E"/>
    <w:rsid w:val="00831539"/>
    <w:rsid w:val="00831609"/>
    <w:rsid w:val="0083182E"/>
    <w:rsid w:val="00831F00"/>
    <w:rsid w:val="0083217D"/>
    <w:rsid w:val="0083258C"/>
    <w:rsid w:val="0083285A"/>
    <w:rsid w:val="00832A9D"/>
    <w:rsid w:val="00832D6C"/>
    <w:rsid w:val="00832F96"/>
    <w:rsid w:val="00833095"/>
    <w:rsid w:val="008339A0"/>
    <w:rsid w:val="00833A61"/>
    <w:rsid w:val="00833AB3"/>
    <w:rsid w:val="00833BAA"/>
    <w:rsid w:val="00833DED"/>
    <w:rsid w:val="00833FD3"/>
    <w:rsid w:val="0083434F"/>
    <w:rsid w:val="0083460B"/>
    <w:rsid w:val="00834758"/>
    <w:rsid w:val="00834778"/>
    <w:rsid w:val="00834ABC"/>
    <w:rsid w:val="00834AFA"/>
    <w:rsid w:val="00834EBD"/>
    <w:rsid w:val="0083546D"/>
    <w:rsid w:val="0083570B"/>
    <w:rsid w:val="0083585F"/>
    <w:rsid w:val="00836FC1"/>
    <w:rsid w:val="0083708D"/>
    <w:rsid w:val="00837247"/>
    <w:rsid w:val="00837AEE"/>
    <w:rsid w:val="00837C3E"/>
    <w:rsid w:val="008400EF"/>
    <w:rsid w:val="00840164"/>
    <w:rsid w:val="00840391"/>
    <w:rsid w:val="00840703"/>
    <w:rsid w:val="0084084D"/>
    <w:rsid w:val="00840DA7"/>
    <w:rsid w:val="00841029"/>
    <w:rsid w:val="008412BC"/>
    <w:rsid w:val="00841AF8"/>
    <w:rsid w:val="00841CE1"/>
    <w:rsid w:val="00841FD8"/>
    <w:rsid w:val="008420FD"/>
    <w:rsid w:val="008429D2"/>
    <w:rsid w:val="008430B2"/>
    <w:rsid w:val="0084346B"/>
    <w:rsid w:val="00844536"/>
    <w:rsid w:val="00844C2F"/>
    <w:rsid w:val="00844F90"/>
    <w:rsid w:val="008450E1"/>
    <w:rsid w:val="008455F9"/>
    <w:rsid w:val="00845843"/>
    <w:rsid w:val="00845A12"/>
    <w:rsid w:val="00845CDF"/>
    <w:rsid w:val="0084631C"/>
    <w:rsid w:val="008466B4"/>
    <w:rsid w:val="008466CF"/>
    <w:rsid w:val="00846A52"/>
    <w:rsid w:val="00846C3F"/>
    <w:rsid w:val="00846D99"/>
    <w:rsid w:val="00846F9C"/>
    <w:rsid w:val="00847038"/>
    <w:rsid w:val="0084722B"/>
    <w:rsid w:val="0084760F"/>
    <w:rsid w:val="00847ACC"/>
    <w:rsid w:val="0085011C"/>
    <w:rsid w:val="008503B1"/>
    <w:rsid w:val="00850526"/>
    <w:rsid w:val="008508AD"/>
    <w:rsid w:val="00850A6F"/>
    <w:rsid w:val="00850B17"/>
    <w:rsid w:val="00850C3A"/>
    <w:rsid w:val="00850DF2"/>
    <w:rsid w:val="00850E32"/>
    <w:rsid w:val="00850FB1"/>
    <w:rsid w:val="008511F3"/>
    <w:rsid w:val="00851869"/>
    <w:rsid w:val="00851950"/>
    <w:rsid w:val="00852831"/>
    <w:rsid w:val="00853052"/>
    <w:rsid w:val="008533A2"/>
    <w:rsid w:val="008535DA"/>
    <w:rsid w:val="00853C50"/>
    <w:rsid w:val="00853C95"/>
    <w:rsid w:val="00853DDE"/>
    <w:rsid w:val="008542E9"/>
    <w:rsid w:val="008548C4"/>
    <w:rsid w:val="00854B66"/>
    <w:rsid w:val="00854C4E"/>
    <w:rsid w:val="00854CF9"/>
    <w:rsid w:val="00854E9D"/>
    <w:rsid w:val="00854F07"/>
    <w:rsid w:val="0085507A"/>
    <w:rsid w:val="00855103"/>
    <w:rsid w:val="00855947"/>
    <w:rsid w:val="0085604A"/>
    <w:rsid w:val="00856195"/>
    <w:rsid w:val="00856631"/>
    <w:rsid w:val="00856B28"/>
    <w:rsid w:val="008571ED"/>
    <w:rsid w:val="0085752E"/>
    <w:rsid w:val="00857989"/>
    <w:rsid w:val="00857A8B"/>
    <w:rsid w:val="00857C47"/>
    <w:rsid w:val="00857D67"/>
    <w:rsid w:val="00857E04"/>
    <w:rsid w:val="00860206"/>
    <w:rsid w:val="0086070B"/>
    <w:rsid w:val="00860887"/>
    <w:rsid w:val="00860AB5"/>
    <w:rsid w:val="008611EA"/>
    <w:rsid w:val="0086140D"/>
    <w:rsid w:val="00861D18"/>
    <w:rsid w:val="0086289A"/>
    <w:rsid w:val="00862E75"/>
    <w:rsid w:val="0086324B"/>
    <w:rsid w:val="0086339F"/>
    <w:rsid w:val="00863704"/>
    <w:rsid w:val="008637D4"/>
    <w:rsid w:val="00863922"/>
    <w:rsid w:val="00863946"/>
    <w:rsid w:val="00863C95"/>
    <w:rsid w:val="00863CF9"/>
    <w:rsid w:val="00863EC6"/>
    <w:rsid w:val="00863F62"/>
    <w:rsid w:val="008640CB"/>
    <w:rsid w:val="00864161"/>
    <w:rsid w:val="0086433C"/>
    <w:rsid w:val="0086434F"/>
    <w:rsid w:val="0086468B"/>
    <w:rsid w:val="008647D7"/>
    <w:rsid w:val="00864854"/>
    <w:rsid w:val="00864D61"/>
    <w:rsid w:val="008650B9"/>
    <w:rsid w:val="0086516C"/>
    <w:rsid w:val="00865178"/>
    <w:rsid w:val="008651C4"/>
    <w:rsid w:val="008654BA"/>
    <w:rsid w:val="0086577F"/>
    <w:rsid w:val="008657B1"/>
    <w:rsid w:val="00865B32"/>
    <w:rsid w:val="00865CBE"/>
    <w:rsid w:val="008661D2"/>
    <w:rsid w:val="008664DF"/>
    <w:rsid w:val="00866642"/>
    <w:rsid w:val="008669C2"/>
    <w:rsid w:val="00866AA3"/>
    <w:rsid w:val="00866C02"/>
    <w:rsid w:val="00866CDA"/>
    <w:rsid w:val="00866DD4"/>
    <w:rsid w:val="00867262"/>
    <w:rsid w:val="008674B9"/>
    <w:rsid w:val="00867652"/>
    <w:rsid w:val="00867669"/>
    <w:rsid w:val="008677A3"/>
    <w:rsid w:val="008677C7"/>
    <w:rsid w:val="0086786C"/>
    <w:rsid w:val="0086789A"/>
    <w:rsid w:val="00867AB3"/>
    <w:rsid w:val="00867CAF"/>
    <w:rsid w:val="00867D10"/>
    <w:rsid w:val="00867FA7"/>
    <w:rsid w:val="00870212"/>
    <w:rsid w:val="008705BD"/>
    <w:rsid w:val="00870753"/>
    <w:rsid w:val="00870DAC"/>
    <w:rsid w:val="00870DE4"/>
    <w:rsid w:val="00870DF3"/>
    <w:rsid w:val="00870DFA"/>
    <w:rsid w:val="00871357"/>
    <w:rsid w:val="00871761"/>
    <w:rsid w:val="00871A55"/>
    <w:rsid w:val="00871B7D"/>
    <w:rsid w:val="00871C32"/>
    <w:rsid w:val="00871D67"/>
    <w:rsid w:val="00871D9A"/>
    <w:rsid w:val="00871DBC"/>
    <w:rsid w:val="0087211D"/>
    <w:rsid w:val="008721E5"/>
    <w:rsid w:val="00872718"/>
    <w:rsid w:val="0087274A"/>
    <w:rsid w:val="00872E9A"/>
    <w:rsid w:val="00872F09"/>
    <w:rsid w:val="00873054"/>
    <w:rsid w:val="0087344E"/>
    <w:rsid w:val="008734EC"/>
    <w:rsid w:val="00873582"/>
    <w:rsid w:val="0087368F"/>
    <w:rsid w:val="008739D6"/>
    <w:rsid w:val="00873A10"/>
    <w:rsid w:val="00873C5B"/>
    <w:rsid w:val="00873D6B"/>
    <w:rsid w:val="00873EAC"/>
    <w:rsid w:val="00873F6D"/>
    <w:rsid w:val="0087404D"/>
    <w:rsid w:val="00874152"/>
    <w:rsid w:val="008741EE"/>
    <w:rsid w:val="0087429D"/>
    <w:rsid w:val="00874BDB"/>
    <w:rsid w:val="00874BE3"/>
    <w:rsid w:val="00874D8A"/>
    <w:rsid w:val="008751D0"/>
    <w:rsid w:val="00875253"/>
    <w:rsid w:val="0087527E"/>
    <w:rsid w:val="0087548B"/>
    <w:rsid w:val="008754A9"/>
    <w:rsid w:val="0087561E"/>
    <w:rsid w:val="0087592E"/>
    <w:rsid w:val="00875AE7"/>
    <w:rsid w:val="00875BA6"/>
    <w:rsid w:val="00875EDB"/>
    <w:rsid w:val="008760C1"/>
    <w:rsid w:val="008761AF"/>
    <w:rsid w:val="00876246"/>
    <w:rsid w:val="008762D6"/>
    <w:rsid w:val="00876793"/>
    <w:rsid w:val="008767DB"/>
    <w:rsid w:val="008768FC"/>
    <w:rsid w:val="00876A35"/>
    <w:rsid w:val="00876D59"/>
    <w:rsid w:val="0087702C"/>
    <w:rsid w:val="00877111"/>
    <w:rsid w:val="00877211"/>
    <w:rsid w:val="008773E6"/>
    <w:rsid w:val="0087751B"/>
    <w:rsid w:val="0087759A"/>
    <w:rsid w:val="008777CC"/>
    <w:rsid w:val="008779BD"/>
    <w:rsid w:val="008800AF"/>
    <w:rsid w:val="0088022A"/>
    <w:rsid w:val="008802E4"/>
    <w:rsid w:val="008803C1"/>
    <w:rsid w:val="00880A11"/>
    <w:rsid w:val="00880C2B"/>
    <w:rsid w:val="00880C47"/>
    <w:rsid w:val="008812E1"/>
    <w:rsid w:val="00881544"/>
    <w:rsid w:val="00881588"/>
    <w:rsid w:val="008818AB"/>
    <w:rsid w:val="00881987"/>
    <w:rsid w:val="00881AB8"/>
    <w:rsid w:val="00881CFB"/>
    <w:rsid w:val="008828E2"/>
    <w:rsid w:val="00882BE9"/>
    <w:rsid w:val="00882EB5"/>
    <w:rsid w:val="00883414"/>
    <w:rsid w:val="0088341F"/>
    <w:rsid w:val="00883457"/>
    <w:rsid w:val="00883961"/>
    <w:rsid w:val="00883C55"/>
    <w:rsid w:val="00883F2A"/>
    <w:rsid w:val="00884228"/>
    <w:rsid w:val="008847CA"/>
    <w:rsid w:val="0088484F"/>
    <w:rsid w:val="0088495D"/>
    <w:rsid w:val="00885261"/>
    <w:rsid w:val="00885409"/>
    <w:rsid w:val="0088575F"/>
    <w:rsid w:val="008857E1"/>
    <w:rsid w:val="00885923"/>
    <w:rsid w:val="00885AEA"/>
    <w:rsid w:val="00885F28"/>
    <w:rsid w:val="00885F42"/>
    <w:rsid w:val="008861B3"/>
    <w:rsid w:val="00886380"/>
    <w:rsid w:val="00886634"/>
    <w:rsid w:val="008868DA"/>
    <w:rsid w:val="00886B20"/>
    <w:rsid w:val="00886DDD"/>
    <w:rsid w:val="008877F8"/>
    <w:rsid w:val="00887CA5"/>
    <w:rsid w:val="00887EC5"/>
    <w:rsid w:val="008900C3"/>
    <w:rsid w:val="00890273"/>
    <w:rsid w:val="00890377"/>
    <w:rsid w:val="00890449"/>
    <w:rsid w:val="00890679"/>
    <w:rsid w:val="008907CA"/>
    <w:rsid w:val="008909EB"/>
    <w:rsid w:val="00890E04"/>
    <w:rsid w:val="00890E21"/>
    <w:rsid w:val="00890E91"/>
    <w:rsid w:val="00891056"/>
    <w:rsid w:val="00891D13"/>
    <w:rsid w:val="00891FA0"/>
    <w:rsid w:val="00892355"/>
    <w:rsid w:val="0089241C"/>
    <w:rsid w:val="0089244E"/>
    <w:rsid w:val="00892654"/>
    <w:rsid w:val="00892D56"/>
    <w:rsid w:val="00893035"/>
    <w:rsid w:val="0089321A"/>
    <w:rsid w:val="00893672"/>
    <w:rsid w:val="008938DB"/>
    <w:rsid w:val="00893920"/>
    <w:rsid w:val="00893C30"/>
    <w:rsid w:val="00893CEA"/>
    <w:rsid w:val="00893D36"/>
    <w:rsid w:val="00893D93"/>
    <w:rsid w:val="00893EE8"/>
    <w:rsid w:val="00893F0E"/>
    <w:rsid w:val="00894166"/>
    <w:rsid w:val="0089420C"/>
    <w:rsid w:val="0089424D"/>
    <w:rsid w:val="008943DB"/>
    <w:rsid w:val="008945E8"/>
    <w:rsid w:val="00894679"/>
    <w:rsid w:val="00894AF7"/>
    <w:rsid w:val="00894BF6"/>
    <w:rsid w:val="00894DFF"/>
    <w:rsid w:val="00894E0C"/>
    <w:rsid w:val="008950A8"/>
    <w:rsid w:val="00895114"/>
    <w:rsid w:val="008954C6"/>
    <w:rsid w:val="008955C7"/>
    <w:rsid w:val="008956FB"/>
    <w:rsid w:val="0089594E"/>
    <w:rsid w:val="00895FAC"/>
    <w:rsid w:val="0089607C"/>
    <w:rsid w:val="0089619B"/>
    <w:rsid w:val="008965C8"/>
    <w:rsid w:val="008965F8"/>
    <w:rsid w:val="0089660C"/>
    <w:rsid w:val="008968F1"/>
    <w:rsid w:val="00896A01"/>
    <w:rsid w:val="00896FA4"/>
    <w:rsid w:val="0089726A"/>
    <w:rsid w:val="0089752C"/>
    <w:rsid w:val="0089761A"/>
    <w:rsid w:val="0089772D"/>
    <w:rsid w:val="008977C7"/>
    <w:rsid w:val="00897D39"/>
    <w:rsid w:val="008A0372"/>
    <w:rsid w:val="008A08B5"/>
    <w:rsid w:val="008A0986"/>
    <w:rsid w:val="008A0A5F"/>
    <w:rsid w:val="008A0A7D"/>
    <w:rsid w:val="008A0BB5"/>
    <w:rsid w:val="008A0C9A"/>
    <w:rsid w:val="008A0DF0"/>
    <w:rsid w:val="008A0F37"/>
    <w:rsid w:val="008A1105"/>
    <w:rsid w:val="008A1179"/>
    <w:rsid w:val="008A1A69"/>
    <w:rsid w:val="008A1B2E"/>
    <w:rsid w:val="008A1C1C"/>
    <w:rsid w:val="008A1CB8"/>
    <w:rsid w:val="008A1D0F"/>
    <w:rsid w:val="008A1D22"/>
    <w:rsid w:val="008A1DF8"/>
    <w:rsid w:val="008A20A1"/>
    <w:rsid w:val="008A2111"/>
    <w:rsid w:val="008A2165"/>
    <w:rsid w:val="008A252A"/>
    <w:rsid w:val="008A27FF"/>
    <w:rsid w:val="008A2937"/>
    <w:rsid w:val="008A2A09"/>
    <w:rsid w:val="008A2B1B"/>
    <w:rsid w:val="008A2C11"/>
    <w:rsid w:val="008A2E86"/>
    <w:rsid w:val="008A2F61"/>
    <w:rsid w:val="008A38E0"/>
    <w:rsid w:val="008A3C34"/>
    <w:rsid w:val="008A4574"/>
    <w:rsid w:val="008A4C89"/>
    <w:rsid w:val="008A4E53"/>
    <w:rsid w:val="008A4EB8"/>
    <w:rsid w:val="008A4EC6"/>
    <w:rsid w:val="008A5012"/>
    <w:rsid w:val="008A512E"/>
    <w:rsid w:val="008A5482"/>
    <w:rsid w:val="008A54BD"/>
    <w:rsid w:val="008A571F"/>
    <w:rsid w:val="008A5721"/>
    <w:rsid w:val="008A5A47"/>
    <w:rsid w:val="008A5A63"/>
    <w:rsid w:val="008A627A"/>
    <w:rsid w:val="008A63A1"/>
    <w:rsid w:val="008A647D"/>
    <w:rsid w:val="008A64EF"/>
    <w:rsid w:val="008A66FE"/>
    <w:rsid w:val="008A69F8"/>
    <w:rsid w:val="008A6A28"/>
    <w:rsid w:val="008A6FC8"/>
    <w:rsid w:val="008A7311"/>
    <w:rsid w:val="008A7C7C"/>
    <w:rsid w:val="008A7FCF"/>
    <w:rsid w:val="008B001E"/>
    <w:rsid w:val="008B0077"/>
    <w:rsid w:val="008B00EE"/>
    <w:rsid w:val="008B02B4"/>
    <w:rsid w:val="008B062C"/>
    <w:rsid w:val="008B077B"/>
    <w:rsid w:val="008B0D87"/>
    <w:rsid w:val="008B104B"/>
    <w:rsid w:val="008B122B"/>
    <w:rsid w:val="008B18EE"/>
    <w:rsid w:val="008B1A91"/>
    <w:rsid w:val="008B2097"/>
    <w:rsid w:val="008B20A2"/>
    <w:rsid w:val="008B2738"/>
    <w:rsid w:val="008B287D"/>
    <w:rsid w:val="008B2A89"/>
    <w:rsid w:val="008B2C37"/>
    <w:rsid w:val="008B2C54"/>
    <w:rsid w:val="008B2D5C"/>
    <w:rsid w:val="008B32E1"/>
    <w:rsid w:val="008B331B"/>
    <w:rsid w:val="008B37E1"/>
    <w:rsid w:val="008B3C79"/>
    <w:rsid w:val="008B452E"/>
    <w:rsid w:val="008B456E"/>
    <w:rsid w:val="008B46DA"/>
    <w:rsid w:val="008B4C11"/>
    <w:rsid w:val="008B4E01"/>
    <w:rsid w:val="008B4F66"/>
    <w:rsid w:val="008B5326"/>
    <w:rsid w:val="008B5386"/>
    <w:rsid w:val="008B53EA"/>
    <w:rsid w:val="008B5669"/>
    <w:rsid w:val="008B5760"/>
    <w:rsid w:val="008B59B3"/>
    <w:rsid w:val="008B59C8"/>
    <w:rsid w:val="008B5A70"/>
    <w:rsid w:val="008B65B3"/>
    <w:rsid w:val="008B669A"/>
    <w:rsid w:val="008B680B"/>
    <w:rsid w:val="008B6A84"/>
    <w:rsid w:val="008B6AFF"/>
    <w:rsid w:val="008B6D86"/>
    <w:rsid w:val="008B7607"/>
    <w:rsid w:val="008B7752"/>
    <w:rsid w:val="008B7823"/>
    <w:rsid w:val="008B79FB"/>
    <w:rsid w:val="008B7C27"/>
    <w:rsid w:val="008C0134"/>
    <w:rsid w:val="008C0494"/>
    <w:rsid w:val="008C0B49"/>
    <w:rsid w:val="008C0DA9"/>
    <w:rsid w:val="008C11AE"/>
    <w:rsid w:val="008C125A"/>
    <w:rsid w:val="008C138E"/>
    <w:rsid w:val="008C140C"/>
    <w:rsid w:val="008C14D1"/>
    <w:rsid w:val="008C169C"/>
    <w:rsid w:val="008C180A"/>
    <w:rsid w:val="008C1DDF"/>
    <w:rsid w:val="008C2116"/>
    <w:rsid w:val="008C27B4"/>
    <w:rsid w:val="008C2803"/>
    <w:rsid w:val="008C2B3C"/>
    <w:rsid w:val="008C2B93"/>
    <w:rsid w:val="008C2DBA"/>
    <w:rsid w:val="008C2E36"/>
    <w:rsid w:val="008C2F55"/>
    <w:rsid w:val="008C303C"/>
    <w:rsid w:val="008C3150"/>
    <w:rsid w:val="008C31D1"/>
    <w:rsid w:val="008C33BF"/>
    <w:rsid w:val="008C340E"/>
    <w:rsid w:val="008C367B"/>
    <w:rsid w:val="008C3952"/>
    <w:rsid w:val="008C3CA5"/>
    <w:rsid w:val="008C3D76"/>
    <w:rsid w:val="008C3E7A"/>
    <w:rsid w:val="008C46A1"/>
    <w:rsid w:val="008C48C8"/>
    <w:rsid w:val="008C5150"/>
    <w:rsid w:val="008C519D"/>
    <w:rsid w:val="008C51ED"/>
    <w:rsid w:val="008C59E7"/>
    <w:rsid w:val="008C5F8B"/>
    <w:rsid w:val="008C644B"/>
    <w:rsid w:val="008C6536"/>
    <w:rsid w:val="008C6A48"/>
    <w:rsid w:val="008C70E7"/>
    <w:rsid w:val="008C7117"/>
    <w:rsid w:val="008C71DD"/>
    <w:rsid w:val="008C7318"/>
    <w:rsid w:val="008C7541"/>
    <w:rsid w:val="008C75D6"/>
    <w:rsid w:val="008C7603"/>
    <w:rsid w:val="008C7BE4"/>
    <w:rsid w:val="008C7CE9"/>
    <w:rsid w:val="008C7F61"/>
    <w:rsid w:val="008D0655"/>
    <w:rsid w:val="008D092D"/>
    <w:rsid w:val="008D0C03"/>
    <w:rsid w:val="008D0D58"/>
    <w:rsid w:val="008D1392"/>
    <w:rsid w:val="008D1464"/>
    <w:rsid w:val="008D1512"/>
    <w:rsid w:val="008D21D5"/>
    <w:rsid w:val="008D2806"/>
    <w:rsid w:val="008D2AE2"/>
    <w:rsid w:val="008D2C4E"/>
    <w:rsid w:val="008D2DBB"/>
    <w:rsid w:val="008D2E54"/>
    <w:rsid w:val="008D31E5"/>
    <w:rsid w:val="008D3661"/>
    <w:rsid w:val="008D3D34"/>
    <w:rsid w:val="008D454C"/>
    <w:rsid w:val="008D473E"/>
    <w:rsid w:val="008D4A25"/>
    <w:rsid w:val="008D4D4C"/>
    <w:rsid w:val="008D4E1B"/>
    <w:rsid w:val="008D4E98"/>
    <w:rsid w:val="008D513D"/>
    <w:rsid w:val="008D55F9"/>
    <w:rsid w:val="008D56D4"/>
    <w:rsid w:val="008D5B0D"/>
    <w:rsid w:val="008D5DCA"/>
    <w:rsid w:val="008D6190"/>
    <w:rsid w:val="008D63CF"/>
    <w:rsid w:val="008D6690"/>
    <w:rsid w:val="008D695C"/>
    <w:rsid w:val="008D6C11"/>
    <w:rsid w:val="008D7320"/>
    <w:rsid w:val="008D74A4"/>
    <w:rsid w:val="008D751A"/>
    <w:rsid w:val="008D7584"/>
    <w:rsid w:val="008D793E"/>
    <w:rsid w:val="008E00F5"/>
    <w:rsid w:val="008E0752"/>
    <w:rsid w:val="008E078C"/>
    <w:rsid w:val="008E088C"/>
    <w:rsid w:val="008E09AE"/>
    <w:rsid w:val="008E0AEF"/>
    <w:rsid w:val="008E0E59"/>
    <w:rsid w:val="008E1185"/>
    <w:rsid w:val="008E129D"/>
    <w:rsid w:val="008E1463"/>
    <w:rsid w:val="008E1585"/>
    <w:rsid w:val="008E1668"/>
    <w:rsid w:val="008E1C1D"/>
    <w:rsid w:val="008E210F"/>
    <w:rsid w:val="008E21D9"/>
    <w:rsid w:val="008E2497"/>
    <w:rsid w:val="008E2503"/>
    <w:rsid w:val="008E250A"/>
    <w:rsid w:val="008E25D0"/>
    <w:rsid w:val="008E27BE"/>
    <w:rsid w:val="008E28A4"/>
    <w:rsid w:val="008E28CB"/>
    <w:rsid w:val="008E2A4F"/>
    <w:rsid w:val="008E2BAA"/>
    <w:rsid w:val="008E2E6E"/>
    <w:rsid w:val="008E36B0"/>
    <w:rsid w:val="008E3A94"/>
    <w:rsid w:val="008E3B36"/>
    <w:rsid w:val="008E4536"/>
    <w:rsid w:val="008E4F68"/>
    <w:rsid w:val="008E5234"/>
    <w:rsid w:val="008E525A"/>
    <w:rsid w:val="008E5C9C"/>
    <w:rsid w:val="008E5EAB"/>
    <w:rsid w:val="008E6450"/>
    <w:rsid w:val="008E656D"/>
    <w:rsid w:val="008E6C77"/>
    <w:rsid w:val="008E6F68"/>
    <w:rsid w:val="008E704D"/>
    <w:rsid w:val="008E72B3"/>
    <w:rsid w:val="008E766E"/>
    <w:rsid w:val="008E7809"/>
    <w:rsid w:val="008E7B35"/>
    <w:rsid w:val="008E7D56"/>
    <w:rsid w:val="008E7EC0"/>
    <w:rsid w:val="008F0227"/>
    <w:rsid w:val="008F034B"/>
    <w:rsid w:val="008F0536"/>
    <w:rsid w:val="008F0657"/>
    <w:rsid w:val="008F0888"/>
    <w:rsid w:val="008F0972"/>
    <w:rsid w:val="008F09F7"/>
    <w:rsid w:val="008F0B93"/>
    <w:rsid w:val="008F0DAE"/>
    <w:rsid w:val="008F109F"/>
    <w:rsid w:val="008F10A1"/>
    <w:rsid w:val="008F1677"/>
    <w:rsid w:val="008F1732"/>
    <w:rsid w:val="008F17AF"/>
    <w:rsid w:val="008F182C"/>
    <w:rsid w:val="008F1B61"/>
    <w:rsid w:val="008F2826"/>
    <w:rsid w:val="008F2837"/>
    <w:rsid w:val="008F2C0E"/>
    <w:rsid w:val="008F2FD3"/>
    <w:rsid w:val="008F30F0"/>
    <w:rsid w:val="008F3180"/>
    <w:rsid w:val="008F32C9"/>
    <w:rsid w:val="008F3742"/>
    <w:rsid w:val="008F399D"/>
    <w:rsid w:val="008F3C29"/>
    <w:rsid w:val="008F3D43"/>
    <w:rsid w:val="008F460C"/>
    <w:rsid w:val="008F471B"/>
    <w:rsid w:val="008F489D"/>
    <w:rsid w:val="008F4987"/>
    <w:rsid w:val="008F4C6C"/>
    <w:rsid w:val="008F4C93"/>
    <w:rsid w:val="008F4E99"/>
    <w:rsid w:val="008F4F20"/>
    <w:rsid w:val="008F5250"/>
    <w:rsid w:val="008F52F6"/>
    <w:rsid w:val="008F53F9"/>
    <w:rsid w:val="008F5C17"/>
    <w:rsid w:val="008F5C77"/>
    <w:rsid w:val="008F63BA"/>
    <w:rsid w:val="008F6822"/>
    <w:rsid w:val="008F693F"/>
    <w:rsid w:val="008F6B4D"/>
    <w:rsid w:val="008F6CF4"/>
    <w:rsid w:val="008F6DF0"/>
    <w:rsid w:val="008F7070"/>
    <w:rsid w:val="008F72E6"/>
    <w:rsid w:val="008F7367"/>
    <w:rsid w:val="008F776B"/>
    <w:rsid w:val="008F77AF"/>
    <w:rsid w:val="008F78D3"/>
    <w:rsid w:val="008F7AAC"/>
    <w:rsid w:val="009001FF"/>
    <w:rsid w:val="009006A0"/>
    <w:rsid w:val="009008DA"/>
    <w:rsid w:val="0090096F"/>
    <w:rsid w:val="009011AB"/>
    <w:rsid w:val="0090144E"/>
    <w:rsid w:val="009014EE"/>
    <w:rsid w:val="0090182D"/>
    <w:rsid w:val="00901A03"/>
    <w:rsid w:val="00901B6E"/>
    <w:rsid w:val="00901C22"/>
    <w:rsid w:val="00901C47"/>
    <w:rsid w:val="00901D99"/>
    <w:rsid w:val="009022B5"/>
    <w:rsid w:val="00902571"/>
    <w:rsid w:val="00902897"/>
    <w:rsid w:val="00902BA2"/>
    <w:rsid w:val="00902F3B"/>
    <w:rsid w:val="009036A1"/>
    <w:rsid w:val="009036AA"/>
    <w:rsid w:val="009038AE"/>
    <w:rsid w:val="00903A9A"/>
    <w:rsid w:val="00903B84"/>
    <w:rsid w:val="00903D06"/>
    <w:rsid w:val="00903D68"/>
    <w:rsid w:val="00903E39"/>
    <w:rsid w:val="00904095"/>
    <w:rsid w:val="009046F5"/>
    <w:rsid w:val="00904D6B"/>
    <w:rsid w:val="00904F89"/>
    <w:rsid w:val="00905325"/>
    <w:rsid w:val="00905903"/>
    <w:rsid w:val="00905C46"/>
    <w:rsid w:val="00905D3E"/>
    <w:rsid w:val="00905FB3"/>
    <w:rsid w:val="009060C1"/>
    <w:rsid w:val="00906551"/>
    <w:rsid w:val="00906C27"/>
    <w:rsid w:val="00906EC6"/>
    <w:rsid w:val="00906ECB"/>
    <w:rsid w:val="0090711E"/>
    <w:rsid w:val="009071E3"/>
    <w:rsid w:val="00907374"/>
    <w:rsid w:val="00907436"/>
    <w:rsid w:val="0090756E"/>
    <w:rsid w:val="0090768E"/>
    <w:rsid w:val="0090771E"/>
    <w:rsid w:val="009102EA"/>
    <w:rsid w:val="00910B3F"/>
    <w:rsid w:val="00910B53"/>
    <w:rsid w:val="00910CB4"/>
    <w:rsid w:val="00911331"/>
    <w:rsid w:val="00911577"/>
    <w:rsid w:val="009116BB"/>
    <w:rsid w:val="00911AF3"/>
    <w:rsid w:val="00911C6F"/>
    <w:rsid w:val="00912133"/>
    <w:rsid w:val="009123F1"/>
    <w:rsid w:val="00912474"/>
    <w:rsid w:val="00912B28"/>
    <w:rsid w:val="00912FF5"/>
    <w:rsid w:val="009130F4"/>
    <w:rsid w:val="009131F6"/>
    <w:rsid w:val="009133AE"/>
    <w:rsid w:val="009134FB"/>
    <w:rsid w:val="00913799"/>
    <w:rsid w:val="009137C3"/>
    <w:rsid w:val="00913BA4"/>
    <w:rsid w:val="00913E74"/>
    <w:rsid w:val="009143E7"/>
    <w:rsid w:val="0091446F"/>
    <w:rsid w:val="00914BC3"/>
    <w:rsid w:val="00914DC6"/>
    <w:rsid w:val="00914EE3"/>
    <w:rsid w:val="0091554B"/>
    <w:rsid w:val="00915631"/>
    <w:rsid w:val="00915DAA"/>
    <w:rsid w:val="00915DC8"/>
    <w:rsid w:val="00915ED5"/>
    <w:rsid w:val="00916559"/>
    <w:rsid w:val="009166A6"/>
    <w:rsid w:val="009168F9"/>
    <w:rsid w:val="0091699F"/>
    <w:rsid w:val="00916E1A"/>
    <w:rsid w:val="00916F0E"/>
    <w:rsid w:val="00917201"/>
    <w:rsid w:val="0091755E"/>
    <w:rsid w:val="0091767A"/>
    <w:rsid w:val="009177FD"/>
    <w:rsid w:val="009201A3"/>
    <w:rsid w:val="00920388"/>
    <w:rsid w:val="009204EC"/>
    <w:rsid w:val="00920963"/>
    <w:rsid w:val="0092097F"/>
    <w:rsid w:val="00920B86"/>
    <w:rsid w:val="00920BAB"/>
    <w:rsid w:val="00920C5F"/>
    <w:rsid w:val="00920F24"/>
    <w:rsid w:val="00920F86"/>
    <w:rsid w:val="009214CB"/>
    <w:rsid w:val="00921A92"/>
    <w:rsid w:val="00921ABC"/>
    <w:rsid w:val="00921B7A"/>
    <w:rsid w:val="00921E1F"/>
    <w:rsid w:val="00922216"/>
    <w:rsid w:val="00923F8E"/>
    <w:rsid w:val="00923FE7"/>
    <w:rsid w:val="00924208"/>
    <w:rsid w:val="00924392"/>
    <w:rsid w:val="00924589"/>
    <w:rsid w:val="00924903"/>
    <w:rsid w:val="009249C2"/>
    <w:rsid w:val="00924CCD"/>
    <w:rsid w:val="00924D8C"/>
    <w:rsid w:val="00924EB7"/>
    <w:rsid w:val="00924F50"/>
    <w:rsid w:val="009250DE"/>
    <w:rsid w:val="00925693"/>
    <w:rsid w:val="0092594F"/>
    <w:rsid w:val="00925C13"/>
    <w:rsid w:val="00925C67"/>
    <w:rsid w:val="00925E9A"/>
    <w:rsid w:val="0092610F"/>
    <w:rsid w:val="0092613B"/>
    <w:rsid w:val="00926149"/>
    <w:rsid w:val="00926176"/>
    <w:rsid w:val="00926288"/>
    <w:rsid w:val="009265C4"/>
    <w:rsid w:val="0092680A"/>
    <w:rsid w:val="00926A31"/>
    <w:rsid w:val="00926B67"/>
    <w:rsid w:val="00926CDE"/>
    <w:rsid w:val="009270C7"/>
    <w:rsid w:val="009271C3"/>
    <w:rsid w:val="009272A2"/>
    <w:rsid w:val="00927D67"/>
    <w:rsid w:val="00930368"/>
    <w:rsid w:val="00930C1D"/>
    <w:rsid w:val="00930D05"/>
    <w:rsid w:val="00930E78"/>
    <w:rsid w:val="00930F27"/>
    <w:rsid w:val="00931189"/>
    <w:rsid w:val="00931847"/>
    <w:rsid w:val="00931A03"/>
    <w:rsid w:val="00931A8F"/>
    <w:rsid w:val="00931CDB"/>
    <w:rsid w:val="00932282"/>
    <w:rsid w:val="00932460"/>
    <w:rsid w:val="00932629"/>
    <w:rsid w:val="00932644"/>
    <w:rsid w:val="00932B67"/>
    <w:rsid w:val="00932FB5"/>
    <w:rsid w:val="009330D7"/>
    <w:rsid w:val="00933213"/>
    <w:rsid w:val="00933351"/>
    <w:rsid w:val="009338BC"/>
    <w:rsid w:val="00933EFF"/>
    <w:rsid w:val="00934041"/>
    <w:rsid w:val="00934219"/>
    <w:rsid w:val="0093449B"/>
    <w:rsid w:val="009347C2"/>
    <w:rsid w:val="00934DC0"/>
    <w:rsid w:val="00935183"/>
    <w:rsid w:val="009359DC"/>
    <w:rsid w:val="00935B08"/>
    <w:rsid w:val="009368A8"/>
    <w:rsid w:val="009369BC"/>
    <w:rsid w:val="00936C39"/>
    <w:rsid w:val="00936E33"/>
    <w:rsid w:val="00936F0B"/>
    <w:rsid w:val="00936FCD"/>
    <w:rsid w:val="00937076"/>
    <w:rsid w:val="0093744A"/>
    <w:rsid w:val="00937B84"/>
    <w:rsid w:val="00940084"/>
    <w:rsid w:val="0094086D"/>
    <w:rsid w:val="00940964"/>
    <w:rsid w:val="009411BC"/>
    <w:rsid w:val="009411E0"/>
    <w:rsid w:val="009414CE"/>
    <w:rsid w:val="0094173E"/>
    <w:rsid w:val="0094197D"/>
    <w:rsid w:val="00941E0A"/>
    <w:rsid w:val="00942065"/>
    <w:rsid w:val="00942B8C"/>
    <w:rsid w:val="00942CED"/>
    <w:rsid w:val="00942D9E"/>
    <w:rsid w:val="00942E45"/>
    <w:rsid w:val="00942F6C"/>
    <w:rsid w:val="00942FE8"/>
    <w:rsid w:val="00943007"/>
    <w:rsid w:val="009433D9"/>
    <w:rsid w:val="009434DA"/>
    <w:rsid w:val="00943803"/>
    <w:rsid w:val="0094390A"/>
    <w:rsid w:val="0094398F"/>
    <w:rsid w:val="00943A98"/>
    <w:rsid w:val="00943D00"/>
    <w:rsid w:val="00943DB5"/>
    <w:rsid w:val="00944186"/>
    <w:rsid w:val="009444BB"/>
    <w:rsid w:val="009444F0"/>
    <w:rsid w:val="00944509"/>
    <w:rsid w:val="00944617"/>
    <w:rsid w:val="009446D4"/>
    <w:rsid w:val="00944B26"/>
    <w:rsid w:val="00944CE9"/>
    <w:rsid w:val="009450DD"/>
    <w:rsid w:val="00945157"/>
    <w:rsid w:val="00945162"/>
    <w:rsid w:val="0094553A"/>
    <w:rsid w:val="00945945"/>
    <w:rsid w:val="0094594D"/>
    <w:rsid w:val="00945F6B"/>
    <w:rsid w:val="0094629E"/>
    <w:rsid w:val="0094677C"/>
    <w:rsid w:val="00946832"/>
    <w:rsid w:val="00946C5B"/>
    <w:rsid w:val="00946CDF"/>
    <w:rsid w:val="00946DE9"/>
    <w:rsid w:val="009472A0"/>
    <w:rsid w:val="0094740F"/>
    <w:rsid w:val="00947484"/>
    <w:rsid w:val="00947774"/>
    <w:rsid w:val="00947B90"/>
    <w:rsid w:val="00947CB5"/>
    <w:rsid w:val="00947ED3"/>
    <w:rsid w:val="009505AE"/>
    <w:rsid w:val="009505FC"/>
    <w:rsid w:val="0095063C"/>
    <w:rsid w:val="00950725"/>
    <w:rsid w:val="0095080A"/>
    <w:rsid w:val="00950A31"/>
    <w:rsid w:val="00950BFB"/>
    <w:rsid w:val="00950E15"/>
    <w:rsid w:val="009512E0"/>
    <w:rsid w:val="00951328"/>
    <w:rsid w:val="009513A4"/>
    <w:rsid w:val="0095156C"/>
    <w:rsid w:val="00951631"/>
    <w:rsid w:val="009516D5"/>
    <w:rsid w:val="00951978"/>
    <w:rsid w:val="00952057"/>
    <w:rsid w:val="0095207A"/>
    <w:rsid w:val="0095248F"/>
    <w:rsid w:val="00952529"/>
    <w:rsid w:val="00952682"/>
    <w:rsid w:val="009526E2"/>
    <w:rsid w:val="00952711"/>
    <w:rsid w:val="009528D2"/>
    <w:rsid w:val="00952CA6"/>
    <w:rsid w:val="00952DE9"/>
    <w:rsid w:val="00952E5F"/>
    <w:rsid w:val="00952F2B"/>
    <w:rsid w:val="00952F8C"/>
    <w:rsid w:val="00953362"/>
    <w:rsid w:val="00953460"/>
    <w:rsid w:val="00953A78"/>
    <w:rsid w:val="00953BAC"/>
    <w:rsid w:val="0095442D"/>
    <w:rsid w:val="00954893"/>
    <w:rsid w:val="00954CFB"/>
    <w:rsid w:val="00955028"/>
    <w:rsid w:val="0095503D"/>
    <w:rsid w:val="009550A9"/>
    <w:rsid w:val="009553AD"/>
    <w:rsid w:val="00955652"/>
    <w:rsid w:val="0095575D"/>
    <w:rsid w:val="00955FFE"/>
    <w:rsid w:val="00956497"/>
    <w:rsid w:val="009564F2"/>
    <w:rsid w:val="00956818"/>
    <w:rsid w:val="009568C1"/>
    <w:rsid w:val="00956E17"/>
    <w:rsid w:val="00956E4D"/>
    <w:rsid w:val="00956ED9"/>
    <w:rsid w:val="00956FDD"/>
    <w:rsid w:val="00957BAE"/>
    <w:rsid w:val="00957DA5"/>
    <w:rsid w:val="00957DDA"/>
    <w:rsid w:val="00957FCF"/>
    <w:rsid w:val="009602D0"/>
    <w:rsid w:val="00960453"/>
    <w:rsid w:val="00960536"/>
    <w:rsid w:val="009605EF"/>
    <w:rsid w:val="00960B1A"/>
    <w:rsid w:val="00960DE6"/>
    <w:rsid w:val="00960E07"/>
    <w:rsid w:val="00960F8E"/>
    <w:rsid w:val="0096121D"/>
    <w:rsid w:val="009612F1"/>
    <w:rsid w:val="00961AA7"/>
    <w:rsid w:val="00961B9B"/>
    <w:rsid w:val="0096225E"/>
    <w:rsid w:val="0096229F"/>
    <w:rsid w:val="009629AA"/>
    <w:rsid w:val="00962FD4"/>
    <w:rsid w:val="0096300A"/>
    <w:rsid w:val="0096309A"/>
    <w:rsid w:val="00963576"/>
    <w:rsid w:val="0096363A"/>
    <w:rsid w:val="00963D6F"/>
    <w:rsid w:val="00963DA6"/>
    <w:rsid w:val="00964045"/>
    <w:rsid w:val="009641F3"/>
    <w:rsid w:val="00964383"/>
    <w:rsid w:val="009645B6"/>
    <w:rsid w:val="0096479E"/>
    <w:rsid w:val="00964864"/>
    <w:rsid w:val="00964991"/>
    <w:rsid w:val="00964A93"/>
    <w:rsid w:val="00964B69"/>
    <w:rsid w:val="009651C4"/>
    <w:rsid w:val="009651E7"/>
    <w:rsid w:val="00965218"/>
    <w:rsid w:val="00965389"/>
    <w:rsid w:val="00965959"/>
    <w:rsid w:val="00965AFD"/>
    <w:rsid w:val="00965E3C"/>
    <w:rsid w:val="00965F4D"/>
    <w:rsid w:val="00965F73"/>
    <w:rsid w:val="00966097"/>
    <w:rsid w:val="00966180"/>
    <w:rsid w:val="009661E5"/>
    <w:rsid w:val="0096638E"/>
    <w:rsid w:val="0096660E"/>
    <w:rsid w:val="00966690"/>
    <w:rsid w:val="00966722"/>
    <w:rsid w:val="00966AAE"/>
    <w:rsid w:val="00966CC6"/>
    <w:rsid w:val="00966E9F"/>
    <w:rsid w:val="00967027"/>
    <w:rsid w:val="009672CD"/>
    <w:rsid w:val="0096735A"/>
    <w:rsid w:val="0096756B"/>
    <w:rsid w:val="00967A0E"/>
    <w:rsid w:val="00967EA9"/>
    <w:rsid w:val="0097014F"/>
    <w:rsid w:val="009706F0"/>
    <w:rsid w:val="0097091B"/>
    <w:rsid w:val="00970BD4"/>
    <w:rsid w:val="00970E25"/>
    <w:rsid w:val="009710D8"/>
    <w:rsid w:val="0097176A"/>
    <w:rsid w:val="0097192C"/>
    <w:rsid w:val="00971B40"/>
    <w:rsid w:val="00971F02"/>
    <w:rsid w:val="00972317"/>
    <w:rsid w:val="009726B3"/>
    <w:rsid w:val="0097271E"/>
    <w:rsid w:val="009728E1"/>
    <w:rsid w:val="00972AE4"/>
    <w:rsid w:val="009730A0"/>
    <w:rsid w:val="009730D4"/>
    <w:rsid w:val="009736AB"/>
    <w:rsid w:val="00973715"/>
    <w:rsid w:val="00973726"/>
    <w:rsid w:val="00973F9B"/>
    <w:rsid w:val="0097401D"/>
    <w:rsid w:val="009747C5"/>
    <w:rsid w:val="00974AB9"/>
    <w:rsid w:val="009750BE"/>
    <w:rsid w:val="009750C3"/>
    <w:rsid w:val="009752EC"/>
    <w:rsid w:val="009752EE"/>
    <w:rsid w:val="00975346"/>
    <w:rsid w:val="009753AB"/>
    <w:rsid w:val="009756D8"/>
    <w:rsid w:val="00976380"/>
    <w:rsid w:val="0097688F"/>
    <w:rsid w:val="00976A03"/>
    <w:rsid w:val="00976ADE"/>
    <w:rsid w:val="00976B2E"/>
    <w:rsid w:val="00976D25"/>
    <w:rsid w:val="00976F23"/>
    <w:rsid w:val="0097782A"/>
    <w:rsid w:val="00977D70"/>
    <w:rsid w:val="00977E5F"/>
    <w:rsid w:val="00977F7A"/>
    <w:rsid w:val="00977F7D"/>
    <w:rsid w:val="00980355"/>
    <w:rsid w:val="009803FD"/>
    <w:rsid w:val="009804A4"/>
    <w:rsid w:val="009815B0"/>
    <w:rsid w:val="00981704"/>
    <w:rsid w:val="0098187C"/>
    <w:rsid w:val="00981ADB"/>
    <w:rsid w:val="009823DE"/>
    <w:rsid w:val="00982A87"/>
    <w:rsid w:val="00982E22"/>
    <w:rsid w:val="009830BB"/>
    <w:rsid w:val="0098346C"/>
    <w:rsid w:val="009844A5"/>
    <w:rsid w:val="009845D5"/>
    <w:rsid w:val="00984ABD"/>
    <w:rsid w:val="00984B7C"/>
    <w:rsid w:val="00984D83"/>
    <w:rsid w:val="00984FBD"/>
    <w:rsid w:val="00985105"/>
    <w:rsid w:val="00985554"/>
    <w:rsid w:val="0098596A"/>
    <w:rsid w:val="00985979"/>
    <w:rsid w:val="009859CE"/>
    <w:rsid w:val="009860CC"/>
    <w:rsid w:val="00986101"/>
    <w:rsid w:val="00986191"/>
    <w:rsid w:val="00986399"/>
    <w:rsid w:val="00986533"/>
    <w:rsid w:val="00986648"/>
    <w:rsid w:val="00986904"/>
    <w:rsid w:val="00986B47"/>
    <w:rsid w:val="00987182"/>
    <w:rsid w:val="009873AF"/>
    <w:rsid w:val="00987491"/>
    <w:rsid w:val="0098761D"/>
    <w:rsid w:val="00987677"/>
    <w:rsid w:val="0098767E"/>
    <w:rsid w:val="00987B6E"/>
    <w:rsid w:val="00987C5A"/>
    <w:rsid w:val="00987ECB"/>
    <w:rsid w:val="00990000"/>
    <w:rsid w:val="009905A9"/>
    <w:rsid w:val="009906C9"/>
    <w:rsid w:val="0099083B"/>
    <w:rsid w:val="00990AA7"/>
    <w:rsid w:val="00990BA7"/>
    <w:rsid w:val="00990C55"/>
    <w:rsid w:val="00990CA9"/>
    <w:rsid w:val="009912AE"/>
    <w:rsid w:val="00991736"/>
    <w:rsid w:val="009919D6"/>
    <w:rsid w:val="00991BE5"/>
    <w:rsid w:val="009922C6"/>
    <w:rsid w:val="00992D9F"/>
    <w:rsid w:val="009930EC"/>
    <w:rsid w:val="0099316A"/>
    <w:rsid w:val="00993239"/>
    <w:rsid w:val="009932DF"/>
    <w:rsid w:val="00993365"/>
    <w:rsid w:val="009933A0"/>
    <w:rsid w:val="009933BD"/>
    <w:rsid w:val="00993A73"/>
    <w:rsid w:val="00993DF6"/>
    <w:rsid w:val="009940E1"/>
    <w:rsid w:val="009941F5"/>
    <w:rsid w:val="009943B2"/>
    <w:rsid w:val="0099441D"/>
    <w:rsid w:val="009945EA"/>
    <w:rsid w:val="00994697"/>
    <w:rsid w:val="009946E2"/>
    <w:rsid w:val="00994A0A"/>
    <w:rsid w:val="00994E4C"/>
    <w:rsid w:val="00994F10"/>
    <w:rsid w:val="00995232"/>
    <w:rsid w:val="009956BB"/>
    <w:rsid w:val="00995AAE"/>
    <w:rsid w:val="00995B98"/>
    <w:rsid w:val="00995F43"/>
    <w:rsid w:val="00996133"/>
    <w:rsid w:val="00996261"/>
    <w:rsid w:val="00996326"/>
    <w:rsid w:val="0099642F"/>
    <w:rsid w:val="009964D9"/>
    <w:rsid w:val="0099660D"/>
    <w:rsid w:val="009966F8"/>
    <w:rsid w:val="00996AEB"/>
    <w:rsid w:val="00996CC8"/>
    <w:rsid w:val="009973A0"/>
    <w:rsid w:val="0099772C"/>
    <w:rsid w:val="009977EC"/>
    <w:rsid w:val="00997B64"/>
    <w:rsid w:val="00997D65"/>
    <w:rsid w:val="00997E1C"/>
    <w:rsid w:val="00997F2B"/>
    <w:rsid w:val="00997F7C"/>
    <w:rsid w:val="009A0735"/>
    <w:rsid w:val="009A091F"/>
    <w:rsid w:val="009A09D9"/>
    <w:rsid w:val="009A0D12"/>
    <w:rsid w:val="009A0DEE"/>
    <w:rsid w:val="009A1181"/>
    <w:rsid w:val="009A150F"/>
    <w:rsid w:val="009A160B"/>
    <w:rsid w:val="009A17D5"/>
    <w:rsid w:val="009A1900"/>
    <w:rsid w:val="009A1A0C"/>
    <w:rsid w:val="009A1A11"/>
    <w:rsid w:val="009A1CA2"/>
    <w:rsid w:val="009A1E7D"/>
    <w:rsid w:val="009A2F3D"/>
    <w:rsid w:val="009A364A"/>
    <w:rsid w:val="009A3707"/>
    <w:rsid w:val="009A394C"/>
    <w:rsid w:val="009A3B3E"/>
    <w:rsid w:val="009A3B79"/>
    <w:rsid w:val="009A3B91"/>
    <w:rsid w:val="009A3EF5"/>
    <w:rsid w:val="009A4152"/>
    <w:rsid w:val="009A4862"/>
    <w:rsid w:val="009A4864"/>
    <w:rsid w:val="009A4CBE"/>
    <w:rsid w:val="009A51A4"/>
    <w:rsid w:val="009A5770"/>
    <w:rsid w:val="009A5829"/>
    <w:rsid w:val="009A5CEE"/>
    <w:rsid w:val="009A5E6F"/>
    <w:rsid w:val="009A5F2F"/>
    <w:rsid w:val="009A637C"/>
    <w:rsid w:val="009A6481"/>
    <w:rsid w:val="009A6743"/>
    <w:rsid w:val="009A6A83"/>
    <w:rsid w:val="009A6C20"/>
    <w:rsid w:val="009A6CFD"/>
    <w:rsid w:val="009A6E72"/>
    <w:rsid w:val="009A74C1"/>
    <w:rsid w:val="009A7520"/>
    <w:rsid w:val="009A7704"/>
    <w:rsid w:val="009A77C0"/>
    <w:rsid w:val="009A7A54"/>
    <w:rsid w:val="009A7DCA"/>
    <w:rsid w:val="009A7E7D"/>
    <w:rsid w:val="009A7EE8"/>
    <w:rsid w:val="009B0030"/>
    <w:rsid w:val="009B03FE"/>
    <w:rsid w:val="009B04AC"/>
    <w:rsid w:val="009B054E"/>
    <w:rsid w:val="009B0760"/>
    <w:rsid w:val="009B07A7"/>
    <w:rsid w:val="009B0A57"/>
    <w:rsid w:val="009B0CE0"/>
    <w:rsid w:val="009B0FB0"/>
    <w:rsid w:val="009B133E"/>
    <w:rsid w:val="009B148C"/>
    <w:rsid w:val="009B15F9"/>
    <w:rsid w:val="009B17C1"/>
    <w:rsid w:val="009B204F"/>
    <w:rsid w:val="009B212F"/>
    <w:rsid w:val="009B230B"/>
    <w:rsid w:val="009B2414"/>
    <w:rsid w:val="009B26BE"/>
    <w:rsid w:val="009B2735"/>
    <w:rsid w:val="009B2808"/>
    <w:rsid w:val="009B2AE2"/>
    <w:rsid w:val="009B2AF5"/>
    <w:rsid w:val="009B30BD"/>
    <w:rsid w:val="009B3123"/>
    <w:rsid w:val="009B35CC"/>
    <w:rsid w:val="009B3E19"/>
    <w:rsid w:val="009B3F6E"/>
    <w:rsid w:val="009B3FB2"/>
    <w:rsid w:val="009B4065"/>
    <w:rsid w:val="009B41EA"/>
    <w:rsid w:val="009B4652"/>
    <w:rsid w:val="009B4E06"/>
    <w:rsid w:val="009B4F4B"/>
    <w:rsid w:val="009B5DAE"/>
    <w:rsid w:val="009B62E2"/>
    <w:rsid w:val="009B639B"/>
    <w:rsid w:val="009B6436"/>
    <w:rsid w:val="009B6529"/>
    <w:rsid w:val="009B6A49"/>
    <w:rsid w:val="009B6B62"/>
    <w:rsid w:val="009B6D2F"/>
    <w:rsid w:val="009B7005"/>
    <w:rsid w:val="009B73F5"/>
    <w:rsid w:val="009B7742"/>
    <w:rsid w:val="009B79FE"/>
    <w:rsid w:val="009B7A50"/>
    <w:rsid w:val="009B7BDF"/>
    <w:rsid w:val="009B7CBC"/>
    <w:rsid w:val="009B7F27"/>
    <w:rsid w:val="009C0180"/>
    <w:rsid w:val="009C04A7"/>
    <w:rsid w:val="009C0667"/>
    <w:rsid w:val="009C0835"/>
    <w:rsid w:val="009C0954"/>
    <w:rsid w:val="009C1916"/>
    <w:rsid w:val="009C1DDF"/>
    <w:rsid w:val="009C218C"/>
    <w:rsid w:val="009C2838"/>
    <w:rsid w:val="009C2CAE"/>
    <w:rsid w:val="009C2CC3"/>
    <w:rsid w:val="009C2E72"/>
    <w:rsid w:val="009C30F1"/>
    <w:rsid w:val="009C3292"/>
    <w:rsid w:val="009C346E"/>
    <w:rsid w:val="009C3477"/>
    <w:rsid w:val="009C3511"/>
    <w:rsid w:val="009C3836"/>
    <w:rsid w:val="009C38DA"/>
    <w:rsid w:val="009C39B9"/>
    <w:rsid w:val="009C3DA1"/>
    <w:rsid w:val="009C3EAD"/>
    <w:rsid w:val="009C3F51"/>
    <w:rsid w:val="009C40E8"/>
    <w:rsid w:val="009C46A1"/>
    <w:rsid w:val="009C46C1"/>
    <w:rsid w:val="009C4EE4"/>
    <w:rsid w:val="009C503C"/>
    <w:rsid w:val="009C51E5"/>
    <w:rsid w:val="009C5E6A"/>
    <w:rsid w:val="009C61E0"/>
    <w:rsid w:val="009C685B"/>
    <w:rsid w:val="009C73ED"/>
    <w:rsid w:val="009C7892"/>
    <w:rsid w:val="009C7FFA"/>
    <w:rsid w:val="009D0439"/>
    <w:rsid w:val="009D0660"/>
    <w:rsid w:val="009D0682"/>
    <w:rsid w:val="009D0C88"/>
    <w:rsid w:val="009D0E7A"/>
    <w:rsid w:val="009D0E86"/>
    <w:rsid w:val="009D10D3"/>
    <w:rsid w:val="009D13DB"/>
    <w:rsid w:val="009D1443"/>
    <w:rsid w:val="009D1477"/>
    <w:rsid w:val="009D1A7F"/>
    <w:rsid w:val="009D1C8B"/>
    <w:rsid w:val="009D1EFE"/>
    <w:rsid w:val="009D217B"/>
    <w:rsid w:val="009D22B3"/>
    <w:rsid w:val="009D2483"/>
    <w:rsid w:val="009D25C3"/>
    <w:rsid w:val="009D265F"/>
    <w:rsid w:val="009D2735"/>
    <w:rsid w:val="009D2C9E"/>
    <w:rsid w:val="009D3339"/>
    <w:rsid w:val="009D345B"/>
    <w:rsid w:val="009D38FC"/>
    <w:rsid w:val="009D3A18"/>
    <w:rsid w:val="009D3BA3"/>
    <w:rsid w:val="009D3EBA"/>
    <w:rsid w:val="009D44C5"/>
    <w:rsid w:val="009D4744"/>
    <w:rsid w:val="009D47F4"/>
    <w:rsid w:val="009D49C8"/>
    <w:rsid w:val="009D4A4A"/>
    <w:rsid w:val="009D4D94"/>
    <w:rsid w:val="009D4EC6"/>
    <w:rsid w:val="009D5284"/>
    <w:rsid w:val="009D548E"/>
    <w:rsid w:val="009D54BA"/>
    <w:rsid w:val="009D5537"/>
    <w:rsid w:val="009D5716"/>
    <w:rsid w:val="009D5CDE"/>
    <w:rsid w:val="009D5E17"/>
    <w:rsid w:val="009D61B9"/>
    <w:rsid w:val="009D6388"/>
    <w:rsid w:val="009D63DC"/>
    <w:rsid w:val="009D677B"/>
    <w:rsid w:val="009D6A16"/>
    <w:rsid w:val="009D6AE6"/>
    <w:rsid w:val="009D6BAB"/>
    <w:rsid w:val="009D7796"/>
    <w:rsid w:val="009D7E08"/>
    <w:rsid w:val="009E006B"/>
    <w:rsid w:val="009E0263"/>
    <w:rsid w:val="009E02EE"/>
    <w:rsid w:val="009E0333"/>
    <w:rsid w:val="009E0382"/>
    <w:rsid w:val="009E0BFF"/>
    <w:rsid w:val="009E0C88"/>
    <w:rsid w:val="009E0E29"/>
    <w:rsid w:val="009E129B"/>
    <w:rsid w:val="009E16FB"/>
    <w:rsid w:val="009E185B"/>
    <w:rsid w:val="009E1A50"/>
    <w:rsid w:val="009E1A63"/>
    <w:rsid w:val="009E25EB"/>
    <w:rsid w:val="009E26AD"/>
    <w:rsid w:val="009E2701"/>
    <w:rsid w:val="009E27B3"/>
    <w:rsid w:val="009E2B91"/>
    <w:rsid w:val="009E2C1A"/>
    <w:rsid w:val="009E2C5E"/>
    <w:rsid w:val="009E2E90"/>
    <w:rsid w:val="009E3188"/>
    <w:rsid w:val="009E3BD7"/>
    <w:rsid w:val="009E3D9C"/>
    <w:rsid w:val="009E3E26"/>
    <w:rsid w:val="009E4495"/>
    <w:rsid w:val="009E456C"/>
    <w:rsid w:val="009E4584"/>
    <w:rsid w:val="009E4697"/>
    <w:rsid w:val="009E4A4C"/>
    <w:rsid w:val="009E4B87"/>
    <w:rsid w:val="009E4C9A"/>
    <w:rsid w:val="009E53DC"/>
    <w:rsid w:val="009E542D"/>
    <w:rsid w:val="009E5678"/>
    <w:rsid w:val="009E5717"/>
    <w:rsid w:val="009E573D"/>
    <w:rsid w:val="009E5793"/>
    <w:rsid w:val="009E5D33"/>
    <w:rsid w:val="009E5F59"/>
    <w:rsid w:val="009E63C7"/>
    <w:rsid w:val="009E69BD"/>
    <w:rsid w:val="009E6D32"/>
    <w:rsid w:val="009E7300"/>
    <w:rsid w:val="009F04FA"/>
    <w:rsid w:val="009F05CC"/>
    <w:rsid w:val="009F085F"/>
    <w:rsid w:val="009F0CD9"/>
    <w:rsid w:val="009F119D"/>
    <w:rsid w:val="009F1322"/>
    <w:rsid w:val="009F1ED9"/>
    <w:rsid w:val="009F1EE2"/>
    <w:rsid w:val="009F1EEE"/>
    <w:rsid w:val="009F1F90"/>
    <w:rsid w:val="009F2271"/>
    <w:rsid w:val="009F23CA"/>
    <w:rsid w:val="009F2877"/>
    <w:rsid w:val="009F2967"/>
    <w:rsid w:val="009F3184"/>
    <w:rsid w:val="009F36D0"/>
    <w:rsid w:val="009F4333"/>
    <w:rsid w:val="009F4578"/>
    <w:rsid w:val="009F4865"/>
    <w:rsid w:val="009F493E"/>
    <w:rsid w:val="009F4F8D"/>
    <w:rsid w:val="009F5008"/>
    <w:rsid w:val="009F516B"/>
    <w:rsid w:val="009F53C7"/>
    <w:rsid w:val="009F53F5"/>
    <w:rsid w:val="009F56B7"/>
    <w:rsid w:val="009F57B1"/>
    <w:rsid w:val="009F5D6A"/>
    <w:rsid w:val="009F6358"/>
    <w:rsid w:val="009F6419"/>
    <w:rsid w:val="009F6795"/>
    <w:rsid w:val="009F68E2"/>
    <w:rsid w:val="009F6C81"/>
    <w:rsid w:val="009F74A3"/>
    <w:rsid w:val="009F75ED"/>
    <w:rsid w:val="009F77E0"/>
    <w:rsid w:val="009F7A93"/>
    <w:rsid w:val="009F7C25"/>
    <w:rsid w:val="009F7DCC"/>
    <w:rsid w:val="00A00285"/>
    <w:rsid w:val="00A0052E"/>
    <w:rsid w:val="00A005A7"/>
    <w:rsid w:val="00A007A3"/>
    <w:rsid w:val="00A008B5"/>
    <w:rsid w:val="00A00C9C"/>
    <w:rsid w:val="00A012D2"/>
    <w:rsid w:val="00A0135E"/>
    <w:rsid w:val="00A0160E"/>
    <w:rsid w:val="00A01654"/>
    <w:rsid w:val="00A01A93"/>
    <w:rsid w:val="00A01DA6"/>
    <w:rsid w:val="00A02040"/>
    <w:rsid w:val="00A02398"/>
    <w:rsid w:val="00A02609"/>
    <w:rsid w:val="00A02772"/>
    <w:rsid w:val="00A030D0"/>
    <w:rsid w:val="00A03242"/>
    <w:rsid w:val="00A03381"/>
    <w:rsid w:val="00A033A3"/>
    <w:rsid w:val="00A0390A"/>
    <w:rsid w:val="00A03D33"/>
    <w:rsid w:val="00A03D3E"/>
    <w:rsid w:val="00A03F41"/>
    <w:rsid w:val="00A03F6A"/>
    <w:rsid w:val="00A03FC2"/>
    <w:rsid w:val="00A03FEF"/>
    <w:rsid w:val="00A0444F"/>
    <w:rsid w:val="00A044D6"/>
    <w:rsid w:val="00A047E5"/>
    <w:rsid w:val="00A054BE"/>
    <w:rsid w:val="00A0556B"/>
    <w:rsid w:val="00A0564A"/>
    <w:rsid w:val="00A0577D"/>
    <w:rsid w:val="00A05C81"/>
    <w:rsid w:val="00A06361"/>
    <w:rsid w:val="00A063F8"/>
    <w:rsid w:val="00A07585"/>
    <w:rsid w:val="00A07823"/>
    <w:rsid w:val="00A079DD"/>
    <w:rsid w:val="00A07E2D"/>
    <w:rsid w:val="00A10049"/>
    <w:rsid w:val="00A100FE"/>
    <w:rsid w:val="00A102F6"/>
    <w:rsid w:val="00A103E1"/>
    <w:rsid w:val="00A107D0"/>
    <w:rsid w:val="00A10CC0"/>
    <w:rsid w:val="00A111C3"/>
    <w:rsid w:val="00A112C1"/>
    <w:rsid w:val="00A113E6"/>
    <w:rsid w:val="00A11417"/>
    <w:rsid w:val="00A1161C"/>
    <w:rsid w:val="00A119DA"/>
    <w:rsid w:val="00A11DB5"/>
    <w:rsid w:val="00A11FB2"/>
    <w:rsid w:val="00A12145"/>
    <w:rsid w:val="00A12544"/>
    <w:rsid w:val="00A1274C"/>
    <w:rsid w:val="00A12971"/>
    <w:rsid w:val="00A12B9C"/>
    <w:rsid w:val="00A12BEC"/>
    <w:rsid w:val="00A12C80"/>
    <w:rsid w:val="00A12D3D"/>
    <w:rsid w:val="00A12E83"/>
    <w:rsid w:val="00A135DD"/>
    <w:rsid w:val="00A13891"/>
    <w:rsid w:val="00A139E9"/>
    <w:rsid w:val="00A13C7D"/>
    <w:rsid w:val="00A13DF1"/>
    <w:rsid w:val="00A13E50"/>
    <w:rsid w:val="00A13E7D"/>
    <w:rsid w:val="00A14489"/>
    <w:rsid w:val="00A145EC"/>
    <w:rsid w:val="00A14AB1"/>
    <w:rsid w:val="00A14DBE"/>
    <w:rsid w:val="00A1524D"/>
    <w:rsid w:val="00A1537F"/>
    <w:rsid w:val="00A15652"/>
    <w:rsid w:val="00A15B10"/>
    <w:rsid w:val="00A15BAE"/>
    <w:rsid w:val="00A15D85"/>
    <w:rsid w:val="00A16383"/>
    <w:rsid w:val="00A16678"/>
    <w:rsid w:val="00A16A28"/>
    <w:rsid w:val="00A16AA2"/>
    <w:rsid w:val="00A16BDA"/>
    <w:rsid w:val="00A17367"/>
    <w:rsid w:val="00A17381"/>
    <w:rsid w:val="00A17467"/>
    <w:rsid w:val="00A17679"/>
    <w:rsid w:val="00A17952"/>
    <w:rsid w:val="00A17972"/>
    <w:rsid w:val="00A20123"/>
    <w:rsid w:val="00A2074D"/>
    <w:rsid w:val="00A20899"/>
    <w:rsid w:val="00A209E2"/>
    <w:rsid w:val="00A20A91"/>
    <w:rsid w:val="00A21030"/>
    <w:rsid w:val="00A2108C"/>
    <w:rsid w:val="00A217E4"/>
    <w:rsid w:val="00A21B45"/>
    <w:rsid w:val="00A21CA0"/>
    <w:rsid w:val="00A22168"/>
    <w:rsid w:val="00A22EE2"/>
    <w:rsid w:val="00A22F37"/>
    <w:rsid w:val="00A22FF3"/>
    <w:rsid w:val="00A232EB"/>
    <w:rsid w:val="00A240CB"/>
    <w:rsid w:val="00A2414E"/>
    <w:rsid w:val="00A243FC"/>
    <w:rsid w:val="00A246B1"/>
    <w:rsid w:val="00A247B9"/>
    <w:rsid w:val="00A24C94"/>
    <w:rsid w:val="00A24D26"/>
    <w:rsid w:val="00A251BA"/>
    <w:rsid w:val="00A254A5"/>
    <w:rsid w:val="00A255BE"/>
    <w:rsid w:val="00A257F1"/>
    <w:rsid w:val="00A257FF"/>
    <w:rsid w:val="00A25873"/>
    <w:rsid w:val="00A25875"/>
    <w:rsid w:val="00A258C7"/>
    <w:rsid w:val="00A260C9"/>
    <w:rsid w:val="00A264C3"/>
    <w:rsid w:val="00A265DD"/>
    <w:rsid w:val="00A267B0"/>
    <w:rsid w:val="00A26B66"/>
    <w:rsid w:val="00A26BCB"/>
    <w:rsid w:val="00A2703D"/>
    <w:rsid w:val="00A27088"/>
    <w:rsid w:val="00A2716A"/>
    <w:rsid w:val="00A27D6E"/>
    <w:rsid w:val="00A30242"/>
    <w:rsid w:val="00A304D5"/>
    <w:rsid w:val="00A30A40"/>
    <w:rsid w:val="00A31104"/>
    <w:rsid w:val="00A312BA"/>
    <w:rsid w:val="00A31500"/>
    <w:rsid w:val="00A31A44"/>
    <w:rsid w:val="00A31FE0"/>
    <w:rsid w:val="00A320F3"/>
    <w:rsid w:val="00A32381"/>
    <w:rsid w:val="00A325FB"/>
    <w:rsid w:val="00A3306F"/>
    <w:rsid w:val="00A335FB"/>
    <w:rsid w:val="00A346A2"/>
    <w:rsid w:val="00A34726"/>
    <w:rsid w:val="00A348E1"/>
    <w:rsid w:val="00A3491A"/>
    <w:rsid w:val="00A351E3"/>
    <w:rsid w:val="00A351F3"/>
    <w:rsid w:val="00A35336"/>
    <w:rsid w:val="00A35A11"/>
    <w:rsid w:val="00A35B68"/>
    <w:rsid w:val="00A35FE2"/>
    <w:rsid w:val="00A36262"/>
    <w:rsid w:val="00A365D8"/>
    <w:rsid w:val="00A368E8"/>
    <w:rsid w:val="00A36A64"/>
    <w:rsid w:val="00A3719E"/>
    <w:rsid w:val="00A37487"/>
    <w:rsid w:val="00A37803"/>
    <w:rsid w:val="00A37A41"/>
    <w:rsid w:val="00A37A69"/>
    <w:rsid w:val="00A37CE2"/>
    <w:rsid w:val="00A37DCA"/>
    <w:rsid w:val="00A37E48"/>
    <w:rsid w:val="00A40030"/>
    <w:rsid w:val="00A400BB"/>
    <w:rsid w:val="00A401CB"/>
    <w:rsid w:val="00A4036C"/>
    <w:rsid w:val="00A404E5"/>
    <w:rsid w:val="00A40798"/>
    <w:rsid w:val="00A409FB"/>
    <w:rsid w:val="00A40FC3"/>
    <w:rsid w:val="00A4104C"/>
    <w:rsid w:val="00A41056"/>
    <w:rsid w:val="00A411C9"/>
    <w:rsid w:val="00A4166E"/>
    <w:rsid w:val="00A41726"/>
    <w:rsid w:val="00A41766"/>
    <w:rsid w:val="00A42171"/>
    <w:rsid w:val="00A424EC"/>
    <w:rsid w:val="00A425A2"/>
    <w:rsid w:val="00A42811"/>
    <w:rsid w:val="00A42AE0"/>
    <w:rsid w:val="00A42CBC"/>
    <w:rsid w:val="00A42D52"/>
    <w:rsid w:val="00A432C6"/>
    <w:rsid w:val="00A4353E"/>
    <w:rsid w:val="00A4360F"/>
    <w:rsid w:val="00A4390F"/>
    <w:rsid w:val="00A43E6B"/>
    <w:rsid w:val="00A4405F"/>
    <w:rsid w:val="00A441A9"/>
    <w:rsid w:val="00A4459B"/>
    <w:rsid w:val="00A44A70"/>
    <w:rsid w:val="00A44BA1"/>
    <w:rsid w:val="00A44BEF"/>
    <w:rsid w:val="00A44DDC"/>
    <w:rsid w:val="00A44E33"/>
    <w:rsid w:val="00A44F7F"/>
    <w:rsid w:val="00A45154"/>
    <w:rsid w:val="00A45611"/>
    <w:rsid w:val="00A45626"/>
    <w:rsid w:val="00A456FE"/>
    <w:rsid w:val="00A45AEF"/>
    <w:rsid w:val="00A45B2D"/>
    <w:rsid w:val="00A45D3C"/>
    <w:rsid w:val="00A45F42"/>
    <w:rsid w:val="00A4610C"/>
    <w:rsid w:val="00A46138"/>
    <w:rsid w:val="00A461EA"/>
    <w:rsid w:val="00A46413"/>
    <w:rsid w:val="00A464BD"/>
    <w:rsid w:val="00A4655C"/>
    <w:rsid w:val="00A465FF"/>
    <w:rsid w:val="00A46AE8"/>
    <w:rsid w:val="00A472F0"/>
    <w:rsid w:val="00A478C8"/>
    <w:rsid w:val="00A47C35"/>
    <w:rsid w:val="00A47D08"/>
    <w:rsid w:val="00A50102"/>
    <w:rsid w:val="00A502A1"/>
    <w:rsid w:val="00A5043E"/>
    <w:rsid w:val="00A504E0"/>
    <w:rsid w:val="00A512FB"/>
    <w:rsid w:val="00A51386"/>
    <w:rsid w:val="00A51516"/>
    <w:rsid w:val="00A516D7"/>
    <w:rsid w:val="00A51701"/>
    <w:rsid w:val="00A51D16"/>
    <w:rsid w:val="00A52152"/>
    <w:rsid w:val="00A52702"/>
    <w:rsid w:val="00A52C6C"/>
    <w:rsid w:val="00A52FAD"/>
    <w:rsid w:val="00A5325A"/>
    <w:rsid w:val="00A5346C"/>
    <w:rsid w:val="00A54272"/>
    <w:rsid w:val="00A54469"/>
    <w:rsid w:val="00A544C7"/>
    <w:rsid w:val="00A548C7"/>
    <w:rsid w:val="00A549A7"/>
    <w:rsid w:val="00A551FF"/>
    <w:rsid w:val="00A55553"/>
    <w:rsid w:val="00A5561A"/>
    <w:rsid w:val="00A55802"/>
    <w:rsid w:val="00A56075"/>
    <w:rsid w:val="00A5632D"/>
    <w:rsid w:val="00A5639C"/>
    <w:rsid w:val="00A564BE"/>
    <w:rsid w:val="00A564EB"/>
    <w:rsid w:val="00A56620"/>
    <w:rsid w:val="00A567EA"/>
    <w:rsid w:val="00A56944"/>
    <w:rsid w:val="00A56B27"/>
    <w:rsid w:val="00A56B7E"/>
    <w:rsid w:val="00A56E42"/>
    <w:rsid w:val="00A56F25"/>
    <w:rsid w:val="00A57144"/>
    <w:rsid w:val="00A5726B"/>
    <w:rsid w:val="00A57384"/>
    <w:rsid w:val="00A57787"/>
    <w:rsid w:val="00A57B17"/>
    <w:rsid w:val="00A57D9C"/>
    <w:rsid w:val="00A57EBC"/>
    <w:rsid w:val="00A601E5"/>
    <w:rsid w:val="00A6088A"/>
    <w:rsid w:val="00A60B26"/>
    <w:rsid w:val="00A60B3A"/>
    <w:rsid w:val="00A61281"/>
    <w:rsid w:val="00A614D4"/>
    <w:rsid w:val="00A616F8"/>
    <w:rsid w:val="00A61A48"/>
    <w:rsid w:val="00A61B76"/>
    <w:rsid w:val="00A61D0E"/>
    <w:rsid w:val="00A61D1E"/>
    <w:rsid w:val="00A63075"/>
    <w:rsid w:val="00A63083"/>
    <w:rsid w:val="00A6333A"/>
    <w:rsid w:val="00A63879"/>
    <w:rsid w:val="00A63CF3"/>
    <w:rsid w:val="00A63D03"/>
    <w:rsid w:val="00A63E88"/>
    <w:rsid w:val="00A64121"/>
    <w:rsid w:val="00A64172"/>
    <w:rsid w:val="00A64216"/>
    <w:rsid w:val="00A64533"/>
    <w:rsid w:val="00A647A8"/>
    <w:rsid w:val="00A64B9C"/>
    <w:rsid w:val="00A64C7B"/>
    <w:rsid w:val="00A64F2E"/>
    <w:rsid w:val="00A6526D"/>
    <w:rsid w:val="00A6539B"/>
    <w:rsid w:val="00A65441"/>
    <w:rsid w:val="00A654C1"/>
    <w:rsid w:val="00A65C6F"/>
    <w:rsid w:val="00A65E29"/>
    <w:rsid w:val="00A65F7A"/>
    <w:rsid w:val="00A6620D"/>
    <w:rsid w:val="00A6621D"/>
    <w:rsid w:val="00A6655F"/>
    <w:rsid w:val="00A66986"/>
    <w:rsid w:val="00A67367"/>
    <w:rsid w:val="00A6765D"/>
    <w:rsid w:val="00A67E1C"/>
    <w:rsid w:val="00A703BB"/>
    <w:rsid w:val="00A70526"/>
    <w:rsid w:val="00A70847"/>
    <w:rsid w:val="00A70C4B"/>
    <w:rsid w:val="00A70FBC"/>
    <w:rsid w:val="00A7129D"/>
    <w:rsid w:val="00A712B7"/>
    <w:rsid w:val="00A71DC3"/>
    <w:rsid w:val="00A71E16"/>
    <w:rsid w:val="00A7215A"/>
    <w:rsid w:val="00A72301"/>
    <w:rsid w:val="00A725E7"/>
    <w:rsid w:val="00A726EF"/>
    <w:rsid w:val="00A727D0"/>
    <w:rsid w:val="00A72CAE"/>
    <w:rsid w:val="00A7319C"/>
    <w:rsid w:val="00A731AA"/>
    <w:rsid w:val="00A73415"/>
    <w:rsid w:val="00A742D5"/>
    <w:rsid w:val="00A74402"/>
    <w:rsid w:val="00A7458E"/>
    <w:rsid w:val="00A745E1"/>
    <w:rsid w:val="00A74740"/>
    <w:rsid w:val="00A748A6"/>
    <w:rsid w:val="00A748B5"/>
    <w:rsid w:val="00A749C4"/>
    <w:rsid w:val="00A74B9F"/>
    <w:rsid w:val="00A7507B"/>
    <w:rsid w:val="00A750CA"/>
    <w:rsid w:val="00A7540E"/>
    <w:rsid w:val="00A76211"/>
    <w:rsid w:val="00A76432"/>
    <w:rsid w:val="00A76454"/>
    <w:rsid w:val="00A764E7"/>
    <w:rsid w:val="00A76901"/>
    <w:rsid w:val="00A76A6F"/>
    <w:rsid w:val="00A76DB9"/>
    <w:rsid w:val="00A76E27"/>
    <w:rsid w:val="00A76EA5"/>
    <w:rsid w:val="00A770E0"/>
    <w:rsid w:val="00A772FE"/>
    <w:rsid w:val="00A77309"/>
    <w:rsid w:val="00A77573"/>
    <w:rsid w:val="00A77792"/>
    <w:rsid w:val="00A77A5D"/>
    <w:rsid w:val="00A800AC"/>
    <w:rsid w:val="00A803CB"/>
    <w:rsid w:val="00A80542"/>
    <w:rsid w:val="00A80558"/>
    <w:rsid w:val="00A807E0"/>
    <w:rsid w:val="00A80A31"/>
    <w:rsid w:val="00A80CC1"/>
    <w:rsid w:val="00A80F95"/>
    <w:rsid w:val="00A8114D"/>
    <w:rsid w:val="00A81714"/>
    <w:rsid w:val="00A81A70"/>
    <w:rsid w:val="00A81ACF"/>
    <w:rsid w:val="00A8223D"/>
    <w:rsid w:val="00A82581"/>
    <w:rsid w:val="00A825D7"/>
    <w:rsid w:val="00A82B2D"/>
    <w:rsid w:val="00A82DB4"/>
    <w:rsid w:val="00A831D3"/>
    <w:rsid w:val="00A832F0"/>
    <w:rsid w:val="00A833AB"/>
    <w:rsid w:val="00A8347A"/>
    <w:rsid w:val="00A83549"/>
    <w:rsid w:val="00A835FE"/>
    <w:rsid w:val="00A83679"/>
    <w:rsid w:val="00A83B73"/>
    <w:rsid w:val="00A83BF6"/>
    <w:rsid w:val="00A83CB2"/>
    <w:rsid w:val="00A84020"/>
    <w:rsid w:val="00A84188"/>
    <w:rsid w:val="00A8451F"/>
    <w:rsid w:val="00A84630"/>
    <w:rsid w:val="00A84A79"/>
    <w:rsid w:val="00A85329"/>
    <w:rsid w:val="00A8556C"/>
    <w:rsid w:val="00A858EE"/>
    <w:rsid w:val="00A85B67"/>
    <w:rsid w:val="00A860AF"/>
    <w:rsid w:val="00A860B8"/>
    <w:rsid w:val="00A86131"/>
    <w:rsid w:val="00A865F5"/>
    <w:rsid w:val="00A86716"/>
    <w:rsid w:val="00A86BBE"/>
    <w:rsid w:val="00A86CC1"/>
    <w:rsid w:val="00A86DF1"/>
    <w:rsid w:val="00A8701A"/>
    <w:rsid w:val="00A87169"/>
    <w:rsid w:val="00A87270"/>
    <w:rsid w:val="00A87281"/>
    <w:rsid w:val="00A87506"/>
    <w:rsid w:val="00A8754A"/>
    <w:rsid w:val="00A8777B"/>
    <w:rsid w:val="00A87E42"/>
    <w:rsid w:val="00A9000B"/>
    <w:rsid w:val="00A90063"/>
    <w:rsid w:val="00A900C9"/>
    <w:rsid w:val="00A90396"/>
    <w:rsid w:val="00A90924"/>
    <w:rsid w:val="00A90A0B"/>
    <w:rsid w:val="00A90AA2"/>
    <w:rsid w:val="00A90AD5"/>
    <w:rsid w:val="00A91621"/>
    <w:rsid w:val="00A91656"/>
    <w:rsid w:val="00A91829"/>
    <w:rsid w:val="00A91B87"/>
    <w:rsid w:val="00A91C47"/>
    <w:rsid w:val="00A91D64"/>
    <w:rsid w:val="00A91E7D"/>
    <w:rsid w:val="00A91F95"/>
    <w:rsid w:val="00A921CA"/>
    <w:rsid w:val="00A9243C"/>
    <w:rsid w:val="00A92742"/>
    <w:rsid w:val="00A92986"/>
    <w:rsid w:val="00A92DE7"/>
    <w:rsid w:val="00A92F76"/>
    <w:rsid w:val="00A92F8F"/>
    <w:rsid w:val="00A93624"/>
    <w:rsid w:val="00A93AFC"/>
    <w:rsid w:val="00A93C5D"/>
    <w:rsid w:val="00A93EED"/>
    <w:rsid w:val="00A93F32"/>
    <w:rsid w:val="00A943FD"/>
    <w:rsid w:val="00A94A15"/>
    <w:rsid w:val="00A94F38"/>
    <w:rsid w:val="00A954CF"/>
    <w:rsid w:val="00A967C2"/>
    <w:rsid w:val="00A967F7"/>
    <w:rsid w:val="00A96B13"/>
    <w:rsid w:val="00A96B1A"/>
    <w:rsid w:val="00A96E15"/>
    <w:rsid w:val="00A96E1F"/>
    <w:rsid w:val="00A970DE"/>
    <w:rsid w:val="00A97144"/>
    <w:rsid w:val="00A972C9"/>
    <w:rsid w:val="00A9785D"/>
    <w:rsid w:val="00AA0153"/>
    <w:rsid w:val="00AA045D"/>
    <w:rsid w:val="00AA079A"/>
    <w:rsid w:val="00AA097C"/>
    <w:rsid w:val="00AA0A42"/>
    <w:rsid w:val="00AA0AFE"/>
    <w:rsid w:val="00AA0C23"/>
    <w:rsid w:val="00AA12EF"/>
    <w:rsid w:val="00AA145F"/>
    <w:rsid w:val="00AA16CD"/>
    <w:rsid w:val="00AA170C"/>
    <w:rsid w:val="00AA1BA3"/>
    <w:rsid w:val="00AA1CB2"/>
    <w:rsid w:val="00AA1FA1"/>
    <w:rsid w:val="00AA2308"/>
    <w:rsid w:val="00AA270A"/>
    <w:rsid w:val="00AA28B5"/>
    <w:rsid w:val="00AA2A8E"/>
    <w:rsid w:val="00AA2F44"/>
    <w:rsid w:val="00AA30A5"/>
    <w:rsid w:val="00AA3247"/>
    <w:rsid w:val="00AA3310"/>
    <w:rsid w:val="00AA34A4"/>
    <w:rsid w:val="00AA352C"/>
    <w:rsid w:val="00AA3CDE"/>
    <w:rsid w:val="00AA3D1A"/>
    <w:rsid w:val="00AA3FC0"/>
    <w:rsid w:val="00AA425D"/>
    <w:rsid w:val="00AA43E6"/>
    <w:rsid w:val="00AA4526"/>
    <w:rsid w:val="00AA473C"/>
    <w:rsid w:val="00AA47C1"/>
    <w:rsid w:val="00AA47F3"/>
    <w:rsid w:val="00AA51D1"/>
    <w:rsid w:val="00AA5295"/>
    <w:rsid w:val="00AA5412"/>
    <w:rsid w:val="00AA571E"/>
    <w:rsid w:val="00AA5744"/>
    <w:rsid w:val="00AA5937"/>
    <w:rsid w:val="00AA59BC"/>
    <w:rsid w:val="00AA5D84"/>
    <w:rsid w:val="00AA5F2B"/>
    <w:rsid w:val="00AA5FA6"/>
    <w:rsid w:val="00AA6037"/>
    <w:rsid w:val="00AA66EE"/>
    <w:rsid w:val="00AA6E2B"/>
    <w:rsid w:val="00AA7727"/>
    <w:rsid w:val="00AA77F2"/>
    <w:rsid w:val="00AA789D"/>
    <w:rsid w:val="00AA7DEC"/>
    <w:rsid w:val="00AA7DF8"/>
    <w:rsid w:val="00AB02D3"/>
    <w:rsid w:val="00AB0303"/>
    <w:rsid w:val="00AB0534"/>
    <w:rsid w:val="00AB0858"/>
    <w:rsid w:val="00AB0885"/>
    <w:rsid w:val="00AB0BF5"/>
    <w:rsid w:val="00AB1018"/>
    <w:rsid w:val="00AB1209"/>
    <w:rsid w:val="00AB1643"/>
    <w:rsid w:val="00AB1CA0"/>
    <w:rsid w:val="00AB1CFB"/>
    <w:rsid w:val="00AB1D70"/>
    <w:rsid w:val="00AB1FEA"/>
    <w:rsid w:val="00AB22C6"/>
    <w:rsid w:val="00AB264C"/>
    <w:rsid w:val="00AB2DF5"/>
    <w:rsid w:val="00AB316F"/>
    <w:rsid w:val="00AB3308"/>
    <w:rsid w:val="00AB35C3"/>
    <w:rsid w:val="00AB361D"/>
    <w:rsid w:val="00AB364A"/>
    <w:rsid w:val="00AB3B6D"/>
    <w:rsid w:val="00AB3FF6"/>
    <w:rsid w:val="00AB4036"/>
    <w:rsid w:val="00AB411E"/>
    <w:rsid w:val="00AB43DC"/>
    <w:rsid w:val="00AB455A"/>
    <w:rsid w:val="00AB45FE"/>
    <w:rsid w:val="00AB4938"/>
    <w:rsid w:val="00AB4B0E"/>
    <w:rsid w:val="00AB574C"/>
    <w:rsid w:val="00AB5AA2"/>
    <w:rsid w:val="00AB5F69"/>
    <w:rsid w:val="00AB6552"/>
    <w:rsid w:val="00AB6665"/>
    <w:rsid w:val="00AB66A0"/>
    <w:rsid w:val="00AB6CEA"/>
    <w:rsid w:val="00AB6EC0"/>
    <w:rsid w:val="00AB704A"/>
    <w:rsid w:val="00AB716A"/>
    <w:rsid w:val="00AB71AF"/>
    <w:rsid w:val="00AB72B5"/>
    <w:rsid w:val="00AB73DF"/>
    <w:rsid w:val="00AB7619"/>
    <w:rsid w:val="00AB7C7E"/>
    <w:rsid w:val="00AB7E25"/>
    <w:rsid w:val="00AC0250"/>
    <w:rsid w:val="00AC03B0"/>
    <w:rsid w:val="00AC07BD"/>
    <w:rsid w:val="00AC0980"/>
    <w:rsid w:val="00AC0E33"/>
    <w:rsid w:val="00AC10C2"/>
    <w:rsid w:val="00AC11FF"/>
    <w:rsid w:val="00AC1212"/>
    <w:rsid w:val="00AC138E"/>
    <w:rsid w:val="00AC165C"/>
    <w:rsid w:val="00AC179D"/>
    <w:rsid w:val="00AC179F"/>
    <w:rsid w:val="00AC1A89"/>
    <w:rsid w:val="00AC20D5"/>
    <w:rsid w:val="00AC2685"/>
    <w:rsid w:val="00AC26E3"/>
    <w:rsid w:val="00AC2E24"/>
    <w:rsid w:val="00AC2EF1"/>
    <w:rsid w:val="00AC318C"/>
    <w:rsid w:val="00AC3A77"/>
    <w:rsid w:val="00AC3AB5"/>
    <w:rsid w:val="00AC3AD2"/>
    <w:rsid w:val="00AC3D0D"/>
    <w:rsid w:val="00AC3EE3"/>
    <w:rsid w:val="00AC40B4"/>
    <w:rsid w:val="00AC4299"/>
    <w:rsid w:val="00AC4696"/>
    <w:rsid w:val="00AC4793"/>
    <w:rsid w:val="00AC4C7F"/>
    <w:rsid w:val="00AC5042"/>
    <w:rsid w:val="00AC52A5"/>
    <w:rsid w:val="00AC53FB"/>
    <w:rsid w:val="00AC5B4F"/>
    <w:rsid w:val="00AC5CDF"/>
    <w:rsid w:val="00AC5EF8"/>
    <w:rsid w:val="00AC5F91"/>
    <w:rsid w:val="00AC657F"/>
    <w:rsid w:val="00AC66F0"/>
    <w:rsid w:val="00AC715D"/>
    <w:rsid w:val="00AC78E1"/>
    <w:rsid w:val="00AC7969"/>
    <w:rsid w:val="00AC7A59"/>
    <w:rsid w:val="00AC7F88"/>
    <w:rsid w:val="00AD0017"/>
    <w:rsid w:val="00AD01FF"/>
    <w:rsid w:val="00AD0216"/>
    <w:rsid w:val="00AD040F"/>
    <w:rsid w:val="00AD044C"/>
    <w:rsid w:val="00AD0759"/>
    <w:rsid w:val="00AD07BE"/>
    <w:rsid w:val="00AD0FE6"/>
    <w:rsid w:val="00AD1796"/>
    <w:rsid w:val="00AD182C"/>
    <w:rsid w:val="00AD19EC"/>
    <w:rsid w:val="00AD1DEE"/>
    <w:rsid w:val="00AD1F92"/>
    <w:rsid w:val="00AD2256"/>
    <w:rsid w:val="00AD2CDC"/>
    <w:rsid w:val="00AD2D75"/>
    <w:rsid w:val="00AD4471"/>
    <w:rsid w:val="00AD45A0"/>
    <w:rsid w:val="00AD48CF"/>
    <w:rsid w:val="00AD5431"/>
    <w:rsid w:val="00AD5A0B"/>
    <w:rsid w:val="00AD5C28"/>
    <w:rsid w:val="00AD6163"/>
    <w:rsid w:val="00AD673B"/>
    <w:rsid w:val="00AD67F0"/>
    <w:rsid w:val="00AD685D"/>
    <w:rsid w:val="00AD68FE"/>
    <w:rsid w:val="00AD6E84"/>
    <w:rsid w:val="00AD6FEA"/>
    <w:rsid w:val="00AD74EA"/>
    <w:rsid w:val="00AD75A3"/>
    <w:rsid w:val="00AD77B4"/>
    <w:rsid w:val="00AE0359"/>
    <w:rsid w:val="00AE08D3"/>
    <w:rsid w:val="00AE09BC"/>
    <w:rsid w:val="00AE09EA"/>
    <w:rsid w:val="00AE09ED"/>
    <w:rsid w:val="00AE09F3"/>
    <w:rsid w:val="00AE0A41"/>
    <w:rsid w:val="00AE0FC7"/>
    <w:rsid w:val="00AE103F"/>
    <w:rsid w:val="00AE11ED"/>
    <w:rsid w:val="00AE13CB"/>
    <w:rsid w:val="00AE159B"/>
    <w:rsid w:val="00AE15CD"/>
    <w:rsid w:val="00AE17B2"/>
    <w:rsid w:val="00AE184F"/>
    <w:rsid w:val="00AE1A71"/>
    <w:rsid w:val="00AE1CAA"/>
    <w:rsid w:val="00AE1D9B"/>
    <w:rsid w:val="00AE1E8B"/>
    <w:rsid w:val="00AE1F52"/>
    <w:rsid w:val="00AE20DB"/>
    <w:rsid w:val="00AE213A"/>
    <w:rsid w:val="00AE2460"/>
    <w:rsid w:val="00AE275D"/>
    <w:rsid w:val="00AE277F"/>
    <w:rsid w:val="00AE2D2E"/>
    <w:rsid w:val="00AE2D65"/>
    <w:rsid w:val="00AE2DFE"/>
    <w:rsid w:val="00AE2FD5"/>
    <w:rsid w:val="00AE3233"/>
    <w:rsid w:val="00AE3468"/>
    <w:rsid w:val="00AE3833"/>
    <w:rsid w:val="00AE3BCF"/>
    <w:rsid w:val="00AE3E9F"/>
    <w:rsid w:val="00AE3F2A"/>
    <w:rsid w:val="00AE4280"/>
    <w:rsid w:val="00AE4426"/>
    <w:rsid w:val="00AE4470"/>
    <w:rsid w:val="00AE4CB2"/>
    <w:rsid w:val="00AE4ED8"/>
    <w:rsid w:val="00AE57A5"/>
    <w:rsid w:val="00AE6211"/>
    <w:rsid w:val="00AE624F"/>
    <w:rsid w:val="00AE653A"/>
    <w:rsid w:val="00AE696A"/>
    <w:rsid w:val="00AE6D23"/>
    <w:rsid w:val="00AE6D83"/>
    <w:rsid w:val="00AE6F44"/>
    <w:rsid w:val="00AE72B3"/>
    <w:rsid w:val="00AE7B4E"/>
    <w:rsid w:val="00AF0253"/>
    <w:rsid w:val="00AF02BA"/>
    <w:rsid w:val="00AF02CA"/>
    <w:rsid w:val="00AF0933"/>
    <w:rsid w:val="00AF0E24"/>
    <w:rsid w:val="00AF11DB"/>
    <w:rsid w:val="00AF12A3"/>
    <w:rsid w:val="00AF14E4"/>
    <w:rsid w:val="00AF179C"/>
    <w:rsid w:val="00AF1868"/>
    <w:rsid w:val="00AF1B1A"/>
    <w:rsid w:val="00AF1C1B"/>
    <w:rsid w:val="00AF1F46"/>
    <w:rsid w:val="00AF2005"/>
    <w:rsid w:val="00AF21C7"/>
    <w:rsid w:val="00AF21F9"/>
    <w:rsid w:val="00AF21FB"/>
    <w:rsid w:val="00AF2460"/>
    <w:rsid w:val="00AF2837"/>
    <w:rsid w:val="00AF2B7D"/>
    <w:rsid w:val="00AF3265"/>
    <w:rsid w:val="00AF34B1"/>
    <w:rsid w:val="00AF3B4A"/>
    <w:rsid w:val="00AF4388"/>
    <w:rsid w:val="00AF465F"/>
    <w:rsid w:val="00AF4864"/>
    <w:rsid w:val="00AF48D1"/>
    <w:rsid w:val="00AF4A3C"/>
    <w:rsid w:val="00AF4BFA"/>
    <w:rsid w:val="00AF4CCF"/>
    <w:rsid w:val="00AF4DF0"/>
    <w:rsid w:val="00AF5016"/>
    <w:rsid w:val="00AF518C"/>
    <w:rsid w:val="00AF5339"/>
    <w:rsid w:val="00AF552C"/>
    <w:rsid w:val="00AF55F8"/>
    <w:rsid w:val="00AF59B7"/>
    <w:rsid w:val="00AF5B48"/>
    <w:rsid w:val="00AF629A"/>
    <w:rsid w:val="00AF6345"/>
    <w:rsid w:val="00AF73F6"/>
    <w:rsid w:val="00AF7517"/>
    <w:rsid w:val="00AF7571"/>
    <w:rsid w:val="00AF7683"/>
    <w:rsid w:val="00AF7961"/>
    <w:rsid w:val="00AF7E04"/>
    <w:rsid w:val="00B00373"/>
    <w:rsid w:val="00B009DC"/>
    <w:rsid w:val="00B00ACF"/>
    <w:rsid w:val="00B00C94"/>
    <w:rsid w:val="00B00E24"/>
    <w:rsid w:val="00B00F94"/>
    <w:rsid w:val="00B0142C"/>
    <w:rsid w:val="00B01FF7"/>
    <w:rsid w:val="00B02194"/>
    <w:rsid w:val="00B0227D"/>
    <w:rsid w:val="00B0242B"/>
    <w:rsid w:val="00B026D0"/>
    <w:rsid w:val="00B027D1"/>
    <w:rsid w:val="00B02ED4"/>
    <w:rsid w:val="00B03192"/>
    <w:rsid w:val="00B03224"/>
    <w:rsid w:val="00B035A9"/>
    <w:rsid w:val="00B037F0"/>
    <w:rsid w:val="00B038E5"/>
    <w:rsid w:val="00B039B3"/>
    <w:rsid w:val="00B049E3"/>
    <w:rsid w:val="00B055BF"/>
    <w:rsid w:val="00B0561E"/>
    <w:rsid w:val="00B0569B"/>
    <w:rsid w:val="00B05848"/>
    <w:rsid w:val="00B058B0"/>
    <w:rsid w:val="00B06003"/>
    <w:rsid w:val="00B060C6"/>
    <w:rsid w:val="00B0621E"/>
    <w:rsid w:val="00B062C7"/>
    <w:rsid w:val="00B06434"/>
    <w:rsid w:val="00B06436"/>
    <w:rsid w:val="00B068E3"/>
    <w:rsid w:val="00B06A6C"/>
    <w:rsid w:val="00B06B6C"/>
    <w:rsid w:val="00B07564"/>
    <w:rsid w:val="00B07737"/>
    <w:rsid w:val="00B07A78"/>
    <w:rsid w:val="00B07B58"/>
    <w:rsid w:val="00B07D52"/>
    <w:rsid w:val="00B100AE"/>
    <w:rsid w:val="00B100D0"/>
    <w:rsid w:val="00B101DE"/>
    <w:rsid w:val="00B104A4"/>
    <w:rsid w:val="00B106DF"/>
    <w:rsid w:val="00B106F2"/>
    <w:rsid w:val="00B1095C"/>
    <w:rsid w:val="00B10C7F"/>
    <w:rsid w:val="00B11147"/>
    <w:rsid w:val="00B11456"/>
    <w:rsid w:val="00B114C1"/>
    <w:rsid w:val="00B11546"/>
    <w:rsid w:val="00B11685"/>
    <w:rsid w:val="00B1170E"/>
    <w:rsid w:val="00B119A3"/>
    <w:rsid w:val="00B11E60"/>
    <w:rsid w:val="00B11FA0"/>
    <w:rsid w:val="00B123C9"/>
    <w:rsid w:val="00B12701"/>
    <w:rsid w:val="00B12708"/>
    <w:rsid w:val="00B129E3"/>
    <w:rsid w:val="00B12A30"/>
    <w:rsid w:val="00B12DF0"/>
    <w:rsid w:val="00B130F0"/>
    <w:rsid w:val="00B13867"/>
    <w:rsid w:val="00B13CD3"/>
    <w:rsid w:val="00B142E8"/>
    <w:rsid w:val="00B14395"/>
    <w:rsid w:val="00B148EE"/>
    <w:rsid w:val="00B154BC"/>
    <w:rsid w:val="00B15575"/>
    <w:rsid w:val="00B15708"/>
    <w:rsid w:val="00B15C4B"/>
    <w:rsid w:val="00B15F1A"/>
    <w:rsid w:val="00B15F75"/>
    <w:rsid w:val="00B1600C"/>
    <w:rsid w:val="00B163B7"/>
    <w:rsid w:val="00B16FE6"/>
    <w:rsid w:val="00B1775C"/>
    <w:rsid w:val="00B1780D"/>
    <w:rsid w:val="00B178A7"/>
    <w:rsid w:val="00B17A59"/>
    <w:rsid w:val="00B17A66"/>
    <w:rsid w:val="00B17BD3"/>
    <w:rsid w:val="00B17E25"/>
    <w:rsid w:val="00B17F52"/>
    <w:rsid w:val="00B17F87"/>
    <w:rsid w:val="00B17FBD"/>
    <w:rsid w:val="00B20500"/>
    <w:rsid w:val="00B2051F"/>
    <w:rsid w:val="00B20C32"/>
    <w:rsid w:val="00B20C3C"/>
    <w:rsid w:val="00B20E60"/>
    <w:rsid w:val="00B212EB"/>
    <w:rsid w:val="00B213AC"/>
    <w:rsid w:val="00B21772"/>
    <w:rsid w:val="00B21A92"/>
    <w:rsid w:val="00B21DA2"/>
    <w:rsid w:val="00B21FB7"/>
    <w:rsid w:val="00B220A2"/>
    <w:rsid w:val="00B220B2"/>
    <w:rsid w:val="00B22CAC"/>
    <w:rsid w:val="00B22E38"/>
    <w:rsid w:val="00B22EF3"/>
    <w:rsid w:val="00B236CB"/>
    <w:rsid w:val="00B2373B"/>
    <w:rsid w:val="00B23803"/>
    <w:rsid w:val="00B23A78"/>
    <w:rsid w:val="00B23B76"/>
    <w:rsid w:val="00B23D3B"/>
    <w:rsid w:val="00B23DC2"/>
    <w:rsid w:val="00B24370"/>
    <w:rsid w:val="00B24598"/>
    <w:rsid w:val="00B246AA"/>
    <w:rsid w:val="00B246B2"/>
    <w:rsid w:val="00B247BD"/>
    <w:rsid w:val="00B24A20"/>
    <w:rsid w:val="00B24B19"/>
    <w:rsid w:val="00B24BE3"/>
    <w:rsid w:val="00B24D11"/>
    <w:rsid w:val="00B25038"/>
    <w:rsid w:val="00B25302"/>
    <w:rsid w:val="00B25347"/>
    <w:rsid w:val="00B253FE"/>
    <w:rsid w:val="00B2540A"/>
    <w:rsid w:val="00B254C1"/>
    <w:rsid w:val="00B2550A"/>
    <w:rsid w:val="00B25517"/>
    <w:rsid w:val="00B25771"/>
    <w:rsid w:val="00B259B1"/>
    <w:rsid w:val="00B25D7E"/>
    <w:rsid w:val="00B25EDA"/>
    <w:rsid w:val="00B261BC"/>
    <w:rsid w:val="00B263C7"/>
    <w:rsid w:val="00B2648B"/>
    <w:rsid w:val="00B26583"/>
    <w:rsid w:val="00B26B47"/>
    <w:rsid w:val="00B26C8A"/>
    <w:rsid w:val="00B26EF7"/>
    <w:rsid w:val="00B27031"/>
    <w:rsid w:val="00B27097"/>
    <w:rsid w:val="00B270FF"/>
    <w:rsid w:val="00B27582"/>
    <w:rsid w:val="00B276C7"/>
    <w:rsid w:val="00B27F84"/>
    <w:rsid w:val="00B27FBB"/>
    <w:rsid w:val="00B3019E"/>
    <w:rsid w:val="00B30C6E"/>
    <w:rsid w:val="00B30CDF"/>
    <w:rsid w:val="00B30D78"/>
    <w:rsid w:val="00B30F3C"/>
    <w:rsid w:val="00B3100A"/>
    <w:rsid w:val="00B3109E"/>
    <w:rsid w:val="00B310F5"/>
    <w:rsid w:val="00B3118B"/>
    <w:rsid w:val="00B312D0"/>
    <w:rsid w:val="00B3155C"/>
    <w:rsid w:val="00B31595"/>
    <w:rsid w:val="00B31737"/>
    <w:rsid w:val="00B3174B"/>
    <w:rsid w:val="00B31830"/>
    <w:rsid w:val="00B319C9"/>
    <w:rsid w:val="00B31D0A"/>
    <w:rsid w:val="00B31E2D"/>
    <w:rsid w:val="00B325FD"/>
    <w:rsid w:val="00B3262D"/>
    <w:rsid w:val="00B32938"/>
    <w:rsid w:val="00B32B49"/>
    <w:rsid w:val="00B32B64"/>
    <w:rsid w:val="00B330D6"/>
    <w:rsid w:val="00B34105"/>
    <w:rsid w:val="00B34610"/>
    <w:rsid w:val="00B3477F"/>
    <w:rsid w:val="00B34823"/>
    <w:rsid w:val="00B348B5"/>
    <w:rsid w:val="00B34B7C"/>
    <w:rsid w:val="00B3522B"/>
    <w:rsid w:val="00B35908"/>
    <w:rsid w:val="00B35FB1"/>
    <w:rsid w:val="00B36017"/>
    <w:rsid w:val="00B36066"/>
    <w:rsid w:val="00B36297"/>
    <w:rsid w:val="00B36325"/>
    <w:rsid w:val="00B3632E"/>
    <w:rsid w:val="00B36A46"/>
    <w:rsid w:val="00B36AD4"/>
    <w:rsid w:val="00B36DF6"/>
    <w:rsid w:val="00B36EA2"/>
    <w:rsid w:val="00B36F18"/>
    <w:rsid w:val="00B36F32"/>
    <w:rsid w:val="00B3714C"/>
    <w:rsid w:val="00B373FA"/>
    <w:rsid w:val="00B37643"/>
    <w:rsid w:val="00B3792D"/>
    <w:rsid w:val="00B37B33"/>
    <w:rsid w:val="00B406AA"/>
    <w:rsid w:val="00B407EA"/>
    <w:rsid w:val="00B4081A"/>
    <w:rsid w:val="00B40E77"/>
    <w:rsid w:val="00B41738"/>
    <w:rsid w:val="00B41D78"/>
    <w:rsid w:val="00B41EBB"/>
    <w:rsid w:val="00B42488"/>
    <w:rsid w:val="00B42734"/>
    <w:rsid w:val="00B427FC"/>
    <w:rsid w:val="00B42903"/>
    <w:rsid w:val="00B42988"/>
    <w:rsid w:val="00B42D66"/>
    <w:rsid w:val="00B42EA0"/>
    <w:rsid w:val="00B434E0"/>
    <w:rsid w:val="00B438DF"/>
    <w:rsid w:val="00B43A1F"/>
    <w:rsid w:val="00B446D4"/>
    <w:rsid w:val="00B448DF"/>
    <w:rsid w:val="00B44ABE"/>
    <w:rsid w:val="00B44B74"/>
    <w:rsid w:val="00B44CE6"/>
    <w:rsid w:val="00B44F0E"/>
    <w:rsid w:val="00B4500E"/>
    <w:rsid w:val="00B45023"/>
    <w:rsid w:val="00B4533A"/>
    <w:rsid w:val="00B4552F"/>
    <w:rsid w:val="00B45575"/>
    <w:rsid w:val="00B45746"/>
    <w:rsid w:val="00B45753"/>
    <w:rsid w:val="00B458A6"/>
    <w:rsid w:val="00B465C5"/>
    <w:rsid w:val="00B4678F"/>
    <w:rsid w:val="00B46D44"/>
    <w:rsid w:val="00B470C1"/>
    <w:rsid w:val="00B4723A"/>
    <w:rsid w:val="00B47578"/>
    <w:rsid w:val="00B478D3"/>
    <w:rsid w:val="00B47BC8"/>
    <w:rsid w:val="00B50112"/>
    <w:rsid w:val="00B503F2"/>
    <w:rsid w:val="00B503F6"/>
    <w:rsid w:val="00B505D0"/>
    <w:rsid w:val="00B50678"/>
    <w:rsid w:val="00B508C0"/>
    <w:rsid w:val="00B50914"/>
    <w:rsid w:val="00B50D72"/>
    <w:rsid w:val="00B50EBE"/>
    <w:rsid w:val="00B50F1D"/>
    <w:rsid w:val="00B5130D"/>
    <w:rsid w:val="00B515B1"/>
    <w:rsid w:val="00B5163D"/>
    <w:rsid w:val="00B51B0B"/>
    <w:rsid w:val="00B5263C"/>
    <w:rsid w:val="00B53031"/>
    <w:rsid w:val="00B5386E"/>
    <w:rsid w:val="00B53A56"/>
    <w:rsid w:val="00B540BB"/>
    <w:rsid w:val="00B5431B"/>
    <w:rsid w:val="00B544FF"/>
    <w:rsid w:val="00B5452D"/>
    <w:rsid w:val="00B54568"/>
    <w:rsid w:val="00B545CB"/>
    <w:rsid w:val="00B5481C"/>
    <w:rsid w:val="00B54992"/>
    <w:rsid w:val="00B54BEF"/>
    <w:rsid w:val="00B55150"/>
    <w:rsid w:val="00B55546"/>
    <w:rsid w:val="00B557AB"/>
    <w:rsid w:val="00B557C9"/>
    <w:rsid w:val="00B5599D"/>
    <w:rsid w:val="00B55C8C"/>
    <w:rsid w:val="00B55D45"/>
    <w:rsid w:val="00B56078"/>
    <w:rsid w:val="00B5628D"/>
    <w:rsid w:val="00B56385"/>
    <w:rsid w:val="00B57166"/>
    <w:rsid w:val="00B57687"/>
    <w:rsid w:val="00B578A2"/>
    <w:rsid w:val="00B57AF2"/>
    <w:rsid w:val="00B57BDE"/>
    <w:rsid w:val="00B57DCC"/>
    <w:rsid w:val="00B60352"/>
    <w:rsid w:val="00B6046C"/>
    <w:rsid w:val="00B604AA"/>
    <w:rsid w:val="00B604F5"/>
    <w:rsid w:val="00B609F8"/>
    <w:rsid w:val="00B61003"/>
    <w:rsid w:val="00B61037"/>
    <w:rsid w:val="00B61819"/>
    <w:rsid w:val="00B61A01"/>
    <w:rsid w:val="00B61D0C"/>
    <w:rsid w:val="00B622F8"/>
    <w:rsid w:val="00B625DD"/>
    <w:rsid w:val="00B62690"/>
    <w:rsid w:val="00B62795"/>
    <w:rsid w:val="00B6285E"/>
    <w:rsid w:val="00B629EE"/>
    <w:rsid w:val="00B62A02"/>
    <w:rsid w:val="00B62A1B"/>
    <w:rsid w:val="00B62E3C"/>
    <w:rsid w:val="00B632AE"/>
    <w:rsid w:val="00B636C1"/>
    <w:rsid w:val="00B63B64"/>
    <w:rsid w:val="00B644D2"/>
    <w:rsid w:val="00B645CC"/>
    <w:rsid w:val="00B64925"/>
    <w:rsid w:val="00B65267"/>
    <w:rsid w:val="00B65969"/>
    <w:rsid w:val="00B65982"/>
    <w:rsid w:val="00B65B33"/>
    <w:rsid w:val="00B65B9D"/>
    <w:rsid w:val="00B65DA6"/>
    <w:rsid w:val="00B6630D"/>
    <w:rsid w:val="00B664FB"/>
    <w:rsid w:val="00B667A1"/>
    <w:rsid w:val="00B66A39"/>
    <w:rsid w:val="00B66AB8"/>
    <w:rsid w:val="00B66C9E"/>
    <w:rsid w:val="00B66CC6"/>
    <w:rsid w:val="00B66DF5"/>
    <w:rsid w:val="00B66FE8"/>
    <w:rsid w:val="00B675A5"/>
    <w:rsid w:val="00B67966"/>
    <w:rsid w:val="00B67CE1"/>
    <w:rsid w:val="00B67F6C"/>
    <w:rsid w:val="00B70091"/>
    <w:rsid w:val="00B70271"/>
    <w:rsid w:val="00B702EA"/>
    <w:rsid w:val="00B7062D"/>
    <w:rsid w:val="00B70995"/>
    <w:rsid w:val="00B70C8D"/>
    <w:rsid w:val="00B71002"/>
    <w:rsid w:val="00B715A4"/>
    <w:rsid w:val="00B715D3"/>
    <w:rsid w:val="00B715DA"/>
    <w:rsid w:val="00B71A1C"/>
    <w:rsid w:val="00B71CA7"/>
    <w:rsid w:val="00B72083"/>
    <w:rsid w:val="00B722E3"/>
    <w:rsid w:val="00B7272E"/>
    <w:rsid w:val="00B7294C"/>
    <w:rsid w:val="00B73099"/>
    <w:rsid w:val="00B7427E"/>
    <w:rsid w:val="00B74408"/>
    <w:rsid w:val="00B74667"/>
    <w:rsid w:val="00B7603D"/>
    <w:rsid w:val="00B76310"/>
    <w:rsid w:val="00B765F0"/>
    <w:rsid w:val="00B76C29"/>
    <w:rsid w:val="00B76D28"/>
    <w:rsid w:val="00B76F70"/>
    <w:rsid w:val="00B77C3B"/>
    <w:rsid w:val="00B77D8C"/>
    <w:rsid w:val="00B77DE5"/>
    <w:rsid w:val="00B77F77"/>
    <w:rsid w:val="00B800A7"/>
    <w:rsid w:val="00B80330"/>
    <w:rsid w:val="00B8056C"/>
    <w:rsid w:val="00B80616"/>
    <w:rsid w:val="00B80980"/>
    <w:rsid w:val="00B809BE"/>
    <w:rsid w:val="00B80D07"/>
    <w:rsid w:val="00B81284"/>
    <w:rsid w:val="00B812B9"/>
    <w:rsid w:val="00B81756"/>
    <w:rsid w:val="00B81A80"/>
    <w:rsid w:val="00B82897"/>
    <w:rsid w:val="00B828A3"/>
    <w:rsid w:val="00B830CC"/>
    <w:rsid w:val="00B83106"/>
    <w:rsid w:val="00B832A8"/>
    <w:rsid w:val="00B83445"/>
    <w:rsid w:val="00B836B2"/>
    <w:rsid w:val="00B83785"/>
    <w:rsid w:val="00B837D0"/>
    <w:rsid w:val="00B83B30"/>
    <w:rsid w:val="00B83FB9"/>
    <w:rsid w:val="00B8434A"/>
    <w:rsid w:val="00B844F5"/>
    <w:rsid w:val="00B84545"/>
    <w:rsid w:val="00B84E1B"/>
    <w:rsid w:val="00B84E6F"/>
    <w:rsid w:val="00B8503A"/>
    <w:rsid w:val="00B850AC"/>
    <w:rsid w:val="00B85445"/>
    <w:rsid w:val="00B8566F"/>
    <w:rsid w:val="00B857A9"/>
    <w:rsid w:val="00B8617D"/>
    <w:rsid w:val="00B865EA"/>
    <w:rsid w:val="00B8668A"/>
    <w:rsid w:val="00B86953"/>
    <w:rsid w:val="00B86B19"/>
    <w:rsid w:val="00B86FDE"/>
    <w:rsid w:val="00B871AA"/>
    <w:rsid w:val="00B8733F"/>
    <w:rsid w:val="00B87364"/>
    <w:rsid w:val="00B8759B"/>
    <w:rsid w:val="00B875BD"/>
    <w:rsid w:val="00B8760F"/>
    <w:rsid w:val="00B87624"/>
    <w:rsid w:val="00B87D1F"/>
    <w:rsid w:val="00B903EC"/>
    <w:rsid w:val="00B90423"/>
    <w:rsid w:val="00B9071F"/>
    <w:rsid w:val="00B907E7"/>
    <w:rsid w:val="00B908C2"/>
    <w:rsid w:val="00B90B09"/>
    <w:rsid w:val="00B90CD9"/>
    <w:rsid w:val="00B90D67"/>
    <w:rsid w:val="00B91534"/>
    <w:rsid w:val="00B9186E"/>
    <w:rsid w:val="00B91BE9"/>
    <w:rsid w:val="00B91DE8"/>
    <w:rsid w:val="00B92173"/>
    <w:rsid w:val="00B925F7"/>
    <w:rsid w:val="00B92AB2"/>
    <w:rsid w:val="00B93200"/>
    <w:rsid w:val="00B93589"/>
    <w:rsid w:val="00B935F5"/>
    <w:rsid w:val="00B93764"/>
    <w:rsid w:val="00B937B0"/>
    <w:rsid w:val="00B93AE4"/>
    <w:rsid w:val="00B93C4B"/>
    <w:rsid w:val="00B93DDC"/>
    <w:rsid w:val="00B93DDD"/>
    <w:rsid w:val="00B93E0B"/>
    <w:rsid w:val="00B943BE"/>
    <w:rsid w:val="00B94971"/>
    <w:rsid w:val="00B94A7E"/>
    <w:rsid w:val="00B94B11"/>
    <w:rsid w:val="00B94B99"/>
    <w:rsid w:val="00B94BED"/>
    <w:rsid w:val="00B94FDD"/>
    <w:rsid w:val="00B951B0"/>
    <w:rsid w:val="00B95215"/>
    <w:rsid w:val="00B9525A"/>
    <w:rsid w:val="00B95C34"/>
    <w:rsid w:val="00B95E35"/>
    <w:rsid w:val="00B96508"/>
    <w:rsid w:val="00B966DC"/>
    <w:rsid w:val="00B9692B"/>
    <w:rsid w:val="00B96969"/>
    <w:rsid w:val="00B96FA6"/>
    <w:rsid w:val="00B97135"/>
    <w:rsid w:val="00B97303"/>
    <w:rsid w:val="00B9754F"/>
    <w:rsid w:val="00B97607"/>
    <w:rsid w:val="00B97834"/>
    <w:rsid w:val="00B97C70"/>
    <w:rsid w:val="00B97D54"/>
    <w:rsid w:val="00BA000E"/>
    <w:rsid w:val="00BA09F0"/>
    <w:rsid w:val="00BA0A23"/>
    <w:rsid w:val="00BA0DD5"/>
    <w:rsid w:val="00BA102D"/>
    <w:rsid w:val="00BA116A"/>
    <w:rsid w:val="00BA134B"/>
    <w:rsid w:val="00BA18E1"/>
    <w:rsid w:val="00BA1AA3"/>
    <w:rsid w:val="00BA1B9C"/>
    <w:rsid w:val="00BA1D0E"/>
    <w:rsid w:val="00BA21A7"/>
    <w:rsid w:val="00BA22E3"/>
    <w:rsid w:val="00BA2884"/>
    <w:rsid w:val="00BA2990"/>
    <w:rsid w:val="00BA29C1"/>
    <w:rsid w:val="00BA2AF4"/>
    <w:rsid w:val="00BA2FAE"/>
    <w:rsid w:val="00BA3385"/>
    <w:rsid w:val="00BA351D"/>
    <w:rsid w:val="00BA355E"/>
    <w:rsid w:val="00BA397D"/>
    <w:rsid w:val="00BA3C67"/>
    <w:rsid w:val="00BA4894"/>
    <w:rsid w:val="00BA4991"/>
    <w:rsid w:val="00BA49A5"/>
    <w:rsid w:val="00BA4DBC"/>
    <w:rsid w:val="00BA5652"/>
    <w:rsid w:val="00BA56C9"/>
    <w:rsid w:val="00BA5841"/>
    <w:rsid w:val="00BA5CDD"/>
    <w:rsid w:val="00BA6487"/>
    <w:rsid w:val="00BA650C"/>
    <w:rsid w:val="00BA6577"/>
    <w:rsid w:val="00BA6847"/>
    <w:rsid w:val="00BA6CD2"/>
    <w:rsid w:val="00BA700E"/>
    <w:rsid w:val="00BA7388"/>
    <w:rsid w:val="00BA740D"/>
    <w:rsid w:val="00BA758B"/>
    <w:rsid w:val="00BA7684"/>
    <w:rsid w:val="00BA7C36"/>
    <w:rsid w:val="00BA7D64"/>
    <w:rsid w:val="00BB026F"/>
    <w:rsid w:val="00BB0393"/>
    <w:rsid w:val="00BB08B5"/>
    <w:rsid w:val="00BB0AFB"/>
    <w:rsid w:val="00BB0D0F"/>
    <w:rsid w:val="00BB1067"/>
    <w:rsid w:val="00BB1212"/>
    <w:rsid w:val="00BB133B"/>
    <w:rsid w:val="00BB1850"/>
    <w:rsid w:val="00BB1B86"/>
    <w:rsid w:val="00BB1C25"/>
    <w:rsid w:val="00BB1D58"/>
    <w:rsid w:val="00BB1E10"/>
    <w:rsid w:val="00BB21D1"/>
    <w:rsid w:val="00BB22DA"/>
    <w:rsid w:val="00BB2DFF"/>
    <w:rsid w:val="00BB2E8F"/>
    <w:rsid w:val="00BB2F7F"/>
    <w:rsid w:val="00BB3338"/>
    <w:rsid w:val="00BB3B57"/>
    <w:rsid w:val="00BB3B6C"/>
    <w:rsid w:val="00BB3CD8"/>
    <w:rsid w:val="00BB41B1"/>
    <w:rsid w:val="00BB446F"/>
    <w:rsid w:val="00BB4B6A"/>
    <w:rsid w:val="00BB4C0C"/>
    <w:rsid w:val="00BB4D9A"/>
    <w:rsid w:val="00BB5130"/>
    <w:rsid w:val="00BB51D2"/>
    <w:rsid w:val="00BB52A8"/>
    <w:rsid w:val="00BB542A"/>
    <w:rsid w:val="00BB542C"/>
    <w:rsid w:val="00BB5690"/>
    <w:rsid w:val="00BB5AA4"/>
    <w:rsid w:val="00BB6601"/>
    <w:rsid w:val="00BB662D"/>
    <w:rsid w:val="00BB6714"/>
    <w:rsid w:val="00BB67F3"/>
    <w:rsid w:val="00BB6955"/>
    <w:rsid w:val="00BB6AC7"/>
    <w:rsid w:val="00BB6C92"/>
    <w:rsid w:val="00BB6D3B"/>
    <w:rsid w:val="00BB7060"/>
    <w:rsid w:val="00BB74C2"/>
    <w:rsid w:val="00BB7BE1"/>
    <w:rsid w:val="00BB7F90"/>
    <w:rsid w:val="00BC0069"/>
    <w:rsid w:val="00BC0198"/>
    <w:rsid w:val="00BC04E7"/>
    <w:rsid w:val="00BC0856"/>
    <w:rsid w:val="00BC08DB"/>
    <w:rsid w:val="00BC09FA"/>
    <w:rsid w:val="00BC0D5A"/>
    <w:rsid w:val="00BC0EC2"/>
    <w:rsid w:val="00BC105A"/>
    <w:rsid w:val="00BC10A0"/>
    <w:rsid w:val="00BC1241"/>
    <w:rsid w:val="00BC15C8"/>
    <w:rsid w:val="00BC16EE"/>
    <w:rsid w:val="00BC1794"/>
    <w:rsid w:val="00BC18DD"/>
    <w:rsid w:val="00BC1DFE"/>
    <w:rsid w:val="00BC212D"/>
    <w:rsid w:val="00BC24C2"/>
    <w:rsid w:val="00BC28DE"/>
    <w:rsid w:val="00BC2991"/>
    <w:rsid w:val="00BC2A1B"/>
    <w:rsid w:val="00BC3018"/>
    <w:rsid w:val="00BC313E"/>
    <w:rsid w:val="00BC32EE"/>
    <w:rsid w:val="00BC33A9"/>
    <w:rsid w:val="00BC3ECE"/>
    <w:rsid w:val="00BC3F24"/>
    <w:rsid w:val="00BC3FA4"/>
    <w:rsid w:val="00BC40E3"/>
    <w:rsid w:val="00BC4486"/>
    <w:rsid w:val="00BC472A"/>
    <w:rsid w:val="00BC47AF"/>
    <w:rsid w:val="00BC4875"/>
    <w:rsid w:val="00BC4E91"/>
    <w:rsid w:val="00BC506D"/>
    <w:rsid w:val="00BC512C"/>
    <w:rsid w:val="00BC555C"/>
    <w:rsid w:val="00BC5921"/>
    <w:rsid w:val="00BC5E4C"/>
    <w:rsid w:val="00BC616C"/>
    <w:rsid w:val="00BC6233"/>
    <w:rsid w:val="00BC668A"/>
    <w:rsid w:val="00BC6ADB"/>
    <w:rsid w:val="00BC6D00"/>
    <w:rsid w:val="00BC73C3"/>
    <w:rsid w:val="00BC7493"/>
    <w:rsid w:val="00BC75F2"/>
    <w:rsid w:val="00BC7858"/>
    <w:rsid w:val="00BC7A95"/>
    <w:rsid w:val="00BC7A9E"/>
    <w:rsid w:val="00BC7D13"/>
    <w:rsid w:val="00BC7EBF"/>
    <w:rsid w:val="00BD008C"/>
    <w:rsid w:val="00BD06CE"/>
    <w:rsid w:val="00BD0852"/>
    <w:rsid w:val="00BD093E"/>
    <w:rsid w:val="00BD1413"/>
    <w:rsid w:val="00BD15EA"/>
    <w:rsid w:val="00BD16A7"/>
    <w:rsid w:val="00BD17EA"/>
    <w:rsid w:val="00BD1887"/>
    <w:rsid w:val="00BD1945"/>
    <w:rsid w:val="00BD1F11"/>
    <w:rsid w:val="00BD2012"/>
    <w:rsid w:val="00BD2111"/>
    <w:rsid w:val="00BD21C6"/>
    <w:rsid w:val="00BD21FE"/>
    <w:rsid w:val="00BD2512"/>
    <w:rsid w:val="00BD27D3"/>
    <w:rsid w:val="00BD2805"/>
    <w:rsid w:val="00BD2AC7"/>
    <w:rsid w:val="00BD2C17"/>
    <w:rsid w:val="00BD30CA"/>
    <w:rsid w:val="00BD3632"/>
    <w:rsid w:val="00BD3E45"/>
    <w:rsid w:val="00BD41E1"/>
    <w:rsid w:val="00BD42E7"/>
    <w:rsid w:val="00BD4784"/>
    <w:rsid w:val="00BD4B52"/>
    <w:rsid w:val="00BD4BD4"/>
    <w:rsid w:val="00BD4F58"/>
    <w:rsid w:val="00BD4F7E"/>
    <w:rsid w:val="00BD5185"/>
    <w:rsid w:val="00BD538A"/>
    <w:rsid w:val="00BD56DA"/>
    <w:rsid w:val="00BD5774"/>
    <w:rsid w:val="00BD5826"/>
    <w:rsid w:val="00BD5AEE"/>
    <w:rsid w:val="00BD60DA"/>
    <w:rsid w:val="00BD6321"/>
    <w:rsid w:val="00BD6613"/>
    <w:rsid w:val="00BD6745"/>
    <w:rsid w:val="00BD6C18"/>
    <w:rsid w:val="00BD70E0"/>
    <w:rsid w:val="00BD7170"/>
    <w:rsid w:val="00BD725A"/>
    <w:rsid w:val="00BD73D0"/>
    <w:rsid w:val="00BD7425"/>
    <w:rsid w:val="00BD74FA"/>
    <w:rsid w:val="00BD774F"/>
    <w:rsid w:val="00BD7A67"/>
    <w:rsid w:val="00BD7A82"/>
    <w:rsid w:val="00BD7B59"/>
    <w:rsid w:val="00BD7C32"/>
    <w:rsid w:val="00BD7DD4"/>
    <w:rsid w:val="00BD7E79"/>
    <w:rsid w:val="00BD7F98"/>
    <w:rsid w:val="00BE0451"/>
    <w:rsid w:val="00BE045D"/>
    <w:rsid w:val="00BE04F4"/>
    <w:rsid w:val="00BE0A3A"/>
    <w:rsid w:val="00BE1A38"/>
    <w:rsid w:val="00BE1CAE"/>
    <w:rsid w:val="00BE20B1"/>
    <w:rsid w:val="00BE22BF"/>
    <w:rsid w:val="00BE2480"/>
    <w:rsid w:val="00BE29D7"/>
    <w:rsid w:val="00BE2B92"/>
    <w:rsid w:val="00BE2E2E"/>
    <w:rsid w:val="00BE32D3"/>
    <w:rsid w:val="00BE3497"/>
    <w:rsid w:val="00BE35EF"/>
    <w:rsid w:val="00BE3ABC"/>
    <w:rsid w:val="00BE3D7C"/>
    <w:rsid w:val="00BE3F0B"/>
    <w:rsid w:val="00BE3F16"/>
    <w:rsid w:val="00BE4255"/>
    <w:rsid w:val="00BE4463"/>
    <w:rsid w:val="00BE472B"/>
    <w:rsid w:val="00BE4ACD"/>
    <w:rsid w:val="00BE4B2E"/>
    <w:rsid w:val="00BE4B56"/>
    <w:rsid w:val="00BE4B89"/>
    <w:rsid w:val="00BE4C1C"/>
    <w:rsid w:val="00BE548E"/>
    <w:rsid w:val="00BE5B64"/>
    <w:rsid w:val="00BE5C2D"/>
    <w:rsid w:val="00BE5FB0"/>
    <w:rsid w:val="00BE6376"/>
    <w:rsid w:val="00BE63A0"/>
    <w:rsid w:val="00BE6446"/>
    <w:rsid w:val="00BE64AA"/>
    <w:rsid w:val="00BE685C"/>
    <w:rsid w:val="00BE6B33"/>
    <w:rsid w:val="00BE7050"/>
    <w:rsid w:val="00BE7B2B"/>
    <w:rsid w:val="00BE7C92"/>
    <w:rsid w:val="00BF0187"/>
    <w:rsid w:val="00BF05B7"/>
    <w:rsid w:val="00BF11D1"/>
    <w:rsid w:val="00BF121B"/>
    <w:rsid w:val="00BF129B"/>
    <w:rsid w:val="00BF15C0"/>
    <w:rsid w:val="00BF1807"/>
    <w:rsid w:val="00BF182E"/>
    <w:rsid w:val="00BF1CA0"/>
    <w:rsid w:val="00BF1DFC"/>
    <w:rsid w:val="00BF1E85"/>
    <w:rsid w:val="00BF202B"/>
    <w:rsid w:val="00BF2550"/>
    <w:rsid w:val="00BF26D7"/>
    <w:rsid w:val="00BF293A"/>
    <w:rsid w:val="00BF2ADD"/>
    <w:rsid w:val="00BF3212"/>
    <w:rsid w:val="00BF3554"/>
    <w:rsid w:val="00BF3AF6"/>
    <w:rsid w:val="00BF3D25"/>
    <w:rsid w:val="00BF3D29"/>
    <w:rsid w:val="00BF3E2B"/>
    <w:rsid w:val="00BF3E43"/>
    <w:rsid w:val="00BF3E94"/>
    <w:rsid w:val="00BF42AD"/>
    <w:rsid w:val="00BF4388"/>
    <w:rsid w:val="00BF45E2"/>
    <w:rsid w:val="00BF4609"/>
    <w:rsid w:val="00BF467C"/>
    <w:rsid w:val="00BF4927"/>
    <w:rsid w:val="00BF4A44"/>
    <w:rsid w:val="00BF4D35"/>
    <w:rsid w:val="00BF4E25"/>
    <w:rsid w:val="00BF4F48"/>
    <w:rsid w:val="00BF538D"/>
    <w:rsid w:val="00BF5418"/>
    <w:rsid w:val="00BF54FE"/>
    <w:rsid w:val="00BF56DB"/>
    <w:rsid w:val="00BF577B"/>
    <w:rsid w:val="00BF591E"/>
    <w:rsid w:val="00BF5997"/>
    <w:rsid w:val="00BF59B7"/>
    <w:rsid w:val="00BF616D"/>
    <w:rsid w:val="00BF63C1"/>
    <w:rsid w:val="00BF64AB"/>
    <w:rsid w:val="00BF64FF"/>
    <w:rsid w:val="00BF70B4"/>
    <w:rsid w:val="00BF76DE"/>
    <w:rsid w:val="00BF76F6"/>
    <w:rsid w:val="00BF7D30"/>
    <w:rsid w:val="00BF7E89"/>
    <w:rsid w:val="00C00271"/>
    <w:rsid w:val="00C00404"/>
    <w:rsid w:val="00C00696"/>
    <w:rsid w:val="00C00BCE"/>
    <w:rsid w:val="00C010D2"/>
    <w:rsid w:val="00C01143"/>
    <w:rsid w:val="00C01797"/>
    <w:rsid w:val="00C01A05"/>
    <w:rsid w:val="00C01A90"/>
    <w:rsid w:val="00C01B61"/>
    <w:rsid w:val="00C01E09"/>
    <w:rsid w:val="00C02BA7"/>
    <w:rsid w:val="00C03268"/>
    <w:rsid w:val="00C03342"/>
    <w:rsid w:val="00C033A4"/>
    <w:rsid w:val="00C0347B"/>
    <w:rsid w:val="00C034B2"/>
    <w:rsid w:val="00C037A5"/>
    <w:rsid w:val="00C039CC"/>
    <w:rsid w:val="00C03B95"/>
    <w:rsid w:val="00C03BCB"/>
    <w:rsid w:val="00C03DB6"/>
    <w:rsid w:val="00C04044"/>
    <w:rsid w:val="00C04156"/>
    <w:rsid w:val="00C04560"/>
    <w:rsid w:val="00C04608"/>
    <w:rsid w:val="00C04702"/>
    <w:rsid w:val="00C047A2"/>
    <w:rsid w:val="00C048F5"/>
    <w:rsid w:val="00C04B97"/>
    <w:rsid w:val="00C04C6C"/>
    <w:rsid w:val="00C04D0E"/>
    <w:rsid w:val="00C0516B"/>
    <w:rsid w:val="00C05667"/>
    <w:rsid w:val="00C05711"/>
    <w:rsid w:val="00C059D1"/>
    <w:rsid w:val="00C059FB"/>
    <w:rsid w:val="00C059FE"/>
    <w:rsid w:val="00C05B01"/>
    <w:rsid w:val="00C05C51"/>
    <w:rsid w:val="00C05CB4"/>
    <w:rsid w:val="00C05D67"/>
    <w:rsid w:val="00C05EF3"/>
    <w:rsid w:val="00C05F34"/>
    <w:rsid w:val="00C05F89"/>
    <w:rsid w:val="00C060C2"/>
    <w:rsid w:val="00C06AB2"/>
    <w:rsid w:val="00C06EA3"/>
    <w:rsid w:val="00C0703A"/>
    <w:rsid w:val="00C078E3"/>
    <w:rsid w:val="00C07CFE"/>
    <w:rsid w:val="00C100DC"/>
    <w:rsid w:val="00C1038B"/>
    <w:rsid w:val="00C1077B"/>
    <w:rsid w:val="00C108B3"/>
    <w:rsid w:val="00C10B11"/>
    <w:rsid w:val="00C10D00"/>
    <w:rsid w:val="00C10DF9"/>
    <w:rsid w:val="00C10FBC"/>
    <w:rsid w:val="00C11111"/>
    <w:rsid w:val="00C114BD"/>
    <w:rsid w:val="00C117ED"/>
    <w:rsid w:val="00C11857"/>
    <w:rsid w:val="00C11C43"/>
    <w:rsid w:val="00C121BA"/>
    <w:rsid w:val="00C123A9"/>
    <w:rsid w:val="00C125A5"/>
    <w:rsid w:val="00C1263D"/>
    <w:rsid w:val="00C13190"/>
    <w:rsid w:val="00C1327C"/>
    <w:rsid w:val="00C133D2"/>
    <w:rsid w:val="00C1394D"/>
    <w:rsid w:val="00C13E87"/>
    <w:rsid w:val="00C14148"/>
    <w:rsid w:val="00C141EA"/>
    <w:rsid w:val="00C1422C"/>
    <w:rsid w:val="00C14310"/>
    <w:rsid w:val="00C143ED"/>
    <w:rsid w:val="00C14963"/>
    <w:rsid w:val="00C15496"/>
    <w:rsid w:val="00C1552F"/>
    <w:rsid w:val="00C1563A"/>
    <w:rsid w:val="00C15671"/>
    <w:rsid w:val="00C1597E"/>
    <w:rsid w:val="00C15983"/>
    <w:rsid w:val="00C15A28"/>
    <w:rsid w:val="00C15BF6"/>
    <w:rsid w:val="00C15F8A"/>
    <w:rsid w:val="00C160AB"/>
    <w:rsid w:val="00C16779"/>
    <w:rsid w:val="00C16B44"/>
    <w:rsid w:val="00C16E1F"/>
    <w:rsid w:val="00C16EC0"/>
    <w:rsid w:val="00C16F75"/>
    <w:rsid w:val="00C16FFF"/>
    <w:rsid w:val="00C17202"/>
    <w:rsid w:val="00C173DC"/>
    <w:rsid w:val="00C17523"/>
    <w:rsid w:val="00C17547"/>
    <w:rsid w:val="00C175D2"/>
    <w:rsid w:val="00C1770C"/>
    <w:rsid w:val="00C1780B"/>
    <w:rsid w:val="00C17A45"/>
    <w:rsid w:val="00C17CCF"/>
    <w:rsid w:val="00C17EFC"/>
    <w:rsid w:val="00C20296"/>
    <w:rsid w:val="00C20306"/>
    <w:rsid w:val="00C2037C"/>
    <w:rsid w:val="00C20574"/>
    <w:rsid w:val="00C20920"/>
    <w:rsid w:val="00C20E90"/>
    <w:rsid w:val="00C20FF3"/>
    <w:rsid w:val="00C2109E"/>
    <w:rsid w:val="00C213D0"/>
    <w:rsid w:val="00C21DFB"/>
    <w:rsid w:val="00C21E28"/>
    <w:rsid w:val="00C21FD6"/>
    <w:rsid w:val="00C22026"/>
    <w:rsid w:val="00C22363"/>
    <w:rsid w:val="00C224C6"/>
    <w:rsid w:val="00C22AED"/>
    <w:rsid w:val="00C22F20"/>
    <w:rsid w:val="00C22F61"/>
    <w:rsid w:val="00C22FD0"/>
    <w:rsid w:val="00C23067"/>
    <w:rsid w:val="00C232AF"/>
    <w:rsid w:val="00C2331D"/>
    <w:rsid w:val="00C23638"/>
    <w:rsid w:val="00C2437A"/>
    <w:rsid w:val="00C24B45"/>
    <w:rsid w:val="00C24FE6"/>
    <w:rsid w:val="00C2515B"/>
    <w:rsid w:val="00C252BB"/>
    <w:rsid w:val="00C25F8D"/>
    <w:rsid w:val="00C26087"/>
    <w:rsid w:val="00C262CD"/>
    <w:rsid w:val="00C26451"/>
    <w:rsid w:val="00C27105"/>
    <w:rsid w:val="00C2711E"/>
    <w:rsid w:val="00C27374"/>
    <w:rsid w:val="00C275F8"/>
    <w:rsid w:val="00C27C57"/>
    <w:rsid w:val="00C27D94"/>
    <w:rsid w:val="00C303C0"/>
    <w:rsid w:val="00C3069C"/>
    <w:rsid w:val="00C30A52"/>
    <w:rsid w:val="00C30A8B"/>
    <w:rsid w:val="00C30BF0"/>
    <w:rsid w:val="00C30CC8"/>
    <w:rsid w:val="00C3122E"/>
    <w:rsid w:val="00C3124B"/>
    <w:rsid w:val="00C317D7"/>
    <w:rsid w:val="00C31A7C"/>
    <w:rsid w:val="00C31FC9"/>
    <w:rsid w:val="00C321DF"/>
    <w:rsid w:val="00C32556"/>
    <w:rsid w:val="00C325F1"/>
    <w:rsid w:val="00C32C5A"/>
    <w:rsid w:val="00C334F8"/>
    <w:rsid w:val="00C336B8"/>
    <w:rsid w:val="00C33F3F"/>
    <w:rsid w:val="00C346E7"/>
    <w:rsid w:val="00C3488A"/>
    <w:rsid w:val="00C348EE"/>
    <w:rsid w:val="00C34950"/>
    <w:rsid w:val="00C34AEB"/>
    <w:rsid w:val="00C34BE0"/>
    <w:rsid w:val="00C34D4A"/>
    <w:rsid w:val="00C34DE7"/>
    <w:rsid w:val="00C34E67"/>
    <w:rsid w:val="00C35426"/>
    <w:rsid w:val="00C35B3E"/>
    <w:rsid w:val="00C35B4E"/>
    <w:rsid w:val="00C36127"/>
    <w:rsid w:val="00C361E5"/>
    <w:rsid w:val="00C36405"/>
    <w:rsid w:val="00C36542"/>
    <w:rsid w:val="00C365A7"/>
    <w:rsid w:val="00C367DA"/>
    <w:rsid w:val="00C369D7"/>
    <w:rsid w:val="00C37335"/>
    <w:rsid w:val="00C374F4"/>
    <w:rsid w:val="00C37827"/>
    <w:rsid w:val="00C37AAC"/>
    <w:rsid w:val="00C37BA6"/>
    <w:rsid w:val="00C37CF5"/>
    <w:rsid w:val="00C400BF"/>
    <w:rsid w:val="00C402D2"/>
    <w:rsid w:val="00C4053C"/>
    <w:rsid w:val="00C408B0"/>
    <w:rsid w:val="00C408FD"/>
    <w:rsid w:val="00C40CE0"/>
    <w:rsid w:val="00C40FE2"/>
    <w:rsid w:val="00C41280"/>
    <w:rsid w:val="00C412F9"/>
    <w:rsid w:val="00C416DC"/>
    <w:rsid w:val="00C4199E"/>
    <w:rsid w:val="00C41BB3"/>
    <w:rsid w:val="00C41C21"/>
    <w:rsid w:val="00C41FD4"/>
    <w:rsid w:val="00C4205E"/>
    <w:rsid w:val="00C420AF"/>
    <w:rsid w:val="00C4210A"/>
    <w:rsid w:val="00C421C6"/>
    <w:rsid w:val="00C426F6"/>
    <w:rsid w:val="00C42817"/>
    <w:rsid w:val="00C42AA9"/>
    <w:rsid w:val="00C42BB0"/>
    <w:rsid w:val="00C42C5F"/>
    <w:rsid w:val="00C42CCA"/>
    <w:rsid w:val="00C42EC5"/>
    <w:rsid w:val="00C42EED"/>
    <w:rsid w:val="00C4339B"/>
    <w:rsid w:val="00C43C63"/>
    <w:rsid w:val="00C4454F"/>
    <w:rsid w:val="00C44669"/>
    <w:rsid w:val="00C446E1"/>
    <w:rsid w:val="00C44720"/>
    <w:rsid w:val="00C44784"/>
    <w:rsid w:val="00C447A8"/>
    <w:rsid w:val="00C448E9"/>
    <w:rsid w:val="00C44AE7"/>
    <w:rsid w:val="00C44B9D"/>
    <w:rsid w:val="00C44C2D"/>
    <w:rsid w:val="00C44D69"/>
    <w:rsid w:val="00C4535E"/>
    <w:rsid w:val="00C4553D"/>
    <w:rsid w:val="00C459F8"/>
    <w:rsid w:val="00C45BAD"/>
    <w:rsid w:val="00C45C4C"/>
    <w:rsid w:val="00C45CAD"/>
    <w:rsid w:val="00C46276"/>
    <w:rsid w:val="00C464C3"/>
    <w:rsid w:val="00C4679A"/>
    <w:rsid w:val="00C46FD2"/>
    <w:rsid w:val="00C4717E"/>
    <w:rsid w:val="00C47266"/>
    <w:rsid w:val="00C47A32"/>
    <w:rsid w:val="00C47D4F"/>
    <w:rsid w:val="00C50213"/>
    <w:rsid w:val="00C503B4"/>
    <w:rsid w:val="00C506DC"/>
    <w:rsid w:val="00C50A51"/>
    <w:rsid w:val="00C50BB7"/>
    <w:rsid w:val="00C50DC0"/>
    <w:rsid w:val="00C51117"/>
    <w:rsid w:val="00C51457"/>
    <w:rsid w:val="00C51696"/>
    <w:rsid w:val="00C51AA7"/>
    <w:rsid w:val="00C52341"/>
    <w:rsid w:val="00C52784"/>
    <w:rsid w:val="00C5290C"/>
    <w:rsid w:val="00C529C0"/>
    <w:rsid w:val="00C52A4A"/>
    <w:rsid w:val="00C5327E"/>
    <w:rsid w:val="00C535A4"/>
    <w:rsid w:val="00C536B5"/>
    <w:rsid w:val="00C53782"/>
    <w:rsid w:val="00C53A51"/>
    <w:rsid w:val="00C53B17"/>
    <w:rsid w:val="00C53B35"/>
    <w:rsid w:val="00C53CC7"/>
    <w:rsid w:val="00C54113"/>
    <w:rsid w:val="00C543C5"/>
    <w:rsid w:val="00C5460C"/>
    <w:rsid w:val="00C5466C"/>
    <w:rsid w:val="00C54AB3"/>
    <w:rsid w:val="00C5504E"/>
    <w:rsid w:val="00C55276"/>
    <w:rsid w:val="00C5537E"/>
    <w:rsid w:val="00C55719"/>
    <w:rsid w:val="00C5571F"/>
    <w:rsid w:val="00C558F1"/>
    <w:rsid w:val="00C55955"/>
    <w:rsid w:val="00C55C2C"/>
    <w:rsid w:val="00C55CEB"/>
    <w:rsid w:val="00C55FD8"/>
    <w:rsid w:val="00C56121"/>
    <w:rsid w:val="00C56264"/>
    <w:rsid w:val="00C56585"/>
    <w:rsid w:val="00C566CC"/>
    <w:rsid w:val="00C56AA8"/>
    <w:rsid w:val="00C56B40"/>
    <w:rsid w:val="00C56C56"/>
    <w:rsid w:val="00C57028"/>
    <w:rsid w:val="00C570B9"/>
    <w:rsid w:val="00C572B2"/>
    <w:rsid w:val="00C57444"/>
    <w:rsid w:val="00C5796E"/>
    <w:rsid w:val="00C57E82"/>
    <w:rsid w:val="00C57E83"/>
    <w:rsid w:val="00C6016C"/>
    <w:rsid w:val="00C60315"/>
    <w:rsid w:val="00C603DA"/>
    <w:rsid w:val="00C60E7E"/>
    <w:rsid w:val="00C611EE"/>
    <w:rsid w:val="00C61325"/>
    <w:rsid w:val="00C6133A"/>
    <w:rsid w:val="00C613D4"/>
    <w:rsid w:val="00C61567"/>
    <w:rsid w:val="00C61A38"/>
    <w:rsid w:val="00C6203D"/>
    <w:rsid w:val="00C62077"/>
    <w:rsid w:val="00C624E8"/>
    <w:rsid w:val="00C62787"/>
    <w:rsid w:val="00C628DF"/>
    <w:rsid w:val="00C62B1F"/>
    <w:rsid w:val="00C62E51"/>
    <w:rsid w:val="00C62E77"/>
    <w:rsid w:val="00C62FCE"/>
    <w:rsid w:val="00C633DB"/>
    <w:rsid w:val="00C63413"/>
    <w:rsid w:val="00C63663"/>
    <w:rsid w:val="00C63B31"/>
    <w:rsid w:val="00C63E8F"/>
    <w:rsid w:val="00C6460F"/>
    <w:rsid w:val="00C6493C"/>
    <w:rsid w:val="00C64AB8"/>
    <w:rsid w:val="00C64E32"/>
    <w:rsid w:val="00C65069"/>
    <w:rsid w:val="00C6545A"/>
    <w:rsid w:val="00C6562A"/>
    <w:rsid w:val="00C65BAF"/>
    <w:rsid w:val="00C65C6D"/>
    <w:rsid w:val="00C65C7D"/>
    <w:rsid w:val="00C661D0"/>
    <w:rsid w:val="00C6622B"/>
    <w:rsid w:val="00C66558"/>
    <w:rsid w:val="00C66A37"/>
    <w:rsid w:val="00C66AE9"/>
    <w:rsid w:val="00C66B05"/>
    <w:rsid w:val="00C67A77"/>
    <w:rsid w:val="00C70019"/>
    <w:rsid w:val="00C7019D"/>
    <w:rsid w:val="00C704E0"/>
    <w:rsid w:val="00C70D4A"/>
    <w:rsid w:val="00C7155A"/>
    <w:rsid w:val="00C716DE"/>
    <w:rsid w:val="00C71742"/>
    <w:rsid w:val="00C71943"/>
    <w:rsid w:val="00C71ADB"/>
    <w:rsid w:val="00C71BAB"/>
    <w:rsid w:val="00C7246E"/>
    <w:rsid w:val="00C724E5"/>
    <w:rsid w:val="00C72859"/>
    <w:rsid w:val="00C7291C"/>
    <w:rsid w:val="00C72927"/>
    <w:rsid w:val="00C72D55"/>
    <w:rsid w:val="00C7309E"/>
    <w:rsid w:val="00C7310A"/>
    <w:rsid w:val="00C739B9"/>
    <w:rsid w:val="00C73C96"/>
    <w:rsid w:val="00C73CC4"/>
    <w:rsid w:val="00C73E52"/>
    <w:rsid w:val="00C73FCB"/>
    <w:rsid w:val="00C74082"/>
    <w:rsid w:val="00C740EB"/>
    <w:rsid w:val="00C74458"/>
    <w:rsid w:val="00C7464F"/>
    <w:rsid w:val="00C74CB1"/>
    <w:rsid w:val="00C74E64"/>
    <w:rsid w:val="00C750A5"/>
    <w:rsid w:val="00C75D09"/>
    <w:rsid w:val="00C75DDA"/>
    <w:rsid w:val="00C7625A"/>
    <w:rsid w:val="00C762D1"/>
    <w:rsid w:val="00C763BB"/>
    <w:rsid w:val="00C76571"/>
    <w:rsid w:val="00C765C4"/>
    <w:rsid w:val="00C766FE"/>
    <w:rsid w:val="00C76A13"/>
    <w:rsid w:val="00C76B4E"/>
    <w:rsid w:val="00C76F7C"/>
    <w:rsid w:val="00C76FB5"/>
    <w:rsid w:val="00C77080"/>
    <w:rsid w:val="00C7713E"/>
    <w:rsid w:val="00C7768D"/>
    <w:rsid w:val="00C7776A"/>
    <w:rsid w:val="00C778BF"/>
    <w:rsid w:val="00C77923"/>
    <w:rsid w:val="00C77A18"/>
    <w:rsid w:val="00C77D15"/>
    <w:rsid w:val="00C77E16"/>
    <w:rsid w:val="00C77FA4"/>
    <w:rsid w:val="00C808E1"/>
    <w:rsid w:val="00C80900"/>
    <w:rsid w:val="00C80985"/>
    <w:rsid w:val="00C80C98"/>
    <w:rsid w:val="00C81043"/>
    <w:rsid w:val="00C81047"/>
    <w:rsid w:val="00C810E0"/>
    <w:rsid w:val="00C815E7"/>
    <w:rsid w:val="00C81AA3"/>
    <w:rsid w:val="00C81DCF"/>
    <w:rsid w:val="00C81EF1"/>
    <w:rsid w:val="00C81F74"/>
    <w:rsid w:val="00C82DD8"/>
    <w:rsid w:val="00C83004"/>
    <w:rsid w:val="00C83118"/>
    <w:rsid w:val="00C831DF"/>
    <w:rsid w:val="00C83295"/>
    <w:rsid w:val="00C8348D"/>
    <w:rsid w:val="00C8359B"/>
    <w:rsid w:val="00C8390D"/>
    <w:rsid w:val="00C83964"/>
    <w:rsid w:val="00C83CC2"/>
    <w:rsid w:val="00C83D02"/>
    <w:rsid w:val="00C84072"/>
    <w:rsid w:val="00C8425B"/>
    <w:rsid w:val="00C842A6"/>
    <w:rsid w:val="00C84B6C"/>
    <w:rsid w:val="00C85650"/>
    <w:rsid w:val="00C860F7"/>
    <w:rsid w:val="00C862A3"/>
    <w:rsid w:val="00C866CA"/>
    <w:rsid w:val="00C86D6F"/>
    <w:rsid w:val="00C86E52"/>
    <w:rsid w:val="00C870D5"/>
    <w:rsid w:val="00C87486"/>
    <w:rsid w:val="00C875B9"/>
    <w:rsid w:val="00C875CE"/>
    <w:rsid w:val="00C87751"/>
    <w:rsid w:val="00C87773"/>
    <w:rsid w:val="00C87C12"/>
    <w:rsid w:val="00C87D02"/>
    <w:rsid w:val="00C9002D"/>
    <w:rsid w:val="00C902F5"/>
    <w:rsid w:val="00C903D5"/>
    <w:rsid w:val="00C904AC"/>
    <w:rsid w:val="00C90A72"/>
    <w:rsid w:val="00C90CA5"/>
    <w:rsid w:val="00C91343"/>
    <w:rsid w:val="00C917C6"/>
    <w:rsid w:val="00C91EC9"/>
    <w:rsid w:val="00C9244B"/>
    <w:rsid w:val="00C92625"/>
    <w:rsid w:val="00C9285C"/>
    <w:rsid w:val="00C929DD"/>
    <w:rsid w:val="00C9330B"/>
    <w:rsid w:val="00C93329"/>
    <w:rsid w:val="00C93660"/>
    <w:rsid w:val="00C93757"/>
    <w:rsid w:val="00C93D41"/>
    <w:rsid w:val="00C93E25"/>
    <w:rsid w:val="00C93FE7"/>
    <w:rsid w:val="00C941BE"/>
    <w:rsid w:val="00C94380"/>
    <w:rsid w:val="00C94A0A"/>
    <w:rsid w:val="00C94F68"/>
    <w:rsid w:val="00C95062"/>
    <w:rsid w:val="00C95298"/>
    <w:rsid w:val="00C957AC"/>
    <w:rsid w:val="00C9582D"/>
    <w:rsid w:val="00C958AA"/>
    <w:rsid w:val="00C95C01"/>
    <w:rsid w:val="00C95E52"/>
    <w:rsid w:val="00C95E6A"/>
    <w:rsid w:val="00C95E92"/>
    <w:rsid w:val="00C962B7"/>
    <w:rsid w:val="00C964BC"/>
    <w:rsid w:val="00C9659C"/>
    <w:rsid w:val="00C968B3"/>
    <w:rsid w:val="00C969D5"/>
    <w:rsid w:val="00C96A14"/>
    <w:rsid w:val="00C96D38"/>
    <w:rsid w:val="00C96D56"/>
    <w:rsid w:val="00C97144"/>
    <w:rsid w:val="00C976CD"/>
    <w:rsid w:val="00C976E0"/>
    <w:rsid w:val="00C97A1D"/>
    <w:rsid w:val="00C97D69"/>
    <w:rsid w:val="00CA0271"/>
    <w:rsid w:val="00CA08D4"/>
    <w:rsid w:val="00CA095A"/>
    <w:rsid w:val="00CA0985"/>
    <w:rsid w:val="00CA0BF2"/>
    <w:rsid w:val="00CA0FB1"/>
    <w:rsid w:val="00CA1638"/>
    <w:rsid w:val="00CA2160"/>
    <w:rsid w:val="00CA236D"/>
    <w:rsid w:val="00CA28FA"/>
    <w:rsid w:val="00CA2BD8"/>
    <w:rsid w:val="00CA2C1C"/>
    <w:rsid w:val="00CA31B8"/>
    <w:rsid w:val="00CA31F6"/>
    <w:rsid w:val="00CA330A"/>
    <w:rsid w:val="00CA359A"/>
    <w:rsid w:val="00CA38C6"/>
    <w:rsid w:val="00CA3AEF"/>
    <w:rsid w:val="00CA3AF2"/>
    <w:rsid w:val="00CA414E"/>
    <w:rsid w:val="00CA4332"/>
    <w:rsid w:val="00CA45D6"/>
    <w:rsid w:val="00CA4708"/>
    <w:rsid w:val="00CA4722"/>
    <w:rsid w:val="00CA4724"/>
    <w:rsid w:val="00CA4751"/>
    <w:rsid w:val="00CA478F"/>
    <w:rsid w:val="00CA49F7"/>
    <w:rsid w:val="00CA4B5D"/>
    <w:rsid w:val="00CA4DD2"/>
    <w:rsid w:val="00CA4FAB"/>
    <w:rsid w:val="00CA5654"/>
    <w:rsid w:val="00CA56ED"/>
    <w:rsid w:val="00CA58A9"/>
    <w:rsid w:val="00CA5A04"/>
    <w:rsid w:val="00CA5C81"/>
    <w:rsid w:val="00CA5D32"/>
    <w:rsid w:val="00CA5ECF"/>
    <w:rsid w:val="00CA6308"/>
    <w:rsid w:val="00CA66E3"/>
    <w:rsid w:val="00CA67AC"/>
    <w:rsid w:val="00CA680B"/>
    <w:rsid w:val="00CA70E4"/>
    <w:rsid w:val="00CA715F"/>
    <w:rsid w:val="00CA729E"/>
    <w:rsid w:val="00CA75F9"/>
    <w:rsid w:val="00CA789C"/>
    <w:rsid w:val="00CA78B9"/>
    <w:rsid w:val="00CA7A7E"/>
    <w:rsid w:val="00CA7BD3"/>
    <w:rsid w:val="00CB00F4"/>
    <w:rsid w:val="00CB0B01"/>
    <w:rsid w:val="00CB0C99"/>
    <w:rsid w:val="00CB13CE"/>
    <w:rsid w:val="00CB1488"/>
    <w:rsid w:val="00CB157D"/>
    <w:rsid w:val="00CB162F"/>
    <w:rsid w:val="00CB1EB6"/>
    <w:rsid w:val="00CB1F73"/>
    <w:rsid w:val="00CB2647"/>
    <w:rsid w:val="00CB2843"/>
    <w:rsid w:val="00CB2A9B"/>
    <w:rsid w:val="00CB333C"/>
    <w:rsid w:val="00CB37DA"/>
    <w:rsid w:val="00CB3A5D"/>
    <w:rsid w:val="00CB3DB4"/>
    <w:rsid w:val="00CB3DC1"/>
    <w:rsid w:val="00CB3E46"/>
    <w:rsid w:val="00CB42A5"/>
    <w:rsid w:val="00CB4DE9"/>
    <w:rsid w:val="00CB549F"/>
    <w:rsid w:val="00CB54E8"/>
    <w:rsid w:val="00CB588B"/>
    <w:rsid w:val="00CB5979"/>
    <w:rsid w:val="00CB5BA0"/>
    <w:rsid w:val="00CB5C82"/>
    <w:rsid w:val="00CB61A0"/>
    <w:rsid w:val="00CB629B"/>
    <w:rsid w:val="00CB66DD"/>
    <w:rsid w:val="00CB6A35"/>
    <w:rsid w:val="00CB6A48"/>
    <w:rsid w:val="00CB6C87"/>
    <w:rsid w:val="00CB704F"/>
    <w:rsid w:val="00CB76DC"/>
    <w:rsid w:val="00CB796D"/>
    <w:rsid w:val="00CB7D63"/>
    <w:rsid w:val="00CB7FC3"/>
    <w:rsid w:val="00CC0101"/>
    <w:rsid w:val="00CC0335"/>
    <w:rsid w:val="00CC03BE"/>
    <w:rsid w:val="00CC0521"/>
    <w:rsid w:val="00CC05E1"/>
    <w:rsid w:val="00CC09C3"/>
    <w:rsid w:val="00CC0E4C"/>
    <w:rsid w:val="00CC1129"/>
    <w:rsid w:val="00CC11BD"/>
    <w:rsid w:val="00CC130A"/>
    <w:rsid w:val="00CC13CC"/>
    <w:rsid w:val="00CC1C36"/>
    <w:rsid w:val="00CC1FE6"/>
    <w:rsid w:val="00CC20D8"/>
    <w:rsid w:val="00CC2570"/>
    <w:rsid w:val="00CC2592"/>
    <w:rsid w:val="00CC2A9C"/>
    <w:rsid w:val="00CC2AA4"/>
    <w:rsid w:val="00CC2CA4"/>
    <w:rsid w:val="00CC2F49"/>
    <w:rsid w:val="00CC31D3"/>
    <w:rsid w:val="00CC31DE"/>
    <w:rsid w:val="00CC350D"/>
    <w:rsid w:val="00CC37A7"/>
    <w:rsid w:val="00CC3C94"/>
    <w:rsid w:val="00CC3E9B"/>
    <w:rsid w:val="00CC3FF3"/>
    <w:rsid w:val="00CC4334"/>
    <w:rsid w:val="00CC4921"/>
    <w:rsid w:val="00CC4A96"/>
    <w:rsid w:val="00CC4B19"/>
    <w:rsid w:val="00CC5124"/>
    <w:rsid w:val="00CC523E"/>
    <w:rsid w:val="00CC5439"/>
    <w:rsid w:val="00CC54C7"/>
    <w:rsid w:val="00CC5788"/>
    <w:rsid w:val="00CC5B48"/>
    <w:rsid w:val="00CC5BCB"/>
    <w:rsid w:val="00CC5F74"/>
    <w:rsid w:val="00CC63A3"/>
    <w:rsid w:val="00CC676D"/>
    <w:rsid w:val="00CC678D"/>
    <w:rsid w:val="00CC6846"/>
    <w:rsid w:val="00CC6AD1"/>
    <w:rsid w:val="00CC6FD3"/>
    <w:rsid w:val="00CC7035"/>
    <w:rsid w:val="00CC75E8"/>
    <w:rsid w:val="00CC7626"/>
    <w:rsid w:val="00CC76E7"/>
    <w:rsid w:val="00CC7718"/>
    <w:rsid w:val="00CC7838"/>
    <w:rsid w:val="00CC7CDD"/>
    <w:rsid w:val="00CD033C"/>
    <w:rsid w:val="00CD089E"/>
    <w:rsid w:val="00CD093D"/>
    <w:rsid w:val="00CD0C1C"/>
    <w:rsid w:val="00CD1305"/>
    <w:rsid w:val="00CD1A68"/>
    <w:rsid w:val="00CD1C57"/>
    <w:rsid w:val="00CD1DFC"/>
    <w:rsid w:val="00CD211A"/>
    <w:rsid w:val="00CD233B"/>
    <w:rsid w:val="00CD238A"/>
    <w:rsid w:val="00CD24CB"/>
    <w:rsid w:val="00CD29ED"/>
    <w:rsid w:val="00CD31AF"/>
    <w:rsid w:val="00CD338D"/>
    <w:rsid w:val="00CD3677"/>
    <w:rsid w:val="00CD3CDE"/>
    <w:rsid w:val="00CD3D3E"/>
    <w:rsid w:val="00CD3E1B"/>
    <w:rsid w:val="00CD40B6"/>
    <w:rsid w:val="00CD41C2"/>
    <w:rsid w:val="00CD4212"/>
    <w:rsid w:val="00CD435D"/>
    <w:rsid w:val="00CD4695"/>
    <w:rsid w:val="00CD4807"/>
    <w:rsid w:val="00CD4BCC"/>
    <w:rsid w:val="00CD4C73"/>
    <w:rsid w:val="00CD4F08"/>
    <w:rsid w:val="00CD50D7"/>
    <w:rsid w:val="00CD5430"/>
    <w:rsid w:val="00CD549B"/>
    <w:rsid w:val="00CD5735"/>
    <w:rsid w:val="00CD5AA7"/>
    <w:rsid w:val="00CD5CC7"/>
    <w:rsid w:val="00CD5E56"/>
    <w:rsid w:val="00CD5F3D"/>
    <w:rsid w:val="00CD6127"/>
    <w:rsid w:val="00CD6177"/>
    <w:rsid w:val="00CD6B41"/>
    <w:rsid w:val="00CD6B94"/>
    <w:rsid w:val="00CD6EAC"/>
    <w:rsid w:val="00CD7188"/>
    <w:rsid w:val="00CD7567"/>
    <w:rsid w:val="00CD77B1"/>
    <w:rsid w:val="00CD7992"/>
    <w:rsid w:val="00CD7D5A"/>
    <w:rsid w:val="00CD7DDC"/>
    <w:rsid w:val="00CE031B"/>
    <w:rsid w:val="00CE0797"/>
    <w:rsid w:val="00CE0E9F"/>
    <w:rsid w:val="00CE14EC"/>
    <w:rsid w:val="00CE1A0C"/>
    <w:rsid w:val="00CE1E2A"/>
    <w:rsid w:val="00CE1F0B"/>
    <w:rsid w:val="00CE244E"/>
    <w:rsid w:val="00CE2642"/>
    <w:rsid w:val="00CE3165"/>
    <w:rsid w:val="00CE36AC"/>
    <w:rsid w:val="00CE3BD2"/>
    <w:rsid w:val="00CE433C"/>
    <w:rsid w:val="00CE439F"/>
    <w:rsid w:val="00CE46BB"/>
    <w:rsid w:val="00CE5198"/>
    <w:rsid w:val="00CE5286"/>
    <w:rsid w:val="00CE5A18"/>
    <w:rsid w:val="00CE5CAD"/>
    <w:rsid w:val="00CE5DB6"/>
    <w:rsid w:val="00CE5E08"/>
    <w:rsid w:val="00CE608E"/>
    <w:rsid w:val="00CE60EA"/>
    <w:rsid w:val="00CE63E9"/>
    <w:rsid w:val="00CE6CD8"/>
    <w:rsid w:val="00CE6EE9"/>
    <w:rsid w:val="00CE7056"/>
    <w:rsid w:val="00CE7409"/>
    <w:rsid w:val="00CE781E"/>
    <w:rsid w:val="00CE7BA1"/>
    <w:rsid w:val="00CE7BED"/>
    <w:rsid w:val="00CF03CF"/>
    <w:rsid w:val="00CF06C6"/>
    <w:rsid w:val="00CF0807"/>
    <w:rsid w:val="00CF0898"/>
    <w:rsid w:val="00CF0C37"/>
    <w:rsid w:val="00CF0FD1"/>
    <w:rsid w:val="00CF1173"/>
    <w:rsid w:val="00CF11FF"/>
    <w:rsid w:val="00CF1706"/>
    <w:rsid w:val="00CF1A3A"/>
    <w:rsid w:val="00CF1C17"/>
    <w:rsid w:val="00CF21CD"/>
    <w:rsid w:val="00CF2361"/>
    <w:rsid w:val="00CF2C49"/>
    <w:rsid w:val="00CF2E60"/>
    <w:rsid w:val="00CF3475"/>
    <w:rsid w:val="00CF35DD"/>
    <w:rsid w:val="00CF36B1"/>
    <w:rsid w:val="00CF37B4"/>
    <w:rsid w:val="00CF37CC"/>
    <w:rsid w:val="00CF3CB5"/>
    <w:rsid w:val="00CF40E1"/>
    <w:rsid w:val="00CF4173"/>
    <w:rsid w:val="00CF4207"/>
    <w:rsid w:val="00CF4350"/>
    <w:rsid w:val="00CF4521"/>
    <w:rsid w:val="00CF4862"/>
    <w:rsid w:val="00CF4C11"/>
    <w:rsid w:val="00CF5164"/>
    <w:rsid w:val="00CF5493"/>
    <w:rsid w:val="00CF54D0"/>
    <w:rsid w:val="00CF5DC6"/>
    <w:rsid w:val="00CF5EFE"/>
    <w:rsid w:val="00CF62ED"/>
    <w:rsid w:val="00CF6429"/>
    <w:rsid w:val="00CF64FF"/>
    <w:rsid w:val="00CF65B5"/>
    <w:rsid w:val="00CF6CC7"/>
    <w:rsid w:val="00CF70EB"/>
    <w:rsid w:val="00CF7127"/>
    <w:rsid w:val="00CF720C"/>
    <w:rsid w:val="00CF729E"/>
    <w:rsid w:val="00CF72F0"/>
    <w:rsid w:val="00CF76F4"/>
    <w:rsid w:val="00CF77A2"/>
    <w:rsid w:val="00CF7878"/>
    <w:rsid w:val="00CF78D4"/>
    <w:rsid w:val="00CF7B46"/>
    <w:rsid w:val="00CF7E1A"/>
    <w:rsid w:val="00D0056A"/>
    <w:rsid w:val="00D005D2"/>
    <w:rsid w:val="00D00738"/>
    <w:rsid w:val="00D00A02"/>
    <w:rsid w:val="00D00AA3"/>
    <w:rsid w:val="00D00CBA"/>
    <w:rsid w:val="00D01124"/>
    <w:rsid w:val="00D011FB"/>
    <w:rsid w:val="00D0197A"/>
    <w:rsid w:val="00D01BF5"/>
    <w:rsid w:val="00D01C35"/>
    <w:rsid w:val="00D02647"/>
    <w:rsid w:val="00D02657"/>
    <w:rsid w:val="00D02A32"/>
    <w:rsid w:val="00D03492"/>
    <w:rsid w:val="00D035DE"/>
    <w:rsid w:val="00D036F2"/>
    <w:rsid w:val="00D0386C"/>
    <w:rsid w:val="00D039FE"/>
    <w:rsid w:val="00D03B28"/>
    <w:rsid w:val="00D03CBF"/>
    <w:rsid w:val="00D04031"/>
    <w:rsid w:val="00D04358"/>
    <w:rsid w:val="00D048C5"/>
    <w:rsid w:val="00D049F9"/>
    <w:rsid w:val="00D04D4B"/>
    <w:rsid w:val="00D051DE"/>
    <w:rsid w:val="00D05624"/>
    <w:rsid w:val="00D05756"/>
    <w:rsid w:val="00D059AC"/>
    <w:rsid w:val="00D06418"/>
    <w:rsid w:val="00D06B01"/>
    <w:rsid w:val="00D06B2E"/>
    <w:rsid w:val="00D06B9D"/>
    <w:rsid w:val="00D06C80"/>
    <w:rsid w:val="00D06D4E"/>
    <w:rsid w:val="00D06F3D"/>
    <w:rsid w:val="00D07061"/>
    <w:rsid w:val="00D076C8"/>
    <w:rsid w:val="00D07A1A"/>
    <w:rsid w:val="00D07BDC"/>
    <w:rsid w:val="00D07D1A"/>
    <w:rsid w:val="00D07F34"/>
    <w:rsid w:val="00D07F57"/>
    <w:rsid w:val="00D101D5"/>
    <w:rsid w:val="00D103A5"/>
    <w:rsid w:val="00D103F0"/>
    <w:rsid w:val="00D10696"/>
    <w:rsid w:val="00D1085B"/>
    <w:rsid w:val="00D10E8B"/>
    <w:rsid w:val="00D11161"/>
    <w:rsid w:val="00D111A3"/>
    <w:rsid w:val="00D113BC"/>
    <w:rsid w:val="00D11836"/>
    <w:rsid w:val="00D1195A"/>
    <w:rsid w:val="00D12225"/>
    <w:rsid w:val="00D1249B"/>
    <w:rsid w:val="00D126B2"/>
    <w:rsid w:val="00D12962"/>
    <w:rsid w:val="00D12A3E"/>
    <w:rsid w:val="00D12B44"/>
    <w:rsid w:val="00D12DC1"/>
    <w:rsid w:val="00D13261"/>
    <w:rsid w:val="00D132AD"/>
    <w:rsid w:val="00D13624"/>
    <w:rsid w:val="00D13A79"/>
    <w:rsid w:val="00D13B66"/>
    <w:rsid w:val="00D13C5E"/>
    <w:rsid w:val="00D13EF0"/>
    <w:rsid w:val="00D1417A"/>
    <w:rsid w:val="00D14188"/>
    <w:rsid w:val="00D1493D"/>
    <w:rsid w:val="00D155EB"/>
    <w:rsid w:val="00D159B4"/>
    <w:rsid w:val="00D15AD8"/>
    <w:rsid w:val="00D15D1A"/>
    <w:rsid w:val="00D15E95"/>
    <w:rsid w:val="00D16021"/>
    <w:rsid w:val="00D162F6"/>
    <w:rsid w:val="00D166C3"/>
    <w:rsid w:val="00D1690B"/>
    <w:rsid w:val="00D169C1"/>
    <w:rsid w:val="00D16A6D"/>
    <w:rsid w:val="00D16C33"/>
    <w:rsid w:val="00D16DD9"/>
    <w:rsid w:val="00D1715C"/>
    <w:rsid w:val="00D171B0"/>
    <w:rsid w:val="00D172B3"/>
    <w:rsid w:val="00D17450"/>
    <w:rsid w:val="00D174B6"/>
    <w:rsid w:val="00D17BFC"/>
    <w:rsid w:val="00D20127"/>
    <w:rsid w:val="00D20149"/>
    <w:rsid w:val="00D203B4"/>
    <w:rsid w:val="00D203BD"/>
    <w:rsid w:val="00D207FC"/>
    <w:rsid w:val="00D20A71"/>
    <w:rsid w:val="00D20BA4"/>
    <w:rsid w:val="00D20EA6"/>
    <w:rsid w:val="00D20FC3"/>
    <w:rsid w:val="00D213FD"/>
    <w:rsid w:val="00D218F8"/>
    <w:rsid w:val="00D21CBA"/>
    <w:rsid w:val="00D21F26"/>
    <w:rsid w:val="00D21F69"/>
    <w:rsid w:val="00D21F9B"/>
    <w:rsid w:val="00D21FB1"/>
    <w:rsid w:val="00D220F0"/>
    <w:rsid w:val="00D220F7"/>
    <w:rsid w:val="00D222E1"/>
    <w:rsid w:val="00D223B8"/>
    <w:rsid w:val="00D22802"/>
    <w:rsid w:val="00D2292A"/>
    <w:rsid w:val="00D22A1A"/>
    <w:rsid w:val="00D22CB7"/>
    <w:rsid w:val="00D231CD"/>
    <w:rsid w:val="00D2373E"/>
    <w:rsid w:val="00D23A07"/>
    <w:rsid w:val="00D23A08"/>
    <w:rsid w:val="00D23A46"/>
    <w:rsid w:val="00D23E40"/>
    <w:rsid w:val="00D24179"/>
    <w:rsid w:val="00D242BB"/>
    <w:rsid w:val="00D24356"/>
    <w:rsid w:val="00D2443C"/>
    <w:rsid w:val="00D247A5"/>
    <w:rsid w:val="00D24B78"/>
    <w:rsid w:val="00D24EFC"/>
    <w:rsid w:val="00D24FBF"/>
    <w:rsid w:val="00D2526D"/>
    <w:rsid w:val="00D2587C"/>
    <w:rsid w:val="00D25C05"/>
    <w:rsid w:val="00D25C4B"/>
    <w:rsid w:val="00D25CA5"/>
    <w:rsid w:val="00D25D51"/>
    <w:rsid w:val="00D25FFC"/>
    <w:rsid w:val="00D25FFF"/>
    <w:rsid w:val="00D260D0"/>
    <w:rsid w:val="00D260F9"/>
    <w:rsid w:val="00D2624F"/>
    <w:rsid w:val="00D26460"/>
    <w:rsid w:val="00D264A1"/>
    <w:rsid w:val="00D264AC"/>
    <w:rsid w:val="00D2657F"/>
    <w:rsid w:val="00D265A1"/>
    <w:rsid w:val="00D26711"/>
    <w:rsid w:val="00D26809"/>
    <w:rsid w:val="00D269EA"/>
    <w:rsid w:val="00D26D4D"/>
    <w:rsid w:val="00D26E42"/>
    <w:rsid w:val="00D26E63"/>
    <w:rsid w:val="00D2705D"/>
    <w:rsid w:val="00D279B5"/>
    <w:rsid w:val="00D27DA7"/>
    <w:rsid w:val="00D30246"/>
    <w:rsid w:val="00D30387"/>
    <w:rsid w:val="00D305C5"/>
    <w:rsid w:val="00D306DD"/>
    <w:rsid w:val="00D30A7E"/>
    <w:rsid w:val="00D30B29"/>
    <w:rsid w:val="00D30B83"/>
    <w:rsid w:val="00D30C0E"/>
    <w:rsid w:val="00D30CBB"/>
    <w:rsid w:val="00D31FD8"/>
    <w:rsid w:val="00D323F0"/>
    <w:rsid w:val="00D326B4"/>
    <w:rsid w:val="00D329EB"/>
    <w:rsid w:val="00D33367"/>
    <w:rsid w:val="00D333A3"/>
    <w:rsid w:val="00D33403"/>
    <w:rsid w:val="00D3347C"/>
    <w:rsid w:val="00D33A93"/>
    <w:rsid w:val="00D33B54"/>
    <w:rsid w:val="00D33D6E"/>
    <w:rsid w:val="00D34001"/>
    <w:rsid w:val="00D34268"/>
    <w:rsid w:val="00D34553"/>
    <w:rsid w:val="00D3457B"/>
    <w:rsid w:val="00D34C37"/>
    <w:rsid w:val="00D34CCC"/>
    <w:rsid w:val="00D350F6"/>
    <w:rsid w:val="00D35105"/>
    <w:rsid w:val="00D351EB"/>
    <w:rsid w:val="00D3526F"/>
    <w:rsid w:val="00D352FB"/>
    <w:rsid w:val="00D35383"/>
    <w:rsid w:val="00D3576E"/>
    <w:rsid w:val="00D35A29"/>
    <w:rsid w:val="00D36435"/>
    <w:rsid w:val="00D36694"/>
    <w:rsid w:val="00D36964"/>
    <w:rsid w:val="00D36BD0"/>
    <w:rsid w:val="00D36DF1"/>
    <w:rsid w:val="00D36EDA"/>
    <w:rsid w:val="00D370BB"/>
    <w:rsid w:val="00D37331"/>
    <w:rsid w:val="00D37920"/>
    <w:rsid w:val="00D37F25"/>
    <w:rsid w:val="00D402C4"/>
    <w:rsid w:val="00D40632"/>
    <w:rsid w:val="00D40744"/>
    <w:rsid w:val="00D408B5"/>
    <w:rsid w:val="00D408EE"/>
    <w:rsid w:val="00D40970"/>
    <w:rsid w:val="00D40BE8"/>
    <w:rsid w:val="00D40C52"/>
    <w:rsid w:val="00D40D68"/>
    <w:rsid w:val="00D40D89"/>
    <w:rsid w:val="00D40EE0"/>
    <w:rsid w:val="00D40F11"/>
    <w:rsid w:val="00D41191"/>
    <w:rsid w:val="00D41201"/>
    <w:rsid w:val="00D412B4"/>
    <w:rsid w:val="00D41AF3"/>
    <w:rsid w:val="00D41AF5"/>
    <w:rsid w:val="00D41B41"/>
    <w:rsid w:val="00D41F7E"/>
    <w:rsid w:val="00D421EF"/>
    <w:rsid w:val="00D423D2"/>
    <w:rsid w:val="00D42B6D"/>
    <w:rsid w:val="00D42C61"/>
    <w:rsid w:val="00D42E41"/>
    <w:rsid w:val="00D43417"/>
    <w:rsid w:val="00D439C2"/>
    <w:rsid w:val="00D43C38"/>
    <w:rsid w:val="00D44722"/>
    <w:rsid w:val="00D449E3"/>
    <w:rsid w:val="00D44E09"/>
    <w:rsid w:val="00D45380"/>
    <w:rsid w:val="00D454E8"/>
    <w:rsid w:val="00D45A2F"/>
    <w:rsid w:val="00D45C04"/>
    <w:rsid w:val="00D45CF1"/>
    <w:rsid w:val="00D4614C"/>
    <w:rsid w:val="00D4650F"/>
    <w:rsid w:val="00D466FC"/>
    <w:rsid w:val="00D46765"/>
    <w:rsid w:val="00D4753B"/>
    <w:rsid w:val="00D476B6"/>
    <w:rsid w:val="00D477CD"/>
    <w:rsid w:val="00D47EE6"/>
    <w:rsid w:val="00D504E3"/>
    <w:rsid w:val="00D50DC0"/>
    <w:rsid w:val="00D50DD0"/>
    <w:rsid w:val="00D50EA7"/>
    <w:rsid w:val="00D50FB2"/>
    <w:rsid w:val="00D514B2"/>
    <w:rsid w:val="00D517F1"/>
    <w:rsid w:val="00D519D3"/>
    <w:rsid w:val="00D51CAE"/>
    <w:rsid w:val="00D51E2D"/>
    <w:rsid w:val="00D52050"/>
    <w:rsid w:val="00D52A62"/>
    <w:rsid w:val="00D52C52"/>
    <w:rsid w:val="00D52C53"/>
    <w:rsid w:val="00D5301F"/>
    <w:rsid w:val="00D534AD"/>
    <w:rsid w:val="00D53631"/>
    <w:rsid w:val="00D538E7"/>
    <w:rsid w:val="00D53C27"/>
    <w:rsid w:val="00D53D8A"/>
    <w:rsid w:val="00D53E2B"/>
    <w:rsid w:val="00D53FF7"/>
    <w:rsid w:val="00D54129"/>
    <w:rsid w:val="00D548D7"/>
    <w:rsid w:val="00D548DF"/>
    <w:rsid w:val="00D54B3A"/>
    <w:rsid w:val="00D54E6B"/>
    <w:rsid w:val="00D54EE1"/>
    <w:rsid w:val="00D55182"/>
    <w:rsid w:val="00D5518D"/>
    <w:rsid w:val="00D55221"/>
    <w:rsid w:val="00D556EB"/>
    <w:rsid w:val="00D558EE"/>
    <w:rsid w:val="00D55AFB"/>
    <w:rsid w:val="00D55FC1"/>
    <w:rsid w:val="00D56648"/>
    <w:rsid w:val="00D56842"/>
    <w:rsid w:val="00D56934"/>
    <w:rsid w:val="00D56AB1"/>
    <w:rsid w:val="00D571CC"/>
    <w:rsid w:val="00D600FA"/>
    <w:rsid w:val="00D60106"/>
    <w:rsid w:val="00D60437"/>
    <w:rsid w:val="00D60C01"/>
    <w:rsid w:val="00D60CA7"/>
    <w:rsid w:val="00D613B1"/>
    <w:rsid w:val="00D61C49"/>
    <w:rsid w:val="00D61DD0"/>
    <w:rsid w:val="00D61E84"/>
    <w:rsid w:val="00D61F61"/>
    <w:rsid w:val="00D622B8"/>
    <w:rsid w:val="00D62B86"/>
    <w:rsid w:val="00D63132"/>
    <w:rsid w:val="00D63218"/>
    <w:rsid w:val="00D63256"/>
    <w:rsid w:val="00D632E6"/>
    <w:rsid w:val="00D634B9"/>
    <w:rsid w:val="00D635A7"/>
    <w:rsid w:val="00D6387D"/>
    <w:rsid w:val="00D6399E"/>
    <w:rsid w:val="00D63D8C"/>
    <w:rsid w:val="00D63F33"/>
    <w:rsid w:val="00D63FE7"/>
    <w:rsid w:val="00D641DE"/>
    <w:rsid w:val="00D64357"/>
    <w:rsid w:val="00D64942"/>
    <w:rsid w:val="00D64B09"/>
    <w:rsid w:val="00D64C5C"/>
    <w:rsid w:val="00D64E1B"/>
    <w:rsid w:val="00D652D2"/>
    <w:rsid w:val="00D65410"/>
    <w:rsid w:val="00D656EA"/>
    <w:rsid w:val="00D65ED8"/>
    <w:rsid w:val="00D65FDB"/>
    <w:rsid w:val="00D663E5"/>
    <w:rsid w:val="00D665A5"/>
    <w:rsid w:val="00D6687F"/>
    <w:rsid w:val="00D66902"/>
    <w:rsid w:val="00D66A99"/>
    <w:rsid w:val="00D67031"/>
    <w:rsid w:val="00D671F2"/>
    <w:rsid w:val="00D67370"/>
    <w:rsid w:val="00D679F6"/>
    <w:rsid w:val="00D67A36"/>
    <w:rsid w:val="00D67CE0"/>
    <w:rsid w:val="00D67D94"/>
    <w:rsid w:val="00D67E63"/>
    <w:rsid w:val="00D7018C"/>
    <w:rsid w:val="00D70233"/>
    <w:rsid w:val="00D7055B"/>
    <w:rsid w:val="00D70C26"/>
    <w:rsid w:val="00D70E5B"/>
    <w:rsid w:val="00D70F85"/>
    <w:rsid w:val="00D71456"/>
    <w:rsid w:val="00D718AF"/>
    <w:rsid w:val="00D71917"/>
    <w:rsid w:val="00D71AD4"/>
    <w:rsid w:val="00D71F21"/>
    <w:rsid w:val="00D7231D"/>
    <w:rsid w:val="00D7269A"/>
    <w:rsid w:val="00D72782"/>
    <w:rsid w:val="00D72D3E"/>
    <w:rsid w:val="00D72EE4"/>
    <w:rsid w:val="00D73151"/>
    <w:rsid w:val="00D738E2"/>
    <w:rsid w:val="00D73F58"/>
    <w:rsid w:val="00D73FB0"/>
    <w:rsid w:val="00D740C7"/>
    <w:rsid w:val="00D74A1C"/>
    <w:rsid w:val="00D74C27"/>
    <w:rsid w:val="00D74D5D"/>
    <w:rsid w:val="00D752A3"/>
    <w:rsid w:val="00D752C3"/>
    <w:rsid w:val="00D753DC"/>
    <w:rsid w:val="00D75873"/>
    <w:rsid w:val="00D75C48"/>
    <w:rsid w:val="00D75CD5"/>
    <w:rsid w:val="00D75D1E"/>
    <w:rsid w:val="00D75EF8"/>
    <w:rsid w:val="00D76183"/>
    <w:rsid w:val="00D765AF"/>
    <w:rsid w:val="00D76CAF"/>
    <w:rsid w:val="00D76E5D"/>
    <w:rsid w:val="00D7706C"/>
    <w:rsid w:val="00D77720"/>
    <w:rsid w:val="00D77929"/>
    <w:rsid w:val="00D77F97"/>
    <w:rsid w:val="00D8033A"/>
    <w:rsid w:val="00D808C3"/>
    <w:rsid w:val="00D808EE"/>
    <w:rsid w:val="00D80A6C"/>
    <w:rsid w:val="00D80C4F"/>
    <w:rsid w:val="00D80DF2"/>
    <w:rsid w:val="00D81051"/>
    <w:rsid w:val="00D81121"/>
    <w:rsid w:val="00D81212"/>
    <w:rsid w:val="00D812F5"/>
    <w:rsid w:val="00D8173A"/>
    <w:rsid w:val="00D81D9E"/>
    <w:rsid w:val="00D81F5B"/>
    <w:rsid w:val="00D8221C"/>
    <w:rsid w:val="00D82C52"/>
    <w:rsid w:val="00D82DC0"/>
    <w:rsid w:val="00D834A7"/>
    <w:rsid w:val="00D83A84"/>
    <w:rsid w:val="00D83C5F"/>
    <w:rsid w:val="00D83E87"/>
    <w:rsid w:val="00D83FCC"/>
    <w:rsid w:val="00D84065"/>
    <w:rsid w:val="00D840A3"/>
    <w:rsid w:val="00D84720"/>
    <w:rsid w:val="00D84EE3"/>
    <w:rsid w:val="00D8541F"/>
    <w:rsid w:val="00D85994"/>
    <w:rsid w:val="00D85C06"/>
    <w:rsid w:val="00D85C26"/>
    <w:rsid w:val="00D85E9A"/>
    <w:rsid w:val="00D8646F"/>
    <w:rsid w:val="00D8676A"/>
    <w:rsid w:val="00D86778"/>
    <w:rsid w:val="00D86886"/>
    <w:rsid w:val="00D86EAD"/>
    <w:rsid w:val="00D871F9"/>
    <w:rsid w:val="00D87345"/>
    <w:rsid w:val="00D87737"/>
    <w:rsid w:val="00D87E40"/>
    <w:rsid w:val="00D90529"/>
    <w:rsid w:val="00D90964"/>
    <w:rsid w:val="00D909BE"/>
    <w:rsid w:val="00D90B69"/>
    <w:rsid w:val="00D90FE4"/>
    <w:rsid w:val="00D9102D"/>
    <w:rsid w:val="00D91247"/>
    <w:rsid w:val="00D91266"/>
    <w:rsid w:val="00D912C4"/>
    <w:rsid w:val="00D913B7"/>
    <w:rsid w:val="00D9161E"/>
    <w:rsid w:val="00D917E4"/>
    <w:rsid w:val="00D919C5"/>
    <w:rsid w:val="00D91A3C"/>
    <w:rsid w:val="00D91CA9"/>
    <w:rsid w:val="00D92117"/>
    <w:rsid w:val="00D92344"/>
    <w:rsid w:val="00D9281C"/>
    <w:rsid w:val="00D9297F"/>
    <w:rsid w:val="00D92A68"/>
    <w:rsid w:val="00D9329D"/>
    <w:rsid w:val="00D936ED"/>
    <w:rsid w:val="00D93CBB"/>
    <w:rsid w:val="00D9411E"/>
    <w:rsid w:val="00D941A0"/>
    <w:rsid w:val="00D94C06"/>
    <w:rsid w:val="00D94E83"/>
    <w:rsid w:val="00D94EB6"/>
    <w:rsid w:val="00D9549F"/>
    <w:rsid w:val="00D95543"/>
    <w:rsid w:val="00D95798"/>
    <w:rsid w:val="00D957B0"/>
    <w:rsid w:val="00D9580B"/>
    <w:rsid w:val="00D959D0"/>
    <w:rsid w:val="00D95A0A"/>
    <w:rsid w:val="00D95BD0"/>
    <w:rsid w:val="00D95C60"/>
    <w:rsid w:val="00D95DCD"/>
    <w:rsid w:val="00D95FD1"/>
    <w:rsid w:val="00D96218"/>
    <w:rsid w:val="00D962A3"/>
    <w:rsid w:val="00D962C3"/>
    <w:rsid w:val="00D969D9"/>
    <w:rsid w:val="00D96DF4"/>
    <w:rsid w:val="00D974B5"/>
    <w:rsid w:val="00D9768C"/>
    <w:rsid w:val="00D97882"/>
    <w:rsid w:val="00D9789F"/>
    <w:rsid w:val="00D97A92"/>
    <w:rsid w:val="00D97EE4"/>
    <w:rsid w:val="00DA0179"/>
    <w:rsid w:val="00DA0204"/>
    <w:rsid w:val="00DA054C"/>
    <w:rsid w:val="00DA0613"/>
    <w:rsid w:val="00DA069E"/>
    <w:rsid w:val="00DA0AA6"/>
    <w:rsid w:val="00DA0CE8"/>
    <w:rsid w:val="00DA0CFB"/>
    <w:rsid w:val="00DA0FEE"/>
    <w:rsid w:val="00DA1529"/>
    <w:rsid w:val="00DA1570"/>
    <w:rsid w:val="00DA170D"/>
    <w:rsid w:val="00DA17F5"/>
    <w:rsid w:val="00DA225D"/>
    <w:rsid w:val="00DA22A4"/>
    <w:rsid w:val="00DA25B0"/>
    <w:rsid w:val="00DA27DA"/>
    <w:rsid w:val="00DA29F9"/>
    <w:rsid w:val="00DA2AD1"/>
    <w:rsid w:val="00DA2FA0"/>
    <w:rsid w:val="00DA314A"/>
    <w:rsid w:val="00DA32E5"/>
    <w:rsid w:val="00DA358C"/>
    <w:rsid w:val="00DA372A"/>
    <w:rsid w:val="00DA3DEF"/>
    <w:rsid w:val="00DA415E"/>
    <w:rsid w:val="00DA4329"/>
    <w:rsid w:val="00DA4605"/>
    <w:rsid w:val="00DA4647"/>
    <w:rsid w:val="00DA479D"/>
    <w:rsid w:val="00DA49E4"/>
    <w:rsid w:val="00DA4ACA"/>
    <w:rsid w:val="00DA4DFF"/>
    <w:rsid w:val="00DA526A"/>
    <w:rsid w:val="00DA581F"/>
    <w:rsid w:val="00DA59F8"/>
    <w:rsid w:val="00DA5BA2"/>
    <w:rsid w:val="00DA6353"/>
    <w:rsid w:val="00DA660A"/>
    <w:rsid w:val="00DA66D7"/>
    <w:rsid w:val="00DA6A0D"/>
    <w:rsid w:val="00DA6B8A"/>
    <w:rsid w:val="00DA6C1E"/>
    <w:rsid w:val="00DA6C45"/>
    <w:rsid w:val="00DA6CA6"/>
    <w:rsid w:val="00DA6D89"/>
    <w:rsid w:val="00DA708A"/>
    <w:rsid w:val="00DA7271"/>
    <w:rsid w:val="00DA75CD"/>
    <w:rsid w:val="00DA79F9"/>
    <w:rsid w:val="00DA7B53"/>
    <w:rsid w:val="00DA7B7F"/>
    <w:rsid w:val="00DA7C33"/>
    <w:rsid w:val="00DB0499"/>
    <w:rsid w:val="00DB05A4"/>
    <w:rsid w:val="00DB108C"/>
    <w:rsid w:val="00DB12AF"/>
    <w:rsid w:val="00DB1348"/>
    <w:rsid w:val="00DB1564"/>
    <w:rsid w:val="00DB1C3F"/>
    <w:rsid w:val="00DB1D7E"/>
    <w:rsid w:val="00DB1EE4"/>
    <w:rsid w:val="00DB24B1"/>
    <w:rsid w:val="00DB2525"/>
    <w:rsid w:val="00DB29A9"/>
    <w:rsid w:val="00DB2DAD"/>
    <w:rsid w:val="00DB37DB"/>
    <w:rsid w:val="00DB37FE"/>
    <w:rsid w:val="00DB38F8"/>
    <w:rsid w:val="00DB3B59"/>
    <w:rsid w:val="00DB3BCC"/>
    <w:rsid w:val="00DB3EE2"/>
    <w:rsid w:val="00DB4031"/>
    <w:rsid w:val="00DB4982"/>
    <w:rsid w:val="00DB4D20"/>
    <w:rsid w:val="00DB4D5E"/>
    <w:rsid w:val="00DB4FB4"/>
    <w:rsid w:val="00DB54A7"/>
    <w:rsid w:val="00DB5611"/>
    <w:rsid w:val="00DB566F"/>
    <w:rsid w:val="00DB5692"/>
    <w:rsid w:val="00DB5743"/>
    <w:rsid w:val="00DB583D"/>
    <w:rsid w:val="00DB599A"/>
    <w:rsid w:val="00DB5BFE"/>
    <w:rsid w:val="00DB5C2B"/>
    <w:rsid w:val="00DB5EEE"/>
    <w:rsid w:val="00DB6273"/>
    <w:rsid w:val="00DB642E"/>
    <w:rsid w:val="00DB65A3"/>
    <w:rsid w:val="00DB66A7"/>
    <w:rsid w:val="00DB6A22"/>
    <w:rsid w:val="00DB6C25"/>
    <w:rsid w:val="00DB6CE1"/>
    <w:rsid w:val="00DB6D89"/>
    <w:rsid w:val="00DB746A"/>
    <w:rsid w:val="00DB787A"/>
    <w:rsid w:val="00DB7D52"/>
    <w:rsid w:val="00DB7F94"/>
    <w:rsid w:val="00DC0668"/>
    <w:rsid w:val="00DC08A8"/>
    <w:rsid w:val="00DC0A6D"/>
    <w:rsid w:val="00DC0C74"/>
    <w:rsid w:val="00DC0DED"/>
    <w:rsid w:val="00DC11C9"/>
    <w:rsid w:val="00DC13E6"/>
    <w:rsid w:val="00DC192C"/>
    <w:rsid w:val="00DC1CCF"/>
    <w:rsid w:val="00DC1E5E"/>
    <w:rsid w:val="00DC2012"/>
    <w:rsid w:val="00DC2132"/>
    <w:rsid w:val="00DC2147"/>
    <w:rsid w:val="00DC29AE"/>
    <w:rsid w:val="00DC29D3"/>
    <w:rsid w:val="00DC2B1B"/>
    <w:rsid w:val="00DC301E"/>
    <w:rsid w:val="00DC34E5"/>
    <w:rsid w:val="00DC3662"/>
    <w:rsid w:val="00DC3996"/>
    <w:rsid w:val="00DC39D2"/>
    <w:rsid w:val="00DC3C59"/>
    <w:rsid w:val="00DC3DDD"/>
    <w:rsid w:val="00DC3F52"/>
    <w:rsid w:val="00DC3F93"/>
    <w:rsid w:val="00DC440D"/>
    <w:rsid w:val="00DC4562"/>
    <w:rsid w:val="00DC466B"/>
    <w:rsid w:val="00DC4BAE"/>
    <w:rsid w:val="00DC4E9B"/>
    <w:rsid w:val="00DC5682"/>
    <w:rsid w:val="00DC6514"/>
    <w:rsid w:val="00DC6664"/>
    <w:rsid w:val="00DC68E7"/>
    <w:rsid w:val="00DC70C0"/>
    <w:rsid w:val="00DC75FA"/>
    <w:rsid w:val="00DC7924"/>
    <w:rsid w:val="00DC7D9F"/>
    <w:rsid w:val="00DD00D8"/>
    <w:rsid w:val="00DD019B"/>
    <w:rsid w:val="00DD01AA"/>
    <w:rsid w:val="00DD01B3"/>
    <w:rsid w:val="00DD01C7"/>
    <w:rsid w:val="00DD061A"/>
    <w:rsid w:val="00DD0898"/>
    <w:rsid w:val="00DD0903"/>
    <w:rsid w:val="00DD0B19"/>
    <w:rsid w:val="00DD0D70"/>
    <w:rsid w:val="00DD0EBF"/>
    <w:rsid w:val="00DD1420"/>
    <w:rsid w:val="00DD188B"/>
    <w:rsid w:val="00DD188E"/>
    <w:rsid w:val="00DD19BC"/>
    <w:rsid w:val="00DD23EE"/>
    <w:rsid w:val="00DD2559"/>
    <w:rsid w:val="00DD27C0"/>
    <w:rsid w:val="00DD2E7B"/>
    <w:rsid w:val="00DD2EF7"/>
    <w:rsid w:val="00DD329A"/>
    <w:rsid w:val="00DD34EC"/>
    <w:rsid w:val="00DD381E"/>
    <w:rsid w:val="00DD3898"/>
    <w:rsid w:val="00DD422E"/>
    <w:rsid w:val="00DD42CD"/>
    <w:rsid w:val="00DD4715"/>
    <w:rsid w:val="00DD49BE"/>
    <w:rsid w:val="00DD4B89"/>
    <w:rsid w:val="00DD5041"/>
    <w:rsid w:val="00DD51BE"/>
    <w:rsid w:val="00DD5238"/>
    <w:rsid w:val="00DD54B0"/>
    <w:rsid w:val="00DD54B2"/>
    <w:rsid w:val="00DD58AC"/>
    <w:rsid w:val="00DD5CA6"/>
    <w:rsid w:val="00DD5DB6"/>
    <w:rsid w:val="00DD5FF4"/>
    <w:rsid w:val="00DD6034"/>
    <w:rsid w:val="00DD6559"/>
    <w:rsid w:val="00DD66AB"/>
    <w:rsid w:val="00DD68DA"/>
    <w:rsid w:val="00DD6DD3"/>
    <w:rsid w:val="00DD6E0E"/>
    <w:rsid w:val="00DD70EE"/>
    <w:rsid w:val="00DD74EF"/>
    <w:rsid w:val="00DD7548"/>
    <w:rsid w:val="00DD764C"/>
    <w:rsid w:val="00DD782A"/>
    <w:rsid w:val="00DD7A7A"/>
    <w:rsid w:val="00DE0082"/>
    <w:rsid w:val="00DE06E4"/>
    <w:rsid w:val="00DE07D5"/>
    <w:rsid w:val="00DE0923"/>
    <w:rsid w:val="00DE0A13"/>
    <w:rsid w:val="00DE0D89"/>
    <w:rsid w:val="00DE0DD6"/>
    <w:rsid w:val="00DE0ED6"/>
    <w:rsid w:val="00DE0FEF"/>
    <w:rsid w:val="00DE10D0"/>
    <w:rsid w:val="00DE1560"/>
    <w:rsid w:val="00DE1FDD"/>
    <w:rsid w:val="00DE2221"/>
    <w:rsid w:val="00DE26B3"/>
    <w:rsid w:val="00DE2829"/>
    <w:rsid w:val="00DE284F"/>
    <w:rsid w:val="00DE2B97"/>
    <w:rsid w:val="00DE3081"/>
    <w:rsid w:val="00DE3542"/>
    <w:rsid w:val="00DE36C9"/>
    <w:rsid w:val="00DE3C0B"/>
    <w:rsid w:val="00DE3D27"/>
    <w:rsid w:val="00DE4157"/>
    <w:rsid w:val="00DE4195"/>
    <w:rsid w:val="00DE425B"/>
    <w:rsid w:val="00DE428A"/>
    <w:rsid w:val="00DE4799"/>
    <w:rsid w:val="00DE47BC"/>
    <w:rsid w:val="00DE4A9F"/>
    <w:rsid w:val="00DE4BFD"/>
    <w:rsid w:val="00DE4C48"/>
    <w:rsid w:val="00DE4E8F"/>
    <w:rsid w:val="00DE4FB6"/>
    <w:rsid w:val="00DE53DB"/>
    <w:rsid w:val="00DE54D4"/>
    <w:rsid w:val="00DE55DF"/>
    <w:rsid w:val="00DE5A70"/>
    <w:rsid w:val="00DE5BF6"/>
    <w:rsid w:val="00DE5E17"/>
    <w:rsid w:val="00DE5F9E"/>
    <w:rsid w:val="00DE647E"/>
    <w:rsid w:val="00DE64A4"/>
    <w:rsid w:val="00DE6679"/>
    <w:rsid w:val="00DE66E6"/>
    <w:rsid w:val="00DE6757"/>
    <w:rsid w:val="00DE699E"/>
    <w:rsid w:val="00DE6A13"/>
    <w:rsid w:val="00DE6D15"/>
    <w:rsid w:val="00DE6EA3"/>
    <w:rsid w:val="00DE7029"/>
    <w:rsid w:val="00DE71DA"/>
    <w:rsid w:val="00DE7231"/>
    <w:rsid w:val="00DE76F1"/>
    <w:rsid w:val="00DE7706"/>
    <w:rsid w:val="00DE7C53"/>
    <w:rsid w:val="00DE7E93"/>
    <w:rsid w:val="00DE7F74"/>
    <w:rsid w:val="00DF01D9"/>
    <w:rsid w:val="00DF05A7"/>
    <w:rsid w:val="00DF0940"/>
    <w:rsid w:val="00DF0942"/>
    <w:rsid w:val="00DF0A60"/>
    <w:rsid w:val="00DF12A9"/>
    <w:rsid w:val="00DF13BA"/>
    <w:rsid w:val="00DF1608"/>
    <w:rsid w:val="00DF1A17"/>
    <w:rsid w:val="00DF1A78"/>
    <w:rsid w:val="00DF1B1F"/>
    <w:rsid w:val="00DF1FE9"/>
    <w:rsid w:val="00DF225A"/>
    <w:rsid w:val="00DF25E5"/>
    <w:rsid w:val="00DF27CC"/>
    <w:rsid w:val="00DF29FE"/>
    <w:rsid w:val="00DF32CD"/>
    <w:rsid w:val="00DF3395"/>
    <w:rsid w:val="00DF346C"/>
    <w:rsid w:val="00DF3784"/>
    <w:rsid w:val="00DF3AEA"/>
    <w:rsid w:val="00DF3BBD"/>
    <w:rsid w:val="00DF3DF8"/>
    <w:rsid w:val="00DF46EB"/>
    <w:rsid w:val="00DF4A66"/>
    <w:rsid w:val="00DF4C64"/>
    <w:rsid w:val="00DF4CFE"/>
    <w:rsid w:val="00DF4D76"/>
    <w:rsid w:val="00DF517B"/>
    <w:rsid w:val="00DF526E"/>
    <w:rsid w:val="00DF53D2"/>
    <w:rsid w:val="00DF5646"/>
    <w:rsid w:val="00DF5703"/>
    <w:rsid w:val="00DF5763"/>
    <w:rsid w:val="00DF5B7F"/>
    <w:rsid w:val="00DF5C75"/>
    <w:rsid w:val="00DF5D77"/>
    <w:rsid w:val="00DF5DD3"/>
    <w:rsid w:val="00DF5E10"/>
    <w:rsid w:val="00DF619D"/>
    <w:rsid w:val="00DF6478"/>
    <w:rsid w:val="00DF655B"/>
    <w:rsid w:val="00DF6831"/>
    <w:rsid w:val="00DF69EC"/>
    <w:rsid w:val="00DF69F3"/>
    <w:rsid w:val="00DF6CC9"/>
    <w:rsid w:val="00DF6D98"/>
    <w:rsid w:val="00DF74F4"/>
    <w:rsid w:val="00DF7813"/>
    <w:rsid w:val="00DF7944"/>
    <w:rsid w:val="00DF7D29"/>
    <w:rsid w:val="00DF7D3B"/>
    <w:rsid w:val="00E00089"/>
    <w:rsid w:val="00E00123"/>
    <w:rsid w:val="00E00140"/>
    <w:rsid w:val="00E002E8"/>
    <w:rsid w:val="00E00536"/>
    <w:rsid w:val="00E00B17"/>
    <w:rsid w:val="00E00C38"/>
    <w:rsid w:val="00E00E28"/>
    <w:rsid w:val="00E00E70"/>
    <w:rsid w:val="00E010CC"/>
    <w:rsid w:val="00E012A9"/>
    <w:rsid w:val="00E0136B"/>
    <w:rsid w:val="00E016F1"/>
    <w:rsid w:val="00E01736"/>
    <w:rsid w:val="00E01771"/>
    <w:rsid w:val="00E01A02"/>
    <w:rsid w:val="00E01A38"/>
    <w:rsid w:val="00E01C76"/>
    <w:rsid w:val="00E01F7A"/>
    <w:rsid w:val="00E01FD8"/>
    <w:rsid w:val="00E022E8"/>
    <w:rsid w:val="00E02881"/>
    <w:rsid w:val="00E02910"/>
    <w:rsid w:val="00E02AF7"/>
    <w:rsid w:val="00E02BA4"/>
    <w:rsid w:val="00E02C19"/>
    <w:rsid w:val="00E0305F"/>
    <w:rsid w:val="00E03178"/>
    <w:rsid w:val="00E03542"/>
    <w:rsid w:val="00E0369A"/>
    <w:rsid w:val="00E03B84"/>
    <w:rsid w:val="00E03E86"/>
    <w:rsid w:val="00E03EA5"/>
    <w:rsid w:val="00E03F08"/>
    <w:rsid w:val="00E042D7"/>
    <w:rsid w:val="00E04485"/>
    <w:rsid w:val="00E0469E"/>
    <w:rsid w:val="00E048DD"/>
    <w:rsid w:val="00E0498C"/>
    <w:rsid w:val="00E04B14"/>
    <w:rsid w:val="00E04C01"/>
    <w:rsid w:val="00E04C11"/>
    <w:rsid w:val="00E04C78"/>
    <w:rsid w:val="00E04E6C"/>
    <w:rsid w:val="00E05351"/>
    <w:rsid w:val="00E0590E"/>
    <w:rsid w:val="00E05B28"/>
    <w:rsid w:val="00E05C51"/>
    <w:rsid w:val="00E05F80"/>
    <w:rsid w:val="00E064C1"/>
    <w:rsid w:val="00E064E8"/>
    <w:rsid w:val="00E06DE9"/>
    <w:rsid w:val="00E06F56"/>
    <w:rsid w:val="00E070EA"/>
    <w:rsid w:val="00E07123"/>
    <w:rsid w:val="00E075CA"/>
    <w:rsid w:val="00E076A6"/>
    <w:rsid w:val="00E077CC"/>
    <w:rsid w:val="00E1013A"/>
    <w:rsid w:val="00E1023C"/>
    <w:rsid w:val="00E1028F"/>
    <w:rsid w:val="00E102E2"/>
    <w:rsid w:val="00E10974"/>
    <w:rsid w:val="00E10F42"/>
    <w:rsid w:val="00E11403"/>
    <w:rsid w:val="00E11644"/>
    <w:rsid w:val="00E11A5C"/>
    <w:rsid w:val="00E11B6C"/>
    <w:rsid w:val="00E11EDC"/>
    <w:rsid w:val="00E1229F"/>
    <w:rsid w:val="00E124A9"/>
    <w:rsid w:val="00E12625"/>
    <w:rsid w:val="00E12751"/>
    <w:rsid w:val="00E12AD3"/>
    <w:rsid w:val="00E12B9D"/>
    <w:rsid w:val="00E12DCD"/>
    <w:rsid w:val="00E12E18"/>
    <w:rsid w:val="00E12E7E"/>
    <w:rsid w:val="00E1310F"/>
    <w:rsid w:val="00E1341F"/>
    <w:rsid w:val="00E13548"/>
    <w:rsid w:val="00E1354E"/>
    <w:rsid w:val="00E13805"/>
    <w:rsid w:val="00E139BB"/>
    <w:rsid w:val="00E13E77"/>
    <w:rsid w:val="00E14183"/>
    <w:rsid w:val="00E14298"/>
    <w:rsid w:val="00E145BD"/>
    <w:rsid w:val="00E14D42"/>
    <w:rsid w:val="00E14D50"/>
    <w:rsid w:val="00E14EBA"/>
    <w:rsid w:val="00E15432"/>
    <w:rsid w:val="00E154E4"/>
    <w:rsid w:val="00E15614"/>
    <w:rsid w:val="00E156AD"/>
    <w:rsid w:val="00E15FDE"/>
    <w:rsid w:val="00E1677F"/>
    <w:rsid w:val="00E16DF5"/>
    <w:rsid w:val="00E1728E"/>
    <w:rsid w:val="00E17340"/>
    <w:rsid w:val="00E176D9"/>
    <w:rsid w:val="00E17D92"/>
    <w:rsid w:val="00E20498"/>
    <w:rsid w:val="00E20685"/>
    <w:rsid w:val="00E207C9"/>
    <w:rsid w:val="00E2086A"/>
    <w:rsid w:val="00E20896"/>
    <w:rsid w:val="00E20941"/>
    <w:rsid w:val="00E2096F"/>
    <w:rsid w:val="00E209B6"/>
    <w:rsid w:val="00E209CD"/>
    <w:rsid w:val="00E20DD3"/>
    <w:rsid w:val="00E21878"/>
    <w:rsid w:val="00E21A09"/>
    <w:rsid w:val="00E21C1B"/>
    <w:rsid w:val="00E21FEF"/>
    <w:rsid w:val="00E22777"/>
    <w:rsid w:val="00E22977"/>
    <w:rsid w:val="00E22AED"/>
    <w:rsid w:val="00E2311D"/>
    <w:rsid w:val="00E234D7"/>
    <w:rsid w:val="00E23563"/>
    <w:rsid w:val="00E235B8"/>
    <w:rsid w:val="00E23656"/>
    <w:rsid w:val="00E236B1"/>
    <w:rsid w:val="00E23B23"/>
    <w:rsid w:val="00E23D25"/>
    <w:rsid w:val="00E23E24"/>
    <w:rsid w:val="00E23F59"/>
    <w:rsid w:val="00E2454A"/>
    <w:rsid w:val="00E245BA"/>
    <w:rsid w:val="00E248CF"/>
    <w:rsid w:val="00E249B0"/>
    <w:rsid w:val="00E24C80"/>
    <w:rsid w:val="00E25160"/>
    <w:rsid w:val="00E253F0"/>
    <w:rsid w:val="00E256BE"/>
    <w:rsid w:val="00E25881"/>
    <w:rsid w:val="00E258A6"/>
    <w:rsid w:val="00E258FC"/>
    <w:rsid w:val="00E25EDD"/>
    <w:rsid w:val="00E26161"/>
    <w:rsid w:val="00E26294"/>
    <w:rsid w:val="00E262BB"/>
    <w:rsid w:val="00E26AE6"/>
    <w:rsid w:val="00E26C17"/>
    <w:rsid w:val="00E26F02"/>
    <w:rsid w:val="00E27133"/>
    <w:rsid w:val="00E2728B"/>
    <w:rsid w:val="00E2728E"/>
    <w:rsid w:val="00E2732A"/>
    <w:rsid w:val="00E27342"/>
    <w:rsid w:val="00E276A4"/>
    <w:rsid w:val="00E2774F"/>
    <w:rsid w:val="00E27DDF"/>
    <w:rsid w:val="00E27F46"/>
    <w:rsid w:val="00E301CE"/>
    <w:rsid w:val="00E30241"/>
    <w:rsid w:val="00E304F6"/>
    <w:rsid w:val="00E30899"/>
    <w:rsid w:val="00E30CED"/>
    <w:rsid w:val="00E30D27"/>
    <w:rsid w:val="00E30FAC"/>
    <w:rsid w:val="00E31122"/>
    <w:rsid w:val="00E316C1"/>
    <w:rsid w:val="00E316CE"/>
    <w:rsid w:val="00E31A9C"/>
    <w:rsid w:val="00E31B57"/>
    <w:rsid w:val="00E31C3E"/>
    <w:rsid w:val="00E31EC4"/>
    <w:rsid w:val="00E3208A"/>
    <w:rsid w:val="00E3263D"/>
    <w:rsid w:val="00E327F2"/>
    <w:rsid w:val="00E32A6B"/>
    <w:rsid w:val="00E32E4B"/>
    <w:rsid w:val="00E32FB9"/>
    <w:rsid w:val="00E335EA"/>
    <w:rsid w:val="00E33652"/>
    <w:rsid w:val="00E337A0"/>
    <w:rsid w:val="00E3387E"/>
    <w:rsid w:val="00E33CD5"/>
    <w:rsid w:val="00E33D95"/>
    <w:rsid w:val="00E33F6E"/>
    <w:rsid w:val="00E3423A"/>
    <w:rsid w:val="00E34483"/>
    <w:rsid w:val="00E34487"/>
    <w:rsid w:val="00E345FE"/>
    <w:rsid w:val="00E34676"/>
    <w:rsid w:val="00E349FB"/>
    <w:rsid w:val="00E34A77"/>
    <w:rsid w:val="00E3525B"/>
    <w:rsid w:val="00E3564C"/>
    <w:rsid w:val="00E35885"/>
    <w:rsid w:val="00E358CA"/>
    <w:rsid w:val="00E35E5E"/>
    <w:rsid w:val="00E36042"/>
    <w:rsid w:val="00E3650D"/>
    <w:rsid w:val="00E36526"/>
    <w:rsid w:val="00E36ABC"/>
    <w:rsid w:val="00E36B02"/>
    <w:rsid w:val="00E36C4D"/>
    <w:rsid w:val="00E36D96"/>
    <w:rsid w:val="00E36DED"/>
    <w:rsid w:val="00E36DFF"/>
    <w:rsid w:val="00E374AD"/>
    <w:rsid w:val="00E37BE5"/>
    <w:rsid w:val="00E37F1F"/>
    <w:rsid w:val="00E40383"/>
    <w:rsid w:val="00E40774"/>
    <w:rsid w:val="00E407BD"/>
    <w:rsid w:val="00E40B0D"/>
    <w:rsid w:val="00E40D40"/>
    <w:rsid w:val="00E40F23"/>
    <w:rsid w:val="00E4132A"/>
    <w:rsid w:val="00E413F6"/>
    <w:rsid w:val="00E4156B"/>
    <w:rsid w:val="00E41D4D"/>
    <w:rsid w:val="00E41E4E"/>
    <w:rsid w:val="00E41FD8"/>
    <w:rsid w:val="00E422DF"/>
    <w:rsid w:val="00E4238A"/>
    <w:rsid w:val="00E427FF"/>
    <w:rsid w:val="00E4284A"/>
    <w:rsid w:val="00E4287C"/>
    <w:rsid w:val="00E42B1A"/>
    <w:rsid w:val="00E42BCE"/>
    <w:rsid w:val="00E42EA8"/>
    <w:rsid w:val="00E43153"/>
    <w:rsid w:val="00E4363B"/>
    <w:rsid w:val="00E437C3"/>
    <w:rsid w:val="00E4395F"/>
    <w:rsid w:val="00E4397A"/>
    <w:rsid w:val="00E43AC7"/>
    <w:rsid w:val="00E43B03"/>
    <w:rsid w:val="00E43B48"/>
    <w:rsid w:val="00E43B78"/>
    <w:rsid w:val="00E43BC1"/>
    <w:rsid w:val="00E43DAC"/>
    <w:rsid w:val="00E43E7C"/>
    <w:rsid w:val="00E44032"/>
    <w:rsid w:val="00E44294"/>
    <w:rsid w:val="00E447A7"/>
    <w:rsid w:val="00E44B7C"/>
    <w:rsid w:val="00E44D66"/>
    <w:rsid w:val="00E45014"/>
    <w:rsid w:val="00E45359"/>
    <w:rsid w:val="00E45476"/>
    <w:rsid w:val="00E45486"/>
    <w:rsid w:val="00E4548D"/>
    <w:rsid w:val="00E46017"/>
    <w:rsid w:val="00E4725F"/>
    <w:rsid w:val="00E4743F"/>
    <w:rsid w:val="00E474CF"/>
    <w:rsid w:val="00E47508"/>
    <w:rsid w:val="00E475E8"/>
    <w:rsid w:val="00E47704"/>
    <w:rsid w:val="00E477FB"/>
    <w:rsid w:val="00E4785B"/>
    <w:rsid w:val="00E47B91"/>
    <w:rsid w:val="00E47E0D"/>
    <w:rsid w:val="00E47F90"/>
    <w:rsid w:val="00E5016C"/>
    <w:rsid w:val="00E50286"/>
    <w:rsid w:val="00E506BD"/>
    <w:rsid w:val="00E50705"/>
    <w:rsid w:val="00E50971"/>
    <w:rsid w:val="00E50BD7"/>
    <w:rsid w:val="00E50D85"/>
    <w:rsid w:val="00E510E2"/>
    <w:rsid w:val="00E511EC"/>
    <w:rsid w:val="00E514DA"/>
    <w:rsid w:val="00E51A50"/>
    <w:rsid w:val="00E51CE9"/>
    <w:rsid w:val="00E51E3A"/>
    <w:rsid w:val="00E5265F"/>
    <w:rsid w:val="00E527CE"/>
    <w:rsid w:val="00E52846"/>
    <w:rsid w:val="00E528CF"/>
    <w:rsid w:val="00E52E11"/>
    <w:rsid w:val="00E52E2B"/>
    <w:rsid w:val="00E52E6E"/>
    <w:rsid w:val="00E5311B"/>
    <w:rsid w:val="00E533E1"/>
    <w:rsid w:val="00E53725"/>
    <w:rsid w:val="00E538D9"/>
    <w:rsid w:val="00E540C6"/>
    <w:rsid w:val="00E541F1"/>
    <w:rsid w:val="00E542AB"/>
    <w:rsid w:val="00E54511"/>
    <w:rsid w:val="00E54650"/>
    <w:rsid w:val="00E54782"/>
    <w:rsid w:val="00E547B5"/>
    <w:rsid w:val="00E547D9"/>
    <w:rsid w:val="00E54824"/>
    <w:rsid w:val="00E54A83"/>
    <w:rsid w:val="00E551DF"/>
    <w:rsid w:val="00E5564F"/>
    <w:rsid w:val="00E561D5"/>
    <w:rsid w:val="00E562A1"/>
    <w:rsid w:val="00E563B3"/>
    <w:rsid w:val="00E564FB"/>
    <w:rsid w:val="00E567C9"/>
    <w:rsid w:val="00E56F51"/>
    <w:rsid w:val="00E56F88"/>
    <w:rsid w:val="00E571D9"/>
    <w:rsid w:val="00E57455"/>
    <w:rsid w:val="00E57644"/>
    <w:rsid w:val="00E6043C"/>
    <w:rsid w:val="00E60501"/>
    <w:rsid w:val="00E607D0"/>
    <w:rsid w:val="00E60B7B"/>
    <w:rsid w:val="00E60BE1"/>
    <w:rsid w:val="00E60C6E"/>
    <w:rsid w:val="00E60CB4"/>
    <w:rsid w:val="00E60E02"/>
    <w:rsid w:val="00E61132"/>
    <w:rsid w:val="00E61229"/>
    <w:rsid w:val="00E613E0"/>
    <w:rsid w:val="00E61A6F"/>
    <w:rsid w:val="00E622AE"/>
    <w:rsid w:val="00E623A2"/>
    <w:rsid w:val="00E6278C"/>
    <w:rsid w:val="00E62A5F"/>
    <w:rsid w:val="00E62BB7"/>
    <w:rsid w:val="00E62C55"/>
    <w:rsid w:val="00E62C83"/>
    <w:rsid w:val="00E63355"/>
    <w:rsid w:val="00E63943"/>
    <w:rsid w:val="00E63C21"/>
    <w:rsid w:val="00E63DD7"/>
    <w:rsid w:val="00E63E45"/>
    <w:rsid w:val="00E63F34"/>
    <w:rsid w:val="00E64053"/>
    <w:rsid w:val="00E640A5"/>
    <w:rsid w:val="00E64442"/>
    <w:rsid w:val="00E64F7F"/>
    <w:rsid w:val="00E65031"/>
    <w:rsid w:val="00E65152"/>
    <w:rsid w:val="00E655F0"/>
    <w:rsid w:val="00E6580D"/>
    <w:rsid w:val="00E65B60"/>
    <w:rsid w:val="00E65D03"/>
    <w:rsid w:val="00E6613E"/>
    <w:rsid w:val="00E6620A"/>
    <w:rsid w:val="00E662D7"/>
    <w:rsid w:val="00E66649"/>
    <w:rsid w:val="00E667D5"/>
    <w:rsid w:val="00E667ED"/>
    <w:rsid w:val="00E66811"/>
    <w:rsid w:val="00E668AF"/>
    <w:rsid w:val="00E66C07"/>
    <w:rsid w:val="00E66EDF"/>
    <w:rsid w:val="00E67672"/>
    <w:rsid w:val="00E67683"/>
    <w:rsid w:val="00E678C0"/>
    <w:rsid w:val="00E67916"/>
    <w:rsid w:val="00E67CA7"/>
    <w:rsid w:val="00E67D63"/>
    <w:rsid w:val="00E67F06"/>
    <w:rsid w:val="00E703CE"/>
    <w:rsid w:val="00E705BE"/>
    <w:rsid w:val="00E70C27"/>
    <w:rsid w:val="00E70CD8"/>
    <w:rsid w:val="00E70D37"/>
    <w:rsid w:val="00E70EC8"/>
    <w:rsid w:val="00E7115D"/>
    <w:rsid w:val="00E7156A"/>
    <w:rsid w:val="00E716A5"/>
    <w:rsid w:val="00E71B1F"/>
    <w:rsid w:val="00E71BEC"/>
    <w:rsid w:val="00E7204B"/>
    <w:rsid w:val="00E720AF"/>
    <w:rsid w:val="00E720CC"/>
    <w:rsid w:val="00E722B1"/>
    <w:rsid w:val="00E72627"/>
    <w:rsid w:val="00E72675"/>
    <w:rsid w:val="00E726A8"/>
    <w:rsid w:val="00E72905"/>
    <w:rsid w:val="00E729EC"/>
    <w:rsid w:val="00E72E56"/>
    <w:rsid w:val="00E73126"/>
    <w:rsid w:val="00E7383A"/>
    <w:rsid w:val="00E739B7"/>
    <w:rsid w:val="00E73DBF"/>
    <w:rsid w:val="00E73F85"/>
    <w:rsid w:val="00E73FE8"/>
    <w:rsid w:val="00E740B7"/>
    <w:rsid w:val="00E74449"/>
    <w:rsid w:val="00E745C0"/>
    <w:rsid w:val="00E74B1D"/>
    <w:rsid w:val="00E74B80"/>
    <w:rsid w:val="00E74BFB"/>
    <w:rsid w:val="00E74F46"/>
    <w:rsid w:val="00E74FF1"/>
    <w:rsid w:val="00E752C8"/>
    <w:rsid w:val="00E75784"/>
    <w:rsid w:val="00E757E6"/>
    <w:rsid w:val="00E757EA"/>
    <w:rsid w:val="00E7592F"/>
    <w:rsid w:val="00E759E4"/>
    <w:rsid w:val="00E75AAC"/>
    <w:rsid w:val="00E75CD8"/>
    <w:rsid w:val="00E75D37"/>
    <w:rsid w:val="00E75DA4"/>
    <w:rsid w:val="00E75E81"/>
    <w:rsid w:val="00E76180"/>
    <w:rsid w:val="00E76599"/>
    <w:rsid w:val="00E76790"/>
    <w:rsid w:val="00E769A8"/>
    <w:rsid w:val="00E769DE"/>
    <w:rsid w:val="00E7705D"/>
    <w:rsid w:val="00E770D2"/>
    <w:rsid w:val="00E77154"/>
    <w:rsid w:val="00E77410"/>
    <w:rsid w:val="00E775B1"/>
    <w:rsid w:val="00E77721"/>
    <w:rsid w:val="00E778B2"/>
    <w:rsid w:val="00E77921"/>
    <w:rsid w:val="00E77A78"/>
    <w:rsid w:val="00E77B13"/>
    <w:rsid w:val="00E77BEC"/>
    <w:rsid w:val="00E77FBB"/>
    <w:rsid w:val="00E807BF"/>
    <w:rsid w:val="00E808D4"/>
    <w:rsid w:val="00E80EB4"/>
    <w:rsid w:val="00E80F51"/>
    <w:rsid w:val="00E8134B"/>
    <w:rsid w:val="00E8165A"/>
    <w:rsid w:val="00E81879"/>
    <w:rsid w:val="00E819A2"/>
    <w:rsid w:val="00E81A07"/>
    <w:rsid w:val="00E81C96"/>
    <w:rsid w:val="00E81E10"/>
    <w:rsid w:val="00E8212E"/>
    <w:rsid w:val="00E8244B"/>
    <w:rsid w:val="00E824B8"/>
    <w:rsid w:val="00E826E0"/>
    <w:rsid w:val="00E82917"/>
    <w:rsid w:val="00E82B52"/>
    <w:rsid w:val="00E82C46"/>
    <w:rsid w:val="00E82F6F"/>
    <w:rsid w:val="00E83346"/>
    <w:rsid w:val="00E836B8"/>
    <w:rsid w:val="00E8396A"/>
    <w:rsid w:val="00E83C8B"/>
    <w:rsid w:val="00E83E58"/>
    <w:rsid w:val="00E8418E"/>
    <w:rsid w:val="00E84811"/>
    <w:rsid w:val="00E84C57"/>
    <w:rsid w:val="00E85201"/>
    <w:rsid w:val="00E853F8"/>
    <w:rsid w:val="00E85633"/>
    <w:rsid w:val="00E85757"/>
    <w:rsid w:val="00E858B1"/>
    <w:rsid w:val="00E85901"/>
    <w:rsid w:val="00E85BC5"/>
    <w:rsid w:val="00E85CEE"/>
    <w:rsid w:val="00E85D0A"/>
    <w:rsid w:val="00E85EF0"/>
    <w:rsid w:val="00E860B3"/>
    <w:rsid w:val="00E86489"/>
    <w:rsid w:val="00E866E6"/>
    <w:rsid w:val="00E86704"/>
    <w:rsid w:val="00E86739"/>
    <w:rsid w:val="00E86A87"/>
    <w:rsid w:val="00E86EB4"/>
    <w:rsid w:val="00E86FC8"/>
    <w:rsid w:val="00E877B7"/>
    <w:rsid w:val="00E877E2"/>
    <w:rsid w:val="00E877FA"/>
    <w:rsid w:val="00E8787B"/>
    <w:rsid w:val="00E87B01"/>
    <w:rsid w:val="00E87C6A"/>
    <w:rsid w:val="00E87E44"/>
    <w:rsid w:val="00E9017E"/>
    <w:rsid w:val="00E9053A"/>
    <w:rsid w:val="00E908B4"/>
    <w:rsid w:val="00E910AB"/>
    <w:rsid w:val="00E912EB"/>
    <w:rsid w:val="00E91417"/>
    <w:rsid w:val="00E915DF"/>
    <w:rsid w:val="00E9173D"/>
    <w:rsid w:val="00E920B7"/>
    <w:rsid w:val="00E92A58"/>
    <w:rsid w:val="00E92A85"/>
    <w:rsid w:val="00E92D0C"/>
    <w:rsid w:val="00E93246"/>
    <w:rsid w:val="00E9337F"/>
    <w:rsid w:val="00E936C5"/>
    <w:rsid w:val="00E93E49"/>
    <w:rsid w:val="00E94352"/>
    <w:rsid w:val="00E944C4"/>
    <w:rsid w:val="00E9487B"/>
    <w:rsid w:val="00E94945"/>
    <w:rsid w:val="00E94C58"/>
    <w:rsid w:val="00E9527F"/>
    <w:rsid w:val="00E952FB"/>
    <w:rsid w:val="00E9551E"/>
    <w:rsid w:val="00E9566E"/>
    <w:rsid w:val="00E95672"/>
    <w:rsid w:val="00E958E4"/>
    <w:rsid w:val="00E9598C"/>
    <w:rsid w:val="00E95F39"/>
    <w:rsid w:val="00E95FF1"/>
    <w:rsid w:val="00E96242"/>
    <w:rsid w:val="00E962E9"/>
    <w:rsid w:val="00E9647A"/>
    <w:rsid w:val="00E9673A"/>
    <w:rsid w:val="00E9679B"/>
    <w:rsid w:val="00E96A63"/>
    <w:rsid w:val="00E96B61"/>
    <w:rsid w:val="00E971A8"/>
    <w:rsid w:val="00E97344"/>
    <w:rsid w:val="00E975E5"/>
    <w:rsid w:val="00E97600"/>
    <w:rsid w:val="00E97642"/>
    <w:rsid w:val="00E97837"/>
    <w:rsid w:val="00E97C85"/>
    <w:rsid w:val="00EA0077"/>
    <w:rsid w:val="00EA05F5"/>
    <w:rsid w:val="00EA079E"/>
    <w:rsid w:val="00EA0E3E"/>
    <w:rsid w:val="00EA0F21"/>
    <w:rsid w:val="00EA0F2A"/>
    <w:rsid w:val="00EA10D1"/>
    <w:rsid w:val="00EA129A"/>
    <w:rsid w:val="00EA1429"/>
    <w:rsid w:val="00EA14F0"/>
    <w:rsid w:val="00EA1732"/>
    <w:rsid w:val="00EA17CD"/>
    <w:rsid w:val="00EA1CB9"/>
    <w:rsid w:val="00EA1D98"/>
    <w:rsid w:val="00EA1FEC"/>
    <w:rsid w:val="00EA20DF"/>
    <w:rsid w:val="00EA2119"/>
    <w:rsid w:val="00EA2261"/>
    <w:rsid w:val="00EA2347"/>
    <w:rsid w:val="00EA246E"/>
    <w:rsid w:val="00EA2538"/>
    <w:rsid w:val="00EA2594"/>
    <w:rsid w:val="00EA2760"/>
    <w:rsid w:val="00EA27B1"/>
    <w:rsid w:val="00EA27F0"/>
    <w:rsid w:val="00EA2EDC"/>
    <w:rsid w:val="00EA2F72"/>
    <w:rsid w:val="00EA2FD5"/>
    <w:rsid w:val="00EA3021"/>
    <w:rsid w:val="00EA328F"/>
    <w:rsid w:val="00EA35D5"/>
    <w:rsid w:val="00EA3618"/>
    <w:rsid w:val="00EA3661"/>
    <w:rsid w:val="00EA381F"/>
    <w:rsid w:val="00EA438A"/>
    <w:rsid w:val="00EA44CC"/>
    <w:rsid w:val="00EA4652"/>
    <w:rsid w:val="00EA47C8"/>
    <w:rsid w:val="00EA4B4A"/>
    <w:rsid w:val="00EA532A"/>
    <w:rsid w:val="00EA5484"/>
    <w:rsid w:val="00EA5692"/>
    <w:rsid w:val="00EA57B4"/>
    <w:rsid w:val="00EA5A88"/>
    <w:rsid w:val="00EA5F9A"/>
    <w:rsid w:val="00EA6011"/>
    <w:rsid w:val="00EA60D1"/>
    <w:rsid w:val="00EA63B0"/>
    <w:rsid w:val="00EA6971"/>
    <w:rsid w:val="00EA69B8"/>
    <w:rsid w:val="00EA6C5C"/>
    <w:rsid w:val="00EA6CB8"/>
    <w:rsid w:val="00EA6CE9"/>
    <w:rsid w:val="00EB01BA"/>
    <w:rsid w:val="00EB06E6"/>
    <w:rsid w:val="00EB0869"/>
    <w:rsid w:val="00EB0C1F"/>
    <w:rsid w:val="00EB154B"/>
    <w:rsid w:val="00EB164D"/>
    <w:rsid w:val="00EB16ED"/>
    <w:rsid w:val="00EB1FA8"/>
    <w:rsid w:val="00EB218F"/>
    <w:rsid w:val="00EB2456"/>
    <w:rsid w:val="00EB28A9"/>
    <w:rsid w:val="00EB2D22"/>
    <w:rsid w:val="00EB31A4"/>
    <w:rsid w:val="00EB329E"/>
    <w:rsid w:val="00EB33E1"/>
    <w:rsid w:val="00EB34B5"/>
    <w:rsid w:val="00EB39E7"/>
    <w:rsid w:val="00EB4462"/>
    <w:rsid w:val="00EB46F1"/>
    <w:rsid w:val="00EB4BFC"/>
    <w:rsid w:val="00EB4D31"/>
    <w:rsid w:val="00EB4DDB"/>
    <w:rsid w:val="00EB4FD5"/>
    <w:rsid w:val="00EB5395"/>
    <w:rsid w:val="00EB59B9"/>
    <w:rsid w:val="00EB5BCD"/>
    <w:rsid w:val="00EB5C1A"/>
    <w:rsid w:val="00EB601C"/>
    <w:rsid w:val="00EB6053"/>
    <w:rsid w:val="00EB6132"/>
    <w:rsid w:val="00EB6706"/>
    <w:rsid w:val="00EB739D"/>
    <w:rsid w:val="00EB7C89"/>
    <w:rsid w:val="00EB7CE7"/>
    <w:rsid w:val="00EB7E77"/>
    <w:rsid w:val="00EB7FEE"/>
    <w:rsid w:val="00EC0020"/>
    <w:rsid w:val="00EC01EE"/>
    <w:rsid w:val="00EC0395"/>
    <w:rsid w:val="00EC0651"/>
    <w:rsid w:val="00EC085E"/>
    <w:rsid w:val="00EC097B"/>
    <w:rsid w:val="00EC0BFC"/>
    <w:rsid w:val="00EC105C"/>
    <w:rsid w:val="00EC14E9"/>
    <w:rsid w:val="00EC165C"/>
    <w:rsid w:val="00EC1B2B"/>
    <w:rsid w:val="00EC1C3E"/>
    <w:rsid w:val="00EC2049"/>
    <w:rsid w:val="00EC2617"/>
    <w:rsid w:val="00EC29F0"/>
    <w:rsid w:val="00EC2F8B"/>
    <w:rsid w:val="00EC32A6"/>
    <w:rsid w:val="00EC366B"/>
    <w:rsid w:val="00EC36CC"/>
    <w:rsid w:val="00EC395C"/>
    <w:rsid w:val="00EC3D5E"/>
    <w:rsid w:val="00EC40D2"/>
    <w:rsid w:val="00EC4282"/>
    <w:rsid w:val="00EC4560"/>
    <w:rsid w:val="00EC4E0A"/>
    <w:rsid w:val="00EC4F3A"/>
    <w:rsid w:val="00EC531C"/>
    <w:rsid w:val="00EC56CC"/>
    <w:rsid w:val="00EC5836"/>
    <w:rsid w:val="00EC5870"/>
    <w:rsid w:val="00EC5B2A"/>
    <w:rsid w:val="00EC5CDD"/>
    <w:rsid w:val="00EC5DE5"/>
    <w:rsid w:val="00EC5EDD"/>
    <w:rsid w:val="00EC5F2A"/>
    <w:rsid w:val="00EC5F5D"/>
    <w:rsid w:val="00EC5F99"/>
    <w:rsid w:val="00EC6109"/>
    <w:rsid w:val="00EC6505"/>
    <w:rsid w:val="00EC6692"/>
    <w:rsid w:val="00EC73B4"/>
    <w:rsid w:val="00EC751E"/>
    <w:rsid w:val="00EC77CA"/>
    <w:rsid w:val="00EC7A2F"/>
    <w:rsid w:val="00EC7D45"/>
    <w:rsid w:val="00EC7FC8"/>
    <w:rsid w:val="00ED0548"/>
    <w:rsid w:val="00ED0B03"/>
    <w:rsid w:val="00ED0C86"/>
    <w:rsid w:val="00ED158B"/>
    <w:rsid w:val="00ED15A2"/>
    <w:rsid w:val="00ED187D"/>
    <w:rsid w:val="00ED1A5B"/>
    <w:rsid w:val="00ED1AD3"/>
    <w:rsid w:val="00ED20BC"/>
    <w:rsid w:val="00ED220B"/>
    <w:rsid w:val="00ED2427"/>
    <w:rsid w:val="00ED284F"/>
    <w:rsid w:val="00ED2935"/>
    <w:rsid w:val="00ED29D3"/>
    <w:rsid w:val="00ED2E63"/>
    <w:rsid w:val="00ED2F5C"/>
    <w:rsid w:val="00ED35FF"/>
    <w:rsid w:val="00ED36DB"/>
    <w:rsid w:val="00ED3719"/>
    <w:rsid w:val="00ED3C87"/>
    <w:rsid w:val="00ED3FC8"/>
    <w:rsid w:val="00ED4129"/>
    <w:rsid w:val="00ED48EF"/>
    <w:rsid w:val="00ED4B93"/>
    <w:rsid w:val="00ED4CDB"/>
    <w:rsid w:val="00ED53D5"/>
    <w:rsid w:val="00ED5D40"/>
    <w:rsid w:val="00ED5EE1"/>
    <w:rsid w:val="00ED607F"/>
    <w:rsid w:val="00ED6258"/>
    <w:rsid w:val="00ED6935"/>
    <w:rsid w:val="00ED69C6"/>
    <w:rsid w:val="00ED6C7E"/>
    <w:rsid w:val="00ED6D71"/>
    <w:rsid w:val="00ED6DCA"/>
    <w:rsid w:val="00ED6F8F"/>
    <w:rsid w:val="00ED72D0"/>
    <w:rsid w:val="00ED765A"/>
    <w:rsid w:val="00ED789D"/>
    <w:rsid w:val="00EE01C3"/>
    <w:rsid w:val="00EE0244"/>
    <w:rsid w:val="00EE0272"/>
    <w:rsid w:val="00EE10A2"/>
    <w:rsid w:val="00EE15BE"/>
    <w:rsid w:val="00EE20CB"/>
    <w:rsid w:val="00EE226D"/>
    <w:rsid w:val="00EE25B8"/>
    <w:rsid w:val="00EE26F2"/>
    <w:rsid w:val="00EE2C8B"/>
    <w:rsid w:val="00EE2CF1"/>
    <w:rsid w:val="00EE2EBC"/>
    <w:rsid w:val="00EE342E"/>
    <w:rsid w:val="00EE3725"/>
    <w:rsid w:val="00EE382F"/>
    <w:rsid w:val="00EE3DA9"/>
    <w:rsid w:val="00EE3ED8"/>
    <w:rsid w:val="00EE4281"/>
    <w:rsid w:val="00EE42A7"/>
    <w:rsid w:val="00EE439A"/>
    <w:rsid w:val="00EE4654"/>
    <w:rsid w:val="00EE49D7"/>
    <w:rsid w:val="00EE4AAC"/>
    <w:rsid w:val="00EE4B10"/>
    <w:rsid w:val="00EE4D70"/>
    <w:rsid w:val="00EE4FF7"/>
    <w:rsid w:val="00EE514F"/>
    <w:rsid w:val="00EE5384"/>
    <w:rsid w:val="00EE5617"/>
    <w:rsid w:val="00EE56F4"/>
    <w:rsid w:val="00EE572F"/>
    <w:rsid w:val="00EE575C"/>
    <w:rsid w:val="00EE5A54"/>
    <w:rsid w:val="00EE5D41"/>
    <w:rsid w:val="00EE6197"/>
    <w:rsid w:val="00EE66DE"/>
    <w:rsid w:val="00EE690D"/>
    <w:rsid w:val="00EE70AE"/>
    <w:rsid w:val="00EE76BA"/>
    <w:rsid w:val="00EE782A"/>
    <w:rsid w:val="00EE78DD"/>
    <w:rsid w:val="00EE79CF"/>
    <w:rsid w:val="00EE7E04"/>
    <w:rsid w:val="00EF018F"/>
    <w:rsid w:val="00EF0390"/>
    <w:rsid w:val="00EF06EF"/>
    <w:rsid w:val="00EF0957"/>
    <w:rsid w:val="00EF0D74"/>
    <w:rsid w:val="00EF0DB8"/>
    <w:rsid w:val="00EF0ED8"/>
    <w:rsid w:val="00EF10A1"/>
    <w:rsid w:val="00EF193D"/>
    <w:rsid w:val="00EF23B3"/>
    <w:rsid w:val="00EF243D"/>
    <w:rsid w:val="00EF24DC"/>
    <w:rsid w:val="00EF2686"/>
    <w:rsid w:val="00EF272B"/>
    <w:rsid w:val="00EF285C"/>
    <w:rsid w:val="00EF2A1C"/>
    <w:rsid w:val="00EF3170"/>
    <w:rsid w:val="00EF3AF9"/>
    <w:rsid w:val="00EF46FF"/>
    <w:rsid w:val="00EF47A6"/>
    <w:rsid w:val="00EF4F26"/>
    <w:rsid w:val="00EF5224"/>
    <w:rsid w:val="00EF58E2"/>
    <w:rsid w:val="00EF5C41"/>
    <w:rsid w:val="00EF5CF3"/>
    <w:rsid w:val="00EF5E62"/>
    <w:rsid w:val="00EF5EC4"/>
    <w:rsid w:val="00EF5FC7"/>
    <w:rsid w:val="00EF60B6"/>
    <w:rsid w:val="00EF6182"/>
    <w:rsid w:val="00EF648D"/>
    <w:rsid w:val="00EF6725"/>
    <w:rsid w:val="00EF69B5"/>
    <w:rsid w:val="00EF6B27"/>
    <w:rsid w:val="00EF6D37"/>
    <w:rsid w:val="00EF6FDE"/>
    <w:rsid w:val="00EF73DE"/>
    <w:rsid w:val="00EF7619"/>
    <w:rsid w:val="00EF76A4"/>
    <w:rsid w:val="00EF7A28"/>
    <w:rsid w:val="00EF7BF7"/>
    <w:rsid w:val="00F00A08"/>
    <w:rsid w:val="00F00A15"/>
    <w:rsid w:val="00F00AB9"/>
    <w:rsid w:val="00F0219C"/>
    <w:rsid w:val="00F02473"/>
    <w:rsid w:val="00F0268B"/>
    <w:rsid w:val="00F028DF"/>
    <w:rsid w:val="00F02D85"/>
    <w:rsid w:val="00F030C3"/>
    <w:rsid w:val="00F03976"/>
    <w:rsid w:val="00F03BBA"/>
    <w:rsid w:val="00F03C27"/>
    <w:rsid w:val="00F04029"/>
    <w:rsid w:val="00F04269"/>
    <w:rsid w:val="00F04813"/>
    <w:rsid w:val="00F05014"/>
    <w:rsid w:val="00F05402"/>
    <w:rsid w:val="00F054A8"/>
    <w:rsid w:val="00F05644"/>
    <w:rsid w:val="00F056AA"/>
    <w:rsid w:val="00F0632D"/>
    <w:rsid w:val="00F063D7"/>
    <w:rsid w:val="00F06CC2"/>
    <w:rsid w:val="00F06D0A"/>
    <w:rsid w:val="00F06D23"/>
    <w:rsid w:val="00F071BE"/>
    <w:rsid w:val="00F07353"/>
    <w:rsid w:val="00F07665"/>
    <w:rsid w:val="00F07811"/>
    <w:rsid w:val="00F07B83"/>
    <w:rsid w:val="00F07DC2"/>
    <w:rsid w:val="00F100E7"/>
    <w:rsid w:val="00F103F3"/>
    <w:rsid w:val="00F106DF"/>
    <w:rsid w:val="00F1096F"/>
    <w:rsid w:val="00F10A44"/>
    <w:rsid w:val="00F10FFE"/>
    <w:rsid w:val="00F11225"/>
    <w:rsid w:val="00F113A5"/>
    <w:rsid w:val="00F11536"/>
    <w:rsid w:val="00F118D9"/>
    <w:rsid w:val="00F11903"/>
    <w:rsid w:val="00F11B28"/>
    <w:rsid w:val="00F11BDA"/>
    <w:rsid w:val="00F120CD"/>
    <w:rsid w:val="00F12297"/>
    <w:rsid w:val="00F12830"/>
    <w:rsid w:val="00F12851"/>
    <w:rsid w:val="00F129F4"/>
    <w:rsid w:val="00F12AC7"/>
    <w:rsid w:val="00F12EF4"/>
    <w:rsid w:val="00F12F94"/>
    <w:rsid w:val="00F13029"/>
    <w:rsid w:val="00F1343F"/>
    <w:rsid w:val="00F13BBE"/>
    <w:rsid w:val="00F13BEC"/>
    <w:rsid w:val="00F13C4E"/>
    <w:rsid w:val="00F13DEB"/>
    <w:rsid w:val="00F14F0F"/>
    <w:rsid w:val="00F14FEB"/>
    <w:rsid w:val="00F15105"/>
    <w:rsid w:val="00F1528B"/>
    <w:rsid w:val="00F152BC"/>
    <w:rsid w:val="00F15653"/>
    <w:rsid w:val="00F15695"/>
    <w:rsid w:val="00F1580E"/>
    <w:rsid w:val="00F159FB"/>
    <w:rsid w:val="00F15D72"/>
    <w:rsid w:val="00F15ED9"/>
    <w:rsid w:val="00F160F9"/>
    <w:rsid w:val="00F165CC"/>
    <w:rsid w:val="00F166F7"/>
    <w:rsid w:val="00F1680E"/>
    <w:rsid w:val="00F16CB5"/>
    <w:rsid w:val="00F16F41"/>
    <w:rsid w:val="00F173BE"/>
    <w:rsid w:val="00F174A0"/>
    <w:rsid w:val="00F17BED"/>
    <w:rsid w:val="00F2035B"/>
    <w:rsid w:val="00F203F5"/>
    <w:rsid w:val="00F20622"/>
    <w:rsid w:val="00F20742"/>
    <w:rsid w:val="00F207B2"/>
    <w:rsid w:val="00F20A4F"/>
    <w:rsid w:val="00F20E3B"/>
    <w:rsid w:val="00F210ED"/>
    <w:rsid w:val="00F2151A"/>
    <w:rsid w:val="00F216AD"/>
    <w:rsid w:val="00F216E2"/>
    <w:rsid w:val="00F218C2"/>
    <w:rsid w:val="00F21ABC"/>
    <w:rsid w:val="00F21E86"/>
    <w:rsid w:val="00F21EB2"/>
    <w:rsid w:val="00F21ECE"/>
    <w:rsid w:val="00F21F01"/>
    <w:rsid w:val="00F22255"/>
    <w:rsid w:val="00F222C3"/>
    <w:rsid w:val="00F2238E"/>
    <w:rsid w:val="00F22533"/>
    <w:rsid w:val="00F22CA4"/>
    <w:rsid w:val="00F22DBE"/>
    <w:rsid w:val="00F22E95"/>
    <w:rsid w:val="00F2332E"/>
    <w:rsid w:val="00F233FA"/>
    <w:rsid w:val="00F23AAD"/>
    <w:rsid w:val="00F23DD3"/>
    <w:rsid w:val="00F242E6"/>
    <w:rsid w:val="00F24572"/>
    <w:rsid w:val="00F24945"/>
    <w:rsid w:val="00F24CE1"/>
    <w:rsid w:val="00F252C5"/>
    <w:rsid w:val="00F25C29"/>
    <w:rsid w:val="00F25F31"/>
    <w:rsid w:val="00F26008"/>
    <w:rsid w:val="00F265DC"/>
    <w:rsid w:val="00F26ADA"/>
    <w:rsid w:val="00F26C1A"/>
    <w:rsid w:val="00F26C45"/>
    <w:rsid w:val="00F26EC6"/>
    <w:rsid w:val="00F2715B"/>
    <w:rsid w:val="00F27908"/>
    <w:rsid w:val="00F27DE3"/>
    <w:rsid w:val="00F27EF4"/>
    <w:rsid w:val="00F27F7C"/>
    <w:rsid w:val="00F30028"/>
    <w:rsid w:val="00F30448"/>
    <w:rsid w:val="00F3055B"/>
    <w:rsid w:val="00F3084A"/>
    <w:rsid w:val="00F30BDD"/>
    <w:rsid w:val="00F30D7D"/>
    <w:rsid w:val="00F31220"/>
    <w:rsid w:val="00F3146F"/>
    <w:rsid w:val="00F31645"/>
    <w:rsid w:val="00F3165F"/>
    <w:rsid w:val="00F3195E"/>
    <w:rsid w:val="00F31A75"/>
    <w:rsid w:val="00F325AA"/>
    <w:rsid w:val="00F329FE"/>
    <w:rsid w:val="00F32BC5"/>
    <w:rsid w:val="00F32E20"/>
    <w:rsid w:val="00F3302E"/>
    <w:rsid w:val="00F33295"/>
    <w:rsid w:val="00F33434"/>
    <w:rsid w:val="00F33E37"/>
    <w:rsid w:val="00F33E82"/>
    <w:rsid w:val="00F34182"/>
    <w:rsid w:val="00F3487B"/>
    <w:rsid w:val="00F35282"/>
    <w:rsid w:val="00F352A3"/>
    <w:rsid w:val="00F35928"/>
    <w:rsid w:val="00F35AA6"/>
    <w:rsid w:val="00F35AE8"/>
    <w:rsid w:val="00F35C35"/>
    <w:rsid w:val="00F35CEB"/>
    <w:rsid w:val="00F35D0B"/>
    <w:rsid w:val="00F35EE0"/>
    <w:rsid w:val="00F35FD8"/>
    <w:rsid w:val="00F360C9"/>
    <w:rsid w:val="00F3633F"/>
    <w:rsid w:val="00F36CBD"/>
    <w:rsid w:val="00F36D5D"/>
    <w:rsid w:val="00F36DB4"/>
    <w:rsid w:val="00F36DD0"/>
    <w:rsid w:val="00F3744F"/>
    <w:rsid w:val="00F37459"/>
    <w:rsid w:val="00F374CC"/>
    <w:rsid w:val="00F37925"/>
    <w:rsid w:val="00F37C9C"/>
    <w:rsid w:val="00F37DC7"/>
    <w:rsid w:val="00F37EFB"/>
    <w:rsid w:val="00F40142"/>
    <w:rsid w:val="00F40734"/>
    <w:rsid w:val="00F40BF0"/>
    <w:rsid w:val="00F40C4A"/>
    <w:rsid w:val="00F41048"/>
    <w:rsid w:val="00F41074"/>
    <w:rsid w:val="00F413A3"/>
    <w:rsid w:val="00F418ED"/>
    <w:rsid w:val="00F41922"/>
    <w:rsid w:val="00F41F3A"/>
    <w:rsid w:val="00F421CB"/>
    <w:rsid w:val="00F424D6"/>
    <w:rsid w:val="00F42748"/>
    <w:rsid w:val="00F43955"/>
    <w:rsid w:val="00F43BFD"/>
    <w:rsid w:val="00F44084"/>
    <w:rsid w:val="00F44107"/>
    <w:rsid w:val="00F441AD"/>
    <w:rsid w:val="00F44457"/>
    <w:rsid w:val="00F4463F"/>
    <w:rsid w:val="00F4494B"/>
    <w:rsid w:val="00F449E7"/>
    <w:rsid w:val="00F44A51"/>
    <w:rsid w:val="00F45210"/>
    <w:rsid w:val="00F452F0"/>
    <w:rsid w:val="00F4534F"/>
    <w:rsid w:val="00F4559E"/>
    <w:rsid w:val="00F45B59"/>
    <w:rsid w:val="00F4606D"/>
    <w:rsid w:val="00F460FA"/>
    <w:rsid w:val="00F4699A"/>
    <w:rsid w:val="00F46AD3"/>
    <w:rsid w:val="00F46B6E"/>
    <w:rsid w:val="00F46D3E"/>
    <w:rsid w:val="00F46F70"/>
    <w:rsid w:val="00F47017"/>
    <w:rsid w:val="00F4713E"/>
    <w:rsid w:val="00F47148"/>
    <w:rsid w:val="00F471E3"/>
    <w:rsid w:val="00F4721C"/>
    <w:rsid w:val="00F4752D"/>
    <w:rsid w:val="00F476A8"/>
    <w:rsid w:val="00F476D1"/>
    <w:rsid w:val="00F47B86"/>
    <w:rsid w:val="00F47CDA"/>
    <w:rsid w:val="00F47EEE"/>
    <w:rsid w:val="00F47F03"/>
    <w:rsid w:val="00F50166"/>
    <w:rsid w:val="00F50306"/>
    <w:rsid w:val="00F50404"/>
    <w:rsid w:val="00F5053F"/>
    <w:rsid w:val="00F50A24"/>
    <w:rsid w:val="00F50BD5"/>
    <w:rsid w:val="00F50D58"/>
    <w:rsid w:val="00F50D6C"/>
    <w:rsid w:val="00F51678"/>
    <w:rsid w:val="00F518FE"/>
    <w:rsid w:val="00F51C33"/>
    <w:rsid w:val="00F51EBA"/>
    <w:rsid w:val="00F51EED"/>
    <w:rsid w:val="00F51F4D"/>
    <w:rsid w:val="00F52095"/>
    <w:rsid w:val="00F52221"/>
    <w:rsid w:val="00F526E5"/>
    <w:rsid w:val="00F52747"/>
    <w:rsid w:val="00F52A7A"/>
    <w:rsid w:val="00F52ED0"/>
    <w:rsid w:val="00F52F3D"/>
    <w:rsid w:val="00F532C6"/>
    <w:rsid w:val="00F532E8"/>
    <w:rsid w:val="00F538A8"/>
    <w:rsid w:val="00F53FEE"/>
    <w:rsid w:val="00F54739"/>
    <w:rsid w:val="00F54C21"/>
    <w:rsid w:val="00F5502E"/>
    <w:rsid w:val="00F55126"/>
    <w:rsid w:val="00F55183"/>
    <w:rsid w:val="00F551FB"/>
    <w:rsid w:val="00F552CF"/>
    <w:rsid w:val="00F55452"/>
    <w:rsid w:val="00F55512"/>
    <w:rsid w:val="00F557D0"/>
    <w:rsid w:val="00F558AD"/>
    <w:rsid w:val="00F55B73"/>
    <w:rsid w:val="00F55D60"/>
    <w:rsid w:val="00F560BA"/>
    <w:rsid w:val="00F5621F"/>
    <w:rsid w:val="00F56279"/>
    <w:rsid w:val="00F5652E"/>
    <w:rsid w:val="00F56E06"/>
    <w:rsid w:val="00F570A6"/>
    <w:rsid w:val="00F570FB"/>
    <w:rsid w:val="00F572CC"/>
    <w:rsid w:val="00F572DE"/>
    <w:rsid w:val="00F57332"/>
    <w:rsid w:val="00F577FE"/>
    <w:rsid w:val="00F57EE7"/>
    <w:rsid w:val="00F6016D"/>
    <w:rsid w:val="00F603AF"/>
    <w:rsid w:val="00F603F6"/>
    <w:rsid w:val="00F604D4"/>
    <w:rsid w:val="00F6059F"/>
    <w:rsid w:val="00F60AE5"/>
    <w:rsid w:val="00F60E24"/>
    <w:rsid w:val="00F610B3"/>
    <w:rsid w:val="00F612E5"/>
    <w:rsid w:val="00F613DA"/>
    <w:rsid w:val="00F6173C"/>
    <w:rsid w:val="00F61860"/>
    <w:rsid w:val="00F61E30"/>
    <w:rsid w:val="00F61E70"/>
    <w:rsid w:val="00F61F54"/>
    <w:rsid w:val="00F6205D"/>
    <w:rsid w:val="00F6253F"/>
    <w:rsid w:val="00F62AF9"/>
    <w:rsid w:val="00F62BBF"/>
    <w:rsid w:val="00F62C25"/>
    <w:rsid w:val="00F62F69"/>
    <w:rsid w:val="00F630F4"/>
    <w:rsid w:val="00F639AB"/>
    <w:rsid w:val="00F63E43"/>
    <w:rsid w:val="00F64593"/>
    <w:rsid w:val="00F64B3A"/>
    <w:rsid w:val="00F64C16"/>
    <w:rsid w:val="00F6530D"/>
    <w:rsid w:val="00F653D9"/>
    <w:rsid w:val="00F654AF"/>
    <w:rsid w:val="00F657D2"/>
    <w:rsid w:val="00F66613"/>
    <w:rsid w:val="00F66743"/>
    <w:rsid w:val="00F667B1"/>
    <w:rsid w:val="00F66B4D"/>
    <w:rsid w:val="00F66D31"/>
    <w:rsid w:val="00F66DB6"/>
    <w:rsid w:val="00F66E47"/>
    <w:rsid w:val="00F674B5"/>
    <w:rsid w:val="00F6768E"/>
    <w:rsid w:val="00F67967"/>
    <w:rsid w:val="00F67AE5"/>
    <w:rsid w:val="00F67BC2"/>
    <w:rsid w:val="00F67CE1"/>
    <w:rsid w:val="00F70263"/>
    <w:rsid w:val="00F7031A"/>
    <w:rsid w:val="00F70403"/>
    <w:rsid w:val="00F70CF3"/>
    <w:rsid w:val="00F70E88"/>
    <w:rsid w:val="00F70F1B"/>
    <w:rsid w:val="00F717D8"/>
    <w:rsid w:val="00F71890"/>
    <w:rsid w:val="00F71AF5"/>
    <w:rsid w:val="00F71D11"/>
    <w:rsid w:val="00F725BC"/>
    <w:rsid w:val="00F72A09"/>
    <w:rsid w:val="00F72A57"/>
    <w:rsid w:val="00F72D80"/>
    <w:rsid w:val="00F73132"/>
    <w:rsid w:val="00F73949"/>
    <w:rsid w:val="00F73BFB"/>
    <w:rsid w:val="00F73C49"/>
    <w:rsid w:val="00F73F3D"/>
    <w:rsid w:val="00F7401A"/>
    <w:rsid w:val="00F743DB"/>
    <w:rsid w:val="00F748C3"/>
    <w:rsid w:val="00F74C9A"/>
    <w:rsid w:val="00F74F33"/>
    <w:rsid w:val="00F75339"/>
    <w:rsid w:val="00F75658"/>
    <w:rsid w:val="00F7579C"/>
    <w:rsid w:val="00F75BF0"/>
    <w:rsid w:val="00F75C69"/>
    <w:rsid w:val="00F75C76"/>
    <w:rsid w:val="00F75D7E"/>
    <w:rsid w:val="00F75E2C"/>
    <w:rsid w:val="00F76102"/>
    <w:rsid w:val="00F7616E"/>
    <w:rsid w:val="00F7627C"/>
    <w:rsid w:val="00F76392"/>
    <w:rsid w:val="00F763C1"/>
    <w:rsid w:val="00F76884"/>
    <w:rsid w:val="00F76E32"/>
    <w:rsid w:val="00F76EFD"/>
    <w:rsid w:val="00F7703A"/>
    <w:rsid w:val="00F77040"/>
    <w:rsid w:val="00F77179"/>
    <w:rsid w:val="00F77323"/>
    <w:rsid w:val="00F773BB"/>
    <w:rsid w:val="00F7764C"/>
    <w:rsid w:val="00F777C2"/>
    <w:rsid w:val="00F778B9"/>
    <w:rsid w:val="00F77955"/>
    <w:rsid w:val="00F8023E"/>
    <w:rsid w:val="00F803D2"/>
    <w:rsid w:val="00F804D1"/>
    <w:rsid w:val="00F807E9"/>
    <w:rsid w:val="00F8083A"/>
    <w:rsid w:val="00F808B8"/>
    <w:rsid w:val="00F808F7"/>
    <w:rsid w:val="00F80B85"/>
    <w:rsid w:val="00F80C11"/>
    <w:rsid w:val="00F80EC0"/>
    <w:rsid w:val="00F812F2"/>
    <w:rsid w:val="00F81384"/>
    <w:rsid w:val="00F8183D"/>
    <w:rsid w:val="00F81A62"/>
    <w:rsid w:val="00F81F10"/>
    <w:rsid w:val="00F8238D"/>
    <w:rsid w:val="00F824B1"/>
    <w:rsid w:val="00F82A59"/>
    <w:rsid w:val="00F82BF5"/>
    <w:rsid w:val="00F82E7B"/>
    <w:rsid w:val="00F82F4F"/>
    <w:rsid w:val="00F8332B"/>
    <w:rsid w:val="00F8333B"/>
    <w:rsid w:val="00F836BC"/>
    <w:rsid w:val="00F83A8C"/>
    <w:rsid w:val="00F83C03"/>
    <w:rsid w:val="00F83FDC"/>
    <w:rsid w:val="00F840CF"/>
    <w:rsid w:val="00F84321"/>
    <w:rsid w:val="00F84459"/>
    <w:rsid w:val="00F84655"/>
    <w:rsid w:val="00F84B32"/>
    <w:rsid w:val="00F84C01"/>
    <w:rsid w:val="00F84C46"/>
    <w:rsid w:val="00F84D1D"/>
    <w:rsid w:val="00F84E72"/>
    <w:rsid w:val="00F852EE"/>
    <w:rsid w:val="00F853E2"/>
    <w:rsid w:val="00F85552"/>
    <w:rsid w:val="00F85894"/>
    <w:rsid w:val="00F86041"/>
    <w:rsid w:val="00F861D4"/>
    <w:rsid w:val="00F861E7"/>
    <w:rsid w:val="00F86616"/>
    <w:rsid w:val="00F86E7F"/>
    <w:rsid w:val="00F87037"/>
    <w:rsid w:val="00F871C9"/>
    <w:rsid w:val="00F87356"/>
    <w:rsid w:val="00F87610"/>
    <w:rsid w:val="00F87E77"/>
    <w:rsid w:val="00F87FDD"/>
    <w:rsid w:val="00F900E7"/>
    <w:rsid w:val="00F90100"/>
    <w:rsid w:val="00F9013F"/>
    <w:rsid w:val="00F90406"/>
    <w:rsid w:val="00F909AD"/>
    <w:rsid w:val="00F90BB6"/>
    <w:rsid w:val="00F90FA5"/>
    <w:rsid w:val="00F911C5"/>
    <w:rsid w:val="00F91647"/>
    <w:rsid w:val="00F91A19"/>
    <w:rsid w:val="00F91D69"/>
    <w:rsid w:val="00F92049"/>
    <w:rsid w:val="00F925FF"/>
    <w:rsid w:val="00F9261E"/>
    <w:rsid w:val="00F92DD3"/>
    <w:rsid w:val="00F93164"/>
    <w:rsid w:val="00F93706"/>
    <w:rsid w:val="00F93898"/>
    <w:rsid w:val="00F9414F"/>
    <w:rsid w:val="00F945EC"/>
    <w:rsid w:val="00F946C7"/>
    <w:rsid w:val="00F94AEF"/>
    <w:rsid w:val="00F95294"/>
    <w:rsid w:val="00F9537A"/>
    <w:rsid w:val="00F95529"/>
    <w:rsid w:val="00F95A9B"/>
    <w:rsid w:val="00F95C1E"/>
    <w:rsid w:val="00F95E61"/>
    <w:rsid w:val="00F96118"/>
    <w:rsid w:val="00F962F9"/>
    <w:rsid w:val="00F96331"/>
    <w:rsid w:val="00F964B6"/>
    <w:rsid w:val="00F9673B"/>
    <w:rsid w:val="00F968FF"/>
    <w:rsid w:val="00F9704B"/>
    <w:rsid w:val="00F9707A"/>
    <w:rsid w:val="00F970DE"/>
    <w:rsid w:val="00F97185"/>
    <w:rsid w:val="00F9729B"/>
    <w:rsid w:val="00F97306"/>
    <w:rsid w:val="00F974F2"/>
    <w:rsid w:val="00F9791C"/>
    <w:rsid w:val="00F97C44"/>
    <w:rsid w:val="00F97C90"/>
    <w:rsid w:val="00FA0379"/>
    <w:rsid w:val="00FA0856"/>
    <w:rsid w:val="00FA0A09"/>
    <w:rsid w:val="00FA0B27"/>
    <w:rsid w:val="00FA0CD2"/>
    <w:rsid w:val="00FA0D75"/>
    <w:rsid w:val="00FA0DEC"/>
    <w:rsid w:val="00FA0E76"/>
    <w:rsid w:val="00FA10D1"/>
    <w:rsid w:val="00FA14B0"/>
    <w:rsid w:val="00FA1557"/>
    <w:rsid w:val="00FA2175"/>
    <w:rsid w:val="00FA241B"/>
    <w:rsid w:val="00FA253B"/>
    <w:rsid w:val="00FA2818"/>
    <w:rsid w:val="00FA2899"/>
    <w:rsid w:val="00FA2BC4"/>
    <w:rsid w:val="00FA2F8F"/>
    <w:rsid w:val="00FA3318"/>
    <w:rsid w:val="00FA3740"/>
    <w:rsid w:val="00FA39D8"/>
    <w:rsid w:val="00FA3AC9"/>
    <w:rsid w:val="00FA3B9C"/>
    <w:rsid w:val="00FA3C43"/>
    <w:rsid w:val="00FA3FA6"/>
    <w:rsid w:val="00FA4240"/>
    <w:rsid w:val="00FA432E"/>
    <w:rsid w:val="00FA4340"/>
    <w:rsid w:val="00FA4350"/>
    <w:rsid w:val="00FA488C"/>
    <w:rsid w:val="00FA4928"/>
    <w:rsid w:val="00FA4AC3"/>
    <w:rsid w:val="00FA4AF0"/>
    <w:rsid w:val="00FA4E49"/>
    <w:rsid w:val="00FA4ECF"/>
    <w:rsid w:val="00FA4EFA"/>
    <w:rsid w:val="00FA4FF0"/>
    <w:rsid w:val="00FA51DA"/>
    <w:rsid w:val="00FA561C"/>
    <w:rsid w:val="00FA56A5"/>
    <w:rsid w:val="00FA5D68"/>
    <w:rsid w:val="00FA610A"/>
    <w:rsid w:val="00FA623C"/>
    <w:rsid w:val="00FA630D"/>
    <w:rsid w:val="00FA6845"/>
    <w:rsid w:val="00FA68DA"/>
    <w:rsid w:val="00FA69C5"/>
    <w:rsid w:val="00FA6D69"/>
    <w:rsid w:val="00FA6E0F"/>
    <w:rsid w:val="00FA6FDF"/>
    <w:rsid w:val="00FA7456"/>
    <w:rsid w:val="00FA7586"/>
    <w:rsid w:val="00FA792C"/>
    <w:rsid w:val="00FA79F6"/>
    <w:rsid w:val="00FA7A85"/>
    <w:rsid w:val="00FA7BB7"/>
    <w:rsid w:val="00FA7BBF"/>
    <w:rsid w:val="00FA7C26"/>
    <w:rsid w:val="00FA7D12"/>
    <w:rsid w:val="00FA7D90"/>
    <w:rsid w:val="00FB0077"/>
    <w:rsid w:val="00FB022A"/>
    <w:rsid w:val="00FB04AD"/>
    <w:rsid w:val="00FB05C5"/>
    <w:rsid w:val="00FB0699"/>
    <w:rsid w:val="00FB0B90"/>
    <w:rsid w:val="00FB0D4B"/>
    <w:rsid w:val="00FB0E92"/>
    <w:rsid w:val="00FB1034"/>
    <w:rsid w:val="00FB1496"/>
    <w:rsid w:val="00FB1C3D"/>
    <w:rsid w:val="00FB224E"/>
    <w:rsid w:val="00FB238B"/>
    <w:rsid w:val="00FB2706"/>
    <w:rsid w:val="00FB299A"/>
    <w:rsid w:val="00FB2A00"/>
    <w:rsid w:val="00FB2BED"/>
    <w:rsid w:val="00FB2C3A"/>
    <w:rsid w:val="00FB2D92"/>
    <w:rsid w:val="00FB2E2A"/>
    <w:rsid w:val="00FB2EAD"/>
    <w:rsid w:val="00FB30C7"/>
    <w:rsid w:val="00FB362D"/>
    <w:rsid w:val="00FB37FE"/>
    <w:rsid w:val="00FB393D"/>
    <w:rsid w:val="00FB3AFF"/>
    <w:rsid w:val="00FB446B"/>
    <w:rsid w:val="00FB47AD"/>
    <w:rsid w:val="00FB5340"/>
    <w:rsid w:val="00FB56EE"/>
    <w:rsid w:val="00FB5AC7"/>
    <w:rsid w:val="00FB5BC2"/>
    <w:rsid w:val="00FB5D3D"/>
    <w:rsid w:val="00FB5F34"/>
    <w:rsid w:val="00FB611F"/>
    <w:rsid w:val="00FB632C"/>
    <w:rsid w:val="00FB63A9"/>
    <w:rsid w:val="00FB642E"/>
    <w:rsid w:val="00FB66D6"/>
    <w:rsid w:val="00FB676B"/>
    <w:rsid w:val="00FB6885"/>
    <w:rsid w:val="00FB69C2"/>
    <w:rsid w:val="00FB6AF2"/>
    <w:rsid w:val="00FB6BDB"/>
    <w:rsid w:val="00FB6CAE"/>
    <w:rsid w:val="00FB6EB9"/>
    <w:rsid w:val="00FB710E"/>
    <w:rsid w:val="00FB712F"/>
    <w:rsid w:val="00FB719F"/>
    <w:rsid w:val="00FB73D4"/>
    <w:rsid w:val="00FB764B"/>
    <w:rsid w:val="00FB791D"/>
    <w:rsid w:val="00FB7B0B"/>
    <w:rsid w:val="00FB7D9F"/>
    <w:rsid w:val="00FB7E90"/>
    <w:rsid w:val="00FC01CE"/>
    <w:rsid w:val="00FC0429"/>
    <w:rsid w:val="00FC0EBB"/>
    <w:rsid w:val="00FC0F9E"/>
    <w:rsid w:val="00FC1468"/>
    <w:rsid w:val="00FC1D38"/>
    <w:rsid w:val="00FC232F"/>
    <w:rsid w:val="00FC2674"/>
    <w:rsid w:val="00FC29DE"/>
    <w:rsid w:val="00FC2CBC"/>
    <w:rsid w:val="00FC2D33"/>
    <w:rsid w:val="00FC2D4E"/>
    <w:rsid w:val="00FC306C"/>
    <w:rsid w:val="00FC3176"/>
    <w:rsid w:val="00FC3347"/>
    <w:rsid w:val="00FC338E"/>
    <w:rsid w:val="00FC3859"/>
    <w:rsid w:val="00FC3900"/>
    <w:rsid w:val="00FC3A34"/>
    <w:rsid w:val="00FC3BCB"/>
    <w:rsid w:val="00FC3C9E"/>
    <w:rsid w:val="00FC3E6D"/>
    <w:rsid w:val="00FC3E96"/>
    <w:rsid w:val="00FC4299"/>
    <w:rsid w:val="00FC45B5"/>
    <w:rsid w:val="00FC4793"/>
    <w:rsid w:val="00FC4F51"/>
    <w:rsid w:val="00FC52E4"/>
    <w:rsid w:val="00FC54F4"/>
    <w:rsid w:val="00FC55D9"/>
    <w:rsid w:val="00FC5836"/>
    <w:rsid w:val="00FC58C9"/>
    <w:rsid w:val="00FC5A1F"/>
    <w:rsid w:val="00FC5B91"/>
    <w:rsid w:val="00FC5D4D"/>
    <w:rsid w:val="00FC5F29"/>
    <w:rsid w:val="00FC6181"/>
    <w:rsid w:val="00FC62DB"/>
    <w:rsid w:val="00FC644F"/>
    <w:rsid w:val="00FC6587"/>
    <w:rsid w:val="00FC6626"/>
    <w:rsid w:val="00FC680D"/>
    <w:rsid w:val="00FC6842"/>
    <w:rsid w:val="00FC68FF"/>
    <w:rsid w:val="00FC698C"/>
    <w:rsid w:val="00FC6D9B"/>
    <w:rsid w:val="00FC6FA5"/>
    <w:rsid w:val="00FC7037"/>
    <w:rsid w:val="00FC70C8"/>
    <w:rsid w:val="00FC74F6"/>
    <w:rsid w:val="00FC76ED"/>
    <w:rsid w:val="00FC7897"/>
    <w:rsid w:val="00FC7B00"/>
    <w:rsid w:val="00FC7C74"/>
    <w:rsid w:val="00FD0ABA"/>
    <w:rsid w:val="00FD0ABD"/>
    <w:rsid w:val="00FD0E27"/>
    <w:rsid w:val="00FD107F"/>
    <w:rsid w:val="00FD1109"/>
    <w:rsid w:val="00FD11A5"/>
    <w:rsid w:val="00FD12C7"/>
    <w:rsid w:val="00FD182B"/>
    <w:rsid w:val="00FD19CC"/>
    <w:rsid w:val="00FD1AB6"/>
    <w:rsid w:val="00FD1BDA"/>
    <w:rsid w:val="00FD24E4"/>
    <w:rsid w:val="00FD24F6"/>
    <w:rsid w:val="00FD2532"/>
    <w:rsid w:val="00FD2550"/>
    <w:rsid w:val="00FD25D4"/>
    <w:rsid w:val="00FD2E16"/>
    <w:rsid w:val="00FD2F47"/>
    <w:rsid w:val="00FD3670"/>
    <w:rsid w:val="00FD3AD8"/>
    <w:rsid w:val="00FD3AF2"/>
    <w:rsid w:val="00FD3BE4"/>
    <w:rsid w:val="00FD440C"/>
    <w:rsid w:val="00FD4470"/>
    <w:rsid w:val="00FD47FF"/>
    <w:rsid w:val="00FD4CC3"/>
    <w:rsid w:val="00FD4F36"/>
    <w:rsid w:val="00FD4FDC"/>
    <w:rsid w:val="00FD50C6"/>
    <w:rsid w:val="00FD52CB"/>
    <w:rsid w:val="00FD547F"/>
    <w:rsid w:val="00FD55F1"/>
    <w:rsid w:val="00FD58E4"/>
    <w:rsid w:val="00FD5919"/>
    <w:rsid w:val="00FD592F"/>
    <w:rsid w:val="00FD5A32"/>
    <w:rsid w:val="00FD601A"/>
    <w:rsid w:val="00FD64F6"/>
    <w:rsid w:val="00FD6F04"/>
    <w:rsid w:val="00FD70D3"/>
    <w:rsid w:val="00FD7143"/>
    <w:rsid w:val="00FD7285"/>
    <w:rsid w:val="00FD73B0"/>
    <w:rsid w:val="00FD74B3"/>
    <w:rsid w:val="00FD762C"/>
    <w:rsid w:val="00FD7AE2"/>
    <w:rsid w:val="00FD7AE6"/>
    <w:rsid w:val="00FD7CF1"/>
    <w:rsid w:val="00FD7EFF"/>
    <w:rsid w:val="00FD7FAC"/>
    <w:rsid w:val="00FE0675"/>
    <w:rsid w:val="00FE07D6"/>
    <w:rsid w:val="00FE07D7"/>
    <w:rsid w:val="00FE09EE"/>
    <w:rsid w:val="00FE0C70"/>
    <w:rsid w:val="00FE11B2"/>
    <w:rsid w:val="00FE186E"/>
    <w:rsid w:val="00FE1A67"/>
    <w:rsid w:val="00FE1C59"/>
    <w:rsid w:val="00FE24AC"/>
    <w:rsid w:val="00FE28CA"/>
    <w:rsid w:val="00FE2BCF"/>
    <w:rsid w:val="00FE310F"/>
    <w:rsid w:val="00FE3201"/>
    <w:rsid w:val="00FE3228"/>
    <w:rsid w:val="00FE32FC"/>
    <w:rsid w:val="00FE3A26"/>
    <w:rsid w:val="00FE3B01"/>
    <w:rsid w:val="00FE3C40"/>
    <w:rsid w:val="00FE3E17"/>
    <w:rsid w:val="00FE404E"/>
    <w:rsid w:val="00FE44ED"/>
    <w:rsid w:val="00FE4652"/>
    <w:rsid w:val="00FE4EC2"/>
    <w:rsid w:val="00FE52F9"/>
    <w:rsid w:val="00FE545F"/>
    <w:rsid w:val="00FE571B"/>
    <w:rsid w:val="00FE5ACA"/>
    <w:rsid w:val="00FE5EF9"/>
    <w:rsid w:val="00FE61E0"/>
    <w:rsid w:val="00FE6266"/>
    <w:rsid w:val="00FE631D"/>
    <w:rsid w:val="00FE652A"/>
    <w:rsid w:val="00FE662B"/>
    <w:rsid w:val="00FE677F"/>
    <w:rsid w:val="00FE67E7"/>
    <w:rsid w:val="00FE6907"/>
    <w:rsid w:val="00FE6A93"/>
    <w:rsid w:val="00FE6C70"/>
    <w:rsid w:val="00FE6F0B"/>
    <w:rsid w:val="00FE6FEF"/>
    <w:rsid w:val="00FE701B"/>
    <w:rsid w:val="00FE716C"/>
    <w:rsid w:val="00FE750F"/>
    <w:rsid w:val="00FE7650"/>
    <w:rsid w:val="00FE7823"/>
    <w:rsid w:val="00FF00EC"/>
    <w:rsid w:val="00FF026E"/>
    <w:rsid w:val="00FF04CB"/>
    <w:rsid w:val="00FF0A8B"/>
    <w:rsid w:val="00FF0AFA"/>
    <w:rsid w:val="00FF0FB6"/>
    <w:rsid w:val="00FF0FC1"/>
    <w:rsid w:val="00FF1261"/>
    <w:rsid w:val="00FF1523"/>
    <w:rsid w:val="00FF1580"/>
    <w:rsid w:val="00FF1654"/>
    <w:rsid w:val="00FF1854"/>
    <w:rsid w:val="00FF1C5B"/>
    <w:rsid w:val="00FF1D1B"/>
    <w:rsid w:val="00FF1D86"/>
    <w:rsid w:val="00FF24AC"/>
    <w:rsid w:val="00FF2965"/>
    <w:rsid w:val="00FF2CC8"/>
    <w:rsid w:val="00FF2ECA"/>
    <w:rsid w:val="00FF30AA"/>
    <w:rsid w:val="00FF31A3"/>
    <w:rsid w:val="00FF35C2"/>
    <w:rsid w:val="00FF3694"/>
    <w:rsid w:val="00FF3826"/>
    <w:rsid w:val="00FF3D87"/>
    <w:rsid w:val="00FF3DB3"/>
    <w:rsid w:val="00FF3E42"/>
    <w:rsid w:val="00FF4022"/>
    <w:rsid w:val="00FF408B"/>
    <w:rsid w:val="00FF40B7"/>
    <w:rsid w:val="00FF468C"/>
    <w:rsid w:val="00FF46C4"/>
    <w:rsid w:val="00FF47CC"/>
    <w:rsid w:val="00FF4823"/>
    <w:rsid w:val="00FF4907"/>
    <w:rsid w:val="00FF499B"/>
    <w:rsid w:val="00FF4D71"/>
    <w:rsid w:val="00FF55C8"/>
    <w:rsid w:val="00FF560B"/>
    <w:rsid w:val="00FF58C8"/>
    <w:rsid w:val="00FF5A01"/>
    <w:rsid w:val="00FF5BC6"/>
    <w:rsid w:val="00FF5D61"/>
    <w:rsid w:val="00FF5D67"/>
    <w:rsid w:val="00FF5D6B"/>
    <w:rsid w:val="00FF6174"/>
    <w:rsid w:val="00FF625E"/>
    <w:rsid w:val="00FF663E"/>
    <w:rsid w:val="00FF6CED"/>
    <w:rsid w:val="00FF6DDC"/>
    <w:rsid w:val="00FF718A"/>
    <w:rsid w:val="00FF7636"/>
    <w:rsid w:val="00FF7793"/>
    <w:rsid w:val="00FF779B"/>
    <w:rsid w:val="00FF7B00"/>
    <w:rsid w:val="00FF7DB1"/>
    <w:rsid w:val="00FF7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750BC5C"/>
  <w15:docId w15:val="{4384AEE8-1AE0-447C-A81D-009421E7A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50BB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533493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53349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53349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53349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533493"/>
    <w:pPr>
      <w:keepNext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53349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20" w:lineRule="exact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53349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100"/>
      </w:tabs>
      <w:spacing w:line="320" w:lineRule="exact"/>
      <w:ind w:right="-673"/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53349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53349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270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33493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53349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3349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33493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533493"/>
    <w:rPr>
      <w:rFonts w:cs="Times New Roman"/>
      <w:b/>
      <w:bCs/>
    </w:rPr>
  </w:style>
  <w:style w:type="paragraph" w:styleId="ListBullet">
    <w:name w:val="List Bullet"/>
    <w:basedOn w:val="Normal"/>
    <w:rsid w:val="0053349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33493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33493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33493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533493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3349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3349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33493"/>
    <w:pPr>
      <w:ind w:left="284"/>
    </w:pPr>
  </w:style>
  <w:style w:type="paragraph" w:customStyle="1" w:styleId="AAFrameAddress">
    <w:name w:val="AA Frame Address"/>
    <w:basedOn w:val="Heading1"/>
    <w:rsid w:val="0053349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3349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33493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33493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33493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33493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33493"/>
    <w:pPr>
      <w:ind w:left="851" w:hanging="284"/>
    </w:pPr>
  </w:style>
  <w:style w:type="paragraph" w:styleId="Index4">
    <w:name w:val="index 4"/>
    <w:basedOn w:val="Normal"/>
    <w:next w:val="Normal"/>
    <w:semiHidden/>
    <w:rsid w:val="00533493"/>
    <w:pPr>
      <w:ind w:left="1135" w:hanging="284"/>
    </w:pPr>
  </w:style>
  <w:style w:type="paragraph" w:styleId="Index6">
    <w:name w:val="index 6"/>
    <w:basedOn w:val="Normal"/>
    <w:next w:val="Normal"/>
    <w:semiHidden/>
    <w:rsid w:val="00533493"/>
    <w:pPr>
      <w:ind w:left="1702" w:hanging="284"/>
    </w:pPr>
  </w:style>
  <w:style w:type="paragraph" w:styleId="Index5">
    <w:name w:val="index 5"/>
    <w:basedOn w:val="Normal"/>
    <w:next w:val="Normal"/>
    <w:semiHidden/>
    <w:rsid w:val="00533493"/>
    <w:pPr>
      <w:ind w:left="1418" w:hanging="284"/>
    </w:pPr>
  </w:style>
  <w:style w:type="paragraph" w:styleId="Index7">
    <w:name w:val="index 7"/>
    <w:basedOn w:val="Normal"/>
    <w:next w:val="Normal"/>
    <w:semiHidden/>
    <w:rsid w:val="00533493"/>
    <w:pPr>
      <w:ind w:left="1985" w:hanging="284"/>
    </w:pPr>
  </w:style>
  <w:style w:type="paragraph" w:styleId="Index8">
    <w:name w:val="index 8"/>
    <w:basedOn w:val="Normal"/>
    <w:next w:val="Normal"/>
    <w:semiHidden/>
    <w:rsid w:val="00533493"/>
    <w:pPr>
      <w:ind w:left="2269" w:hanging="284"/>
    </w:pPr>
  </w:style>
  <w:style w:type="paragraph" w:styleId="Index9">
    <w:name w:val="index 9"/>
    <w:basedOn w:val="Normal"/>
    <w:next w:val="Normal"/>
    <w:semiHidden/>
    <w:rsid w:val="00533493"/>
    <w:pPr>
      <w:ind w:left="2552" w:hanging="284"/>
    </w:pPr>
  </w:style>
  <w:style w:type="paragraph" w:styleId="TOC2">
    <w:name w:val="toc 2"/>
    <w:basedOn w:val="Normal"/>
    <w:next w:val="Normal"/>
    <w:semiHidden/>
    <w:rsid w:val="0053349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3349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33493"/>
    <w:pPr>
      <w:ind w:left="851"/>
    </w:pPr>
  </w:style>
  <w:style w:type="paragraph" w:styleId="TOC5">
    <w:name w:val="toc 5"/>
    <w:basedOn w:val="Normal"/>
    <w:next w:val="Normal"/>
    <w:semiHidden/>
    <w:rsid w:val="00533493"/>
    <w:pPr>
      <w:ind w:left="1134"/>
    </w:pPr>
  </w:style>
  <w:style w:type="paragraph" w:styleId="TOC6">
    <w:name w:val="toc 6"/>
    <w:basedOn w:val="Normal"/>
    <w:next w:val="Normal"/>
    <w:semiHidden/>
    <w:rsid w:val="00533493"/>
    <w:pPr>
      <w:ind w:left="1418"/>
    </w:pPr>
  </w:style>
  <w:style w:type="paragraph" w:styleId="TOC7">
    <w:name w:val="toc 7"/>
    <w:basedOn w:val="Normal"/>
    <w:next w:val="Normal"/>
    <w:semiHidden/>
    <w:rsid w:val="00533493"/>
    <w:pPr>
      <w:ind w:left="1701"/>
    </w:pPr>
  </w:style>
  <w:style w:type="paragraph" w:styleId="TOC8">
    <w:name w:val="toc 8"/>
    <w:basedOn w:val="Normal"/>
    <w:next w:val="Normal"/>
    <w:semiHidden/>
    <w:rsid w:val="00533493"/>
    <w:pPr>
      <w:ind w:left="1985"/>
    </w:pPr>
  </w:style>
  <w:style w:type="paragraph" w:styleId="TOC9">
    <w:name w:val="toc 9"/>
    <w:basedOn w:val="Normal"/>
    <w:next w:val="Normal"/>
    <w:semiHidden/>
    <w:rsid w:val="00533493"/>
    <w:pPr>
      <w:ind w:left="2268"/>
    </w:pPr>
  </w:style>
  <w:style w:type="paragraph" w:styleId="TableofFigures">
    <w:name w:val="table of figures"/>
    <w:basedOn w:val="Normal"/>
    <w:next w:val="Normal"/>
    <w:semiHidden/>
    <w:rsid w:val="00533493"/>
    <w:pPr>
      <w:ind w:left="567" w:hanging="567"/>
    </w:pPr>
  </w:style>
  <w:style w:type="paragraph" w:styleId="ListBullet5">
    <w:name w:val="List Bullet 5"/>
    <w:basedOn w:val="Normal"/>
    <w:rsid w:val="0053349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533493"/>
    <w:pPr>
      <w:spacing w:after="120"/>
    </w:pPr>
  </w:style>
  <w:style w:type="paragraph" w:styleId="BodyTextFirstIndent">
    <w:name w:val="Body Text First Indent"/>
    <w:basedOn w:val="BodyText"/>
    <w:rsid w:val="00533493"/>
    <w:pPr>
      <w:ind w:firstLine="284"/>
    </w:pPr>
  </w:style>
  <w:style w:type="paragraph" w:styleId="BodyTextIndent">
    <w:name w:val="Body Text Indent"/>
    <w:basedOn w:val="Normal"/>
    <w:rsid w:val="00533493"/>
    <w:pPr>
      <w:spacing w:after="120"/>
      <w:ind w:left="283"/>
    </w:pPr>
  </w:style>
  <w:style w:type="paragraph" w:styleId="BodyTextFirstIndent2">
    <w:name w:val="Body Text First Indent 2"/>
    <w:basedOn w:val="BodyTextIndent"/>
    <w:rsid w:val="00533493"/>
    <w:pPr>
      <w:ind w:left="284" w:firstLine="284"/>
    </w:pPr>
  </w:style>
  <w:style w:type="character" w:styleId="Strong">
    <w:name w:val="Strong"/>
    <w:qFormat/>
    <w:rsid w:val="0053349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33493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3349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3349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33493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33493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3349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3349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53349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33493"/>
    <w:pPr>
      <w:framePr w:h="1054" w:wrap="around" w:y="5920"/>
    </w:pPr>
  </w:style>
  <w:style w:type="paragraph" w:customStyle="1" w:styleId="ReportHeading3">
    <w:name w:val="ReportHeading3"/>
    <w:basedOn w:val="ReportHeading2"/>
    <w:rsid w:val="00533493"/>
    <w:pPr>
      <w:framePr w:h="443" w:wrap="around" w:y="8223"/>
    </w:pPr>
  </w:style>
  <w:style w:type="paragraph" w:customStyle="1" w:styleId="a">
    <w:name w:val="¢éÍ¤ÇÒÁ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33493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3349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3349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3349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3349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3349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 w:cs="EucrosiaUPC"/>
      <w:sz w:val="28"/>
      <w:szCs w:val="28"/>
      <w:lang w:val="th-TH"/>
    </w:rPr>
  </w:style>
  <w:style w:type="paragraph" w:customStyle="1" w:styleId="a0">
    <w:name w:val="Åº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3">
    <w:name w:val="µÒÃÒ§3ªèÍ§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ºÇ¡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SSETS">
    <w:name w:val="ASSETS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2">
    <w:name w:val="บวก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30">
    <w:name w:val="ตาราง3ช่อง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character" w:styleId="PageNumber">
    <w:name w:val="page number"/>
    <w:basedOn w:val="DefaultParagraphFont"/>
    <w:rsid w:val="00533493"/>
  </w:style>
  <w:style w:type="paragraph" w:customStyle="1" w:styleId="a3">
    <w:name w:val="???????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E">
    <w:name w:val="Å§ª×èÍ E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ชื่อบริษัท E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styleId="BodyTextIndent2">
    <w:name w:val="Body Text Indent 2"/>
    <w:basedOn w:val="Normal"/>
    <w:rsid w:val="000642A3"/>
    <w:pPr>
      <w:spacing w:after="120" w:line="480" w:lineRule="auto"/>
      <w:ind w:left="360"/>
    </w:pPr>
  </w:style>
  <w:style w:type="paragraph" w:customStyle="1" w:styleId="Char">
    <w:name w:val="Char"/>
    <w:basedOn w:val="Normal"/>
    <w:rsid w:val="00BB56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774C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E527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8F7A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7F68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7F68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BalloonText">
    <w:name w:val="Balloon Text"/>
    <w:basedOn w:val="Normal"/>
    <w:semiHidden/>
    <w:rsid w:val="004667E9"/>
    <w:rPr>
      <w:rFonts w:ascii="Tahoma" w:hAnsi="Tahoma"/>
      <w:sz w:val="16"/>
    </w:rPr>
  </w:style>
  <w:style w:type="character" w:styleId="CommentReference">
    <w:name w:val="annotation reference"/>
    <w:semiHidden/>
    <w:rsid w:val="002E4DAB"/>
    <w:rPr>
      <w:sz w:val="16"/>
      <w:szCs w:val="18"/>
    </w:rPr>
  </w:style>
  <w:style w:type="paragraph" w:styleId="CommentText">
    <w:name w:val="annotation text"/>
    <w:basedOn w:val="Normal"/>
    <w:semiHidden/>
    <w:rsid w:val="002E4DAB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2E4DAB"/>
    <w:rPr>
      <w:b/>
      <w:bCs/>
    </w:rPr>
  </w:style>
  <w:style w:type="paragraph" w:styleId="DocumentMap">
    <w:name w:val="Document Map"/>
    <w:basedOn w:val="Normal"/>
    <w:semiHidden/>
    <w:rsid w:val="0036015A"/>
    <w:pPr>
      <w:shd w:val="clear" w:color="auto" w:fill="000080"/>
    </w:pPr>
    <w:rPr>
      <w:rFonts w:ascii="Tahoma" w:hAnsi="Tahoma"/>
      <w:szCs w:val="24"/>
    </w:rPr>
  </w:style>
  <w:style w:type="character" w:customStyle="1" w:styleId="BodyTextChar">
    <w:name w:val="Body Text Char"/>
    <w:aliases w:val="bt Char,body text Char,Body Char"/>
    <w:link w:val="BodyText"/>
    <w:rsid w:val="007D00DE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4">
    <w:name w:val="อักขระ อักขระ"/>
    <w:basedOn w:val="Normal"/>
    <w:rsid w:val="00342C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FollowedHyperlink">
    <w:name w:val="FollowedHyperlink"/>
    <w:rsid w:val="00242156"/>
    <w:rPr>
      <w:color w:val="0000FF"/>
      <w:u w:val="single"/>
    </w:rPr>
  </w:style>
  <w:style w:type="paragraph" w:styleId="BlockText">
    <w:name w:val="Block Text"/>
    <w:basedOn w:val="Normal"/>
    <w:uiPriority w:val="99"/>
    <w:rsid w:val="00242156"/>
    <w:pPr>
      <w:spacing w:after="120"/>
      <w:ind w:left="1440" w:right="1440"/>
    </w:pPr>
    <w:rPr>
      <w:rFonts w:cs="Cordia New"/>
      <w:szCs w:val="21"/>
    </w:rPr>
  </w:style>
  <w:style w:type="paragraph" w:styleId="BodyText3">
    <w:name w:val="Body Text 3"/>
    <w:basedOn w:val="Normal"/>
    <w:rsid w:val="00242156"/>
    <w:pPr>
      <w:spacing w:after="120"/>
    </w:pPr>
    <w:rPr>
      <w:rFonts w:cs="Cordia New"/>
      <w:sz w:val="16"/>
    </w:rPr>
  </w:style>
  <w:style w:type="paragraph" w:styleId="BodyTextIndent3">
    <w:name w:val="Body Text Indent 3"/>
    <w:basedOn w:val="Normal"/>
    <w:rsid w:val="00242156"/>
    <w:pPr>
      <w:spacing w:after="120"/>
      <w:ind w:left="360"/>
    </w:pPr>
    <w:rPr>
      <w:rFonts w:cs="Cordia New"/>
      <w:sz w:val="16"/>
    </w:rPr>
  </w:style>
  <w:style w:type="paragraph" w:styleId="Closing">
    <w:name w:val="Closing"/>
    <w:basedOn w:val="Normal"/>
    <w:rsid w:val="00242156"/>
    <w:pPr>
      <w:ind w:left="4320"/>
    </w:pPr>
    <w:rPr>
      <w:rFonts w:cs="Cordia New"/>
      <w:szCs w:val="21"/>
    </w:rPr>
  </w:style>
  <w:style w:type="paragraph" w:styleId="Date">
    <w:name w:val="Date"/>
    <w:basedOn w:val="Normal"/>
    <w:next w:val="Normal"/>
    <w:rsid w:val="00242156"/>
    <w:rPr>
      <w:rFonts w:cs="Cordia New"/>
      <w:szCs w:val="21"/>
    </w:rPr>
  </w:style>
  <w:style w:type="paragraph" w:styleId="E-mailSignature">
    <w:name w:val="E-mail Signature"/>
    <w:basedOn w:val="Normal"/>
    <w:rsid w:val="00242156"/>
    <w:rPr>
      <w:rFonts w:cs="Cordia New"/>
      <w:szCs w:val="21"/>
    </w:rPr>
  </w:style>
  <w:style w:type="paragraph" w:styleId="EndnoteText">
    <w:name w:val="endnote text"/>
    <w:basedOn w:val="Normal"/>
    <w:semiHidden/>
    <w:rsid w:val="00242156"/>
    <w:rPr>
      <w:rFonts w:cs="Cordia New"/>
      <w:sz w:val="20"/>
      <w:szCs w:val="23"/>
    </w:rPr>
  </w:style>
  <w:style w:type="paragraph" w:styleId="EnvelopeAddress">
    <w:name w:val="envelope address"/>
    <w:basedOn w:val="Normal"/>
    <w:rsid w:val="00242156"/>
    <w:pPr>
      <w:framePr w:w="7920" w:h="1980" w:hRule="exact" w:hSpace="180" w:wrap="auto" w:hAnchor="page" w:xAlign="center" w:yAlign="bottom"/>
      <w:ind w:left="2880"/>
    </w:pPr>
    <w:rPr>
      <w:rFonts w:cs="Cordia New"/>
      <w:sz w:val="24"/>
      <w:szCs w:val="28"/>
    </w:rPr>
  </w:style>
  <w:style w:type="paragraph" w:styleId="EnvelopeReturn">
    <w:name w:val="envelope return"/>
    <w:basedOn w:val="Normal"/>
    <w:rsid w:val="00242156"/>
    <w:rPr>
      <w:rFonts w:cs="Cordia New"/>
      <w:sz w:val="20"/>
      <w:szCs w:val="23"/>
    </w:rPr>
  </w:style>
  <w:style w:type="paragraph" w:styleId="FootnoteText">
    <w:name w:val="footnote text"/>
    <w:basedOn w:val="Normal"/>
    <w:semiHidden/>
    <w:rsid w:val="00242156"/>
    <w:rPr>
      <w:rFonts w:cs="Cordia New"/>
      <w:sz w:val="20"/>
      <w:szCs w:val="23"/>
    </w:rPr>
  </w:style>
  <w:style w:type="paragraph" w:styleId="HTMLAddress">
    <w:name w:val="HTML Address"/>
    <w:basedOn w:val="Normal"/>
    <w:rsid w:val="00242156"/>
    <w:rPr>
      <w:rFonts w:cs="Cordia New"/>
      <w:i/>
      <w:iCs/>
      <w:szCs w:val="21"/>
    </w:rPr>
  </w:style>
  <w:style w:type="paragraph" w:styleId="HTMLPreformatted">
    <w:name w:val="HTML Preformatted"/>
    <w:basedOn w:val="Normal"/>
    <w:link w:val="HTMLPreformattedChar"/>
    <w:rsid w:val="00242156"/>
    <w:rPr>
      <w:rFonts w:ascii="Courier New" w:hAnsi="Courier New"/>
      <w:sz w:val="20"/>
      <w:szCs w:val="23"/>
    </w:rPr>
  </w:style>
  <w:style w:type="paragraph" w:styleId="IndexHeading">
    <w:name w:val="index heading"/>
    <w:basedOn w:val="Normal"/>
    <w:next w:val="Index1"/>
    <w:semiHidden/>
    <w:rsid w:val="00242156"/>
    <w:rPr>
      <w:rFonts w:cs="Cordia New"/>
      <w:b/>
      <w:bCs/>
      <w:szCs w:val="21"/>
    </w:rPr>
  </w:style>
  <w:style w:type="paragraph" w:styleId="List">
    <w:name w:val="List"/>
    <w:basedOn w:val="Normal"/>
    <w:rsid w:val="00242156"/>
    <w:pPr>
      <w:ind w:left="360" w:hanging="360"/>
    </w:pPr>
    <w:rPr>
      <w:rFonts w:cs="Cordia New"/>
      <w:szCs w:val="21"/>
    </w:rPr>
  </w:style>
  <w:style w:type="paragraph" w:styleId="List2">
    <w:name w:val="List 2"/>
    <w:basedOn w:val="Normal"/>
    <w:rsid w:val="00242156"/>
    <w:pPr>
      <w:ind w:left="720" w:hanging="360"/>
    </w:pPr>
    <w:rPr>
      <w:rFonts w:cs="Cordia New"/>
      <w:szCs w:val="21"/>
    </w:rPr>
  </w:style>
  <w:style w:type="paragraph" w:styleId="List3">
    <w:name w:val="List 3"/>
    <w:basedOn w:val="Normal"/>
    <w:rsid w:val="00242156"/>
    <w:pPr>
      <w:ind w:left="1080" w:hanging="360"/>
    </w:pPr>
    <w:rPr>
      <w:rFonts w:cs="Cordia New"/>
      <w:szCs w:val="21"/>
    </w:rPr>
  </w:style>
  <w:style w:type="paragraph" w:styleId="List4">
    <w:name w:val="List 4"/>
    <w:basedOn w:val="Normal"/>
    <w:rsid w:val="00242156"/>
    <w:pPr>
      <w:ind w:left="1440" w:hanging="360"/>
    </w:pPr>
    <w:rPr>
      <w:rFonts w:cs="Cordia New"/>
      <w:szCs w:val="21"/>
    </w:rPr>
  </w:style>
  <w:style w:type="paragraph" w:styleId="List5">
    <w:name w:val="List 5"/>
    <w:basedOn w:val="Normal"/>
    <w:rsid w:val="00242156"/>
    <w:pPr>
      <w:ind w:left="1800" w:hanging="360"/>
    </w:pPr>
    <w:rPr>
      <w:rFonts w:cs="Cordia New"/>
      <w:szCs w:val="21"/>
    </w:rPr>
  </w:style>
  <w:style w:type="paragraph" w:styleId="ListContinue">
    <w:name w:val="List Continue"/>
    <w:basedOn w:val="Normal"/>
    <w:rsid w:val="00242156"/>
    <w:pPr>
      <w:spacing w:after="120"/>
      <w:ind w:left="360"/>
    </w:pPr>
    <w:rPr>
      <w:rFonts w:cs="Cordia New"/>
      <w:szCs w:val="21"/>
    </w:rPr>
  </w:style>
  <w:style w:type="paragraph" w:styleId="ListContinue2">
    <w:name w:val="List Continue 2"/>
    <w:basedOn w:val="Normal"/>
    <w:rsid w:val="00242156"/>
    <w:pPr>
      <w:spacing w:after="120"/>
      <w:ind w:left="720"/>
    </w:pPr>
    <w:rPr>
      <w:rFonts w:cs="Cordia New"/>
      <w:szCs w:val="21"/>
    </w:rPr>
  </w:style>
  <w:style w:type="paragraph" w:styleId="ListContinue3">
    <w:name w:val="List Continue 3"/>
    <w:basedOn w:val="Normal"/>
    <w:rsid w:val="00242156"/>
    <w:pPr>
      <w:spacing w:after="120"/>
      <w:ind w:left="1080"/>
    </w:pPr>
    <w:rPr>
      <w:rFonts w:cs="Cordia New"/>
      <w:szCs w:val="21"/>
    </w:rPr>
  </w:style>
  <w:style w:type="paragraph" w:styleId="ListContinue4">
    <w:name w:val="List Continue 4"/>
    <w:basedOn w:val="Normal"/>
    <w:rsid w:val="00242156"/>
    <w:pPr>
      <w:spacing w:after="120"/>
      <w:ind w:left="1440"/>
    </w:pPr>
    <w:rPr>
      <w:rFonts w:cs="Cordia New"/>
      <w:szCs w:val="21"/>
    </w:rPr>
  </w:style>
  <w:style w:type="paragraph" w:styleId="ListContinue5">
    <w:name w:val="List Continue 5"/>
    <w:basedOn w:val="Normal"/>
    <w:rsid w:val="00242156"/>
    <w:pPr>
      <w:spacing w:after="120"/>
      <w:ind w:left="1800"/>
    </w:pPr>
    <w:rPr>
      <w:rFonts w:cs="Cordia New"/>
      <w:szCs w:val="21"/>
    </w:rPr>
  </w:style>
  <w:style w:type="paragraph" w:styleId="MacroText">
    <w:name w:val="macro"/>
    <w:semiHidden/>
    <w:rsid w:val="0024215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40" w:lineRule="atLeast"/>
    </w:pPr>
    <w:rPr>
      <w:rFonts w:ascii="Courier New" w:hAnsi="Courier New"/>
      <w:szCs w:val="23"/>
    </w:rPr>
  </w:style>
  <w:style w:type="paragraph" w:styleId="MessageHeader">
    <w:name w:val="Message Header"/>
    <w:basedOn w:val="Normal"/>
    <w:rsid w:val="0024215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cs="Cordia New"/>
      <w:sz w:val="24"/>
      <w:szCs w:val="28"/>
    </w:rPr>
  </w:style>
  <w:style w:type="paragraph" w:styleId="NormalWeb">
    <w:name w:val="Normal (Web)"/>
    <w:basedOn w:val="Normal"/>
    <w:uiPriority w:val="99"/>
    <w:rsid w:val="00242156"/>
    <w:rPr>
      <w:rFonts w:ascii="Times New Roman" w:hAnsi="Times New Roman"/>
      <w:sz w:val="24"/>
      <w:szCs w:val="28"/>
    </w:rPr>
  </w:style>
  <w:style w:type="paragraph" w:styleId="NoteHeading">
    <w:name w:val="Note Heading"/>
    <w:basedOn w:val="Normal"/>
    <w:next w:val="Normal"/>
    <w:rsid w:val="00242156"/>
    <w:rPr>
      <w:rFonts w:cs="Cordia New"/>
      <w:szCs w:val="21"/>
    </w:rPr>
  </w:style>
  <w:style w:type="paragraph" w:styleId="PlainText">
    <w:name w:val="Plain Text"/>
    <w:basedOn w:val="Normal"/>
    <w:rsid w:val="00242156"/>
    <w:rPr>
      <w:rFonts w:ascii="Courier New" w:hAnsi="Courier New"/>
      <w:sz w:val="20"/>
      <w:szCs w:val="23"/>
    </w:rPr>
  </w:style>
  <w:style w:type="paragraph" w:styleId="Salutation">
    <w:name w:val="Salutation"/>
    <w:basedOn w:val="Normal"/>
    <w:next w:val="Normal"/>
    <w:rsid w:val="00242156"/>
    <w:rPr>
      <w:rFonts w:cs="Cordia New"/>
      <w:szCs w:val="21"/>
    </w:rPr>
  </w:style>
  <w:style w:type="paragraph" w:styleId="Signature">
    <w:name w:val="Signature"/>
    <w:basedOn w:val="Normal"/>
    <w:rsid w:val="00242156"/>
    <w:pPr>
      <w:ind w:left="4320"/>
    </w:pPr>
    <w:rPr>
      <w:rFonts w:cs="Cordia New"/>
      <w:szCs w:val="21"/>
    </w:rPr>
  </w:style>
  <w:style w:type="paragraph" w:styleId="Subtitle">
    <w:name w:val="Subtitle"/>
    <w:basedOn w:val="Normal"/>
    <w:qFormat/>
    <w:rsid w:val="00242156"/>
    <w:pPr>
      <w:spacing w:after="60"/>
      <w:jc w:val="center"/>
      <w:outlineLvl w:val="1"/>
    </w:pPr>
    <w:rPr>
      <w:rFonts w:cs="Cordia New"/>
      <w:sz w:val="24"/>
      <w:szCs w:val="28"/>
    </w:rPr>
  </w:style>
  <w:style w:type="paragraph" w:styleId="Title">
    <w:name w:val="Title"/>
    <w:basedOn w:val="Normal"/>
    <w:qFormat/>
    <w:rsid w:val="00242156"/>
    <w:pPr>
      <w:spacing w:before="240" w:after="60"/>
      <w:jc w:val="center"/>
      <w:outlineLvl w:val="0"/>
    </w:pPr>
    <w:rPr>
      <w:rFonts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242156"/>
    <w:pPr>
      <w:spacing w:before="120"/>
    </w:pPr>
    <w:rPr>
      <w:rFonts w:cs="Cordia New"/>
      <w:b/>
      <w:bCs/>
      <w:sz w:val="24"/>
      <w:szCs w:val="28"/>
    </w:rPr>
  </w:style>
  <w:style w:type="paragraph" w:styleId="Revision">
    <w:name w:val="Revision"/>
    <w:hidden/>
    <w:uiPriority w:val="99"/>
    <w:semiHidden/>
    <w:rsid w:val="007D6F2A"/>
    <w:rPr>
      <w:rFonts w:ascii="Arial" w:hAnsi="Arial"/>
      <w:sz w:val="18"/>
      <w:szCs w:val="22"/>
    </w:rPr>
  </w:style>
  <w:style w:type="paragraph" w:styleId="ListParagraph">
    <w:name w:val="List Paragraph"/>
    <w:basedOn w:val="Normal"/>
    <w:uiPriority w:val="34"/>
    <w:qFormat/>
    <w:rsid w:val="00913E74"/>
    <w:pPr>
      <w:ind w:left="720"/>
      <w:contextualSpacing/>
    </w:pPr>
    <w:rPr>
      <w:szCs w:val="22"/>
    </w:rPr>
  </w:style>
  <w:style w:type="character" w:customStyle="1" w:styleId="gm">
    <w:name w:val="gm"/>
    <w:semiHidden/>
    <w:rsid w:val="007803B0"/>
    <w:rPr>
      <w:rFonts w:ascii="Arial" w:hAnsi="Arial" w:cs="Cordia New"/>
      <w:color w:val="auto"/>
      <w:sz w:val="20"/>
      <w:szCs w:val="23"/>
    </w:rPr>
  </w:style>
  <w:style w:type="character" w:customStyle="1" w:styleId="FooterChar">
    <w:name w:val="Footer Char"/>
    <w:link w:val="Footer"/>
    <w:uiPriority w:val="99"/>
    <w:rsid w:val="00B44F0E"/>
    <w:rPr>
      <w:rFonts w:ascii="Arial" w:hAnsi="Arial"/>
      <w:sz w:val="18"/>
      <w:szCs w:val="18"/>
    </w:rPr>
  </w:style>
  <w:style w:type="paragraph" w:customStyle="1" w:styleId="block">
    <w:name w:val="block"/>
    <w:aliases w:val="b"/>
    <w:basedOn w:val="BodyText"/>
    <w:rsid w:val="000E22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TMLPreformattedChar">
    <w:name w:val="HTML Preformatted Char"/>
    <w:link w:val="HTMLPreformatted"/>
    <w:rsid w:val="00943803"/>
    <w:rPr>
      <w:rFonts w:ascii="Courier New" w:hAnsi="Courier New"/>
      <w:szCs w:val="23"/>
    </w:rPr>
  </w:style>
  <w:style w:type="paragraph" w:customStyle="1" w:styleId="31">
    <w:name w:val="?????3????"/>
    <w:basedOn w:val="Normal"/>
    <w:rsid w:val="00097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customStyle="1" w:styleId="Heading1Char">
    <w:name w:val="Heading 1 Char"/>
    <w:basedOn w:val="DefaultParagraphFont"/>
    <w:link w:val="Heading1"/>
    <w:uiPriority w:val="9"/>
    <w:rsid w:val="000A4F49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Default">
    <w:name w:val="Default"/>
    <w:basedOn w:val="Normal"/>
    <w:rsid w:val="004D4B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40" w:lineRule="auto"/>
    </w:pPr>
    <w:rPr>
      <w:rFonts w:ascii="Angsana New" w:eastAsia="Calibri" w:hAnsi="Angsana New"/>
      <w:color w:val="000000"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5F2C5B"/>
    <w:rPr>
      <w:rFonts w:cs="EucrosiaUPC"/>
      <w:b/>
      <w:bCs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5F2C5B"/>
    <w:rPr>
      <w:rFonts w:cs="EucrosiaUPC"/>
      <w:sz w:val="28"/>
      <w:szCs w:val="28"/>
      <w:lang w:val="th-TH"/>
    </w:rPr>
  </w:style>
  <w:style w:type="paragraph" w:customStyle="1" w:styleId="FSNoteDetail">
    <w:name w:val="FS Note Detail"/>
    <w:basedOn w:val="Normal"/>
    <w:qFormat/>
    <w:rsid w:val="00EC00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line="240" w:lineRule="auto"/>
      <w:ind w:left="360"/>
      <w:jc w:val="thaiDistribute"/>
    </w:pPr>
    <w:rPr>
      <w:rFonts w:ascii="Angsana New" w:eastAsia="Angsana New" w:hAnsi="Angsana New"/>
      <w:sz w:val="28"/>
      <w:szCs w:val="28"/>
    </w:rPr>
  </w:style>
  <w:style w:type="paragraph" w:customStyle="1" w:styleId="FSNoteNumbered">
    <w:name w:val="FS Note Numbered"/>
    <w:basedOn w:val="Normal"/>
    <w:next w:val="Normal"/>
    <w:qFormat/>
    <w:rsid w:val="00E4363B"/>
    <w:pPr>
      <w:numPr>
        <w:numId w:val="2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after="60" w:line="240" w:lineRule="auto"/>
      <w:jc w:val="thaiDistribute"/>
    </w:pPr>
    <w:rPr>
      <w:rFonts w:ascii="Angsana New" w:eastAsia="Angsana New" w:hAnsi="Angsana New"/>
      <w:sz w:val="28"/>
      <w:szCs w:val="28"/>
      <w:u w:val="single"/>
      <w:lang w:val="th-TH"/>
    </w:rPr>
  </w:style>
  <w:style w:type="character" w:customStyle="1" w:styleId="normaltextrun">
    <w:name w:val="normaltextrun"/>
    <w:basedOn w:val="DefaultParagraphFont"/>
    <w:rsid w:val="00057D2D"/>
  </w:style>
  <w:style w:type="character" w:customStyle="1" w:styleId="eop">
    <w:name w:val="eop"/>
    <w:basedOn w:val="DefaultParagraphFont"/>
    <w:rsid w:val="00057D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279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13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15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013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11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760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7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2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2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1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1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4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82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6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D4DF6E5F627545B68F3EC3A0B67012" ma:contentTypeVersion="11" ma:contentTypeDescription="Create a new document." ma:contentTypeScope="" ma:versionID="bdb68f9c14a75dd3647f1b15cfb56a6c">
  <xsd:schema xmlns:xsd="http://www.w3.org/2001/XMLSchema" xmlns:xs="http://www.w3.org/2001/XMLSchema" xmlns:p="http://schemas.microsoft.com/office/2006/metadata/properties" xmlns:ns2="623d751c-1841-4b8a-a767-3e121fd19828" xmlns:ns3="a9c3ae1e-04ea-472a-8824-9b97814cc635" targetNamespace="http://schemas.microsoft.com/office/2006/metadata/properties" ma:root="true" ma:fieldsID="ee7e70172d9b1e9ece6593f93dfc5223" ns2:_="" ns3:_="">
    <xsd:import namespace="623d751c-1841-4b8a-a767-3e121fd19828"/>
    <xsd:import namespace="a9c3ae1e-04ea-472a-8824-9b97814cc6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3d751c-1841-4b8a-a767-3e121fd198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c3ae1e-04ea-472a-8824-9b97814cc63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5308A7-ED3A-4573-8E86-B0849C60977F}">
  <ds:schemaRefs>
    <ds:schemaRef ds:uri="http://www.w3.org/XML/1998/namespace"/>
    <ds:schemaRef ds:uri="http://purl.org/dc/elements/1.1/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a9c3ae1e-04ea-472a-8824-9b97814cc635"/>
    <ds:schemaRef ds:uri="http://schemas.microsoft.com/office/infopath/2007/PartnerControls"/>
    <ds:schemaRef ds:uri="623d751c-1841-4b8a-a767-3e121fd19828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0642C3D-1CB1-4BEA-9DFE-BC9B5B1007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3d751c-1841-4b8a-a767-3e121fd19828"/>
    <ds:schemaRef ds:uri="a9c3ae1e-04ea-472a-8824-9b97814cc6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1E9DE8C-9546-416B-91F3-1DD5B18318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D5347EC-170F-4224-9637-6604EF2C4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9945</TotalTime>
  <Pages>25</Pages>
  <Words>6866</Words>
  <Characters>30655</Characters>
  <Application>Microsoft Office Word</Application>
  <DocSecurity>0</DocSecurity>
  <Lines>255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B</Company>
  <LinksUpToDate>false</LinksUpToDate>
  <CharactersWithSpaces>37447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BTA_026</dc:creator>
  <cp:lastModifiedBy>Lucksawan Rungraengma</cp:lastModifiedBy>
  <cp:revision>1039</cp:revision>
  <cp:lastPrinted>2022-11-10T10:30:00Z</cp:lastPrinted>
  <dcterms:created xsi:type="dcterms:W3CDTF">2021-04-19T10:15:00Z</dcterms:created>
  <dcterms:modified xsi:type="dcterms:W3CDTF">2022-11-10T10:43:00Z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0x010100C9D4DF6E5F627545B68F3EC3A0B67012</vt:lpwstr>
  </property>
  <property fmtid="{D5CDD505-2E9C-101B-9397-08002B2CF9AE}" pid="3" name="GrammarlyDocumentId">
    <vt:lpwstr>3876b73f47b2843800c85bf3dffbcd86a641df20a0fd37e74c3041f30fa4382d</vt:lpwstr>
  </property>
</Properties>
</file>