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023A9" w14:textId="77777777" w:rsidR="00EF505A" w:rsidRPr="00BB3A61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CD4EB5A" w14:textId="77777777" w:rsidR="009B1878" w:rsidRPr="00BB3A61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F55C2A6" w14:textId="77777777" w:rsidR="009B1878" w:rsidRPr="00BB3A61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81923F5" w14:textId="77777777" w:rsidR="003E24D3" w:rsidRPr="00BB3A61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7855D0C" w14:textId="77777777" w:rsidR="003E24D3" w:rsidRPr="00BB3A61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24F768B" w14:textId="77777777" w:rsidR="003E24D3" w:rsidRPr="00BB3A61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2D837C87" w14:textId="77777777" w:rsidR="00FD2CB6" w:rsidRPr="00BB3A61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BB3A61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BB3A61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BB3A61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BB3A61">
        <w:rPr>
          <w:rFonts w:asciiTheme="majorBidi" w:hAnsiTheme="majorBidi" w:cstheme="majorBidi"/>
          <w:sz w:val="52"/>
          <w:szCs w:val="52"/>
        </w:rPr>
        <w:t xml:space="preserve"> </w:t>
      </w:r>
      <w:r w:rsidRPr="00BB3A61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BB3A61">
        <w:rPr>
          <w:rFonts w:asciiTheme="majorBidi" w:hAnsiTheme="majorBidi" w:cstheme="majorBidi"/>
          <w:sz w:val="52"/>
          <w:szCs w:val="52"/>
        </w:rPr>
        <w:t xml:space="preserve"> </w:t>
      </w:r>
      <w:r w:rsidRPr="00BB3A61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284D0C34" w14:textId="77777777" w:rsidR="00982385" w:rsidRPr="00BB3A61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3A61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ED9F378" w14:textId="77777777" w:rsidR="00982385" w:rsidRPr="00BB3A61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81ECC97" w14:textId="77777777" w:rsidR="00096740" w:rsidRPr="00BB3A61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09B7D72" w14:textId="227E90C6" w:rsidR="00096740" w:rsidRPr="00BB3A61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07A23"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9B228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B07A23"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07A23" w:rsidRPr="00BB3A6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9B228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75889" w:rsidRPr="00BB3A6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82847EB" w14:textId="77777777" w:rsidR="00096740" w:rsidRPr="00BB3A61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C5BE37A" w14:textId="77777777" w:rsidR="00096740" w:rsidRPr="00BB3A61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0E53465" w14:textId="77777777" w:rsidR="00AA3CA3" w:rsidRPr="00BB3A61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5216AAD3" w14:textId="77777777" w:rsidR="00096740" w:rsidRPr="00BB3A61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1A227CEA" w14:textId="77777777" w:rsidR="00096740" w:rsidRPr="00BB3A61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411DB3B0" w14:textId="4AA43F70" w:rsidR="00096740" w:rsidRPr="00BB3A61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096740" w:rsidRPr="00BB3A61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6B1EF4" w14:textId="77777777" w:rsidR="003D2B6A" w:rsidRDefault="003D2B6A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019F0B" w14:textId="77777777" w:rsidR="003D2B6A" w:rsidRDefault="003D2B6A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9DCCCE" w14:textId="77777777" w:rsidR="003D2B6A" w:rsidRDefault="003D2B6A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8971A7" w14:textId="77777777" w:rsidR="003D2B6A" w:rsidRDefault="003D2B6A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D189B4" w14:textId="0CC6CBE9" w:rsidR="00D52DE0" w:rsidRPr="00BB3A61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3A6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BB3A6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BB3A6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6E9CA809" w14:textId="77777777" w:rsidR="00EB4AE6" w:rsidRPr="00BB3A61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765D2" w14:textId="77777777" w:rsidR="00EB4AE6" w:rsidRPr="00BB3A61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BB3A6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A39E933" w14:textId="77777777" w:rsidR="00562754" w:rsidRPr="00BB3A61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BCDDF" w14:textId="490A374E" w:rsidR="00B07A23" w:rsidRPr="00BB3A61" w:rsidRDefault="00B07A23" w:rsidP="00B07A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B3A61">
        <w:rPr>
          <w:rFonts w:asciiTheme="majorBidi" w:hAnsiTheme="majorBidi" w:cstheme="majorBidi"/>
          <w:sz w:val="30"/>
          <w:szCs w:val="30"/>
        </w:rPr>
        <w:t xml:space="preserve"> 30 </w:t>
      </w:r>
      <w:r w:rsidR="009B228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B3A61">
        <w:rPr>
          <w:rFonts w:asciiTheme="majorBidi" w:hAnsiTheme="majorBidi" w:cstheme="majorBidi"/>
          <w:sz w:val="30"/>
          <w:szCs w:val="30"/>
        </w:rPr>
        <w:t xml:space="preserve">2565 </w:t>
      </w:r>
      <w:r w:rsidRPr="00BB3A61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9B228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B3A61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Pr="00BB3A61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B3A61">
        <w:rPr>
          <w:rFonts w:asciiTheme="majorBidi" w:hAnsiTheme="majorBidi" w:cstheme="majorBidi"/>
          <w:sz w:val="30"/>
          <w:szCs w:val="30"/>
        </w:rPr>
        <w:t xml:space="preserve">30 </w:t>
      </w:r>
      <w:r w:rsidR="009B228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B3A61">
        <w:rPr>
          <w:rFonts w:asciiTheme="majorBidi" w:hAnsiTheme="majorBidi" w:cstheme="majorBidi"/>
          <w:sz w:val="30"/>
          <w:szCs w:val="30"/>
        </w:rPr>
        <w:t>2565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B228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BB3A61">
        <w:rPr>
          <w:rFonts w:asciiTheme="majorBidi" w:hAnsiTheme="majorBidi" w:cstheme="majorBidi"/>
          <w:sz w:val="30"/>
          <w:szCs w:val="30"/>
        </w:rPr>
        <w:t xml:space="preserve">30 </w:t>
      </w:r>
      <w:r w:rsidR="009B228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B3A61">
        <w:rPr>
          <w:rFonts w:asciiTheme="majorBidi" w:hAnsiTheme="majorBidi" w:cstheme="majorBidi"/>
          <w:sz w:val="30"/>
          <w:szCs w:val="30"/>
        </w:rPr>
        <w:t>2565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BB3A61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B3A61">
        <w:rPr>
          <w:rFonts w:asciiTheme="majorBidi" w:hAnsiTheme="majorBidi" w:cstheme="majorBidi"/>
          <w:sz w:val="30"/>
          <w:szCs w:val="30"/>
        </w:rPr>
        <w:t>34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124409E" w14:textId="77777777" w:rsidR="001032C9" w:rsidRPr="00BB3A61" w:rsidRDefault="001032C9" w:rsidP="002539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CFAD16" w14:textId="7DC53A33" w:rsidR="00830C7F" w:rsidRPr="00BB3A61" w:rsidRDefault="00830C7F" w:rsidP="002539E7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BB3A61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1256B994" w14:textId="77777777" w:rsidR="002539E7" w:rsidRPr="00BB3A61" w:rsidRDefault="002539E7" w:rsidP="002539E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</w:p>
    <w:p w14:paraId="7694B463" w14:textId="77777777" w:rsidR="00562754" w:rsidRPr="00BB3A61" w:rsidRDefault="00562754" w:rsidP="002539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รหัส</w:t>
      </w:r>
      <w:r w:rsidRPr="00BB3A61">
        <w:rPr>
          <w:rFonts w:asciiTheme="majorBidi" w:hAnsiTheme="majorBidi" w:cstheme="majorBidi"/>
          <w:sz w:val="30"/>
          <w:szCs w:val="30"/>
        </w:rPr>
        <w:t xml:space="preserve"> 2410 “</w:t>
      </w:r>
      <w:r w:rsidRPr="00BB3A6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3A61">
        <w:rPr>
          <w:rFonts w:asciiTheme="majorBidi" w:hAnsiTheme="majorBidi" w:cstheme="majorBidi"/>
          <w:sz w:val="30"/>
          <w:szCs w:val="30"/>
        </w:rPr>
        <w:t>”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41D93D3D" w14:textId="77777777" w:rsidR="008108A3" w:rsidRPr="00BB3A61" w:rsidRDefault="008108A3" w:rsidP="002539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F2FFE" w14:textId="77777777" w:rsidR="008108A3" w:rsidRPr="00BB3A61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4FB0ED27" w14:textId="77777777" w:rsidR="00D11DCC" w:rsidRPr="00BB3A61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B696EF" w14:textId="77777777" w:rsidR="0074736C" w:rsidRPr="00BB3A61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BB3A61" w:rsidSect="00A15DA8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  <w:docGrid w:linePitch="245"/>
        </w:sectPr>
      </w:pPr>
    </w:p>
    <w:p w14:paraId="6E79E121" w14:textId="77777777" w:rsidR="003D2B6A" w:rsidRPr="003D2B6A" w:rsidRDefault="003D2B6A" w:rsidP="0057326C">
      <w:pPr>
        <w:pStyle w:val="T0"/>
        <w:ind w:left="0" w:right="20"/>
        <w:jc w:val="both"/>
        <w:rPr>
          <w:rFonts w:asciiTheme="majorBidi" w:hAnsiTheme="majorBidi" w:cstheme="majorBidi"/>
          <w:sz w:val="32"/>
          <w:szCs w:val="32"/>
        </w:rPr>
      </w:pPr>
    </w:p>
    <w:p w14:paraId="4BF66CC7" w14:textId="50D3F564" w:rsidR="00F74A33" w:rsidRPr="00BB3A61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BB3A61">
        <w:rPr>
          <w:rFonts w:asciiTheme="majorBidi" w:hAnsiTheme="majorBidi" w:cstheme="majorBidi"/>
          <w:i/>
          <w:iCs/>
          <w:cs/>
        </w:rPr>
        <w:t>ข้อสรุป</w:t>
      </w:r>
    </w:p>
    <w:p w14:paraId="47B7E9C8" w14:textId="77777777" w:rsidR="0057326C" w:rsidRPr="00BB3A61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06F2D" w14:textId="77777777" w:rsidR="00F74A33" w:rsidRPr="00BB3A61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BB3A61">
        <w:rPr>
          <w:rFonts w:asciiTheme="majorBidi" w:hAnsiTheme="majorBidi" w:cstheme="majorBidi"/>
          <w:cs/>
          <w:lang w:val="en-US"/>
        </w:rPr>
        <w:t>ข้าพเจ้าไม่</w:t>
      </w:r>
      <w:r w:rsidRPr="00BB3A61">
        <w:rPr>
          <w:rFonts w:asciiTheme="majorBidi" w:hAnsiTheme="majorBidi" w:cstheme="majorBidi"/>
          <w:spacing w:val="-20"/>
          <w:cs/>
          <w:lang w:val="en-US"/>
        </w:rPr>
        <w:t>พบ</w:t>
      </w:r>
      <w:r w:rsidRPr="00BB3A61">
        <w:rPr>
          <w:rFonts w:asciiTheme="majorBidi" w:hAnsiTheme="majorBidi" w:cstheme="majorBidi"/>
          <w:cs/>
          <w:lang w:val="en-US"/>
        </w:rPr>
        <w:t>สิ่งที่เป็นเหตุให้เชื่อว่า</w:t>
      </w:r>
      <w:r w:rsidR="003440F4" w:rsidRPr="00BB3A61">
        <w:rPr>
          <w:rFonts w:asciiTheme="majorBidi" w:hAnsiTheme="majorBidi" w:cstheme="majorBidi"/>
          <w:cs/>
          <w:lang w:val="en-US"/>
        </w:rPr>
        <w:t xml:space="preserve">ข้อมูลทางการเงินระหว่างกาลดังกล่าว ไม่ได้จัดทำขึ้นตามมาตรฐานการบัญชีฉบับที่ </w:t>
      </w:r>
      <w:r w:rsidR="003440F4" w:rsidRPr="00BB3A61">
        <w:rPr>
          <w:rFonts w:asciiTheme="majorBidi" w:hAnsiTheme="majorBidi" w:cstheme="majorBidi"/>
          <w:lang w:val="en-US"/>
        </w:rPr>
        <w:t xml:space="preserve">34 </w:t>
      </w:r>
      <w:r w:rsidR="003440F4" w:rsidRPr="00BB3A61">
        <w:rPr>
          <w:rFonts w:asciiTheme="majorBidi" w:hAnsiTheme="majorBidi" w:cstheme="majorBidi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="00A024E0" w:rsidRPr="00BB3A61">
        <w:rPr>
          <w:rFonts w:asciiTheme="majorBidi" w:hAnsiTheme="majorBidi" w:cstheme="majorBidi"/>
          <w:cs/>
        </w:rPr>
        <w:t>ทาน</w:t>
      </w:r>
      <w:r w:rsidR="003440F4" w:rsidRPr="00BB3A61">
        <w:rPr>
          <w:rFonts w:asciiTheme="majorBidi" w:hAnsiTheme="majorBidi" w:cstheme="majorBidi"/>
          <w:cs/>
          <w:lang w:val="en-US"/>
        </w:rPr>
        <w:t>ของข้าพเจ้า</w:t>
      </w:r>
    </w:p>
    <w:p w14:paraId="4106032A" w14:textId="77777777" w:rsidR="00F74A33" w:rsidRPr="00BB3A61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1EB438CD" w14:textId="77777777" w:rsidR="002F04C6" w:rsidRPr="00BB3A61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02F3E273" w14:textId="77777777" w:rsidR="00C877FE" w:rsidRPr="00BB3A61" w:rsidRDefault="00C877FE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6142FE50" w14:textId="77777777" w:rsidR="002F04C6" w:rsidRPr="00BB3A61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6223272B" w14:textId="77777777" w:rsidR="00EB4AE6" w:rsidRPr="00BB3A61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BB3A61">
        <w:rPr>
          <w:rFonts w:asciiTheme="majorBidi" w:hAnsiTheme="majorBidi" w:cstheme="majorBidi"/>
          <w:cs/>
        </w:rPr>
        <w:t>(</w:t>
      </w:r>
      <w:r w:rsidR="002F04C6" w:rsidRPr="00BB3A61">
        <w:rPr>
          <w:rFonts w:asciiTheme="majorBidi" w:hAnsiTheme="majorBidi" w:cstheme="majorBidi"/>
          <w:cs/>
        </w:rPr>
        <w:t>เนาวรัตน์ นิธิเกียรติพงศ์</w:t>
      </w:r>
      <w:r w:rsidRPr="00BB3A61">
        <w:rPr>
          <w:rFonts w:asciiTheme="majorBidi" w:hAnsiTheme="majorBidi" w:cstheme="majorBidi"/>
          <w:cs/>
        </w:rPr>
        <w:t>)</w:t>
      </w:r>
    </w:p>
    <w:p w14:paraId="79A280DF" w14:textId="77777777" w:rsidR="00EB4AE6" w:rsidRPr="00BB3A61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BB3A61">
        <w:rPr>
          <w:rFonts w:asciiTheme="majorBidi" w:hAnsiTheme="majorBidi" w:cstheme="majorBidi"/>
          <w:cs/>
        </w:rPr>
        <w:t>ผู้สอบบัญชีรับอนุญาต</w:t>
      </w:r>
    </w:p>
    <w:p w14:paraId="6A36EC8F" w14:textId="77777777" w:rsidR="00EB4AE6" w:rsidRPr="00BB3A61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BB3A61">
        <w:rPr>
          <w:rFonts w:asciiTheme="majorBidi" w:hAnsiTheme="majorBidi" w:cstheme="majorBidi"/>
          <w:cs/>
        </w:rPr>
        <w:t>เลขทะเบียน</w:t>
      </w:r>
      <w:r w:rsidR="002F04C6" w:rsidRPr="00BB3A61">
        <w:rPr>
          <w:rFonts w:asciiTheme="majorBidi" w:hAnsiTheme="majorBidi" w:cstheme="majorBidi"/>
          <w:lang w:val="en-US"/>
        </w:rPr>
        <w:t xml:space="preserve"> 7789</w:t>
      </w:r>
    </w:p>
    <w:p w14:paraId="581E2C66" w14:textId="77777777" w:rsidR="00EB4AE6" w:rsidRPr="00BB3A61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189A27F6" w14:textId="77777777" w:rsidR="00EB4AE6" w:rsidRPr="00BB3A61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CFBD936" w14:textId="77777777" w:rsidR="00EB4AE6" w:rsidRPr="00BB3A61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C8EC73" w14:textId="735D3121" w:rsidR="00EB4AE6" w:rsidRDefault="00CC53EE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26104A">
        <w:rPr>
          <w:rFonts w:asciiTheme="majorBidi" w:hAnsiTheme="majorBidi" w:cstheme="majorBidi"/>
          <w:sz w:val="30"/>
          <w:szCs w:val="30"/>
        </w:rPr>
        <w:t xml:space="preserve"> </w:t>
      </w:r>
      <w:r w:rsidR="0026104A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26104A">
        <w:rPr>
          <w:rFonts w:asciiTheme="majorBidi" w:hAnsiTheme="majorBidi" w:cstheme="majorBidi"/>
          <w:sz w:val="30"/>
          <w:szCs w:val="30"/>
        </w:rPr>
        <w:t>2565</w:t>
      </w:r>
    </w:p>
    <w:p w14:paraId="5932B6A6" w14:textId="0995DB4B" w:rsidR="003D2B6A" w:rsidRDefault="003D2B6A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sectPr w:rsidR="003D2B6A" w:rsidSect="003D2B6A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F3910" w14:textId="77777777" w:rsidR="006F7F35" w:rsidRDefault="006F7F35">
      <w:r>
        <w:separator/>
      </w:r>
    </w:p>
  </w:endnote>
  <w:endnote w:type="continuationSeparator" w:id="0">
    <w:p w14:paraId="692D19C4" w14:textId="77777777" w:rsidR="006F7F35" w:rsidRDefault="006F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89AC" w14:textId="77777777" w:rsidR="00D75889" w:rsidRDefault="00D75889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776F6326" w14:textId="77777777" w:rsidR="00D75889" w:rsidRDefault="00D758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634A" w14:textId="77777777" w:rsidR="00D75889" w:rsidRPr="005B73F0" w:rsidRDefault="00D75889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A49D836" w14:textId="77777777" w:rsidR="00D75889" w:rsidRDefault="00D75889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3DF870A6" w14:textId="77777777" w:rsidR="00D75889" w:rsidRPr="00575241" w:rsidRDefault="00D758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703E" w14:textId="77777777" w:rsidR="00D75889" w:rsidRPr="00575241" w:rsidRDefault="00D75889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1D84" w14:textId="77777777" w:rsidR="00D75889" w:rsidRPr="005B73F0" w:rsidRDefault="00D75889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0ED033B" w14:textId="77777777" w:rsidR="00D75889" w:rsidRDefault="00D75889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3FA1C3B4" w14:textId="77777777" w:rsidR="00D75889" w:rsidRPr="00575241" w:rsidRDefault="00D758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BFF9C" w14:textId="3DC944CB" w:rsidR="00014E23" w:rsidRPr="003D2B6A" w:rsidRDefault="00014E23" w:rsidP="003D2B6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CEFB" w14:textId="77777777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09525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8C89B94" w14:textId="6B7710E8" w:rsidR="003D2B6A" w:rsidRPr="003D2B6A" w:rsidRDefault="003D2B6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3D2B6A">
          <w:rPr>
            <w:rFonts w:ascii="Angsana New" w:hAnsi="Angsana New" w:cs="Angsana New"/>
            <w:sz w:val="30"/>
            <w:szCs w:val="30"/>
          </w:rPr>
          <w:fldChar w:fldCharType="begin"/>
        </w:r>
        <w:r w:rsidRPr="003D2B6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D2B6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D2B6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3D2B6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876E0" w14:textId="77777777" w:rsidR="006F7F35" w:rsidRDefault="006F7F35">
      <w:r>
        <w:separator/>
      </w:r>
    </w:p>
  </w:footnote>
  <w:footnote w:type="continuationSeparator" w:id="0">
    <w:p w14:paraId="5D56CEE4" w14:textId="77777777" w:rsidR="006F7F35" w:rsidRDefault="006F7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2C9D" w14:textId="77777777" w:rsidR="00D75889" w:rsidRDefault="006F7F35">
    <w:pPr>
      <w:pStyle w:val="Header"/>
    </w:pPr>
    <w:r>
      <w:rPr>
        <w:noProof/>
      </w:rPr>
      <w:pict w14:anchorId="5E59B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A48EC" w14:textId="77777777" w:rsidR="003D2B6A" w:rsidRPr="003D2B6A" w:rsidRDefault="003D2B6A" w:rsidP="00014E2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8C4542F" w14:textId="6CCF8C4B" w:rsidR="00860E73" w:rsidRPr="003D2B6A" w:rsidRDefault="00860E73" w:rsidP="00860E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1461613" w14:textId="77777777" w:rsidR="008C213A" w:rsidRPr="003D2B6A" w:rsidRDefault="008C213A" w:rsidP="00860E7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855D" w14:textId="77777777" w:rsidR="00D75889" w:rsidRPr="003E24D3" w:rsidRDefault="00D75889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E18177B" w14:textId="77777777" w:rsidR="00D75889" w:rsidRPr="003E24D3" w:rsidRDefault="00D75889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D49833B" w14:textId="6928E5A8" w:rsidR="00D75889" w:rsidRDefault="00D75889" w:rsidP="0009674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B07A2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924C5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B07A2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="00564C96"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564C96"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564C96" w:rsidRPr="00E411E7">
      <w:rPr>
        <w:rFonts w:ascii="Angsana New" w:hAnsi="Angsana New" w:cs="Angsana New"/>
        <w:sz w:val="32"/>
        <w:szCs w:val="32"/>
        <w:lang w:bidi="th-TH"/>
      </w:rPr>
      <w:t>3</w:t>
    </w:r>
    <w:r w:rsidR="00924C58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924C58" w:rsidRPr="00924C58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="00B07A2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564C96" w:rsidRPr="00D37285">
      <w:rPr>
        <w:rFonts w:ascii="Angsana New" w:hAnsi="Angsana New" w:cs="Angsana New"/>
        <w:sz w:val="32"/>
        <w:szCs w:val="32"/>
        <w:lang w:bidi="th-TH"/>
      </w:rPr>
      <w:t>256</w:t>
    </w:r>
    <w:r w:rsidR="00564C96">
      <w:rPr>
        <w:rFonts w:ascii="Angsana New" w:hAnsi="Angsana New" w:cs="Angsana New"/>
        <w:sz w:val="32"/>
        <w:szCs w:val="32"/>
        <w:lang w:val="en-US" w:bidi="th-TH"/>
      </w:rPr>
      <w:t>5</w:t>
    </w:r>
    <w:r w:rsidR="00564C96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 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283C3518" w14:textId="77777777" w:rsidR="00D75889" w:rsidRPr="001329D0" w:rsidRDefault="00D75889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4E23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B6"/>
    <w:rsid w:val="000B33FE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0B66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2500"/>
    <w:rsid w:val="000F2E40"/>
    <w:rsid w:val="000F30BE"/>
    <w:rsid w:val="00100142"/>
    <w:rsid w:val="00100C4E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52E9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135A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5FE6"/>
    <w:rsid w:val="001B6118"/>
    <w:rsid w:val="001B662B"/>
    <w:rsid w:val="001B6B01"/>
    <w:rsid w:val="001B79EB"/>
    <w:rsid w:val="001C040F"/>
    <w:rsid w:val="001C0491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C3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705F"/>
    <w:rsid w:val="00260F18"/>
    <w:rsid w:val="0026104A"/>
    <w:rsid w:val="002610A1"/>
    <w:rsid w:val="0026275B"/>
    <w:rsid w:val="00263417"/>
    <w:rsid w:val="00264406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7513"/>
    <w:rsid w:val="003177CF"/>
    <w:rsid w:val="003200ED"/>
    <w:rsid w:val="00320F09"/>
    <w:rsid w:val="00323906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58A"/>
    <w:rsid w:val="003549E4"/>
    <w:rsid w:val="00355807"/>
    <w:rsid w:val="0035661D"/>
    <w:rsid w:val="003579EF"/>
    <w:rsid w:val="00360335"/>
    <w:rsid w:val="003617C7"/>
    <w:rsid w:val="00361A08"/>
    <w:rsid w:val="003627AA"/>
    <w:rsid w:val="00362F12"/>
    <w:rsid w:val="00363956"/>
    <w:rsid w:val="003642E0"/>
    <w:rsid w:val="00364729"/>
    <w:rsid w:val="0036526C"/>
    <w:rsid w:val="003653A8"/>
    <w:rsid w:val="00366306"/>
    <w:rsid w:val="003667EB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37A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96FA5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2B6A"/>
    <w:rsid w:val="003D3B51"/>
    <w:rsid w:val="003D4290"/>
    <w:rsid w:val="003D58D8"/>
    <w:rsid w:val="003D615C"/>
    <w:rsid w:val="003D638D"/>
    <w:rsid w:val="003D6A41"/>
    <w:rsid w:val="003D6B63"/>
    <w:rsid w:val="003D6BA4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4252"/>
    <w:rsid w:val="004655B7"/>
    <w:rsid w:val="004669FE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6F9B"/>
    <w:rsid w:val="00477FD1"/>
    <w:rsid w:val="004802BB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4F6CDB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7626"/>
    <w:rsid w:val="005200AE"/>
    <w:rsid w:val="00520C47"/>
    <w:rsid w:val="00520CEB"/>
    <w:rsid w:val="005210C0"/>
    <w:rsid w:val="0052121C"/>
    <w:rsid w:val="0052141E"/>
    <w:rsid w:val="00521933"/>
    <w:rsid w:val="00521E77"/>
    <w:rsid w:val="0052221F"/>
    <w:rsid w:val="0052386C"/>
    <w:rsid w:val="005239BF"/>
    <w:rsid w:val="0052415B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31C2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0185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4C96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D74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4B9"/>
    <w:rsid w:val="005B2C2C"/>
    <w:rsid w:val="005B2D41"/>
    <w:rsid w:val="005B2E02"/>
    <w:rsid w:val="005B2F38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329"/>
    <w:rsid w:val="006056D3"/>
    <w:rsid w:val="0060646B"/>
    <w:rsid w:val="006067F0"/>
    <w:rsid w:val="00610B1F"/>
    <w:rsid w:val="00610CD9"/>
    <w:rsid w:val="006117EE"/>
    <w:rsid w:val="006141B5"/>
    <w:rsid w:val="00614F90"/>
    <w:rsid w:val="006151EA"/>
    <w:rsid w:val="00615962"/>
    <w:rsid w:val="00616DF6"/>
    <w:rsid w:val="00616E4A"/>
    <w:rsid w:val="00620955"/>
    <w:rsid w:val="00620F29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621"/>
    <w:rsid w:val="006367F9"/>
    <w:rsid w:val="00636DD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655A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58F0"/>
    <w:rsid w:val="00695EA4"/>
    <w:rsid w:val="006A0094"/>
    <w:rsid w:val="006A042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85E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099"/>
    <w:rsid w:val="006E754C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6F7F35"/>
    <w:rsid w:val="00700644"/>
    <w:rsid w:val="007017FE"/>
    <w:rsid w:val="00701B3B"/>
    <w:rsid w:val="00701E78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8C6"/>
    <w:rsid w:val="00742FEF"/>
    <w:rsid w:val="00744A8C"/>
    <w:rsid w:val="00744F2E"/>
    <w:rsid w:val="00744FEF"/>
    <w:rsid w:val="007451BF"/>
    <w:rsid w:val="00745C4F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F72"/>
    <w:rsid w:val="00762761"/>
    <w:rsid w:val="00762E69"/>
    <w:rsid w:val="0076347B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5DE6"/>
    <w:rsid w:val="0077623C"/>
    <w:rsid w:val="0077647D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5239"/>
    <w:rsid w:val="007C5CD3"/>
    <w:rsid w:val="007C6064"/>
    <w:rsid w:val="007C6497"/>
    <w:rsid w:val="007C6B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5B5C"/>
    <w:rsid w:val="00876E98"/>
    <w:rsid w:val="00877703"/>
    <w:rsid w:val="00877A26"/>
    <w:rsid w:val="00880F04"/>
    <w:rsid w:val="00880FAF"/>
    <w:rsid w:val="00881713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646B"/>
    <w:rsid w:val="008C65CF"/>
    <w:rsid w:val="008C706F"/>
    <w:rsid w:val="008C7729"/>
    <w:rsid w:val="008C7F47"/>
    <w:rsid w:val="008D022F"/>
    <w:rsid w:val="008D10DE"/>
    <w:rsid w:val="008D369E"/>
    <w:rsid w:val="008D3BC0"/>
    <w:rsid w:val="008D43E0"/>
    <w:rsid w:val="008D54B6"/>
    <w:rsid w:val="008D5952"/>
    <w:rsid w:val="008D5D6D"/>
    <w:rsid w:val="008D5E5F"/>
    <w:rsid w:val="008D6CD0"/>
    <w:rsid w:val="008D77C8"/>
    <w:rsid w:val="008D7A65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92F"/>
    <w:rsid w:val="008F39F9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0F7C"/>
    <w:rsid w:val="00901134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17E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1F8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31F"/>
    <w:rsid w:val="00A7668B"/>
    <w:rsid w:val="00A76EED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C56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3296"/>
    <w:rsid w:val="00AE3AAD"/>
    <w:rsid w:val="00AE4FFB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4DB2"/>
    <w:rsid w:val="00BA4E9E"/>
    <w:rsid w:val="00BA5BC9"/>
    <w:rsid w:val="00BA6550"/>
    <w:rsid w:val="00BA699B"/>
    <w:rsid w:val="00BA78A1"/>
    <w:rsid w:val="00BB0704"/>
    <w:rsid w:val="00BB1382"/>
    <w:rsid w:val="00BB277B"/>
    <w:rsid w:val="00BB32E1"/>
    <w:rsid w:val="00BB342E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9D4"/>
    <w:rsid w:val="00C05C92"/>
    <w:rsid w:val="00C05F53"/>
    <w:rsid w:val="00C061AA"/>
    <w:rsid w:val="00C06B94"/>
    <w:rsid w:val="00C07D1F"/>
    <w:rsid w:val="00C1015A"/>
    <w:rsid w:val="00C11A2C"/>
    <w:rsid w:val="00C12810"/>
    <w:rsid w:val="00C14167"/>
    <w:rsid w:val="00C14528"/>
    <w:rsid w:val="00C1453F"/>
    <w:rsid w:val="00C14BB4"/>
    <w:rsid w:val="00C17E04"/>
    <w:rsid w:val="00C17FAC"/>
    <w:rsid w:val="00C20BDA"/>
    <w:rsid w:val="00C21314"/>
    <w:rsid w:val="00C21A83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65A"/>
    <w:rsid w:val="00C72A62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3EE"/>
    <w:rsid w:val="00CC586C"/>
    <w:rsid w:val="00CC5921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D7D"/>
    <w:rsid w:val="00D55FC9"/>
    <w:rsid w:val="00D575DD"/>
    <w:rsid w:val="00D60F2D"/>
    <w:rsid w:val="00D61151"/>
    <w:rsid w:val="00D61724"/>
    <w:rsid w:val="00D62286"/>
    <w:rsid w:val="00D63642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46AF"/>
    <w:rsid w:val="00D953D3"/>
    <w:rsid w:val="00D95A5D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3B5"/>
    <w:rsid w:val="00DA66BB"/>
    <w:rsid w:val="00DB008F"/>
    <w:rsid w:val="00DB0120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05D4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0B"/>
    <w:rsid w:val="00DF5F96"/>
    <w:rsid w:val="00DF7009"/>
    <w:rsid w:val="00DF71D3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F0C"/>
    <w:rsid w:val="00E512DD"/>
    <w:rsid w:val="00E51951"/>
    <w:rsid w:val="00E5274C"/>
    <w:rsid w:val="00E531C2"/>
    <w:rsid w:val="00E5409F"/>
    <w:rsid w:val="00E55E5B"/>
    <w:rsid w:val="00E5760B"/>
    <w:rsid w:val="00E57EED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3F11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D2A"/>
    <w:rsid w:val="00EB2F1D"/>
    <w:rsid w:val="00EB3E11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68A"/>
    <w:rsid w:val="00F61A0D"/>
    <w:rsid w:val="00F6251D"/>
    <w:rsid w:val="00F625B3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Orathai, Nuchprasert</cp:lastModifiedBy>
  <cp:revision>10</cp:revision>
  <cp:lastPrinted>2022-11-04T06:36:00Z</cp:lastPrinted>
  <dcterms:created xsi:type="dcterms:W3CDTF">2022-10-28T04:15:00Z</dcterms:created>
  <dcterms:modified xsi:type="dcterms:W3CDTF">2022-11-04T09:28:00Z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