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32E9F" w14:textId="77777777" w:rsidR="004C264D" w:rsidRPr="00BB3A61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BB3A6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B3A6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08604F73" w14:textId="77777777" w:rsidR="004C264D" w:rsidRPr="00BB3A61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269D3711" w14:textId="77A28CEF" w:rsidR="002965EB" w:rsidRPr="00BB3A61" w:rsidRDefault="00D441CC" w:rsidP="008F39F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B3A61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="004C264D" w:rsidRPr="00BB3A61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="004C264D" w:rsidRPr="00BB3A6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8564729" w14:textId="74C3DDE8" w:rsidR="004C264D" w:rsidRPr="00BB3A61" w:rsidRDefault="008F39F9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2</w:t>
      </w:r>
      <w:r w:rsidR="004C264D"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BB3A6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1E64A8E" w14:textId="3A0AE7D5" w:rsidR="008D5952" w:rsidRPr="00BB3A61" w:rsidRDefault="008F39F9" w:rsidP="008D595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3</w:t>
      </w:r>
      <w:r w:rsidR="008D5952"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725B0F" w:rsidRPr="00BB3A61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สินทรัพย์ที่ใช้เป็นหลักประกัน</w:t>
      </w:r>
    </w:p>
    <w:p w14:paraId="1AC6DB31" w14:textId="15136427" w:rsidR="00A041C4" w:rsidRPr="00BB3A61" w:rsidRDefault="008F39F9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4</w:t>
      </w:r>
      <w:r w:rsidR="00A041C4"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7466D" w:rsidRPr="00BB3A6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1D4EFE0" w14:textId="6D0B2D7C" w:rsidR="008E55D4" w:rsidRPr="00BB3A61" w:rsidRDefault="008F39F9" w:rsidP="00564C96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5</w:t>
      </w:r>
      <w:r w:rsidR="00BE7333"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2965EB" w:rsidRPr="00BB3A6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73C972C" w14:textId="7ADED909" w:rsidR="0028037C" w:rsidRPr="00BB3A61" w:rsidRDefault="00564C96" w:rsidP="009576B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6</w:t>
      </w:r>
      <w:r w:rsidR="002965EB"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26104A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5A8037D8" w14:textId="223A9AE3" w:rsidR="005C3F33" w:rsidRPr="00BB3A61" w:rsidRDefault="00564C96" w:rsidP="005C3F33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7</w:t>
      </w:r>
      <w:r w:rsidR="005C3F33"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26104A" w:rsidRPr="00BB3A6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08B8D982" w14:textId="029FFB55" w:rsidR="005731F4" w:rsidRDefault="005731F4" w:rsidP="005C3F33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B3A61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8</w:t>
      </w:r>
      <w:r w:rsidRPr="00BB3A61">
        <w:rPr>
          <w:rFonts w:asciiTheme="majorBidi" w:hAnsiTheme="majorBidi" w:cstheme="majorBidi"/>
          <w:sz w:val="30"/>
          <w:szCs w:val="30"/>
          <w:lang w:bidi="th-TH"/>
        </w:rPr>
        <w:tab/>
      </w:r>
      <w:r w:rsidR="0026104A" w:rsidRPr="00BB3A6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7B4CF62" w14:textId="04AB184E" w:rsidR="0026104A" w:rsidRPr="0026104A" w:rsidRDefault="0026104A" w:rsidP="005C3F33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p w14:paraId="70B1D427" w14:textId="77777777" w:rsidR="00BE7333" w:rsidRPr="00BB3A61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7124DAF2" w14:textId="77777777" w:rsidR="00214C3B" w:rsidRPr="00BB3A61" w:rsidRDefault="00214C3B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DF05CA4" w14:textId="77777777" w:rsidR="00982385" w:rsidRPr="00BB3A61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22"/>
          <w:szCs w:val="22"/>
        </w:rPr>
        <w:br w:type="page"/>
      </w:r>
      <w:r w:rsidR="00982385" w:rsidRPr="00BB3A6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1777B0" w:rsidRPr="00BB3A61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BB3A61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91EDA9D" w14:textId="77777777" w:rsidR="00982385" w:rsidRPr="00BB3A61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2FB5AD7A" w14:textId="02DFFAF3" w:rsidR="00982385" w:rsidRPr="00BB3A61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 w:rsidRPr="00BB3A61">
        <w:rPr>
          <w:rFonts w:asciiTheme="majorBidi" w:hAnsiTheme="majorBidi" w:cstheme="majorBidi"/>
          <w:sz w:val="30"/>
          <w:szCs w:val="30"/>
          <w:cs/>
        </w:rPr>
        <w:t>นี้</w:t>
      </w:r>
      <w:r w:rsidRPr="00BB3A61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BB3A61">
        <w:rPr>
          <w:rFonts w:asciiTheme="majorBidi" w:hAnsiTheme="majorBidi" w:cstheme="majorBidi"/>
          <w:sz w:val="30"/>
          <w:szCs w:val="30"/>
          <w:cs/>
        </w:rPr>
        <w:t>คณะ</w:t>
      </w:r>
      <w:r w:rsidRPr="00BB3A61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BB3A61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F1637"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="009923BC">
        <w:rPr>
          <w:rFonts w:asciiTheme="majorBidi" w:hAnsiTheme="majorBidi" w:cstheme="majorBidi"/>
          <w:sz w:val="30"/>
          <w:szCs w:val="30"/>
        </w:rPr>
        <w:t>11</w:t>
      </w:r>
      <w:r w:rsidR="00060D87">
        <w:rPr>
          <w:rFonts w:asciiTheme="majorBidi" w:hAnsiTheme="majorBidi" w:cstheme="majorBidi"/>
          <w:sz w:val="30"/>
          <w:szCs w:val="30"/>
        </w:rPr>
        <w:t xml:space="preserve"> </w:t>
      </w:r>
      <w:r w:rsidR="00060D87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060D87">
        <w:rPr>
          <w:rFonts w:asciiTheme="majorBidi" w:hAnsiTheme="majorBidi" w:cstheme="majorBidi"/>
          <w:sz w:val="30"/>
          <w:szCs w:val="30"/>
        </w:rPr>
        <w:t>2565</w:t>
      </w:r>
    </w:p>
    <w:p w14:paraId="67CCDF49" w14:textId="77777777" w:rsidR="00C31E08" w:rsidRPr="00BB3A61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31FB2760" w14:textId="4FF6D0E6" w:rsidR="00301746" w:rsidRPr="00BB3A61" w:rsidRDefault="00D441CC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3A61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E7DFF" w:rsidRPr="00BB3A61">
        <w:rPr>
          <w:rFonts w:asciiTheme="majorBidi" w:hAnsiTheme="majorBidi" w:cstheme="majorBidi"/>
          <w:b/>
          <w:bCs/>
          <w:sz w:val="30"/>
          <w:szCs w:val="30"/>
        </w:rPr>
        <w:tab/>
      </w:r>
      <w:r w:rsidR="001E7DFF" w:rsidRPr="00BB3A61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BB3A61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0B22646C" w14:textId="77777777" w:rsidR="00301746" w:rsidRPr="00BB3A61" w:rsidRDefault="003017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0129F75C" w14:textId="5E679756" w:rsidR="005F0C7C" w:rsidRPr="00BB3A61" w:rsidRDefault="009C7481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B3A61">
        <w:rPr>
          <w:rFonts w:asciiTheme="majorBidi" w:hAnsiTheme="majorBidi" w:cstheme="majorBidi"/>
          <w:sz w:val="30"/>
          <w:szCs w:val="30"/>
        </w:rPr>
        <w:t xml:space="preserve">34 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B3A6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315A70"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="00315A70" w:rsidRPr="00BB3A61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8F39F9" w:rsidRPr="00BB3A61">
        <w:rPr>
          <w:rFonts w:asciiTheme="majorBidi" w:hAnsiTheme="majorBidi" w:cstheme="majorBidi"/>
          <w:sz w:val="30"/>
          <w:szCs w:val="30"/>
        </w:rPr>
        <w:br/>
      </w:r>
      <w:r w:rsidR="00315A70" w:rsidRPr="00BB3A61">
        <w:rPr>
          <w:rFonts w:asciiTheme="majorBidi" w:hAnsiTheme="majorBidi" w:cstheme="majorBidi"/>
          <w:sz w:val="30"/>
          <w:szCs w:val="30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15A70" w:rsidRPr="00BB3A61">
        <w:rPr>
          <w:rFonts w:asciiTheme="majorBidi" w:hAnsiTheme="majorBidi" w:cstheme="majorBidi"/>
          <w:sz w:val="30"/>
          <w:szCs w:val="30"/>
        </w:rPr>
        <w:t xml:space="preserve">31 </w:t>
      </w:r>
      <w:r w:rsidR="00315A70" w:rsidRPr="00BB3A6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15A70" w:rsidRPr="00BB3A61">
        <w:rPr>
          <w:rFonts w:asciiTheme="majorBidi" w:hAnsiTheme="majorBidi" w:cstheme="majorBidi"/>
          <w:sz w:val="30"/>
          <w:szCs w:val="30"/>
        </w:rPr>
        <w:t>256</w:t>
      </w:r>
      <w:r w:rsidR="005731F4" w:rsidRPr="00BB3A61">
        <w:rPr>
          <w:rFonts w:asciiTheme="majorBidi" w:hAnsiTheme="majorBidi" w:cstheme="majorBidi"/>
          <w:sz w:val="30"/>
          <w:szCs w:val="30"/>
        </w:rPr>
        <w:t>4</w:t>
      </w:r>
    </w:p>
    <w:p w14:paraId="1E7C1712" w14:textId="77777777" w:rsidR="00063612" w:rsidRPr="00BB3A61" w:rsidRDefault="00063612" w:rsidP="0006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32744" w14:textId="36CB308D" w:rsidR="005F0C7C" w:rsidRPr="00BB3A61" w:rsidRDefault="005F0C7C" w:rsidP="005F0C7C">
      <w:pPr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B3A61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558E9" w:rsidRPr="00BB3A6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D441CC" w:rsidRPr="00BB3A61">
        <w:rPr>
          <w:rFonts w:asciiTheme="majorBidi" w:hAnsiTheme="majorBidi" w:cstheme="majorBidi"/>
          <w:b/>
          <w:sz w:val="30"/>
          <w:szCs w:val="30"/>
          <w:cs/>
        </w:rPr>
        <w:t>ที่</w:t>
      </w:r>
      <w:r w:rsidRPr="00BB3A61">
        <w:rPr>
          <w:rFonts w:asciiTheme="majorBidi" w:hAnsiTheme="majorBidi" w:cstheme="majorBidi"/>
          <w:b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B3A61">
        <w:rPr>
          <w:rFonts w:asciiTheme="majorBidi" w:hAnsiTheme="majorBidi" w:cstheme="majorBidi"/>
          <w:bCs/>
          <w:sz w:val="30"/>
          <w:szCs w:val="30"/>
        </w:rPr>
        <w:t>31</w:t>
      </w:r>
      <w:r w:rsidRPr="00BB3A6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C7265A" w:rsidRPr="00BB3A61">
        <w:rPr>
          <w:rFonts w:asciiTheme="majorBidi" w:hAnsiTheme="majorBidi" w:cstheme="majorBidi"/>
          <w:bCs/>
          <w:sz w:val="30"/>
          <w:szCs w:val="30"/>
        </w:rPr>
        <w:t>256</w:t>
      </w:r>
      <w:r w:rsidR="005731F4" w:rsidRPr="00BB3A61">
        <w:rPr>
          <w:rFonts w:asciiTheme="majorBidi" w:hAnsiTheme="majorBidi" w:cstheme="majorBidi"/>
          <w:bCs/>
          <w:sz w:val="30"/>
          <w:szCs w:val="30"/>
        </w:rPr>
        <w:t>4</w:t>
      </w:r>
    </w:p>
    <w:p w14:paraId="6C32D346" w14:textId="1B1201B1" w:rsidR="00024D7C" w:rsidRPr="00BB3A61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F51D659" w14:textId="5193FE2C" w:rsidR="007A12F2" w:rsidRPr="00BB3A61" w:rsidRDefault="008F39F9" w:rsidP="0057326C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 w:rsidRPr="00BB3A61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E467AE" w:rsidRPr="00BB3A61">
        <w:rPr>
          <w:rFonts w:asciiTheme="majorBidi" w:hAnsiTheme="majorBidi" w:cstheme="majorBidi"/>
          <w:b/>
          <w:bCs/>
          <w:sz w:val="30"/>
          <w:szCs w:val="30"/>
        </w:rPr>
        <w:tab/>
      </w:r>
      <w:r w:rsidR="007A12F2" w:rsidRPr="00BB3A61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0E6F564" w14:textId="77777777" w:rsidR="00B07A23" w:rsidRPr="00BB3A61" w:rsidRDefault="00B07A23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2"/>
        <w:gridCol w:w="236"/>
        <w:gridCol w:w="1069"/>
        <w:gridCol w:w="11"/>
        <w:gridCol w:w="229"/>
        <w:gridCol w:w="7"/>
        <w:gridCol w:w="1075"/>
        <w:gridCol w:w="236"/>
        <w:gridCol w:w="1123"/>
      </w:tblGrid>
      <w:tr w:rsidR="00775DE6" w:rsidRPr="00BB3A61" w14:paraId="722902FA" w14:textId="77777777" w:rsidTr="00BB3A61">
        <w:trPr>
          <w:tblHeader/>
        </w:trPr>
        <w:tc>
          <w:tcPr>
            <w:tcW w:w="2274" w:type="pct"/>
            <w:shd w:val="clear" w:color="auto" w:fill="auto"/>
          </w:tcPr>
          <w:p w14:paraId="3EB4A358" w14:textId="151ED022" w:rsidR="00775DE6" w:rsidRPr="00BB3A61" w:rsidRDefault="0044377C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  <w:shd w:val="clear" w:color="auto" w:fill="auto"/>
          </w:tcPr>
          <w:p w14:paraId="32EB3F16" w14:textId="77777777" w:rsidR="00775DE6" w:rsidRPr="00BB3A61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  <w:shd w:val="clear" w:color="auto" w:fill="auto"/>
          </w:tcPr>
          <w:p w14:paraId="05DFF9D9" w14:textId="77777777" w:rsidR="00775DE6" w:rsidRPr="00BB3A61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4"/>
            <w:shd w:val="clear" w:color="auto" w:fill="auto"/>
          </w:tcPr>
          <w:p w14:paraId="7C80BEEA" w14:textId="77777777" w:rsidR="00775DE6" w:rsidRPr="00BB3A61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5DE6" w:rsidRPr="00BB3A61" w14:paraId="5163A467" w14:textId="77777777" w:rsidTr="00BB3A61">
        <w:trPr>
          <w:tblHeader/>
        </w:trPr>
        <w:tc>
          <w:tcPr>
            <w:tcW w:w="2274" w:type="pct"/>
            <w:shd w:val="clear" w:color="auto" w:fill="auto"/>
          </w:tcPr>
          <w:p w14:paraId="2A642749" w14:textId="058737B6" w:rsidR="00775DE6" w:rsidRPr="00BB3A61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24C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E7A61"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924C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2" w:type="pct"/>
            <w:shd w:val="clear" w:color="auto" w:fill="auto"/>
          </w:tcPr>
          <w:p w14:paraId="5F43D5BD" w14:textId="676C7AD7" w:rsidR="00775DE6" w:rsidRPr="00BB3A61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731F4" w:rsidRPr="00BB3A6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  <w:shd w:val="clear" w:color="auto" w:fill="auto"/>
          </w:tcPr>
          <w:p w14:paraId="486B92AB" w14:textId="77777777" w:rsidR="00775DE6" w:rsidRPr="00BB3A61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61E6903F" w14:textId="7CA17D95" w:rsidR="00775DE6" w:rsidRPr="00BB3A61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5731F4" w:rsidRPr="00BB3A6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6538B0D4" w14:textId="77777777" w:rsidR="00775DE6" w:rsidRPr="00BB3A61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AE49D17" w14:textId="09C396ED" w:rsidR="00775DE6" w:rsidRPr="00BB3A61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731F4" w:rsidRPr="00BB3A6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  <w:shd w:val="clear" w:color="auto" w:fill="auto"/>
          </w:tcPr>
          <w:p w14:paraId="3F6B60A9" w14:textId="77777777" w:rsidR="00775DE6" w:rsidRPr="00BB3A61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1567FD0D" w14:textId="1F13EF15" w:rsidR="00775DE6" w:rsidRPr="00BB3A61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5731F4" w:rsidRPr="00BB3A6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75DE6" w:rsidRPr="00BB3A61" w14:paraId="456488FB" w14:textId="77777777" w:rsidTr="00BB3A61">
        <w:trPr>
          <w:tblHeader/>
        </w:trPr>
        <w:tc>
          <w:tcPr>
            <w:tcW w:w="2274" w:type="pct"/>
          </w:tcPr>
          <w:p w14:paraId="76A6E499" w14:textId="77777777" w:rsidR="00775DE6" w:rsidRPr="00BB3A61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6" w:type="pct"/>
            <w:gridSpan w:val="9"/>
          </w:tcPr>
          <w:p w14:paraId="7B9CB1F9" w14:textId="77777777" w:rsidR="00775DE6" w:rsidRPr="00BB3A61" w:rsidRDefault="00775DE6" w:rsidP="00775D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5DE6" w:rsidRPr="00BB3A61" w14:paraId="13EA3607" w14:textId="77777777" w:rsidTr="00BB4C43">
        <w:tc>
          <w:tcPr>
            <w:tcW w:w="2274" w:type="pct"/>
          </w:tcPr>
          <w:p w14:paraId="3CE7D1D6" w14:textId="77777777" w:rsidR="00775DE6" w:rsidRPr="00BB3A61" w:rsidRDefault="00775DE6" w:rsidP="00775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582" w:type="pct"/>
          </w:tcPr>
          <w:p w14:paraId="2469D19D" w14:textId="77777777" w:rsidR="00775DE6" w:rsidRPr="00BB3A61" w:rsidRDefault="00775DE6" w:rsidP="00AA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A9B49D5" w14:textId="77777777" w:rsidR="00775DE6" w:rsidRPr="00BB3A61" w:rsidRDefault="00775DE6" w:rsidP="00AA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026C2309" w14:textId="77777777" w:rsidR="00775DE6" w:rsidRPr="00BB3A61" w:rsidRDefault="00775DE6" w:rsidP="00AA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gridSpan w:val="2"/>
          </w:tcPr>
          <w:p w14:paraId="0988BBA8" w14:textId="77777777" w:rsidR="00775DE6" w:rsidRPr="00BB3A61" w:rsidRDefault="00775DE6" w:rsidP="00AA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D93D607" w14:textId="77777777" w:rsidR="00775DE6" w:rsidRPr="00BB3A61" w:rsidRDefault="00775DE6" w:rsidP="00AA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0B86ABA5" w14:textId="77777777" w:rsidR="00775DE6" w:rsidRPr="00BB3A61" w:rsidRDefault="00775DE6" w:rsidP="00AA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8738CB7" w14:textId="77777777" w:rsidR="00775DE6" w:rsidRPr="00BB3A61" w:rsidRDefault="00775DE6" w:rsidP="00AA5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24C58" w:rsidRPr="00BB3A61" w14:paraId="3BA9B79E" w14:textId="77777777" w:rsidTr="00BB4C43">
        <w:tc>
          <w:tcPr>
            <w:tcW w:w="2274" w:type="pct"/>
          </w:tcPr>
          <w:p w14:paraId="1B277373" w14:textId="77777777" w:rsidR="00924C58" w:rsidRPr="00BB3A61" w:rsidRDefault="00924C58" w:rsidP="0092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5384D280" w14:textId="51279DB5" w:rsidR="00924C58" w:rsidRPr="00BB3A61" w:rsidRDefault="009F0E31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13,221</w:t>
            </w:r>
          </w:p>
        </w:tc>
        <w:tc>
          <w:tcPr>
            <w:tcW w:w="127" w:type="pct"/>
          </w:tcPr>
          <w:p w14:paraId="298C5C88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08C693B1" w14:textId="691C2ED6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16,375</w:t>
            </w:r>
          </w:p>
        </w:tc>
        <w:tc>
          <w:tcPr>
            <w:tcW w:w="127" w:type="pct"/>
            <w:gridSpan w:val="2"/>
          </w:tcPr>
          <w:p w14:paraId="451CAF50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87E6ADF" w14:textId="679D9C39" w:rsidR="00924C58" w:rsidRPr="00BB3A61" w:rsidRDefault="009F0E31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13,221</w:t>
            </w:r>
          </w:p>
        </w:tc>
        <w:tc>
          <w:tcPr>
            <w:tcW w:w="127" w:type="pct"/>
          </w:tcPr>
          <w:p w14:paraId="24D6F2E9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5319EE6" w14:textId="796EFA4A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16,375</w:t>
            </w:r>
          </w:p>
        </w:tc>
      </w:tr>
      <w:tr w:rsidR="00924C58" w:rsidRPr="00BB3A61" w14:paraId="6A8B3E6B" w14:textId="77777777" w:rsidTr="00BB4C43">
        <w:tc>
          <w:tcPr>
            <w:tcW w:w="2274" w:type="pct"/>
          </w:tcPr>
          <w:p w14:paraId="78F60EF9" w14:textId="77777777" w:rsidR="00924C58" w:rsidRPr="00BB3A61" w:rsidRDefault="00924C58" w:rsidP="0092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12A959DA" w14:textId="3FB99784" w:rsidR="00924C58" w:rsidRPr="00BB3A61" w:rsidRDefault="009F0E31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10,936</w:t>
            </w:r>
          </w:p>
        </w:tc>
        <w:tc>
          <w:tcPr>
            <w:tcW w:w="127" w:type="pct"/>
          </w:tcPr>
          <w:p w14:paraId="05E8A92F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9AF3143" w14:textId="4EEAC61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17,461</w:t>
            </w:r>
          </w:p>
        </w:tc>
        <w:tc>
          <w:tcPr>
            <w:tcW w:w="127" w:type="pct"/>
            <w:gridSpan w:val="2"/>
          </w:tcPr>
          <w:p w14:paraId="6101B23A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91F4193" w14:textId="4480BE5F" w:rsidR="00924C58" w:rsidRPr="00BB3A61" w:rsidRDefault="009F0E31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10,936</w:t>
            </w:r>
          </w:p>
        </w:tc>
        <w:tc>
          <w:tcPr>
            <w:tcW w:w="127" w:type="pct"/>
          </w:tcPr>
          <w:p w14:paraId="5F236A75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CB80456" w14:textId="535BFDD3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17,461</w:t>
            </w:r>
          </w:p>
        </w:tc>
      </w:tr>
      <w:tr w:rsidR="00924C58" w:rsidRPr="00BB3A61" w14:paraId="470751D1" w14:textId="77777777" w:rsidTr="00BB4C43">
        <w:tc>
          <w:tcPr>
            <w:tcW w:w="2274" w:type="pct"/>
          </w:tcPr>
          <w:p w14:paraId="705D28BD" w14:textId="15244350" w:rsidR="00924C58" w:rsidRPr="00BB3A61" w:rsidRDefault="00924C58" w:rsidP="0092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0F0C402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F9C698C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E8A247B" w14:textId="1252FF99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74A67000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023B0BA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43FABCE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9AEEEAD" w14:textId="6C68FA30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4C58" w:rsidRPr="00BB3A61" w14:paraId="41781942" w14:textId="77777777" w:rsidTr="00BB4C43">
        <w:tc>
          <w:tcPr>
            <w:tcW w:w="2274" w:type="pct"/>
          </w:tcPr>
          <w:p w14:paraId="7AE66D5A" w14:textId="7ABFAEAA" w:rsidR="00924C58" w:rsidRPr="00BB3A61" w:rsidRDefault="00924C58" w:rsidP="0092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74FE17C5" w14:textId="5E3A3993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52E2C6FE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60F8E3CD" w14:textId="4E925100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  <w:gridSpan w:val="2"/>
          </w:tcPr>
          <w:p w14:paraId="47480E08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</w:tcPr>
          <w:p w14:paraId="324F2B97" w14:textId="357E6FC3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2247FBCD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</w:tcPr>
          <w:p w14:paraId="3E93A6F0" w14:textId="6EDD2918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87730" w:rsidRPr="00BB3A61" w14:paraId="0A14199E" w14:textId="77777777" w:rsidTr="00BB4C43">
        <w:tc>
          <w:tcPr>
            <w:tcW w:w="2274" w:type="pct"/>
          </w:tcPr>
          <w:p w14:paraId="6924F596" w14:textId="77777777" w:rsidR="00A87730" w:rsidRPr="00BB3A61" w:rsidRDefault="00A87730" w:rsidP="0092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9EE63B8" w14:textId="77777777" w:rsidR="00A87730" w:rsidRPr="00BB3A61" w:rsidRDefault="00A87730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7456B8" w14:textId="77777777" w:rsidR="00A87730" w:rsidRPr="00BB3A61" w:rsidRDefault="00A87730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F2FB89E" w14:textId="77777777" w:rsidR="00A87730" w:rsidRPr="00BB3A61" w:rsidRDefault="00A87730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gridSpan w:val="2"/>
          </w:tcPr>
          <w:p w14:paraId="44CA7531" w14:textId="77777777" w:rsidR="00A87730" w:rsidRPr="00BB3A61" w:rsidRDefault="00A87730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5FEB2F1" w14:textId="77777777" w:rsidR="00A87730" w:rsidRPr="00BB3A61" w:rsidRDefault="00A87730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7238EBC" w14:textId="77777777" w:rsidR="00A87730" w:rsidRPr="00BB3A61" w:rsidRDefault="00A87730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A278B33" w14:textId="77777777" w:rsidR="00A87730" w:rsidRPr="00BB3A61" w:rsidRDefault="00A87730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7730" w:rsidRPr="00BB3A61" w14:paraId="2120AB93" w14:textId="77777777" w:rsidTr="00BB4C43">
        <w:tc>
          <w:tcPr>
            <w:tcW w:w="2274" w:type="pct"/>
          </w:tcPr>
          <w:p w14:paraId="3E9F45DA" w14:textId="77777777" w:rsidR="00A87730" w:rsidRPr="00BB3A61" w:rsidRDefault="00A87730" w:rsidP="0092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7F4792F5" w14:textId="77777777" w:rsidR="00A87730" w:rsidRPr="00BB3A61" w:rsidRDefault="00A87730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7DDCE3E" w14:textId="77777777" w:rsidR="00A87730" w:rsidRPr="00BB3A61" w:rsidRDefault="00A87730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33E0980" w14:textId="77777777" w:rsidR="00A87730" w:rsidRPr="00BB3A61" w:rsidRDefault="00A87730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gridSpan w:val="2"/>
          </w:tcPr>
          <w:p w14:paraId="4DFF3968" w14:textId="77777777" w:rsidR="00A87730" w:rsidRPr="00BB3A61" w:rsidRDefault="00A87730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34A36AD" w14:textId="77777777" w:rsidR="00A87730" w:rsidRPr="00BB3A61" w:rsidRDefault="00A87730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1207A44" w14:textId="77777777" w:rsidR="00A87730" w:rsidRPr="00BB3A61" w:rsidRDefault="00A87730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5FF605D" w14:textId="77777777" w:rsidR="00A87730" w:rsidRPr="00BB3A61" w:rsidRDefault="00A87730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7730" w:rsidRPr="00BB3A61" w14:paraId="3EAE32EF" w14:textId="77777777" w:rsidTr="00BB4C43">
        <w:tc>
          <w:tcPr>
            <w:tcW w:w="2274" w:type="pct"/>
          </w:tcPr>
          <w:p w14:paraId="53FA9B7B" w14:textId="77777777" w:rsidR="00A87730" w:rsidRPr="00BB3A61" w:rsidRDefault="00A87730" w:rsidP="0092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502B8E3B" w14:textId="77777777" w:rsidR="00A87730" w:rsidRPr="00BB3A61" w:rsidRDefault="00A87730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1FC5164" w14:textId="77777777" w:rsidR="00A87730" w:rsidRPr="00BB3A61" w:rsidRDefault="00A87730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37CB28A5" w14:textId="77777777" w:rsidR="00A87730" w:rsidRPr="00BB3A61" w:rsidRDefault="00A87730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gridSpan w:val="2"/>
          </w:tcPr>
          <w:p w14:paraId="07E30814" w14:textId="77777777" w:rsidR="00A87730" w:rsidRPr="00BB3A61" w:rsidRDefault="00A87730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BB99B58" w14:textId="77777777" w:rsidR="00A87730" w:rsidRPr="00BB3A61" w:rsidRDefault="00A87730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A893BAA" w14:textId="77777777" w:rsidR="00A87730" w:rsidRPr="00BB3A61" w:rsidRDefault="00A87730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DC2A12E" w14:textId="77777777" w:rsidR="00A87730" w:rsidRPr="00BB3A61" w:rsidRDefault="00A87730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4C58" w:rsidRPr="00BB3A61" w14:paraId="6A2B0028" w14:textId="77777777" w:rsidTr="00BB4C43">
        <w:tc>
          <w:tcPr>
            <w:tcW w:w="2274" w:type="pct"/>
          </w:tcPr>
          <w:p w14:paraId="65B2BB9A" w14:textId="77777777" w:rsidR="00924C58" w:rsidRPr="00BB3A61" w:rsidRDefault="00924C58" w:rsidP="0092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82" w:type="pct"/>
          </w:tcPr>
          <w:p w14:paraId="14D3F1D8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1F1985A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C6E86F7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gridSpan w:val="2"/>
          </w:tcPr>
          <w:p w14:paraId="473C9C81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B4CD47B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D8067CC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21AD35A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4C58" w:rsidRPr="00BB3A61" w14:paraId="7F556D35" w14:textId="77777777" w:rsidTr="00BB4C43">
        <w:tc>
          <w:tcPr>
            <w:tcW w:w="2274" w:type="pct"/>
          </w:tcPr>
          <w:p w14:paraId="0EB1DDEB" w14:textId="77777777" w:rsidR="00924C58" w:rsidRPr="00BB3A61" w:rsidRDefault="00924C58" w:rsidP="0092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2" w:type="pct"/>
          </w:tcPr>
          <w:p w14:paraId="589B3C9D" w14:textId="6C707514" w:rsidR="00924C58" w:rsidRPr="00BB3A61" w:rsidRDefault="009F0E31" w:rsidP="009F0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6712E5F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F0CDC76" w14:textId="38816CD6" w:rsidR="00924C58" w:rsidRPr="00BB3A61" w:rsidRDefault="00924C58" w:rsidP="009F0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gridSpan w:val="2"/>
          </w:tcPr>
          <w:p w14:paraId="3B726E90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0086008" w14:textId="5CEE927B" w:rsidR="00924C58" w:rsidRPr="00BB3A61" w:rsidRDefault="009F0E31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4,048</w:t>
            </w:r>
          </w:p>
        </w:tc>
        <w:tc>
          <w:tcPr>
            <w:tcW w:w="127" w:type="pct"/>
          </w:tcPr>
          <w:p w14:paraId="4C58E4F4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9543A83" w14:textId="794720E0" w:rsidR="00924C58" w:rsidRPr="00BB3A61" w:rsidRDefault="00FF0299" w:rsidP="00FF0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4,089</w:t>
            </w:r>
          </w:p>
        </w:tc>
      </w:tr>
      <w:tr w:rsidR="00924C58" w:rsidRPr="00BB3A61" w14:paraId="1C0631D6" w14:textId="77777777" w:rsidTr="00BB4C43">
        <w:tc>
          <w:tcPr>
            <w:tcW w:w="2274" w:type="pct"/>
          </w:tcPr>
          <w:p w14:paraId="0F0D1630" w14:textId="77777777" w:rsidR="00924C58" w:rsidRPr="00BB3A61" w:rsidRDefault="00924C58" w:rsidP="0092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2" w:type="pct"/>
          </w:tcPr>
          <w:p w14:paraId="0418E1B8" w14:textId="31487754" w:rsidR="00924C58" w:rsidRPr="00BB3A61" w:rsidRDefault="009F0E31" w:rsidP="009F0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997FEC0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6714DA59" w14:textId="2018B73A" w:rsidR="00924C58" w:rsidRPr="00BB3A61" w:rsidRDefault="00924C58" w:rsidP="009F0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gridSpan w:val="2"/>
          </w:tcPr>
          <w:p w14:paraId="260976EE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54243FD5" w14:textId="7D1ED15B" w:rsidR="00924C58" w:rsidRPr="00BB3A61" w:rsidRDefault="009F0E31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32,207</w:t>
            </w:r>
          </w:p>
        </w:tc>
        <w:tc>
          <w:tcPr>
            <w:tcW w:w="127" w:type="pct"/>
          </w:tcPr>
          <w:p w14:paraId="0DB1B123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4E54E9F" w14:textId="09AA5F5E" w:rsidR="00924C58" w:rsidRPr="00BB3A61" w:rsidRDefault="00FF0299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38,208</w:t>
            </w:r>
          </w:p>
        </w:tc>
      </w:tr>
      <w:tr w:rsidR="00924C58" w:rsidRPr="00BB3A61" w14:paraId="010F5834" w14:textId="77777777" w:rsidTr="00BB4C43">
        <w:tc>
          <w:tcPr>
            <w:tcW w:w="2274" w:type="pct"/>
          </w:tcPr>
          <w:p w14:paraId="34B28CD3" w14:textId="77777777" w:rsidR="00924C58" w:rsidRPr="00BB3A61" w:rsidRDefault="00924C58" w:rsidP="0092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40D14954" w14:textId="44169D1E" w:rsidR="00924C58" w:rsidRPr="00BB3A61" w:rsidRDefault="009F0E31" w:rsidP="009F0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7F6EAB7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6974819" w14:textId="1C8C3527" w:rsidR="00924C58" w:rsidRPr="00BB3A61" w:rsidRDefault="00924C58" w:rsidP="009F0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gridSpan w:val="2"/>
          </w:tcPr>
          <w:p w14:paraId="44B5A3D9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75BA197" w14:textId="2C80B098" w:rsidR="00924C58" w:rsidRPr="00BB3A61" w:rsidRDefault="009F0E31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1,201</w:t>
            </w:r>
          </w:p>
        </w:tc>
        <w:tc>
          <w:tcPr>
            <w:tcW w:w="127" w:type="pct"/>
          </w:tcPr>
          <w:p w14:paraId="6152C497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3F4CD189" w14:textId="15AE3B5F" w:rsidR="00924C58" w:rsidRPr="00BB3A61" w:rsidRDefault="00FF0299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1,116</w:t>
            </w:r>
          </w:p>
        </w:tc>
      </w:tr>
      <w:tr w:rsidR="00924C58" w:rsidRPr="00A87730" w14:paraId="1CF96F78" w14:textId="77777777" w:rsidTr="00BB4C43">
        <w:tc>
          <w:tcPr>
            <w:tcW w:w="2274" w:type="pct"/>
          </w:tcPr>
          <w:p w14:paraId="5C94EFFD" w14:textId="77777777" w:rsidR="00924C58" w:rsidRPr="00A87730" w:rsidRDefault="00924C58" w:rsidP="0092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58C7995F" w14:textId="77777777" w:rsidR="00924C58" w:rsidRPr="00A87730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7C53B0E4" w14:textId="77777777" w:rsidR="00924C58" w:rsidRPr="00A87730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31B623CC" w14:textId="77777777" w:rsidR="00924C58" w:rsidRPr="00A87730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  <w:gridSpan w:val="2"/>
          </w:tcPr>
          <w:p w14:paraId="33882473" w14:textId="77777777" w:rsidR="00924C58" w:rsidRPr="00A87730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</w:tcPr>
          <w:p w14:paraId="08EB135E" w14:textId="77777777" w:rsidR="00924C58" w:rsidRPr="00A87730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3D52AA7B" w14:textId="77777777" w:rsidR="00924C58" w:rsidRPr="00A87730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</w:tcPr>
          <w:p w14:paraId="27630667" w14:textId="77777777" w:rsidR="00924C58" w:rsidRPr="00A87730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24C58" w:rsidRPr="00BB3A61" w14:paraId="51394444" w14:textId="77777777" w:rsidTr="00BB4C43">
        <w:tc>
          <w:tcPr>
            <w:tcW w:w="2274" w:type="pct"/>
          </w:tcPr>
          <w:p w14:paraId="7A3376D7" w14:textId="77777777" w:rsidR="00924C58" w:rsidRPr="00BB3A61" w:rsidRDefault="00924C58" w:rsidP="00924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23630394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88D06C7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549DB1B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3D677A58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5CD4C26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FEF20E6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3CE0241" w14:textId="77777777" w:rsidR="00924C58" w:rsidRPr="00BB3A61" w:rsidRDefault="00924C58" w:rsidP="00924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EE2" w:rsidRPr="00BB3A61" w14:paraId="17DB94E5" w14:textId="77777777" w:rsidTr="00BB4C43">
        <w:tc>
          <w:tcPr>
            <w:tcW w:w="2274" w:type="pct"/>
          </w:tcPr>
          <w:p w14:paraId="1CFCB794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261B5832" w14:textId="6655401F" w:rsidR="009C2EE2" w:rsidRPr="00BB3A61" w:rsidRDefault="009F0E31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86,874</w:t>
            </w:r>
          </w:p>
        </w:tc>
        <w:tc>
          <w:tcPr>
            <w:tcW w:w="127" w:type="pct"/>
          </w:tcPr>
          <w:p w14:paraId="02134F2F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39D16975" w14:textId="7C8E8973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96,529</w:t>
            </w:r>
          </w:p>
        </w:tc>
        <w:tc>
          <w:tcPr>
            <w:tcW w:w="127" w:type="pct"/>
            <w:gridSpan w:val="2"/>
          </w:tcPr>
          <w:p w14:paraId="31C78DDD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9A3864" w14:textId="2AEDFB26" w:rsidR="009C2EE2" w:rsidRPr="00BB3A61" w:rsidRDefault="009F0E31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86,618</w:t>
            </w:r>
          </w:p>
        </w:tc>
        <w:tc>
          <w:tcPr>
            <w:tcW w:w="127" w:type="pct"/>
          </w:tcPr>
          <w:p w14:paraId="6A723DC0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BB7DE65" w14:textId="00DC74B9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96,245</w:t>
            </w:r>
          </w:p>
        </w:tc>
      </w:tr>
      <w:tr w:rsidR="009C2EE2" w:rsidRPr="00BB3A61" w14:paraId="6872128E" w14:textId="77777777" w:rsidTr="00BB4C43">
        <w:tc>
          <w:tcPr>
            <w:tcW w:w="2274" w:type="pct"/>
          </w:tcPr>
          <w:p w14:paraId="5DEBE49D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82" w:type="pct"/>
          </w:tcPr>
          <w:p w14:paraId="3DAE498E" w14:textId="5154FE46" w:rsidR="009C2EE2" w:rsidRPr="00BB3A61" w:rsidRDefault="009F0E31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10,426</w:t>
            </w:r>
          </w:p>
        </w:tc>
        <w:tc>
          <w:tcPr>
            <w:tcW w:w="127" w:type="pct"/>
          </w:tcPr>
          <w:p w14:paraId="6248A35A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17AF9A93" w14:textId="304C0B84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12,042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46C9BBF0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43BCB6A" w14:textId="55CC1A43" w:rsidR="009C2EE2" w:rsidRPr="00BB3A61" w:rsidRDefault="009F0E31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10,426</w:t>
            </w:r>
          </w:p>
        </w:tc>
        <w:tc>
          <w:tcPr>
            <w:tcW w:w="127" w:type="pct"/>
            <w:shd w:val="clear" w:color="auto" w:fill="auto"/>
          </w:tcPr>
          <w:p w14:paraId="44F78A8F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78B5CC0" w14:textId="72406AC3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12,042</w:t>
            </w:r>
          </w:p>
        </w:tc>
      </w:tr>
      <w:tr w:rsidR="009C2EE2" w:rsidRPr="00BB3A61" w14:paraId="5C93133B" w14:textId="77777777" w:rsidTr="00BB4C43">
        <w:tc>
          <w:tcPr>
            <w:tcW w:w="2274" w:type="pct"/>
          </w:tcPr>
          <w:p w14:paraId="1AD91031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2" w:type="pct"/>
          </w:tcPr>
          <w:p w14:paraId="144EDB48" w14:textId="29CF7C41" w:rsidR="009C2EE2" w:rsidRPr="00BB3A61" w:rsidRDefault="009F0E31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7,171</w:t>
            </w:r>
          </w:p>
        </w:tc>
        <w:tc>
          <w:tcPr>
            <w:tcW w:w="127" w:type="pct"/>
          </w:tcPr>
          <w:p w14:paraId="303F0477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7C9B229E" w14:textId="40B6EB06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8,547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668BFBFC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234EE4AA" w14:textId="7391B659" w:rsidR="009C2EE2" w:rsidRPr="00BB3A61" w:rsidRDefault="009F0E31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7,171</w:t>
            </w:r>
          </w:p>
        </w:tc>
        <w:tc>
          <w:tcPr>
            <w:tcW w:w="127" w:type="pct"/>
            <w:shd w:val="clear" w:color="auto" w:fill="auto"/>
          </w:tcPr>
          <w:p w14:paraId="24A719BD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3993222E" w14:textId="670EC434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8,547</w:t>
            </w:r>
          </w:p>
        </w:tc>
      </w:tr>
      <w:tr w:rsidR="009C2EE2" w:rsidRPr="00BB3A61" w14:paraId="25697C3C" w14:textId="77777777" w:rsidTr="00BB4C43">
        <w:tc>
          <w:tcPr>
            <w:tcW w:w="2274" w:type="pct"/>
          </w:tcPr>
          <w:p w14:paraId="11559414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1B1E8E59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7E479FF4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1CD0599D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  <w:gridSpan w:val="2"/>
          </w:tcPr>
          <w:p w14:paraId="000AAD30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</w:tcPr>
          <w:p w14:paraId="34A2B30D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60BBBE6E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</w:tcPr>
          <w:p w14:paraId="1D857F18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C2EE2" w:rsidRPr="00BB3A61" w14:paraId="4B76D0A0" w14:textId="77777777" w:rsidTr="00BB4C43">
        <w:tc>
          <w:tcPr>
            <w:tcW w:w="2274" w:type="pct"/>
          </w:tcPr>
          <w:p w14:paraId="5ACFCC55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70DEBE1B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C2FFADC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47B796E0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6923D7C1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18F2CA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B26E389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DF3C26E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C2EE2" w:rsidRPr="00BB3A61" w14:paraId="0CD09D36" w14:textId="77777777" w:rsidTr="00BB4C43">
        <w:tc>
          <w:tcPr>
            <w:tcW w:w="2274" w:type="pct"/>
          </w:tcPr>
          <w:p w14:paraId="282E5BB9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BB3A6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2" w:type="pct"/>
          </w:tcPr>
          <w:p w14:paraId="15819AA2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815E4D6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6AF8B11E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61AFC1C2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EA9250A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9FECA40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EA1B605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EE2" w:rsidRPr="00BB3A61" w14:paraId="78831E16" w14:textId="77777777" w:rsidTr="00BB4C43">
        <w:tc>
          <w:tcPr>
            <w:tcW w:w="2274" w:type="pct"/>
          </w:tcPr>
          <w:p w14:paraId="3A2BC75B" w14:textId="77777777" w:rsidR="009C2EE2" w:rsidRPr="00BB3A61" w:rsidRDefault="009C2EE2" w:rsidP="009C2EE2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2" w:type="pct"/>
          </w:tcPr>
          <w:p w14:paraId="3C8BC460" w14:textId="3D0C77DD" w:rsidR="009C2EE2" w:rsidRPr="00BB3A61" w:rsidRDefault="009F0E31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10,423</w:t>
            </w:r>
          </w:p>
        </w:tc>
        <w:tc>
          <w:tcPr>
            <w:tcW w:w="127" w:type="pct"/>
          </w:tcPr>
          <w:p w14:paraId="58F97A4E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shd w:val="clear" w:color="auto" w:fill="auto"/>
          </w:tcPr>
          <w:p w14:paraId="75D5DD98" w14:textId="13E8234A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13,193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28A31990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4188135" w14:textId="1F1C8BAE" w:rsidR="009C2EE2" w:rsidRPr="00BB3A61" w:rsidRDefault="009F0E31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6,527</w:t>
            </w:r>
          </w:p>
        </w:tc>
        <w:tc>
          <w:tcPr>
            <w:tcW w:w="127" w:type="pct"/>
            <w:shd w:val="clear" w:color="auto" w:fill="auto"/>
          </w:tcPr>
          <w:p w14:paraId="0B218435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1FD99057" w14:textId="3146F3AB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9,530</w:t>
            </w:r>
          </w:p>
        </w:tc>
      </w:tr>
      <w:tr w:rsidR="009C2EE2" w:rsidRPr="00BB3A61" w14:paraId="797D2CD8" w14:textId="77777777" w:rsidTr="00BB4C43">
        <w:tc>
          <w:tcPr>
            <w:tcW w:w="2274" w:type="pct"/>
          </w:tcPr>
          <w:p w14:paraId="592632F1" w14:textId="77777777" w:rsidR="009C2EE2" w:rsidRPr="00BB3A61" w:rsidRDefault="009C2EE2" w:rsidP="009C2EE2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97D389F" w14:textId="6A6F73F5" w:rsidR="009C2EE2" w:rsidRPr="00BB3A61" w:rsidRDefault="009F0E31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27" w:type="pct"/>
          </w:tcPr>
          <w:p w14:paraId="43F1E2E9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9AD27F" w14:textId="1E75EE53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266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1B8A216A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1D3099BB" w14:textId="61EBD5B7" w:rsidR="009C2EE2" w:rsidRPr="00BB3A61" w:rsidRDefault="009F0E31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27" w:type="pct"/>
            <w:shd w:val="clear" w:color="auto" w:fill="auto"/>
          </w:tcPr>
          <w:p w14:paraId="6C865394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78413AE4" w14:textId="0CBC14DD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266</w:t>
            </w:r>
          </w:p>
        </w:tc>
      </w:tr>
      <w:tr w:rsidR="009C2EE2" w:rsidRPr="00BB3A61" w14:paraId="2BD1ED9E" w14:textId="77777777" w:rsidTr="00BB4C43">
        <w:tc>
          <w:tcPr>
            <w:tcW w:w="2274" w:type="pct"/>
          </w:tcPr>
          <w:p w14:paraId="522E4996" w14:textId="77777777" w:rsidR="009C2EE2" w:rsidRPr="00BB3A61" w:rsidRDefault="009C2EE2" w:rsidP="009C2EE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4C9E7B7" w14:textId="0C6AE261" w:rsidR="009C2EE2" w:rsidRPr="00BB3A61" w:rsidRDefault="009F0E31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10,662</w:t>
            </w:r>
          </w:p>
        </w:tc>
        <w:tc>
          <w:tcPr>
            <w:tcW w:w="127" w:type="pct"/>
          </w:tcPr>
          <w:p w14:paraId="60CB4AB8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E5C9E" w14:textId="3D72D3E4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13,459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46340931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176F0" w14:textId="4B842435" w:rsidR="009C2EE2" w:rsidRPr="00BB3A61" w:rsidRDefault="009F0E31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6,766</w:t>
            </w:r>
          </w:p>
        </w:tc>
        <w:tc>
          <w:tcPr>
            <w:tcW w:w="127" w:type="pct"/>
            <w:shd w:val="clear" w:color="auto" w:fill="auto"/>
          </w:tcPr>
          <w:p w14:paraId="314CC2BC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76F33" w14:textId="0D3F1749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9,796</w:t>
            </w:r>
          </w:p>
        </w:tc>
      </w:tr>
      <w:tr w:rsidR="009C2EE2" w:rsidRPr="00BB3A61" w14:paraId="6A1B7ECD" w14:textId="77777777" w:rsidTr="00BB4C43">
        <w:tc>
          <w:tcPr>
            <w:tcW w:w="2274" w:type="pct"/>
          </w:tcPr>
          <w:p w14:paraId="2F958411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15F84676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70B3DEE0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F7A388D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4ED858C1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14:paraId="5CD1D4A7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</w:tcPr>
          <w:p w14:paraId="78D80420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shd w:val="clear" w:color="auto" w:fill="auto"/>
          </w:tcPr>
          <w:p w14:paraId="12232A53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C2EE2" w:rsidRPr="00BB3A61" w14:paraId="48A1A344" w14:textId="77777777" w:rsidTr="00BB4C43">
        <w:tc>
          <w:tcPr>
            <w:tcW w:w="2274" w:type="pct"/>
          </w:tcPr>
          <w:p w14:paraId="3BDC77B5" w14:textId="373302B5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13E9308D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3F843DF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650BA20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320117B2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EF6D8BC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EE592AB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8387307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0D74" w:rsidRPr="00BB3A61" w14:paraId="7FFBB986" w14:textId="77777777" w:rsidTr="00BB4C43">
        <w:tblPrEx>
          <w:tblLook w:val="01E0" w:firstRow="1" w:lastRow="1" w:firstColumn="1" w:lastColumn="1" w:noHBand="0" w:noVBand="0"/>
        </w:tblPrEx>
        <w:tc>
          <w:tcPr>
            <w:tcW w:w="2274" w:type="pct"/>
          </w:tcPr>
          <w:p w14:paraId="7C014BBB" w14:textId="03A7575F" w:rsidR="00580D74" w:rsidRPr="00BB3A61" w:rsidRDefault="00580D74" w:rsidP="0058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2" w:type="pct"/>
          </w:tcPr>
          <w:p w14:paraId="58C33194" w14:textId="01482671" w:rsidR="00580D74" w:rsidRPr="00BB3A61" w:rsidRDefault="00580D74" w:rsidP="0058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351E34A" w14:textId="77777777" w:rsidR="00580D74" w:rsidRPr="00BB3A61" w:rsidRDefault="00580D74" w:rsidP="0058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078976A3" w14:textId="67A7B1F4" w:rsidR="00580D74" w:rsidRPr="00BB3A61" w:rsidRDefault="00580D74" w:rsidP="0058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368</w:t>
            </w:r>
          </w:p>
        </w:tc>
        <w:tc>
          <w:tcPr>
            <w:tcW w:w="127" w:type="pct"/>
            <w:gridSpan w:val="2"/>
          </w:tcPr>
          <w:p w14:paraId="3F98FC25" w14:textId="77777777" w:rsidR="00580D74" w:rsidRPr="00BB3A61" w:rsidRDefault="00580D74" w:rsidP="0058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B0DE25E" w14:textId="276DD953" w:rsidR="00580D74" w:rsidRPr="00BB3A61" w:rsidRDefault="00580D74" w:rsidP="00580D74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EB22291" w14:textId="77777777" w:rsidR="00580D74" w:rsidRPr="00BB3A61" w:rsidRDefault="00580D74" w:rsidP="0058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2E4D63C" w14:textId="17237DF6" w:rsidR="00580D74" w:rsidRPr="00BB3A61" w:rsidRDefault="00580D74" w:rsidP="0058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368</w:t>
            </w:r>
          </w:p>
        </w:tc>
      </w:tr>
    </w:tbl>
    <w:p w14:paraId="3E3C3524" w14:textId="60D8061A" w:rsidR="00060D87" w:rsidRDefault="00060D87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24"/>
          <w:szCs w:val="24"/>
        </w:rPr>
      </w:pPr>
    </w:p>
    <w:p w14:paraId="7D155CA6" w14:textId="18CEADA3" w:rsidR="00060D87" w:rsidRPr="00060D87" w:rsidRDefault="00060D87" w:rsidP="00060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5691A62E" w14:textId="2EA4A331" w:rsidR="00516390" w:rsidRPr="00BB3A61" w:rsidRDefault="00516390" w:rsidP="00AF7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4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lastRenderedPageBreak/>
        <w:t>ยอ</w:t>
      </w:r>
      <w:r w:rsidR="00A24B50" w:rsidRPr="00BB3A61">
        <w:rPr>
          <w:rFonts w:asciiTheme="majorBidi" w:hAnsiTheme="majorBidi" w:cstheme="majorBidi"/>
          <w:sz w:val="30"/>
          <w:szCs w:val="30"/>
          <w:cs/>
        </w:rPr>
        <w:t>ดคงเหลือ</w:t>
      </w:r>
      <w:r w:rsidR="00DC426F" w:rsidRPr="00BB3A61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="00DC426F"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="00A24B50" w:rsidRPr="00BB3A6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96740" w:rsidRPr="00BB3A61">
        <w:rPr>
          <w:rFonts w:asciiTheme="majorBidi" w:hAnsiTheme="majorBidi" w:cstheme="majorBidi"/>
          <w:sz w:val="30"/>
          <w:szCs w:val="30"/>
        </w:rPr>
        <w:t>3</w:t>
      </w:r>
      <w:r w:rsidR="00AA554A" w:rsidRPr="00BB3A61">
        <w:rPr>
          <w:rFonts w:asciiTheme="majorBidi" w:hAnsiTheme="majorBidi" w:cstheme="majorBidi"/>
          <w:sz w:val="30"/>
          <w:szCs w:val="30"/>
        </w:rPr>
        <w:t>0</w:t>
      </w:r>
      <w:r w:rsidR="009C2EE2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096740" w:rsidRPr="00BB3A61">
        <w:rPr>
          <w:rFonts w:asciiTheme="majorBidi" w:hAnsiTheme="majorBidi" w:cstheme="majorBidi"/>
          <w:sz w:val="30"/>
          <w:szCs w:val="30"/>
        </w:rPr>
        <w:t>256</w:t>
      </w:r>
      <w:r w:rsidR="007C0FBB" w:rsidRPr="00BB3A61">
        <w:rPr>
          <w:rFonts w:asciiTheme="majorBidi" w:hAnsiTheme="majorBidi" w:cstheme="majorBidi"/>
          <w:sz w:val="30"/>
          <w:szCs w:val="30"/>
        </w:rPr>
        <w:t>5</w:t>
      </w:r>
      <w:r w:rsidR="00096740"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="00096740" w:rsidRPr="00BB3A6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96740" w:rsidRPr="00BB3A61">
        <w:rPr>
          <w:rFonts w:asciiTheme="majorBidi" w:hAnsiTheme="majorBidi" w:cstheme="majorBidi"/>
          <w:sz w:val="30"/>
          <w:szCs w:val="30"/>
        </w:rPr>
        <w:t xml:space="preserve">31 </w:t>
      </w:r>
      <w:r w:rsidR="00096740" w:rsidRPr="00BB3A6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96740" w:rsidRPr="00BB3A61">
        <w:rPr>
          <w:rFonts w:asciiTheme="majorBidi" w:hAnsiTheme="majorBidi" w:cstheme="majorBidi"/>
          <w:sz w:val="30"/>
          <w:szCs w:val="30"/>
        </w:rPr>
        <w:t>256</w:t>
      </w:r>
      <w:r w:rsidR="007C0FBB" w:rsidRPr="00BB3A61">
        <w:rPr>
          <w:rFonts w:asciiTheme="majorBidi" w:hAnsiTheme="majorBidi" w:cstheme="majorBidi"/>
          <w:sz w:val="30"/>
          <w:szCs w:val="30"/>
        </w:rPr>
        <w:t>4</w:t>
      </w:r>
      <w:r w:rsidR="00576C27"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CA11D8F" w14:textId="77777777" w:rsidR="00B91469" w:rsidRPr="00BB3A61" w:rsidRDefault="00B91469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Theme="majorBidi" w:hAnsiTheme="majorBidi" w:cstheme="majorBidi"/>
          <w:sz w:val="24"/>
          <w:szCs w:val="24"/>
        </w:rPr>
      </w:pP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112"/>
        <w:gridCol w:w="236"/>
        <w:gridCol w:w="9"/>
        <w:gridCol w:w="1103"/>
        <w:gridCol w:w="272"/>
        <w:gridCol w:w="1078"/>
        <w:gridCol w:w="272"/>
        <w:gridCol w:w="22"/>
        <w:gridCol w:w="1058"/>
      </w:tblGrid>
      <w:tr w:rsidR="00BB3A61" w:rsidRPr="00BB3A61" w14:paraId="7B2F734C" w14:textId="77777777" w:rsidTr="009C2EE2">
        <w:trPr>
          <w:tblHeader/>
        </w:trPr>
        <w:tc>
          <w:tcPr>
            <w:tcW w:w="2170" w:type="pct"/>
            <w:shd w:val="clear" w:color="auto" w:fill="auto"/>
          </w:tcPr>
          <w:p w14:paraId="3BF7D18A" w14:textId="77777777" w:rsidR="003D12BA" w:rsidRPr="00BB3A61" w:rsidRDefault="003D12BA" w:rsidP="006A042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9" w:type="pct"/>
            <w:gridSpan w:val="4"/>
            <w:shd w:val="clear" w:color="auto" w:fill="auto"/>
          </w:tcPr>
          <w:p w14:paraId="2D2E65C3" w14:textId="77777777" w:rsidR="003D12BA" w:rsidRPr="00BB3A61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B3A61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  <w:shd w:val="clear" w:color="auto" w:fill="auto"/>
          </w:tcPr>
          <w:p w14:paraId="6802C061" w14:textId="77777777" w:rsidR="003D12BA" w:rsidRPr="00BB3A61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4"/>
            <w:shd w:val="clear" w:color="auto" w:fill="auto"/>
          </w:tcPr>
          <w:p w14:paraId="4C9B4193" w14:textId="77777777" w:rsidR="003D12BA" w:rsidRPr="00BB3A61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C2EE2" w:rsidRPr="00BB3A61" w14:paraId="03B402EA" w14:textId="77777777" w:rsidTr="00580D74">
        <w:trPr>
          <w:tblHeader/>
        </w:trPr>
        <w:tc>
          <w:tcPr>
            <w:tcW w:w="2170" w:type="pct"/>
            <w:shd w:val="clear" w:color="auto" w:fill="auto"/>
          </w:tcPr>
          <w:p w14:paraId="66673513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06C0D85" w14:textId="3D9782DC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  <w:shd w:val="clear" w:color="auto" w:fill="auto"/>
          </w:tcPr>
          <w:p w14:paraId="6C4F6534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3CEA7D71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  <w:shd w:val="clear" w:color="auto" w:fill="auto"/>
          </w:tcPr>
          <w:p w14:paraId="0ADB3424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66C05A0" w14:textId="1CB06B0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1" w:type="pct"/>
            <w:gridSpan w:val="2"/>
            <w:shd w:val="clear" w:color="auto" w:fill="auto"/>
          </w:tcPr>
          <w:p w14:paraId="4920759C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D4CBB22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C2EE2" w:rsidRPr="00BB3A61" w14:paraId="663DB555" w14:textId="77777777" w:rsidTr="00580D74">
        <w:trPr>
          <w:tblHeader/>
        </w:trPr>
        <w:tc>
          <w:tcPr>
            <w:tcW w:w="2170" w:type="pct"/>
            <w:shd w:val="clear" w:color="auto" w:fill="auto"/>
          </w:tcPr>
          <w:p w14:paraId="2BE06C5A" w14:textId="165A5A3B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BA98C04" w14:textId="60E3AF66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126D4EB2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0670C2F5" w14:textId="15CCC1C3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  <w:shd w:val="clear" w:color="auto" w:fill="auto"/>
          </w:tcPr>
          <w:p w14:paraId="2EF3DEA3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CB0DE71" w14:textId="7DA9EB68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1" w:type="pct"/>
            <w:gridSpan w:val="2"/>
            <w:shd w:val="clear" w:color="auto" w:fill="auto"/>
          </w:tcPr>
          <w:p w14:paraId="08527CFB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F915A2F" w14:textId="034BD45A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C2EE2" w:rsidRPr="00BB3A61" w14:paraId="092D307F" w14:textId="77777777" w:rsidTr="00BB3A61">
        <w:trPr>
          <w:tblHeader/>
        </w:trPr>
        <w:tc>
          <w:tcPr>
            <w:tcW w:w="2170" w:type="pct"/>
          </w:tcPr>
          <w:p w14:paraId="68626C2C" w14:textId="0F085BA4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0" w:type="pct"/>
            <w:gridSpan w:val="9"/>
          </w:tcPr>
          <w:p w14:paraId="22DCBC36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2EE2" w:rsidRPr="00BB3A61" w14:paraId="0956CF10" w14:textId="77777777" w:rsidTr="00580D74">
        <w:tc>
          <w:tcPr>
            <w:tcW w:w="2170" w:type="pct"/>
          </w:tcPr>
          <w:p w14:paraId="5147DD26" w14:textId="2E6BFF9E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0" w:type="pct"/>
          </w:tcPr>
          <w:p w14:paraId="4CFBE6A0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6CB7092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75AA992E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CC37B90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26814E8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DF70111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7F0BB86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2EE2" w:rsidRPr="00BB3A61" w14:paraId="12F0A090" w14:textId="77777777" w:rsidTr="00580D74">
        <w:tc>
          <w:tcPr>
            <w:tcW w:w="2170" w:type="pct"/>
          </w:tcPr>
          <w:p w14:paraId="25AA398D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0" w:type="pct"/>
          </w:tcPr>
          <w:p w14:paraId="0E6E9FA8" w14:textId="14A66D73" w:rsidR="009C2EE2" w:rsidRPr="00BB3A61" w:rsidRDefault="00580D74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29" w:type="pct"/>
          </w:tcPr>
          <w:p w14:paraId="44EFA3CF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386C0362" w14:textId="157578C5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1,004</w:t>
            </w:r>
          </w:p>
        </w:tc>
        <w:tc>
          <w:tcPr>
            <w:tcW w:w="149" w:type="pct"/>
          </w:tcPr>
          <w:p w14:paraId="22CA8F82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FF03DF3" w14:textId="47CD202B" w:rsidR="009C2EE2" w:rsidRPr="00BB3A61" w:rsidRDefault="00580D74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49" w:type="pct"/>
          </w:tcPr>
          <w:p w14:paraId="4E85774E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13ED7FB" w14:textId="0E627B3B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1,004</w:t>
            </w:r>
          </w:p>
        </w:tc>
      </w:tr>
      <w:tr w:rsidR="009C2EE2" w:rsidRPr="00BB3A61" w14:paraId="725F4E9D" w14:textId="77777777" w:rsidTr="00580D74">
        <w:trPr>
          <w:trHeight w:hRule="exact" w:val="371"/>
        </w:trPr>
        <w:tc>
          <w:tcPr>
            <w:tcW w:w="2170" w:type="pct"/>
          </w:tcPr>
          <w:p w14:paraId="344C68D7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725EC03E" w14:textId="1D2FD69D" w:rsidR="009C2EE2" w:rsidRPr="00BB3A61" w:rsidRDefault="00580D74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22,408</w:t>
            </w:r>
          </w:p>
        </w:tc>
        <w:tc>
          <w:tcPr>
            <w:tcW w:w="129" w:type="pct"/>
          </w:tcPr>
          <w:p w14:paraId="3801F6F2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3E6B7576" w14:textId="19D6BC14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27,303</w:t>
            </w:r>
          </w:p>
        </w:tc>
        <w:tc>
          <w:tcPr>
            <w:tcW w:w="149" w:type="pct"/>
          </w:tcPr>
          <w:p w14:paraId="3B85F7A6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D7A7599" w14:textId="6D28C902" w:rsidR="009C2EE2" w:rsidRPr="00BB3A61" w:rsidRDefault="00580D74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22,375</w:t>
            </w:r>
          </w:p>
        </w:tc>
        <w:tc>
          <w:tcPr>
            <w:tcW w:w="149" w:type="pct"/>
          </w:tcPr>
          <w:p w14:paraId="7DFE1D55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8B85345" w14:textId="243884E8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27,254</w:t>
            </w:r>
          </w:p>
        </w:tc>
      </w:tr>
      <w:tr w:rsidR="009C2EE2" w:rsidRPr="00BB3A61" w14:paraId="25D8F1CE" w14:textId="77777777" w:rsidTr="00580D74">
        <w:tc>
          <w:tcPr>
            <w:tcW w:w="2170" w:type="pct"/>
          </w:tcPr>
          <w:p w14:paraId="0C2D3669" w14:textId="118DA74C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D8D2333" w14:textId="33317FCE" w:rsidR="009C2EE2" w:rsidRPr="00BB3A61" w:rsidRDefault="00580D74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23,103</w:t>
            </w:r>
          </w:p>
        </w:tc>
        <w:tc>
          <w:tcPr>
            <w:tcW w:w="129" w:type="pct"/>
          </w:tcPr>
          <w:p w14:paraId="6A8C392F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7AC23A" w14:textId="3D3870E0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28,307</w:t>
            </w:r>
          </w:p>
        </w:tc>
        <w:tc>
          <w:tcPr>
            <w:tcW w:w="149" w:type="pct"/>
          </w:tcPr>
          <w:p w14:paraId="2079F21B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149B0C8" w14:textId="434D7799" w:rsidR="009C2EE2" w:rsidRPr="00BB3A61" w:rsidRDefault="00580D74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23,070</w:t>
            </w:r>
          </w:p>
        </w:tc>
        <w:tc>
          <w:tcPr>
            <w:tcW w:w="149" w:type="pct"/>
          </w:tcPr>
          <w:p w14:paraId="030F9A43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9DB943" w14:textId="3CD56179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28,258</w:t>
            </w:r>
          </w:p>
        </w:tc>
      </w:tr>
      <w:tr w:rsidR="009C2EE2" w:rsidRPr="00BB3A61" w14:paraId="29C5E453" w14:textId="77777777" w:rsidTr="00580D74">
        <w:trPr>
          <w:trHeight w:val="60"/>
        </w:trPr>
        <w:tc>
          <w:tcPr>
            <w:tcW w:w="2170" w:type="pct"/>
          </w:tcPr>
          <w:p w14:paraId="7691F936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0" w:type="pct"/>
          </w:tcPr>
          <w:p w14:paraId="59128A32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374C8A7D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610" w:type="pct"/>
            <w:gridSpan w:val="2"/>
          </w:tcPr>
          <w:p w14:paraId="0E69AD96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0735149C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591" w:type="pct"/>
          </w:tcPr>
          <w:p w14:paraId="1A64523B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15B365B2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14:paraId="1E51235A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C2EE2" w:rsidRPr="00BB3A61" w14:paraId="3816C38A" w14:textId="77777777" w:rsidTr="00580D74">
        <w:trPr>
          <w:trHeight w:val="60"/>
        </w:trPr>
        <w:tc>
          <w:tcPr>
            <w:tcW w:w="2170" w:type="pct"/>
          </w:tcPr>
          <w:p w14:paraId="34D58CF9" w14:textId="3B29AAF0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0" w:type="pct"/>
          </w:tcPr>
          <w:p w14:paraId="7F8DE938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2391577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2F91D1E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9DEEC29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1" w:type="pct"/>
          </w:tcPr>
          <w:p w14:paraId="4816865C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32D4A5F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B8AD4EA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0D74" w:rsidRPr="00BB3A61" w14:paraId="5AEF8F1E" w14:textId="77777777" w:rsidTr="00580D74">
        <w:trPr>
          <w:trHeight w:val="60"/>
        </w:trPr>
        <w:tc>
          <w:tcPr>
            <w:tcW w:w="2170" w:type="pct"/>
          </w:tcPr>
          <w:p w14:paraId="68973F06" w14:textId="77777777" w:rsidR="00580D74" w:rsidRPr="00BB3A61" w:rsidRDefault="00580D74" w:rsidP="0058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0D59A75E" w14:textId="14947969" w:rsidR="00580D74" w:rsidRPr="00BB3A61" w:rsidRDefault="00580D74" w:rsidP="0058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37680FD" w14:textId="77777777" w:rsidR="00580D74" w:rsidRPr="00BB3A61" w:rsidRDefault="00580D74" w:rsidP="0058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343F3A76" w14:textId="36599018" w:rsidR="00580D74" w:rsidRPr="00BB3A61" w:rsidRDefault="00580D74" w:rsidP="0058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8B27E75" w14:textId="77777777" w:rsidR="00580D74" w:rsidRPr="00BB3A61" w:rsidRDefault="00580D74" w:rsidP="0058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91" w:type="pct"/>
          </w:tcPr>
          <w:p w14:paraId="72AA342E" w14:textId="7BF0DB1C" w:rsidR="00580D74" w:rsidRPr="00BB3A61" w:rsidRDefault="00580D74" w:rsidP="0058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1,705</w:t>
            </w:r>
          </w:p>
        </w:tc>
        <w:tc>
          <w:tcPr>
            <w:tcW w:w="149" w:type="pct"/>
          </w:tcPr>
          <w:p w14:paraId="06A0B549" w14:textId="77777777" w:rsidR="00580D74" w:rsidRPr="00BB3A61" w:rsidRDefault="00580D74" w:rsidP="0058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E576CA3" w14:textId="1BFDBA46" w:rsidR="00580D74" w:rsidRPr="00BB3A61" w:rsidRDefault="00580D74" w:rsidP="0058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1,792</w:t>
            </w:r>
          </w:p>
        </w:tc>
      </w:tr>
      <w:tr w:rsidR="009C2EE2" w:rsidRPr="00BB3A61" w14:paraId="313E5554" w14:textId="77777777" w:rsidTr="00580D74">
        <w:tc>
          <w:tcPr>
            <w:tcW w:w="2170" w:type="pct"/>
          </w:tcPr>
          <w:p w14:paraId="33524CF0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775E6142" w14:textId="47F6FCF1" w:rsidR="009C2EE2" w:rsidRPr="00BB3A61" w:rsidRDefault="00580D74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3,640</w:t>
            </w:r>
          </w:p>
        </w:tc>
        <w:tc>
          <w:tcPr>
            <w:tcW w:w="129" w:type="pct"/>
          </w:tcPr>
          <w:p w14:paraId="7AC62B84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F80619D" w14:textId="1464AC45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4,831</w:t>
            </w:r>
          </w:p>
        </w:tc>
        <w:tc>
          <w:tcPr>
            <w:tcW w:w="149" w:type="pct"/>
          </w:tcPr>
          <w:p w14:paraId="1B2D84DA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C4E573E" w14:textId="0CAB9AD5" w:rsidR="009C2EE2" w:rsidRPr="00BB3A61" w:rsidRDefault="00580D74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3,626</w:t>
            </w:r>
          </w:p>
        </w:tc>
        <w:tc>
          <w:tcPr>
            <w:tcW w:w="149" w:type="pct"/>
          </w:tcPr>
          <w:p w14:paraId="2475BA45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377AD40" w14:textId="20800920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4,820</w:t>
            </w:r>
          </w:p>
        </w:tc>
      </w:tr>
      <w:tr w:rsidR="009C2EE2" w:rsidRPr="00BB3A61" w14:paraId="178CF938" w14:textId="77777777" w:rsidTr="00580D74">
        <w:tc>
          <w:tcPr>
            <w:tcW w:w="2170" w:type="pct"/>
          </w:tcPr>
          <w:p w14:paraId="3F5C52A1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3DABF88" w14:textId="647224D6" w:rsidR="009C2EE2" w:rsidRPr="00BB3A61" w:rsidRDefault="00580D74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3,640</w:t>
            </w:r>
          </w:p>
        </w:tc>
        <w:tc>
          <w:tcPr>
            <w:tcW w:w="129" w:type="pct"/>
          </w:tcPr>
          <w:p w14:paraId="09F2A478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9C3DD3" w14:textId="252F23A1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4,831</w:t>
            </w:r>
          </w:p>
        </w:tc>
        <w:tc>
          <w:tcPr>
            <w:tcW w:w="149" w:type="pct"/>
          </w:tcPr>
          <w:p w14:paraId="50FCA443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7368BAA" w14:textId="6FC7688B" w:rsidR="009C2EE2" w:rsidRPr="00BB3A61" w:rsidRDefault="00580D74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5,331</w:t>
            </w:r>
          </w:p>
        </w:tc>
        <w:tc>
          <w:tcPr>
            <w:tcW w:w="149" w:type="pct"/>
          </w:tcPr>
          <w:p w14:paraId="5298ACC2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286A90" w14:textId="184BA0DC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6,612</w:t>
            </w:r>
          </w:p>
        </w:tc>
      </w:tr>
      <w:tr w:rsidR="00A87730" w:rsidRPr="00A87730" w14:paraId="0846A6F9" w14:textId="77777777" w:rsidTr="00580D74">
        <w:tc>
          <w:tcPr>
            <w:tcW w:w="2170" w:type="pct"/>
          </w:tcPr>
          <w:p w14:paraId="18F931FB" w14:textId="77777777" w:rsidR="00A87730" w:rsidRPr="00A87730" w:rsidRDefault="00A87730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0" w:type="pct"/>
          </w:tcPr>
          <w:p w14:paraId="2AFF3364" w14:textId="77777777" w:rsidR="00A87730" w:rsidRPr="00A87730" w:rsidRDefault="00A87730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1B634890" w14:textId="77777777" w:rsidR="00A87730" w:rsidRPr="00A87730" w:rsidRDefault="00A87730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0" w:type="pct"/>
            <w:gridSpan w:val="2"/>
          </w:tcPr>
          <w:p w14:paraId="4AE38FDB" w14:textId="77777777" w:rsidR="00A87730" w:rsidRPr="00A87730" w:rsidRDefault="00A87730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1712B2B5" w14:textId="77777777" w:rsidR="00A87730" w:rsidRPr="00A87730" w:rsidRDefault="00A87730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1" w:type="pct"/>
          </w:tcPr>
          <w:p w14:paraId="435E7DAE" w14:textId="77777777" w:rsidR="00A87730" w:rsidRPr="00A87730" w:rsidRDefault="00A87730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1B085155" w14:textId="77777777" w:rsidR="00A87730" w:rsidRPr="00A87730" w:rsidRDefault="00A87730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14:paraId="2924EA8B" w14:textId="77777777" w:rsidR="00A87730" w:rsidRPr="00A87730" w:rsidRDefault="00A87730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C2EE2" w:rsidRPr="00BB3A61" w14:paraId="4C5EE4C7" w14:textId="77777777" w:rsidTr="00580D74">
        <w:tc>
          <w:tcPr>
            <w:tcW w:w="2170" w:type="pct"/>
          </w:tcPr>
          <w:p w14:paraId="4FBF9F5D" w14:textId="626E4141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10" w:type="pct"/>
          </w:tcPr>
          <w:p w14:paraId="055194F2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5CBB972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396005E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C98C13B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39DF49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637A7E5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6030D4C1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0D74" w:rsidRPr="00BB3A61" w14:paraId="62BAB8AF" w14:textId="77777777" w:rsidTr="00580D74">
        <w:tc>
          <w:tcPr>
            <w:tcW w:w="2170" w:type="pct"/>
          </w:tcPr>
          <w:p w14:paraId="449E8664" w14:textId="77777777" w:rsidR="00580D74" w:rsidRPr="00BB3A61" w:rsidRDefault="00580D74" w:rsidP="0058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610" w:type="pct"/>
          </w:tcPr>
          <w:p w14:paraId="10967B07" w14:textId="5027CED6" w:rsidR="00580D74" w:rsidRPr="00BB3A61" w:rsidRDefault="00580D7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7FA8711" w14:textId="77777777" w:rsidR="00580D74" w:rsidRPr="00BB3A61" w:rsidRDefault="00580D74" w:rsidP="0058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11C9AF9" w14:textId="1B1164D4" w:rsidR="00580D74" w:rsidRPr="00BB3A61" w:rsidRDefault="00580D74" w:rsidP="0058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1,588</w:t>
            </w:r>
          </w:p>
        </w:tc>
        <w:tc>
          <w:tcPr>
            <w:tcW w:w="149" w:type="pct"/>
          </w:tcPr>
          <w:p w14:paraId="21722FC8" w14:textId="77777777" w:rsidR="00580D74" w:rsidRPr="00BB3A61" w:rsidRDefault="00580D74" w:rsidP="0058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9FBFA8" w14:textId="4FAE7AD1" w:rsidR="00580D74" w:rsidRPr="00BB3A61" w:rsidRDefault="00580D74" w:rsidP="0058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F886C1E" w14:textId="77777777" w:rsidR="00580D74" w:rsidRPr="00BB3A61" w:rsidRDefault="00580D74" w:rsidP="0058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FA89DCD" w14:textId="7DDCF86C" w:rsidR="00580D74" w:rsidRPr="00BB3A61" w:rsidRDefault="00580D74" w:rsidP="00580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1,588</w:t>
            </w:r>
          </w:p>
        </w:tc>
      </w:tr>
      <w:tr w:rsidR="00F05B64" w:rsidRPr="00BB3A61" w14:paraId="1074C52D" w14:textId="77777777" w:rsidTr="00580D74">
        <w:tc>
          <w:tcPr>
            <w:tcW w:w="2170" w:type="pct"/>
          </w:tcPr>
          <w:p w14:paraId="304BEB0A" w14:textId="77777777" w:rsidR="00F05B64" w:rsidRPr="00BB3A61" w:rsidRDefault="00F05B64" w:rsidP="00F0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6B84B3D3" w14:textId="3F7D5F5F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CF393A5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077413A9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B22F165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6936F9B" w14:textId="594E8753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10,707</w:t>
            </w:r>
          </w:p>
        </w:tc>
        <w:tc>
          <w:tcPr>
            <w:tcW w:w="149" w:type="pct"/>
          </w:tcPr>
          <w:p w14:paraId="712D64D2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7581D27C" w14:textId="3323C11E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11,923</w:t>
            </w:r>
          </w:p>
        </w:tc>
      </w:tr>
      <w:tr w:rsidR="00F05B64" w:rsidRPr="00BB3A61" w14:paraId="0C17618F" w14:textId="77777777" w:rsidTr="00580D74">
        <w:tc>
          <w:tcPr>
            <w:tcW w:w="2170" w:type="pct"/>
          </w:tcPr>
          <w:p w14:paraId="6ABD1900" w14:textId="77777777" w:rsidR="00F05B64" w:rsidRPr="00BB3A61" w:rsidRDefault="00F05B64" w:rsidP="00F0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375040A" w14:textId="05FB521D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B28FB2D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38DDD1" w14:textId="0CFC63DC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1,588</w:t>
            </w:r>
          </w:p>
        </w:tc>
        <w:tc>
          <w:tcPr>
            <w:tcW w:w="149" w:type="pct"/>
          </w:tcPr>
          <w:p w14:paraId="06A26722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F5B2C6A" w14:textId="7BF2F704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10,707</w:t>
            </w:r>
          </w:p>
        </w:tc>
        <w:tc>
          <w:tcPr>
            <w:tcW w:w="149" w:type="pct"/>
          </w:tcPr>
          <w:p w14:paraId="07C3A6AB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DD9E86" w14:textId="2721201F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13,511</w:t>
            </w:r>
          </w:p>
        </w:tc>
      </w:tr>
      <w:tr w:rsidR="00F05B64" w:rsidRPr="00BB3A61" w14:paraId="12272451" w14:textId="77777777" w:rsidTr="00580D74">
        <w:tc>
          <w:tcPr>
            <w:tcW w:w="2170" w:type="pct"/>
          </w:tcPr>
          <w:p w14:paraId="732A4A69" w14:textId="77777777" w:rsidR="00F05B64" w:rsidRPr="00BB3A61" w:rsidRDefault="00F05B64" w:rsidP="00F0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0" w:type="pct"/>
          </w:tcPr>
          <w:p w14:paraId="38758878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pct"/>
            <w:gridSpan w:val="2"/>
          </w:tcPr>
          <w:p w14:paraId="100133D8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  <w:tc>
          <w:tcPr>
            <w:tcW w:w="605" w:type="pct"/>
          </w:tcPr>
          <w:p w14:paraId="192EAD8D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2EC4CA06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1" w:type="pct"/>
          </w:tcPr>
          <w:p w14:paraId="4E870CD0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2E037017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2" w:type="pct"/>
            <w:gridSpan w:val="2"/>
          </w:tcPr>
          <w:p w14:paraId="54EFE4BE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05B64" w:rsidRPr="00BB3A61" w14:paraId="4B220DF0" w14:textId="77777777" w:rsidTr="00580D74">
        <w:tc>
          <w:tcPr>
            <w:tcW w:w="2170" w:type="pct"/>
          </w:tcPr>
          <w:p w14:paraId="5F968FE9" w14:textId="44202A21" w:rsidR="00F05B64" w:rsidRPr="00BB3A61" w:rsidRDefault="00F05B64" w:rsidP="00F0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10" w:type="pct"/>
          </w:tcPr>
          <w:p w14:paraId="2E1BC772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7ABF262B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05" w:type="pct"/>
          </w:tcPr>
          <w:p w14:paraId="122843F3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DC36C5D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20F045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3AE61A8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43E534A9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5B64" w:rsidRPr="00BB3A61" w14:paraId="309D4648" w14:textId="77777777" w:rsidTr="00580D74">
        <w:tc>
          <w:tcPr>
            <w:tcW w:w="2170" w:type="pct"/>
          </w:tcPr>
          <w:p w14:paraId="253EF792" w14:textId="77777777" w:rsidR="00F05B64" w:rsidRPr="00BB3A61" w:rsidRDefault="00F05B64" w:rsidP="00F0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7BAC5235" w14:textId="2EF3B9A2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1CDAC7F9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05" w:type="pct"/>
          </w:tcPr>
          <w:p w14:paraId="103653BB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F36F039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9AA7287" w14:textId="7DE05F3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49" w:type="pct"/>
          </w:tcPr>
          <w:p w14:paraId="2AF88B3F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C02C070" w14:textId="1371ABB9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F05B64" w:rsidRPr="00BB3A61" w14:paraId="0DDB93A5" w14:textId="77777777" w:rsidTr="00580D74">
        <w:tc>
          <w:tcPr>
            <w:tcW w:w="2170" w:type="pct"/>
          </w:tcPr>
          <w:p w14:paraId="1C9DF779" w14:textId="77777777" w:rsidR="00F05B64" w:rsidRPr="00BB3A61" w:rsidRDefault="00F05B64" w:rsidP="00F0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732BA316" w14:textId="76B47C14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2,014</w:t>
            </w:r>
          </w:p>
        </w:tc>
        <w:tc>
          <w:tcPr>
            <w:tcW w:w="134" w:type="pct"/>
            <w:gridSpan w:val="2"/>
          </w:tcPr>
          <w:p w14:paraId="6C1C83CB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CF8E5E1" w14:textId="56ED108C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2,988</w:t>
            </w:r>
          </w:p>
        </w:tc>
        <w:tc>
          <w:tcPr>
            <w:tcW w:w="149" w:type="pct"/>
          </w:tcPr>
          <w:p w14:paraId="1397A835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C1CA6F6" w14:textId="296CC7BA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2,014</w:t>
            </w:r>
          </w:p>
        </w:tc>
        <w:tc>
          <w:tcPr>
            <w:tcW w:w="149" w:type="pct"/>
          </w:tcPr>
          <w:p w14:paraId="323DFD91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0F35611F" w14:textId="7318EDF1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2,981</w:t>
            </w:r>
          </w:p>
        </w:tc>
      </w:tr>
      <w:tr w:rsidR="00F05B64" w:rsidRPr="00BB3A61" w14:paraId="39134CA6" w14:textId="77777777" w:rsidTr="00580D74">
        <w:tc>
          <w:tcPr>
            <w:tcW w:w="2170" w:type="pct"/>
          </w:tcPr>
          <w:p w14:paraId="3BBBC8F4" w14:textId="77777777" w:rsidR="00F05B64" w:rsidRPr="00BB3A61" w:rsidRDefault="00F05B64" w:rsidP="00F0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E191255" w14:textId="5B63F013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2,014</w:t>
            </w:r>
          </w:p>
        </w:tc>
        <w:tc>
          <w:tcPr>
            <w:tcW w:w="134" w:type="pct"/>
            <w:gridSpan w:val="2"/>
          </w:tcPr>
          <w:p w14:paraId="12E10A9E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E610AAA" w14:textId="6C5C2BCA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2,988</w:t>
            </w:r>
          </w:p>
        </w:tc>
        <w:tc>
          <w:tcPr>
            <w:tcW w:w="149" w:type="pct"/>
          </w:tcPr>
          <w:p w14:paraId="4BE30F99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0DA3360" w14:textId="7206712B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</w:t>
            </w:r>
            <w:r w:rsidR="00495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2DF1DF10" w14:textId="77777777" w:rsidR="00F05B64" w:rsidRPr="00BB3A61" w:rsidRDefault="00F05B64" w:rsidP="00F0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0745F3" w14:textId="612175DE" w:rsidR="00F05B64" w:rsidRPr="00BB3A61" w:rsidRDefault="00F05B64" w:rsidP="00F0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3,375</w:t>
            </w:r>
          </w:p>
        </w:tc>
      </w:tr>
    </w:tbl>
    <w:p w14:paraId="3A5B9D65" w14:textId="6067D6A7" w:rsidR="00060D87" w:rsidRDefault="00060D87" w:rsidP="00D05D8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CE03542" w14:textId="1E1D3694" w:rsidR="00A87730" w:rsidRDefault="00060D87" w:rsidP="00060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C8D5CBB" w14:textId="66252725" w:rsidR="00D05D87" w:rsidRPr="00BB3A61" w:rsidRDefault="008F39F9" w:rsidP="00D05D8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B3A61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D05D87" w:rsidRPr="00BB3A6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05D87" w:rsidRPr="00BB3A61">
        <w:rPr>
          <w:rFonts w:asciiTheme="majorBidi" w:hAnsiTheme="majorBidi" w:cstheme="majorBidi"/>
          <w:b/>
          <w:bCs/>
          <w:sz w:val="30"/>
          <w:szCs w:val="30"/>
        </w:rPr>
        <w:tab/>
      </w:r>
      <w:r w:rsidR="00D05D87" w:rsidRPr="00BB3A61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สินทรัพย์ที่ใช้เป็นหลักประกัน</w:t>
      </w:r>
    </w:p>
    <w:p w14:paraId="180C17AC" w14:textId="77777777" w:rsidR="00A87730" w:rsidRDefault="00A87730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7BE942" w14:textId="29DFF480" w:rsidR="00D05D87" w:rsidRPr="00BB3A61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กลุ่มบริษัทมีวงเงินสินเชื่อที่ยังมิได้เบิกใช้เป็นจำนวนเงิน </w:t>
      </w:r>
      <w:r w:rsidR="002065CE">
        <w:rPr>
          <w:rFonts w:asciiTheme="majorBidi" w:hAnsiTheme="majorBidi" w:cstheme="majorBidi"/>
          <w:sz w:val="30"/>
          <w:szCs w:val="30"/>
        </w:rPr>
        <w:t>3</w:t>
      </w:r>
      <w:r w:rsidR="00014E23">
        <w:rPr>
          <w:rFonts w:asciiTheme="majorBidi" w:hAnsiTheme="majorBidi" w:cstheme="majorBidi"/>
          <w:sz w:val="30"/>
          <w:szCs w:val="30"/>
        </w:rPr>
        <w:t>15</w:t>
      </w:r>
      <w:r w:rsidR="00202B0E"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47E74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และ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="00014E23">
        <w:rPr>
          <w:rFonts w:asciiTheme="majorBidi" w:hAnsiTheme="majorBidi" w:cstheme="majorBidi"/>
          <w:sz w:val="30"/>
          <w:szCs w:val="30"/>
        </w:rPr>
        <w:t xml:space="preserve">1 </w:t>
      </w:r>
      <w:r w:rsidR="00014E23">
        <w:rPr>
          <w:rFonts w:asciiTheme="majorBidi" w:hAnsiTheme="majorBidi" w:cstheme="majorBidi" w:hint="cs"/>
          <w:sz w:val="30"/>
          <w:szCs w:val="30"/>
          <w:cs/>
        </w:rPr>
        <w:t>ล้านดอลลาร์สหรัฐ</w:t>
      </w:r>
      <w:r w:rsidR="00747E74">
        <w:rPr>
          <w:rFonts w:asciiTheme="majorBidi" w:hAnsiTheme="majorBidi" w:cstheme="majorBidi" w:hint="cs"/>
          <w:sz w:val="30"/>
          <w:szCs w:val="30"/>
          <w:cs/>
        </w:rPr>
        <w:t>อเมริกา</w:t>
      </w:r>
      <w:r w:rsidR="00014E23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BB3A61">
        <w:rPr>
          <w:rFonts w:asciiTheme="majorBidi" w:hAnsiTheme="majorBidi" w:cstheme="majorBidi"/>
          <w:sz w:val="30"/>
          <w:szCs w:val="30"/>
          <w:cs/>
        </w:rPr>
        <w:t>บ</w:t>
      </w:r>
      <w:r w:rsidR="00014E23">
        <w:rPr>
          <w:rFonts w:asciiTheme="majorBidi" w:hAnsiTheme="majorBidi" w:cstheme="majorBidi" w:hint="cs"/>
          <w:sz w:val="30"/>
          <w:szCs w:val="30"/>
          <w:cs/>
        </w:rPr>
        <w:t xml:space="preserve">ริษัทมีวงเงินสินเชื่อที่เบิกใช้เป็นจำนวนเงิน </w:t>
      </w:r>
      <w:r w:rsidR="00014E23">
        <w:rPr>
          <w:rFonts w:asciiTheme="majorBidi" w:hAnsiTheme="majorBidi" w:cstheme="majorBidi"/>
          <w:sz w:val="30"/>
          <w:szCs w:val="30"/>
        </w:rPr>
        <w:t>270</w:t>
      </w:r>
      <w:r w:rsidR="00014E23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747E7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14E23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14E23">
        <w:rPr>
          <w:rFonts w:asciiTheme="majorBidi" w:hAnsiTheme="majorBidi" w:cstheme="majorBidi"/>
          <w:sz w:val="30"/>
          <w:szCs w:val="30"/>
        </w:rPr>
        <w:t>1</w:t>
      </w:r>
      <w:r w:rsidR="00014E2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47E74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014E23">
        <w:rPr>
          <w:rFonts w:asciiTheme="majorBidi" w:hAnsiTheme="majorBidi" w:cstheme="majorBidi" w:hint="cs"/>
          <w:sz w:val="30"/>
          <w:szCs w:val="30"/>
          <w:cs/>
        </w:rPr>
        <w:t>ดอลลาร์สหรัฐ</w:t>
      </w:r>
      <w:r w:rsidR="00747E74">
        <w:rPr>
          <w:rFonts w:asciiTheme="majorBidi" w:hAnsiTheme="majorBidi" w:cstheme="majorBidi" w:hint="cs"/>
          <w:sz w:val="30"/>
          <w:szCs w:val="30"/>
          <w:cs/>
        </w:rPr>
        <w:t>อเมริกา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ซึ่งค้ำประกันโด</w:t>
      </w:r>
      <w:r w:rsidR="00747E74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BB3A61">
        <w:rPr>
          <w:rFonts w:asciiTheme="majorBidi" w:hAnsiTheme="majorBidi" w:cstheme="majorBidi"/>
          <w:sz w:val="30"/>
          <w:szCs w:val="30"/>
          <w:cs/>
        </w:rPr>
        <w:t>ที่ดิน รวมทั้งสิ่งปลูกสร้างที่มีอยู่และที่จะมีขึ้นในอนาคต และเครื่องจักรและอุปกรณ์บางส่วนของกลุ่มบริษัทและ</w:t>
      </w:r>
      <w:r w:rsidR="00014E23">
        <w:rPr>
          <w:rFonts w:asciiTheme="majorBidi" w:hAnsiTheme="majorBidi" w:cstheme="majorBidi"/>
          <w:sz w:val="30"/>
          <w:szCs w:val="30"/>
        </w:rPr>
        <w:br/>
      </w:r>
      <w:r w:rsidRPr="00BB3A61">
        <w:rPr>
          <w:rFonts w:asciiTheme="majorBidi" w:hAnsiTheme="majorBidi" w:cstheme="majorBidi"/>
          <w:sz w:val="30"/>
          <w:szCs w:val="30"/>
          <w:cs/>
        </w:rPr>
        <w:t>บริษัท 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หลายแห่ง</w:t>
      </w:r>
    </w:p>
    <w:p w14:paraId="5EB06FED" w14:textId="77777777" w:rsidR="00D05D87" w:rsidRPr="00BB3A61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31C2C6F7" w14:textId="0CE98FC6" w:rsidR="00D05D87" w:rsidRPr="00BB3A61" w:rsidRDefault="00D05D87" w:rsidP="00D05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มูลค่าสุทธิทางบัญชีของทรัพย์สินที่ใช้เป็นหลักประกันสินเชื่อดังกล่าว มีดังนี้</w:t>
      </w:r>
    </w:p>
    <w:p w14:paraId="24A9513C" w14:textId="1F07DAF7" w:rsidR="001C1777" w:rsidRPr="00BB3A61" w:rsidRDefault="001C1777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tbl>
      <w:tblPr>
        <w:tblW w:w="91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098"/>
        <w:gridCol w:w="279"/>
        <w:gridCol w:w="1089"/>
        <w:gridCol w:w="261"/>
        <w:gridCol w:w="1053"/>
        <w:gridCol w:w="236"/>
        <w:gridCol w:w="1134"/>
      </w:tblGrid>
      <w:tr w:rsidR="00D05D87" w:rsidRPr="00BB3A61" w14:paraId="0C6EF7E7" w14:textId="77777777" w:rsidTr="00AA554A">
        <w:tc>
          <w:tcPr>
            <w:tcW w:w="3969" w:type="dxa"/>
          </w:tcPr>
          <w:p w14:paraId="27214FD2" w14:textId="77777777" w:rsidR="00D05D87" w:rsidRPr="00BB3A61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</w:tcPr>
          <w:p w14:paraId="43FFEB81" w14:textId="77777777" w:rsidR="00D05D87" w:rsidRPr="00BB3A61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BFA80E4" w14:textId="77777777" w:rsidR="00D05D87" w:rsidRPr="00BB3A61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3" w:type="dxa"/>
            <w:gridSpan w:val="3"/>
          </w:tcPr>
          <w:p w14:paraId="642F7A2D" w14:textId="77777777" w:rsidR="00D05D87" w:rsidRPr="00BB3A61" w:rsidRDefault="00D05D87" w:rsidP="00CD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2EE2" w:rsidRPr="00BB3A61" w14:paraId="28599875" w14:textId="77777777" w:rsidTr="00AA554A">
        <w:tc>
          <w:tcPr>
            <w:tcW w:w="3969" w:type="dxa"/>
          </w:tcPr>
          <w:p w14:paraId="18290D72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9F58E8D" w14:textId="7C8B772F" w:rsidR="009C2EE2" w:rsidRPr="00BB3A61" w:rsidRDefault="009C2EE2" w:rsidP="009C2E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" w:type="dxa"/>
          </w:tcPr>
          <w:p w14:paraId="5C6AA3A4" w14:textId="77777777" w:rsidR="009C2EE2" w:rsidRPr="00BB3A61" w:rsidRDefault="009C2EE2" w:rsidP="009C2E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214C47E" w14:textId="77777777" w:rsidR="009C2EE2" w:rsidRPr="00BB3A61" w:rsidRDefault="009C2EE2" w:rsidP="009C2E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14:paraId="71C2B730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5FAAD17" w14:textId="702E7490" w:rsidR="009C2EE2" w:rsidRPr="00BB3A61" w:rsidRDefault="009C2EE2" w:rsidP="009C2E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CCF377B" w14:textId="77777777" w:rsidR="009C2EE2" w:rsidRPr="00BB3A61" w:rsidRDefault="009C2EE2" w:rsidP="009C2E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902149" w14:textId="77777777" w:rsidR="009C2EE2" w:rsidRPr="00BB3A61" w:rsidRDefault="009C2EE2" w:rsidP="009C2E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C2EE2" w:rsidRPr="00BB3A61" w14:paraId="011694C2" w14:textId="77777777" w:rsidTr="00AA554A">
        <w:tc>
          <w:tcPr>
            <w:tcW w:w="3969" w:type="dxa"/>
          </w:tcPr>
          <w:p w14:paraId="103A770E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DF6108E" w14:textId="07F2105D" w:rsidR="009C2EE2" w:rsidRPr="00BB3A61" w:rsidRDefault="009C2EE2" w:rsidP="009C2E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9" w:type="dxa"/>
          </w:tcPr>
          <w:p w14:paraId="53E5E177" w14:textId="77777777" w:rsidR="009C2EE2" w:rsidRPr="00BB3A61" w:rsidRDefault="009C2EE2" w:rsidP="009C2E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076FD1" w14:textId="09B05161" w:rsidR="009C2EE2" w:rsidRPr="00BB3A61" w:rsidRDefault="009C2EE2" w:rsidP="009C2E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1" w:type="dxa"/>
          </w:tcPr>
          <w:p w14:paraId="795979BE" w14:textId="77777777" w:rsidR="009C2EE2" w:rsidRPr="00BB3A61" w:rsidRDefault="009C2EE2" w:rsidP="009C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8A05F89" w14:textId="4A19CB6B" w:rsidR="009C2EE2" w:rsidRPr="00BB3A61" w:rsidRDefault="009C2EE2" w:rsidP="009C2E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B7E122A" w14:textId="77777777" w:rsidR="009C2EE2" w:rsidRPr="00BB3A61" w:rsidRDefault="009C2EE2" w:rsidP="009C2E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E8BB7C9" w14:textId="36C1312D" w:rsidR="009C2EE2" w:rsidRPr="00BB3A61" w:rsidRDefault="009C2EE2" w:rsidP="009C2EE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C2EE2" w:rsidRPr="00BB3A61" w14:paraId="38DFC728" w14:textId="77777777" w:rsidTr="00AA554A">
        <w:tc>
          <w:tcPr>
            <w:tcW w:w="3969" w:type="dxa"/>
          </w:tcPr>
          <w:p w14:paraId="5A5577F8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50" w:type="dxa"/>
            <w:gridSpan w:val="7"/>
          </w:tcPr>
          <w:p w14:paraId="1BE8465B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2EE2" w:rsidRPr="00BB3A61" w14:paraId="10C29837" w14:textId="77777777" w:rsidTr="00AA554A">
        <w:tc>
          <w:tcPr>
            <w:tcW w:w="3969" w:type="dxa"/>
          </w:tcPr>
          <w:p w14:paraId="7BE828E9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98" w:type="dxa"/>
          </w:tcPr>
          <w:p w14:paraId="14767B9E" w14:textId="1BC51E4A" w:rsidR="009C2EE2" w:rsidRPr="00BB3A61" w:rsidRDefault="00F05B64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7,755</w:t>
            </w:r>
          </w:p>
        </w:tc>
        <w:tc>
          <w:tcPr>
            <w:tcW w:w="279" w:type="dxa"/>
          </w:tcPr>
          <w:p w14:paraId="20711160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2CB45376" w14:textId="557E0493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7,755</w:t>
            </w:r>
          </w:p>
        </w:tc>
        <w:tc>
          <w:tcPr>
            <w:tcW w:w="261" w:type="dxa"/>
          </w:tcPr>
          <w:p w14:paraId="1CF2A991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53" w:type="dxa"/>
          </w:tcPr>
          <w:p w14:paraId="245FCF08" w14:textId="50D1B902" w:rsidR="009C2EE2" w:rsidRPr="00BB3A61" w:rsidRDefault="00F05B64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  <w:tc>
          <w:tcPr>
            <w:tcW w:w="236" w:type="dxa"/>
          </w:tcPr>
          <w:p w14:paraId="0A9637F5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ED6182" w14:textId="1D4E7FAC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</w:tr>
      <w:tr w:rsidR="009C2EE2" w:rsidRPr="00BB3A61" w14:paraId="7CBC3DF5" w14:textId="77777777" w:rsidTr="00AA554A">
        <w:tc>
          <w:tcPr>
            <w:tcW w:w="3969" w:type="dxa"/>
          </w:tcPr>
          <w:p w14:paraId="14561D3F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98" w:type="dxa"/>
          </w:tcPr>
          <w:p w14:paraId="46ACB441" w14:textId="6A1F4557" w:rsidR="009C2EE2" w:rsidRPr="00BB3A61" w:rsidRDefault="00F05B64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61,625</w:t>
            </w:r>
          </w:p>
        </w:tc>
        <w:tc>
          <w:tcPr>
            <w:tcW w:w="279" w:type="dxa"/>
          </w:tcPr>
          <w:p w14:paraId="6A8C0E8F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9" w:type="dxa"/>
          </w:tcPr>
          <w:p w14:paraId="1A1761D6" w14:textId="140521E2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64,562</w:t>
            </w:r>
          </w:p>
        </w:tc>
        <w:tc>
          <w:tcPr>
            <w:tcW w:w="261" w:type="dxa"/>
          </w:tcPr>
          <w:p w14:paraId="0E111913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53" w:type="dxa"/>
          </w:tcPr>
          <w:p w14:paraId="40FBA892" w14:textId="0E901711" w:rsidR="009C2EE2" w:rsidRPr="00BB3A61" w:rsidRDefault="00F05B64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66,199</w:t>
            </w:r>
          </w:p>
        </w:tc>
        <w:tc>
          <w:tcPr>
            <w:tcW w:w="236" w:type="dxa"/>
          </w:tcPr>
          <w:p w14:paraId="117ECB7F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51948A" w14:textId="27CCE30A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69,794</w:t>
            </w:r>
          </w:p>
        </w:tc>
      </w:tr>
      <w:tr w:rsidR="009C2EE2" w:rsidRPr="00BB3A61" w14:paraId="2C1F9548" w14:textId="77777777" w:rsidTr="00AA554A">
        <w:tc>
          <w:tcPr>
            <w:tcW w:w="3969" w:type="dxa"/>
          </w:tcPr>
          <w:p w14:paraId="5CA1D950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98" w:type="dxa"/>
            <w:tcBorders>
              <w:bottom w:val="single" w:sz="4" w:space="0" w:color="000000"/>
            </w:tcBorders>
          </w:tcPr>
          <w:p w14:paraId="481AAEE6" w14:textId="7B81CFE5" w:rsidR="009C2EE2" w:rsidRPr="00BB3A61" w:rsidRDefault="00F05B64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36,965</w:t>
            </w:r>
          </w:p>
        </w:tc>
        <w:tc>
          <w:tcPr>
            <w:tcW w:w="279" w:type="dxa"/>
          </w:tcPr>
          <w:p w14:paraId="42B4896B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000000"/>
            </w:tcBorders>
          </w:tcPr>
          <w:p w14:paraId="23089BE0" w14:textId="077D4BDB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34,028</w:t>
            </w:r>
          </w:p>
        </w:tc>
        <w:tc>
          <w:tcPr>
            <w:tcW w:w="261" w:type="dxa"/>
          </w:tcPr>
          <w:p w14:paraId="1C50973A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</w:tcPr>
          <w:p w14:paraId="5AC63E0C" w14:textId="2C880AAB" w:rsidR="009C2EE2" w:rsidRPr="00BB3A61" w:rsidRDefault="00F05B64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32,391</w:t>
            </w:r>
          </w:p>
        </w:tc>
        <w:tc>
          <w:tcPr>
            <w:tcW w:w="236" w:type="dxa"/>
          </w:tcPr>
          <w:p w14:paraId="0247321F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05A87FD" w14:textId="3134B7B5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</w:rPr>
              <w:t>28,796</w:t>
            </w:r>
          </w:p>
        </w:tc>
      </w:tr>
      <w:tr w:rsidR="009C2EE2" w:rsidRPr="00BB3A61" w14:paraId="56E5AEB9" w14:textId="77777777" w:rsidTr="00AA554A">
        <w:tc>
          <w:tcPr>
            <w:tcW w:w="3969" w:type="dxa"/>
          </w:tcPr>
          <w:p w14:paraId="52AEC79D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</w:tcPr>
          <w:p w14:paraId="162CA12A" w14:textId="4A1EBD9D" w:rsidR="009C2EE2" w:rsidRPr="00BB3A61" w:rsidRDefault="00F05B64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106,345</w:t>
            </w:r>
          </w:p>
        </w:tc>
        <w:tc>
          <w:tcPr>
            <w:tcW w:w="279" w:type="dxa"/>
          </w:tcPr>
          <w:p w14:paraId="492F748A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000000"/>
              <w:bottom w:val="double" w:sz="4" w:space="0" w:color="000000"/>
            </w:tcBorders>
          </w:tcPr>
          <w:p w14:paraId="3C96B962" w14:textId="13E8070E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106,345</w:t>
            </w:r>
          </w:p>
        </w:tc>
        <w:tc>
          <w:tcPr>
            <w:tcW w:w="261" w:type="dxa"/>
          </w:tcPr>
          <w:p w14:paraId="7D52C9FA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000000"/>
            </w:tcBorders>
          </w:tcPr>
          <w:p w14:paraId="6C1B72CE" w14:textId="7994A792" w:rsidR="009C2EE2" w:rsidRPr="00BB3A61" w:rsidRDefault="0027565C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101,170</w:t>
            </w:r>
          </w:p>
        </w:tc>
        <w:tc>
          <w:tcPr>
            <w:tcW w:w="236" w:type="dxa"/>
          </w:tcPr>
          <w:p w14:paraId="741033C1" w14:textId="77777777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</w:tcPr>
          <w:p w14:paraId="2C9E7B1C" w14:textId="6AEFC25D" w:rsidR="009C2EE2" w:rsidRPr="00BB3A61" w:rsidRDefault="009C2EE2" w:rsidP="009C2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101,170</w:t>
            </w:r>
          </w:p>
        </w:tc>
      </w:tr>
    </w:tbl>
    <w:p w14:paraId="3840AFBE" w14:textId="77777777" w:rsidR="0015135A" w:rsidRPr="00BB3A61" w:rsidRDefault="0015135A" w:rsidP="00151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15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449A2A7E" w14:textId="2DB5F339" w:rsidR="001D0CA6" w:rsidRPr="00647337" w:rsidRDefault="008F39F9" w:rsidP="0015135A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47337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1D0CA6" w:rsidRPr="00647337">
        <w:rPr>
          <w:rFonts w:asciiTheme="majorBidi" w:hAnsiTheme="majorBidi" w:cstheme="majorBidi"/>
          <w:b/>
          <w:bCs/>
          <w:sz w:val="30"/>
          <w:szCs w:val="30"/>
        </w:rPr>
        <w:tab/>
      </w:r>
      <w:r w:rsidR="0047466D" w:rsidRPr="00647337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695D004F" w14:textId="233E6124" w:rsidR="00AA7966" w:rsidRPr="00647337" w:rsidRDefault="00AA7966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21E7A36" w14:textId="6B3BB0D3" w:rsidR="00A07D3D" w:rsidRPr="00647337" w:rsidRDefault="00A07D3D" w:rsidP="007E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4733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ส่วนงานดำเนินงาน</w:t>
      </w:r>
    </w:p>
    <w:p w14:paraId="54C8DA07" w14:textId="55BB7999" w:rsidR="007E7E94" w:rsidRPr="00647337" w:rsidRDefault="007E7E94" w:rsidP="007E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431EF7" w14:textId="1916B76B" w:rsidR="00A07D3D" w:rsidRPr="00647337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47337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 ธุรกิจผลิตและจัดจำหน่ายชิ้นส่วนประกอบรถยนต์ ดังนั้น มีส่วนงานที่รายงานเพียงส่วนงานเดียว</w:t>
      </w:r>
    </w:p>
    <w:p w14:paraId="3807D029" w14:textId="601748A5" w:rsidR="00A07D3D" w:rsidRPr="00647337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05AC9C6" w14:textId="228B80B1" w:rsidR="00085901" w:rsidRPr="00647337" w:rsidRDefault="00A07D3D" w:rsidP="0087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47337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กลุ่มบริษัทมีการจัดการบริหารโดยมาตรฐานระดับสากล แต่มีกระบวนการผลิตและสำนักงานขายในประเทศไทย </w:t>
      </w:r>
      <w:r w:rsidRPr="00647337">
        <w:rPr>
          <w:rFonts w:asciiTheme="majorBidi" w:hAnsiTheme="majorBidi" w:cstheme="majorBidi"/>
          <w:sz w:val="30"/>
          <w:szCs w:val="30"/>
        </w:rPr>
        <w:br/>
      </w:r>
      <w:r w:rsidRPr="00647337">
        <w:rPr>
          <w:rFonts w:asciiTheme="majorBidi" w:hAnsiTheme="majorBidi" w:cstheme="majorBidi"/>
          <w:sz w:val="30"/>
          <w:szCs w:val="30"/>
          <w:cs/>
        </w:rPr>
        <w:t>จึงไม่มีสินทรัพย์ในต่างประเทศที่มีสาระสำคัญ</w:t>
      </w:r>
    </w:p>
    <w:p w14:paraId="5CD4CCA8" w14:textId="6ABC385F" w:rsidR="0015135A" w:rsidRPr="00647337" w:rsidRDefault="0015135A" w:rsidP="00871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3D7E8" w14:textId="77777777" w:rsidR="00647337" w:rsidRDefault="0064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0AD569A" w14:textId="292FB5EA" w:rsidR="00085901" w:rsidRDefault="00085901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B3A6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57F9ED6A" w14:textId="5F93D2E0" w:rsidR="009C2EE2" w:rsidRDefault="00C72A62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="Angsana New"/>
          <w:noProof/>
          <w:sz w:val="30"/>
          <w:szCs w:val="30"/>
        </w:rPr>
        <w:drawing>
          <wp:anchor distT="0" distB="0" distL="114300" distR="114300" simplePos="0" relativeHeight="251668480" behindDoc="1" locked="0" layoutInCell="1" allowOverlap="1" wp14:anchorId="46FB821C" wp14:editId="2CEA0900">
            <wp:simplePos x="0" y="0"/>
            <wp:positionH relativeFrom="margin">
              <wp:posOffset>0</wp:posOffset>
            </wp:positionH>
            <wp:positionV relativeFrom="paragraph">
              <wp:posOffset>179374</wp:posOffset>
            </wp:positionV>
            <wp:extent cx="6099175" cy="33737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373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36A078" w14:textId="1ABFF3C0" w:rsidR="009C2EE2" w:rsidRDefault="009C2EE2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A4ACFA" w14:textId="6E8CD93F" w:rsidR="009C2EE2" w:rsidRDefault="009C2EE2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C772B57" w14:textId="72C68058" w:rsidR="009C2EE2" w:rsidRDefault="009C2EE2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36A4B5" w14:textId="7F598D97" w:rsidR="009C2EE2" w:rsidRDefault="009C2EE2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999D1E4" w14:textId="0D15F15F" w:rsidR="009C2EE2" w:rsidRDefault="009C2EE2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DD97F50" w14:textId="3BF5E393" w:rsidR="009C2EE2" w:rsidRDefault="009C2EE2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284B21" w14:textId="1BD70AD4" w:rsidR="009C2EE2" w:rsidRDefault="009C2EE2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3C738B1" w14:textId="2CD69154" w:rsidR="009C2EE2" w:rsidRDefault="009C2EE2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9211BE" w14:textId="04BF71C8" w:rsidR="009C2EE2" w:rsidRDefault="009C2EE2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F7CAB45" w14:textId="2CC356F3" w:rsidR="009C2EE2" w:rsidRDefault="009C2EE2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EB7CCC" w14:textId="511F73C0" w:rsidR="009C2EE2" w:rsidRDefault="009C2EE2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A87E31" w14:textId="37D89BE0" w:rsidR="009C2EE2" w:rsidRDefault="009C2EE2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17DFFF" w14:textId="758A07DC" w:rsidR="009C2EE2" w:rsidRDefault="009C2EE2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586D38" w14:textId="11C0E3A6" w:rsidR="009C2EE2" w:rsidRDefault="00C72A62" w:rsidP="00FC0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909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noProof/>
          <w:sz w:val="30"/>
          <w:szCs w:val="30"/>
        </w:rPr>
        <w:drawing>
          <wp:anchor distT="0" distB="0" distL="114300" distR="114300" simplePos="0" relativeHeight="251669504" behindDoc="0" locked="0" layoutInCell="1" allowOverlap="1" wp14:anchorId="45EDAAFC" wp14:editId="49B9288E">
            <wp:simplePos x="0" y="0"/>
            <wp:positionH relativeFrom="margin">
              <wp:posOffset>15240</wp:posOffset>
            </wp:positionH>
            <wp:positionV relativeFrom="paragraph">
              <wp:posOffset>208584</wp:posOffset>
            </wp:positionV>
            <wp:extent cx="6099175" cy="33350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335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5FD235" w14:textId="53F8FAF8" w:rsidR="009C2EE2" w:rsidRPr="00BB3A61" w:rsidRDefault="009C2EE2" w:rsidP="009C2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4D4A01A" w14:textId="42354D04" w:rsidR="00BC5FEF" w:rsidRPr="00BB3A61" w:rsidRDefault="00BC5FEF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7C5D82" w14:textId="0C713A89" w:rsidR="00BC5FEF" w:rsidRPr="00BB3A61" w:rsidRDefault="00BC5FEF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08B9E8" w14:textId="11D87B95" w:rsidR="00BC5FEF" w:rsidRDefault="00BC5FEF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909B089" w14:textId="29B69B5B" w:rsidR="009C2EE2" w:rsidRDefault="009C2EE2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D72AB14" w14:textId="131A00E0" w:rsidR="009C2EE2" w:rsidRDefault="009C2EE2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A04659" w14:textId="0AB7AE49" w:rsidR="009C2EE2" w:rsidRDefault="009C2EE2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A5D3DA" w14:textId="77777777" w:rsidR="009C2EE2" w:rsidRPr="00BB3A61" w:rsidRDefault="009C2EE2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49F252E" w14:textId="2F74FBBA" w:rsidR="00BC5FEF" w:rsidRPr="00BB3A61" w:rsidRDefault="00BC5FEF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1F8786D" w14:textId="15D2DD18" w:rsidR="00BC5FEF" w:rsidRPr="00BB3A61" w:rsidRDefault="00BC5FEF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B12CB61" w14:textId="0F4EACF1" w:rsidR="00BC5FEF" w:rsidRPr="00BB3A61" w:rsidRDefault="00BC5FEF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9720C8A" w14:textId="2979A7DC" w:rsidR="00412DF3" w:rsidRPr="00BB3A61" w:rsidRDefault="00452B51" w:rsidP="00E3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60288" behindDoc="0" locked="0" layoutInCell="1" allowOverlap="1" wp14:anchorId="1C5D5AA7" wp14:editId="16508329">
            <wp:simplePos x="0" y="0"/>
            <wp:positionH relativeFrom="margin">
              <wp:align>left</wp:align>
            </wp:positionH>
            <wp:positionV relativeFrom="paragraph">
              <wp:posOffset>2085426</wp:posOffset>
            </wp:positionV>
            <wp:extent cx="6262527" cy="3426941"/>
            <wp:effectExtent l="0" t="0" r="0" b="254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2527" cy="34269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6DF9" w:rsidRPr="00BB3A6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57F6DA" w14:textId="5BDFC8F7" w:rsidR="002965EB" w:rsidRPr="00BB3A61" w:rsidRDefault="008F39F9" w:rsidP="0029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3A61"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2965EB" w:rsidRPr="00BB3A61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ภาษีเงินได้</w:t>
      </w:r>
    </w:p>
    <w:p w14:paraId="64A5F889" w14:textId="77777777" w:rsidR="002965EB" w:rsidRPr="00BB3A61" w:rsidRDefault="002965EB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9178C8C" w14:textId="04FAB331" w:rsidR="00085901" w:rsidRPr="00BB3A61" w:rsidRDefault="002965EB" w:rsidP="0008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 อัตราภาษีเงินได้ที่แท้จริงรวมของกลุ่ม</w:t>
      </w:r>
      <w:r w:rsidR="001E10E4" w:rsidRPr="00BB3A61">
        <w:rPr>
          <w:rFonts w:asciiTheme="majorBidi" w:hAnsiTheme="majorBidi" w:cstheme="majorBidi"/>
          <w:sz w:val="30"/>
          <w:szCs w:val="30"/>
          <w:cs/>
        </w:rPr>
        <w:br/>
      </w:r>
      <w:r w:rsidRPr="00BB3A61">
        <w:rPr>
          <w:rFonts w:asciiTheme="majorBidi" w:hAnsiTheme="majorBidi" w:cstheme="majorBidi"/>
          <w:spacing w:val="-2"/>
          <w:sz w:val="30"/>
          <w:szCs w:val="30"/>
          <w:cs/>
        </w:rPr>
        <w:t>บริษัทและบริษัทสำหรับระยะเวลา</w:t>
      </w:r>
      <w:r w:rsidR="009C2EE2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BB3A61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AA554A" w:rsidRPr="00BB3A61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AB61FA" w:rsidRPr="00BB3A6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C2EE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Pr="00BB3A61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203457" w:rsidRPr="00BB3A61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BB3A6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pacing w:val="-2"/>
          <w:sz w:val="30"/>
          <w:szCs w:val="30"/>
          <w:cs/>
        </w:rPr>
        <w:t>คือร้อยละ</w:t>
      </w:r>
      <w:r w:rsidR="00520CEB">
        <w:rPr>
          <w:rFonts w:asciiTheme="majorBidi" w:hAnsiTheme="majorBidi" w:cstheme="majorBidi"/>
          <w:spacing w:val="-2"/>
          <w:sz w:val="30"/>
          <w:szCs w:val="30"/>
        </w:rPr>
        <w:t xml:space="preserve"> 18.</w:t>
      </w:r>
      <w:r w:rsidR="002065CE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3331DA" w:rsidRPr="00BB3A6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60235" w:rsidRPr="00BB3A61">
        <w:rPr>
          <w:rFonts w:asciiTheme="majorBidi" w:hAnsiTheme="majorBidi" w:cstheme="majorBidi"/>
          <w:spacing w:val="-2"/>
          <w:sz w:val="30"/>
          <w:szCs w:val="30"/>
          <w:cs/>
        </w:rPr>
        <w:t>และร้อยละ</w:t>
      </w:r>
      <w:r w:rsidR="00EF1F9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20CEB">
        <w:rPr>
          <w:rFonts w:asciiTheme="majorBidi" w:hAnsiTheme="majorBidi" w:cstheme="majorBidi"/>
          <w:spacing w:val="-2"/>
          <w:sz w:val="30"/>
          <w:szCs w:val="30"/>
        </w:rPr>
        <w:t>19.6</w:t>
      </w:r>
      <w:r w:rsidR="00860235" w:rsidRPr="00BB3A6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60235" w:rsidRPr="00BB3A61">
        <w:rPr>
          <w:rFonts w:asciiTheme="majorBidi" w:hAnsiTheme="majorBidi" w:cstheme="majorBidi"/>
          <w:spacing w:val="-2"/>
          <w:sz w:val="30"/>
          <w:szCs w:val="30"/>
          <w:cs/>
        </w:rPr>
        <w:t>ตามลำดับ</w:t>
      </w:r>
      <w:r w:rsidR="00EC06F6" w:rsidRPr="00BB3A6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C06F6" w:rsidRPr="00BB3A61">
        <w:rPr>
          <w:rFonts w:asciiTheme="majorBidi" w:hAnsiTheme="majorBidi" w:cstheme="majorBidi"/>
          <w:i/>
          <w:iCs/>
          <w:spacing w:val="-2"/>
          <w:sz w:val="30"/>
          <w:szCs w:val="30"/>
        </w:rPr>
        <w:t>(256</w:t>
      </w:r>
      <w:r w:rsidR="00203457" w:rsidRPr="00BB3A61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="00EC06F6" w:rsidRPr="00BB3A6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EC06F6" w:rsidRPr="00BB3A6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ร้อยละ</w:t>
      </w:r>
      <w:r w:rsidR="009C4DA4" w:rsidRPr="00BB3A6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060D87">
        <w:rPr>
          <w:rFonts w:asciiTheme="majorBidi" w:hAnsiTheme="majorBidi" w:cstheme="majorBidi"/>
          <w:i/>
          <w:iCs/>
          <w:spacing w:val="-2"/>
          <w:sz w:val="30"/>
          <w:szCs w:val="30"/>
        </w:rPr>
        <w:t>18</w:t>
      </w:r>
      <w:r w:rsidR="00203457" w:rsidRPr="00BB3A61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060D87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Pr="00BB3A6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และ</w:t>
      </w:r>
      <w:r w:rsidR="00A7631F" w:rsidRPr="00BB3A61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9C4DA4" w:rsidRPr="00BB3A6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60D87">
        <w:rPr>
          <w:rFonts w:asciiTheme="majorBidi" w:hAnsiTheme="majorBidi" w:cstheme="majorBidi"/>
          <w:i/>
          <w:iCs/>
          <w:sz w:val="30"/>
          <w:szCs w:val="30"/>
        </w:rPr>
        <w:t>19</w:t>
      </w:r>
      <w:r w:rsidR="00203457" w:rsidRPr="00BB3A6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60D87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A7631F" w:rsidRPr="00BB3A6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EC06F6"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</w:t>
      </w:r>
      <w:r w:rsidR="00714A27" w:rsidRPr="00BB3A61">
        <w:rPr>
          <w:rFonts w:asciiTheme="majorBidi" w:hAnsiTheme="majorBidi" w:cstheme="majorBidi"/>
          <w:sz w:val="30"/>
          <w:szCs w:val="30"/>
          <w:cs/>
        </w:rPr>
        <w:t>ก</w:t>
      </w:r>
      <w:r w:rsidR="00520CEB">
        <w:rPr>
          <w:rFonts w:asciiTheme="majorBidi" w:hAnsiTheme="majorBidi" w:cstheme="majorBidi"/>
          <w:sz w:val="30"/>
          <w:szCs w:val="30"/>
        </w:rPr>
        <w:t xml:space="preserve"> </w:t>
      </w:r>
      <w:r w:rsidR="00714A27" w:rsidRPr="00BB3A61">
        <w:rPr>
          <w:rFonts w:asciiTheme="majorBidi" w:hAnsiTheme="majorBidi" w:cstheme="majorBidi"/>
          <w:sz w:val="30"/>
          <w:szCs w:val="30"/>
          <w:cs/>
        </w:rPr>
        <w:t>บริษัทย่อยมี</w:t>
      </w:r>
      <w:r w:rsidR="008E3372">
        <w:rPr>
          <w:rFonts w:asciiTheme="majorBidi" w:hAnsiTheme="majorBidi" w:cstheme="majorBidi"/>
          <w:sz w:val="30"/>
          <w:szCs w:val="30"/>
        </w:rPr>
        <w:br/>
      </w:r>
      <w:r w:rsidR="00714A27" w:rsidRPr="00BB3A61">
        <w:rPr>
          <w:rFonts w:asciiTheme="majorBidi" w:hAnsiTheme="majorBidi" w:cstheme="majorBidi"/>
          <w:sz w:val="30"/>
          <w:szCs w:val="30"/>
          <w:cs/>
        </w:rPr>
        <w:t>การ</w:t>
      </w:r>
      <w:r w:rsidR="00EC5F4E" w:rsidRPr="00BB3A61">
        <w:rPr>
          <w:rFonts w:asciiTheme="majorBidi" w:hAnsiTheme="majorBidi" w:cstheme="majorBidi"/>
          <w:sz w:val="30"/>
          <w:szCs w:val="30"/>
          <w:cs/>
        </w:rPr>
        <w:t>ใช้ขาดทุนทางภาษีเดิมที่ไม่ได้บันทึก</w:t>
      </w:r>
      <w:r w:rsidR="002779C9" w:rsidRPr="00BB3A6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0D87">
        <w:rPr>
          <w:rFonts w:asciiTheme="majorBidi" w:hAnsiTheme="majorBidi" w:cstheme="majorBidi" w:hint="cs"/>
          <w:sz w:val="30"/>
          <w:szCs w:val="30"/>
          <w:cs/>
        </w:rPr>
        <w:t>และภาษีในงวดก่อนบันทึกบัญชีสูงไป ตามลำดับ</w:t>
      </w:r>
    </w:p>
    <w:p w14:paraId="51F3713F" w14:textId="77777777" w:rsidR="00E36DF9" w:rsidRPr="00BB3A61" w:rsidRDefault="00E36DF9" w:rsidP="00BF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5C29CF9" w14:textId="4FF45E26" w:rsidR="00C877FE" w:rsidRDefault="0015135A" w:rsidP="00C877FE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b/>
          <w:bCs/>
          <w:sz w:val="30"/>
          <w:szCs w:val="30"/>
        </w:rPr>
      </w:pPr>
      <w:r w:rsidRPr="00BB3A61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C877FE" w:rsidRPr="00BB3A61">
        <w:rPr>
          <w:rFonts w:asciiTheme="majorBidi" w:hAnsiTheme="majorBidi" w:cstheme="majorBidi"/>
          <w:b/>
          <w:bCs/>
          <w:sz w:val="30"/>
          <w:szCs w:val="30"/>
        </w:rPr>
        <w:tab/>
      </w:r>
      <w:r w:rsidR="00060D87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6CCCC87F" w14:textId="42E9251F" w:rsidR="00060D87" w:rsidRDefault="00060D87" w:rsidP="00C877FE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b/>
          <w:bCs/>
          <w:sz w:val="30"/>
          <w:szCs w:val="30"/>
        </w:rPr>
      </w:pPr>
    </w:p>
    <w:p w14:paraId="4E2EE0E9" w14:textId="77777777" w:rsidR="00060D87" w:rsidRPr="00E36DF9" w:rsidRDefault="00060D87" w:rsidP="00060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36DF9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E36D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36DF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E36DF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7771E09" w14:textId="77777777" w:rsidR="00060D87" w:rsidRPr="0092406A" w:rsidRDefault="00060D87" w:rsidP="00060D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710"/>
        <w:gridCol w:w="1710"/>
        <w:gridCol w:w="1282"/>
        <w:gridCol w:w="231"/>
        <w:gridCol w:w="1367"/>
      </w:tblGrid>
      <w:tr w:rsidR="00060D87" w:rsidRPr="00E36DF9" w14:paraId="4DB45844" w14:textId="77777777" w:rsidTr="00454CE5">
        <w:trPr>
          <w:tblHeader/>
        </w:trPr>
        <w:tc>
          <w:tcPr>
            <w:tcW w:w="2880" w:type="dxa"/>
            <w:vAlign w:val="bottom"/>
          </w:tcPr>
          <w:p w14:paraId="2FC845D8" w14:textId="77777777" w:rsidR="00060D87" w:rsidRPr="00E36DF9" w:rsidRDefault="00060D87" w:rsidP="00454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12C2BA3" w14:textId="77777777" w:rsidR="00060D87" w:rsidRPr="00E36DF9" w:rsidRDefault="00060D87" w:rsidP="00454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0692E097" w14:textId="77777777" w:rsidR="00060D87" w:rsidRPr="00E36DF9" w:rsidRDefault="00060D87" w:rsidP="00454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82" w:type="dxa"/>
            <w:vAlign w:val="bottom"/>
          </w:tcPr>
          <w:p w14:paraId="4BBEA233" w14:textId="77777777" w:rsidR="00060D87" w:rsidRPr="00E36DF9" w:rsidRDefault="00060D87" w:rsidP="00454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6B6151D8" w14:textId="77777777" w:rsidR="00060D87" w:rsidRPr="00E36DF9" w:rsidRDefault="00060D87" w:rsidP="00454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14:paraId="0F8DCB13" w14:textId="77777777" w:rsidR="00060D87" w:rsidRPr="00E36DF9" w:rsidDel="00D43E7A" w:rsidRDefault="00060D87" w:rsidP="00454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6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060D87" w:rsidRPr="00E36DF9" w14:paraId="05057A24" w14:textId="77777777" w:rsidTr="00454CE5">
        <w:trPr>
          <w:tblHeader/>
        </w:trPr>
        <w:tc>
          <w:tcPr>
            <w:tcW w:w="2880" w:type="dxa"/>
          </w:tcPr>
          <w:p w14:paraId="1AAB03AB" w14:textId="77777777" w:rsidR="00060D87" w:rsidRPr="00E36DF9" w:rsidRDefault="00060D87" w:rsidP="00454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DB87E3B" w14:textId="77777777" w:rsidR="00060D87" w:rsidRPr="00E36DF9" w:rsidRDefault="00060D87" w:rsidP="00454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9CF5F60" w14:textId="77777777" w:rsidR="00060D87" w:rsidRPr="00E36DF9" w:rsidRDefault="00060D87" w:rsidP="00454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38A935B" w14:textId="77777777" w:rsidR="00060D87" w:rsidRPr="00E36DF9" w:rsidRDefault="00060D87" w:rsidP="00454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643EDB7" w14:textId="77777777" w:rsidR="00060D87" w:rsidRPr="00E36DF9" w:rsidRDefault="00060D87" w:rsidP="00454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67034F48" w14:textId="77777777" w:rsidR="00060D87" w:rsidRPr="00E36DF9" w:rsidRDefault="00060D87" w:rsidP="00454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6D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0D87" w:rsidRPr="00E36DF9" w14:paraId="4370CE69" w14:textId="77777777" w:rsidTr="00454CE5">
        <w:tc>
          <w:tcPr>
            <w:tcW w:w="2880" w:type="dxa"/>
          </w:tcPr>
          <w:p w14:paraId="3E2B69A8" w14:textId="77777777" w:rsidR="00060D87" w:rsidRPr="00E36DF9" w:rsidRDefault="00060D87" w:rsidP="00454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36DF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E36DF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710" w:type="dxa"/>
          </w:tcPr>
          <w:p w14:paraId="22811CD0" w14:textId="77777777" w:rsidR="00060D87" w:rsidRPr="00E36DF9" w:rsidRDefault="00060D87" w:rsidP="00454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710" w:type="dxa"/>
          </w:tcPr>
          <w:p w14:paraId="4E3B15AD" w14:textId="77777777" w:rsidR="00060D87" w:rsidRPr="00E36DF9" w:rsidRDefault="00060D87" w:rsidP="00454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282" w:type="dxa"/>
          </w:tcPr>
          <w:p w14:paraId="4BBB7DF1" w14:textId="77777777" w:rsidR="00060D87" w:rsidRPr="00E36DF9" w:rsidRDefault="00060D87" w:rsidP="00454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6DF9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</w:p>
        </w:tc>
        <w:tc>
          <w:tcPr>
            <w:tcW w:w="231" w:type="dxa"/>
          </w:tcPr>
          <w:p w14:paraId="72DB5632" w14:textId="77777777" w:rsidR="00060D87" w:rsidRPr="00E36DF9" w:rsidRDefault="00060D87" w:rsidP="00454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6386BF96" w14:textId="77777777" w:rsidR="00060D87" w:rsidRPr="00E36DF9" w:rsidRDefault="00060D87" w:rsidP="00454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21.89</w:t>
            </w:r>
          </w:p>
        </w:tc>
      </w:tr>
    </w:tbl>
    <w:p w14:paraId="78DE36DE" w14:textId="77777777" w:rsidR="00060D87" w:rsidRPr="00BB3A61" w:rsidRDefault="00060D87" w:rsidP="00C877FE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</w:p>
    <w:p w14:paraId="6B21990D" w14:textId="38BE0DFB" w:rsidR="00060D87" w:rsidRPr="00BB3A61" w:rsidRDefault="00060D87" w:rsidP="00060D87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BB3A6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B3A61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360CBAF3" w14:textId="77777777" w:rsidR="00C877FE" w:rsidRPr="00BB3A61" w:rsidRDefault="00C877FE" w:rsidP="00C8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6CC27D" w14:textId="77777777" w:rsidR="00C877FE" w:rsidRPr="00BB3A61" w:rsidRDefault="00C877FE" w:rsidP="007A076D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B3A6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มูลค่าตามบัญชีและมูลค่ายุติธรรม   </w:t>
      </w:r>
    </w:p>
    <w:p w14:paraId="646DF074" w14:textId="77777777" w:rsidR="00860235" w:rsidRPr="00BB3A61" w:rsidRDefault="00860235" w:rsidP="007A076D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8AE7113" w14:textId="77777777" w:rsidR="00C877FE" w:rsidRPr="00BB3A61" w:rsidRDefault="00C877FE" w:rsidP="001D4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สินทรัพย์และหนี้สินทางการเงินส่วนใหญ่ของกลุ่มบริษัทจัดอยู่ในประเภทระยะสั้น</w:t>
      </w:r>
      <w:r w:rsidRPr="00BB3A61">
        <w:rPr>
          <w:rFonts w:asciiTheme="majorBidi" w:hAnsiTheme="majorBidi" w:cstheme="majorBidi"/>
          <w:sz w:val="30"/>
          <w:szCs w:val="30"/>
        </w:rPr>
        <w:t xml:space="preserve"> </w:t>
      </w:r>
      <w:r w:rsidRPr="00BB3A61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14:paraId="3F07155C" w14:textId="06F88B3D" w:rsidR="000014C9" w:rsidRPr="00BB3A61" w:rsidRDefault="00001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BC5A8B6" w14:textId="00DD29FD" w:rsidR="008109F7" w:rsidRPr="00BB3A61" w:rsidRDefault="00060D87" w:rsidP="00001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2C7960" w:rsidRPr="00BB3A61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8109F7" w:rsidRPr="00BB3A6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8E60604" w14:textId="4B973EF4" w:rsidR="00AA7966" w:rsidRPr="00BB3A61" w:rsidRDefault="00AA7966" w:rsidP="00286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1415"/>
        <w:gridCol w:w="243"/>
        <w:gridCol w:w="1443"/>
      </w:tblGrid>
      <w:tr w:rsidR="00AB61FA" w:rsidRPr="00BB3A61" w14:paraId="3EBBDB67" w14:textId="77777777" w:rsidTr="005B2F38">
        <w:tc>
          <w:tcPr>
            <w:tcW w:w="3302" w:type="pct"/>
            <w:vAlign w:val="bottom"/>
          </w:tcPr>
          <w:p w14:paraId="7774589E" w14:textId="03507660" w:rsidR="00AB61FA" w:rsidRPr="00BB3A61" w:rsidRDefault="00AB61FA" w:rsidP="0044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A554A"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C2E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AA554A"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03457"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75" w:type="pct"/>
            <w:vAlign w:val="bottom"/>
          </w:tcPr>
          <w:p w14:paraId="457899C3" w14:textId="77777777" w:rsidR="00AB61FA" w:rsidRPr="00BB3A61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3EAFAB20" w14:textId="77777777" w:rsidR="00AB61FA" w:rsidRPr="00BB3A61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7444C9EE" w14:textId="77777777" w:rsidR="00AB61FA" w:rsidRPr="00BB3A61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E03B177" w14:textId="77777777" w:rsidR="00AB61FA" w:rsidRPr="00BB3A61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B61FA" w:rsidRPr="00BB3A61" w14:paraId="69A49F8B" w14:textId="77777777" w:rsidTr="00AA554A">
        <w:tc>
          <w:tcPr>
            <w:tcW w:w="3302" w:type="pct"/>
          </w:tcPr>
          <w:p w14:paraId="47DCC899" w14:textId="77777777" w:rsidR="00AB61FA" w:rsidRPr="00BB3A61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8" w:type="pct"/>
            <w:gridSpan w:val="3"/>
          </w:tcPr>
          <w:p w14:paraId="7C0868AD" w14:textId="77777777" w:rsidR="00AB61FA" w:rsidRPr="00BB3A61" w:rsidRDefault="00AB61FA" w:rsidP="00443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B3A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61FA" w:rsidRPr="00BB3A61" w14:paraId="2D8AEFAD" w14:textId="77777777" w:rsidTr="005B2F38">
        <w:tc>
          <w:tcPr>
            <w:tcW w:w="3302" w:type="pct"/>
          </w:tcPr>
          <w:p w14:paraId="6B898A82" w14:textId="77777777" w:rsidR="00AB61FA" w:rsidRPr="00BB3A61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75" w:type="pct"/>
          </w:tcPr>
          <w:p w14:paraId="16939677" w14:textId="77777777" w:rsidR="00AB61FA" w:rsidRPr="00BB3A61" w:rsidRDefault="00AB61FA" w:rsidP="004437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370002D0" w14:textId="77777777" w:rsidR="00AB61FA" w:rsidRPr="00BB3A61" w:rsidRDefault="00AB61FA" w:rsidP="0044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</w:tcPr>
          <w:p w14:paraId="1678A627" w14:textId="77777777" w:rsidR="00AB61FA" w:rsidRPr="00BB3A61" w:rsidRDefault="00AB61FA" w:rsidP="0044377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61FA" w:rsidRPr="00BB3A61" w14:paraId="77537540" w14:textId="77777777" w:rsidTr="005B2F38">
        <w:tc>
          <w:tcPr>
            <w:tcW w:w="3302" w:type="pct"/>
          </w:tcPr>
          <w:p w14:paraId="46197A97" w14:textId="77777777" w:rsidR="00AB61FA" w:rsidRPr="00BB3A61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75" w:type="pct"/>
          </w:tcPr>
          <w:p w14:paraId="5A80DC47" w14:textId="6D02E5AD" w:rsidR="00AB61FA" w:rsidRPr="00BB3A61" w:rsidRDefault="00AB61FA" w:rsidP="0027565C">
            <w:pPr>
              <w:pStyle w:val="acctfourfigures"/>
              <w:tabs>
                <w:tab w:val="clear" w:pos="765"/>
              </w:tabs>
              <w:spacing w:line="240" w:lineRule="atLeast"/>
              <w:ind w:right="3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1C8F7F70" w14:textId="77777777" w:rsidR="00AB61FA" w:rsidRPr="00BB3A61" w:rsidRDefault="00AB61FA" w:rsidP="0044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</w:tcPr>
          <w:p w14:paraId="4818B7E4" w14:textId="23321403" w:rsidR="00AB61FA" w:rsidRPr="00BA4E9E" w:rsidRDefault="00AB61FA" w:rsidP="0027565C">
            <w:pPr>
              <w:pStyle w:val="acctfourfigures"/>
              <w:tabs>
                <w:tab w:val="clear" w:pos="765"/>
              </w:tabs>
              <w:spacing w:line="240" w:lineRule="atLeast"/>
              <w:ind w:right="38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B61FA" w:rsidRPr="00BB3A61" w14:paraId="0C6AB686" w14:textId="77777777" w:rsidTr="005B2F38">
        <w:tc>
          <w:tcPr>
            <w:tcW w:w="3302" w:type="pct"/>
          </w:tcPr>
          <w:p w14:paraId="57C606C5" w14:textId="77777777" w:rsidR="00AB61FA" w:rsidRPr="00BB3A61" w:rsidRDefault="00AB61FA" w:rsidP="00443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75" w:type="pct"/>
          </w:tcPr>
          <w:p w14:paraId="62FE8A68" w14:textId="797FDEF3" w:rsidR="00AB61FA" w:rsidRPr="00BB3A61" w:rsidRDefault="0027565C" w:rsidP="0044377C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335E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3" w:type="pct"/>
          </w:tcPr>
          <w:p w14:paraId="5A10A5A0" w14:textId="77777777" w:rsidR="00AB61FA" w:rsidRPr="00BB3A61" w:rsidRDefault="00AB61FA" w:rsidP="0044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4BAECFE7" w14:textId="7FFE98FC" w:rsidR="00AB61FA" w:rsidRPr="00BB3A61" w:rsidRDefault="00335ED8" w:rsidP="0044377C">
            <w:pPr>
              <w:pStyle w:val="acctfourfigures"/>
              <w:tabs>
                <w:tab w:val="clear" w:pos="765"/>
              </w:tabs>
              <w:spacing w:line="240" w:lineRule="atLeast"/>
              <w:ind w:right="1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5B2F38" w:rsidRPr="00BB3A61" w14:paraId="75949BFF" w14:textId="77777777" w:rsidTr="007445B9">
        <w:tc>
          <w:tcPr>
            <w:tcW w:w="3302" w:type="pct"/>
            <w:vAlign w:val="bottom"/>
          </w:tcPr>
          <w:p w14:paraId="2F3CA9D1" w14:textId="77777777" w:rsidR="005B2F38" w:rsidRPr="00BB3A61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5" w:type="pct"/>
            <w:vAlign w:val="bottom"/>
          </w:tcPr>
          <w:p w14:paraId="454B7DBC" w14:textId="77777777" w:rsidR="005B2F38" w:rsidRPr="00BB3A61" w:rsidRDefault="005B2F38" w:rsidP="005B2F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7C2361B8" w14:textId="77777777" w:rsidR="005B2F38" w:rsidRPr="00BB3A61" w:rsidRDefault="005B2F38" w:rsidP="005B2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7468DA88" w14:textId="77777777" w:rsidR="005B2F38" w:rsidRPr="00BB3A61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B2F38" w:rsidRPr="00BB3A61" w14:paraId="2B3FF775" w14:textId="77777777" w:rsidTr="007445B9">
        <w:tc>
          <w:tcPr>
            <w:tcW w:w="3302" w:type="pct"/>
            <w:vAlign w:val="bottom"/>
          </w:tcPr>
          <w:p w14:paraId="63450689" w14:textId="77777777" w:rsidR="005B2F38" w:rsidRPr="00BB3A61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5" w:type="pct"/>
            <w:vAlign w:val="bottom"/>
          </w:tcPr>
          <w:p w14:paraId="6A189A9F" w14:textId="77777777" w:rsidR="005B2F38" w:rsidRPr="00BB3A61" w:rsidRDefault="005B2F38" w:rsidP="005B2F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4CF0B255" w14:textId="77777777" w:rsidR="005B2F38" w:rsidRPr="00BB3A61" w:rsidRDefault="005B2F38" w:rsidP="005B2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48F64849" w14:textId="77777777" w:rsidR="005B2F38" w:rsidRPr="00BB3A61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B2F38" w:rsidRPr="00BB3A61" w14:paraId="440083C9" w14:textId="77777777" w:rsidTr="007445B9">
        <w:tc>
          <w:tcPr>
            <w:tcW w:w="3302" w:type="pct"/>
            <w:vAlign w:val="bottom"/>
          </w:tcPr>
          <w:p w14:paraId="2BE6E2A2" w14:textId="7C5ADF51" w:rsidR="005B2F38" w:rsidRPr="00BB3A61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75" w:type="pct"/>
            <w:vAlign w:val="bottom"/>
          </w:tcPr>
          <w:p w14:paraId="539138BE" w14:textId="453625E1" w:rsidR="005B2F38" w:rsidRPr="00BB3A61" w:rsidRDefault="005B2F38" w:rsidP="005B2F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053AAD57" w14:textId="77777777" w:rsidR="005B2F38" w:rsidRPr="00BB3A61" w:rsidRDefault="005B2F38" w:rsidP="005B2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49580187" w14:textId="77777777" w:rsidR="005B2F38" w:rsidRPr="00BB3A61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7188DB1" w14:textId="503F7B3F" w:rsidR="005B2F38" w:rsidRPr="00BB3A61" w:rsidRDefault="005B2F38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E3372" w:rsidRPr="00BB3A61" w14:paraId="4E265AEB" w14:textId="77777777" w:rsidTr="008E3372">
        <w:tc>
          <w:tcPr>
            <w:tcW w:w="3302" w:type="pct"/>
          </w:tcPr>
          <w:p w14:paraId="46426288" w14:textId="77777777" w:rsidR="008E3372" w:rsidRPr="00BB3A61" w:rsidRDefault="008E3372" w:rsidP="008E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8" w:type="pct"/>
            <w:gridSpan w:val="3"/>
          </w:tcPr>
          <w:p w14:paraId="2BDCBC08" w14:textId="166CB08A" w:rsidR="008E3372" w:rsidRPr="00BB3A61" w:rsidRDefault="008E3372" w:rsidP="008E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2F38" w:rsidRPr="00BB3A61" w14:paraId="66466A37" w14:textId="77777777" w:rsidTr="005B2F38">
        <w:tc>
          <w:tcPr>
            <w:tcW w:w="3302" w:type="pct"/>
          </w:tcPr>
          <w:p w14:paraId="5E17CDD8" w14:textId="77777777" w:rsidR="005B2F38" w:rsidRPr="00BB3A61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75" w:type="pct"/>
          </w:tcPr>
          <w:p w14:paraId="5240C8FC" w14:textId="77777777" w:rsidR="005B2F38" w:rsidRPr="00BB3A61" w:rsidRDefault="005B2F38" w:rsidP="005B2F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1A6B4C82" w14:textId="77777777" w:rsidR="005B2F38" w:rsidRPr="00BB3A61" w:rsidRDefault="005B2F38" w:rsidP="005B2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</w:tcPr>
          <w:p w14:paraId="2162CC5A" w14:textId="77777777" w:rsidR="005B2F38" w:rsidRPr="00BB3A61" w:rsidRDefault="005B2F38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2F38" w:rsidRPr="00BB3A61" w14:paraId="10AF8091" w14:textId="77777777" w:rsidTr="005B2F38">
        <w:tc>
          <w:tcPr>
            <w:tcW w:w="3302" w:type="pct"/>
          </w:tcPr>
          <w:p w14:paraId="0EECB932" w14:textId="6C660F50" w:rsidR="005B2F38" w:rsidRPr="00BB3A61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75" w:type="pct"/>
            <w:vAlign w:val="bottom"/>
          </w:tcPr>
          <w:p w14:paraId="2A8973D4" w14:textId="02D5BD5D" w:rsidR="005B2F38" w:rsidRPr="00BB3A61" w:rsidRDefault="00335ED8" w:rsidP="00335ED8">
            <w:pPr>
              <w:pStyle w:val="acctfourfigures"/>
              <w:tabs>
                <w:tab w:val="clear" w:pos="765"/>
              </w:tabs>
              <w:spacing w:line="240" w:lineRule="atLeast"/>
              <w:ind w:right="16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33" w:type="pct"/>
            <w:vAlign w:val="bottom"/>
          </w:tcPr>
          <w:p w14:paraId="762D5C7C" w14:textId="77777777" w:rsidR="005B2F38" w:rsidRPr="00BB3A61" w:rsidRDefault="005B2F38" w:rsidP="005B2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vAlign w:val="bottom"/>
          </w:tcPr>
          <w:p w14:paraId="45420465" w14:textId="23F53113" w:rsidR="005B2F38" w:rsidRPr="00BB3A61" w:rsidRDefault="00335ED8" w:rsidP="00335ED8">
            <w:pPr>
              <w:pStyle w:val="acctfourfigures"/>
              <w:tabs>
                <w:tab w:val="clear" w:pos="765"/>
              </w:tabs>
              <w:spacing w:line="240" w:lineRule="atLeast"/>
              <w:ind w:right="3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0D0B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</w:t>
            </w:r>
          </w:p>
        </w:tc>
      </w:tr>
      <w:tr w:rsidR="005B2F38" w:rsidRPr="00BB3A61" w14:paraId="067A7719" w14:textId="77777777" w:rsidTr="005B2F38">
        <w:tc>
          <w:tcPr>
            <w:tcW w:w="3302" w:type="pct"/>
          </w:tcPr>
          <w:p w14:paraId="3665B1CC" w14:textId="77777777" w:rsidR="005B2F38" w:rsidRPr="00BB3A61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B3A6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vAlign w:val="bottom"/>
          </w:tcPr>
          <w:p w14:paraId="7662B593" w14:textId="5540193C" w:rsidR="005B2F38" w:rsidRPr="00BB3A61" w:rsidRDefault="0027565C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3,380</w:t>
            </w:r>
          </w:p>
        </w:tc>
        <w:tc>
          <w:tcPr>
            <w:tcW w:w="133" w:type="pct"/>
            <w:vAlign w:val="bottom"/>
          </w:tcPr>
          <w:p w14:paraId="43DCB9C5" w14:textId="77777777" w:rsidR="005B2F38" w:rsidRPr="00BB3A61" w:rsidRDefault="005B2F38" w:rsidP="005B2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05CF8DAA" w14:textId="60279665" w:rsidR="005B2F38" w:rsidRPr="00BB3A61" w:rsidRDefault="0027565C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2,580</w:t>
            </w:r>
          </w:p>
        </w:tc>
      </w:tr>
      <w:tr w:rsidR="005B2F38" w:rsidRPr="00BB3A61" w14:paraId="1AFE5868" w14:textId="77777777" w:rsidTr="005B2F38">
        <w:tc>
          <w:tcPr>
            <w:tcW w:w="3302" w:type="pct"/>
          </w:tcPr>
          <w:p w14:paraId="032ADFF3" w14:textId="152BE439" w:rsidR="005B2F38" w:rsidRPr="00BB3A61" w:rsidRDefault="005B2F38" w:rsidP="005B2F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3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E29E6" w14:textId="440726F7" w:rsidR="005B2F38" w:rsidRPr="00BB3A61" w:rsidRDefault="002065CE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3,419</w:t>
            </w:r>
          </w:p>
        </w:tc>
        <w:tc>
          <w:tcPr>
            <w:tcW w:w="133" w:type="pct"/>
            <w:vAlign w:val="bottom"/>
          </w:tcPr>
          <w:p w14:paraId="4BFA0E02" w14:textId="77777777" w:rsidR="005B2F38" w:rsidRPr="00BB3A61" w:rsidRDefault="005B2F38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84F12" w14:textId="50595BBD" w:rsidR="005B2F38" w:rsidRPr="00BB3A61" w:rsidRDefault="00335ED8" w:rsidP="005B2F38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2065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</w:tr>
    </w:tbl>
    <w:p w14:paraId="41735780" w14:textId="78C68D47" w:rsidR="00203457" w:rsidRPr="00BB3A61" w:rsidRDefault="00203457" w:rsidP="008F3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8E9B3E" w14:textId="62235F55" w:rsidR="003706A7" w:rsidRPr="00BB3A61" w:rsidRDefault="00286EB0" w:rsidP="00A07D3D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อค้ำประกันสำหรับการใช้ไฟฟ้าและสถานีน้ำมัน ซึ่งค้ำประกันโดยเงินฝากประจำของกลุ่มบริษัทและบริษัท </w:t>
      </w:r>
      <w:r w:rsidR="003706A7" w:rsidRPr="00BB3A61">
        <w:rPr>
          <w:rFonts w:asciiTheme="majorBidi" w:hAnsiTheme="majorBidi" w:cstheme="majorBidi"/>
          <w:sz w:val="30"/>
          <w:szCs w:val="30"/>
        </w:rPr>
        <w:br/>
      </w:r>
      <w:r w:rsidRPr="00BB3A61">
        <w:rPr>
          <w:rFonts w:asciiTheme="majorBidi" w:hAnsiTheme="majorBidi" w:cstheme="majorBidi"/>
          <w:i/>
          <w:iCs/>
          <w:sz w:val="30"/>
          <w:szCs w:val="30"/>
          <w:cs/>
        </w:rPr>
        <w:t xml:space="preserve">(หมายเหตุข้อ </w:t>
      </w:r>
      <w:r w:rsidR="008F39F9" w:rsidRPr="00BB3A61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BB3A6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CE67B74" w14:textId="77777777" w:rsidR="00605329" w:rsidRPr="00BB3A61" w:rsidRDefault="00605329" w:rsidP="006053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FA7E" w14:textId="1DE6DE19" w:rsidR="00286EB0" w:rsidRPr="00BB3A61" w:rsidRDefault="00286EB0" w:rsidP="00A07D3D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B3A61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สินเชื่อเพื่อซื้อเงินตราต่างประเทศล่วงหน้ากับสถาบันการเงินในประเทศแห่งหนึ่ง</w:t>
      </w:r>
      <w:r w:rsidR="003579EF" w:rsidRPr="00BB3A61">
        <w:rPr>
          <w:rFonts w:asciiTheme="majorBidi" w:hAnsiTheme="majorBidi" w:cstheme="majorBidi"/>
          <w:sz w:val="30"/>
          <w:szCs w:val="30"/>
        </w:rPr>
        <w:br/>
      </w:r>
      <w:r w:rsidRPr="00BB3A61">
        <w:rPr>
          <w:rFonts w:asciiTheme="majorBidi" w:hAnsiTheme="majorBidi" w:cstheme="majorBidi"/>
          <w:sz w:val="30"/>
          <w:szCs w:val="30"/>
          <w:cs/>
        </w:rPr>
        <w:t>เพื่อป้องกันความเสี่ยงจากการชำระเงินในการซื้อสินค้า สัญญาสินเชื่อดังกล่าวมีการค้ำประกันโดยเงินฝากธนาคารของกลุ่มบริษัท</w:t>
      </w:r>
      <w:r w:rsidR="00ED684F" w:rsidRPr="00BB3A6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684F" w:rsidRPr="00BB3A61">
        <w:rPr>
          <w:rFonts w:asciiTheme="majorBidi" w:hAnsiTheme="majorBidi" w:cstheme="majorBidi"/>
          <w:i/>
          <w:iCs/>
          <w:sz w:val="30"/>
          <w:szCs w:val="30"/>
          <w:cs/>
        </w:rPr>
        <w:t>(หมายเหตุข้อ</w:t>
      </w:r>
      <w:r w:rsidR="00183FE7" w:rsidRPr="00BB3A6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F39F9" w:rsidRPr="00BB3A61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ED684F" w:rsidRPr="00BB3A6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308763B" w14:textId="77777777" w:rsidR="00BE2EF0" w:rsidRPr="00BB3A61" w:rsidRDefault="00BE2EF0" w:rsidP="005B2F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E2EF0" w:rsidRPr="00BB3A61" w:rsidSect="00B07A23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45432" w14:textId="77777777" w:rsidR="001B5EDB" w:rsidRDefault="001B5EDB">
      <w:r>
        <w:separator/>
      </w:r>
    </w:p>
  </w:endnote>
  <w:endnote w:type="continuationSeparator" w:id="0">
    <w:p w14:paraId="18957B51" w14:textId="77777777" w:rsidR="001B5EDB" w:rsidRDefault="001B5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8CEFB" w14:textId="77777777" w:rsidR="00D75889" w:rsidRPr="00D42F23" w:rsidRDefault="00D7588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30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CC149" w14:textId="77777777" w:rsidR="001B5EDB" w:rsidRDefault="001B5EDB">
      <w:r>
        <w:separator/>
      </w:r>
    </w:p>
  </w:footnote>
  <w:footnote w:type="continuationSeparator" w:id="0">
    <w:p w14:paraId="59D8E249" w14:textId="77777777" w:rsidR="001B5EDB" w:rsidRDefault="001B5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855D" w14:textId="77777777" w:rsidR="00D75889" w:rsidRPr="003E24D3" w:rsidRDefault="00D75889" w:rsidP="000967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ซีพีอาร์ โกมุ อินดัสเตรียล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E18177B" w14:textId="77777777" w:rsidR="00D75889" w:rsidRPr="003E24D3" w:rsidRDefault="00D75889" w:rsidP="000967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D49833B" w14:textId="6928E5A8" w:rsidR="00D75889" w:rsidRDefault="00D75889" w:rsidP="0009674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B07A2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924C58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B07A2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="00564C96"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="00564C96" w:rsidRPr="00E411E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="00564C96" w:rsidRPr="00E411E7">
      <w:rPr>
        <w:rFonts w:ascii="Angsana New" w:hAnsi="Angsana New" w:cs="Angsana New"/>
        <w:sz w:val="32"/>
        <w:szCs w:val="32"/>
        <w:lang w:bidi="th-TH"/>
      </w:rPr>
      <w:t>3</w:t>
    </w:r>
    <w:r w:rsidR="00924C58">
      <w:rPr>
        <w:rFonts w:ascii="Angsana New" w:hAnsi="Angsana New" w:cs="Angsana New"/>
        <w:sz w:val="32"/>
        <w:szCs w:val="32"/>
        <w:lang w:val="en-US" w:bidi="th-TH"/>
      </w:rPr>
      <w:t xml:space="preserve">0 </w:t>
    </w:r>
    <w:r w:rsidR="00924C58" w:rsidRPr="00924C58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กันยายน</w:t>
    </w:r>
    <w:r w:rsidR="00B07A2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564C96" w:rsidRPr="00D37285">
      <w:rPr>
        <w:rFonts w:ascii="Angsana New" w:hAnsi="Angsana New" w:cs="Angsana New"/>
        <w:sz w:val="32"/>
        <w:szCs w:val="32"/>
        <w:lang w:bidi="th-TH"/>
      </w:rPr>
      <w:t>256</w:t>
    </w:r>
    <w:r w:rsidR="00564C96">
      <w:rPr>
        <w:rFonts w:ascii="Angsana New" w:hAnsi="Angsana New" w:cs="Angsana New"/>
        <w:sz w:val="32"/>
        <w:szCs w:val="32"/>
        <w:lang w:val="en-US" w:bidi="th-TH"/>
      </w:rPr>
      <w:t>5</w:t>
    </w:r>
    <w:r w:rsidR="00564C96"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 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(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)</w:t>
    </w:r>
  </w:p>
  <w:p w14:paraId="283C3518" w14:textId="77777777" w:rsidR="00D75889" w:rsidRPr="001329D0" w:rsidRDefault="00D75889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8"/>
  </w:num>
  <w:num w:numId="2">
    <w:abstractNumId w:val="14"/>
  </w:num>
  <w:num w:numId="3">
    <w:abstractNumId w:val="24"/>
  </w:num>
  <w:num w:numId="4">
    <w:abstractNumId w:val="26"/>
  </w:num>
  <w:num w:numId="5">
    <w:abstractNumId w:val="39"/>
  </w:num>
  <w:num w:numId="6">
    <w:abstractNumId w:val="19"/>
  </w:num>
  <w:num w:numId="7">
    <w:abstractNumId w:val="38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"/>
  </w:num>
  <w:num w:numId="18">
    <w:abstractNumId w:val="4"/>
  </w:num>
  <w:num w:numId="19">
    <w:abstractNumId w:val="23"/>
  </w:num>
  <w:num w:numId="20">
    <w:abstractNumId w:val="33"/>
  </w:num>
  <w:num w:numId="21">
    <w:abstractNumId w:val="10"/>
  </w:num>
  <w:num w:numId="22">
    <w:abstractNumId w:val="40"/>
  </w:num>
  <w:num w:numId="23">
    <w:abstractNumId w:val="28"/>
  </w:num>
  <w:num w:numId="24">
    <w:abstractNumId w:val="16"/>
  </w:num>
  <w:num w:numId="25">
    <w:abstractNumId w:val="12"/>
  </w:num>
  <w:num w:numId="26">
    <w:abstractNumId w:val="32"/>
  </w:num>
  <w:num w:numId="27">
    <w:abstractNumId w:val="25"/>
  </w:num>
  <w:num w:numId="28">
    <w:abstractNumId w:val="27"/>
  </w:num>
  <w:num w:numId="29">
    <w:abstractNumId w:val="34"/>
  </w:num>
  <w:num w:numId="30">
    <w:abstractNumId w:val="35"/>
  </w:num>
  <w:num w:numId="31">
    <w:abstractNumId w:val="15"/>
  </w:num>
  <w:num w:numId="32">
    <w:abstractNumId w:val="31"/>
  </w:num>
  <w:num w:numId="33">
    <w:abstractNumId w:val="29"/>
  </w:num>
  <w:num w:numId="34">
    <w:abstractNumId w:val="37"/>
  </w:num>
  <w:num w:numId="35">
    <w:abstractNumId w:val="17"/>
  </w:num>
  <w:num w:numId="36">
    <w:abstractNumId w:val="30"/>
  </w:num>
  <w:num w:numId="37">
    <w:abstractNumId w:val="36"/>
  </w:num>
  <w:num w:numId="38">
    <w:abstractNumId w:val="22"/>
  </w:num>
  <w:num w:numId="39">
    <w:abstractNumId w:val="11"/>
  </w:num>
  <w:num w:numId="40">
    <w:abstractNumId w:val="20"/>
  </w:num>
  <w:num w:numId="41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14C9"/>
    <w:rsid w:val="00002B68"/>
    <w:rsid w:val="00002C37"/>
    <w:rsid w:val="00002E91"/>
    <w:rsid w:val="0000361D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32DF"/>
    <w:rsid w:val="000135CB"/>
    <w:rsid w:val="00014E23"/>
    <w:rsid w:val="00015C52"/>
    <w:rsid w:val="00016540"/>
    <w:rsid w:val="000202DC"/>
    <w:rsid w:val="0002055E"/>
    <w:rsid w:val="000215A2"/>
    <w:rsid w:val="00021C32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D27"/>
    <w:rsid w:val="00040B63"/>
    <w:rsid w:val="0004113C"/>
    <w:rsid w:val="0004120C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21B3"/>
    <w:rsid w:val="00054433"/>
    <w:rsid w:val="00054F23"/>
    <w:rsid w:val="0005542F"/>
    <w:rsid w:val="000558C4"/>
    <w:rsid w:val="00056274"/>
    <w:rsid w:val="000568FA"/>
    <w:rsid w:val="00056A14"/>
    <w:rsid w:val="000570AA"/>
    <w:rsid w:val="00057C4F"/>
    <w:rsid w:val="000605A6"/>
    <w:rsid w:val="00060D87"/>
    <w:rsid w:val="00061A80"/>
    <w:rsid w:val="000624A5"/>
    <w:rsid w:val="0006276B"/>
    <w:rsid w:val="00062C4B"/>
    <w:rsid w:val="00063020"/>
    <w:rsid w:val="00063612"/>
    <w:rsid w:val="00063C95"/>
    <w:rsid w:val="000652EC"/>
    <w:rsid w:val="00066174"/>
    <w:rsid w:val="00066524"/>
    <w:rsid w:val="000670CB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76F2A"/>
    <w:rsid w:val="00080CDF"/>
    <w:rsid w:val="00080DC1"/>
    <w:rsid w:val="00081555"/>
    <w:rsid w:val="00081591"/>
    <w:rsid w:val="000816EC"/>
    <w:rsid w:val="000822FF"/>
    <w:rsid w:val="00083A6A"/>
    <w:rsid w:val="00085901"/>
    <w:rsid w:val="00085E4E"/>
    <w:rsid w:val="00085EAB"/>
    <w:rsid w:val="00086443"/>
    <w:rsid w:val="00086E06"/>
    <w:rsid w:val="00087870"/>
    <w:rsid w:val="000901E2"/>
    <w:rsid w:val="0009177C"/>
    <w:rsid w:val="00092224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B0B2E"/>
    <w:rsid w:val="000B0D32"/>
    <w:rsid w:val="000B142E"/>
    <w:rsid w:val="000B16E6"/>
    <w:rsid w:val="000B29B4"/>
    <w:rsid w:val="000B33B6"/>
    <w:rsid w:val="000B33FE"/>
    <w:rsid w:val="000B37BB"/>
    <w:rsid w:val="000B4486"/>
    <w:rsid w:val="000B50BA"/>
    <w:rsid w:val="000B549E"/>
    <w:rsid w:val="000B5E6A"/>
    <w:rsid w:val="000B6C82"/>
    <w:rsid w:val="000B6EB0"/>
    <w:rsid w:val="000C00BB"/>
    <w:rsid w:val="000C00C1"/>
    <w:rsid w:val="000C12C2"/>
    <w:rsid w:val="000C1F3C"/>
    <w:rsid w:val="000C44F2"/>
    <w:rsid w:val="000C4DF0"/>
    <w:rsid w:val="000C5A4F"/>
    <w:rsid w:val="000C5B61"/>
    <w:rsid w:val="000C6B3B"/>
    <w:rsid w:val="000C6DF3"/>
    <w:rsid w:val="000C77E0"/>
    <w:rsid w:val="000D0B66"/>
    <w:rsid w:val="000D2AD0"/>
    <w:rsid w:val="000D3B78"/>
    <w:rsid w:val="000D3D86"/>
    <w:rsid w:val="000D3F3E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3D6B"/>
    <w:rsid w:val="000E4043"/>
    <w:rsid w:val="000E42B9"/>
    <w:rsid w:val="000E56C6"/>
    <w:rsid w:val="000E66EA"/>
    <w:rsid w:val="000E6788"/>
    <w:rsid w:val="000E7DC5"/>
    <w:rsid w:val="000F0134"/>
    <w:rsid w:val="000F0251"/>
    <w:rsid w:val="000F0E53"/>
    <w:rsid w:val="000F2500"/>
    <w:rsid w:val="000F2E40"/>
    <w:rsid w:val="000F30BE"/>
    <w:rsid w:val="00100142"/>
    <w:rsid w:val="00100C4E"/>
    <w:rsid w:val="00100E84"/>
    <w:rsid w:val="0010180B"/>
    <w:rsid w:val="00101E1D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1238A"/>
    <w:rsid w:val="0011240E"/>
    <w:rsid w:val="00112626"/>
    <w:rsid w:val="00113FF0"/>
    <w:rsid w:val="00114F77"/>
    <w:rsid w:val="001152E9"/>
    <w:rsid w:val="00116967"/>
    <w:rsid w:val="00116EC2"/>
    <w:rsid w:val="00117024"/>
    <w:rsid w:val="00117B7C"/>
    <w:rsid w:val="00117BF0"/>
    <w:rsid w:val="00120624"/>
    <w:rsid w:val="0012094F"/>
    <w:rsid w:val="00120C4E"/>
    <w:rsid w:val="00121944"/>
    <w:rsid w:val="00121F3F"/>
    <w:rsid w:val="00122D49"/>
    <w:rsid w:val="00122FC5"/>
    <w:rsid w:val="0012316A"/>
    <w:rsid w:val="001237A0"/>
    <w:rsid w:val="00123E80"/>
    <w:rsid w:val="00124BF6"/>
    <w:rsid w:val="0012735A"/>
    <w:rsid w:val="00127931"/>
    <w:rsid w:val="00130E7D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46D4"/>
    <w:rsid w:val="0013657B"/>
    <w:rsid w:val="00136F11"/>
    <w:rsid w:val="0013717D"/>
    <w:rsid w:val="001378A2"/>
    <w:rsid w:val="00137F71"/>
    <w:rsid w:val="001414F5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504CB"/>
    <w:rsid w:val="0015135A"/>
    <w:rsid w:val="00152530"/>
    <w:rsid w:val="00152E58"/>
    <w:rsid w:val="00153159"/>
    <w:rsid w:val="00154129"/>
    <w:rsid w:val="0015451C"/>
    <w:rsid w:val="00154FA7"/>
    <w:rsid w:val="0015507C"/>
    <w:rsid w:val="00155730"/>
    <w:rsid w:val="001564AF"/>
    <w:rsid w:val="00156B5E"/>
    <w:rsid w:val="00157E35"/>
    <w:rsid w:val="001600C5"/>
    <w:rsid w:val="0016051A"/>
    <w:rsid w:val="00161AC9"/>
    <w:rsid w:val="00162D56"/>
    <w:rsid w:val="00162E95"/>
    <w:rsid w:val="00164D10"/>
    <w:rsid w:val="00165B67"/>
    <w:rsid w:val="001665F7"/>
    <w:rsid w:val="00170AC6"/>
    <w:rsid w:val="00170CB3"/>
    <w:rsid w:val="00170EB5"/>
    <w:rsid w:val="00170FEF"/>
    <w:rsid w:val="00171787"/>
    <w:rsid w:val="00172081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6D6C"/>
    <w:rsid w:val="001970E8"/>
    <w:rsid w:val="001A07B7"/>
    <w:rsid w:val="001A0FAD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56FA"/>
    <w:rsid w:val="001A5847"/>
    <w:rsid w:val="001A5873"/>
    <w:rsid w:val="001A6292"/>
    <w:rsid w:val="001B059B"/>
    <w:rsid w:val="001B0FEC"/>
    <w:rsid w:val="001B1A94"/>
    <w:rsid w:val="001B1C96"/>
    <w:rsid w:val="001B2937"/>
    <w:rsid w:val="001B5A26"/>
    <w:rsid w:val="001B5A9B"/>
    <w:rsid w:val="001B5EDB"/>
    <w:rsid w:val="001B5FE6"/>
    <w:rsid w:val="001B6118"/>
    <w:rsid w:val="001B662B"/>
    <w:rsid w:val="001B6B01"/>
    <w:rsid w:val="001B79EB"/>
    <w:rsid w:val="001C040F"/>
    <w:rsid w:val="001C0491"/>
    <w:rsid w:val="001C069E"/>
    <w:rsid w:val="001C09FB"/>
    <w:rsid w:val="001C0F7D"/>
    <w:rsid w:val="001C1777"/>
    <w:rsid w:val="001C2002"/>
    <w:rsid w:val="001C2A2F"/>
    <w:rsid w:val="001C4516"/>
    <w:rsid w:val="001C45DC"/>
    <w:rsid w:val="001C4C92"/>
    <w:rsid w:val="001C6251"/>
    <w:rsid w:val="001C6B2D"/>
    <w:rsid w:val="001C7420"/>
    <w:rsid w:val="001D0CA6"/>
    <w:rsid w:val="001D0F2C"/>
    <w:rsid w:val="001D1889"/>
    <w:rsid w:val="001D3434"/>
    <w:rsid w:val="001D381A"/>
    <w:rsid w:val="001D43A9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3763"/>
    <w:rsid w:val="001E56F2"/>
    <w:rsid w:val="001E57CC"/>
    <w:rsid w:val="001E5A75"/>
    <w:rsid w:val="001E680F"/>
    <w:rsid w:val="001E6863"/>
    <w:rsid w:val="001E6D58"/>
    <w:rsid w:val="001E7ACE"/>
    <w:rsid w:val="001E7DFF"/>
    <w:rsid w:val="001E7EF8"/>
    <w:rsid w:val="001F134A"/>
    <w:rsid w:val="001F1637"/>
    <w:rsid w:val="001F1777"/>
    <w:rsid w:val="001F1C27"/>
    <w:rsid w:val="001F248C"/>
    <w:rsid w:val="001F29E5"/>
    <w:rsid w:val="001F2A75"/>
    <w:rsid w:val="001F3CF7"/>
    <w:rsid w:val="001F49DB"/>
    <w:rsid w:val="001F4E17"/>
    <w:rsid w:val="001F51C1"/>
    <w:rsid w:val="001F568E"/>
    <w:rsid w:val="001F56C4"/>
    <w:rsid w:val="001F59A0"/>
    <w:rsid w:val="001F5C3D"/>
    <w:rsid w:val="001F6AB1"/>
    <w:rsid w:val="001F6DAD"/>
    <w:rsid w:val="001F6F0C"/>
    <w:rsid w:val="001F7B90"/>
    <w:rsid w:val="001F7CB5"/>
    <w:rsid w:val="00200E87"/>
    <w:rsid w:val="002019C3"/>
    <w:rsid w:val="002023AE"/>
    <w:rsid w:val="00202832"/>
    <w:rsid w:val="00202B06"/>
    <w:rsid w:val="00202B0E"/>
    <w:rsid w:val="00203457"/>
    <w:rsid w:val="00203480"/>
    <w:rsid w:val="0020348E"/>
    <w:rsid w:val="00203A66"/>
    <w:rsid w:val="00203B9F"/>
    <w:rsid w:val="0020499B"/>
    <w:rsid w:val="00204CE4"/>
    <w:rsid w:val="002065CE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E10"/>
    <w:rsid w:val="00222F3D"/>
    <w:rsid w:val="00223AEC"/>
    <w:rsid w:val="00223E67"/>
    <w:rsid w:val="00224609"/>
    <w:rsid w:val="0022496A"/>
    <w:rsid w:val="00224AF2"/>
    <w:rsid w:val="00224BB2"/>
    <w:rsid w:val="00224C82"/>
    <w:rsid w:val="00226049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7FD"/>
    <w:rsid w:val="00236AFF"/>
    <w:rsid w:val="0023725C"/>
    <w:rsid w:val="002372CE"/>
    <w:rsid w:val="00240703"/>
    <w:rsid w:val="00241B26"/>
    <w:rsid w:val="00241EC1"/>
    <w:rsid w:val="00242563"/>
    <w:rsid w:val="002425B2"/>
    <w:rsid w:val="00243648"/>
    <w:rsid w:val="00243796"/>
    <w:rsid w:val="00243921"/>
    <w:rsid w:val="00244218"/>
    <w:rsid w:val="002451F8"/>
    <w:rsid w:val="00246AA5"/>
    <w:rsid w:val="0024775B"/>
    <w:rsid w:val="002502A3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39E7"/>
    <w:rsid w:val="0025486A"/>
    <w:rsid w:val="0025598A"/>
    <w:rsid w:val="00255C1A"/>
    <w:rsid w:val="0025705F"/>
    <w:rsid w:val="00260F18"/>
    <w:rsid w:val="0026104A"/>
    <w:rsid w:val="002610A1"/>
    <w:rsid w:val="0026275B"/>
    <w:rsid w:val="00263417"/>
    <w:rsid w:val="00264406"/>
    <w:rsid w:val="00264901"/>
    <w:rsid w:val="00264A08"/>
    <w:rsid w:val="00265DDE"/>
    <w:rsid w:val="002662D6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DCE"/>
    <w:rsid w:val="00273E73"/>
    <w:rsid w:val="0027449B"/>
    <w:rsid w:val="00274EDA"/>
    <w:rsid w:val="0027565C"/>
    <w:rsid w:val="00275F32"/>
    <w:rsid w:val="00276171"/>
    <w:rsid w:val="00276809"/>
    <w:rsid w:val="00277095"/>
    <w:rsid w:val="0027761F"/>
    <w:rsid w:val="0027765C"/>
    <w:rsid w:val="002776D0"/>
    <w:rsid w:val="002779C9"/>
    <w:rsid w:val="0028037C"/>
    <w:rsid w:val="0028057B"/>
    <w:rsid w:val="00280FC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102F"/>
    <w:rsid w:val="002917DD"/>
    <w:rsid w:val="00291851"/>
    <w:rsid w:val="00291E35"/>
    <w:rsid w:val="00292435"/>
    <w:rsid w:val="00292A15"/>
    <w:rsid w:val="00293041"/>
    <w:rsid w:val="0029318F"/>
    <w:rsid w:val="0029375E"/>
    <w:rsid w:val="00294959"/>
    <w:rsid w:val="00294C8E"/>
    <w:rsid w:val="0029651A"/>
    <w:rsid w:val="002965EB"/>
    <w:rsid w:val="002975B1"/>
    <w:rsid w:val="00297D70"/>
    <w:rsid w:val="00297E21"/>
    <w:rsid w:val="00297F58"/>
    <w:rsid w:val="002A2306"/>
    <w:rsid w:val="002A2685"/>
    <w:rsid w:val="002A2B4D"/>
    <w:rsid w:val="002A2D02"/>
    <w:rsid w:val="002A3B1F"/>
    <w:rsid w:val="002A447F"/>
    <w:rsid w:val="002A44A7"/>
    <w:rsid w:val="002A48A7"/>
    <w:rsid w:val="002A4A02"/>
    <w:rsid w:val="002A5B7F"/>
    <w:rsid w:val="002A6930"/>
    <w:rsid w:val="002A6A02"/>
    <w:rsid w:val="002A76F7"/>
    <w:rsid w:val="002A7BA5"/>
    <w:rsid w:val="002B037C"/>
    <w:rsid w:val="002B0856"/>
    <w:rsid w:val="002B087D"/>
    <w:rsid w:val="002B2AE8"/>
    <w:rsid w:val="002B3308"/>
    <w:rsid w:val="002B35E0"/>
    <w:rsid w:val="002B37B3"/>
    <w:rsid w:val="002B455C"/>
    <w:rsid w:val="002B5CD9"/>
    <w:rsid w:val="002B70E1"/>
    <w:rsid w:val="002C16FC"/>
    <w:rsid w:val="002C35D9"/>
    <w:rsid w:val="002C35F3"/>
    <w:rsid w:val="002C3756"/>
    <w:rsid w:val="002C5027"/>
    <w:rsid w:val="002C56BB"/>
    <w:rsid w:val="002C589E"/>
    <w:rsid w:val="002C6B32"/>
    <w:rsid w:val="002C7960"/>
    <w:rsid w:val="002C7DF7"/>
    <w:rsid w:val="002D07E9"/>
    <w:rsid w:val="002D1677"/>
    <w:rsid w:val="002D1886"/>
    <w:rsid w:val="002D1D76"/>
    <w:rsid w:val="002D1E91"/>
    <w:rsid w:val="002D3889"/>
    <w:rsid w:val="002D495C"/>
    <w:rsid w:val="002D4C04"/>
    <w:rsid w:val="002D4F84"/>
    <w:rsid w:val="002D55F4"/>
    <w:rsid w:val="002D6F4F"/>
    <w:rsid w:val="002D7384"/>
    <w:rsid w:val="002D7FA1"/>
    <w:rsid w:val="002E139B"/>
    <w:rsid w:val="002E2CF1"/>
    <w:rsid w:val="002E3315"/>
    <w:rsid w:val="002E409F"/>
    <w:rsid w:val="002E43BE"/>
    <w:rsid w:val="002E557E"/>
    <w:rsid w:val="002E5FA9"/>
    <w:rsid w:val="002E6263"/>
    <w:rsid w:val="002E654A"/>
    <w:rsid w:val="002E7688"/>
    <w:rsid w:val="002E7785"/>
    <w:rsid w:val="002E7962"/>
    <w:rsid w:val="002E7F14"/>
    <w:rsid w:val="002F04C6"/>
    <w:rsid w:val="002F0B82"/>
    <w:rsid w:val="002F0CAB"/>
    <w:rsid w:val="002F182A"/>
    <w:rsid w:val="002F1CCE"/>
    <w:rsid w:val="002F2370"/>
    <w:rsid w:val="002F2437"/>
    <w:rsid w:val="002F2DE8"/>
    <w:rsid w:val="002F40B8"/>
    <w:rsid w:val="002F5C81"/>
    <w:rsid w:val="002F6148"/>
    <w:rsid w:val="002F70A4"/>
    <w:rsid w:val="002F7969"/>
    <w:rsid w:val="003010D9"/>
    <w:rsid w:val="00301746"/>
    <w:rsid w:val="00301C87"/>
    <w:rsid w:val="003021AC"/>
    <w:rsid w:val="00302836"/>
    <w:rsid w:val="00302B30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7513"/>
    <w:rsid w:val="003177CF"/>
    <w:rsid w:val="003200ED"/>
    <w:rsid w:val="00320F09"/>
    <w:rsid w:val="00323906"/>
    <w:rsid w:val="00323B73"/>
    <w:rsid w:val="00324055"/>
    <w:rsid w:val="00325B75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31DA"/>
    <w:rsid w:val="00333484"/>
    <w:rsid w:val="00334396"/>
    <w:rsid w:val="00334D0A"/>
    <w:rsid w:val="00335ED8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585C"/>
    <w:rsid w:val="003463C0"/>
    <w:rsid w:val="00346D7B"/>
    <w:rsid w:val="003472FA"/>
    <w:rsid w:val="003473B2"/>
    <w:rsid w:val="0034757D"/>
    <w:rsid w:val="003501A3"/>
    <w:rsid w:val="003506A8"/>
    <w:rsid w:val="00350862"/>
    <w:rsid w:val="00350981"/>
    <w:rsid w:val="0035100A"/>
    <w:rsid w:val="003516A1"/>
    <w:rsid w:val="00351862"/>
    <w:rsid w:val="00352D38"/>
    <w:rsid w:val="00352F53"/>
    <w:rsid w:val="00353034"/>
    <w:rsid w:val="00353DF8"/>
    <w:rsid w:val="0035458A"/>
    <w:rsid w:val="003549E4"/>
    <w:rsid w:val="00355807"/>
    <w:rsid w:val="0035661D"/>
    <w:rsid w:val="003579EF"/>
    <w:rsid w:val="00360335"/>
    <w:rsid w:val="003617C7"/>
    <w:rsid w:val="00361A08"/>
    <w:rsid w:val="003627AA"/>
    <w:rsid w:val="00362F12"/>
    <w:rsid w:val="00363956"/>
    <w:rsid w:val="003642E0"/>
    <w:rsid w:val="00364729"/>
    <w:rsid w:val="0036526C"/>
    <w:rsid w:val="003653A8"/>
    <w:rsid w:val="00366306"/>
    <w:rsid w:val="003667EB"/>
    <w:rsid w:val="00366C29"/>
    <w:rsid w:val="003679C8"/>
    <w:rsid w:val="00367B29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59B"/>
    <w:rsid w:val="00375CB4"/>
    <w:rsid w:val="00375F46"/>
    <w:rsid w:val="00376606"/>
    <w:rsid w:val="00377CE9"/>
    <w:rsid w:val="00380D84"/>
    <w:rsid w:val="00381D29"/>
    <w:rsid w:val="00382566"/>
    <w:rsid w:val="00382A84"/>
    <w:rsid w:val="0038337A"/>
    <w:rsid w:val="00383708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E0A"/>
    <w:rsid w:val="003958C0"/>
    <w:rsid w:val="00396DDB"/>
    <w:rsid w:val="00396E5D"/>
    <w:rsid w:val="00396FA5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58D8"/>
    <w:rsid w:val="003D615C"/>
    <w:rsid w:val="003D638D"/>
    <w:rsid w:val="003D6A41"/>
    <w:rsid w:val="003D6B63"/>
    <w:rsid w:val="003D6BA4"/>
    <w:rsid w:val="003D7BC7"/>
    <w:rsid w:val="003D7D38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DC4"/>
    <w:rsid w:val="003F507A"/>
    <w:rsid w:val="003F57F6"/>
    <w:rsid w:val="003F5A88"/>
    <w:rsid w:val="003F5ABA"/>
    <w:rsid w:val="003F5B4C"/>
    <w:rsid w:val="003F67E1"/>
    <w:rsid w:val="003F7105"/>
    <w:rsid w:val="003F72D3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221"/>
    <w:rsid w:val="004224D8"/>
    <w:rsid w:val="004234A2"/>
    <w:rsid w:val="004238B1"/>
    <w:rsid w:val="0042429B"/>
    <w:rsid w:val="00424431"/>
    <w:rsid w:val="004245CD"/>
    <w:rsid w:val="0042464E"/>
    <w:rsid w:val="00424C1B"/>
    <w:rsid w:val="00424EDA"/>
    <w:rsid w:val="0042551E"/>
    <w:rsid w:val="0042618B"/>
    <w:rsid w:val="00431237"/>
    <w:rsid w:val="00432B27"/>
    <w:rsid w:val="00432BE6"/>
    <w:rsid w:val="00434E89"/>
    <w:rsid w:val="00435971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377C"/>
    <w:rsid w:val="00444287"/>
    <w:rsid w:val="00444500"/>
    <w:rsid w:val="00445BF6"/>
    <w:rsid w:val="00445F24"/>
    <w:rsid w:val="00447DB3"/>
    <w:rsid w:val="004502E7"/>
    <w:rsid w:val="00451479"/>
    <w:rsid w:val="00451D6D"/>
    <w:rsid w:val="0045251B"/>
    <w:rsid w:val="00452A90"/>
    <w:rsid w:val="00452B51"/>
    <w:rsid w:val="00452EB2"/>
    <w:rsid w:val="0045422E"/>
    <w:rsid w:val="0045491C"/>
    <w:rsid w:val="004550BD"/>
    <w:rsid w:val="004553A2"/>
    <w:rsid w:val="004553BD"/>
    <w:rsid w:val="00455ECF"/>
    <w:rsid w:val="0045657D"/>
    <w:rsid w:val="004576C0"/>
    <w:rsid w:val="004576D4"/>
    <w:rsid w:val="00460D65"/>
    <w:rsid w:val="004618EC"/>
    <w:rsid w:val="00461CD3"/>
    <w:rsid w:val="00461FF3"/>
    <w:rsid w:val="00462046"/>
    <w:rsid w:val="00464252"/>
    <w:rsid w:val="004655B7"/>
    <w:rsid w:val="004669FE"/>
    <w:rsid w:val="00466DEC"/>
    <w:rsid w:val="0046708F"/>
    <w:rsid w:val="00467524"/>
    <w:rsid w:val="00467956"/>
    <w:rsid w:val="00467D5D"/>
    <w:rsid w:val="00470398"/>
    <w:rsid w:val="00470444"/>
    <w:rsid w:val="00470AC8"/>
    <w:rsid w:val="00470E45"/>
    <w:rsid w:val="00471406"/>
    <w:rsid w:val="00471DC9"/>
    <w:rsid w:val="00472531"/>
    <w:rsid w:val="00472BB2"/>
    <w:rsid w:val="00473046"/>
    <w:rsid w:val="00473CBE"/>
    <w:rsid w:val="00473FEB"/>
    <w:rsid w:val="004745E7"/>
    <w:rsid w:val="0047466D"/>
    <w:rsid w:val="00476F9B"/>
    <w:rsid w:val="00477FD1"/>
    <w:rsid w:val="004802BB"/>
    <w:rsid w:val="00482817"/>
    <w:rsid w:val="00482872"/>
    <w:rsid w:val="00482DAC"/>
    <w:rsid w:val="00483E57"/>
    <w:rsid w:val="0048443E"/>
    <w:rsid w:val="00484A3D"/>
    <w:rsid w:val="00484A75"/>
    <w:rsid w:val="004853A0"/>
    <w:rsid w:val="00485922"/>
    <w:rsid w:val="004859A3"/>
    <w:rsid w:val="00485AA2"/>
    <w:rsid w:val="004865E5"/>
    <w:rsid w:val="004918AC"/>
    <w:rsid w:val="00491A70"/>
    <w:rsid w:val="00491E5A"/>
    <w:rsid w:val="00493216"/>
    <w:rsid w:val="00493FF3"/>
    <w:rsid w:val="00495AC1"/>
    <w:rsid w:val="00495C96"/>
    <w:rsid w:val="004960BE"/>
    <w:rsid w:val="00496258"/>
    <w:rsid w:val="00496730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B7"/>
    <w:rsid w:val="004B5037"/>
    <w:rsid w:val="004B5601"/>
    <w:rsid w:val="004B5B8D"/>
    <w:rsid w:val="004B6290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F8"/>
    <w:rsid w:val="004D2A09"/>
    <w:rsid w:val="004D2A74"/>
    <w:rsid w:val="004D2A99"/>
    <w:rsid w:val="004D3903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2C01"/>
    <w:rsid w:val="004F3823"/>
    <w:rsid w:val="004F4810"/>
    <w:rsid w:val="004F4E7F"/>
    <w:rsid w:val="004F4FB9"/>
    <w:rsid w:val="004F5758"/>
    <w:rsid w:val="004F5814"/>
    <w:rsid w:val="004F5FCE"/>
    <w:rsid w:val="004F61D6"/>
    <w:rsid w:val="004F6CDB"/>
    <w:rsid w:val="004F7E65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7626"/>
    <w:rsid w:val="005200AE"/>
    <w:rsid w:val="00520C47"/>
    <w:rsid w:val="00520CEB"/>
    <w:rsid w:val="005210C0"/>
    <w:rsid w:val="0052121C"/>
    <w:rsid w:val="0052141E"/>
    <w:rsid w:val="00521933"/>
    <w:rsid w:val="00521E77"/>
    <w:rsid w:val="0052221F"/>
    <w:rsid w:val="0052386C"/>
    <w:rsid w:val="005239BF"/>
    <w:rsid w:val="0052415B"/>
    <w:rsid w:val="0052440F"/>
    <w:rsid w:val="0052490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31C2"/>
    <w:rsid w:val="00533A5C"/>
    <w:rsid w:val="00533D9A"/>
    <w:rsid w:val="0053411F"/>
    <w:rsid w:val="00534512"/>
    <w:rsid w:val="00534C7E"/>
    <w:rsid w:val="00535512"/>
    <w:rsid w:val="00535CDD"/>
    <w:rsid w:val="00535F5D"/>
    <w:rsid w:val="005374AD"/>
    <w:rsid w:val="00537C8F"/>
    <w:rsid w:val="00540231"/>
    <w:rsid w:val="005402B1"/>
    <w:rsid w:val="0054080D"/>
    <w:rsid w:val="00540AF3"/>
    <w:rsid w:val="005411B1"/>
    <w:rsid w:val="0054209B"/>
    <w:rsid w:val="0054237E"/>
    <w:rsid w:val="0054259E"/>
    <w:rsid w:val="00542A53"/>
    <w:rsid w:val="005434C7"/>
    <w:rsid w:val="00550185"/>
    <w:rsid w:val="00551437"/>
    <w:rsid w:val="00551B91"/>
    <w:rsid w:val="005522F1"/>
    <w:rsid w:val="005528DF"/>
    <w:rsid w:val="00552C6E"/>
    <w:rsid w:val="00553123"/>
    <w:rsid w:val="005561E8"/>
    <w:rsid w:val="0055728E"/>
    <w:rsid w:val="0056012D"/>
    <w:rsid w:val="00560748"/>
    <w:rsid w:val="00562729"/>
    <w:rsid w:val="00562754"/>
    <w:rsid w:val="0056408D"/>
    <w:rsid w:val="005649D5"/>
    <w:rsid w:val="00564C96"/>
    <w:rsid w:val="00565676"/>
    <w:rsid w:val="00565F56"/>
    <w:rsid w:val="00567511"/>
    <w:rsid w:val="00567D59"/>
    <w:rsid w:val="0057213F"/>
    <w:rsid w:val="00572945"/>
    <w:rsid w:val="005729A1"/>
    <w:rsid w:val="005731F4"/>
    <w:rsid w:val="0057326C"/>
    <w:rsid w:val="00573E28"/>
    <w:rsid w:val="00574611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0D74"/>
    <w:rsid w:val="00581D10"/>
    <w:rsid w:val="005827F0"/>
    <w:rsid w:val="005831E0"/>
    <w:rsid w:val="005832DF"/>
    <w:rsid w:val="00583718"/>
    <w:rsid w:val="00583CF9"/>
    <w:rsid w:val="0058540A"/>
    <w:rsid w:val="00585762"/>
    <w:rsid w:val="00587F35"/>
    <w:rsid w:val="005905FC"/>
    <w:rsid w:val="005911EE"/>
    <w:rsid w:val="0059139F"/>
    <w:rsid w:val="00591656"/>
    <w:rsid w:val="00591ED5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EAF"/>
    <w:rsid w:val="005A632F"/>
    <w:rsid w:val="005A685C"/>
    <w:rsid w:val="005B17A9"/>
    <w:rsid w:val="005B1EEA"/>
    <w:rsid w:val="005B2120"/>
    <w:rsid w:val="005B24B9"/>
    <w:rsid w:val="005B2C2C"/>
    <w:rsid w:val="005B2D41"/>
    <w:rsid w:val="005B2E02"/>
    <w:rsid w:val="005B2F38"/>
    <w:rsid w:val="005B34F5"/>
    <w:rsid w:val="005B4286"/>
    <w:rsid w:val="005B44E4"/>
    <w:rsid w:val="005B45C5"/>
    <w:rsid w:val="005B462B"/>
    <w:rsid w:val="005B4F92"/>
    <w:rsid w:val="005B5054"/>
    <w:rsid w:val="005B53B3"/>
    <w:rsid w:val="005B6F5D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0DC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530A"/>
    <w:rsid w:val="005D539D"/>
    <w:rsid w:val="005D598C"/>
    <w:rsid w:val="005D5FD6"/>
    <w:rsid w:val="005D633C"/>
    <w:rsid w:val="005D66FC"/>
    <w:rsid w:val="005D67C4"/>
    <w:rsid w:val="005E3254"/>
    <w:rsid w:val="005E3C43"/>
    <w:rsid w:val="005E3D84"/>
    <w:rsid w:val="005E4FDF"/>
    <w:rsid w:val="005E51B1"/>
    <w:rsid w:val="005E548A"/>
    <w:rsid w:val="005E5B12"/>
    <w:rsid w:val="005E5F9E"/>
    <w:rsid w:val="005E64EF"/>
    <w:rsid w:val="005E7266"/>
    <w:rsid w:val="005F0217"/>
    <w:rsid w:val="005F0C7C"/>
    <w:rsid w:val="005F0DD2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4BF"/>
    <w:rsid w:val="00605329"/>
    <w:rsid w:val="006056D3"/>
    <w:rsid w:val="0060646B"/>
    <w:rsid w:val="006067F0"/>
    <w:rsid w:val="00610B1F"/>
    <w:rsid w:val="00610CD9"/>
    <w:rsid w:val="006117EE"/>
    <w:rsid w:val="006141B5"/>
    <w:rsid w:val="00614F90"/>
    <w:rsid w:val="006151EA"/>
    <w:rsid w:val="00615962"/>
    <w:rsid w:val="00616DF6"/>
    <w:rsid w:val="00616E4A"/>
    <w:rsid w:val="00620955"/>
    <w:rsid w:val="00620F29"/>
    <w:rsid w:val="00620FA5"/>
    <w:rsid w:val="00621BDF"/>
    <w:rsid w:val="00623AAD"/>
    <w:rsid w:val="00623ACA"/>
    <w:rsid w:val="0062422E"/>
    <w:rsid w:val="006244BB"/>
    <w:rsid w:val="00625731"/>
    <w:rsid w:val="00625BF0"/>
    <w:rsid w:val="00625D63"/>
    <w:rsid w:val="00626C90"/>
    <w:rsid w:val="00627E26"/>
    <w:rsid w:val="006300AE"/>
    <w:rsid w:val="00630B8D"/>
    <w:rsid w:val="00631A90"/>
    <w:rsid w:val="00631CEA"/>
    <w:rsid w:val="00631D3C"/>
    <w:rsid w:val="006321E5"/>
    <w:rsid w:val="006328AF"/>
    <w:rsid w:val="00633302"/>
    <w:rsid w:val="0063332A"/>
    <w:rsid w:val="0063411A"/>
    <w:rsid w:val="0063411E"/>
    <w:rsid w:val="00634246"/>
    <w:rsid w:val="00634708"/>
    <w:rsid w:val="0063492E"/>
    <w:rsid w:val="00634F15"/>
    <w:rsid w:val="00636621"/>
    <w:rsid w:val="006367F9"/>
    <w:rsid w:val="00636DD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C96"/>
    <w:rsid w:val="00644165"/>
    <w:rsid w:val="00645611"/>
    <w:rsid w:val="00646520"/>
    <w:rsid w:val="00647294"/>
    <w:rsid w:val="00647337"/>
    <w:rsid w:val="00647895"/>
    <w:rsid w:val="00650452"/>
    <w:rsid w:val="0065046F"/>
    <w:rsid w:val="00650596"/>
    <w:rsid w:val="0065093D"/>
    <w:rsid w:val="00650CE1"/>
    <w:rsid w:val="006517AE"/>
    <w:rsid w:val="00651E4F"/>
    <w:rsid w:val="00652918"/>
    <w:rsid w:val="0065370D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3F9B"/>
    <w:rsid w:val="00664481"/>
    <w:rsid w:val="00664A25"/>
    <w:rsid w:val="0066655A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E31"/>
    <w:rsid w:val="00682E4B"/>
    <w:rsid w:val="00684E9C"/>
    <w:rsid w:val="006854BC"/>
    <w:rsid w:val="0068658E"/>
    <w:rsid w:val="006866C7"/>
    <w:rsid w:val="006869A3"/>
    <w:rsid w:val="00686ABF"/>
    <w:rsid w:val="006905A4"/>
    <w:rsid w:val="00691D49"/>
    <w:rsid w:val="00692183"/>
    <w:rsid w:val="006922A3"/>
    <w:rsid w:val="006922CB"/>
    <w:rsid w:val="006926BB"/>
    <w:rsid w:val="006933AA"/>
    <w:rsid w:val="0069350E"/>
    <w:rsid w:val="00694203"/>
    <w:rsid w:val="006942DB"/>
    <w:rsid w:val="006958F0"/>
    <w:rsid w:val="00695EA4"/>
    <w:rsid w:val="006A0094"/>
    <w:rsid w:val="006A0424"/>
    <w:rsid w:val="006A0B46"/>
    <w:rsid w:val="006A0CA1"/>
    <w:rsid w:val="006A161C"/>
    <w:rsid w:val="006A1B37"/>
    <w:rsid w:val="006A2695"/>
    <w:rsid w:val="006A2BCB"/>
    <w:rsid w:val="006A2D27"/>
    <w:rsid w:val="006A333B"/>
    <w:rsid w:val="006A34F6"/>
    <w:rsid w:val="006A45F8"/>
    <w:rsid w:val="006A5906"/>
    <w:rsid w:val="006A5B0F"/>
    <w:rsid w:val="006A5CB6"/>
    <w:rsid w:val="006A6774"/>
    <w:rsid w:val="006A6AA3"/>
    <w:rsid w:val="006A6ACF"/>
    <w:rsid w:val="006A708F"/>
    <w:rsid w:val="006A7C85"/>
    <w:rsid w:val="006A7FF2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D43"/>
    <w:rsid w:val="006B6F24"/>
    <w:rsid w:val="006B7275"/>
    <w:rsid w:val="006B7824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C785E"/>
    <w:rsid w:val="006D0C4B"/>
    <w:rsid w:val="006D0D98"/>
    <w:rsid w:val="006D1625"/>
    <w:rsid w:val="006D1A5F"/>
    <w:rsid w:val="006D1C8F"/>
    <w:rsid w:val="006D1FC6"/>
    <w:rsid w:val="006D2221"/>
    <w:rsid w:val="006D25AA"/>
    <w:rsid w:val="006D28B3"/>
    <w:rsid w:val="006D2B3D"/>
    <w:rsid w:val="006D2C44"/>
    <w:rsid w:val="006D2CAB"/>
    <w:rsid w:val="006D302C"/>
    <w:rsid w:val="006D524D"/>
    <w:rsid w:val="006D5466"/>
    <w:rsid w:val="006D6A0A"/>
    <w:rsid w:val="006D6B8D"/>
    <w:rsid w:val="006E02EB"/>
    <w:rsid w:val="006E0758"/>
    <w:rsid w:val="006E15AE"/>
    <w:rsid w:val="006E2854"/>
    <w:rsid w:val="006E2BB6"/>
    <w:rsid w:val="006E3896"/>
    <w:rsid w:val="006E4DAA"/>
    <w:rsid w:val="006E5C1C"/>
    <w:rsid w:val="006E7099"/>
    <w:rsid w:val="006E754C"/>
    <w:rsid w:val="006E794E"/>
    <w:rsid w:val="006F098D"/>
    <w:rsid w:val="006F27DE"/>
    <w:rsid w:val="006F30BF"/>
    <w:rsid w:val="006F3E67"/>
    <w:rsid w:val="006F4F47"/>
    <w:rsid w:val="006F5506"/>
    <w:rsid w:val="006F5B58"/>
    <w:rsid w:val="006F66B2"/>
    <w:rsid w:val="006F6F6F"/>
    <w:rsid w:val="006F7097"/>
    <w:rsid w:val="006F7572"/>
    <w:rsid w:val="00700644"/>
    <w:rsid w:val="007017FE"/>
    <w:rsid w:val="00701B3B"/>
    <w:rsid w:val="00701E78"/>
    <w:rsid w:val="00702287"/>
    <w:rsid w:val="00702691"/>
    <w:rsid w:val="00702A9F"/>
    <w:rsid w:val="0070380A"/>
    <w:rsid w:val="00704627"/>
    <w:rsid w:val="00704D91"/>
    <w:rsid w:val="00704F70"/>
    <w:rsid w:val="0070527A"/>
    <w:rsid w:val="00705F89"/>
    <w:rsid w:val="0070704D"/>
    <w:rsid w:val="007077B5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4A2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961"/>
    <w:rsid w:val="0072260F"/>
    <w:rsid w:val="00723321"/>
    <w:rsid w:val="00724085"/>
    <w:rsid w:val="0072563D"/>
    <w:rsid w:val="00725720"/>
    <w:rsid w:val="00725B0F"/>
    <w:rsid w:val="007275F3"/>
    <w:rsid w:val="00730B4D"/>
    <w:rsid w:val="00730E29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403CA"/>
    <w:rsid w:val="007406B9"/>
    <w:rsid w:val="00741486"/>
    <w:rsid w:val="007428C6"/>
    <w:rsid w:val="00742FEF"/>
    <w:rsid w:val="00744A8C"/>
    <w:rsid w:val="00744F2E"/>
    <w:rsid w:val="00744FEF"/>
    <w:rsid w:val="007451BF"/>
    <w:rsid w:val="00745C4F"/>
    <w:rsid w:val="00746C5D"/>
    <w:rsid w:val="00747354"/>
    <w:rsid w:val="0074736C"/>
    <w:rsid w:val="00747E74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1F72"/>
    <w:rsid w:val="00762761"/>
    <w:rsid w:val="00762E69"/>
    <w:rsid w:val="0076347B"/>
    <w:rsid w:val="00763E81"/>
    <w:rsid w:val="00764067"/>
    <w:rsid w:val="00764137"/>
    <w:rsid w:val="007656B6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50C9"/>
    <w:rsid w:val="00775DE6"/>
    <w:rsid w:val="0077623C"/>
    <w:rsid w:val="0077647D"/>
    <w:rsid w:val="00776DC3"/>
    <w:rsid w:val="00777E03"/>
    <w:rsid w:val="00780344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1D3"/>
    <w:rsid w:val="00787819"/>
    <w:rsid w:val="00787A18"/>
    <w:rsid w:val="00787C6A"/>
    <w:rsid w:val="007900B9"/>
    <w:rsid w:val="007912DD"/>
    <w:rsid w:val="00791F08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3612"/>
    <w:rsid w:val="007A3917"/>
    <w:rsid w:val="007A3BA2"/>
    <w:rsid w:val="007A3E87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0FBB"/>
    <w:rsid w:val="007C16B9"/>
    <w:rsid w:val="007C2817"/>
    <w:rsid w:val="007C281B"/>
    <w:rsid w:val="007C2CAD"/>
    <w:rsid w:val="007C2E86"/>
    <w:rsid w:val="007C3B42"/>
    <w:rsid w:val="007C3CD5"/>
    <w:rsid w:val="007C5239"/>
    <w:rsid w:val="007C5CD3"/>
    <w:rsid w:val="007C6064"/>
    <w:rsid w:val="007C6497"/>
    <w:rsid w:val="007C6B64"/>
    <w:rsid w:val="007D0750"/>
    <w:rsid w:val="007D07F0"/>
    <w:rsid w:val="007D0A81"/>
    <w:rsid w:val="007D0C57"/>
    <w:rsid w:val="007D0CA3"/>
    <w:rsid w:val="007D19A1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A61"/>
    <w:rsid w:val="007E7E94"/>
    <w:rsid w:val="007F2B71"/>
    <w:rsid w:val="007F2E6D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453D"/>
    <w:rsid w:val="00814A98"/>
    <w:rsid w:val="00815005"/>
    <w:rsid w:val="008153AB"/>
    <w:rsid w:val="00815BE1"/>
    <w:rsid w:val="00815E98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2CB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9EF"/>
    <w:rsid w:val="00827BCF"/>
    <w:rsid w:val="008303EE"/>
    <w:rsid w:val="00830C7F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112B"/>
    <w:rsid w:val="00843974"/>
    <w:rsid w:val="00844E82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0597"/>
    <w:rsid w:val="00860E73"/>
    <w:rsid w:val="0086142A"/>
    <w:rsid w:val="00861961"/>
    <w:rsid w:val="008620A9"/>
    <w:rsid w:val="0086213F"/>
    <w:rsid w:val="008621B0"/>
    <w:rsid w:val="0086264A"/>
    <w:rsid w:val="00862A5F"/>
    <w:rsid w:val="00862A8A"/>
    <w:rsid w:val="008653A7"/>
    <w:rsid w:val="008659BC"/>
    <w:rsid w:val="0086748A"/>
    <w:rsid w:val="008704F1"/>
    <w:rsid w:val="008712C6"/>
    <w:rsid w:val="008719F2"/>
    <w:rsid w:val="00871D1D"/>
    <w:rsid w:val="00871F3B"/>
    <w:rsid w:val="00872363"/>
    <w:rsid w:val="008728F5"/>
    <w:rsid w:val="00872EC5"/>
    <w:rsid w:val="00873714"/>
    <w:rsid w:val="00873BD2"/>
    <w:rsid w:val="00874CB4"/>
    <w:rsid w:val="008758DA"/>
    <w:rsid w:val="00875B5C"/>
    <w:rsid w:val="00876E98"/>
    <w:rsid w:val="00877703"/>
    <w:rsid w:val="00877A26"/>
    <w:rsid w:val="00880F04"/>
    <w:rsid w:val="00880FAF"/>
    <w:rsid w:val="00881713"/>
    <w:rsid w:val="008822F9"/>
    <w:rsid w:val="00882459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1104"/>
    <w:rsid w:val="00892CFE"/>
    <w:rsid w:val="008930F4"/>
    <w:rsid w:val="008937B3"/>
    <w:rsid w:val="008944AF"/>
    <w:rsid w:val="008944BC"/>
    <w:rsid w:val="008949C7"/>
    <w:rsid w:val="00895713"/>
    <w:rsid w:val="00896465"/>
    <w:rsid w:val="00896BDA"/>
    <w:rsid w:val="00896C99"/>
    <w:rsid w:val="00897795"/>
    <w:rsid w:val="008A0A0A"/>
    <w:rsid w:val="008A1033"/>
    <w:rsid w:val="008A12C0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1F65"/>
    <w:rsid w:val="008B2106"/>
    <w:rsid w:val="008B24BC"/>
    <w:rsid w:val="008B25AC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CB5"/>
    <w:rsid w:val="008B7538"/>
    <w:rsid w:val="008C0C55"/>
    <w:rsid w:val="008C15C9"/>
    <w:rsid w:val="008C1973"/>
    <w:rsid w:val="008C213A"/>
    <w:rsid w:val="008C2ED8"/>
    <w:rsid w:val="008C3A9F"/>
    <w:rsid w:val="008C3C99"/>
    <w:rsid w:val="008C3F05"/>
    <w:rsid w:val="008C4724"/>
    <w:rsid w:val="008C4BEF"/>
    <w:rsid w:val="008C646B"/>
    <w:rsid w:val="008C65CF"/>
    <w:rsid w:val="008C706F"/>
    <w:rsid w:val="008C7729"/>
    <w:rsid w:val="008C7F47"/>
    <w:rsid w:val="008D022F"/>
    <w:rsid w:val="008D10DE"/>
    <w:rsid w:val="008D369E"/>
    <w:rsid w:val="008D3BC0"/>
    <w:rsid w:val="008D43E0"/>
    <w:rsid w:val="008D54B6"/>
    <w:rsid w:val="008D5952"/>
    <w:rsid w:val="008D5D6D"/>
    <w:rsid w:val="008D5E5F"/>
    <w:rsid w:val="008D6CD0"/>
    <w:rsid w:val="008D77C8"/>
    <w:rsid w:val="008D7A65"/>
    <w:rsid w:val="008E143E"/>
    <w:rsid w:val="008E1CB6"/>
    <w:rsid w:val="008E1E16"/>
    <w:rsid w:val="008E1E2D"/>
    <w:rsid w:val="008E2044"/>
    <w:rsid w:val="008E3372"/>
    <w:rsid w:val="008E3975"/>
    <w:rsid w:val="008E3C1A"/>
    <w:rsid w:val="008E3F51"/>
    <w:rsid w:val="008E4041"/>
    <w:rsid w:val="008E43F9"/>
    <w:rsid w:val="008E44B9"/>
    <w:rsid w:val="008E44BE"/>
    <w:rsid w:val="008E4BC3"/>
    <w:rsid w:val="008E55D4"/>
    <w:rsid w:val="008E60FF"/>
    <w:rsid w:val="008E69B4"/>
    <w:rsid w:val="008E6BFD"/>
    <w:rsid w:val="008E6E0F"/>
    <w:rsid w:val="008E6F66"/>
    <w:rsid w:val="008E716F"/>
    <w:rsid w:val="008E7CEB"/>
    <w:rsid w:val="008E7EEB"/>
    <w:rsid w:val="008F037B"/>
    <w:rsid w:val="008F0B59"/>
    <w:rsid w:val="008F0CE6"/>
    <w:rsid w:val="008F0ED8"/>
    <w:rsid w:val="008F113E"/>
    <w:rsid w:val="008F1354"/>
    <w:rsid w:val="008F13EC"/>
    <w:rsid w:val="008F2251"/>
    <w:rsid w:val="008F392F"/>
    <w:rsid w:val="008F39F9"/>
    <w:rsid w:val="008F3F48"/>
    <w:rsid w:val="008F56E7"/>
    <w:rsid w:val="008F656C"/>
    <w:rsid w:val="008F65E6"/>
    <w:rsid w:val="008F742E"/>
    <w:rsid w:val="008F7B8A"/>
    <w:rsid w:val="009000E1"/>
    <w:rsid w:val="0090035B"/>
    <w:rsid w:val="009009EF"/>
    <w:rsid w:val="00900F7C"/>
    <w:rsid w:val="00901134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4EF"/>
    <w:rsid w:val="009070AB"/>
    <w:rsid w:val="009073DE"/>
    <w:rsid w:val="009079E5"/>
    <w:rsid w:val="00907E21"/>
    <w:rsid w:val="00910716"/>
    <w:rsid w:val="00911699"/>
    <w:rsid w:val="00911ADF"/>
    <w:rsid w:val="00911DB1"/>
    <w:rsid w:val="00911EC9"/>
    <w:rsid w:val="0091307C"/>
    <w:rsid w:val="009135FA"/>
    <w:rsid w:val="00913986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699"/>
    <w:rsid w:val="00921FE3"/>
    <w:rsid w:val="00922B85"/>
    <w:rsid w:val="009235A1"/>
    <w:rsid w:val="009239FA"/>
    <w:rsid w:val="0092406A"/>
    <w:rsid w:val="0092427B"/>
    <w:rsid w:val="00924365"/>
    <w:rsid w:val="009247B2"/>
    <w:rsid w:val="009247D5"/>
    <w:rsid w:val="009249D7"/>
    <w:rsid w:val="00924C58"/>
    <w:rsid w:val="00924F8D"/>
    <w:rsid w:val="009256B4"/>
    <w:rsid w:val="00925AFE"/>
    <w:rsid w:val="00926EA6"/>
    <w:rsid w:val="00926F2A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695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5987"/>
    <w:rsid w:val="00956C26"/>
    <w:rsid w:val="009576B4"/>
    <w:rsid w:val="00957902"/>
    <w:rsid w:val="00957BD5"/>
    <w:rsid w:val="00957EE4"/>
    <w:rsid w:val="00961D07"/>
    <w:rsid w:val="00962208"/>
    <w:rsid w:val="00963B8A"/>
    <w:rsid w:val="0096429D"/>
    <w:rsid w:val="00964881"/>
    <w:rsid w:val="00964AB7"/>
    <w:rsid w:val="00964F78"/>
    <w:rsid w:val="00964FF9"/>
    <w:rsid w:val="0096514D"/>
    <w:rsid w:val="0096521E"/>
    <w:rsid w:val="009656F2"/>
    <w:rsid w:val="00965B88"/>
    <w:rsid w:val="009666DB"/>
    <w:rsid w:val="00966A63"/>
    <w:rsid w:val="00967476"/>
    <w:rsid w:val="0097029F"/>
    <w:rsid w:val="00970845"/>
    <w:rsid w:val="00970C34"/>
    <w:rsid w:val="009710C3"/>
    <w:rsid w:val="00971372"/>
    <w:rsid w:val="009714E4"/>
    <w:rsid w:val="0097163B"/>
    <w:rsid w:val="00973A9E"/>
    <w:rsid w:val="00974640"/>
    <w:rsid w:val="00975653"/>
    <w:rsid w:val="00976EA8"/>
    <w:rsid w:val="009771CA"/>
    <w:rsid w:val="009776E7"/>
    <w:rsid w:val="00977EDC"/>
    <w:rsid w:val="00980289"/>
    <w:rsid w:val="009810BE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0407"/>
    <w:rsid w:val="00991E7B"/>
    <w:rsid w:val="0099200F"/>
    <w:rsid w:val="009923BC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283"/>
    <w:rsid w:val="009B2862"/>
    <w:rsid w:val="009B311F"/>
    <w:rsid w:val="009B4212"/>
    <w:rsid w:val="009B48C4"/>
    <w:rsid w:val="009B4FC6"/>
    <w:rsid w:val="009B50AA"/>
    <w:rsid w:val="009B5A95"/>
    <w:rsid w:val="009B5B9B"/>
    <w:rsid w:val="009B7DDA"/>
    <w:rsid w:val="009C094D"/>
    <w:rsid w:val="009C0C22"/>
    <w:rsid w:val="009C1B68"/>
    <w:rsid w:val="009C1C22"/>
    <w:rsid w:val="009C2183"/>
    <w:rsid w:val="009C250C"/>
    <w:rsid w:val="009C2C09"/>
    <w:rsid w:val="009C2EE2"/>
    <w:rsid w:val="009C356A"/>
    <w:rsid w:val="009C3859"/>
    <w:rsid w:val="009C4269"/>
    <w:rsid w:val="009C4DA4"/>
    <w:rsid w:val="009C5132"/>
    <w:rsid w:val="009C58D3"/>
    <w:rsid w:val="009C5B4C"/>
    <w:rsid w:val="009C6C23"/>
    <w:rsid w:val="009C7481"/>
    <w:rsid w:val="009D06C2"/>
    <w:rsid w:val="009D07F9"/>
    <w:rsid w:val="009D0A85"/>
    <w:rsid w:val="009D142B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CC1"/>
    <w:rsid w:val="009E355C"/>
    <w:rsid w:val="009E38B3"/>
    <w:rsid w:val="009E533E"/>
    <w:rsid w:val="009E548A"/>
    <w:rsid w:val="009E656F"/>
    <w:rsid w:val="009E794E"/>
    <w:rsid w:val="009F0E31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763"/>
    <w:rsid w:val="009F678C"/>
    <w:rsid w:val="009F6DBA"/>
    <w:rsid w:val="009F6EAB"/>
    <w:rsid w:val="009F7448"/>
    <w:rsid w:val="009F7D13"/>
    <w:rsid w:val="00A00A7A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047"/>
    <w:rsid w:val="00A07603"/>
    <w:rsid w:val="00A07D3D"/>
    <w:rsid w:val="00A11005"/>
    <w:rsid w:val="00A1100B"/>
    <w:rsid w:val="00A136E1"/>
    <w:rsid w:val="00A13C71"/>
    <w:rsid w:val="00A1425A"/>
    <w:rsid w:val="00A15006"/>
    <w:rsid w:val="00A1519E"/>
    <w:rsid w:val="00A15691"/>
    <w:rsid w:val="00A15DA8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17E"/>
    <w:rsid w:val="00A27581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47A9B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41A7"/>
    <w:rsid w:val="00A541F8"/>
    <w:rsid w:val="00A545FC"/>
    <w:rsid w:val="00A56803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461"/>
    <w:rsid w:val="00A755BF"/>
    <w:rsid w:val="00A761BD"/>
    <w:rsid w:val="00A7631F"/>
    <w:rsid w:val="00A7668B"/>
    <w:rsid w:val="00A76EED"/>
    <w:rsid w:val="00A803D7"/>
    <w:rsid w:val="00A80AF7"/>
    <w:rsid w:val="00A81995"/>
    <w:rsid w:val="00A83862"/>
    <w:rsid w:val="00A84032"/>
    <w:rsid w:val="00A841A8"/>
    <w:rsid w:val="00A8499E"/>
    <w:rsid w:val="00A855EC"/>
    <w:rsid w:val="00A8589C"/>
    <w:rsid w:val="00A85E0E"/>
    <w:rsid w:val="00A86532"/>
    <w:rsid w:val="00A869B2"/>
    <w:rsid w:val="00A86C1B"/>
    <w:rsid w:val="00A86DD7"/>
    <w:rsid w:val="00A87730"/>
    <w:rsid w:val="00A9012A"/>
    <w:rsid w:val="00A90552"/>
    <w:rsid w:val="00A908E4"/>
    <w:rsid w:val="00A90F2E"/>
    <w:rsid w:val="00A911C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2398"/>
    <w:rsid w:val="00AA3760"/>
    <w:rsid w:val="00AA3BF1"/>
    <w:rsid w:val="00AA3CA3"/>
    <w:rsid w:val="00AA4FB7"/>
    <w:rsid w:val="00AA554A"/>
    <w:rsid w:val="00AA5791"/>
    <w:rsid w:val="00AA5CF2"/>
    <w:rsid w:val="00AA6C55"/>
    <w:rsid w:val="00AA7451"/>
    <w:rsid w:val="00AA7720"/>
    <w:rsid w:val="00AA7966"/>
    <w:rsid w:val="00AB01FB"/>
    <w:rsid w:val="00AB0C56"/>
    <w:rsid w:val="00AB0F6C"/>
    <w:rsid w:val="00AB1FB0"/>
    <w:rsid w:val="00AB327F"/>
    <w:rsid w:val="00AB4279"/>
    <w:rsid w:val="00AB458B"/>
    <w:rsid w:val="00AB52C8"/>
    <w:rsid w:val="00AB552D"/>
    <w:rsid w:val="00AB58B0"/>
    <w:rsid w:val="00AB59E3"/>
    <w:rsid w:val="00AB61FA"/>
    <w:rsid w:val="00AB6CAD"/>
    <w:rsid w:val="00AB6EFF"/>
    <w:rsid w:val="00AB700C"/>
    <w:rsid w:val="00AB7AC3"/>
    <w:rsid w:val="00AB7CD3"/>
    <w:rsid w:val="00AC016B"/>
    <w:rsid w:val="00AC09E6"/>
    <w:rsid w:val="00AC1002"/>
    <w:rsid w:val="00AC17B2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2F9A"/>
    <w:rsid w:val="00AD388E"/>
    <w:rsid w:val="00AD3974"/>
    <w:rsid w:val="00AD3A56"/>
    <w:rsid w:val="00AD3D70"/>
    <w:rsid w:val="00AD3E88"/>
    <w:rsid w:val="00AD4630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E46"/>
    <w:rsid w:val="00AE3296"/>
    <w:rsid w:val="00AE3AAD"/>
    <w:rsid w:val="00AE4FFB"/>
    <w:rsid w:val="00AE780B"/>
    <w:rsid w:val="00AE7819"/>
    <w:rsid w:val="00AE7A80"/>
    <w:rsid w:val="00AF0260"/>
    <w:rsid w:val="00AF256D"/>
    <w:rsid w:val="00AF2EBC"/>
    <w:rsid w:val="00AF367B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07A23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9C3"/>
    <w:rsid w:val="00B27FA1"/>
    <w:rsid w:val="00B302CA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7698"/>
    <w:rsid w:val="00B57D4B"/>
    <w:rsid w:val="00B60730"/>
    <w:rsid w:val="00B619B7"/>
    <w:rsid w:val="00B61DBC"/>
    <w:rsid w:val="00B61F25"/>
    <w:rsid w:val="00B620B8"/>
    <w:rsid w:val="00B646B9"/>
    <w:rsid w:val="00B646FF"/>
    <w:rsid w:val="00B65174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46B4"/>
    <w:rsid w:val="00B766A5"/>
    <w:rsid w:val="00B767DF"/>
    <w:rsid w:val="00B76B38"/>
    <w:rsid w:val="00B77935"/>
    <w:rsid w:val="00B81142"/>
    <w:rsid w:val="00B8180F"/>
    <w:rsid w:val="00B81EAC"/>
    <w:rsid w:val="00B82C6E"/>
    <w:rsid w:val="00B83469"/>
    <w:rsid w:val="00B861A7"/>
    <w:rsid w:val="00B868E2"/>
    <w:rsid w:val="00B870D5"/>
    <w:rsid w:val="00B87171"/>
    <w:rsid w:val="00B872C3"/>
    <w:rsid w:val="00B876AB"/>
    <w:rsid w:val="00B879E9"/>
    <w:rsid w:val="00B87E2B"/>
    <w:rsid w:val="00B91469"/>
    <w:rsid w:val="00B91705"/>
    <w:rsid w:val="00B92E8F"/>
    <w:rsid w:val="00B9370A"/>
    <w:rsid w:val="00B94BE5"/>
    <w:rsid w:val="00B95295"/>
    <w:rsid w:val="00B958D2"/>
    <w:rsid w:val="00B96B3D"/>
    <w:rsid w:val="00BA0018"/>
    <w:rsid w:val="00BA0997"/>
    <w:rsid w:val="00BA2298"/>
    <w:rsid w:val="00BA2571"/>
    <w:rsid w:val="00BA263F"/>
    <w:rsid w:val="00BA277C"/>
    <w:rsid w:val="00BA2EF0"/>
    <w:rsid w:val="00BA4DB2"/>
    <w:rsid w:val="00BA4E9E"/>
    <w:rsid w:val="00BA5BC9"/>
    <w:rsid w:val="00BA6550"/>
    <w:rsid w:val="00BA699B"/>
    <w:rsid w:val="00BA78A1"/>
    <w:rsid w:val="00BB0704"/>
    <w:rsid w:val="00BB1382"/>
    <w:rsid w:val="00BB277B"/>
    <w:rsid w:val="00BB32E1"/>
    <w:rsid w:val="00BB342E"/>
    <w:rsid w:val="00BB392B"/>
    <w:rsid w:val="00BB3A61"/>
    <w:rsid w:val="00BB3CA0"/>
    <w:rsid w:val="00BB4C43"/>
    <w:rsid w:val="00BB614C"/>
    <w:rsid w:val="00BB61EB"/>
    <w:rsid w:val="00BB6AE7"/>
    <w:rsid w:val="00BB7133"/>
    <w:rsid w:val="00BB734A"/>
    <w:rsid w:val="00BC0523"/>
    <w:rsid w:val="00BC0BF1"/>
    <w:rsid w:val="00BC2665"/>
    <w:rsid w:val="00BC2F42"/>
    <w:rsid w:val="00BC398A"/>
    <w:rsid w:val="00BC3FD1"/>
    <w:rsid w:val="00BC3FF2"/>
    <w:rsid w:val="00BC4A17"/>
    <w:rsid w:val="00BC5FEF"/>
    <w:rsid w:val="00BD03C4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85E"/>
    <w:rsid w:val="00BF2E15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AA5"/>
    <w:rsid w:val="00C01BAC"/>
    <w:rsid w:val="00C021BB"/>
    <w:rsid w:val="00C024D4"/>
    <w:rsid w:val="00C02881"/>
    <w:rsid w:val="00C02F08"/>
    <w:rsid w:val="00C04184"/>
    <w:rsid w:val="00C04DE0"/>
    <w:rsid w:val="00C059D4"/>
    <w:rsid w:val="00C05C92"/>
    <w:rsid w:val="00C05F53"/>
    <w:rsid w:val="00C061AA"/>
    <w:rsid w:val="00C06B94"/>
    <w:rsid w:val="00C07D1F"/>
    <w:rsid w:val="00C1015A"/>
    <w:rsid w:val="00C11A2C"/>
    <w:rsid w:val="00C12810"/>
    <w:rsid w:val="00C14167"/>
    <w:rsid w:val="00C14528"/>
    <w:rsid w:val="00C1453F"/>
    <w:rsid w:val="00C14BB4"/>
    <w:rsid w:val="00C17E04"/>
    <w:rsid w:val="00C17FAC"/>
    <w:rsid w:val="00C20BDA"/>
    <w:rsid w:val="00C21314"/>
    <w:rsid w:val="00C21A83"/>
    <w:rsid w:val="00C22045"/>
    <w:rsid w:val="00C22223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98D"/>
    <w:rsid w:val="00C45D3A"/>
    <w:rsid w:val="00C4708D"/>
    <w:rsid w:val="00C5020D"/>
    <w:rsid w:val="00C50A57"/>
    <w:rsid w:val="00C50BE6"/>
    <w:rsid w:val="00C51122"/>
    <w:rsid w:val="00C516F9"/>
    <w:rsid w:val="00C52072"/>
    <w:rsid w:val="00C52B43"/>
    <w:rsid w:val="00C53400"/>
    <w:rsid w:val="00C54D7C"/>
    <w:rsid w:val="00C5500C"/>
    <w:rsid w:val="00C55319"/>
    <w:rsid w:val="00C566D3"/>
    <w:rsid w:val="00C5717F"/>
    <w:rsid w:val="00C57193"/>
    <w:rsid w:val="00C576CF"/>
    <w:rsid w:val="00C577A8"/>
    <w:rsid w:val="00C57B08"/>
    <w:rsid w:val="00C60128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D57"/>
    <w:rsid w:val="00C67FE9"/>
    <w:rsid w:val="00C717BC"/>
    <w:rsid w:val="00C71ABA"/>
    <w:rsid w:val="00C71C43"/>
    <w:rsid w:val="00C7265A"/>
    <w:rsid w:val="00C72A62"/>
    <w:rsid w:val="00C72F9D"/>
    <w:rsid w:val="00C734BD"/>
    <w:rsid w:val="00C74DCC"/>
    <w:rsid w:val="00C75584"/>
    <w:rsid w:val="00C761D0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50C"/>
    <w:rsid w:val="00CB6A85"/>
    <w:rsid w:val="00CB702D"/>
    <w:rsid w:val="00CB7898"/>
    <w:rsid w:val="00CB7EB1"/>
    <w:rsid w:val="00CC0186"/>
    <w:rsid w:val="00CC0598"/>
    <w:rsid w:val="00CC0FA2"/>
    <w:rsid w:val="00CC1459"/>
    <w:rsid w:val="00CC35F7"/>
    <w:rsid w:val="00CC53EE"/>
    <w:rsid w:val="00CC586C"/>
    <w:rsid w:val="00CC5921"/>
    <w:rsid w:val="00CC5E8A"/>
    <w:rsid w:val="00CC5E9B"/>
    <w:rsid w:val="00CC6474"/>
    <w:rsid w:val="00CC72EE"/>
    <w:rsid w:val="00CC77D0"/>
    <w:rsid w:val="00CD0DB9"/>
    <w:rsid w:val="00CD1012"/>
    <w:rsid w:val="00CD11A5"/>
    <w:rsid w:val="00CD1E43"/>
    <w:rsid w:val="00CD2370"/>
    <w:rsid w:val="00CD3BAC"/>
    <w:rsid w:val="00CD3F51"/>
    <w:rsid w:val="00CD40B7"/>
    <w:rsid w:val="00CD4E8C"/>
    <w:rsid w:val="00CD5A7A"/>
    <w:rsid w:val="00CD6276"/>
    <w:rsid w:val="00CD69E7"/>
    <w:rsid w:val="00CE068D"/>
    <w:rsid w:val="00CE0CF2"/>
    <w:rsid w:val="00CE0EF3"/>
    <w:rsid w:val="00CE12D0"/>
    <w:rsid w:val="00CE167F"/>
    <w:rsid w:val="00CE16AB"/>
    <w:rsid w:val="00CE17D0"/>
    <w:rsid w:val="00CE28F6"/>
    <w:rsid w:val="00CE3F04"/>
    <w:rsid w:val="00CE4108"/>
    <w:rsid w:val="00CE4624"/>
    <w:rsid w:val="00CE46B6"/>
    <w:rsid w:val="00CE4918"/>
    <w:rsid w:val="00CE51BC"/>
    <w:rsid w:val="00CE7132"/>
    <w:rsid w:val="00CE7511"/>
    <w:rsid w:val="00CE753A"/>
    <w:rsid w:val="00CE7877"/>
    <w:rsid w:val="00CE7A4E"/>
    <w:rsid w:val="00CF0ADA"/>
    <w:rsid w:val="00CF1824"/>
    <w:rsid w:val="00CF20AC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19DA"/>
    <w:rsid w:val="00D0250B"/>
    <w:rsid w:val="00D03197"/>
    <w:rsid w:val="00D03597"/>
    <w:rsid w:val="00D037CD"/>
    <w:rsid w:val="00D058EB"/>
    <w:rsid w:val="00D05A87"/>
    <w:rsid w:val="00D05D87"/>
    <w:rsid w:val="00D06A41"/>
    <w:rsid w:val="00D06CC8"/>
    <w:rsid w:val="00D0710A"/>
    <w:rsid w:val="00D07D5D"/>
    <w:rsid w:val="00D1035D"/>
    <w:rsid w:val="00D10FCE"/>
    <w:rsid w:val="00D117DB"/>
    <w:rsid w:val="00D11DCC"/>
    <w:rsid w:val="00D13694"/>
    <w:rsid w:val="00D1400F"/>
    <w:rsid w:val="00D14A68"/>
    <w:rsid w:val="00D1532A"/>
    <w:rsid w:val="00D1595F"/>
    <w:rsid w:val="00D15BA8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1076"/>
    <w:rsid w:val="00D215D9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E18"/>
    <w:rsid w:val="00D4240B"/>
    <w:rsid w:val="00D42F23"/>
    <w:rsid w:val="00D43B05"/>
    <w:rsid w:val="00D441CC"/>
    <w:rsid w:val="00D445A4"/>
    <w:rsid w:val="00D44846"/>
    <w:rsid w:val="00D44894"/>
    <w:rsid w:val="00D45577"/>
    <w:rsid w:val="00D45B20"/>
    <w:rsid w:val="00D46367"/>
    <w:rsid w:val="00D46B50"/>
    <w:rsid w:val="00D47809"/>
    <w:rsid w:val="00D47BC0"/>
    <w:rsid w:val="00D50C86"/>
    <w:rsid w:val="00D50CAE"/>
    <w:rsid w:val="00D515C3"/>
    <w:rsid w:val="00D518D7"/>
    <w:rsid w:val="00D51FDD"/>
    <w:rsid w:val="00D520EE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8"/>
    <w:rsid w:val="00D55642"/>
    <w:rsid w:val="00D55AB7"/>
    <w:rsid w:val="00D55D7D"/>
    <w:rsid w:val="00D55FC9"/>
    <w:rsid w:val="00D575DD"/>
    <w:rsid w:val="00D60F2D"/>
    <w:rsid w:val="00D61151"/>
    <w:rsid w:val="00D61724"/>
    <w:rsid w:val="00D62286"/>
    <w:rsid w:val="00D63642"/>
    <w:rsid w:val="00D6584A"/>
    <w:rsid w:val="00D67D73"/>
    <w:rsid w:val="00D7042F"/>
    <w:rsid w:val="00D70494"/>
    <w:rsid w:val="00D708E3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5889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1BF6"/>
    <w:rsid w:val="00D926C1"/>
    <w:rsid w:val="00D946AF"/>
    <w:rsid w:val="00D953D3"/>
    <w:rsid w:val="00D95A5D"/>
    <w:rsid w:val="00D95F7A"/>
    <w:rsid w:val="00D96829"/>
    <w:rsid w:val="00D96BC9"/>
    <w:rsid w:val="00D97766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63B5"/>
    <w:rsid w:val="00DA66BB"/>
    <w:rsid w:val="00DB008F"/>
    <w:rsid w:val="00DB0120"/>
    <w:rsid w:val="00DB0EE6"/>
    <w:rsid w:val="00DB1050"/>
    <w:rsid w:val="00DB13E7"/>
    <w:rsid w:val="00DB1802"/>
    <w:rsid w:val="00DB1917"/>
    <w:rsid w:val="00DB1EBF"/>
    <w:rsid w:val="00DB2227"/>
    <w:rsid w:val="00DB2239"/>
    <w:rsid w:val="00DB279A"/>
    <w:rsid w:val="00DB2E32"/>
    <w:rsid w:val="00DB36B4"/>
    <w:rsid w:val="00DB388B"/>
    <w:rsid w:val="00DB3B2A"/>
    <w:rsid w:val="00DB591A"/>
    <w:rsid w:val="00DB74FF"/>
    <w:rsid w:val="00DB7FBD"/>
    <w:rsid w:val="00DC0559"/>
    <w:rsid w:val="00DC05E9"/>
    <w:rsid w:val="00DC0B17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AD2"/>
    <w:rsid w:val="00DD05D4"/>
    <w:rsid w:val="00DD1B08"/>
    <w:rsid w:val="00DD1BCB"/>
    <w:rsid w:val="00DD2993"/>
    <w:rsid w:val="00DD2B78"/>
    <w:rsid w:val="00DD35F2"/>
    <w:rsid w:val="00DD3720"/>
    <w:rsid w:val="00DD45CB"/>
    <w:rsid w:val="00DD4C42"/>
    <w:rsid w:val="00DD4FBB"/>
    <w:rsid w:val="00DD5F3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F0B"/>
    <w:rsid w:val="00DF5F96"/>
    <w:rsid w:val="00DF7009"/>
    <w:rsid w:val="00DF71D3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10370"/>
    <w:rsid w:val="00E1490B"/>
    <w:rsid w:val="00E151FF"/>
    <w:rsid w:val="00E155AB"/>
    <w:rsid w:val="00E20367"/>
    <w:rsid w:val="00E21DC7"/>
    <w:rsid w:val="00E226A7"/>
    <w:rsid w:val="00E228A3"/>
    <w:rsid w:val="00E22A63"/>
    <w:rsid w:val="00E22DAD"/>
    <w:rsid w:val="00E22E16"/>
    <w:rsid w:val="00E23EEC"/>
    <w:rsid w:val="00E2435C"/>
    <w:rsid w:val="00E24624"/>
    <w:rsid w:val="00E25F30"/>
    <w:rsid w:val="00E26168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DF9"/>
    <w:rsid w:val="00E3765B"/>
    <w:rsid w:val="00E37857"/>
    <w:rsid w:val="00E37E08"/>
    <w:rsid w:val="00E418AE"/>
    <w:rsid w:val="00E41D51"/>
    <w:rsid w:val="00E42AC0"/>
    <w:rsid w:val="00E43C34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F0C"/>
    <w:rsid w:val="00E512DD"/>
    <w:rsid w:val="00E51951"/>
    <w:rsid w:val="00E5274C"/>
    <w:rsid w:val="00E531C2"/>
    <w:rsid w:val="00E5409F"/>
    <w:rsid w:val="00E55E5B"/>
    <w:rsid w:val="00E5760B"/>
    <w:rsid w:val="00E57EED"/>
    <w:rsid w:val="00E61318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E3A"/>
    <w:rsid w:val="00E7092A"/>
    <w:rsid w:val="00E7114E"/>
    <w:rsid w:val="00E72437"/>
    <w:rsid w:val="00E73F11"/>
    <w:rsid w:val="00E74163"/>
    <w:rsid w:val="00E74B50"/>
    <w:rsid w:val="00E75220"/>
    <w:rsid w:val="00E7550B"/>
    <w:rsid w:val="00E7569F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54E6"/>
    <w:rsid w:val="00E86E6E"/>
    <w:rsid w:val="00E87A07"/>
    <w:rsid w:val="00E87BD6"/>
    <w:rsid w:val="00E909FD"/>
    <w:rsid w:val="00E90C7C"/>
    <w:rsid w:val="00E913CA"/>
    <w:rsid w:val="00E95728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32BD"/>
    <w:rsid w:val="00EA34A8"/>
    <w:rsid w:val="00EA374F"/>
    <w:rsid w:val="00EA3E64"/>
    <w:rsid w:val="00EA4013"/>
    <w:rsid w:val="00EA42F2"/>
    <w:rsid w:val="00EA57E3"/>
    <w:rsid w:val="00EA593F"/>
    <w:rsid w:val="00EA5CFE"/>
    <w:rsid w:val="00EA60C3"/>
    <w:rsid w:val="00EA7D20"/>
    <w:rsid w:val="00EB08C6"/>
    <w:rsid w:val="00EB1CA0"/>
    <w:rsid w:val="00EB1E18"/>
    <w:rsid w:val="00EB266D"/>
    <w:rsid w:val="00EB2AB1"/>
    <w:rsid w:val="00EB2D2A"/>
    <w:rsid w:val="00EB2F1D"/>
    <w:rsid w:val="00EB3E11"/>
    <w:rsid w:val="00EB3EE9"/>
    <w:rsid w:val="00EB3F38"/>
    <w:rsid w:val="00EB4AE6"/>
    <w:rsid w:val="00EB52A2"/>
    <w:rsid w:val="00EB5A2C"/>
    <w:rsid w:val="00EB60B3"/>
    <w:rsid w:val="00EB6F68"/>
    <w:rsid w:val="00EB71BF"/>
    <w:rsid w:val="00EB7816"/>
    <w:rsid w:val="00EC06F6"/>
    <w:rsid w:val="00EC09B5"/>
    <w:rsid w:val="00EC1694"/>
    <w:rsid w:val="00EC1FF1"/>
    <w:rsid w:val="00EC2E8F"/>
    <w:rsid w:val="00EC2FE2"/>
    <w:rsid w:val="00EC3235"/>
    <w:rsid w:val="00EC3521"/>
    <w:rsid w:val="00EC3A81"/>
    <w:rsid w:val="00EC5F4E"/>
    <w:rsid w:val="00EC637C"/>
    <w:rsid w:val="00ED006A"/>
    <w:rsid w:val="00ED0173"/>
    <w:rsid w:val="00ED235C"/>
    <w:rsid w:val="00ED2C3E"/>
    <w:rsid w:val="00ED44A6"/>
    <w:rsid w:val="00ED49C8"/>
    <w:rsid w:val="00ED684F"/>
    <w:rsid w:val="00ED6991"/>
    <w:rsid w:val="00ED7C86"/>
    <w:rsid w:val="00ED7F3A"/>
    <w:rsid w:val="00EE15B2"/>
    <w:rsid w:val="00EE1C46"/>
    <w:rsid w:val="00EE246C"/>
    <w:rsid w:val="00EE25F2"/>
    <w:rsid w:val="00EE25F6"/>
    <w:rsid w:val="00EE277B"/>
    <w:rsid w:val="00EE3027"/>
    <w:rsid w:val="00EE3574"/>
    <w:rsid w:val="00EE4313"/>
    <w:rsid w:val="00EE455F"/>
    <w:rsid w:val="00EE5231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1F9A"/>
    <w:rsid w:val="00EF22F3"/>
    <w:rsid w:val="00EF23EE"/>
    <w:rsid w:val="00EF2694"/>
    <w:rsid w:val="00EF2F93"/>
    <w:rsid w:val="00EF3109"/>
    <w:rsid w:val="00EF36B2"/>
    <w:rsid w:val="00EF505A"/>
    <w:rsid w:val="00EF5249"/>
    <w:rsid w:val="00EF58AA"/>
    <w:rsid w:val="00EF600D"/>
    <w:rsid w:val="00EF610F"/>
    <w:rsid w:val="00EF735C"/>
    <w:rsid w:val="00EF753D"/>
    <w:rsid w:val="00EF7E34"/>
    <w:rsid w:val="00EF7FB0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5B64"/>
    <w:rsid w:val="00F0602C"/>
    <w:rsid w:val="00F067C7"/>
    <w:rsid w:val="00F06C5F"/>
    <w:rsid w:val="00F1032C"/>
    <w:rsid w:val="00F11C83"/>
    <w:rsid w:val="00F1201E"/>
    <w:rsid w:val="00F1259E"/>
    <w:rsid w:val="00F13C5F"/>
    <w:rsid w:val="00F13F51"/>
    <w:rsid w:val="00F14362"/>
    <w:rsid w:val="00F147DB"/>
    <w:rsid w:val="00F149CF"/>
    <w:rsid w:val="00F15451"/>
    <w:rsid w:val="00F16408"/>
    <w:rsid w:val="00F16581"/>
    <w:rsid w:val="00F16969"/>
    <w:rsid w:val="00F16A28"/>
    <w:rsid w:val="00F16A4A"/>
    <w:rsid w:val="00F17012"/>
    <w:rsid w:val="00F2000C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0CEF"/>
    <w:rsid w:val="00F32038"/>
    <w:rsid w:val="00F32442"/>
    <w:rsid w:val="00F329A6"/>
    <w:rsid w:val="00F32B73"/>
    <w:rsid w:val="00F32CA7"/>
    <w:rsid w:val="00F330C1"/>
    <w:rsid w:val="00F332E9"/>
    <w:rsid w:val="00F34089"/>
    <w:rsid w:val="00F35F4B"/>
    <w:rsid w:val="00F3604A"/>
    <w:rsid w:val="00F36E49"/>
    <w:rsid w:val="00F37398"/>
    <w:rsid w:val="00F3763D"/>
    <w:rsid w:val="00F37CA3"/>
    <w:rsid w:val="00F4028F"/>
    <w:rsid w:val="00F40F24"/>
    <w:rsid w:val="00F4206B"/>
    <w:rsid w:val="00F427BA"/>
    <w:rsid w:val="00F42B71"/>
    <w:rsid w:val="00F47E42"/>
    <w:rsid w:val="00F512FD"/>
    <w:rsid w:val="00F52A12"/>
    <w:rsid w:val="00F52D73"/>
    <w:rsid w:val="00F53CD0"/>
    <w:rsid w:val="00F5431E"/>
    <w:rsid w:val="00F55341"/>
    <w:rsid w:val="00F5543C"/>
    <w:rsid w:val="00F558E9"/>
    <w:rsid w:val="00F5593B"/>
    <w:rsid w:val="00F55EB2"/>
    <w:rsid w:val="00F605AC"/>
    <w:rsid w:val="00F6100B"/>
    <w:rsid w:val="00F61157"/>
    <w:rsid w:val="00F61217"/>
    <w:rsid w:val="00F6168A"/>
    <w:rsid w:val="00F61A0D"/>
    <w:rsid w:val="00F6251D"/>
    <w:rsid w:val="00F625B3"/>
    <w:rsid w:val="00F625FD"/>
    <w:rsid w:val="00F62C4D"/>
    <w:rsid w:val="00F632C3"/>
    <w:rsid w:val="00F63EA1"/>
    <w:rsid w:val="00F65F91"/>
    <w:rsid w:val="00F6601E"/>
    <w:rsid w:val="00F6606A"/>
    <w:rsid w:val="00F661D7"/>
    <w:rsid w:val="00F664E9"/>
    <w:rsid w:val="00F66564"/>
    <w:rsid w:val="00F700E5"/>
    <w:rsid w:val="00F70E24"/>
    <w:rsid w:val="00F71AE4"/>
    <w:rsid w:val="00F723D5"/>
    <w:rsid w:val="00F74A33"/>
    <w:rsid w:val="00F75223"/>
    <w:rsid w:val="00F75971"/>
    <w:rsid w:val="00F7602F"/>
    <w:rsid w:val="00F77B31"/>
    <w:rsid w:val="00F80096"/>
    <w:rsid w:val="00F81217"/>
    <w:rsid w:val="00F81B1E"/>
    <w:rsid w:val="00F81E28"/>
    <w:rsid w:val="00F822EC"/>
    <w:rsid w:val="00F82542"/>
    <w:rsid w:val="00F8282A"/>
    <w:rsid w:val="00F83FB0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C8D"/>
    <w:rsid w:val="00FB1DC5"/>
    <w:rsid w:val="00FB225A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112"/>
    <w:rsid w:val="00FC0CCB"/>
    <w:rsid w:val="00FC0F01"/>
    <w:rsid w:val="00FC3409"/>
    <w:rsid w:val="00FC3CA0"/>
    <w:rsid w:val="00FC4080"/>
    <w:rsid w:val="00FC5022"/>
    <w:rsid w:val="00FC524B"/>
    <w:rsid w:val="00FC598E"/>
    <w:rsid w:val="00FC599D"/>
    <w:rsid w:val="00FC5F18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05CF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299"/>
    <w:rsid w:val="00FF0ABD"/>
    <w:rsid w:val="00FF10AC"/>
    <w:rsid w:val="00FF13E5"/>
    <w:rsid w:val="00FF1587"/>
    <w:rsid w:val="00FF185A"/>
    <w:rsid w:val="00FF1CBF"/>
    <w:rsid w:val="00FF1CE5"/>
    <w:rsid w:val="00FF27A5"/>
    <w:rsid w:val="00FF35C3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23647D0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</TotalTime>
  <Pages>8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Orathai, Nuchprasert</cp:lastModifiedBy>
  <cp:revision>10</cp:revision>
  <cp:lastPrinted>2022-11-04T06:36:00Z</cp:lastPrinted>
  <dcterms:created xsi:type="dcterms:W3CDTF">2022-10-28T04:15:00Z</dcterms:created>
  <dcterms:modified xsi:type="dcterms:W3CDTF">2022-11-04T09:29:00Z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