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3333" w14:textId="6969436F" w:rsidR="005471B4" w:rsidRDefault="005471B4" w:rsidP="00476478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3ED98434" w14:textId="77777777" w:rsidR="0069687D" w:rsidRDefault="0069687D" w:rsidP="0069687D">
      <w:pPr>
        <w:spacing w:line="240" w:lineRule="atLeast"/>
        <w:jc w:val="center"/>
        <w:rPr>
          <w:rStyle w:val="Emphasis"/>
          <w:rFonts w:cstheme="minorBidi"/>
          <w:lang w:val="en-US" w:bidi="th-TH"/>
        </w:rPr>
      </w:pPr>
    </w:p>
    <w:p w14:paraId="39B189E5" w14:textId="77777777" w:rsidR="0069687D" w:rsidRPr="00171156" w:rsidRDefault="0069687D" w:rsidP="0069687D">
      <w:pPr>
        <w:spacing w:line="240" w:lineRule="atLeast"/>
        <w:jc w:val="center"/>
        <w:rPr>
          <w:rStyle w:val="Emphasis"/>
          <w:rFonts w:cstheme="minorBidi"/>
          <w:cs/>
          <w:lang w:val="en-US" w:bidi="th-TH"/>
        </w:rPr>
      </w:pPr>
    </w:p>
    <w:p w14:paraId="6B03E936" w14:textId="77777777" w:rsidR="0069687D" w:rsidRPr="005E121E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1016A05A" w14:textId="4EA5D42E" w:rsidR="0069687D" w:rsidRDefault="0069687D" w:rsidP="0069687D">
      <w:pPr>
        <w:spacing w:line="240" w:lineRule="atLeast"/>
        <w:jc w:val="center"/>
        <w:rPr>
          <w:b/>
          <w:bCs/>
          <w:szCs w:val="22"/>
        </w:rPr>
      </w:pPr>
    </w:p>
    <w:p w14:paraId="4AC9C2A0" w14:textId="393C4CC4" w:rsidR="003C4900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5959D078" w14:textId="77777777" w:rsidR="003C4900" w:rsidRPr="005E121E" w:rsidRDefault="003C4900" w:rsidP="0069687D">
      <w:pPr>
        <w:spacing w:line="240" w:lineRule="atLeast"/>
        <w:jc w:val="center"/>
        <w:rPr>
          <w:b/>
          <w:bCs/>
          <w:szCs w:val="22"/>
        </w:rPr>
      </w:pPr>
    </w:p>
    <w:p w14:paraId="35B6D762" w14:textId="77777777" w:rsidR="00DC45C0" w:rsidRPr="00EC22E9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I.C.C. International Public Company Limited</w:t>
      </w:r>
    </w:p>
    <w:p w14:paraId="42718EDD" w14:textId="77777777" w:rsidR="00C051BC" w:rsidRPr="00EC22E9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EC22E9">
        <w:rPr>
          <w:b/>
          <w:bCs/>
          <w:sz w:val="40"/>
          <w:szCs w:val="40"/>
        </w:rPr>
        <w:t>and its Subsidiaries</w:t>
      </w:r>
    </w:p>
    <w:p w14:paraId="198279F9" w14:textId="77777777" w:rsidR="00F17A2D" w:rsidRPr="00EC22E9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14:paraId="3D8DF616" w14:textId="77777777" w:rsidR="00BA48C9" w:rsidRPr="00EC22E9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14:paraId="6B263BF6" w14:textId="77777777" w:rsidR="004D48B9" w:rsidRPr="00EC22E9" w:rsidRDefault="004D48B9" w:rsidP="004D48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>Condensed Interim financial statements</w:t>
      </w:r>
    </w:p>
    <w:p w14:paraId="19D2CA9E" w14:textId="77777777" w:rsidR="00BB65B8" w:rsidRPr="005E121E" w:rsidRDefault="00BB65B8" w:rsidP="00BB65B8">
      <w:pPr>
        <w:spacing w:line="240" w:lineRule="atLeast"/>
        <w:jc w:val="center"/>
        <w:rPr>
          <w:sz w:val="36"/>
          <w:szCs w:val="36"/>
        </w:rPr>
      </w:pPr>
      <w:r w:rsidRPr="005E121E">
        <w:rPr>
          <w:sz w:val="36"/>
          <w:szCs w:val="36"/>
        </w:rPr>
        <w:t>for the three-month and nine-month periods ended</w:t>
      </w:r>
    </w:p>
    <w:p w14:paraId="02FD9FBD" w14:textId="46B3C160" w:rsidR="00E913DF" w:rsidRPr="00EC22E9" w:rsidRDefault="00BB65B8" w:rsidP="00BB65B8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5E121E">
        <w:rPr>
          <w:sz w:val="36"/>
          <w:szCs w:val="36"/>
        </w:rPr>
        <w:t xml:space="preserve">30 </w:t>
      </w:r>
      <w:r w:rsidRPr="005E121E">
        <w:rPr>
          <w:sz w:val="36"/>
          <w:szCs w:val="45"/>
          <w:lang w:val="en-US" w:bidi="th-TH"/>
        </w:rPr>
        <w:t>September</w:t>
      </w:r>
      <w:r w:rsidR="004D48B9" w:rsidRPr="00EC22E9">
        <w:rPr>
          <w:sz w:val="36"/>
          <w:szCs w:val="36"/>
        </w:rPr>
        <w:t xml:space="preserve"> </w:t>
      </w:r>
      <w:r w:rsidR="00E913DF" w:rsidRPr="00EC22E9">
        <w:rPr>
          <w:sz w:val="36"/>
          <w:szCs w:val="45"/>
          <w:lang w:val="en-US" w:bidi="th-TH"/>
        </w:rPr>
        <w:t>202</w:t>
      </w:r>
      <w:r w:rsidR="004D48B9" w:rsidRPr="00EC22E9">
        <w:rPr>
          <w:rFonts w:cs="Angsana New"/>
          <w:sz w:val="36"/>
          <w:szCs w:val="45"/>
          <w:lang w:val="en-US" w:bidi="th-TH"/>
        </w:rPr>
        <w:t>2</w:t>
      </w:r>
    </w:p>
    <w:p w14:paraId="56E5D13A" w14:textId="77777777" w:rsidR="00E913DF" w:rsidRPr="00EC22E9" w:rsidRDefault="00E913DF" w:rsidP="00E913D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C22E9">
        <w:rPr>
          <w:spacing w:val="-3"/>
          <w:szCs w:val="36"/>
        </w:rPr>
        <w:t>and</w:t>
      </w:r>
    </w:p>
    <w:p w14:paraId="4998876C" w14:textId="77777777" w:rsidR="00E913DF" w:rsidRPr="00EC22E9" w:rsidRDefault="00E913DF" w:rsidP="00E913DF">
      <w:pPr>
        <w:spacing w:line="240" w:lineRule="atLeast"/>
        <w:jc w:val="center"/>
        <w:rPr>
          <w:sz w:val="36"/>
          <w:szCs w:val="36"/>
        </w:rPr>
      </w:pPr>
      <w:r w:rsidRPr="00EC22E9">
        <w:rPr>
          <w:spacing w:val="-3"/>
          <w:sz w:val="36"/>
          <w:szCs w:val="36"/>
        </w:rPr>
        <w:t>Independent auditor’s review report</w:t>
      </w:r>
    </w:p>
    <w:p w14:paraId="4B9430D3" w14:textId="2F823D01" w:rsidR="00AC3804" w:rsidRPr="00EC22E9" w:rsidRDefault="00AC3804" w:rsidP="00AC3804">
      <w:pPr>
        <w:spacing w:line="240" w:lineRule="atLeast"/>
        <w:jc w:val="center"/>
        <w:rPr>
          <w:sz w:val="36"/>
          <w:szCs w:val="36"/>
        </w:rPr>
      </w:pPr>
    </w:p>
    <w:p w14:paraId="0F7B7A05" w14:textId="77777777" w:rsidR="005471B4" w:rsidRPr="00EC22E9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F04C260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4A184F6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123F18" w14:textId="77777777" w:rsidR="000F6B51" w:rsidRPr="00EC22E9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00B7B3F" w14:textId="77777777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14:paraId="5CE59714" w14:textId="77777777" w:rsidR="00A41663" w:rsidRPr="00EC22E9" w:rsidRDefault="00A41663" w:rsidP="000F6B51">
      <w:pPr>
        <w:pStyle w:val="acctmainheading"/>
        <w:tabs>
          <w:tab w:val="left" w:pos="7810"/>
        </w:tabs>
        <w:spacing w:after="0" w:line="240" w:lineRule="atLeast"/>
        <w:sectPr w:rsidR="00A41663" w:rsidRPr="00EC22E9" w:rsidSect="00385D1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0B7C3F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9AA4AF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50AA38B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b w:val="0"/>
          <w:bCs/>
          <w:szCs w:val="35"/>
          <w:cs/>
          <w:lang w:bidi="th-TH"/>
        </w:rPr>
      </w:pPr>
    </w:p>
    <w:p w14:paraId="3431061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57C30D66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70E5DD9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D73CEE4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1ED4C83D" w14:textId="77777777" w:rsidR="0093209E" w:rsidRPr="00EC22E9" w:rsidRDefault="0093209E" w:rsidP="0093209E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</w:p>
    <w:p w14:paraId="31CF62EF" w14:textId="1A94A769" w:rsidR="000F6B51" w:rsidRPr="00EC22E9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EC22E9">
        <w:t>Independent auditor’s report on review of interim financial information</w:t>
      </w:r>
      <w:r w:rsidRPr="00EC22E9" w:rsidDel="006C3963">
        <w:t xml:space="preserve"> </w:t>
      </w:r>
    </w:p>
    <w:p w14:paraId="7C1340FD" w14:textId="77777777" w:rsidR="000F6B51" w:rsidRPr="001F4EDA" w:rsidRDefault="000F6B51" w:rsidP="001F4EDA">
      <w:pPr>
        <w:pStyle w:val="RNormal"/>
        <w:rPr>
          <w:lang w:val="en-GB"/>
        </w:rPr>
      </w:pPr>
    </w:p>
    <w:p w14:paraId="6C02B3C8" w14:textId="77777777" w:rsidR="000F6B51" w:rsidRPr="001F4EDA" w:rsidRDefault="000F6B51" w:rsidP="001F4EDA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1F4EDA">
        <w:rPr>
          <w:sz w:val="24"/>
          <w:szCs w:val="18"/>
        </w:rPr>
        <w:t>To the Board of Directors of I.C.C. International Public Company Limited</w:t>
      </w:r>
    </w:p>
    <w:p w14:paraId="3EB7E8DB" w14:textId="77777777" w:rsidR="000F6B51" w:rsidRPr="001F4EDA" w:rsidRDefault="000F6B51" w:rsidP="001F4EDA">
      <w:pPr>
        <w:pStyle w:val="RNormal"/>
        <w:rPr>
          <w:lang w:val="en-GB"/>
        </w:rPr>
      </w:pPr>
    </w:p>
    <w:p w14:paraId="5D38FD87" w14:textId="3419D6EB" w:rsidR="00BB65B8" w:rsidRPr="00FD590D" w:rsidRDefault="00BB65B8" w:rsidP="00BB65B8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>
        <w:t xml:space="preserve"> and its subsidiaries, and of </w:t>
      </w:r>
      <w:r w:rsidRPr="00FD590D">
        <w:t>I.C.C. International Public Company Limited</w:t>
      </w:r>
      <w:r>
        <w:t>, respectively, as at 30 September 2022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 for the three-month and nine-month periods ended 30 September 2022, consolidated and separate statements of </w:t>
      </w:r>
      <w:r w:rsidRPr="00FD590D">
        <w:t>changes in equ</w:t>
      </w:r>
      <w:r>
        <w:t>ity and cash flows for the nine</w:t>
      </w:r>
      <w:r w:rsidRPr="00FD590D">
        <w:t>-</w:t>
      </w:r>
      <w:r>
        <w:t>month period ended 30 September 2022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6E6307B2" w14:textId="77777777" w:rsidR="00BB65B8" w:rsidRPr="00EB55B8" w:rsidRDefault="00BB65B8" w:rsidP="00BB65B8">
      <w:pPr>
        <w:pStyle w:val="RNormal"/>
        <w:rPr>
          <w:lang w:val="en-GB"/>
        </w:rPr>
      </w:pPr>
    </w:p>
    <w:p w14:paraId="682B27D4" w14:textId="77777777" w:rsidR="00BB65B8" w:rsidRPr="00476478" w:rsidRDefault="00BB65B8" w:rsidP="00BB65B8">
      <w:pPr>
        <w:jc w:val="both"/>
        <w:rPr>
          <w:i/>
        </w:rPr>
      </w:pPr>
      <w:r w:rsidRPr="00476478">
        <w:rPr>
          <w:i/>
        </w:rPr>
        <w:t>Scope of Review</w:t>
      </w:r>
    </w:p>
    <w:p w14:paraId="5AA3ED12" w14:textId="77777777" w:rsidR="00BB65B8" w:rsidRPr="00476478" w:rsidRDefault="00BB65B8" w:rsidP="00BB65B8">
      <w:pPr>
        <w:jc w:val="both"/>
      </w:pPr>
    </w:p>
    <w:p w14:paraId="5DCAAB72" w14:textId="77777777" w:rsidR="00BB65B8" w:rsidRPr="00476478" w:rsidRDefault="00BB65B8" w:rsidP="00BB65B8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14:paraId="4320216F" w14:textId="77777777" w:rsidR="00BB65B8" w:rsidRPr="00476478" w:rsidRDefault="00BB65B8" w:rsidP="00BB65B8">
      <w:pPr>
        <w:jc w:val="both"/>
      </w:pPr>
    </w:p>
    <w:p w14:paraId="42AF842E" w14:textId="77777777" w:rsidR="00BB65B8" w:rsidRPr="00476478" w:rsidRDefault="00BB65B8" w:rsidP="00BB65B8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14:paraId="626E9EEB" w14:textId="77777777" w:rsidR="00BB65B8" w:rsidRPr="00476478" w:rsidRDefault="00BB65B8" w:rsidP="00BB65B8">
      <w:pPr>
        <w:jc w:val="both"/>
      </w:pPr>
    </w:p>
    <w:p w14:paraId="48D37EC7" w14:textId="77777777" w:rsidR="00BB65B8" w:rsidRDefault="00BB65B8" w:rsidP="00BB65B8">
      <w:pPr>
        <w:jc w:val="both"/>
        <w:rPr>
          <w:szCs w:val="22"/>
        </w:rPr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14:paraId="74B37739" w14:textId="77777777" w:rsidR="00BB65B8" w:rsidRDefault="00BB65B8" w:rsidP="00BB65B8">
      <w:pPr>
        <w:jc w:val="both"/>
        <w:rPr>
          <w:szCs w:val="22"/>
        </w:rPr>
      </w:pPr>
    </w:p>
    <w:p w14:paraId="5E54472F" w14:textId="0943E6BF" w:rsidR="000F6B51" w:rsidRPr="00EC22E9" w:rsidRDefault="000F6B51" w:rsidP="004D48B9">
      <w:pPr>
        <w:jc w:val="both"/>
        <w:rPr>
          <w:szCs w:val="22"/>
        </w:rPr>
      </w:pPr>
    </w:p>
    <w:p w14:paraId="38D9D162" w14:textId="17426DE7" w:rsidR="001B17ED" w:rsidRPr="00EC22E9" w:rsidRDefault="001B17ED" w:rsidP="000F6B51">
      <w:pPr>
        <w:jc w:val="both"/>
        <w:rPr>
          <w:szCs w:val="22"/>
        </w:rPr>
      </w:pPr>
    </w:p>
    <w:p w14:paraId="5E7E4494" w14:textId="6216B8B8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1CB94BCE" w14:textId="77777777" w:rsidR="00D95E06" w:rsidRPr="00EC22E9" w:rsidRDefault="00D95E06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D19CAD1" w14:textId="0D0452AA" w:rsidR="000F6B51" w:rsidRPr="00EC22E9" w:rsidRDefault="000F6B51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79E3EF4A" w14:textId="77777777" w:rsidR="004D378E" w:rsidRPr="00EC22E9" w:rsidRDefault="004D378E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518680BA" w14:textId="0259C3DF" w:rsidR="000F6B51" w:rsidRPr="00EC22E9" w:rsidRDefault="000F6B51" w:rsidP="000F6B51">
      <w:pPr>
        <w:spacing w:line="240" w:lineRule="atLeast"/>
        <w:ind w:right="-45"/>
        <w:rPr>
          <w:lang w:val="en-US"/>
        </w:rPr>
      </w:pPr>
      <w:r w:rsidRPr="00EC22E9">
        <w:rPr>
          <w:lang w:val="en-US"/>
        </w:rPr>
        <w:t>(</w:t>
      </w:r>
      <w:r w:rsidR="00F86987" w:rsidRPr="00EC22E9">
        <w:rPr>
          <w:lang w:val="en-US"/>
        </w:rPr>
        <w:t>Krit Dhammathatto</w:t>
      </w:r>
      <w:r w:rsidRPr="00EC22E9">
        <w:rPr>
          <w:lang w:val="en-US"/>
        </w:rPr>
        <w:t>)</w:t>
      </w:r>
    </w:p>
    <w:p w14:paraId="30054061" w14:textId="77777777" w:rsidR="000F6B51" w:rsidRPr="00EC22E9" w:rsidRDefault="000F6B51" w:rsidP="000F6B51">
      <w:pPr>
        <w:spacing w:line="240" w:lineRule="atLeast"/>
        <w:ind w:right="-45"/>
      </w:pPr>
      <w:r w:rsidRPr="00EC22E9">
        <w:t>Certified Public Accountant</w:t>
      </w:r>
    </w:p>
    <w:p w14:paraId="548396CA" w14:textId="1199FB4C" w:rsidR="000F6B51" w:rsidRPr="00EC22E9" w:rsidRDefault="000F6B51" w:rsidP="000F6B51">
      <w:pPr>
        <w:spacing w:line="240" w:lineRule="atLeast"/>
        <w:ind w:right="-45"/>
      </w:pPr>
      <w:r w:rsidRPr="00EC22E9">
        <w:t xml:space="preserve">Registration No. </w:t>
      </w:r>
      <w:r w:rsidR="00F86987" w:rsidRPr="00EC22E9">
        <w:t>11915</w:t>
      </w:r>
    </w:p>
    <w:p w14:paraId="682EBEA4" w14:textId="77777777" w:rsidR="004D48B9" w:rsidRPr="00EC22E9" w:rsidRDefault="004D48B9" w:rsidP="000F6B51">
      <w:pPr>
        <w:spacing w:line="240" w:lineRule="atLeast"/>
        <w:ind w:right="-45"/>
        <w:rPr>
          <w:lang w:val="en-US"/>
        </w:rPr>
      </w:pPr>
    </w:p>
    <w:p w14:paraId="4B658582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10BFA9BE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 xml:space="preserve">KPMG </w:t>
      </w:r>
      <w:proofErr w:type="spellStart"/>
      <w:r w:rsidRPr="00EC22E9">
        <w:rPr>
          <w:lang w:val="en-US"/>
        </w:rPr>
        <w:t>Phoomchai</w:t>
      </w:r>
      <w:proofErr w:type="spellEnd"/>
      <w:r w:rsidRPr="00EC22E9">
        <w:rPr>
          <w:lang w:val="en-US"/>
        </w:rPr>
        <w:t xml:space="preserve"> Audit Ltd.</w:t>
      </w:r>
    </w:p>
    <w:p w14:paraId="23DF8583" w14:textId="77777777" w:rsidR="000F6B51" w:rsidRPr="00EC22E9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C22E9">
        <w:rPr>
          <w:lang w:val="en-US"/>
        </w:rPr>
        <w:t>Bangkok</w:t>
      </w:r>
    </w:p>
    <w:p w14:paraId="5111C1DD" w14:textId="2D6A4B79" w:rsidR="000F6B51" w:rsidRPr="00EC22E9" w:rsidRDefault="00792FE4" w:rsidP="000F6B51">
      <w:pPr>
        <w:tabs>
          <w:tab w:val="left" w:pos="5760"/>
        </w:tabs>
        <w:spacing w:line="240" w:lineRule="atLeast"/>
        <w:ind w:right="-45"/>
        <w:jc w:val="both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>11</w:t>
      </w:r>
      <w:r w:rsidR="00012300">
        <w:rPr>
          <w:rFonts w:cstheme="minorBidi"/>
          <w:lang w:val="en-US" w:bidi="th-TH"/>
        </w:rPr>
        <w:t xml:space="preserve"> </w:t>
      </w:r>
      <w:r w:rsidR="00BB65B8">
        <w:rPr>
          <w:rFonts w:cstheme="minorBidi"/>
          <w:lang w:val="en-US" w:bidi="th-TH"/>
        </w:rPr>
        <w:t>November</w:t>
      </w:r>
      <w:r w:rsidR="00A60464" w:rsidRPr="00EC22E9">
        <w:rPr>
          <w:rFonts w:cstheme="minorBidi"/>
          <w:lang w:val="en-US" w:bidi="th-TH"/>
        </w:rPr>
        <w:t xml:space="preserve"> </w:t>
      </w:r>
      <w:r w:rsidR="00AC1017" w:rsidRPr="00EC22E9">
        <w:rPr>
          <w:rFonts w:cstheme="minorBidi"/>
          <w:lang w:val="en-US" w:bidi="th-TH"/>
        </w:rPr>
        <w:t>202</w:t>
      </w:r>
      <w:r w:rsidR="004D48B9" w:rsidRPr="00EC22E9">
        <w:rPr>
          <w:rFonts w:cstheme="minorBidi"/>
          <w:lang w:val="en-US" w:bidi="th-TH"/>
        </w:rPr>
        <w:t>2</w:t>
      </w:r>
    </w:p>
    <w:p w14:paraId="52330189" w14:textId="48640BD4" w:rsidR="00AE026E" w:rsidRPr="00B70523" w:rsidRDefault="00AE026E" w:rsidP="00385D1B">
      <w:pPr>
        <w:pStyle w:val="IndexHeading1"/>
        <w:spacing w:after="0" w:line="230" w:lineRule="exact"/>
        <w:ind w:left="900" w:hanging="900"/>
        <w:outlineLvl w:val="0"/>
        <w:rPr>
          <w:rFonts w:cstheme="minorBidi"/>
          <w:szCs w:val="28"/>
          <w:cs/>
          <w:lang w:val="en-US" w:bidi="th-TH"/>
        </w:rPr>
      </w:pPr>
    </w:p>
    <w:sectPr w:rsidR="00AE026E" w:rsidRPr="00B70523" w:rsidSect="00385D1B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3C9AC" w14:textId="77777777" w:rsidR="000444AA" w:rsidRDefault="000444AA">
      <w:r>
        <w:separator/>
      </w:r>
    </w:p>
  </w:endnote>
  <w:endnote w:type="continuationSeparator" w:id="0">
    <w:p w14:paraId="5F17CE2F" w14:textId="77777777" w:rsidR="000444AA" w:rsidRDefault="0004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D49F" w14:textId="77777777" w:rsidR="00856687" w:rsidRDefault="0085668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2052B5B9" w14:textId="77777777" w:rsidR="00856687" w:rsidRDefault="0085668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70C5" w14:textId="77777777" w:rsidR="00856687" w:rsidRPr="000A7529" w:rsidRDefault="0085668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1658" w14:textId="6555CE92" w:rsidR="00856687" w:rsidRPr="008A2816" w:rsidRDefault="0085668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79D7" w14:textId="514CF127" w:rsidR="00856687" w:rsidRPr="00E80B23" w:rsidRDefault="00856687">
    <w:pPr>
      <w:pStyle w:val="Footer"/>
      <w:jc w:val="center"/>
      <w:rPr>
        <w:noProof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BAA57" w14:textId="77777777" w:rsidR="000444AA" w:rsidRDefault="000444AA">
      <w:r>
        <w:separator/>
      </w:r>
    </w:p>
  </w:footnote>
  <w:footnote w:type="continuationSeparator" w:id="0">
    <w:p w14:paraId="41DFD004" w14:textId="77777777" w:rsidR="000444AA" w:rsidRDefault="00044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1755" w14:textId="77777777" w:rsidR="00856687" w:rsidRPr="005471B4" w:rsidRDefault="0085668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88CC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FEB84C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0F132AB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031BC04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069C87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BAFADED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DB0307F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4131FB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274CB7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1B6DCDA" w14:textId="77777777" w:rsidR="00856687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435EE7" w14:textId="77777777" w:rsidR="00856687" w:rsidRPr="005471B4" w:rsidRDefault="00856687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F6FA" w14:textId="77777777" w:rsidR="00856687" w:rsidRDefault="00856687" w:rsidP="00B35AEA">
    <w:pPr>
      <w:pStyle w:val="acctmainheading"/>
      <w:spacing w:after="0" w:line="240" w:lineRule="atLeast"/>
      <w:rPr>
        <w:sz w:val="24"/>
        <w:szCs w:val="24"/>
      </w:rPr>
    </w:pPr>
  </w:p>
  <w:p w14:paraId="08B4D9AC" w14:textId="77777777" w:rsidR="00856687" w:rsidRDefault="00856687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3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0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16"/>
  </w:num>
  <w:num w:numId="6">
    <w:abstractNumId w:val="6"/>
  </w:num>
  <w:num w:numId="7">
    <w:abstractNumId w:val="17"/>
  </w:num>
  <w:num w:numId="8">
    <w:abstractNumId w:val="15"/>
  </w:num>
  <w:num w:numId="9">
    <w:abstractNumId w:val="12"/>
  </w:num>
  <w:num w:numId="10">
    <w:abstractNumId w:val="14"/>
  </w:num>
  <w:num w:numId="1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</w:num>
  <w:num w:numId="14">
    <w:abstractNumId w:val="9"/>
  </w:num>
  <w:num w:numId="15">
    <w:abstractNumId w:val="15"/>
  </w:num>
  <w:num w:numId="16">
    <w:abstractNumId w:val="4"/>
  </w:num>
  <w:num w:numId="17">
    <w:abstractNumId w:val="2"/>
  </w:num>
  <w:num w:numId="18">
    <w:abstractNumId w:val="2"/>
  </w:num>
  <w:num w:numId="19">
    <w:abstractNumId w:val="2"/>
  </w:num>
  <w:num w:numId="20">
    <w:abstractNumId w:val="10"/>
  </w:num>
  <w:num w:numId="21">
    <w:abstractNumId w:val="3"/>
  </w:num>
  <w:num w:numId="22">
    <w:abstractNumId w:val="13"/>
  </w:num>
  <w:num w:numId="23">
    <w:abstractNumId w:val="15"/>
  </w:num>
  <w:num w:numId="24">
    <w:abstractNumId w:val="2"/>
  </w:num>
  <w:num w:numId="25">
    <w:abstractNumId w:val="8"/>
  </w:num>
  <w:num w:numId="2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C34"/>
    <w:rsid w:val="00000CB7"/>
    <w:rsid w:val="00000EB4"/>
    <w:rsid w:val="00000EB5"/>
    <w:rsid w:val="00000F1A"/>
    <w:rsid w:val="000011B4"/>
    <w:rsid w:val="000019F8"/>
    <w:rsid w:val="00001BD9"/>
    <w:rsid w:val="00001E80"/>
    <w:rsid w:val="0000266D"/>
    <w:rsid w:val="000027B2"/>
    <w:rsid w:val="000029E9"/>
    <w:rsid w:val="00002A30"/>
    <w:rsid w:val="00002AA5"/>
    <w:rsid w:val="00002ABC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F6E"/>
    <w:rsid w:val="0000603C"/>
    <w:rsid w:val="00006042"/>
    <w:rsid w:val="000060CF"/>
    <w:rsid w:val="0000650F"/>
    <w:rsid w:val="00006F51"/>
    <w:rsid w:val="00006F75"/>
    <w:rsid w:val="0000734C"/>
    <w:rsid w:val="0000753C"/>
    <w:rsid w:val="0000790F"/>
    <w:rsid w:val="00007FE6"/>
    <w:rsid w:val="0001006B"/>
    <w:rsid w:val="00010E15"/>
    <w:rsid w:val="0001134F"/>
    <w:rsid w:val="0001135B"/>
    <w:rsid w:val="00011BDD"/>
    <w:rsid w:val="00011C87"/>
    <w:rsid w:val="00011FCE"/>
    <w:rsid w:val="000122EC"/>
    <w:rsid w:val="00012300"/>
    <w:rsid w:val="0001260E"/>
    <w:rsid w:val="000126DD"/>
    <w:rsid w:val="000127BD"/>
    <w:rsid w:val="000129E2"/>
    <w:rsid w:val="000129E9"/>
    <w:rsid w:val="00012D29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8BB"/>
    <w:rsid w:val="00014B31"/>
    <w:rsid w:val="00014C39"/>
    <w:rsid w:val="00014CF4"/>
    <w:rsid w:val="0001509E"/>
    <w:rsid w:val="00015579"/>
    <w:rsid w:val="000155F9"/>
    <w:rsid w:val="000156F4"/>
    <w:rsid w:val="0001595A"/>
    <w:rsid w:val="00015D40"/>
    <w:rsid w:val="00015D9A"/>
    <w:rsid w:val="00015DF8"/>
    <w:rsid w:val="00016197"/>
    <w:rsid w:val="00016267"/>
    <w:rsid w:val="0001626B"/>
    <w:rsid w:val="00016579"/>
    <w:rsid w:val="00016A4C"/>
    <w:rsid w:val="00016D0A"/>
    <w:rsid w:val="00016E23"/>
    <w:rsid w:val="000174BD"/>
    <w:rsid w:val="00017DF1"/>
    <w:rsid w:val="00017F2C"/>
    <w:rsid w:val="00020171"/>
    <w:rsid w:val="00020703"/>
    <w:rsid w:val="0002095D"/>
    <w:rsid w:val="000209D4"/>
    <w:rsid w:val="00020C51"/>
    <w:rsid w:val="00020EB4"/>
    <w:rsid w:val="0002113A"/>
    <w:rsid w:val="00021A66"/>
    <w:rsid w:val="00021E8E"/>
    <w:rsid w:val="000222FF"/>
    <w:rsid w:val="00022328"/>
    <w:rsid w:val="0002264F"/>
    <w:rsid w:val="000229B1"/>
    <w:rsid w:val="000229EC"/>
    <w:rsid w:val="00022EDF"/>
    <w:rsid w:val="00022F6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412E"/>
    <w:rsid w:val="000243F0"/>
    <w:rsid w:val="000245AD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E09"/>
    <w:rsid w:val="00030145"/>
    <w:rsid w:val="0003088C"/>
    <w:rsid w:val="000308B5"/>
    <w:rsid w:val="00030BAA"/>
    <w:rsid w:val="0003110E"/>
    <w:rsid w:val="00031121"/>
    <w:rsid w:val="000312D7"/>
    <w:rsid w:val="00032079"/>
    <w:rsid w:val="0003255F"/>
    <w:rsid w:val="000337C3"/>
    <w:rsid w:val="0003425B"/>
    <w:rsid w:val="0003469A"/>
    <w:rsid w:val="00034797"/>
    <w:rsid w:val="000349ED"/>
    <w:rsid w:val="000357D3"/>
    <w:rsid w:val="00035CB4"/>
    <w:rsid w:val="00035FB0"/>
    <w:rsid w:val="00036097"/>
    <w:rsid w:val="0003673B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1BA3"/>
    <w:rsid w:val="00042383"/>
    <w:rsid w:val="000426D4"/>
    <w:rsid w:val="000436AD"/>
    <w:rsid w:val="00043775"/>
    <w:rsid w:val="00043BCD"/>
    <w:rsid w:val="00043FB3"/>
    <w:rsid w:val="00044073"/>
    <w:rsid w:val="000444AA"/>
    <w:rsid w:val="00044A43"/>
    <w:rsid w:val="00044A7D"/>
    <w:rsid w:val="00044CBE"/>
    <w:rsid w:val="00045088"/>
    <w:rsid w:val="000450E7"/>
    <w:rsid w:val="00045437"/>
    <w:rsid w:val="00045525"/>
    <w:rsid w:val="000459DF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DB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A18"/>
    <w:rsid w:val="00051A33"/>
    <w:rsid w:val="000523F9"/>
    <w:rsid w:val="00052607"/>
    <w:rsid w:val="000526CB"/>
    <w:rsid w:val="00052E49"/>
    <w:rsid w:val="00053303"/>
    <w:rsid w:val="0005365A"/>
    <w:rsid w:val="00053C24"/>
    <w:rsid w:val="00053CEF"/>
    <w:rsid w:val="00053D09"/>
    <w:rsid w:val="0005450A"/>
    <w:rsid w:val="000547A7"/>
    <w:rsid w:val="00054942"/>
    <w:rsid w:val="00054F7F"/>
    <w:rsid w:val="00055048"/>
    <w:rsid w:val="00055954"/>
    <w:rsid w:val="00055DCB"/>
    <w:rsid w:val="00055E10"/>
    <w:rsid w:val="000567EA"/>
    <w:rsid w:val="000568F7"/>
    <w:rsid w:val="00056A11"/>
    <w:rsid w:val="00056AD1"/>
    <w:rsid w:val="00056C08"/>
    <w:rsid w:val="0005709A"/>
    <w:rsid w:val="0005774A"/>
    <w:rsid w:val="00057C8E"/>
    <w:rsid w:val="00057E9B"/>
    <w:rsid w:val="000600BD"/>
    <w:rsid w:val="000603E5"/>
    <w:rsid w:val="00060410"/>
    <w:rsid w:val="000606A1"/>
    <w:rsid w:val="000610DE"/>
    <w:rsid w:val="000610FF"/>
    <w:rsid w:val="0006124E"/>
    <w:rsid w:val="000614F9"/>
    <w:rsid w:val="0006158C"/>
    <w:rsid w:val="00061F0F"/>
    <w:rsid w:val="000623D5"/>
    <w:rsid w:val="00062456"/>
    <w:rsid w:val="000624EE"/>
    <w:rsid w:val="00062500"/>
    <w:rsid w:val="00062572"/>
    <w:rsid w:val="0006259C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FD7"/>
    <w:rsid w:val="0006568B"/>
    <w:rsid w:val="00065ABA"/>
    <w:rsid w:val="0006650E"/>
    <w:rsid w:val="00066791"/>
    <w:rsid w:val="0006681D"/>
    <w:rsid w:val="00066841"/>
    <w:rsid w:val="00066A50"/>
    <w:rsid w:val="00066B34"/>
    <w:rsid w:val="00067848"/>
    <w:rsid w:val="000678D6"/>
    <w:rsid w:val="00067C61"/>
    <w:rsid w:val="00067E96"/>
    <w:rsid w:val="00067F10"/>
    <w:rsid w:val="0007008F"/>
    <w:rsid w:val="00070C90"/>
    <w:rsid w:val="00071383"/>
    <w:rsid w:val="00071BB3"/>
    <w:rsid w:val="0007228D"/>
    <w:rsid w:val="000722BB"/>
    <w:rsid w:val="00072533"/>
    <w:rsid w:val="000726AE"/>
    <w:rsid w:val="00072945"/>
    <w:rsid w:val="00072A90"/>
    <w:rsid w:val="00072C35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6343"/>
    <w:rsid w:val="000764E8"/>
    <w:rsid w:val="0007711C"/>
    <w:rsid w:val="000773D0"/>
    <w:rsid w:val="000775CA"/>
    <w:rsid w:val="000776B8"/>
    <w:rsid w:val="00077942"/>
    <w:rsid w:val="00077A5C"/>
    <w:rsid w:val="000801B2"/>
    <w:rsid w:val="00080408"/>
    <w:rsid w:val="00080412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204A"/>
    <w:rsid w:val="0008216D"/>
    <w:rsid w:val="00082395"/>
    <w:rsid w:val="000826E4"/>
    <w:rsid w:val="000827C7"/>
    <w:rsid w:val="000828C6"/>
    <w:rsid w:val="00082CE7"/>
    <w:rsid w:val="00082CEB"/>
    <w:rsid w:val="000833C7"/>
    <w:rsid w:val="00083AD3"/>
    <w:rsid w:val="00083CE7"/>
    <w:rsid w:val="00083DE6"/>
    <w:rsid w:val="00083E4F"/>
    <w:rsid w:val="00083EC8"/>
    <w:rsid w:val="00083F26"/>
    <w:rsid w:val="00084661"/>
    <w:rsid w:val="00084A9A"/>
    <w:rsid w:val="00084DC6"/>
    <w:rsid w:val="00084F1E"/>
    <w:rsid w:val="000852EA"/>
    <w:rsid w:val="00085613"/>
    <w:rsid w:val="00086053"/>
    <w:rsid w:val="0008645C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00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BB3"/>
    <w:rsid w:val="00094C4E"/>
    <w:rsid w:val="00094F39"/>
    <w:rsid w:val="000958B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30F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4338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1113"/>
    <w:rsid w:val="000B1418"/>
    <w:rsid w:val="000B144A"/>
    <w:rsid w:val="000B15A1"/>
    <w:rsid w:val="000B169A"/>
    <w:rsid w:val="000B1AF8"/>
    <w:rsid w:val="000B2E6D"/>
    <w:rsid w:val="000B33D7"/>
    <w:rsid w:val="000B3615"/>
    <w:rsid w:val="000B36D8"/>
    <w:rsid w:val="000B3FE4"/>
    <w:rsid w:val="000B4117"/>
    <w:rsid w:val="000B4367"/>
    <w:rsid w:val="000B43E6"/>
    <w:rsid w:val="000B4EE4"/>
    <w:rsid w:val="000B5530"/>
    <w:rsid w:val="000B5B3D"/>
    <w:rsid w:val="000B5B87"/>
    <w:rsid w:val="000B645D"/>
    <w:rsid w:val="000B651F"/>
    <w:rsid w:val="000B669C"/>
    <w:rsid w:val="000B6802"/>
    <w:rsid w:val="000B68B7"/>
    <w:rsid w:val="000B68DD"/>
    <w:rsid w:val="000B6D0E"/>
    <w:rsid w:val="000B733A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4F21"/>
    <w:rsid w:val="000C52DC"/>
    <w:rsid w:val="000C5C55"/>
    <w:rsid w:val="000C69A7"/>
    <w:rsid w:val="000C6C61"/>
    <w:rsid w:val="000C7280"/>
    <w:rsid w:val="000C72AD"/>
    <w:rsid w:val="000C74A8"/>
    <w:rsid w:val="000C753C"/>
    <w:rsid w:val="000C762C"/>
    <w:rsid w:val="000C78C4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2747"/>
    <w:rsid w:val="000D2847"/>
    <w:rsid w:val="000D2BBE"/>
    <w:rsid w:val="000D2D82"/>
    <w:rsid w:val="000D35F1"/>
    <w:rsid w:val="000D366D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5C66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887"/>
    <w:rsid w:val="000E0D63"/>
    <w:rsid w:val="000E0F28"/>
    <w:rsid w:val="000E139A"/>
    <w:rsid w:val="000E15D1"/>
    <w:rsid w:val="000E17EF"/>
    <w:rsid w:val="000E1C61"/>
    <w:rsid w:val="000E1CFC"/>
    <w:rsid w:val="000E1FCB"/>
    <w:rsid w:val="000E210A"/>
    <w:rsid w:val="000E249F"/>
    <w:rsid w:val="000E28A9"/>
    <w:rsid w:val="000E291B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40E2"/>
    <w:rsid w:val="000E40F7"/>
    <w:rsid w:val="000E4349"/>
    <w:rsid w:val="000E44A6"/>
    <w:rsid w:val="000E49FA"/>
    <w:rsid w:val="000E4A39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439"/>
    <w:rsid w:val="000E783C"/>
    <w:rsid w:val="000E78FF"/>
    <w:rsid w:val="000E79D0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0C48"/>
    <w:rsid w:val="000F0C6E"/>
    <w:rsid w:val="000F12B4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F1"/>
    <w:rsid w:val="000F450E"/>
    <w:rsid w:val="000F4C2D"/>
    <w:rsid w:val="000F4DCF"/>
    <w:rsid w:val="000F5056"/>
    <w:rsid w:val="000F5120"/>
    <w:rsid w:val="000F56FC"/>
    <w:rsid w:val="000F5740"/>
    <w:rsid w:val="000F5857"/>
    <w:rsid w:val="000F5D07"/>
    <w:rsid w:val="000F659C"/>
    <w:rsid w:val="000F6B51"/>
    <w:rsid w:val="000F6E8D"/>
    <w:rsid w:val="000F6E9F"/>
    <w:rsid w:val="000F6F58"/>
    <w:rsid w:val="000F717A"/>
    <w:rsid w:val="000F7196"/>
    <w:rsid w:val="000F72BC"/>
    <w:rsid w:val="000F7335"/>
    <w:rsid w:val="000F76C8"/>
    <w:rsid w:val="000F76D6"/>
    <w:rsid w:val="000F7DC2"/>
    <w:rsid w:val="000F7E08"/>
    <w:rsid w:val="0010008C"/>
    <w:rsid w:val="001004FF"/>
    <w:rsid w:val="0010051C"/>
    <w:rsid w:val="001005BD"/>
    <w:rsid w:val="00100603"/>
    <w:rsid w:val="00100A8E"/>
    <w:rsid w:val="00100E91"/>
    <w:rsid w:val="00100EA6"/>
    <w:rsid w:val="00100F0C"/>
    <w:rsid w:val="00100F46"/>
    <w:rsid w:val="00100F78"/>
    <w:rsid w:val="00101393"/>
    <w:rsid w:val="001018EC"/>
    <w:rsid w:val="001019A3"/>
    <w:rsid w:val="00101EAC"/>
    <w:rsid w:val="00101F3C"/>
    <w:rsid w:val="001026B4"/>
    <w:rsid w:val="0010273A"/>
    <w:rsid w:val="00102B64"/>
    <w:rsid w:val="00102D9D"/>
    <w:rsid w:val="00102E25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948"/>
    <w:rsid w:val="00105A64"/>
    <w:rsid w:val="00105AF6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044"/>
    <w:rsid w:val="0011140B"/>
    <w:rsid w:val="00111569"/>
    <w:rsid w:val="00111950"/>
    <w:rsid w:val="001119F5"/>
    <w:rsid w:val="00111DFD"/>
    <w:rsid w:val="0011252F"/>
    <w:rsid w:val="001126D0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F5"/>
    <w:rsid w:val="00120EA0"/>
    <w:rsid w:val="001214F1"/>
    <w:rsid w:val="001215DF"/>
    <w:rsid w:val="00121CB1"/>
    <w:rsid w:val="00121CFD"/>
    <w:rsid w:val="00121E46"/>
    <w:rsid w:val="00122139"/>
    <w:rsid w:val="001225D7"/>
    <w:rsid w:val="00122642"/>
    <w:rsid w:val="00122C04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6153"/>
    <w:rsid w:val="001261A0"/>
    <w:rsid w:val="00126856"/>
    <w:rsid w:val="001269B8"/>
    <w:rsid w:val="00126DDF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304B2"/>
    <w:rsid w:val="0013083A"/>
    <w:rsid w:val="00131669"/>
    <w:rsid w:val="00131CCF"/>
    <w:rsid w:val="00131D5E"/>
    <w:rsid w:val="00132317"/>
    <w:rsid w:val="00132617"/>
    <w:rsid w:val="00132896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AAF"/>
    <w:rsid w:val="00143C24"/>
    <w:rsid w:val="00143F1C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B6F"/>
    <w:rsid w:val="00147B9C"/>
    <w:rsid w:val="00150881"/>
    <w:rsid w:val="00150DDA"/>
    <w:rsid w:val="00150E4D"/>
    <w:rsid w:val="0015148F"/>
    <w:rsid w:val="00151774"/>
    <w:rsid w:val="001518B2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6D4"/>
    <w:rsid w:val="001548B0"/>
    <w:rsid w:val="00154FA2"/>
    <w:rsid w:val="001551E7"/>
    <w:rsid w:val="00155BAC"/>
    <w:rsid w:val="00155BEA"/>
    <w:rsid w:val="00155E60"/>
    <w:rsid w:val="001561E5"/>
    <w:rsid w:val="00156308"/>
    <w:rsid w:val="0015633D"/>
    <w:rsid w:val="0015665B"/>
    <w:rsid w:val="001568A5"/>
    <w:rsid w:val="00156ACE"/>
    <w:rsid w:val="00156FD2"/>
    <w:rsid w:val="00157222"/>
    <w:rsid w:val="0015762F"/>
    <w:rsid w:val="001578FF"/>
    <w:rsid w:val="00160054"/>
    <w:rsid w:val="0016057B"/>
    <w:rsid w:val="00160689"/>
    <w:rsid w:val="00160C58"/>
    <w:rsid w:val="00160C90"/>
    <w:rsid w:val="00160D89"/>
    <w:rsid w:val="00160EA3"/>
    <w:rsid w:val="001614DD"/>
    <w:rsid w:val="00161A27"/>
    <w:rsid w:val="00162257"/>
    <w:rsid w:val="00162724"/>
    <w:rsid w:val="0016275B"/>
    <w:rsid w:val="0016294E"/>
    <w:rsid w:val="00162CC3"/>
    <w:rsid w:val="001633CC"/>
    <w:rsid w:val="0016398F"/>
    <w:rsid w:val="00163D02"/>
    <w:rsid w:val="00163FFE"/>
    <w:rsid w:val="001640FD"/>
    <w:rsid w:val="00164685"/>
    <w:rsid w:val="00164B31"/>
    <w:rsid w:val="00164C78"/>
    <w:rsid w:val="001650C1"/>
    <w:rsid w:val="001651F4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67E9B"/>
    <w:rsid w:val="00170015"/>
    <w:rsid w:val="001700E3"/>
    <w:rsid w:val="00170885"/>
    <w:rsid w:val="001708CE"/>
    <w:rsid w:val="00170A5F"/>
    <w:rsid w:val="00170D2F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404C"/>
    <w:rsid w:val="00174141"/>
    <w:rsid w:val="0017424D"/>
    <w:rsid w:val="001745AB"/>
    <w:rsid w:val="00174AE4"/>
    <w:rsid w:val="00174D27"/>
    <w:rsid w:val="0017565E"/>
    <w:rsid w:val="00175BDC"/>
    <w:rsid w:val="00175ECB"/>
    <w:rsid w:val="00175F57"/>
    <w:rsid w:val="001760F8"/>
    <w:rsid w:val="00176722"/>
    <w:rsid w:val="00176DD8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630"/>
    <w:rsid w:val="00181C1E"/>
    <w:rsid w:val="001829FF"/>
    <w:rsid w:val="00182AAB"/>
    <w:rsid w:val="00183292"/>
    <w:rsid w:val="00183390"/>
    <w:rsid w:val="001833AD"/>
    <w:rsid w:val="00183764"/>
    <w:rsid w:val="0018388C"/>
    <w:rsid w:val="00183B39"/>
    <w:rsid w:val="00183FD6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98C"/>
    <w:rsid w:val="00186B9B"/>
    <w:rsid w:val="00186DC5"/>
    <w:rsid w:val="00187187"/>
    <w:rsid w:val="001874FD"/>
    <w:rsid w:val="00187697"/>
    <w:rsid w:val="00187771"/>
    <w:rsid w:val="0018781A"/>
    <w:rsid w:val="00190044"/>
    <w:rsid w:val="00190766"/>
    <w:rsid w:val="00190BC5"/>
    <w:rsid w:val="00190C5F"/>
    <w:rsid w:val="00190EF9"/>
    <w:rsid w:val="00190FAA"/>
    <w:rsid w:val="001913EC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24B"/>
    <w:rsid w:val="001953AD"/>
    <w:rsid w:val="00195DE0"/>
    <w:rsid w:val="00195F5E"/>
    <w:rsid w:val="001960B2"/>
    <w:rsid w:val="001963E2"/>
    <w:rsid w:val="00196ED0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99D"/>
    <w:rsid w:val="001A1E04"/>
    <w:rsid w:val="001A1E5C"/>
    <w:rsid w:val="001A20D7"/>
    <w:rsid w:val="001A228B"/>
    <w:rsid w:val="001A26D9"/>
    <w:rsid w:val="001A273D"/>
    <w:rsid w:val="001A279C"/>
    <w:rsid w:val="001A288E"/>
    <w:rsid w:val="001A2D41"/>
    <w:rsid w:val="001A34C3"/>
    <w:rsid w:val="001A3831"/>
    <w:rsid w:val="001A3931"/>
    <w:rsid w:val="001A3CFC"/>
    <w:rsid w:val="001A45F0"/>
    <w:rsid w:val="001A4804"/>
    <w:rsid w:val="001A4BE4"/>
    <w:rsid w:val="001A5020"/>
    <w:rsid w:val="001A5151"/>
    <w:rsid w:val="001A5536"/>
    <w:rsid w:val="001A562D"/>
    <w:rsid w:val="001A5700"/>
    <w:rsid w:val="001A593D"/>
    <w:rsid w:val="001A5B40"/>
    <w:rsid w:val="001A5B47"/>
    <w:rsid w:val="001A5C9F"/>
    <w:rsid w:val="001A61CA"/>
    <w:rsid w:val="001A6504"/>
    <w:rsid w:val="001A6B04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2CC"/>
    <w:rsid w:val="001B151B"/>
    <w:rsid w:val="001B17A2"/>
    <w:rsid w:val="001B17ED"/>
    <w:rsid w:val="001B2082"/>
    <w:rsid w:val="001B21C6"/>
    <w:rsid w:val="001B2377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EC"/>
    <w:rsid w:val="001B6499"/>
    <w:rsid w:val="001B68C0"/>
    <w:rsid w:val="001B69B9"/>
    <w:rsid w:val="001B7298"/>
    <w:rsid w:val="001B72D7"/>
    <w:rsid w:val="001B79CA"/>
    <w:rsid w:val="001B7B59"/>
    <w:rsid w:val="001B7F7F"/>
    <w:rsid w:val="001C011D"/>
    <w:rsid w:val="001C0740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453"/>
    <w:rsid w:val="001C555E"/>
    <w:rsid w:val="001C5BD5"/>
    <w:rsid w:val="001C5C86"/>
    <w:rsid w:val="001C5DB3"/>
    <w:rsid w:val="001C5E91"/>
    <w:rsid w:val="001C6758"/>
    <w:rsid w:val="001C6A15"/>
    <w:rsid w:val="001C6B18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04"/>
    <w:rsid w:val="001D2668"/>
    <w:rsid w:val="001D2886"/>
    <w:rsid w:val="001D2C4E"/>
    <w:rsid w:val="001D3943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E01D9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5F3"/>
    <w:rsid w:val="001E771B"/>
    <w:rsid w:val="001E7F0B"/>
    <w:rsid w:val="001F0337"/>
    <w:rsid w:val="001F05E8"/>
    <w:rsid w:val="001F0981"/>
    <w:rsid w:val="001F09FD"/>
    <w:rsid w:val="001F0CE9"/>
    <w:rsid w:val="001F0D0A"/>
    <w:rsid w:val="001F1021"/>
    <w:rsid w:val="001F1943"/>
    <w:rsid w:val="001F1A70"/>
    <w:rsid w:val="001F1DB8"/>
    <w:rsid w:val="001F1EAB"/>
    <w:rsid w:val="001F23AB"/>
    <w:rsid w:val="001F2BBA"/>
    <w:rsid w:val="001F3854"/>
    <w:rsid w:val="001F3E45"/>
    <w:rsid w:val="001F422E"/>
    <w:rsid w:val="001F4406"/>
    <w:rsid w:val="001F44F9"/>
    <w:rsid w:val="001F4D53"/>
    <w:rsid w:val="001F4EDA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1F7D84"/>
    <w:rsid w:val="001F7E02"/>
    <w:rsid w:val="001F7FE8"/>
    <w:rsid w:val="00200352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DF3"/>
    <w:rsid w:val="00201EBD"/>
    <w:rsid w:val="00201EF3"/>
    <w:rsid w:val="002023BB"/>
    <w:rsid w:val="00202518"/>
    <w:rsid w:val="00202708"/>
    <w:rsid w:val="0020277F"/>
    <w:rsid w:val="00202A71"/>
    <w:rsid w:val="00203199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3245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122"/>
    <w:rsid w:val="00217409"/>
    <w:rsid w:val="00217499"/>
    <w:rsid w:val="00217531"/>
    <w:rsid w:val="002176D4"/>
    <w:rsid w:val="002177DB"/>
    <w:rsid w:val="00217FE0"/>
    <w:rsid w:val="00220191"/>
    <w:rsid w:val="00220B03"/>
    <w:rsid w:val="00221238"/>
    <w:rsid w:val="0022128F"/>
    <w:rsid w:val="0022132E"/>
    <w:rsid w:val="0022181D"/>
    <w:rsid w:val="0022185A"/>
    <w:rsid w:val="002219E3"/>
    <w:rsid w:val="00221B7B"/>
    <w:rsid w:val="00222077"/>
    <w:rsid w:val="00222438"/>
    <w:rsid w:val="00222D9E"/>
    <w:rsid w:val="00222E9E"/>
    <w:rsid w:val="0022305A"/>
    <w:rsid w:val="00223422"/>
    <w:rsid w:val="002234B8"/>
    <w:rsid w:val="002236DB"/>
    <w:rsid w:val="00223980"/>
    <w:rsid w:val="002239BC"/>
    <w:rsid w:val="00223A95"/>
    <w:rsid w:val="00223A9A"/>
    <w:rsid w:val="00223C22"/>
    <w:rsid w:val="00223CC3"/>
    <w:rsid w:val="002241B3"/>
    <w:rsid w:val="00224397"/>
    <w:rsid w:val="002243E8"/>
    <w:rsid w:val="002247B8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415"/>
    <w:rsid w:val="002277D5"/>
    <w:rsid w:val="0022788D"/>
    <w:rsid w:val="00227C9D"/>
    <w:rsid w:val="0023011C"/>
    <w:rsid w:val="00230CE4"/>
    <w:rsid w:val="00231B85"/>
    <w:rsid w:val="00231C77"/>
    <w:rsid w:val="00231D0F"/>
    <w:rsid w:val="00231EB8"/>
    <w:rsid w:val="00231EC8"/>
    <w:rsid w:val="0023220E"/>
    <w:rsid w:val="00232A2B"/>
    <w:rsid w:val="00232DBF"/>
    <w:rsid w:val="00232E71"/>
    <w:rsid w:val="00233003"/>
    <w:rsid w:val="002342E9"/>
    <w:rsid w:val="0023499B"/>
    <w:rsid w:val="00234EEC"/>
    <w:rsid w:val="0023523F"/>
    <w:rsid w:val="0023537E"/>
    <w:rsid w:val="00235888"/>
    <w:rsid w:val="00235A84"/>
    <w:rsid w:val="0023666B"/>
    <w:rsid w:val="00236997"/>
    <w:rsid w:val="00236CEC"/>
    <w:rsid w:val="00236F8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2F0E"/>
    <w:rsid w:val="002435DC"/>
    <w:rsid w:val="0024362B"/>
    <w:rsid w:val="00243D4A"/>
    <w:rsid w:val="00243DF2"/>
    <w:rsid w:val="00243FB9"/>
    <w:rsid w:val="002447F4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565"/>
    <w:rsid w:val="002477E1"/>
    <w:rsid w:val="00250427"/>
    <w:rsid w:val="00250AC2"/>
    <w:rsid w:val="00250C3C"/>
    <w:rsid w:val="002510DD"/>
    <w:rsid w:val="0025115C"/>
    <w:rsid w:val="00251224"/>
    <w:rsid w:val="002513DA"/>
    <w:rsid w:val="00251B42"/>
    <w:rsid w:val="00251B47"/>
    <w:rsid w:val="0025208E"/>
    <w:rsid w:val="00252114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8FB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8DD"/>
    <w:rsid w:val="00260C78"/>
    <w:rsid w:val="00260D9A"/>
    <w:rsid w:val="002614DD"/>
    <w:rsid w:val="00261911"/>
    <w:rsid w:val="00261A73"/>
    <w:rsid w:val="00261A8B"/>
    <w:rsid w:val="00261B2A"/>
    <w:rsid w:val="00262205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E"/>
    <w:rsid w:val="0026367F"/>
    <w:rsid w:val="00264380"/>
    <w:rsid w:val="00264813"/>
    <w:rsid w:val="00264B44"/>
    <w:rsid w:val="00264BD9"/>
    <w:rsid w:val="00265340"/>
    <w:rsid w:val="002655B5"/>
    <w:rsid w:val="00265A69"/>
    <w:rsid w:val="00265C12"/>
    <w:rsid w:val="002662D6"/>
    <w:rsid w:val="002663D0"/>
    <w:rsid w:val="00266A3D"/>
    <w:rsid w:val="00266D2F"/>
    <w:rsid w:val="00266F84"/>
    <w:rsid w:val="00266FBE"/>
    <w:rsid w:val="002671CF"/>
    <w:rsid w:val="002672A0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57E"/>
    <w:rsid w:val="002769B9"/>
    <w:rsid w:val="00276DA5"/>
    <w:rsid w:val="00276E1A"/>
    <w:rsid w:val="00277531"/>
    <w:rsid w:val="00277DBD"/>
    <w:rsid w:val="00277FC1"/>
    <w:rsid w:val="002804C9"/>
    <w:rsid w:val="0028075B"/>
    <w:rsid w:val="002807F5"/>
    <w:rsid w:val="0028093D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281"/>
    <w:rsid w:val="00284577"/>
    <w:rsid w:val="00284794"/>
    <w:rsid w:val="00284A97"/>
    <w:rsid w:val="00285321"/>
    <w:rsid w:val="00285440"/>
    <w:rsid w:val="002854D6"/>
    <w:rsid w:val="00286189"/>
    <w:rsid w:val="002865D4"/>
    <w:rsid w:val="00286824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9034B"/>
    <w:rsid w:val="0029034E"/>
    <w:rsid w:val="00290963"/>
    <w:rsid w:val="00290B2B"/>
    <w:rsid w:val="00290B43"/>
    <w:rsid w:val="002914A3"/>
    <w:rsid w:val="00291531"/>
    <w:rsid w:val="0029177D"/>
    <w:rsid w:val="00291A57"/>
    <w:rsid w:val="00291B19"/>
    <w:rsid w:val="00291B66"/>
    <w:rsid w:val="00291F94"/>
    <w:rsid w:val="002927B7"/>
    <w:rsid w:val="00292ECC"/>
    <w:rsid w:val="00293511"/>
    <w:rsid w:val="00293590"/>
    <w:rsid w:val="0029373D"/>
    <w:rsid w:val="00293824"/>
    <w:rsid w:val="002938FF"/>
    <w:rsid w:val="00293AE6"/>
    <w:rsid w:val="00293F7B"/>
    <w:rsid w:val="002940E4"/>
    <w:rsid w:val="0029460D"/>
    <w:rsid w:val="0029479F"/>
    <w:rsid w:val="0029487C"/>
    <w:rsid w:val="00294D61"/>
    <w:rsid w:val="00295175"/>
    <w:rsid w:val="0029525A"/>
    <w:rsid w:val="0029599F"/>
    <w:rsid w:val="00295D80"/>
    <w:rsid w:val="002962B8"/>
    <w:rsid w:val="002964CF"/>
    <w:rsid w:val="00296848"/>
    <w:rsid w:val="002968B0"/>
    <w:rsid w:val="00296C80"/>
    <w:rsid w:val="00296E52"/>
    <w:rsid w:val="00296E94"/>
    <w:rsid w:val="00297033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12B0"/>
    <w:rsid w:val="002A1307"/>
    <w:rsid w:val="002A13BF"/>
    <w:rsid w:val="002A14F9"/>
    <w:rsid w:val="002A1E5F"/>
    <w:rsid w:val="002A23DF"/>
    <w:rsid w:val="002A241F"/>
    <w:rsid w:val="002A2A27"/>
    <w:rsid w:val="002A33DA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ABF"/>
    <w:rsid w:val="002A5B0E"/>
    <w:rsid w:val="002A5E20"/>
    <w:rsid w:val="002A5E62"/>
    <w:rsid w:val="002A62F6"/>
    <w:rsid w:val="002A6558"/>
    <w:rsid w:val="002A69A5"/>
    <w:rsid w:val="002A6EC0"/>
    <w:rsid w:val="002A6EF1"/>
    <w:rsid w:val="002A6FE3"/>
    <w:rsid w:val="002A7374"/>
    <w:rsid w:val="002A7734"/>
    <w:rsid w:val="002A786F"/>
    <w:rsid w:val="002A7BA8"/>
    <w:rsid w:val="002A7BED"/>
    <w:rsid w:val="002A7DC7"/>
    <w:rsid w:val="002A7ED2"/>
    <w:rsid w:val="002A7F48"/>
    <w:rsid w:val="002B03F1"/>
    <w:rsid w:val="002B04A8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5DC"/>
    <w:rsid w:val="002B3EEC"/>
    <w:rsid w:val="002B4060"/>
    <w:rsid w:val="002B43C7"/>
    <w:rsid w:val="002B45AB"/>
    <w:rsid w:val="002B45B6"/>
    <w:rsid w:val="002B497E"/>
    <w:rsid w:val="002B4B74"/>
    <w:rsid w:val="002B4DDB"/>
    <w:rsid w:val="002B51BD"/>
    <w:rsid w:val="002B53EA"/>
    <w:rsid w:val="002B543E"/>
    <w:rsid w:val="002B587D"/>
    <w:rsid w:val="002B58B0"/>
    <w:rsid w:val="002B5AB3"/>
    <w:rsid w:val="002B5BF7"/>
    <w:rsid w:val="002B5C80"/>
    <w:rsid w:val="002B5E42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F4"/>
    <w:rsid w:val="002C1899"/>
    <w:rsid w:val="002C1C3A"/>
    <w:rsid w:val="002C2272"/>
    <w:rsid w:val="002C25C8"/>
    <w:rsid w:val="002C2750"/>
    <w:rsid w:val="002C2B7E"/>
    <w:rsid w:val="002C2E09"/>
    <w:rsid w:val="002C2EFB"/>
    <w:rsid w:val="002C305D"/>
    <w:rsid w:val="002C3126"/>
    <w:rsid w:val="002C3201"/>
    <w:rsid w:val="002C32E8"/>
    <w:rsid w:val="002C3F27"/>
    <w:rsid w:val="002C42B7"/>
    <w:rsid w:val="002C4519"/>
    <w:rsid w:val="002C46BD"/>
    <w:rsid w:val="002C4804"/>
    <w:rsid w:val="002C4EFB"/>
    <w:rsid w:val="002C53AB"/>
    <w:rsid w:val="002C5690"/>
    <w:rsid w:val="002C5F07"/>
    <w:rsid w:val="002C6252"/>
    <w:rsid w:val="002C658F"/>
    <w:rsid w:val="002C6645"/>
    <w:rsid w:val="002C6724"/>
    <w:rsid w:val="002C6AC3"/>
    <w:rsid w:val="002C6EF6"/>
    <w:rsid w:val="002C6F2A"/>
    <w:rsid w:val="002C7064"/>
    <w:rsid w:val="002C7350"/>
    <w:rsid w:val="002C747A"/>
    <w:rsid w:val="002C76AD"/>
    <w:rsid w:val="002C7749"/>
    <w:rsid w:val="002C77C6"/>
    <w:rsid w:val="002C7A0A"/>
    <w:rsid w:val="002C7A11"/>
    <w:rsid w:val="002C7A57"/>
    <w:rsid w:val="002C7B77"/>
    <w:rsid w:val="002C7BA7"/>
    <w:rsid w:val="002C7C95"/>
    <w:rsid w:val="002C7FAB"/>
    <w:rsid w:val="002D005A"/>
    <w:rsid w:val="002D0270"/>
    <w:rsid w:val="002D03A3"/>
    <w:rsid w:val="002D03F3"/>
    <w:rsid w:val="002D04B9"/>
    <w:rsid w:val="002D09DB"/>
    <w:rsid w:val="002D0D39"/>
    <w:rsid w:val="002D0DC5"/>
    <w:rsid w:val="002D0FEB"/>
    <w:rsid w:val="002D15D5"/>
    <w:rsid w:val="002D17C3"/>
    <w:rsid w:val="002D1D6F"/>
    <w:rsid w:val="002D203C"/>
    <w:rsid w:val="002D23AD"/>
    <w:rsid w:val="002D2702"/>
    <w:rsid w:val="002D2E48"/>
    <w:rsid w:val="002D2EB9"/>
    <w:rsid w:val="002D31F3"/>
    <w:rsid w:val="002D35C3"/>
    <w:rsid w:val="002D35FE"/>
    <w:rsid w:val="002D3762"/>
    <w:rsid w:val="002D3844"/>
    <w:rsid w:val="002D3928"/>
    <w:rsid w:val="002D4382"/>
    <w:rsid w:val="002D4615"/>
    <w:rsid w:val="002D4685"/>
    <w:rsid w:val="002D475A"/>
    <w:rsid w:val="002D4F9C"/>
    <w:rsid w:val="002D4FAC"/>
    <w:rsid w:val="002D55AE"/>
    <w:rsid w:val="002D5D80"/>
    <w:rsid w:val="002D6072"/>
    <w:rsid w:val="002D67C1"/>
    <w:rsid w:val="002D71E2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1DA9"/>
    <w:rsid w:val="002E234A"/>
    <w:rsid w:val="002E263D"/>
    <w:rsid w:val="002E29CD"/>
    <w:rsid w:val="002E2CC6"/>
    <w:rsid w:val="002E2FC8"/>
    <w:rsid w:val="002E392C"/>
    <w:rsid w:val="002E3D22"/>
    <w:rsid w:val="002E3E7B"/>
    <w:rsid w:val="002E3F8A"/>
    <w:rsid w:val="002E4111"/>
    <w:rsid w:val="002E4709"/>
    <w:rsid w:val="002E4C5C"/>
    <w:rsid w:val="002E520E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4AE3"/>
    <w:rsid w:val="002F4BD4"/>
    <w:rsid w:val="002F5697"/>
    <w:rsid w:val="002F5842"/>
    <w:rsid w:val="002F59B3"/>
    <w:rsid w:val="002F5EBD"/>
    <w:rsid w:val="002F60CB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D0D"/>
    <w:rsid w:val="00302084"/>
    <w:rsid w:val="00302119"/>
    <w:rsid w:val="00302673"/>
    <w:rsid w:val="003026A3"/>
    <w:rsid w:val="003029D7"/>
    <w:rsid w:val="00303651"/>
    <w:rsid w:val="00303A21"/>
    <w:rsid w:val="00303ABF"/>
    <w:rsid w:val="00303B7F"/>
    <w:rsid w:val="00303E99"/>
    <w:rsid w:val="003040BD"/>
    <w:rsid w:val="00304854"/>
    <w:rsid w:val="00304A46"/>
    <w:rsid w:val="00305482"/>
    <w:rsid w:val="0030593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0BC1"/>
    <w:rsid w:val="00311244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F82"/>
    <w:rsid w:val="00314046"/>
    <w:rsid w:val="0031419F"/>
    <w:rsid w:val="0031464E"/>
    <w:rsid w:val="003148F0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705A"/>
    <w:rsid w:val="00317391"/>
    <w:rsid w:val="003174F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1F44"/>
    <w:rsid w:val="00322325"/>
    <w:rsid w:val="0032253A"/>
    <w:rsid w:val="0032270B"/>
    <w:rsid w:val="00322C48"/>
    <w:rsid w:val="003235EA"/>
    <w:rsid w:val="003237F2"/>
    <w:rsid w:val="00323F12"/>
    <w:rsid w:val="003246DC"/>
    <w:rsid w:val="00324AAB"/>
    <w:rsid w:val="00324B02"/>
    <w:rsid w:val="00324BBB"/>
    <w:rsid w:val="00324CB1"/>
    <w:rsid w:val="00324D15"/>
    <w:rsid w:val="00325244"/>
    <w:rsid w:val="00325AD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D14"/>
    <w:rsid w:val="00327F46"/>
    <w:rsid w:val="0033049B"/>
    <w:rsid w:val="003308D0"/>
    <w:rsid w:val="0033090D"/>
    <w:rsid w:val="00330AB9"/>
    <w:rsid w:val="00331813"/>
    <w:rsid w:val="003319CD"/>
    <w:rsid w:val="00331A19"/>
    <w:rsid w:val="00332C34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A7C"/>
    <w:rsid w:val="00335BE1"/>
    <w:rsid w:val="00335EF0"/>
    <w:rsid w:val="00336802"/>
    <w:rsid w:val="00336AA0"/>
    <w:rsid w:val="00336C62"/>
    <w:rsid w:val="00336DD9"/>
    <w:rsid w:val="00337989"/>
    <w:rsid w:val="0034006D"/>
    <w:rsid w:val="003401C2"/>
    <w:rsid w:val="0034036D"/>
    <w:rsid w:val="0034041A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42"/>
    <w:rsid w:val="0034369E"/>
    <w:rsid w:val="00343D33"/>
    <w:rsid w:val="003443F4"/>
    <w:rsid w:val="00344454"/>
    <w:rsid w:val="00344474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6F74"/>
    <w:rsid w:val="003473E5"/>
    <w:rsid w:val="0034745B"/>
    <w:rsid w:val="00347D25"/>
    <w:rsid w:val="00347DA3"/>
    <w:rsid w:val="0035059A"/>
    <w:rsid w:val="00350602"/>
    <w:rsid w:val="00350C74"/>
    <w:rsid w:val="003511BB"/>
    <w:rsid w:val="003515A0"/>
    <w:rsid w:val="00351703"/>
    <w:rsid w:val="00352028"/>
    <w:rsid w:val="00352599"/>
    <w:rsid w:val="00352766"/>
    <w:rsid w:val="00352950"/>
    <w:rsid w:val="00352EFA"/>
    <w:rsid w:val="0035319B"/>
    <w:rsid w:val="00353428"/>
    <w:rsid w:val="00353642"/>
    <w:rsid w:val="003537B7"/>
    <w:rsid w:val="00353908"/>
    <w:rsid w:val="00353A17"/>
    <w:rsid w:val="00353CFE"/>
    <w:rsid w:val="00353FE1"/>
    <w:rsid w:val="003543C3"/>
    <w:rsid w:val="00354523"/>
    <w:rsid w:val="00354E73"/>
    <w:rsid w:val="00355121"/>
    <w:rsid w:val="00355237"/>
    <w:rsid w:val="003557AF"/>
    <w:rsid w:val="003557CD"/>
    <w:rsid w:val="00355966"/>
    <w:rsid w:val="00355D52"/>
    <w:rsid w:val="00355E8C"/>
    <w:rsid w:val="00356E4C"/>
    <w:rsid w:val="00356EE6"/>
    <w:rsid w:val="00357670"/>
    <w:rsid w:val="00357DC6"/>
    <w:rsid w:val="003609E2"/>
    <w:rsid w:val="00360DCB"/>
    <w:rsid w:val="00360F98"/>
    <w:rsid w:val="00361BAB"/>
    <w:rsid w:val="00361FAD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FFB"/>
    <w:rsid w:val="00365453"/>
    <w:rsid w:val="003656B0"/>
    <w:rsid w:val="0036594A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6EF"/>
    <w:rsid w:val="0036795D"/>
    <w:rsid w:val="0036796C"/>
    <w:rsid w:val="00367A61"/>
    <w:rsid w:val="00367EDD"/>
    <w:rsid w:val="00371031"/>
    <w:rsid w:val="003716CC"/>
    <w:rsid w:val="00371900"/>
    <w:rsid w:val="0037229C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325"/>
    <w:rsid w:val="003757A6"/>
    <w:rsid w:val="00375F78"/>
    <w:rsid w:val="00375FC0"/>
    <w:rsid w:val="00376172"/>
    <w:rsid w:val="003765BC"/>
    <w:rsid w:val="0037705A"/>
    <w:rsid w:val="0037727D"/>
    <w:rsid w:val="0037780B"/>
    <w:rsid w:val="00377A6E"/>
    <w:rsid w:val="00377A81"/>
    <w:rsid w:val="00377D2A"/>
    <w:rsid w:val="00380026"/>
    <w:rsid w:val="00380034"/>
    <w:rsid w:val="00380518"/>
    <w:rsid w:val="003807B5"/>
    <w:rsid w:val="00380A0E"/>
    <w:rsid w:val="00380B2E"/>
    <w:rsid w:val="0038119C"/>
    <w:rsid w:val="003811A2"/>
    <w:rsid w:val="003811F3"/>
    <w:rsid w:val="0038153E"/>
    <w:rsid w:val="00381802"/>
    <w:rsid w:val="00381BEB"/>
    <w:rsid w:val="00381EBF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722"/>
    <w:rsid w:val="00384A53"/>
    <w:rsid w:val="00384B1C"/>
    <w:rsid w:val="00384B90"/>
    <w:rsid w:val="00384C7C"/>
    <w:rsid w:val="003852C8"/>
    <w:rsid w:val="00385696"/>
    <w:rsid w:val="00385D1B"/>
    <w:rsid w:val="00386938"/>
    <w:rsid w:val="00387045"/>
    <w:rsid w:val="003870AC"/>
    <w:rsid w:val="0038774F"/>
    <w:rsid w:val="003878CD"/>
    <w:rsid w:val="00387A96"/>
    <w:rsid w:val="00387E18"/>
    <w:rsid w:val="00387F9A"/>
    <w:rsid w:val="00390D39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6B5"/>
    <w:rsid w:val="003A0C31"/>
    <w:rsid w:val="003A0C71"/>
    <w:rsid w:val="003A0D01"/>
    <w:rsid w:val="003A11A0"/>
    <w:rsid w:val="003A1C0E"/>
    <w:rsid w:val="003A1E3A"/>
    <w:rsid w:val="003A26D5"/>
    <w:rsid w:val="003A29D0"/>
    <w:rsid w:val="003A2F5A"/>
    <w:rsid w:val="003A33BA"/>
    <w:rsid w:val="003A35F2"/>
    <w:rsid w:val="003A3978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1E"/>
    <w:rsid w:val="003A5CAE"/>
    <w:rsid w:val="003A5DD7"/>
    <w:rsid w:val="003A5E17"/>
    <w:rsid w:val="003A5E99"/>
    <w:rsid w:val="003A5F21"/>
    <w:rsid w:val="003A6512"/>
    <w:rsid w:val="003A663D"/>
    <w:rsid w:val="003A6790"/>
    <w:rsid w:val="003A69A2"/>
    <w:rsid w:val="003A6BC0"/>
    <w:rsid w:val="003A70C9"/>
    <w:rsid w:val="003A783C"/>
    <w:rsid w:val="003A7F79"/>
    <w:rsid w:val="003B0124"/>
    <w:rsid w:val="003B03C2"/>
    <w:rsid w:val="003B03F7"/>
    <w:rsid w:val="003B0CB5"/>
    <w:rsid w:val="003B10ED"/>
    <w:rsid w:val="003B19EE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62C"/>
    <w:rsid w:val="003B5ADE"/>
    <w:rsid w:val="003B5D75"/>
    <w:rsid w:val="003B5FD6"/>
    <w:rsid w:val="003B60A5"/>
    <w:rsid w:val="003B60B6"/>
    <w:rsid w:val="003B64EC"/>
    <w:rsid w:val="003B6570"/>
    <w:rsid w:val="003B69E9"/>
    <w:rsid w:val="003B6CD5"/>
    <w:rsid w:val="003B7205"/>
    <w:rsid w:val="003B765D"/>
    <w:rsid w:val="003B79BA"/>
    <w:rsid w:val="003B7A3B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DE4"/>
    <w:rsid w:val="003C213A"/>
    <w:rsid w:val="003C227B"/>
    <w:rsid w:val="003C2671"/>
    <w:rsid w:val="003C31D4"/>
    <w:rsid w:val="003C346C"/>
    <w:rsid w:val="003C34C0"/>
    <w:rsid w:val="003C3843"/>
    <w:rsid w:val="003C3FB1"/>
    <w:rsid w:val="003C41C6"/>
    <w:rsid w:val="003C470C"/>
    <w:rsid w:val="003C4900"/>
    <w:rsid w:val="003C4D8E"/>
    <w:rsid w:val="003C509A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91D"/>
    <w:rsid w:val="003D3F31"/>
    <w:rsid w:val="003D3F92"/>
    <w:rsid w:val="003D4138"/>
    <w:rsid w:val="003D4247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F1"/>
    <w:rsid w:val="003D7519"/>
    <w:rsid w:val="003D75E7"/>
    <w:rsid w:val="003D79EB"/>
    <w:rsid w:val="003D7BC5"/>
    <w:rsid w:val="003D7E24"/>
    <w:rsid w:val="003E00A4"/>
    <w:rsid w:val="003E019D"/>
    <w:rsid w:val="003E0249"/>
    <w:rsid w:val="003E06D7"/>
    <w:rsid w:val="003E08A5"/>
    <w:rsid w:val="003E0B43"/>
    <w:rsid w:val="003E1764"/>
    <w:rsid w:val="003E1922"/>
    <w:rsid w:val="003E1ECE"/>
    <w:rsid w:val="003E2034"/>
    <w:rsid w:val="003E26C1"/>
    <w:rsid w:val="003E283B"/>
    <w:rsid w:val="003E2DB2"/>
    <w:rsid w:val="003E3195"/>
    <w:rsid w:val="003E3423"/>
    <w:rsid w:val="003E35A4"/>
    <w:rsid w:val="003E36CD"/>
    <w:rsid w:val="003E3FCA"/>
    <w:rsid w:val="003E4248"/>
    <w:rsid w:val="003E46DF"/>
    <w:rsid w:val="003E4720"/>
    <w:rsid w:val="003E4734"/>
    <w:rsid w:val="003E4A39"/>
    <w:rsid w:val="003E4DBE"/>
    <w:rsid w:val="003E5484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90D"/>
    <w:rsid w:val="003E792F"/>
    <w:rsid w:val="003E7A4B"/>
    <w:rsid w:val="003E7BA0"/>
    <w:rsid w:val="003E7D0B"/>
    <w:rsid w:val="003E7EF8"/>
    <w:rsid w:val="003E7FB9"/>
    <w:rsid w:val="003F0275"/>
    <w:rsid w:val="003F02B7"/>
    <w:rsid w:val="003F083D"/>
    <w:rsid w:val="003F0D55"/>
    <w:rsid w:val="003F0DB7"/>
    <w:rsid w:val="003F1072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F1"/>
    <w:rsid w:val="003F2E61"/>
    <w:rsid w:val="003F2EAA"/>
    <w:rsid w:val="003F3A57"/>
    <w:rsid w:val="003F3AEE"/>
    <w:rsid w:val="003F429C"/>
    <w:rsid w:val="003F43A4"/>
    <w:rsid w:val="003F43BC"/>
    <w:rsid w:val="003F4838"/>
    <w:rsid w:val="003F4B3E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F64"/>
    <w:rsid w:val="004000F1"/>
    <w:rsid w:val="0040012C"/>
    <w:rsid w:val="0040026B"/>
    <w:rsid w:val="004002AF"/>
    <w:rsid w:val="00400463"/>
    <w:rsid w:val="00400B69"/>
    <w:rsid w:val="00400DBB"/>
    <w:rsid w:val="00400F4F"/>
    <w:rsid w:val="00401119"/>
    <w:rsid w:val="00401CD2"/>
    <w:rsid w:val="00401EE9"/>
    <w:rsid w:val="00401F62"/>
    <w:rsid w:val="0040254A"/>
    <w:rsid w:val="004027DE"/>
    <w:rsid w:val="00402A4E"/>
    <w:rsid w:val="00402D31"/>
    <w:rsid w:val="004032DA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8C2"/>
    <w:rsid w:val="0040702F"/>
    <w:rsid w:val="0040767F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4B"/>
    <w:rsid w:val="0041477C"/>
    <w:rsid w:val="00415094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71F"/>
    <w:rsid w:val="00417B2A"/>
    <w:rsid w:val="0042013A"/>
    <w:rsid w:val="004202A3"/>
    <w:rsid w:val="004203EB"/>
    <w:rsid w:val="00420ED4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346D"/>
    <w:rsid w:val="00423766"/>
    <w:rsid w:val="00423917"/>
    <w:rsid w:val="00423CF8"/>
    <w:rsid w:val="00423FCF"/>
    <w:rsid w:val="00424013"/>
    <w:rsid w:val="004242E7"/>
    <w:rsid w:val="00424AEE"/>
    <w:rsid w:val="00425241"/>
    <w:rsid w:val="00425A5C"/>
    <w:rsid w:val="00425EE1"/>
    <w:rsid w:val="004264A7"/>
    <w:rsid w:val="00426552"/>
    <w:rsid w:val="00427327"/>
    <w:rsid w:val="0042736C"/>
    <w:rsid w:val="0043004D"/>
    <w:rsid w:val="00430407"/>
    <w:rsid w:val="0043056F"/>
    <w:rsid w:val="004307CE"/>
    <w:rsid w:val="00430C7C"/>
    <w:rsid w:val="004315F1"/>
    <w:rsid w:val="00431657"/>
    <w:rsid w:val="0043206C"/>
    <w:rsid w:val="00432086"/>
    <w:rsid w:val="00432210"/>
    <w:rsid w:val="0043272B"/>
    <w:rsid w:val="00432910"/>
    <w:rsid w:val="0043297B"/>
    <w:rsid w:val="00432D01"/>
    <w:rsid w:val="00432E3F"/>
    <w:rsid w:val="0043329D"/>
    <w:rsid w:val="0043384A"/>
    <w:rsid w:val="0043396D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975"/>
    <w:rsid w:val="00436A61"/>
    <w:rsid w:val="00436AA4"/>
    <w:rsid w:val="00436BCA"/>
    <w:rsid w:val="00436D43"/>
    <w:rsid w:val="00437238"/>
    <w:rsid w:val="00437260"/>
    <w:rsid w:val="00437377"/>
    <w:rsid w:val="0043773C"/>
    <w:rsid w:val="004378AA"/>
    <w:rsid w:val="00440200"/>
    <w:rsid w:val="00440BB7"/>
    <w:rsid w:val="00440F6B"/>
    <w:rsid w:val="00440F7B"/>
    <w:rsid w:val="0044215F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B2A"/>
    <w:rsid w:val="00446B80"/>
    <w:rsid w:val="0044723E"/>
    <w:rsid w:val="00447320"/>
    <w:rsid w:val="004476F6"/>
    <w:rsid w:val="00447A82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89B"/>
    <w:rsid w:val="00456FE5"/>
    <w:rsid w:val="00457091"/>
    <w:rsid w:val="00457AD9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AD5"/>
    <w:rsid w:val="00461B36"/>
    <w:rsid w:val="00461F9F"/>
    <w:rsid w:val="00462656"/>
    <w:rsid w:val="00462967"/>
    <w:rsid w:val="004631E2"/>
    <w:rsid w:val="00463364"/>
    <w:rsid w:val="0046351E"/>
    <w:rsid w:val="004636AA"/>
    <w:rsid w:val="00463A88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59DB"/>
    <w:rsid w:val="00465B2F"/>
    <w:rsid w:val="00465B90"/>
    <w:rsid w:val="00465C07"/>
    <w:rsid w:val="004663BE"/>
    <w:rsid w:val="00466742"/>
    <w:rsid w:val="0046698E"/>
    <w:rsid w:val="00466D5F"/>
    <w:rsid w:val="004675A8"/>
    <w:rsid w:val="004677FD"/>
    <w:rsid w:val="00467AE3"/>
    <w:rsid w:val="00467DED"/>
    <w:rsid w:val="0047003F"/>
    <w:rsid w:val="00470281"/>
    <w:rsid w:val="00470851"/>
    <w:rsid w:val="0047091D"/>
    <w:rsid w:val="00470D10"/>
    <w:rsid w:val="00471C67"/>
    <w:rsid w:val="00471D9B"/>
    <w:rsid w:val="0047200A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50E7"/>
    <w:rsid w:val="004753C6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7370"/>
    <w:rsid w:val="00477A48"/>
    <w:rsid w:val="00477C6E"/>
    <w:rsid w:val="00477D22"/>
    <w:rsid w:val="00477E10"/>
    <w:rsid w:val="00477F74"/>
    <w:rsid w:val="00480245"/>
    <w:rsid w:val="00480381"/>
    <w:rsid w:val="0048040A"/>
    <w:rsid w:val="004804EF"/>
    <w:rsid w:val="00481304"/>
    <w:rsid w:val="0048147F"/>
    <w:rsid w:val="004816B0"/>
    <w:rsid w:val="00481BBC"/>
    <w:rsid w:val="004821FC"/>
    <w:rsid w:val="00482686"/>
    <w:rsid w:val="00482752"/>
    <w:rsid w:val="00482808"/>
    <w:rsid w:val="00482E15"/>
    <w:rsid w:val="00482ED5"/>
    <w:rsid w:val="00483237"/>
    <w:rsid w:val="0048334F"/>
    <w:rsid w:val="0048363D"/>
    <w:rsid w:val="00483D8C"/>
    <w:rsid w:val="00483DB2"/>
    <w:rsid w:val="00484400"/>
    <w:rsid w:val="0048456B"/>
    <w:rsid w:val="004847AF"/>
    <w:rsid w:val="00484D35"/>
    <w:rsid w:val="004851F3"/>
    <w:rsid w:val="00485641"/>
    <w:rsid w:val="00485928"/>
    <w:rsid w:val="00485E6C"/>
    <w:rsid w:val="00486127"/>
    <w:rsid w:val="00486218"/>
    <w:rsid w:val="00486AD8"/>
    <w:rsid w:val="00486BE0"/>
    <w:rsid w:val="00486F08"/>
    <w:rsid w:val="00487261"/>
    <w:rsid w:val="00487309"/>
    <w:rsid w:val="0048754F"/>
    <w:rsid w:val="004875A0"/>
    <w:rsid w:val="004875BD"/>
    <w:rsid w:val="004878FF"/>
    <w:rsid w:val="0049028F"/>
    <w:rsid w:val="00490316"/>
    <w:rsid w:val="00490524"/>
    <w:rsid w:val="00490587"/>
    <w:rsid w:val="0049080B"/>
    <w:rsid w:val="0049095A"/>
    <w:rsid w:val="00490A51"/>
    <w:rsid w:val="00490AD9"/>
    <w:rsid w:val="00490B40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35A"/>
    <w:rsid w:val="00493769"/>
    <w:rsid w:val="0049409A"/>
    <w:rsid w:val="004942B7"/>
    <w:rsid w:val="0049433B"/>
    <w:rsid w:val="004945FE"/>
    <w:rsid w:val="004948BD"/>
    <w:rsid w:val="00494FE3"/>
    <w:rsid w:val="00495064"/>
    <w:rsid w:val="00495173"/>
    <w:rsid w:val="00495779"/>
    <w:rsid w:val="004957D8"/>
    <w:rsid w:val="00495BD2"/>
    <w:rsid w:val="00496076"/>
    <w:rsid w:val="0049612E"/>
    <w:rsid w:val="00496240"/>
    <w:rsid w:val="00496282"/>
    <w:rsid w:val="004963E0"/>
    <w:rsid w:val="0049645D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1AC"/>
    <w:rsid w:val="004A1950"/>
    <w:rsid w:val="004A1AA9"/>
    <w:rsid w:val="004A1D55"/>
    <w:rsid w:val="004A1F30"/>
    <w:rsid w:val="004A1F68"/>
    <w:rsid w:val="004A1FA9"/>
    <w:rsid w:val="004A2868"/>
    <w:rsid w:val="004A2F25"/>
    <w:rsid w:val="004A3291"/>
    <w:rsid w:val="004A394D"/>
    <w:rsid w:val="004A3E4E"/>
    <w:rsid w:val="004A40DE"/>
    <w:rsid w:val="004A41B3"/>
    <w:rsid w:val="004A444C"/>
    <w:rsid w:val="004A461A"/>
    <w:rsid w:val="004A4AD3"/>
    <w:rsid w:val="004A4C37"/>
    <w:rsid w:val="004A4F66"/>
    <w:rsid w:val="004A5C03"/>
    <w:rsid w:val="004A5C6C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1ED"/>
    <w:rsid w:val="004B04AA"/>
    <w:rsid w:val="004B0685"/>
    <w:rsid w:val="004B102B"/>
    <w:rsid w:val="004B1B46"/>
    <w:rsid w:val="004B1E78"/>
    <w:rsid w:val="004B23BA"/>
    <w:rsid w:val="004B2662"/>
    <w:rsid w:val="004B2686"/>
    <w:rsid w:val="004B307F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564A"/>
    <w:rsid w:val="004B580A"/>
    <w:rsid w:val="004B58B7"/>
    <w:rsid w:val="004B5B1D"/>
    <w:rsid w:val="004B5B99"/>
    <w:rsid w:val="004B5F2E"/>
    <w:rsid w:val="004B63E8"/>
    <w:rsid w:val="004B6811"/>
    <w:rsid w:val="004B7114"/>
    <w:rsid w:val="004B77F1"/>
    <w:rsid w:val="004B7839"/>
    <w:rsid w:val="004B79CF"/>
    <w:rsid w:val="004B7E8F"/>
    <w:rsid w:val="004B7FBA"/>
    <w:rsid w:val="004C002A"/>
    <w:rsid w:val="004C032D"/>
    <w:rsid w:val="004C04ED"/>
    <w:rsid w:val="004C0674"/>
    <w:rsid w:val="004C0938"/>
    <w:rsid w:val="004C0CBE"/>
    <w:rsid w:val="004C0D4B"/>
    <w:rsid w:val="004C0D66"/>
    <w:rsid w:val="004C0E13"/>
    <w:rsid w:val="004C1160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1B6"/>
    <w:rsid w:val="004C222A"/>
    <w:rsid w:val="004C29C4"/>
    <w:rsid w:val="004C2DCE"/>
    <w:rsid w:val="004C31D1"/>
    <w:rsid w:val="004C3363"/>
    <w:rsid w:val="004C33A5"/>
    <w:rsid w:val="004C34C5"/>
    <w:rsid w:val="004C36DD"/>
    <w:rsid w:val="004C36E6"/>
    <w:rsid w:val="004C38BA"/>
    <w:rsid w:val="004C3A47"/>
    <w:rsid w:val="004C3A96"/>
    <w:rsid w:val="004C3C49"/>
    <w:rsid w:val="004C41BB"/>
    <w:rsid w:val="004C41DD"/>
    <w:rsid w:val="004C426F"/>
    <w:rsid w:val="004C45A2"/>
    <w:rsid w:val="004C478F"/>
    <w:rsid w:val="004C4B85"/>
    <w:rsid w:val="004C4E36"/>
    <w:rsid w:val="004C5065"/>
    <w:rsid w:val="004C5673"/>
    <w:rsid w:val="004C5A03"/>
    <w:rsid w:val="004C5A1D"/>
    <w:rsid w:val="004C5AD8"/>
    <w:rsid w:val="004C5E9A"/>
    <w:rsid w:val="004C5EE7"/>
    <w:rsid w:val="004C6B8A"/>
    <w:rsid w:val="004C6D63"/>
    <w:rsid w:val="004C6F0F"/>
    <w:rsid w:val="004C7AD9"/>
    <w:rsid w:val="004C7CDB"/>
    <w:rsid w:val="004C7E09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53A"/>
    <w:rsid w:val="004D1609"/>
    <w:rsid w:val="004D1630"/>
    <w:rsid w:val="004D1CA1"/>
    <w:rsid w:val="004D1F38"/>
    <w:rsid w:val="004D2114"/>
    <w:rsid w:val="004D22C6"/>
    <w:rsid w:val="004D24F9"/>
    <w:rsid w:val="004D30EE"/>
    <w:rsid w:val="004D378E"/>
    <w:rsid w:val="004D439A"/>
    <w:rsid w:val="004D44C5"/>
    <w:rsid w:val="004D48B9"/>
    <w:rsid w:val="004D4D10"/>
    <w:rsid w:val="004D4FD8"/>
    <w:rsid w:val="004D4FED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BE2"/>
    <w:rsid w:val="004E0C76"/>
    <w:rsid w:val="004E15D0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3E6"/>
    <w:rsid w:val="004E7C8D"/>
    <w:rsid w:val="004E7D0C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6D51"/>
    <w:rsid w:val="004F7114"/>
    <w:rsid w:val="004F730F"/>
    <w:rsid w:val="004F7CE6"/>
    <w:rsid w:val="00500667"/>
    <w:rsid w:val="00500EC0"/>
    <w:rsid w:val="005010E7"/>
    <w:rsid w:val="0050148E"/>
    <w:rsid w:val="00501551"/>
    <w:rsid w:val="0050181B"/>
    <w:rsid w:val="00501C65"/>
    <w:rsid w:val="00501EAB"/>
    <w:rsid w:val="005020C9"/>
    <w:rsid w:val="00502664"/>
    <w:rsid w:val="00502B66"/>
    <w:rsid w:val="005035B4"/>
    <w:rsid w:val="00503997"/>
    <w:rsid w:val="00504298"/>
    <w:rsid w:val="005043B5"/>
    <w:rsid w:val="0050440B"/>
    <w:rsid w:val="005044E6"/>
    <w:rsid w:val="00504E36"/>
    <w:rsid w:val="00504F22"/>
    <w:rsid w:val="00504F64"/>
    <w:rsid w:val="00505441"/>
    <w:rsid w:val="0050552E"/>
    <w:rsid w:val="005056AA"/>
    <w:rsid w:val="0050580E"/>
    <w:rsid w:val="0050626C"/>
    <w:rsid w:val="00506983"/>
    <w:rsid w:val="0050699B"/>
    <w:rsid w:val="00506F28"/>
    <w:rsid w:val="0050721B"/>
    <w:rsid w:val="00507527"/>
    <w:rsid w:val="005078B9"/>
    <w:rsid w:val="00507F09"/>
    <w:rsid w:val="00510B2A"/>
    <w:rsid w:val="005111D1"/>
    <w:rsid w:val="00511237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5BE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989"/>
    <w:rsid w:val="00522F97"/>
    <w:rsid w:val="005233AF"/>
    <w:rsid w:val="0052392E"/>
    <w:rsid w:val="00523BBD"/>
    <w:rsid w:val="00523E54"/>
    <w:rsid w:val="005246AE"/>
    <w:rsid w:val="00524C8C"/>
    <w:rsid w:val="005251CB"/>
    <w:rsid w:val="00525410"/>
    <w:rsid w:val="00525445"/>
    <w:rsid w:val="0052589D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BBF"/>
    <w:rsid w:val="00527C8E"/>
    <w:rsid w:val="00527D31"/>
    <w:rsid w:val="00527FED"/>
    <w:rsid w:val="0053034C"/>
    <w:rsid w:val="00530527"/>
    <w:rsid w:val="00530AB8"/>
    <w:rsid w:val="00530C9C"/>
    <w:rsid w:val="00530CB8"/>
    <w:rsid w:val="00530D56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690"/>
    <w:rsid w:val="005356F4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463"/>
    <w:rsid w:val="00537A4C"/>
    <w:rsid w:val="00537A8B"/>
    <w:rsid w:val="00537AFE"/>
    <w:rsid w:val="00537F63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A5E"/>
    <w:rsid w:val="005468A9"/>
    <w:rsid w:val="00546B26"/>
    <w:rsid w:val="00546BEC"/>
    <w:rsid w:val="00546DE2"/>
    <w:rsid w:val="005470A3"/>
    <w:rsid w:val="005471B4"/>
    <w:rsid w:val="00547870"/>
    <w:rsid w:val="00547DDF"/>
    <w:rsid w:val="00550A42"/>
    <w:rsid w:val="00550FE9"/>
    <w:rsid w:val="005512DA"/>
    <w:rsid w:val="00551393"/>
    <w:rsid w:val="0055150F"/>
    <w:rsid w:val="00551B93"/>
    <w:rsid w:val="00552129"/>
    <w:rsid w:val="005525E6"/>
    <w:rsid w:val="00552678"/>
    <w:rsid w:val="00552FC2"/>
    <w:rsid w:val="00553385"/>
    <w:rsid w:val="00553565"/>
    <w:rsid w:val="0055401D"/>
    <w:rsid w:val="00554137"/>
    <w:rsid w:val="005541FA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41"/>
    <w:rsid w:val="00556273"/>
    <w:rsid w:val="005563C1"/>
    <w:rsid w:val="005577E1"/>
    <w:rsid w:val="00557A4B"/>
    <w:rsid w:val="00557B0C"/>
    <w:rsid w:val="00557F7D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4DCB"/>
    <w:rsid w:val="00565959"/>
    <w:rsid w:val="0056617D"/>
    <w:rsid w:val="005663AB"/>
    <w:rsid w:val="005664F8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1FF2"/>
    <w:rsid w:val="005722B4"/>
    <w:rsid w:val="005727E9"/>
    <w:rsid w:val="00572A5B"/>
    <w:rsid w:val="00572DD9"/>
    <w:rsid w:val="00573050"/>
    <w:rsid w:val="005737BE"/>
    <w:rsid w:val="00573A83"/>
    <w:rsid w:val="00573A96"/>
    <w:rsid w:val="00573E2D"/>
    <w:rsid w:val="00573E87"/>
    <w:rsid w:val="00573E95"/>
    <w:rsid w:val="00573F7B"/>
    <w:rsid w:val="00573FE6"/>
    <w:rsid w:val="005740CC"/>
    <w:rsid w:val="00574C08"/>
    <w:rsid w:val="005750DC"/>
    <w:rsid w:val="005753F7"/>
    <w:rsid w:val="0057556B"/>
    <w:rsid w:val="00575666"/>
    <w:rsid w:val="005756E0"/>
    <w:rsid w:val="0057597E"/>
    <w:rsid w:val="0057631A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5A"/>
    <w:rsid w:val="005815A0"/>
    <w:rsid w:val="005816EA"/>
    <w:rsid w:val="005818F4"/>
    <w:rsid w:val="0058198F"/>
    <w:rsid w:val="00581EE8"/>
    <w:rsid w:val="0058264A"/>
    <w:rsid w:val="005829C5"/>
    <w:rsid w:val="005838A9"/>
    <w:rsid w:val="00583FE2"/>
    <w:rsid w:val="00584073"/>
    <w:rsid w:val="005840E9"/>
    <w:rsid w:val="005844AE"/>
    <w:rsid w:val="005844BA"/>
    <w:rsid w:val="00584513"/>
    <w:rsid w:val="0058458D"/>
    <w:rsid w:val="00584D4A"/>
    <w:rsid w:val="0058545F"/>
    <w:rsid w:val="005854E3"/>
    <w:rsid w:val="005856B9"/>
    <w:rsid w:val="00585DF5"/>
    <w:rsid w:val="00586132"/>
    <w:rsid w:val="00586160"/>
    <w:rsid w:val="00586226"/>
    <w:rsid w:val="0058641F"/>
    <w:rsid w:val="00586459"/>
    <w:rsid w:val="005869C1"/>
    <w:rsid w:val="00586DE8"/>
    <w:rsid w:val="00587115"/>
    <w:rsid w:val="00587236"/>
    <w:rsid w:val="0058749F"/>
    <w:rsid w:val="005878C6"/>
    <w:rsid w:val="00587A43"/>
    <w:rsid w:val="00587AEB"/>
    <w:rsid w:val="00587B90"/>
    <w:rsid w:val="0059111B"/>
    <w:rsid w:val="0059128B"/>
    <w:rsid w:val="00591C63"/>
    <w:rsid w:val="0059244F"/>
    <w:rsid w:val="00592581"/>
    <w:rsid w:val="00592918"/>
    <w:rsid w:val="00592BA7"/>
    <w:rsid w:val="00592CE7"/>
    <w:rsid w:val="00592EB3"/>
    <w:rsid w:val="00593125"/>
    <w:rsid w:val="0059342D"/>
    <w:rsid w:val="0059396D"/>
    <w:rsid w:val="00593C19"/>
    <w:rsid w:val="00593D0B"/>
    <w:rsid w:val="00593D2C"/>
    <w:rsid w:val="0059400F"/>
    <w:rsid w:val="00594645"/>
    <w:rsid w:val="00594A54"/>
    <w:rsid w:val="00594DE1"/>
    <w:rsid w:val="00595BFD"/>
    <w:rsid w:val="00595C92"/>
    <w:rsid w:val="00595E4B"/>
    <w:rsid w:val="00595F72"/>
    <w:rsid w:val="0059671E"/>
    <w:rsid w:val="00596A17"/>
    <w:rsid w:val="0059756E"/>
    <w:rsid w:val="0059795F"/>
    <w:rsid w:val="00597A45"/>
    <w:rsid w:val="00597AE9"/>
    <w:rsid w:val="00597DF1"/>
    <w:rsid w:val="005A02FF"/>
    <w:rsid w:val="005A093C"/>
    <w:rsid w:val="005A0D97"/>
    <w:rsid w:val="005A13F8"/>
    <w:rsid w:val="005A15EC"/>
    <w:rsid w:val="005A198B"/>
    <w:rsid w:val="005A1B2F"/>
    <w:rsid w:val="005A1C8A"/>
    <w:rsid w:val="005A2099"/>
    <w:rsid w:val="005A231D"/>
    <w:rsid w:val="005A280E"/>
    <w:rsid w:val="005A28CB"/>
    <w:rsid w:val="005A2996"/>
    <w:rsid w:val="005A2C99"/>
    <w:rsid w:val="005A306E"/>
    <w:rsid w:val="005A3078"/>
    <w:rsid w:val="005A308F"/>
    <w:rsid w:val="005A38B6"/>
    <w:rsid w:val="005A45E4"/>
    <w:rsid w:val="005A462D"/>
    <w:rsid w:val="005A46A9"/>
    <w:rsid w:val="005A4CDA"/>
    <w:rsid w:val="005A4D75"/>
    <w:rsid w:val="005A5A9A"/>
    <w:rsid w:val="005A5EC6"/>
    <w:rsid w:val="005A5F3F"/>
    <w:rsid w:val="005A608A"/>
    <w:rsid w:val="005A61FA"/>
    <w:rsid w:val="005A6700"/>
    <w:rsid w:val="005A6EED"/>
    <w:rsid w:val="005A70F7"/>
    <w:rsid w:val="005A7B50"/>
    <w:rsid w:val="005A7BD8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3047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F28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3AF"/>
    <w:rsid w:val="005C54F4"/>
    <w:rsid w:val="005C58B1"/>
    <w:rsid w:val="005C5960"/>
    <w:rsid w:val="005C5EDB"/>
    <w:rsid w:val="005C614F"/>
    <w:rsid w:val="005C64AF"/>
    <w:rsid w:val="005C69E2"/>
    <w:rsid w:val="005C6D13"/>
    <w:rsid w:val="005C6E2E"/>
    <w:rsid w:val="005C7583"/>
    <w:rsid w:val="005C7675"/>
    <w:rsid w:val="005C7D59"/>
    <w:rsid w:val="005D00A2"/>
    <w:rsid w:val="005D0374"/>
    <w:rsid w:val="005D072B"/>
    <w:rsid w:val="005D07B9"/>
    <w:rsid w:val="005D0828"/>
    <w:rsid w:val="005D0861"/>
    <w:rsid w:val="005D1339"/>
    <w:rsid w:val="005D1822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DC6"/>
    <w:rsid w:val="005D44A6"/>
    <w:rsid w:val="005D44A7"/>
    <w:rsid w:val="005D44E5"/>
    <w:rsid w:val="005D453D"/>
    <w:rsid w:val="005D45C6"/>
    <w:rsid w:val="005D4816"/>
    <w:rsid w:val="005D4A89"/>
    <w:rsid w:val="005D51D8"/>
    <w:rsid w:val="005D5259"/>
    <w:rsid w:val="005D5523"/>
    <w:rsid w:val="005D556C"/>
    <w:rsid w:val="005D558A"/>
    <w:rsid w:val="005D5680"/>
    <w:rsid w:val="005D56FA"/>
    <w:rsid w:val="005D59E2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862"/>
    <w:rsid w:val="005E0993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AF8"/>
    <w:rsid w:val="005E3E2C"/>
    <w:rsid w:val="005E405E"/>
    <w:rsid w:val="005E40D7"/>
    <w:rsid w:val="005E40E5"/>
    <w:rsid w:val="005E4151"/>
    <w:rsid w:val="005E425D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441"/>
    <w:rsid w:val="005E68D9"/>
    <w:rsid w:val="005E6EA7"/>
    <w:rsid w:val="005E73B2"/>
    <w:rsid w:val="005E7B11"/>
    <w:rsid w:val="005E7C9B"/>
    <w:rsid w:val="005E7DC8"/>
    <w:rsid w:val="005E7FFC"/>
    <w:rsid w:val="005F055B"/>
    <w:rsid w:val="005F07B4"/>
    <w:rsid w:val="005F12F7"/>
    <w:rsid w:val="005F1492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8D8"/>
    <w:rsid w:val="005F4BA2"/>
    <w:rsid w:val="005F4DF1"/>
    <w:rsid w:val="005F527C"/>
    <w:rsid w:val="005F5790"/>
    <w:rsid w:val="005F5B26"/>
    <w:rsid w:val="005F5CFD"/>
    <w:rsid w:val="005F5D02"/>
    <w:rsid w:val="005F602B"/>
    <w:rsid w:val="005F602F"/>
    <w:rsid w:val="005F6220"/>
    <w:rsid w:val="005F6710"/>
    <w:rsid w:val="005F6AA5"/>
    <w:rsid w:val="005F6EFA"/>
    <w:rsid w:val="005F75A1"/>
    <w:rsid w:val="005F773B"/>
    <w:rsid w:val="005F7891"/>
    <w:rsid w:val="005F7C67"/>
    <w:rsid w:val="006001BE"/>
    <w:rsid w:val="006005E3"/>
    <w:rsid w:val="006006B1"/>
    <w:rsid w:val="0060092A"/>
    <w:rsid w:val="00600B57"/>
    <w:rsid w:val="00600BF3"/>
    <w:rsid w:val="00600D92"/>
    <w:rsid w:val="00600DD6"/>
    <w:rsid w:val="006010B6"/>
    <w:rsid w:val="0060126F"/>
    <w:rsid w:val="00601559"/>
    <w:rsid w:val="00601A9A"/>
    <w:rsid w:val="00601B66"/>
    <w:rsid w:val="0060228F"/>
    <w:rsid w:val="006023D2"/>
    <w:rsid w:val="00602A7A"/>
    <w:rsid w:val="00602E26"/>
    <w:rsid w:val="00603491"/>
    <w:rsid w:val="00603616"/>
    <w:rsid w:val="00603E8F"/>
    <w:rsid w:val="00603F84"/>
    <w:rsid w:val="006043DB"/>
    <w:rsid w:val="00604476"/>
    <w:rsid w:val="00604973"/>
    <w:rsid w:val="00604A95"/>
    <w:rsid w:val="0060509F"/>
    <w:rsid w:val="00605384"/>
    <w:rsid w:val="0060578D"/>
    <w:rsid w:val="006058CE"/>
    <w:rsid w:val="00605A1B"/>
    <w:rsid w:val="00605D88"/>
    <w:rsid w:val="006065E8"/>
    <w:rsid w:val="00606630"/>
    <w:rsid w:val="006066DB"/>
    <w:rsid w:val="006067F3"/>
    <w:rsid w:val="006068AC"/>
    <w:rsid w:val="00606CE3"/>
    <w:rsid w:val="00606FBC"/>
    <w:rsid w:val="0060701F"/>
    <w:rsid w:val="00607296"/>
    <w:rsid w:val="00607319"/>
    <w:rsid w:val="0060747B"/>
    <w:rsid w:val="00607C77"/>
    <w:rsid w:val="00607D97"/>
    <w:rsid w:val="00607E47"/>
    <w:rsid w:val="006105F2"/>
    <w:rsid w:val="00610606"/>
    <w:rsid w:val="00610A29"/>
    <w:rsid w:val="00610D0F"/>
    <w:rsid w:val="00610D75"/>
    <w:rsid w:val="006113DD"/>
    <w:rsid w:val="00611515"/>
    <w:rsid w:val="00611726"/>
    <w:rsid w:val="00611808"/>
    <w:rsid w:val="00611F7F"/>
    <w:rsid w:val="006120D8"/>
    <w:rsid w:val="00612118"/>
    <w:rsid w:val="0061213A"/>
    <w:rsid w:val="006123F6"/>
    <w:rsid w:val="0061246E"/>
    <w:rsid w:val="006124BD"/>
    <w:rsid w:val="00612521"/>
    <w:rsid w:val="00612FBE"/>
    <w:rsid w:val="0061338E"/>
    <w:rsid w:val="00613434"/>
    <w:rsid w:val="00613879"/>
    <w:rsid w:val="0061396A"/>
    <w:rsid w:val="006139C4"/>
    <w:rsid w:val="00613D26"/>
    <w:rsid w:val="006141B6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12D1"/>
    <w:rsid w:val="00621315"/>
    <w:rsid w:val="00621E7D"/>
    <w:rsid w:val="00622906"/>
    <w:rsid w:val="00622BE8"/>
    <w:rsid w:val="006231DC"/>
    <w:rsid w:val="0062333F"/>
    <w:rsid w:val="006233FB"/>
    <w:rsid w:val="0062341B"/>
    <w:rsid w:val="00623CCD"/>
    <w:rsid w:val="00623D6F"/>
    <w:rsid w:val="00623DD7"/>
    <w:rsid w:val="00623F27"/>
    <w:rsid w:val="00624173"/>
    <w:rsid w:val="006243D8"/>
    <w:rsid w:val="0062492E"/>
    <w:rsid w:val="00624ADB"/>
    <w:rsid w:val="00624CF1"/>
    <w:rsid w:val="00624F59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E56"/>
    <w:rsid w:val="00626EA9"/>
    <w:rsid w:val="0062725C"/>
    <w:rsid w:val="00627B4D"/>
    <w:rsid w:val="00627E1C"/>
    <w:rsid w:val="00627F9E"/>
    <w:rsid w:val="00630667"/>
    <w:rsid w:val="00630986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3A4E"/>
    <w:rsid w:val="00633B52"/>
    <w:rsid w:val="00633DFF"/>
    <w:rsid w:val="00633FC1"/>
    <w:rsid w:val="006340B7"/>
    <w:rsid w:val="00634638"/>
    <w:rsid w:val="0063472E"/>
    <w:rsid w:val="00635247"/>
    <w:rsid w:val="0063553A"/>
    <w:rsid w:val="0063554B"/>
    <w:rsid w:val="00635C26"/>
    <w:rsid w:val="00635E49"/>
    <w:rsid w:val="00636155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7D5"/>
    <w:rsid w:val="00640A4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78B"/>
    <w:rsid w:val="00642A9F"/>
    <w:rsid w:val="00642C87"/>
    <w:rsid w:val="00643079"/>
    <w:rsid w:val="00643316"/>
    <w:rsid w:val="006440BE"/>
    <w:rsid w:val="00644581"/>
    <w:rsid w:val="006448F6"/>
    <w:rsid w:val="00644971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7551"/>
    <w:rsid w:val="00647748"/>
    <w:rsid w:val="00647A01"/>
    <w:rsid w:val="00647EEC"/>
    <w:rsid w:val="00650770"/>
    <w:rsid w:val="0065079B"/>
    <w:rsid w:val="006508E9"/>
    <w:rsid w:val="006509DF"/>
    <w:rsid w:val="00650F77"/>
    <w:rsid w:val="006515FE"/>
    <w:rsid w:val="00651744"/>
    <w:rsid w:val="0065182A"/>
    <w:rsid w:val="00651DDA"/>
    <w:rsid w:val="00651F64"/>
    <w:rsid w:val="00652487"/>
    <w:rsid w:val="00652B6F"/>
    <w:rsid w:val="006539CF"/>
    <w:rsid w:val="00653D57"/>
    <w:rsid w:val="006542EC"/>
    <w:rsid w:val="00654737"/>
    <w:rsid w:val="00654791"/>
    <w:rsid w:val="00654B63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875"/>
    <w:rsid w:val="00661DBC"/>
    <w:rsid w:val="00661E82"/>
    <w:rsid w:val="00661F9C"/>
    <w:rsid w:val="00662088"/>
    <w:rsid w:val="00662119"/>
    <w:rsid w:val="006629E9"/>
    <w:rsid w:val="00662A80"/>
    <w:rsid w:val="00663173"/>
    <w:rsid w:val="00663299"/>
    <w:rsid w:val="006632BF"/>
    <w:rsid w:val="006634FB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211"/>
    <w:rsid w:val="00666600"/>
    <w:rsid w:val="00666AE7"/>
    <w:rsid w:val="00666B20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2877"/>
    <w:rsid w:val="006731D4"/>
    <w:rsid w:val="006739E3"/>
    <w:rsid w:val="00673D46"/>
    <w:rsid w:val="0067401C"/>
    <w:rsid w:val="00674072"/>
    <w:rsid w:val="006742D8"/>
    <w:rsid w:val="00674588"/>
    <w:rsid w:val="006745C8"/>
    <w:rsid w:val="006746EB"/>
    <w:rsid w:val="00674C42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6F60"/>
    <w:rsid w:val="0067731B"/>
    <w:rsid w:val="00677611"/>
    <w:rsid w:val="006777A5"/>
    <w:rsid w:val="00677806"/>
    <w:rsid w:val="00677A7B"/>
    <w:rsid w:val="00677E91"/>
    <w:rsid w:val="00680310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28A"/>
    <w:rsid w:val="006844BA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C08"/>
    <w:rsid w:val="00691013"/>
    <w:rsid w:val="006911C1"/>
    <w:rsid w:val="0069140D"/>
    <w:rsid w:val="006915E8"/>
    <w:rsid w:val="0069167C"/>
    <w:rsid w:val="00691967"/>
    <w:rsid w:val="00691B7E"/>
    <w:rsid w:val="00691D95"/>
    <w:rsid w:val="00692194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23D"/>
    <w:rsid w:val="006966B4"/>
    <w:rsid w:val="0069687D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845"/>
    <w:rsid w:val="006A0A2D"/>
    <w:rsid w:val="006A0DC6"/>
    <w:rsid w:val="006A10E6"/>
    <w:rsid w:val="006A181F"/>
    <w:rsid w:val="006A1D57"/>
    <w:rsid w:val="006A24D4"/>
    <w:rsid w:val="006A2D7B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DA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7EF"/>
    <w:rsid w:val="006A6D23"/>
    <w:rsid w:val="006A6D83"/>
    <w:rsid w:val="006A6E23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879"/>
    <w:rsid w:val="006B09E6"/>
    <w:rsid w:val="006B0B07"/>
    <w:rsid w:val="006B0C62"/>
    <w:rsid w:val="006B0F0E"/>
    <w:rsid w:val="006B0F1C"/>
    <w:rsid w:val="006B1261"/>
    <w:rsid w:val="006B148B"/>
    <w:rsid w:val="006B1811"/>
    <w:rsid w:val="006B1930"/>
    <w:rsid w:val="006B195C"/>
    <w:rsid w:val="006B1B6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1ED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F7"/>
    <w:rsid w:val="006C0B49"/>
    <w:rsid w:val="006C0BEF"/>
    <w:rsid w:val="006C0D1D"/>
    <w:rsid w:val="006C103D"/>
    <w:rsid w:val="006C1126"/>
    <w:rsid w:val="006C113D"/>
    <w:rsid w:val="006C14BC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5035"/>
    <w:rsid w:val="006C59CE"/>
    <w:rsid w:val="006C5A67"/>
    <w:rsid w:val="006C5B44"/>
    <w:rsid w:val="006C5C9E"/>
    <w:rsid w:val="006C5F46"/>
    <w:rsid w:val="006C628E"/>
    <w:rsid w:val="006C62B3"/>
    <w:rsid w:val="006C6539"/>
    <w:rsid w:val="006C66B4"/>
    <w:rsid w:val="006C6A9D"/>
    <w:rsid w:val="006C6CA0"/>
    <w:rsid w:val="006C6E5D"/>
    <w:rsid w:val="006C6EE6"/>
    <w:rsid w:val="006C7544"/>
    <w:rsid w:val="006C7A0F"/>
    <w:rsid w:val="006C7CF5"/>
    <w:rsid w:val="006C7D05"/>
    <w:rsid w:val="006C7D5A"/>
    <w:rsid w:val="006C7DE6"/>
    <w:rsid w:val="006C7E35"/>
    <w:rsid w:val="006D0371"/>
    <w:rsid w:val="006D07C9"/>
    <w:rsid w:val="006D096D"/>
    <w:rsid w:val="006D12E6"/>
    <w:rsid w:val="006D15A8"/>
    <w:rsid w:val="006D16B3"/>
    <w:rsid w:val="006D17DB"/>
    <w:rsid w:val="006D17EC"/>
    <w:rsid w:val="006D18A2"/>
    <w:rsid w:val="006D1B7A"/>
    <w:rsid w:val="006D2192"/>
    <w:rsid w:val="006D2740"/>
    <w:rsid w:val="006D298E"/>
    <w:rsid w:val="006D2E96"/>
    <w:rsid w:val="006D30D7"/>
    <w:rsid w:val="006D3116"/>
    <w:rsid w:val="006D3C78"/>
    <w:rsid w:val="006D4014"/>
    <w:rsid w:val="006D408A"/>
    <w:rsid w:val="006D4459"/>
    <w:rsid w:val="006D464F"/>
    <w:rsid w:val="006D4B82"/>
    <w:rsid w:val="006D4D51"/>
    <w:rsid w:val="006D4FF8"/>
    <w:rsid w:val="006D5355"/>
    <w:rsid w:val="006D5C45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E83"/>
    <w:rsid w:val="006E1ECD"/>
    <w:rsid w:val="006E2058"/>
    <w:rsid w:val="006E20D1"/>
    <w:rsid w:val="006E2767"/>
    <w:rsid w:val="006E27BD"/>
    <w:rsid w:val="006E28DC"/>
    <w:rsid w:val="006E2934"/>
    <w:rsid w:val="006E35BF"/>
    <w:rsid w:val="006E3AB9"/>
    <w:rsid w:val="006E3AF4"/>
    <w:rsid w:val="006E3B85"/>
    <w:rsid w:val="006E3C12"/>
    <w:rsid w:val="006E3D4B"/>
    <w:rsid w:val="006E43FF"/>
    <w:rsid w:val="006E45A4"/>
    <w:rsid w:val="006E4ACB"/>
    <w:rsid w:val="006E5527"/>
    <w:rsid w:val="006E55BC"/>
    <w:rsid w:val="006E5767"/>
    <w:rsid w:val="006E5811"/>
    <w:rsid w:val="006E5902"/>
    <w:rsid w:val="006E5935"/>
    <w:rsid w:val="006E7140"/>
    <w:rsid w:val="006E77B6"/>
    <w:rsid w:val="006E781B"/>
    <w:rsid w:val="006E7C13"/>
    <w:rsid w:val="006E7D4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4D1"/>
    <w:rsid w:val="006F3691"/>
    <w:rsid w:val="006F37D8"/>
    <w:rsid w:val="006F383A"/>
    <w:rsid w:val="006F3C91"/>
    <w:rsid w:val="006F3DBA"/>
    <w:rsid w:val="006F3E3C"/>
    <w:rsid w:val="006F3F7F"/>
    <w:rsid w:val="006F4339"/>
    <w:rsid w:val="006F459B"/>
    <w:rsid w:val="006F4CE2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60E"/>
    <w:rsid w:val="006F766C"/>
    <w:rsid w:val="006F787E"/>
    <w:rsid w:val="00700044"/>
    <w:rsid w:val="007001C2"/>
    <w:rsid w:val="00700663"/>
    <w:rsid w:val="00700BE9"/>
    <w:rsid w:val="00700F0A"/>
    <w:rsid w:val="00701053"/>
    <w:rsid w:val="00701062"/>
    <w:rsid w:val="0070131F"/>
    <w:rsid w:val="0070137C"/>
    <w:rsid w:val="0070142A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57"/>
    <w:rsid w:val="00703C30"/>
    <w:rsid w:val="0070405C"/>
    <w:rsid w:val="007044DD"/>
    <w:rsid w:val="007045BE"/>
    <w:rsid w:val="007046F7"/>
    <w:rsid w:val="007048B4"/>
    <w:rsid w:val="00704EA8"/>
    <w:rsid w:val="0070540A"/>
    <w:rsid w:val="007057EA"/>
    <w:rsid w:val="00705E1D"/>
    <w:rsid w:val="00705FD5"/>
    <w:rsid w:val="00706039"/>
    <w:rsid w:val="007063F7"/>
    <w:rsid w:val="00706808"/>
    <w:rsid w:val="00706839"/>
    <w:rsid w:val="0070707D"/>
    <w:rsid w:val="0070710A"/>
    <w:rsid w:val="00707D7F"/>
    <w:rsid w:val="00707DE5"/>
    <w:rsid w:val="00710685"/>
    <w:rsid w:val="00710729"/>
    <w:rsid w:val="00710AE1"/>
    <w:rsid w:val="00710CBB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840"/>
    <w:rsid w:val="00713A5C"/>
    <w:rsid w:val="00713FFD"/>
    <w:rsid w:val="00714234"/>
    <w:rsid w:val="00714F93"/>
    <w:rsid w:val="007155AC"/>
    <w:rsid w:val="007155AE"/>
    <w:rsid w:val="007158C9"/>
    <w:rsid w:val="0071611C"/>
    <w:rsid w:val="007162D6"/>
    <w:rsid w:val="00716B32"/>
    <w:rsid w:val="00716BC4"/>
    <w:rsid w:val="007170A7"/>
    <w:rsid w:val="00717299"/>
    <w:rsid w:val="00717512"/>
    <w:rsid w:val="00717873"/>
    <w:rsid w:val="00717BC5"/>
    <w:rsid w:val="00717EB7"/>
    <w:rsid w:val="00720052"/>
    <w:rsid w:val="007211EF"/>
    <w:rsid w:val="007212DF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666"/>
    <w:rsid w:val="00726E6F"/>
    <w:rsid w:val="00727101"/>
    <w:rsid w:val="00727239"/>
    <w:rsid w:val="007279A5"/>
    <w:rsid w:val="00727A3A"/>
    <w:rsid w:val="00727CAB"/>
    <w:rsid w:val="007302CD"/>
    <w:rsid w:val="007305E7"/>
    <w:rsid w:val="00730BB5"/>
    <w:rsid w:val="00730DB9"/>
    <w:rsid w:val="00730E9F"/>
    <w:rsid w:val="00730F75"/>
    <w:rsid w:val="00731317"/>
    <w:rsid w:val="00731D1F"/>
    <w:rsid w:val="007324EC"/>
    <w:rsid w:val="00732590"/>
    <w:rsid w:val="007325C2"/>
    <w:rsid w:val="0073294C"/>
    <w:rsid w:val="00732C1D"/>
    <w:rsid w:val="00732E0A"/>
    <w:rsid w:val="00732F21"/>
    <w:rsid w:val="0073309D"/>
    <w:rsid w:val="0073315C"/>
    <w:rsid w:val="00733567"/>
    <w:rsid w:val="007341AF"/>
    <w:rsid w:val="00734262"/>
    <w:rsid w:val="00734377"/>
    <w:rsid w:val="007343E8"/>
    <w:rsid w:val="007347B5"/>
    <w:rsid w:val="00734C06"/>
    <w:rsid w:val="00734D2D"/>
    <w:rsid w:val="0073518D"/>
    <w:rsid w:val="00735374"/>
    <w:rsid w:val="007354E6"/>
    <w:rsid w:val="0073614F"/>
    <w:rsid w:val="00736224"/>
    <w:rsid w:val="00736462"/>
    <w:rsid w:val="00736580"/>
    <w:rsid w:val="007369D0"/>
    <w:rsid w:val="00736B10"/>
    <w:rsid w:val="00736D9A"/>
    <w:rsid w:val="00736DA7"/>
    <w:rsid w:val="00736EDA"/>
    <w:rsid w:val="007370C9"/>
    <w:rsid w:val="007377D6"/>
    <w:rsid w:val="0073792A"/>
    <w:rsid w:val="00737AC0"/>
    <w:rsid w:val="00737F22"/>
    <w:rsid w:val="00740711"/>
    <w:rsid w:val="00740C26"/>
    <w:rsid w:val="00740CDB"/>
    <w:rsid w:val="00741189"/>
    <w:rsid w:val="007416AA"/>
    <w:rsid w:val="00741785"/>
    <w:rsid w:val="007418DA"/>
    <w:rsid w:val="00741ABB"/>
    <w:rsid w:val="00741C5D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4A9A"/>
    <w:rsid w:val="00744C62"/>
    <w:rsid w:val="00744D35"/>
    <w:rsid w:val="00745311"/>
    <w:rsid w:val="00745312"/>
    <w:rsid w:val="00745AA4"/>
    <w:rsid w:val="00745E1B"/>
    <w:rsid w:val="007460FA"/>
    <w:rsid w:val="007468CB"/>
    <w:rsid w:val="0074694E"/>
    <w:rsid w:val="00746988"/>
    <w:rsid w:val="00746CED"/>
    <w:rsid w:val="00746E70"/>
    <w:rsid w:val="007471A9"/>
    <w:rsid w:val="00747666"/>
    <w:rsid w:val="007503AF"/>
    <w:rsid w:val="007504C1"/>
    <w:rsid w:val="007504EE"/>
    <w:rsid w:val="0075082A"/>
    <w:rsid w:val="0075083B"/>
    <w:rsid w:val="00750B17"/>
    <w:rsid w:val="00750FDB"/>
    <w:rsid w:val="007513A9"/>
    <w:rsid w:val="00751798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578BA"/>
    <w:rsid w:val="007600E4"/>
    <w:rsid w:val="007602D4"/>
    <w:rsid w:val="007603B1"/>
    <w:rsid w:val="007609DD"/>
    <w:rsid w:val="00760C35"/>
    <w:rsid w:val="00760FE6"/>
    <w:rsid w:val="007613B9"/>
    <w:rsid w:val="00761684"/>
    <w:rsid w:val="00761791"/>
    <w:rsid w:val="007618C5"/>
    <w:rsid w:val="0076201C"/>
    <w:rsid w:val="00762377"/>
    <w:rsid w:val="007626F5"/>
    <w:rsid w:val="007627C8"/>
    <w:rsid w:val="007629C4"/>
    <w:rsid w:val="0076303E"/>
    <w:rsid w:val="0076304B"/>
    <w:rsid w:val="007635F6"/>
    <w:rsid w:val="0076370A"/>
    <w:rsid w:val="0076374F"/>
    <w:rsid w:val="007637F0"/>
    <w:rsid w:val="00763CF7"/>
    <w:rsid w:val="00763FFD"/>
    <w:rsid w:val="00764093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7418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CA0"/>
    <w:rsid w:val="00773FFB"/>
    <w:rsid w:val="007740EF"/>
    <w:rsid w:val="007741D9"/>
    <w:rsid w:val="0077472C"/>
    <w:rsid w:val="00774CB1"/>
    <w:rsid w:val="00775456"/>
    <w:rsid w:val="00775841"/>
    <w:rsid w:val="00775CF6"/>
    <w:rsid w:val="00775E52"/>
    <w:rsid w:val="00775F57"/>
    <w:rsid w:val="00776236"/>
    <w:rsid w:val="0077625D"/>
    <w:rsid w:val="00776614"/>
    <w:rsid w:val="00776743"/>
    <w:rsid w:val="007770D1"/>
    <w:rsid w:val="00777284"/>
    <w:rsid w:val="007772CE"/>
    <w:rsid w:val="00777C08"/>
    <w:rsid w:val="00780345"/>
    <w:rsid w:val="007804F6"/>
    <w:rsid w:val="0078088C"/>
    <w:rsid w:val="00780C47"/>
    <w:rsid w:val="00780C77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4000"/>
    <w:rsid w:val="007842BB"/>
    <w:rsid w:val="007842E7"/>
    <w:rsid w:val="007844ED"/>
    <w:rsid w:val="007849C0"/>
    <w:rsid w:val="00784DC9"/>
    <w:rsid w:val="00785194"/>
    <w:rsid w:val="00785395"/>
    <w:rsid w:val="00785617"/>
    <w:rsid w:val="00785AD5"/>
    <w:rsid w:val="00785C49"/>
    <w:rsid w:val="00785CBE"/>
    <w:rsid w:val="00785E10"/>
    <w:rsid w:val="00785EDF"/>
    <w:rsid w:val="00785F8C"/>
    <w:rsid w:val="0078619D"/>
    <w:rsid w:val="00786A56"/>
    <w:rsid w:val="00786C7E"/>
    <w:rsid w:val="00786EDC"/>
    <w:rsid w:val="00787D1D"/>
    <w:rsid w:val="00790EAB"/>
    <w:rsid w:val="00790FEA"/>
    <w:rsid w:val="00791149"/>
    <w:rsid w:val="007915C9"/>
    <w:rsid w:val="00791786"/>
    <w:rsid w:val="0079187D"/>
    <w:rsid w:val="0079206A"/>
    <w:rsid w:val="0079243E"/>
    <w:rsid w:val="00792696"/>
    <w:rsid w:val="00792BDD"/>
    <w:rsid w:val="00792FE4"/>
    <w:rsid w:val="0079388D"/>
    <w:rsid w:val="00793A51"/>
    <w:rsid w:val="00793F28"/>
    <w:rsid w:val="00794281"/>
    <w:rsid w:val="007945B6"/>
    <w:rsid w:val="0079465E"/>
    <w:rsid w:val="00794EDA"/>
    <w:rsid w:val="0079563F"/>
    <w:rsid w:val="00796403"/>
    <w:rsid w:val="0079693E"/>
    <w:rsid w:val="00796B0B"/>
    <w:rsid w:val="00796D80"/>
    <w:rsid w:val="00797620"/>
    <w:rsid w:val="007978FF"/>
    <w:rsid w:val="00797BB8"/>
    <w:rsid w:val="007A03F0"/>
    <w:rsid w:val="007A0597"/>
    <w:rsid w:val="007A0B73"/>
    <w:rsid w:val="007A0E2E"/>
    <w:rsid w:val="007A15EA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411B"/>
    <w:rsid w:val="007A45F5"/>
    <w:rsid w:val="007A4B96"/>
    <w:rsid w:val="007A4BE5"/>
    <w:rsid w:val="007A4D30"/>
    <w:rsid w:val="007A4DFB"/>
    <w:rsid w:val="007A4F02"/>
    <w:rsid w:val="007A5203"/>
    <w:rsid w:val="007A5970"/>
    <w:rsid w:val="007A5C23"/>
    <w:rsid w:val="007A63F7"/>
    <w:rsid w:val="007A64E8"/>
    <w:rsid w:val="007A656D"/>
    <w:rsid w:val="007A6D41"/>
    <w:rsid w:val="007A74ED"/>
    <w:rsid w:val="007A786B"/>
    <w:rsid w:val="007A7916"/>
    <w:rsid w:val="007A7DDE"/>
    <w:rsid w:val="007A7E48"/>
    <w:rsid w:val="007A7E79"/>
    <w:rsid w:val="007A7FC9"/>
    <w:rsid w:val="007B0A0B"/>
    <w:rsid w:val="007B0C96"/>
    <w:rsid w:val="007B123D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C76"/>
    <w:rsid w:val="007B2EAE"/>
    <w:rsid w:val="007B31BF"/>
    <w:rsid w:val="007B3204"/>
    <w:rsid w:val="007B3782"/>
    <w:rsid w:val="007B3B52"/>
    <w:rsid w:val="007B40D9"/>
    <w:rsid w:val="007B4675"/>
    <w:rsid w:val="007B46ED"/>
    <w:rsid w:val="007B49E0"/>
    <w:rsid w:val="007B4E44"/>
    <w:rsid w:val="007B53E6"/>
    <w:rsid w:val="007B567C"/>
    <w:rsid w:val="007B5798"/>
    <w:rsid w:val="007B6103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B93"/>
    <w:rsid w:val="007C0D61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CEA"/>
    <w:rsid w:val="007C3E43"/>
    <w:rsid w:val="007C456A"/>
    <w:rsid w:val="007C470D"/>
    <w:rsid w:val="007C4A49"/>
    <w:rsid w:val="007C4B2B"/>
    <w:rsid w:val="007C5042"/>
    <w:rsid w:val="007C5178"/>
    <w:rsid w:val="007C5572"/>
    <w:rsid w:val="007C59D8"/>
    <w:rsid w:val="007C5C92"/>
    <w:rsid w:val="007C62F3"/>
    <w:rsid w:val="007C6455"/>
    <w:rsid w:val="007C6503"/>
    <w:rsid w:val="007C6AC3"/>
    <w:rsid w:val="007C76B6"/>
    <w:rsid w:val="007C7C6F"/>
    <w:rsid w:val="007C7D1D"/>
    <w:rsid w:val="007D03D2"/>
    <w:rsid w:val="007D090C"/>
    <w:rsid w:val="007D0C09"/>
    <w:rsid w:val="007D0E1E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D1F"/>
    <w:rsid w:val="007D6E90"/>
    <w:rsid w:val="007D6EBB"/>
    <w:rsid w:val="007D7066"/>
    <w:rsid w:val="007D71BD"/>
    <w:rsid w:val="007D7B06"/>
    <w:rsid w:val="007D7DE9"/>
    <w:rsid w:val="007E0867"/>
    <w:rsid w:val="007E0EAC"/>
    <w:rsid w:val="007E2028"/>
    <w:rsid w:val="007E2643"/>
    <w:rsid w:val="007E2B12"/>
    <w:rsid w:val="007E2CCE"/>
    <w:rsid w:val="007E35E3"/>
    <w:rsid w:val="007E3C50"/>
    <w:rsid w:val="007E4BCB"/>
    <w:rsid w:val="007E4CA4"/>
    <w:rsid w:val="007E5339"/>
    <w:rsid w:val="007E597D"/>
    <w:rsid w:val="007E5E70"/>
    <w:rsid w:val="007E5F4D"/>
    <w:rsid w:val="007E5FD1"/>
    <w:rsid w:val="007E66E0"/>
    <w:rsid w:val="007E6730"/>
    <w:rsid w:val="007E6C4F"/>
    <w:rsid w:val="007E6F87"/>
    <w:rsid w:val="007E7883"/>
    <w:rsid w:val="007F0022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605"/>
    <w:rsid w:val="007F2A5D"/>
    <w:rsid w:val="007F2BC3"/>
    <w:rsid w:val="007F2D86"/>
    <w:rsid w:val="007F2F6D"/>
    <w:rsid w:val="007F337C"/>
    <w:rsid w:val="007F37C6"/>
    <w:rsid w:val="007F3803"/>
    <w:rsid w:val="007F3B35"/>
    <w:rsid w:val="007F3E11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230B"/>
    <w:rsid w:val="008025BF"/>
    <w:rsid w:val="00802C1F"/>
    <w:rsid w:val="00802E09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B09"/>
    <w:rsid w:val="00806BDE"/>
    <w:rsid w:val="008073DA"/>
    <w:rsid w:val="00807C5A"/>
    <w:rsid w:val="008103FE"/>
    <w:rsid w:val="00810473"/>
    <w:rsid w:val="00810787"/>
    <w:rsid w:val="00810794"/>
    <w:rsid w:val="00810942"/>
    <w:rsid w:val="00810CDE"/>
    <w:rsid w:val="00810ECA"/>
    <w:rsid w:val="00811020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A1"/>
    <w:rsid w:val="00812E0F"/>
    <w:rsid w:val="00812E20"/>
    <w:rsid w:val="008137C4"/>
    <w:rsid w:val="00813B91"/>
    <w:rsid w:val="00813BA0"/>
    <w:rsid w:val="00813C5F"/>
    <w:rsid w:val="00813CE9"/>
    <w:rsid w:val="0081461E"/>
    <w:rsid w:val="00814ADC"/>
    <w:rsid w:val="00814E2C"/>
    <w:rsid w:val="0081588A"/>
    <w:rsid w:val="00815D96"/>
    <w:rsid w:val="00815FC5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76E3"/>
    <w:rsid w:val="00827AD2"/>
    <w:rsid w:val="00827D03"/>
    <w:rsid w:val="00827E95"/>
    <w:rsid w:val="00827FFE"/>
    <w:rsid w:val="008306D9"/>
    <w:rsid w:val="00830AF5"/>
    <w:rsid w:val="00830B0E"/>
    <w:rsid w:val="00831044"/>
    <w:rsid w:val="008310C6"/>
    <w:rsid w:val="00831513"/>
    <w:rsid w:val="00831986"/>
    <w:rsid w:val="00831CB2"/>
    <w:rsid w:val="00832242"/>
    <w:rsid w:val="00832468"/>
    <w:rsid w:val="00832725"/>
    <w:rsid w:val="00832B6B"/>
    <w:rsid w:val="0083301F"/>
    <w:rsid w:val="0083361F"/>
    <w:rsid w:val="008337F2"/>
    <w:rsid w:val="008341B5"/>
    <w:rsid w:val="00834297"/>
    <w:rsid w:val="008344E0"/>
    <w:rsid w:val="00834777"/>
    <w:rsid w:val="0083487A"/>
    <w:rsid w:val="00834B9C"/>
    <w:rsid w:val="00835047"/>
    <w:rsid w:val="00835277"/>
    <w:rsid w:val="008358A3"/>
    <w:rsid w:val="008364F9"/>
    <w:rsid w:val="008369D5"/>
    <w:rsid w:val="00836DD5"/>
    <w:rsid w:val="00836EA6"/>
    <w:rsid w:val="00836FDE"/>
    <w:rsid w:val="00837572"/>
    <w:rsid w:val="00837B56"/>
    <w:rsid w:val="00837DD3"/>
    <w:rsid w:val="00840453"/>
    <w:rsid w:val="00840460"/>
    <w:rsid w:val="0084083F"/>
    <w:rsid w:val="00841ACE"/>
    <w:rsid w:val="00841C61"/>
    <w:rsid w:val="00841DF8"/>
    <w:rsid w:val="00842499"/>
    <w:rsid w:val="00842582"/>
    <w:rsid w:val="00842772"/>
    <w:rsid w:val="00842780"/>
    <w:rsid w:val="00843187"/>
    <w:rsid w:val="008432E2"/>
    <w:rsid w:val="00843341"/>
    <w:rsid w:val="00843C75"/>
    <w:rsid w:val="00843E4D"/>
    <w:rsid w:val="00843FBC"/>
    <w:rsid w:val="008444AC"/>
    <w:rsid w:val="00844501"/>
    <w:rsid w:val="008445A9"/>
    <w:rsid w:val="00844912"/>
    <w:rsid w:val="0084499B"/>
    <w:rsid w:val="008451C6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84A"/>
    <w:rsid w:val="00846E18"/>
    <w:rsid w:val="00846EA6"/>
    <w:rsid w:val="0084731B"/>
    <w:rsid w:val="008503E9"/>
    <w:rsid w:val="00850689"/>
    <w:rsid w:val="008508B0"/>
    <w:rsid w:val="00850A2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8"/>
    <w:rsid w:val="00853F7E"/>
    <w:rsid w:val="0085423F"/>
    <w:rsid w:val="008547E1"/>
    <w:rsid w:val="008549C3"/>
    <w:rsid w:val="00854CA1"/>
    <w:rsid w:val="00854E82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702C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1F48"/>
    <w:rsid w:val="00862024"/>
    <w:rsid w:val="00862028"/>
    <w:rsid w:val="00862523"/>
    <w:rsid w:val="00862EE8"/>
    <w:rsid w:val="008632C0"/>
    <w:rsid w:val="00863350"/>
    <w:rsid w:val="0086359C"/>
    <w:rsid w:val="008635BA"/>
    <w:rsid w:val="00863797"/>
    <w:rsid w:val="008639C6"/>
    <w:rsid w:val="00863A1C"/>
    <w:rsid w:val="00863A5A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7F7"/>
    <w:rsid w:val="00865EED"/>
    <w:rsid w:val="00866281"/>
    <w:rsid w:val="008664D2"/>
    <w:rsid w:val="00866509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70056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574"/>
    <w:rsid w:val="00875166"/>
    <w:rsid w:val="008755E4"/>
    <w:rsid w:val="00875CD7"/>
    <w:rsid w:val="00875E99"/>
    <w:rsid w:val="008774E0"/>
    <w:rsid w:val="00877739"/>
    <w:rsid w:val="00877A04"/>
    <w:rsid w:val="00877E24"/>
    <w:rsid w:val="0088021C"/>
    <w:rsid w:val="0088031D"/>
    <w:rsid w:val="008804DF"/>
    <w:rsid w:val="00880559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5DB"/>
    <w:rsid w:val="00882703"/>
    <w:rsid w:val="00882CB5"/>
    <w:rsid w:val="00882F15"/>
    <w:rsid w:val="0088374C"/>
    <w:rsid w:val="00883ECF"/>
    <w:rsid w:val="008847A3"/>
    <w:rsid w:val="00884901"/>
    <w:rsid w:val="00884C0F"/>
    <w:rsid w:val="00884C8B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6128"/>
    <w:rsid w:val="00886482"/>
    <w:rsid w:val="00886558"/>
    <w:rsid w:val="008866A8"/>
    <w:rsid w:val="00886710"/>
    <w:rsid w:val="00887419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317"/>
    <w:rsid w:val="00892612"/>
    <w:rsid w:val="00892868"/>
    <w:rsid w:val="0089293D"/>
    <w:rsid w:val="00892ADC"/>
    <w:rsid w:val="00892C50"/>
    <w:rsid w:val="00892CF6"/>
    <w:rsid w:val="00893043"/>
    <w:rsid w:val="00893203"/>
    <w:rsid w:val="008935C1"/>
    <w:rsid w:val="00893D18"/>
    <w:rsid w:val="00893D37"/>
    <w:rsid w:val="00893F5D"/>
    <w:rsid w:val="008942E1"/>
    <w:rsid w:val="00894599"/>
    <w:rsid w:val="0089546E"/>
    <w:rsid w:val="00895771"/>
    <w:rsid w:val="00895890"/>
    <w:rsid w:val="0089653C"/>
    <w:rsid w:val="0089656E"/>
    <w:rsid w:val="008965DB"/>
    <w:rsid w:val="0089664D"/>
    <w:rsid w:val="0089682E"/>
    <w:rsid w:val="00896A09"/>
    <w:rsid w:val="0089711B"/>
    <w:rsid w:val="0089767D"/>
    <w:rsid w:val="00897D61"/>
    <w:rsid w:val="008A0473"/>
    <w:rsid w:val="008A07A2"/>
    <w:rsid w:val="008A0BAF"/>
    <w:rsid w:val="008A0E0E"/>
    <w:rsid w:val="008A0E8D"/>
    <w:rsid w:val="008A14B7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0BF"/>
    <w:rsid w:val="008A61F4"/>
    <w:rsid w:val="008A6740"/>
    <w:rsid w:val="008A7142"/>
    <w:rsid w:val="008A7503"/>
    <w:rsid w:val="008A788B"/>
    <w:rsid w:val="008A7A0B"/>
    <w:rsid w:val="008B0221"/>
    <w:rsid w:val="008B0343"/>
    <w:rsid w:val="008B0AC2"/>
    <w:rsid w:val="008B145F"/>
    <w:rsid w:val="008B1C7C"/>
    <w:rsid w:val="008B1EF6"/>
    <w:rsid w:val="008B21CF"/>
    <w:rsid w:val="008B2207"/>
    <w:rsid w:val="008B2432"/>
    <w:rsid w:val="008B2C1C"/>
    <w:rsid w:val="008B323C"/>
    <w:rsid w:val="008B3516"/>
    <w:rsid w:val="008B37D7"/>
    <w:rsid w:val="008B4585"/>
    <w:rsid w:val="008B48B4"/>
    <w:rsid w:val="008B4AF2"/>
    <w:rsid w:val="008B4C3C"/>
    <w:rsid w:val="008B4C8F"/>
    <w:rsid w:val="008B4DB1"/>
    <w:rsid w:val="008B563D"/>
    <w:rsid w:val="008B571C"/>
    <w:rsid w:val="008B59D1"/>
    <w:rsid w:val="008B5D79"/>
    <w:rsid w:val="008B6047"/>
    <w:rsid w:val="008B6531"/>
    <w:rsid w:val="008B662A"/>
    <w:rsid w:val="008B6A8F"/>
    <w:rsid w:val="008B702A"/>
    <w:rsid w:val="008B7414"/>
    <w:rsid w:val="008B78AB"/>
    <w:rsid w:val="008B793A"/>
    <w:rsid w:val="008C00C1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44C5"/>
    <w:rsid w:val="008C45FE"/>
    <w:rsid w:val="008C4D7D"/>
    <w:rsid w:val="008C528B"/>
    <w:rsid w:val="008C538C"/>
    <w:rsid w:val="008C5408"/>
    <w:rsid w:val="008C57EA"/>
    <w:rsid w:val="008C5A37"/>
    <w:rsid w:val="008C5CAD"/>
    <w:rsid w:val="008C5CD7"/>
    <w:rsid w:val="008C61EE"/>
    <w:rsid w:val="008C6880"/>
    <w:rsid w:val="008C6BC2"/>
    <w:rsid w:val="008C6F73"/>
    <w:rsid w:val="008C7273"/>
    <w:rsid w:val="008C784B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1FB"/>
    <w:rsid w:val="008D3221"/>
    <w:rsid w:val="008D3336"/>
    <w:rsid w:val="008D3434"/>
    <w:rsid w:val="008D353D"/>
    <w:rsid w:val="008D35EB"/>
    <w:rsid w:val="008D378E"/>
    <w:rsid w:val="008D3FAF"/>
    <w:rsid w:val="008D45C5"/>
    <w:rsid w:val="008D4A1B"/>
    <w:rsid w:val="008D4EFA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8BF"/>
    <w:rsid w:val="008D7B87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1B7D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8AC"/>
    <w:rsid w:val="008E6C77"/>
    <w:rsid w:val="008E73FA"/>
    <w:rsid w:val="008E75B3"/>
    <w:rsid w:val="008E7E9E"/>
    <w:rsid w:val="008F0017"/>
    <w:rsid w:val="008F016E"/>
    <w:rsid w:val="008F032F"/>
    <w:rsid w:val="008F06E8"/>
    <w:rsid w:val="008F0A6E"/>
    <w:rsid w:val="008F0AD7"/>
    <w:rsid w:val="008F0B26"/>
    <w:rsid w:val="008F0DC0"/>
    <w:rsid w:val="008F10DE"/>
    <w:rsid w:val="008F1382"/>
    <w:rsid w:val="008F1837"/>
    <w:rsid w:val="008F1D25"/>
    <w:rsid w:val="008F1DA8"/>
    <w:rsid w:val="008F1DBA"/>
    <w:rsid w:val="008F22BD"/>
    <w:rsid w:val="008F236E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5823"/>
    <w:rsid w:val="008F5C88"/>
    <w:rsid w:val="008F5CC9"/>
    <w:rsid w:val="008F61D2"/>
    <w:rsid w:val="008F63CC"/>
    <w:rsid w:val="008F6E48"/>
    <w:rsid w:val="008F787E"/>
    <w:rsid w:val="008F7964"/>
    <w:rsid w:val="008F7977"/>
    <w:rsid w:val="008F7A38"/>
    <w:rsid w:val="008F7D3F"/>
    <w:rsid w:val="00900491"/>
    <w:rsid w:val="0090076F"/>
    <w:rsid w:val="00900A48"/>
    <w:rsid w:val="0090137F"/>
    <w:rsid w:val="009016E4"/>
    <w:rsid w:val="0090171A"/>
    <w:rsid w:val="00901A41"/>
    <w:rsid w:val="00901A9E"/>
    <w:rsid w:val="0090212F"/>
    <w:rsid w:val="009028DB"/>
    <w:rsid w:val="00902D03"/>
    <w:rsid w:val="00902F0D"/>
    <w:rsid w:val="0090304E"/>
    <w:rsid w:val="00903080"/>
    <w:rsid w:val="00903273"/>
    <w:rsid w:val="009034F6"/>
    <w:rsid w:val="009035A8"/>
    <w:rsid w:val="0090367B"/>
    <w:rsid w:val="00903849"/>
    <w:rsid w:val="009039D7"/>
    <w:rsid w:val="00903B18"/>
    <w:rsid w:val="00903B65"/>
    <w:rsid w:val="00903BB8"/>
    <w:rsid w:val="0090415F"/>
    <w:rsid w:val="00904633"/>
    <w:rsid w:val="0090464C"/>
    <w:rsid w:val="0090485C"/>
    <w:rsid w:val="0090489B"/>
    <w:rsid w:val="009049ED"/>
    <w:rsid w:val="00904AD1"/>
    <w:rsid w:val="00904BC1"/>
    <w:rsid w:val="00904C7D"/>
    <w:rsid w:val="00905AA4"/>
    <w:rsid w:val="00905E35"/>
    <w:rsid w:val="00905F67"/>
    <w:rsid w:val="009060DC"/>
    <w:rsid w:val="00906A17"/>
    <w:rsid w:val="00906A7F"/>
    <w:rsid w:val="00906D97"/>
    <w:rsid w:val="00907417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E8B"/>
    <w:rsid w:val="00910FC3"/>
    <w:rsid w:val="0091101D"/>
    <w:rsid w:val="0091141C"/>
    <w:rsid w:val="0091165E"/>
    <w:rsid w:val="0091175F"/>
    <w:rsid w:val="0091177F"/>
    <w:rsid w:val="00911D43"/>
    <w:rsid w:val="00911F33"/>
    <w:rsid w:val="00911F34"/>
    <w:rsid w:val="0091226C"/>
    <w:rsid w:val="009126C3"/>
    <w:rsid w:val="0091271A"/>
    <w:rsid w:val="00912852"/>
    <w:rsid w:val="00912AE4"/>
    <w:rsid w:val="00912B6D"/>
    <w:rsid w:val="00912BF3"/>
    <w:rsid w:val="00912E6C"/>
    <w:rsid w:val="0091346D"/>
    <w:rsid w:val="00913498"/>
    <w:rsid w:val="00913F4A"/>
    <w:rsid w:val="009148CC"/>
    <w:rsid w:val="00914AE4"/>
    <w:rsid w:val="00914B43"/>
    <w:rsid w:val="00915007"/>
    <w:rsid w:val="00915080"/>
    <w:rsid w:val="00915199"/>
    <w:rsid w:val="00915521"/>
    <w:rsid w:val="00915DA3"/>
    <w:rsid w:val="00916313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2C57"/>
    <w:rsid w:val="00923446"/>
    <w:rsid w:val="00923DEF"/>
    <w:rsid w:val="00923E7D"/>
    <w:rsid w:val="0092409F"/>
    <w:rsid w:val="0092427C"/>
    <w:rsid w:val="00924406"/>
    <w:rsid w:val="00924F70"/>
    <w:rsid w:val="00924FC2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85"/>
    <w:rsid w:val="0092629F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2F60"/>
    <w:rsid w:val="00933C05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8E2"/>
    <w:rsid w:val="009359AD"/>
    <w:rsid w:val="00935D9E"/>
    <w:rsid w:val="00935E66"/>
    <w:rsid w:val="009364CD"/>
    <w:rsid w:val="009365D2"/>
    <w:rsid w:val="0093722D"/>
    <w:rsid w:val="009376E3"/>
    <w:rsid w:val="00937B3C"/>
    <w:rsid w:val="00937BF3"/>
    <w:rsid w:val="00937C9E"/>
    <w:rsid w:val="00940135"/>
    <w:rsid w:val="0094020D"/>
    <w:rsid w:val="00940223"/>
    <w:rsid w:val="0094086D"/>
    <w:rsid w:val="00940C53"/>
    <w:rsid w:val="00940D3C"/>
    <w:rsid w:val="00940EA9"/>
    <w:rsid w:val="00941CAD"/>
    <w:rsid w:val="00941E1E"/>
    <w:rsid w:val="0094244E"/>
    <w:rsid w:val="009424F0"/>
    <w:rsid w:val="00942911"/>
    <w:rsid w:val="00942BFC"/>
    <w:rsid w:val="00942DA9"/>
    <w:rsid w:val="0094301D"/>
    <w:rsid w:val="009430D2"/>
    <w:rsid w:val="00943294"/>
    <w:rsid w:val="009436B5"/>
    <w:rsid w:val="00943738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5C1"/>
    <w:rsid w:val="00945B44"/>
    <w:rsid w:val="00945CC9"/>
    <w:rsid w:val="00946021"/>
    <w:rsid w:val="009465BA"/>
    <w:rsid w:val="00946795"/>
    <w:rsid w:val="0094696E"/>
    <w:rsid w:val="00946CDF"/>
    <w:rsid w:val="00947154"/>
    <w:rsid w:val="00947598"/>
    <w:rsid w:val="009475BE"/>
    <w:rsid w:val="0094775F"/>
    <w:rsid w:val="009478C2"/>
    <w:rsid w:val="00947B17"/>
    <w:rsid w:val="00947B5D"/>
    <w:rsid w:val="00947BAA"/>
    <w:rsid w:val="0095000B"/>
    <w:rsid w:val="009509A5"/>
    <w:rsid w:val="00950E34"/>
    <w:rsid w:val="00951324"/>
    <w:rsid w:val="009513BA"/>
    <w:rsid w:val="009515D2"/>
    <w:rsid w:val="009515E8"/>
    <w:rsid w:val="009518FB"/>
    <w:rsid w:val="0095197C"/>
    <w:rsid w:val="00951BB5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E0"/>
    <w:rsid w:val="00953F7C"/>
    <w:rsid w:val="009541C2"/>
    <w:rsid w:val="009547BE"/>
    <w:rsid w:val="00954885"/>
    <w:rsid w:val="0095505E"/>
    <w:rsid w:val="00955399"/>
    <w:rsid w:val="0095563C"/>
    <w:rsid w:val="009557C8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1202"/>
    <w:rsid w:val="00961E03"/>
    <w:rsid w:val="00962268"/>
    <w:rsid w:val="00962279"/>
    <w:rsid w:val="0096284C"/>
    <w:rsid w:val="00962981"/>
    <w:rsid w:val="00962BAE"/>
    <w:rsid w:val="00962CAE"/>
    <w:rsid w:val="00962D96"/>
    <w:rsid w:val="00962E18"/>
    <w:rsid w:val="009632A3"/>
    <w:rsid w:val="009638E1"/>
    <w:rsid w:val="00963D53"/>
    <w:rsid w:val="00963DB0"/>
    <w:rsid w:val="00963E59"/>
    <w:rsid w:val="00963EA9"/>
    <w:rsid w:val="00964BBC"/>
    <w:rsid w:val="00964C09"/>
    <w:rsid w:val="00964C91"/>
    <w:rsid w:val="009656A5"/>
    <w:rsid w:val="009656D1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CFD"/>
    <w:rsid w:val="00970E53"/>
    <w:rsid w:val="009716EA"/>
    <w:rsid w:val="00971863"/>
    <w:rsid w:val="00971C97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FA"/>
    <w:rsid w:val="0098027C"/>
    <w:rsid w:val="0098036B"/>
    <w:rsid w:val="009804B7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089"/>
    <w:rsid w:val="009824AB"/>
    <w:rsid w:val="00982C88"/>
    <w:rsid w:val="00983437"/>
    <w:rsid w:val="00983535"/>
    <w:rsid w:val="00983B3B"/>
    <w:rsid w:val="00983B75"/>
    <w:rsid w:val="00983E9E"/>
    <w:rsid w:val="00983EB5"/>
    <w:rsid w:val="00984074"/>
    <w:rsid w:val="009840C3"/>
    <w:rsid w:val="00984223"/>
    <w:rsid w:val="009842A7"/>
    <w:rsid w:val="0098441B"/>
    <w:rsid w:val="00984A55"/>
    <w:rsid w:val="00984C5A"/>
    <w:rsid w:val="00984CBB"/>
    <w:rsid w:val="00984FC1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71"/>
    <w:rsid w:val="00986FA5"/>
    <w:rsid w:val="009872A2"/>
    <w:rsid w:val="00987898"/>
    <w:rsid w:val="009879BF"/>
    <w:rsid w:val="00987D38"/>
    <w:rsid w:val="0099099C"/>
    <w:rsid w:val="00990B55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41B"/>
    <w:rsid w:val="0099284D"/>
    <w:rsid w:val="00992907"/>
    <w:rsid w:val="00992C09"/>
    <w:rsid w:val="00992F5E"/>
    <w:rsid w:val="0099303B"/>
    <w:rsid w:val="00993A89"/>
    <w:rsid w:val="0099447E"/>
    <w:rsid w:val="0099448E"/>
    <w:rsid w:val="00994502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6F85"/>
    <w:rsid w:val="009973E9"/>
    <w:rsid w:val="00997475"/>
    <w:rsid w:val="0099754D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2F4F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85A"/>
    <w:rsid w:val="009A48C8"/>
    <w:rsid w:val="009A50E8"/>
    <w:rsid w:val="009A510B"/>
    <w:rsid w:val="009A53FB"/>
    <w:rsid w:val="009A5480"/>
    <w:rsid w:val="009A5621"/>
    <w:rsid w:val="009A5C29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212"/>
    <w:rsid w:val="009B145D"/>
    <w:rsid w:val="009B2256"/>
    <w:rsid w:val="009B233D"/>
    <w:rsid w:val="009B3651"/>
    <w:rsid w:val="009B3703"/>
    <w:rsid w:val="009B38C9"/>
    <w:rsid w:val="009B3941"/>
    <w:rsid w:val="009B3C42"/>
    <w:rsid w:val="009B4078"/>
    <w:rsid w:val="009B40E2"/>
    <w:rsid w:val="009B4EC3"/>
    <w:rsid w:val="009B4FFD"/>
    <w:rsid w:val="009B535B"/>
    <w:rsid w:val="009B53C3"/>
    <w:rsid w:val="009B5A7C"/>
    <w:rsid w:val="009B5C66"/>
    <w:rsid w:val="009B5D41"/>
    <w:rsid w:val="009B5E6A"/>
    <w:rsid w:val="009B5FC4"/>
    <w:rsid w:val="009B629B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E02"/>
    <w:rsid w:val="009C1E35"/>
    <w:rsid w:val="009C20E9"/>
    <w:rsid w:val="009C2381"/>
    <w:rsid w:val="009C28E2"/>
    <w:rsid w:val="009C2907"/>
    <w:rsid w:val="009C2940"/>
    <w:rsid w:val="009C2D32"/>
    <w:rsid w:val="009C2DE3"/>
    <w:rsid w:val="009C329D"/>
    <w:rsid w:val="009C368D"/>
    <w:rsid w:val="009C39B4"/>
    <w:rsid w:val="009C39EF"/>
    <w:rsid w:val="009C3A3C"/>
    <w:rsid w:val="009C3AD9"/>
    <w:rsid w:val="009C4250"/>
    <w:rsid w:val="009C454C"/>
    <w:rsid w:val="009C4B04"/>
    <w:rsid w:val="009C5073"/>
    <w:rsid w:val="009C57E2"/>
    <w:rsid w:val="009C5B9A"/>
    <w:rsid w:val="009C5C99"/>
    <w:rsid w:val="009C5CEB"/>
    <w:rsid w:val="009C63B4"/>
    <w:rsid w:val="009C65B2"/>
    <w:rsid w:val="009C6C28"/>
    <w:rsid w:val="009C6D4D"/>
    <w:rsid w:val="009C6E0C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9B8"/>
    <w:rsid w:val="009D0CBF"/>
    <w:rsid w:val="009D119B"/>
    <w:rsid w:val="009D13D0"/>
    <w:rsid w:val="009D1586"/>
    <w:rsid w:val="009D162C"/>
    <w:rsid w:val="009D16F2"/>
    <w:rsid w:val="009D214D"/>
    <w:rsid w:val="009D21C4"/>
    <w:rsid w:val="009D2557"/>
    <w:rsid w:val="009D26D9"/>
    <w:rsid w:val="009D2C17"/>
    <w:rsid w:val="009D2C37"/>
    <w:rsid w:val="009D2E75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2E6"/>
    <w:rsid w:val="009D657A"/>
    <w:rsid w:val="009D66F1"/>
    <w:rsid w:val="009D6891"/>
    <w:rsid w:val="009D68DE"/>
    <w:rsid w:val="009D6E70"/>
    <w:rsid w:val="009D6F13"/>
    <w:rsid w:val="009D7013"/>
    <w:rsid w:val="009D7087"/>
    <w:rsid w:val="009D7138"/>
    <w:rsid w:val="009D7549"/>
    <w:rsid w:val="009D762F"/>
    <w:rsid w:val="009D764C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E6D"/>
    <w:rsid w:val="009E0F43"/>
    <w:rsid w:val="009E1272"/>
    <w:rsid w:val="009E1457"/>
    <w:rsid w:val="009E17D9"/>
    <w:rsid w:val="009E20A2"/>
    <w:rsid w:val="009E20FD"/>
    <w:rsid w:val="009E240D"/>
    <w:rsid w:val="009E2591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B4"/>
    <w:rsid w:val="009E711C"/>
    <w:rsid w:val="009E7288"/>
    <w:rsid w:val="009E7326"/>
    <w:rsid w:val="009E7434"/>
    <w:rsid w:val="009E7695"/>
    <w:rsid w:val="009E78E3"/>
    <w:rsid w:val="009E7ACB"/>
    <w:rsid w:val="009E7AFD"/>
    <w:rsid w:val="009F0125"/>
    <w:rsid w:val="009F0184"/>
    <w:rsid w:val="009F01A5"/>
    <w:rsid w:val="009F0398"/>
    <w:rsid w:val="009F09E0"/>
    <w:rsid w:val="009F0D02"/>
    <w:rsid w:val="009F1171"/>
    <w:rsid w:val="009F13C7"/>
    <w:rsid w:val="009F1639"/>
    <w:rsid w:val="009F16EB"/>
    <w:rsid w:val="009F1BDE"/>
    <w:rsid w:val="009F20E7"/>
    <w:rsid w:val="009F221A"/>
    <w:rsid w:val="009F23D6"/>
    <w:rsid w:val="009F2565"/>
    <w:rsid w:val="009F2795"/>
    <w:rsid w:val="009F287E"/>
    <w:rsid w:val="009F2AB3"/>
    <w:rsid w:val="009F2EDA"/>
    <w:rsid w:val="009F3183"/>
    <w:rsid w:val="009F319E"/>
    <w:rsid w:val="009F37E3"/>
    <w:rsid w:val="009F3A8E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D64"/>
    <w:rsid w:val="00A06139"/>
    <w:rsid w:val="00A0614E"/>
    <w:rsid w:val="00A065BC"/>
    <w:rsid w:val="00A06664"/>
    <w:rsid w:val="00A0672A"/>
    <w:rsid w:val="00A06847"/>
    <w:rsid w:val="00A0690C"/>
    <w:rsid w:val="00A06C68"/>
    <w:rsid w:val="00A06C85"/>
    <w:rsid w:val="00A06D88"/>
    <w:rsid w:val="00A070AD"/>
    <w:rsid w:val="00A072DF"/>
    <w:rsid w:val="00A07570"/>
    <w:rsid w:val="00A0791E"/>
    <w:rsid w:val="00A07C37"/>
    <w:rsid w:val="00A07C82"/>
    <w:rsid w:val="00A07EBA"/>
    <w:rsid w:val="00A10A6F"/>
    <w:rsid w:val="00A10E09"/>
    <w:rsid w:val="00A113A6"/>
    <w:rsid w:val="00A116A1"/>
    <w:rsid w:val="00A117DD"/>
    <w:rsid w:val="00A11C3C"/>
    <w:rsid w:val="00A11D28"/>
    <w:rsid w:val="00A12014"/>
    <w:rsid w:val="00A12306"/>
    <w:rsid w:val="00A12886"/>
    <w:rsid w:val="00A12D2A"/>
    <w:rsid w:val="00A12DB1"/>
    <w:rsid w:val="00A13103"/>
    <w:rsid w:val="00A1343A"/>
    <w:rsid w:val="00A135D1"/>
    <w:rsid w:val="00A1388F"/>
    <w:rsid w:val="00A1395A"/>
    <w:rsid w:val="00A13D20"/>
    <w:rsid w:val="00A13DDB"/>
    <w:rsid w:val="00A13FC0"/>
    <w:rsid w:val="00A14053"/>
    <w:rsid w:val="00A146A1"/>
    <w:rsid w:val="00A147C6"/>
    <w:rsid w:val="00A14968"/>
    <w:rsid w:val="00A14D39"/>
    <w:rsid w:val="00A1513A"/>
    <w:rsid w:val="00A15526"/>
    <w:rsid w:val="00A15BB0"/>
    <w:rsid w:val="00A15C60"/>
    <w:rsid w:val="00A1623E"/>
    <w:rsid w:val="00A16306"/>
    <w:rsid w:val="00A165A4"/>
    <w:rsid w:val="00A168D6"/>
    <w:rsid w:val="00A16959"/>
    <w:rsid w:val="00A16C3F"/>
    <w:rsid w:val="00A16CD0"/>
    <w:rsid w:val="00A170E2"/>
    <w:rsid w:val="00A173B9"/>
    <w:rsid w:val="00A17F4C"/>
    <w:rsid w:val="00A17FB9"/>
    <w:rsid w:val="00A201EF"/>
    <w:rsid w:val="00A20223"/>
    <w:rsid w:val="00A20374"/>
    <w:rsid w:val="00A2093E"/>
    <w:rsid w:val="00A20D8F"/>
    <w:rsid w:val="00A213F9"/>
    <w:rsid w:val="00A21433"/>
    <w:rsid w:val="00A214C7"/>
    <w:rsid w:val="00A215A8"/>
    <w:rsid w:val="00A21B22"/>
    <w:rsid w:val="00A227D2"/>
    <w:rsid w:val="00A22903"/>
    <w:rsid w:val="00A22A02"/>
    <w:rsid w:val="00A22D2A"/>
    <w:rsid w:val="00A22E88"/>
    <w:rsid w:val="00A22F38"/>
    <w:rsid w:val="00A23206"/>
    <w:rsid w:val="00A234E2"/>
    <w:rsid w:val="00A234F0"/>
    <w:rsid w:val="00A23D21"/>
    <w:rsid w:val="00A24AFC"/>
    <w:rsid w:val="00A24D15"/>
    <w:rsid w:val="00A24D48"/>
    <w:rsid w:val="00A24DCA"/>
    <w:rsid w:val="00A25052"/>
    <w:rsid w:val="00A25464"/>
    <w:rsid w:val="00A255CF"/>
    <w:rsid w:val="00A25D1A"/>
    <w:rsid w:val="00A2605C"/>
    <w:rsid w:val="00A26869"/>
    <w:rsid w:val="00A2687E"/>
    <w:rsid w:val="00A26CB5"/>
    <w:rsid w:val="00A278FF"/>
    <w:rsid w:val="00A27B2C"/>
    <w:rsid w:val="00A27FC7"/>
    <w:rsid w:val="00A30357"/>
    <w:rsid w:val="00A30718"/>
    <w:rsid w:val="00A30A23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A22"/>
    <w:rsid w:val="00A35BC5"/>
    <w:rsid w:val="00A35CE3"/>
    <w:rsid w:val="00A35CE7"/>
    <w:rsid w:val="00A35D88"/>
    <w:rsid w:val="00A364B6"/>
    <w:rsid w:val="00A3675E"/>
    <w:rsid w:val="00A36826"/>
    <w:rsid w:val="00A36CED"/>
    <w:rsid w:val="00A3753A"/>
    <w:rsid w:val="00A37BC9"/>
    <w:rsid w:val="00A37C00"/>
    <w:rsid w:val="00A37E61"/>
    <w:rsid w:val="00A403C3"/>
    <w:rsid w:val="00A408BB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854"/>
    <w:rsid w:val="00A44BE3"/>
    <w:rsid w:val="00A44F26"/>
    <w:rsid w:val="00A44FD0"/>
    <w:rsid w:val="00A4535D"/>
    <w:rsid w:val="00A453EE"/>
    <w:rsid w:val="00A455C0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41F"/>
    <w:rsid w:val="00A47503"/>
    <w:rsid w:val="00A476B2"/>
    <w:rsid w:val="00A47ABD"/>
    <w:rsid w:val="00A47F4B"/>
    <w:rsid w:val="00A5072C"/>
    <w:rsid w:val="00A508E4"/>
    <w:rsid w:val="00A50C20"/>
    <w:rsid w:val="00A50DC2"/>
    <w:rsid w:val="00A516F6"/>
    <w:rsid w:val="00A519D8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329A"/>
    <w:rsid w:val="00A53782"/>
    <w:rsid w:val="00A539AD"/>
    <w:rsid w:val="00A53CE8"/>
    <w:rsid w:val="00A53F73"/>
    <w:rsid w:val="00A53FF6"/>
    <w:rsid w:val="00A54110"/>
    <w:rsid w:val="00A54504"/>
    <w:rsid w:val="00A545D4"/>
    <w:rsid w:val="00A5466A"/>
    <w:rsid w:val="00A5477B"/>
    <w:rsid w:val="00A54D34"/>
    <w:rsid w:val="00A54D97"/>
    <w:rsid w:val="00A54DA5"/>
    <w:rsid w:val="00A55848"/>
    <w:rsid w:val="00A55A3E"/>
    <w:rsid w:val="00A55E31"/>
    <w:rsid w:val="00A55E9C"/>
    <w:rsid w:val="00A55EE3"/>
    <w:rsid w:val="00A55F71"/>
    <w:rsid w:val="00A55FAC"/>
    <w:rsid w:val="00A564B3"/>
    <w:rsid w:val="00A567E7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0EC0"/>
    <w:rsid w:val="00A6129C"/>
    <w:rsid w:val="00A614C9"/>
    <w:rsid w:val="00A61F9E"/>
    <w:rsid w:val="00A6226B"/>
    <w:rsid w:val="00A62457"/>
    <w:rsid w:val="00A62AA4"/>
    <w:rsid w:val="00A62E65"/>
    <w:rsid w:val="00A62E68"/>
    <w:rsid w:val="00A62FB9"/>
    <w:rsid w:val="00A63276"/>
    <w:rsid w:val="00A63715"/>
    <w:rsid w:val="00A63D87"/>
    <w:rsid w:val="00A63E49"/>
    <w:rsid w:val="00A640C3"/>
    <w:rsid w:val="00A64289"/>
    <w:rsid w:val="00A64442"/>
    <w:rsid w:val="00A6453F"/>
    <w:rsid w:val="00A64918"/>
    <w:rsid w:val="00A64CA1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68DC"/>
    <w:rsid w:val="00A66AAA"/>
    <w:rsid w:val="00A66B8A"/>
    <w:rsid w:val="00A66F16"/>
    <w:rsid w:val="00A672FA"/>
    <w:rsid w:val="00A6734C"/>
    <w:rsid w:val="00A67575"/>
    <w:rsid w:val="00A67AB4"/>
    <w:rsid w:val="00A67CF4"/>
    <w:rsid w:val="00A700B0"/>
    <w:rsid w:val="00A7022F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3FAB"/>
    <w:rsid w:val="00A74026"/>
    <w:rsid w:val="00A74528"/>
    <w:rsid w:val="00A7485A"/>
    <w:rsid w:val="00A74996"/>
    <w:rsid w:val="00A750E6"/>
    <w:rsid w:val="00A75134"/>
    <w:rsid w:val="00A75533"/>
    <w:rsid w:val="00A75AD2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BF6"/>
    <w:rsid w:val="00A77F03"/>
    <w:rsid w:val="00A80188"/>
    <w:rsid w:val="00A805C1"/>
    <w:rsid w:val="00A8071E"/>
    <w:rsid w:val="00A808CE"/>
    <w:rsid w:val="00A80C38"/>
    <w:rsid w:val="00A80E9B"/>
    <w:rsid w:val="00A80EFA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5D27"/>
    <w:rsid w:val="00A86064"/>
    <w:rsid w:val="00A86084"/>
    <w:rsid w:val="00A86664"/>
    <w:rsid w:val="00A86B4A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08CE"/>
    <w:rsid w:val="00A909CE"/>
    <w:rsid w:val="00A91291"/>
    <w:rsid w:val="00A917D5"/>
    <w:rsid w:val="00A91A8B"/>
    <w:rsid w:val="00A92185"/>
    <w:rsid w:val="00A9258D"/>
    <w:rsid w:val="00A929D1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857"/>
    <w:rsid w:val="00A9693E"/>
    <w:rsid w:val="00A969D7"/>
    <w:rsid w:val="00A96AF3"/>
    <w:rsid w:val="00A96B8B"/>
    <w:rsid w:val="00A96C35"/>
    <w:rsid w:val="00A96DF9"/>
    <w:rsid w:val="00A979E2"/>
    <w:rsid w:val="00A97F4A"/>
    <w:rsid w:val="00AA0152"/>
    <w:rsid w:val="00AA0928"/>
    <w:rsid w:val="00AA097F"/>
    <w:rsid w:val="00AA0B30"/>
    <w:rsid w:val="00AA20F3"/>
    <w:rsid w:val="00AA2697"/>
    <w:rsid w:val="00AA27B4"/>
    <w:rsid w:val="00AA2830"/>
    <w:rsid w:val="00AA29DB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830"/>
    <w:rsid w:val="00AA5B89"/>
    <w:rsid w:val="00AA5BA7"/>
    <w:rsid w:val="00AA606E"/>
    <w:rsid w:val="00AA6CDC"/>
    <w:rsid w:val="00AA7AAE"/>
    <w:rsid w:val="00AA7C84"/>
    <w:rsid w:val="00AA7D38"/>
    <w:rsid w:val="00AB0FE1"/>
    <w:rsid w:val="00AB15A6"/>
    <w:rsid w:val="00AB1A78"/>
    <w:rsid w:val="00AB20F4"/>
    <w:rsid w:val="00AB2352"/>
    <w:rsid w:val="00AB2369"/>
    <w:rsid w:val="00AB270B"/>
    <w:rsid w:val="00AB2721"/>
    <w:rsid w:val="00AB2895"/>
    <w:rsid w:val="00AB2D0D"/>
    <w:rsid w:val="00AB3018"/>
    <w:rsid w:val="00AB3225"/>
    <w:rsid w:val="00AB33CE"/>
    <w:rsid w:val="00AB35D2"/>
    <w:rsid w:val="00AB3CE1"/>
    <w:rsid w:val="00AB3F49"/>
    <w:rsid w:val="00AB40CE"/>
    <w:rsid w:val="00AB4374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6A97"/>
    <w:rsid w:val="00AB70EC"/>
    <w:rsid w:val="00AB7494"/>
    <w:rsid w:val="00AB7509"/>
    <w:rsid w:val="00AB76EE"/>
    <w:rsid w:val="00AB7C36"/>
    <w:rsid w:val="00AB7CA7"/>
    <w:rsid w:val="00AB7CAE"/>
    <w:rsid w:val="00AB7F75"/>
    <w:rsid w:val="00AC00E8"/>
    <w:rsid w:val="00AC0558"/>
    <w:rsid w:val="00AC05FC"/>
    <w:rsid w:val="00AC0761"/>
    <w:rsid w:val="00AC0D31"/>
    <w:rsid w:val="00AC1017"/>
    <w:rsid w:val="00AC16B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60AD"/>
    <w:rsid w:val="00AC625D"/>
    <w:rsid w:val="00AC64D7"/>
    <w:rsid w:val="00AC670A"/>
    <w:rsid w:val="00AC695B"/>
    <w:rsid w:val="00AC6D61"/>
    <w:rsid w:val="00AC71DD"/>
    <w:rsid w:val="00AC7215"/>
    <w:rsid w:val="00AC7361"/>
    <w:rsid w:val="00AC764E"/>
    <w:rsid w:val="00AC76E8"/>
    <w:rsid w:val="00AC797A"/>
    <w:rsid w:val="00AC7C2C"/>
    <w:rsid w:val="00AC7C7C"/>
    <w:rsid w:val="00AC7EB4"/>
    <w:rsid w:val="00AD00BE"/>
    <w:rsid w:val="00AD083D"/>
    <w:rsid w:val="00AD086B"/>
    <w:rsid w:val="00AD0E8C"/>
    <w:rsid w:val="00AD123A"/>
    <w:rsid w:val="00AD179E"/>
    <w:rsid w:val="00AD1C99"/>
    <w:rsid w:val="00AD1EA8"/>
    <w:rsid w:val="00AD229D"/>
    <w:rsid w:val="00AD2D8D"/>
    <w:rsid w:val="00AD317A"/>
    <w:rsid w:val="00AD330C"/>
    <w:rsid w:val="00AD33F2"/>
    <w:rsid w:val="00AD370F"/>
    <w:rsid w:val="00AD45D9"/>
    <w:rsid w:val="00AD4C07"/>
    <w:rsid w:val="00AD4FAB"/>
    <w:rsid w:val="00AD537C"/>
    <w:rsid w:val="00AD5765"/>
    <w:rsid w:val="00AD58D1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E00E4"/>
    <w:rsid w:val="00AE01C5"/>
    <w:rsid w:val="00AE026E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CEB"/>
    <w:rsid w:val="00AE3852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16F"/>
    <w:rsid w:val="00AE636E"/>
    <w:rsid w:val="00AE6412"/>
    <w:rsid w:val="00AE6708"/>
    <w:rsid w:val="00AE671F"/>
    <w:rsid w:val="00AE6868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F76"/>
    <w:rsid w:val="00AF027C"/>
    <w:rsid w:val="00AF0441"/>
    <w:rsid w:val="00AF0617"/>
    <w:rsid w:val="00AF093B"/>
    <w:rsid w:val="00AF1251"/>
    <w:rsid w:val="00AF14AE"/>
    <w:rsid w:val="00AF151F"/>
    <w:rsid w:val="00AF176B"/>
    <w:rsid w:val="00AF1ABC"/>
    <w:rsid w:val="00AF1FC2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3E52"/>
    <w:rsid w:val="00AF3ED9"/>
    <w:rsid w:val="00AF43F6"/>
    <w:rsid w:val="00AF496A"/>
    <w:rsid w:val="00AF4A23"/>
    <w:rsid w:val="00AF4C92"/>
    <w:rsid w:val="00AF5EAE"/>
    <w:rsid w:val="00AF6164"/>
    <w:rsid w:val="00AF630F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DC3"/>
    <w:rsid w:val="00AF7E9C"/>
    <w:rsid w:val="00B00053"/>
    <w:rsid w:val="00B001F5"/>
    <w:rsid w:val="00B011F6"/>
    <w:rsid w:val="00B019C9"/>
    <w:rsid w:val="00B01BCA"/>
    <w:rsid w:val="00B020B4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4A9F"/>
    <w:rsid w:val="00B04C62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6701"/>
    <w:rsid w:val="00B0701A"/>
    <w:rsid w:val="00B07321"/>
    <w:rsid w:val="00B0758F"/>
    <w:rsid w:val="00B07D1D"/>
    <w:rsid w:val="00B07D4D"/>
    <w:rsid w:val="00B07F2A"/>
    <w:rsid w:val="00B07F78"/>
    <w:rsid w:val="00B07FB3"/>
    <w:rsid w:val="00B1000F"/>
    <w:rsid w:val="00B1007C"/>
    <w:rsid w:val="00B1017C"/>
    <w:rsid w:val="00B1034B"/>
    <w:rsid w:val="00B10395"/>
    <w:rsid w:val="00B10646"/>
    <w:rsid w:val="00B109B2"/>
    <w:rsid w:val="00B109C9"/>
    <w:rsid w:val="00B10EC0"/>
    <w:rsid w:val="00B1167A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D8F"/>
    <w:rsid w:val="00B132C2"/>
    <w:rsid w:val="00B13376"/>
    <w:rsid w:val="00B1340C"/>
    <w:rsid w:val="00B13BDA"/>
    <w:rsid w:val="00B13D10"/>
    <w:rsid w:val="00B1403A"/>
    <w:rsid w:val="00B14475"/>
    <w:rsid w:val="00B147E4"/>
    <w:rsid w:val="00B14AE4"/>
    <w:rsid w:val="00B15597"/>
    <w:rsid w:val="00B15644"/>
    <w:rsid w:val="00B15A1B"/>
    <w:rsid w:val="00B16042"/>
    <w:rsid w:val="00B16739"/>
    <w:rsid w:val="00B16D51"/>
    <w:rsid w:val="00B171BA"/>
    <w:rsid w:val="00B17479"/>
    <w:rsid w:val="00B1748C"/>
    <w:rsid w:val="00B174F5"/>
    <w:rsid w:val="00B17EAF"/>
    <w:rsid w:val="00B20BBB"/>
    <w:rsid w:val="00B20CF3"/>
    <w:rsid w:val="00B2137C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905"/>
    <w:rsid w:val="00B23ACF"/>
    <w:rsid w:val="00B23E74"/>
    <w:rsid w:val="00B24862"/>
    <w:rsid w:val="00B24881"/>
    <w:rsid w:val="00B2492A"/>
    <w:rsid w:val="00B24E40"/>
    <w:rsid w:val="00B24F33"/>
    <w:rsid w:val="00B251BF"/>
    <w:rsid w:val="00B25254"/>
    <w:rsid w:val="00B254C6"/>
    <w:rsid w:val="00B257E6"/>
    <w:rsid w:val="00B25809"/>
    <w:rsid w:val="00B25847"/>
    <w:rsid w:val="00B2665B"/>
    <w:rsid w:val="00B268F3"/>
    <w:rsid w:val="00B269EB"/>
    <w:rsid w:val="00B26F62"/>
    <w:rsid w:val="00B270E7"/>
    <w:rsid w:val="00B27160"/>
    <w:rsid w:val="00B272AA"/>
    <w:rsid w:val="00B272F9"/>
    <w:rsid w:val="00B2788F"/>
    <w:rsid w:val="00B27E9C"/>
    <w:rsid w:val="00B27F84"/>
    <w:rsid w:val="00B30058"/>
    <w:rsid w:val="00B30754"/>
    <w:rsid w:val="00B309FB"/>
    <w:rsid w:val="00B30D54"/>
    <w:rsid w:val="00B31142"/>
    <w:rsid w:val="00B3193C"/>
    <w:rsid w:val="00B31B29"/>
    <w:rsid w:val="00B31C42"/>
    <w:rsid w:val="00B31F18"/>
    <w:rsid w:val="00B31F71"/>
    <w:rsid w:val="00B32368"/>
    <w:rsid w:val="00B32374"/>
    <w:rsid w:val="00B326DE"/>
    <w:rsid w:val="00B328E9"/>
    <w:rsid w:val="00B330C8"/>
    <w:rsid w:val="00B330F5"/>
    <w:rsid w:val="00B3324E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8A6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564"/>
    <w:rsid w:val="00B41729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5994"/>
    <w:rsid w:val="00B459E6"/>
    <w:rsid w:val="00B45C94"/>
    <w:rsid w:val="00B45FD6"/>
    <w:rsid w:val="00B46A87"/>
    <w:rsid w:val="00B46BE6"/>
    <w:rsid w:val="00B46E05"/>
    <w:rsid w:val="00B46EA8"/>
    <w:rsid w:val="00B46FF9"/>
    <w:rsid w:val="00B47056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6E6D"/>
    <w:rsid w:val="00B57D52"/>
    <w:rsid w:val="00B57EFD"/>
    <w:rsid w:val="00B60A91"/>
    <w:rsid w:val="00B61095"/>
    <w:rsid w:val="00B619BE"/>
    <w:rsid w:val="00B61C4C"/>
    <w:rsid w:val="00B62333"/>
    <w:rsid w:val="00B6261D"/>
    <w:rsid w:val="00B63591"/>
    <w:rsid w:val="00B638E1"/>
    <w:rsid w:val="00B63E0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D5C"/>
    <w:rsid w:val="00B67EB9"/>
    <w:rsid w:val="00B70234"/>
    <w:rsid w:val="00B70523"/>
    <w:rsid w:val="00B7066A"/>
    <w:rsid w:val="00B70B5E"/>
    <w:rsid w:val="00B70BAA"/>
    <w:rsid w:val="00B70FC1"/>
    <w:rsid w:val="00B7116B"/>
    <w:rsid w:val="00B7148B"/>
    <w:rsid w:val="00B71666"/>
    <w:rsid w:val="00B71702"/>
    <w:rsid w:val="00B717BA"/>
    <w:rsid w:val="00B71C23"/>
    <w:rsid w:val="00B71F43"/>
    <w:rsid w:val="00B7233E"/>
    <w:rsid w:val="00B72AFC"/>
    <w:rsid w:val="00B72B2C"/>
    <w:rsid w:val="00B72FAE"/>
    <w:rsid w:val="00B7396C"/>
    <w:rsid w:val="00B73D09"/>
    <w:rsid w:val="00B7490A"/>
    <w:rsid w:val="00B756D1"/>
    <w:rsid w:val="00B75892"/>
    <w:rsid w:val="00B75AC6"/>
    <w:rsid w:val="00B7647C"/>
    <w:rsid w:val="00B764C7"/>
    <w:rsid w:val="00B765DE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65"/>
    <w:rsid w:val="00B814C9"/>
    <w:rsid w:val="00B8159B"/>
    <w:rsid w:val="00B81904"/>
    <w:rsid w:val="00B82027"/>
    <w:rsid w:val="00B8211F"/>
    <w:rsid w:val="00B822FE"/>
    <w:rsid w:val="00B824C1"/>
    <w:rsid w:val="00B82619"/>
    <w:rsid w:val="00B82B1D"/>
    <w:rsid w:val="00B833AF"/>
    <w:rsid w:val="00B839FA"/>
    <w:rsid w:val="00B83EA9"/>
    <w:rsid w:val="00B8400A"/>
    <w:rsid w:val="00B84238"/>
    <w:rsid w:val="00B8439D"/>
    <w:rsid w:val="00B8450B"/>
    <w:rsid w:val="00B84569"/>
    <w:rsid w:val="00B84C2F"/>
    <w:rsid w:val="00B85111"/>
    <w:rsid w:val="00B85265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998"/>
    <w:rsid w:val="00B900E4"/>
    <w:rsid w:val="00B90692"/>
    <w:rsid w:val="00B90D1D"/>
    <w:rsid w:val="00B911B2"/>
    <w:rsid w:val="00B913D9"/>
    <w:rsid w:val="00B91563"/>
    <w:rsid w:val="00B9175C"/>
    <w:rsid w:val="00B917EE"/>
    <w:rsid w:val="00B91892"/>
    <w:rsid w:val="00B91D7B"/>
    <w:rsid w:val="00B92126"/>
    <w:rsid w:val="00B921CD"/>
    <w:rsid w:val="00B92312"/>
    <w:rsid w:val="00B9234F"/>
    <w:rsid w:val="00B931AF"/>
    <w:rsid w:val="00B933D1"/>
    <w:rsid w:val="00B93596"/>
    <w:rsid w:val="00B93748"/>
    <w:rsid w:val="00B93C76"/>
    <w:rsid w:val="00B93F67"/>
    <w:rsid w:val="00B94619"/>
    <w:rsid w:val="00B94FA9"/>
    <w:rsid w:val="00B953DA"/>
    <w:rsid w:val="00B954A5"/>
    <w:rsid w:val="00B9580F"/>
    <w:rsid w:val="00B958AB"/>
    <w:rsid w:val="00B959D7"/>
    <w:rsid w:val="00B96007"/>
    <w:rsid w:val="00B96365"/>
    <w:rsid w:val="00B9641B"/>
    <w:rsid w:val="00B9644D"/>
    <w:rsid w:val="00B9683C"/>
    <w:rsid w:val="00B96F04"/>
    <w:rsid w:val="00B96F74"/>
    <w:rsid w:val="00B96F79"/>
    <w:rsid w:val="00B970DA"/>
    <w:rsid w:val="00B97544"/>
    <w:rsid w:val="00B97FCD"/>
    <w:rsid w:val="00BA04C2"/>
    <w:rsid w:val="00BA052E"/>
    <w:rsid w:val="00BA075C"/>
    <w:rsid w:val="00BA07AF"/>
    <w:rsid w:val="00BA0809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22A6"/>
    <w:rsid w:val="00BA2710"/>
    <w:rsid w:val="00BA2A26"/>
    <w:rsid w:val="00BA3016"/>
    <w:rsid w:val="00BA31CC"/>
    <w:rsid w:val="00BA36DD"/>
    <w:rsid w:val="00BA39C8"/>
    <w:rsid w:val="00BA3DA1"/>
    <w:rsid w:val="00BA3E62"/>
    <w:rsid w:val="00BA3F09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E98"/>
    <w:rsid w:val="00BA719D"/>
    <w:rsid w:val="00BA7546"/>
    <w:rsid w:val="00BA7A31"/>
    <w:rsid w:val="00BB04E4"/>
    <w:rsid w:val="00BB09EA"/>
    <w:rsid w:val="00BB11E5"/>
    <w:rsid w:val="00BB1593"/>
    <w:rsid w:val="00BB1911"/>
    <w:rsid w:val="00BB1AA6"/>
    <w:rsid w:val="00BB1FF6"/>
    <w:rsid w:val="00BB2672"/>
    <w:rsid w:val="00BB2E0A"/>
    <w:rsid w:val="00BB3015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6B"/>
    <w:rsid w:val="00BB5998"/>
    <w:rsid w:val="00BB5D6A"/>
    <w:rsid w:val="00BB63A7"/>
    <w:rsid w:val="00BB658C"/>
    <w:rsid w:val="00BB65B8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58C"/>
    <w:rsid w:val="00BC2647"/>
    <w:rsid w:val="00BC26DD"/>
    <w:rsid w:val="00BC2707"/>
    <w:rsid w:val="00BC2971"/>
    <w:rsid w:val="00BC2F00"/>
    <w:rsid w:val="00BC3791"/>
    <w:rsid w:val="00BC379A"/>
    <w:rsid w:val="00BC3EE1"/>
    <w:rsid w:val="00BC40A8"/>
    <w:rsid w:val="00BC42A7"/>
    <w:rsid w:val="00BC42AC"/>
    <w:rsid w:val="00BC4764"/>
    <w:rsid w:val="00BC4A4C"/>
    <w:rsid w:val="00BC4BE1"/>
    <w:rsid w:val="00BC58BB"/>
    <w:rsid w:val="00BC5964"/>
    <w:rsid w:val="00BC5F24"/>
    <w:rsid w:val="00BC610E"/>
    <w:rsid w:val="00BC614A"/>
    <w:rsid w:val="00BC7394"/>
    <w:rsid w:val="00BC75BA"/>
    <w:rsid w:val="00BC762C"/>
    <w:rsid w:val="00BC7998"/>
    <w:rsid w:val="00BC7B7D"/>
    <w:rsid w:val="00BC7BD8"/>
    <w:rsid w:val="00BD0463"/>
    <w:rsid w:val="00BD0B9A"/>
    <w:rsid w:val="00BD0DA6"/>
    <w:rsid w:val="00BD0E44"/>
    <w:rsid w:val="00BD109B"/>
    <w:rsid w:val="00BD14A5"/>
    <w:rsid w:val="00BD1955"/>
    <w:rsid w:val="00BD1960"/>
    <w:rsid w:val="00BD1B15"/>
    <w:rsid w:val="00BD1D68"/>
    <w:rsid w:val="00BD1FF3"/>
    <w:rsid w:val="00BD228F"/>
    <w:rsid w:val="00BD2371"/>
    <w:rsid w:val="00BD26A8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2C"/>
    <w:rsid w:val="00BD4EA5"/>
    <w:rsid w:val="00BD4ECD"/>
    <w:rsid w:val="00BD4F28"/>
    <w:rsid w:val="00BD4FCE"/>
    <w:rsid w:val="00BD514B"/>
    <w:rsid w:val="00BD5251"/>
    <w:rsid w:val="00BD5532"/>
    <w:rsid w:val="00BD573F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734"/>
    <w:rsid w:val="00BD775E"/>
    <w:rsid w:val="00BD7819"/>
    <w:rsid w:val="00BD7AF1"/>
    <w:rsid w:val="00BD7EB9"/>
    <w:rsid w:val="00BE0726"/>
    <w:rsid w:val="00BE0E32"/>
    <w:rsid w:val="00BE0F59"/>
    <w:rsid w:val="00BE1834"/>
    <w:rsid w:val="00BE190D"/>
    <w:rsid w:val="00BE1972"/>
    <w:rsid w:val="00BE1A73"/>
    <w:rsid w:val="00BE1AEC"/>
    <w:rsid w:val="00BE26CC"/>
    <w:rsid w:val="00BE3770"/>
    <w:rsid w:val="00BE3FA8"/>
    <w:rsid w:val="00BE4033"/>
    <w:rsid w:val="00BE4110"/>
    <w:rsid w:val="00BE452B"/>
    <w:rsid w:val="00BE50CB"/>
    <w:rsid w:val="00BE5527"/>
    <w:rsid w:val="00BE563C"/>
    <w:rsid w:val="00BE5AB9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9AD"/>
    <w:rsid w:val="00BF0A57"/>
    <w:rsid w:val="00BF10A5"/>
    <w:rsid w:val="00BF14B2"/>
    <w:rsid w:val="00BF1A8B"/>
    <w:rsid w:val="00BF21CE"/>
    <w:rsid w:val="00BF2E5B"/>
    <w:rsid w:val="00BF31D0"/>
    <w:rsid w:val="00BF40E2"/>
    <w:rsid w:val="00BF442A"/>
    <w:rsid w:val="00BF49D9"/>
    <w:rsid w:val="00BF51F0"/>
    <w:rsid w:val="00BF547A"/>
    <w:rsid w:val="00BF54E4"/>
    <w:rsid w:val="00BF5A0D"/>
    <w:rsid w:val="00BF5AD7"/>
    <w:rsid w:val="00BF61DD"/>
    <w:rsid w:val="00BF69AD"/>
    <w:rsid w:val="00BF6A88"/>
    <w:rsid w:val="00BF6B56"/>
    <w:rsid w:val="00BF6C15"/>
    <w:rsid w:val="00BF6D5A"/>
    <w:rsid w:val="00BF7209"/>
    <w:rsid w:val="00BF7528"/>
    <w:rsid w:val="00BF75AE"/>
    <w:rsid w:val="00BF7B7D"/>
    <w:rsid w:val="00BF7C65"/>
    <w:rsid w:val="00C00140"/>
    <w:rsid w:val="00C007F3"/>
    <w:rsid w:val="00C00C83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605"/>
    <w:rsid w:val="00C04DD0"/>
    <w:rsid w:val="00C04EF9"/>
    <w:rsid w:val="00C051BC"/>
    <w:rsid w:val="00C06302"/>
    <w:rsid w:val="00C06BF2"/>
    <w:rsid w:val="00C06C01"/>
    <w:rsid w:val="00C06DAB"/>
    <w:rsid w:val="00C06DF7"/>
    <w:rsid w:val="00C07011"/>
    <w:rsid w:val="00C07694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5F5"/>
    <w:rsid w:val="00C118D8"/>
    <w:rsid w:val="00C11981"/>
    <w:rsid w:val="00C11E8F"/>
    <w:rsid w:val="00C1208C"/>
    <w:rsid w:val="00C122F5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829"/>
    <w:rsid w:val="00C1597D"/>
    <w:rsid w:val="00C15ACF"/>
    <w:rsid w:val="00C15C62"/>
    <w:rsid w:val="00C15CCE"/>
    <w:rsid w:val="00C15EDE"/>
    <w:rsid w:val="00C1618C"/>
    <w:rsid w:val="00C1640B"/>
    <w:rsid w:val="00C164CE"/>
    <w:rsid w:val="00C16526"/>
    <w:rsid w:val="00C1672F"/>
    <w:rsid w:val="00C16816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998"/>
    <w:rsid w:val="00C17B42"/>
    <w:rsid w:val="00C17C15"/>
    <w:rsid w:val="00C17EA9"/>
    <w:rsid w:val="00C17F2B"/>
    <w:rsid w:val="00C204A6"/>
    <w:rsid w:val="00C20600"/>
    <w:rsid w:val="00C20717"/>
    <w:rsid w:val="00C20738"/>
    <w:rsid w:val="00C2097B"/>
    <w:rsid w:val="00C20A49"/>
    <w:rsid w:val="00C20C3D"/>
    <w:rsid w:val="00C20DEC"/>
    <w:rsid w:val="00C20EA9"/>
    <w:rsid w:val="00C21256"/>
    <w:rsid w:val="00C217E8"/>
    <w:rsid w:val="00C21825"/>
    <w:rsid w:val="00C2199A"/>
    <w:rsid w:val="00C21B12"/>
    <w:rsid w:val="00C21BA5"/>
    <w:rsid w:val="00C21C29"/>
    <w:rsid w:val="00C21DAB"/>
    <w:rsid w:val="00C2211F"/>
    <w:rsid w:val="00C2269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8D6"/>
    <w:rsid w:val="00C24CD5"/>
    <w:rsid w:val="00C24E3E"/>
    <w:rsid w:val="00C25099"/>
    <w:rsid w:val="00C252EA"/>
    <w:rsid w:val="00C25367"/>
    <w:rsid w:val="00C256E4"/>
    <w:rsid w:val="00C25AA0"/>
    <w:rsid w:val="00C262B8"/>
    <w:rsid w:val="00C26997"/>
    <w:rsid w:val="00C269AB"/>
    <w:rsid w:val="00C26A3F"/>
    <w:rsid w:val="00C26BB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8CD"/>
    <w:rsid w:val="00C30959"/>
    <w:rsid w:val="00C30D4E"/>
    <w:rsid w:val="00C30E01"/>
    <w:rsid w:val="00C31135"/>
    <w:rsid w:val="00C31176"/>
    <w:rsid w:val="00C312B9"/>
    <w:rsid w:val="00C312E9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274"/>
    <w:rsid w:val="00C347D0"/>
    <w:rsid w:val="00C348A3"/>
    <w:rsid w:val="00C34B37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82"/>
    <w:rsid w:val="00C3632F"/>
    <w:rsid w:val="00C368D5"/>
    <w:rsid w:val="00C36AC9"/>
    <w:rsid w:val="00C36E91"/>
    <w:rsid w:val="00C37125"/>
    <w:rsid w:val="00C3720B"/>
    <w:rsid w:val="00C374A8"/>
    <w:rsid w:val="00C3763A"/>
    <w:rsid w:val="00C37660"/>
    <w:rsid w:val="00C37DE9"/>
    <w:rsid w:val="00C404FE"/>
    <w:rsid w:val="00C40CAD"/>
    <w:rsid w:val="00C40F73"/>
    <w:rsid w:val="00C41254"/>
    <w:rsid w:val="00C412E5"/>
    <w:rsid w:val="00C41305"/>
    <w:rsid w:val="00C4153C"/>
    <w:rsid w:val="00C41A4A"/>
    <w:rsid w:val="00C4268F"/>
    <w:rsid w:val="00C426EA"/>
    <w:rsid w:val="00C42840"/>
    <w:rsid w:val="00C42BB9"/>
    <w:rsid w:val="00C42BBE"/>
    <w:rsid w:val="00C43187"/>
    <w:rsid w:val="00C432A1"/>
    <w:rsid w:val="00C43342"/>
    <w:rsid w:val="00C44130"/>
    <w:rsid w:val="00C44460"/>
    <w:rsid w:val="00C44466"/>
    <w:rsid w:val="00C4475E"/>
    <w:rsid w:val="00C44D5C"/>
    <w:rsid w:val="00C44D5D"/>
    <w:rsid w:val="00C44DFC"/>
    <w:rsid w:val="00C45356"/>
    <w:rsid w:val="00C45365"/>
    <w:rsid w:val="00C45722"/>
    <w:rsid w:val="00C4588F"/>
    <w:rsid w:val="00C45B05"/>
    <w:rsid w:val="00C45DBA"/>
    <w:rsid w:val="00C460B4"/>
    <w:rsid w:val="00C461BD"/>
    <w:rsid w:val="00C461F9"/>
    <w:rsid w:val="00C46275"/>
    <w:rsid w:val="00C4682B"/>
    <w:rsid w:val="00C46B7F"/>
    <w:rsid w:val="00C46C73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6B4"/>
    <w:rsid w:val="00C5070E"/>
    <w:rsid w:val="00C5084C"/>
    <w:rsid w:val="00C50E9D"/>
    <w:rsid w:val="00C51352"/>
    <w:rsid w:val="00C5139F"/>
    <w:rsid w:val="00C513C0"/>
    <w:rsid w:val="00C5142B"/>
    <w:rsid w:val="00C51E6D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2C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A02"/>
    <w:rsid w:val="00C62D48"/>
    <w:rsid w:val="00C62F0D"/>
    <w:rsid w:val="00C633CA"/>
    <w:rsid w:val="00C63FB9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577"/>
    <w:rsid w:val="00C65658"/>
    <w:rsid w:val="00C657B0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FCD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E0"/>
    <w:rsid w:val="00C717F5"/>
    <w:rsid w:val="00C71DA0"/>
    <w:rsid w:val="00C71E90"/>
    <w:rsid w:val="00C72A87"/>
    <w:rsid w:val="00C72BCC"/>
    <w:rsid w:val="00C72DD5"/>
    <w:rsid w:val="00C73180"/>
    <w:rsid w:val="00C73DBF"/>
    <w:rsid w:val="00C73E62"/>
    <w:rsid w:val="00C7432F"/>
    <w:rsid w:val="00C74DAF"/>
    <w:rsid w:val="00C756E0"/>
    <w:rsid w:val="00C75FC8"/>
    <w:rsid w:val="00C7617E"/>
    <w:rsid w:val="00C76609"/>
    <w:rsid w:val="00C766E6"/>
    <w:rsid w:val="00C76B2E"/>
    <w:rsid w:val="00C76BAB"/>
    <w:rsid w:val="00C76C0D"/>
    <w:rsid w:val="00C77048"/>
    <w:rsid w:val="00C77160"/>
    <w:rsid w:val="00C77463"/>
    <w:rsid w:val="00C775C0"/>
    <w:rsid w:val="00C7767B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689"/>
    <w:rsid w:val="00C85E79"/>
    <w:rsid w:val="00C85FCE"/>
    <w:rsid w:val="00C864F7"/>
    <w:rsid w:val="00C86575"/>
    <w:rsid w:val="00C86C69"/>
    <w:rsid w:val="00C86CC3"/>
    <w:rsid w:val="00C86F66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1112"/>
    <w:rsid w:val="00C914ED"/>
    <w:rsid w:val="00C91B5C"/>
    <w:rsid w:val="00C91D65"/>
    <w:rsid w:val="00C921AD"/>
    <w:rsid w:val="00C92239"/>
    <w:rsid w:val="00C9233E"/>
    <w:rsid w:val="00C92EC9"/>
    <w:rsid w:val="00C93A82"/>
    <w:rsid w:val="00C93AB5"/>
    <w:rsid w:val="00C93B9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60A2"/>
    <w:rsid w:val="00C9647F"/>
    <w:rsid w:val="00C964FF"/>
    <w:rsid w:val="00C96AB4"/>
    <w:rsid w:val="00C96ABA"/>
    <w:rsid w:val="00C970FB"/>
    <w:rsid w:val="00C97C25"/>
    <w:rsid w:val="00C97C53"/>
    <w:rsid w:val="00C97D06"/>
    <w:rsid w:val="00CA00B0"/>
    <w:rsid w:val="00CA0312"/>
    <w:rsid w:val="00CA03B1"/>
    <w:rsid w:val="00CA0554"/>
    <w:rsid w:val="00CA06C8"/>
    <w:rsid w:val="00CA0828"/>
    <w:rsid w:val="00CA0BD6"/>
    <w:rsid w:val="00CA0E6A"/>
    <w:rsid w:val="00CA0F7F"/>
    <w:rsid w:val="00CA10C1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4E5D"/>
    <w:rsid w:val="00CA52E8"/>
    <w:rsid w:val="00CA5537"/>
    <w:rsid w:val="00CA56DF"/>
    <w:rsid w:val="00CA570C"/>
    <w:rsid w:val="00CA58E7"/>
    <w:rsid w:val="00CA5F89"/>
    <w:rsid w:val="00CA62C8"/>
    <w:rsid w:val="00CA6BB2"/>
    <w:rsid w:val="00CA6DCB"/>
    <w:rsid w:val="00CA7333"/>
    <w:rsid w:val="00CA7459"/>
    <w:rsid w:val="00CA796C"/>
    <w:rsid w:val="00CA7B08"/>
    <w:rsid w:val="00CA7BCC"/>
    <w:rsid w:val="00CB014F"/>
    <w:rsid w:val="00CB0546"/>
    <w:rsid w:val="00CB05BF"/>
    <w:rsid w:val="00CB07A4"/>
    <w:rsid w:val="00CB08E9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29AF"/>
    <w:rsid w:val="00CB29C9"/>
    <w:rsid w:val="00CB30B6"/>
    <w:rsid w:val="00CB30D3"/>
    <w:rsid w:val="00CB319E"/>
    <w:rsid w:val="00CB3751"/>
    <w:rsid w:val="00CB378E"/>
    <w:rsid w:val="00CB390D"/>
    <w:rsid w:val="00CB3B7E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A1A"/>
    <w:rsid w:val="00CB6B90"/>
    <w:rsid w:val="00CB6BD8"/>
    <w:rsid w:val="00CB7322"/>
    <w:rsid w:val="00CB777B"/>
    <w:rsid w:val="00CB792A"/>
    <w:rsid w:val="00CB7AAB"/>
    <w:rsid w:val="00CB7C68"/>
    <w:rsid w:val="00CB7E5C"/>
    <w:rsid w:val="00CC0186"/>
    <w:rsid w:val="00CC07DA"/>
    <w:rsid w:val="00CC0B5C"/>
    <w:rsid w:val="00CC0D08"/>
    <w:rsid w:val="00CC0DB9"/>
    <w:rsid w:val="00CC149B"/>
    <w:rsid w:val="00CC172F"/>
    <w:rsid w:val="00CC1816"/>
    <w:rsid w:val="00CC19F7"/>
    <w:rsid w:val="00CC2846"/>
    <w:rsid w:val="00CC298A"/>
    <w:rsid w:val="00CC29DC"/>
    <w:rsid w:val="00CC2B3F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6964"/>
    <w:rsid w:val="00CC6BF6"/>
    <w:rsid w:val="00CC6C9D"/>
    <w:rsid w:val="00CC6CE1"/>
    <w:rsid w:val="00CC6EBF"/>
    <w:rsid w:val="00CC7286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F15"/>
    <w:rsid w:val="00CD1609"/>
    <w:rsid w:val="00CD1CF5"/>
    <w:rsid w:val="00CD2246"/>
    <w:rsid w:val="00CD2AA4"/>
    <w:rsid w:val="00CD2D0F"/>
    <w:rsid w:val="00CD2D51"/>
    <w:rsid w:val="00CD2F17"/>
    <w:rsid w:val="00CD2F18"/>
    <w:rsid w:val="00CD3000"/>
    <w:rsid w:val="00CD354F"/>
    <w:rsid w:val="00CD375B"/>
    <w:rsid w:val="00CD376B"/>
    <w:rsid w:val="00CD3881"/>
    <w:rsid w:val="00CD3E15"/>
    <w:rsid w:val="00CD3FDE"/>
    <w:rsid w:val="00CD4021"/>
    <w:rsid w:val="00CD432E"/>
    <w:rsid w:val="00CD46F0"/>
    <w:rsid w:val="00CD47BE"/>
    <w:rsid w:val="00CD4B34"/>
    <w:rsid w:val="00CD4C79"/>
    <w:rsid w:val="00CD5125"/>
    <w:rsid w:val="00CD59CE"/>
    <w:rsid w:val="00CD5C75"/>
    <w:rsid w:val="00CD5C9C"/>
    <w:rsid w:val="00CD5E26"/>
    <w:rsid w:val="00CD6233"/>
    <w:rsid w:val="00CD64C4"/>
    <w:rsid w:val="00CD683A"/>
    <w:rsid w:val="00CD6A61"/>
    <w:rsid w:val="00CD6A9B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132E"/>
    <w:rsid w:val="00CE1509"/>
    <w:rsid w:val="00CE1559"/>
    <w:rsid w:val="00CE17A0"/>
    <w:rsid w:val="00CE19B0"/>
    <w:rsid w:val="00CE1BBE"/>
    <w:rsid w:val="00CE1BF7"/>
    <w:rsid w:val="00CE1C4C"/>
    <w:rsid w:val="00CE21EF"/>
    <w:rsid w:val="00CE229A"/>
    <w:rsid w:val="00CE263E"/>
    <w:rsid w:val="00CE2ED0"/>
    <w:rsid w:val="00CE3293"/>
    <w:rsid w:val="00CE3747"/>
    <w:rsid w:val="00CE37B8"/>
    <w:rsid w:val="00CE382D"/>
    <w:rsid w:val="00CE427E"/>
    <w:rsid w:val="00CE484E"/>
    <w:rsid w:val="00CE4B5F"/>
    <w:rsid w:val="00CE4BEB"/>
    <w:rsid w:val="00CE552D"/>
    <w:rsid w:val="00CE5EA0"/>
    <w:rsid w:val="00CE5FA7"/>
    <w:rsid w:val="00CE601A"/>
    <w:rsid w:val="00CE637D"/>
    <w:rsid w:val="00CE6442"/>
    <w:rsid w:val="00CE696E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370C"/>
    <w:rsid w:val="00CF45CF"/>
    <w:rsid w:val="00CF474D"/>
    <w:rsid w:val="00CF4BB4"/>
    <w:rsid w:val="00CF530F"/>
    <w:rsid w:val="00CF569C"/>
    <w:rsid w:val="00CF5817"/>
    <w:rsid w:val="00CF588F"/>
    <w:rsid w:val="00CF6065"/>
    <w:rsid w:val="00CF61AB"/>
    <w:rsid w:val="00CF6288"/>
    <w:rsid w:val="00CF62B9"/>
    <w:rsid w:val="00CF64CB"/>
    <w:rsid w:val="00CF6974"/>
    <w:rsid w:val="00CF6985"/>
    <w:rsid w:val="00CF7E51"/>
    <w:rsid w:val="00D004F8"/>
    <w:rsid w:val="00D00C09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CD1"/>
    <w:rsid w:val="00D05374"/>
    <w:rsid w:val="00D05A38"/>
    <w:rsid w:val="00D05B89"/>
    <w:rsid w:val="00D05BF9"/>
    <w:rsid w:val="00D05E0F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F2E"/>
    <w:rsid w:val="00D151C5"/>
    <w:rsid w:val="00D15243"/>
    <w:rsid w:val="00D16099"/>
    <w:rsid w:val="00D16235"/>
    <w:rsid w:val="00D164D9"/>
    <w:rsid w:val="00D168A5"/>
    <w:rsid w:val="00D16A21"/>
    <w:rsid w:val="00D16B1D"/>
    <w:rsid w:val="00D16F8B"/>
    <w:rsid w:val="00D17219"/>
    <w:rsid w:val="00D17CD2"/>
    <w:rsid w:val="00D200E1"/>
    <w:rsid w:val="00D20327"/>
    <w:rsid w:val="00D20417"/>
    <w:rsid w:val="00D209EE"/>
    <w:rsid w:val="00D20AEF"/>
    <w:rsid w:val="00D20BC9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6E1"/>
    <w:rsid w:val="00D23AE0"/>
    <w:rsid w:val="00D23B1A"/>
    <w:rsid w:val="00D23DF1"/>
    <w:rsid w:val="00D246E7"/>
    <w:rsid w:val="00D249F2"/>
    <w:rsid w:val="00D24BE3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CFD"/>
    <w:rsid w:val="00D27D0F"/>
    <w:rsid w:val="00D27E0B"/>
    <w:rsid w:val="00D30200"/>
    <w:rsid w:val="00D305C4"/>
    <w:rsid w:val="00D3071E"/>
    <w:rsid w:val="00D30EDA"/>
    <w:rsid w:val="00D31326"/>
    <w:rsid w:val="00D313BA"/>
    <w:rsid w:val="00D314E8"/>
    <w:rsid w:val="00D314ED"/>
    <w:rsid w:val="00D31543"/>
    <w:rsid w:val="00D3164E"/>
    <w:rsid w:val="00D31A26"/>
    <w:rsid w:val="00D31E7B"/>
    <w:rsid w:val="00D31F62"/>
    <w:rsid w:val="00D31F87"/>
    <w:rsid w:val="00D321B3"/>
    <w:rsid w:val="00D32586"/>
    <w:rsid w:val="00D3288C"/>
    <w:rsid w:val="00D329F0"/>
    <w:rsid w:val="00D32D88"/>
    <w:rsid w:val="00D3300A"/>
    <w:rsid w:val="00D33313"/>
    <w:rsid w:val="00D33745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4B5"/>
    <w:rsid w:val="00D3658F"/>
    <w:rsid w:val="00D36B95"/>
    <w:rsid w:val="00D36C37"/>
    <w:rsid w:val="00D36DB4"/>
    <w:rsid w:val="00D37023"/>
    <w:rsid w:val="00D37791"/>
    <w:rsid w:val="00D379A3"/>
    <w:rsid w:val="00D40382"/>
    <w:rsid w:val="00D404A0"/>
    <w:rsid w:val="00D405B5"/>
    <w:rsid w:val="00D40D93"/>
    <w:rsid w:val="00D40F3A"/>
    <w:rsid w:val="00D41017"/>
    <w:rsid w:val="00D4121F"/>
    <w:rsid w:val="00D4132E"/>
    <w:rsid w:val="00D41A9D"/>
    <w:rsid w:val="00D41D24"/>
    <w:rsid w:val="00D41DC6"/>
    <w:rsid w:val="00D4282B"/>
    <w:rsid w:val="00D42E88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05B"/>
    <w:rsid w:val="00D4698D"/>
    <w:rsid w:val="00D46991"/>
    <w:rsid w:val="00D46B62"/>
    <w:rsid w:val="00D46CD1"/>
    <w:rsid w:val="00D46F87"/>
    <w:rsid w:val="00D47170"/>
    <w:rsid w:val="00D4727A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B92"/>
    <w:rsid w:val="00D51FB2"/>
    <w:rsid w:val="00D52140"/>
    <w:rsid w:val="00D521F4"/>
    <w:rsid w:val="00D52A02"/>
    <w:rsid w:val="00D52DE6"/>
    <w:rsid w:val="00D53160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F5E"/>
    <w:rsid w:val="00D601A7"/>
    <w:rsid w:val="00D602D6"/>
    <w:rsid w:val="00D60466"/>
    <w:rsid w:val="00D604F6"/>
    <w:rsid w:val="00D60511"/>
    <w:rsid w:val="00D60690"/>
    <w:rsid w:val="00D609E1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1ED"/>
    <w:rsid w:val="00D64C7E"/>
    <w:rsid w:val="00D6501B"/>
    <w:rsid w:val="00D65151"/>
    <w:rsid w:val="00D6587C"/>
    <w:rsid w:val="00D65C17"/>
    <w:rsid w:val="00D65D22"/>
    <w:rsid w:val="00D663AB"/>
    <w:rsid w:val="00D66619"/>
    <w:rsid w:val="00D6662A"/>
    <w:rsid w:val="00D6686B"/>
    <w:rsid w:val="00D66A28"/>
    <w:rsid w:val="00D66A9E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730"/>
    <w:rsid w:val="00D72B10"/>
    <w:rsid w:val="00D72D92"/>
    <w:rsid w:val="00D73681"/>
    <w:rsid w:val="00D736E3"/>
    <w:rsid w:val="00D73903"/>
    <w:rsid w:val="00D7456B"/>
    <w:rsid w:val="00D74ADD"/>
    <w:rsid w:val="00D74CC5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773"/>
    <w:rsid w:val="00D77B82"/>
    <w:rsid w:val="00D77BC8"/>
    <w:rsid w:val="00D77D70"/>
    <w:rsid w:val="00D77EF8"/>
    <w:rsid w:val="00D805F9"/>
    <w:rsid w:val="00D80A67"/>
    <w:rsid w:val="00D80F03"/>
    <w:rsid w:val="00D80F80"/>
    <w:rsid w:val="00D8145C"/>
    <w:rsid w:val="00D81489"/>
    <w:rsid w:val="00D815C1"/>
    <w:rsid w:val="00D81687"/>
    <w:rsid w:val="00D81A2F"/>
    <w:rsid w:val="00D81E70"/>
    <w:rsid w:val="00D8279F"/>
    <w:rsid w:val="00D8292A"/>
    <w:rsid w:val="00D82DBB"/>
    <w:rsid w:val="00D83284"/>
    <w:rsid w:val="00D83337"/>
    <w:rsid w:val="00D83E03"/>
    <w:rsid w:val="00D8405B"/>
    <w:rsid w:val="00D847A7"/>
    <w:rsid w:val="00D848D9"/>
    <w:rsid w:val="00D848E1"/>
    <w:rsid w:val="00D84A37"/>
    <w:rsid w:val="00D84F0A"/>
    <w:rsid w:val="00D84F7D"/>
    <w:rsid w:val="00D85008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9B4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2BE"/>
    <w:rsid w:val="00D943F6"/>
    <w:rsid w:val="00D94F19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49B"/>
    <w:rsid w:val="00DA2508"/>
    <w:rsid w:val="00DA2669"/>
    <w:rsid w:val="00DA28A2"/>
    <w:rsid w:val="00DA2D3F"/>
    <w:rsid w:val="00DA2F00"/>
    <w:rsid w:val="00DA32E1"/>
    <w:rsid w:val="00DA37AD"/>
    <w:rsid w:val="00DA3823"/>
    <w:rsid w:val="00DA3ACA"/>
    <w:rsid w:val="00DA3D63"/>
    <w:rsid w:val="00DA3D82"/>
    <w:rsid w:val="00DA3E24"/>
    <w:rsid w:val="00DA42BB"/>
    <w:rsid w:val="00DA43EE"/>
    <w:rsid w:val="00DA4BF0"/>
    <w:rsid w:val="00DA6CBF"/>
    <w:rsid w:val="00DA6EF4"/>
    <w:rsid w:val="00DA70C1"/>
    <w:rsid w:val="00DA713E"/>
    <w:rsid w:val="00DA73D7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69A"/>
    <w:rsid w:val="00DB183E"/>
    <w:rsid w:val="00DB18C6"/>
    <w:rsid w:val="00DB19AB"/>
    <w:rsid w:val="00DB1A1F"/>
    <w:rsid w:val="00DB1AC9"/>
    <w:rsid w:val="00DB1C77"/>
    <w:rsid w:val="00DB233C"/>
    <w:rsid w:val="00DB2613"/>
    <w:rsid w:val="00DB263E"/>
    <w:rsid w:val="00DB28B1"/>
    <w:rsid w:val="00DB2CE9"/>
    <w:rsid w:val="00DB31A1"/>
    <w:rsid w:val="00DB3D7B"/>
    <w:rsid w:val="00DB421E"/>
    <w:rsid w:val="00DB42D6"/>
    <w:rsid w:val="00DB438F"/>
    <w:rsid w:val="00DB46CB"/>
    <w:rsid w:val="00DB49C9"/>
    <w:rsid w:val="00DB4BBE"/>
    <w:rsid w:val="00DB4FF4"/>
    <w:rsid w:val="00DB563E"/>
    <w:rsid w:val="00DB5660"/>
    <w:rsid w:val="00DB57C3"/>
    <w:rsid w:val="00DB581A"/>
    <w:rsid w:val="00DB62AE"/>
    <w:rsid w:val="00DB62F9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62"/>
    <w:rsid w:val="00DC1CFA"/>
    <w:rsid w:val="00DC1D21"/>
    <w:rsid w:val="00DC23D4"/>
    <w:rsid w:val="00DC2920"/>
    <w:rsid w:val="00DC2ED0"/>
    <w:rsid w:val="00DC3161"/>
    <w:rsid w:val="00DC3E5E"/>
    <w:rsid w:val="00DC401F"/>
    <w:rsid w:val="00DC4133"/>
    <w:rsid w:val="00DC4439"/>
    <w:rsid w:val="00DC45C0"/>
    <w:rsid w:val="00DC4610"/>
    <w:rsid w:val="00DC46B5"/>
    <w:rsid w:val="00DC5011"/>
    <w:rsid w:val="00DC5092"/>
    <w:rsid w:val="00DC54FB"/>
    <w:rsid w:val="00DC5AA1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E84"/>
    <w:rsid w:val="00DD3017"/>
    <w:rsid w:val="00DD30F2"/>
    <w:rsid w:val="00DD31E2"/>
    <w:rsid w:val="00DD3812"/>
    <w:rsid w:val="00DD390C"/>
    <w:rsid w:val="00DD3DB8"/>
    <w:rsid w:val="00DD4159"/>
    <w:rsid w:val="00DD48E8"/>
    <w:rsid w:val="00DD4B26"/>
    <w:rsid w:val="00DD4D42"/>
    <w:rsid w:val="00DD4EC8"/>
    <w:rsid w:val="00DD4F32"/>
    <w:rsid w:val="00DD5165"/>
    <w:rsid w:val="00DD5BC2"/>
    <w:rsid w:val="00DD5E1B"/>
    <w:rsid w:val="00DD618F"/>
    <w:rsid w:val="00DD61A2"/>
    <w:rsid w:val="00DD62EF"/>
    <w:rsid w:val="00DD6931"/>
    <w:rsid w:val="00DD694E"/>
    <w:rsid w:val="00DD69BA"/>
    <w:rsid w:val="00DD69FA"/>
    <w:rsid w:val="00DD6E4F"/>
    <w:rsid w:val="00DD7137"/>
    <w:rsid w:val="00DD79B2"/>
    <w:rsid w:val="00DD79E4"/>
    <w:rsid w:val="00DE0242"/>
    <w:rsid w:val="00DE025B"/>
    <w:rsid w:val="00DE05BD"/>
    <w:rsid w:val="00DE0D09"/>
    <w:rsid w:val="00DE1249"/>
    <w:rsid w:val="00DE1355"/>
    <w:rsid w:val="00DE137C"/>
    <w:rsid w:val="00DE147C"/>
    <w:rsid w:val="00DE15E7"/>
    <w:rsid w:val="00DE1826"/>
    <w:rsid w:val="00DE1841"/>
    <w:rsid w:val="00DE1B4F"/>
    <w:rsid w:val="00DE1BD0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992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60"/>
    <w:rsid w:val="00DE69D6"/>
    <w:rsid w:val="00DE7559"/>
    <w:rsid w:val="00DE757F"/>
    <w:rsid w:val="00DE7936"/>
    <w:rsid w:val="00DE795B"/>
    <w:rsid w:val="00DE7B0D"/>
    <w:rsid w:val="00DF0489"/>
    <w:rsid w:val="00DF0731"/>
    <w:rsid w:val="00DF0ACB"/>
    <w:rsid w:val="00DF0CE1"/>
    <w:rsid w:val="00DF0FB5"/>
    <w:rsid w:val="00DF1DA5"/>
    <w:rsid w:val="00DF2023"/>
    <w:rsid w:val="00DF21DB"/>
    <w:rsid w:val="00DF2875"/>
    <w:rsid w:val="00DF2F15"/>
    <w:rsid w:val="00DF31CC"/>
    <w:rsid w:val="00DF33CB"/>
    <w:rsid w:val="00DF3833"/>
    <w:rsid w:val="00DF3F5E"/>
    <w:rsid w:val="00DF3F9A"/>
    <w:rsid w:val="00DF4437"/>
    <w:rsid w:val="00DF4454"/>
    <w:rsid w:val="00DF4734"/>
    <w:rsid w:val="00DF5226"/>
    <w:rsid w:val="00DF5602"/>
    <w:rsid w:val="00DF56ED"/>
    <w:rsid w:val="00DF5D4F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813"/>
    <w:rsid w:val="00DF79BB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4181"/>
    <w:rsid w:val="00E0473F"/>
    <w:rsid w:val="00E04A04"/>
    <w:rsid w:val="00E04DC7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4D8"/>
    <w:rsid w:val="00E06538"/>
    <w:rsid w:val="00E06657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36"/>
    <w:rsid w:val="00E1043B"/>
    <w:rsid w:val="00E104CE"/>
    <w:rsid w:val="00E107B1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4042"/>
    <w:rsid w:val="00E140EC"/>
    <w:rsid w:val="00E1429A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638"/>
    <w:rsid w:val="00E17761"/>
    <w:rsid w:val="00E17B1D"/>
    <w:rsid w:val="00E17B2A"/>
    <w:rsid w:val="00E17BDE"/>
    <w:rsid w:val="00E2023A"/>
    <w:rsid w:val="00E20319"/>
    <w:rsid w:val="00E204E1"/>
    <w:rsid w:val="00E2091B"/>
    <w:rsid w:val="00E20FBC"/>
    <w:rsid w:val="00E21023"/>
    <w:rsid w:val="00E21A07"/>
    <w:rsid w:val="00E21CFB"/>
    <w:rsid w:val="00E21D18"/>
    <w:rsid w:val="00E21EA8"/>
    <w:rsid w:val="00E21FC0"/>
    <w:rsid w:val="00E2236A"/>
    <w:rsid w:val="00E2282D"/>
    <w:rsid w:val="00E22ABC"/>
    <w:rsid w:val="00E23373"/>
    <w:rsid w:val="00E2350C"/>
    <w:rsid w:val="00E2353C"/>
    <w:rsid w:val="00E235FC"/>
    <w:rsid w:val="00E23CD7"/>
    <w:rsid w:val="00E23E35"/>
    <w:rsid w:val="00E24493"/>
    <w:rsid w:val="00E245A0"/>
    <w:rsid w:val="00E24AB9"/>
    <w:rsid w:val="00E24BDC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78"/>
    <w:rsid w:val="00E3213C"/>
    <w:rsid w:val="00E32654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96"/>
    <w:rsid w:val="00E3622E"/>
    <w:rsid w:val="00E36B8D"/>
    <w:rsid w:val="00E36D65"/>
    <w:rsid w:val="00E370FA"/>
    <w:rsid w:val="00E37332"/>
    <w:rsid w:val="00E37496"/>
    <w:rsid w:val="00E376F9"/>
    <w:rsid w:val="00E37A88"/>
    <w:rsid w:val="00E37DC1"/>
    <w:rsid w:val="00E37EB1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2322"/>
    <w:rsid w:val="00E42438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6EE"/>
    <w:rsid w:val="00E449E2"/>
    <w:rsid w:val="00E44D03"/>
    <w:rsid w:val="00E457CD"/>
    <w:rsid w:val="00E45F39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50551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54D4"/>
    <w:rsid w:val="00E556B4"/>
    <w:rsid w:val="00E55945"/>
    <w:rsid w:val="00E55BC1"/>
    <w:rsid w:val="00E55C1A"/>
    <w:rsid w:val="00E55FB8"/>
    <w:rsid w:val="00E56282"/>
    <w:rsid w:val="00E56816"/>
    <w:rsid w:val="00E568F6"/>
    <w:rsid w:val="00E56D10"/>
    <w:rsid w:val="00E572B6"/>
    <w:rsid w:val="00E5742C"/>
    <w:rsid w:val="00E57752"/>
    <w:rsid w:val="00E579CB"/>
    <w:rsid w:val="00E57E98"/>
    <w:rsid w:val="00E600D7"/>
    <w:rsid w:val="00E605AC"/>
    <w:rsid w:val="00E60762"/>
    <w:rsid w:val="00E60779"/>
    <w:rsid w:val="00E60A81"/>
    <w:rsid w:val="00E60C34"/>
    <w:rsid w:val="00E6129E"/>
    <w:rsid w:val="00E614A3"/>
    <w:rsid w:val="00E618BC"/>
    <w:rsid w:val="00E61A72"/>
    <w:rsid w:val="00E624D3"/>
    <w:rsid w:val="00E6360E"/>
    <w:rsid w:val="00E63B51"/>
    <w:rsid w:val="00E63C6D"/>
    <w:rsid w:val="00E643B9"/>
    <w:rsid w:val="00E64BE3"/>
    <w:rsid w:val="00E6517E"/>
    <w:rsid w:val="00E655EE"/>
    <w:rsid w:val="00E65980"/>
    <w:rsid w:val="00E664CF"/>
    <w:rsid w:val="00E66B8F"/>
    <w:rsid w:val="00E66F0F"/>
    <w:rsid w:val="00E671DF"/>
    <w:rsid w:val="00E674B5"/>
    <w:rsid w:val="00E6768A"/>
    <w:rsid w:val="00E67C15"/>
    <w:rsid w:val="00E67D87"/>
    <w:rsid w:val="00E7046E"/>
    <w:rsid w:val="00E707EA"/>
    <w:rsid w:val="00E7083F"/>
    <w:rsid w:val="00E70A9E"/>
    <w:rsid w:val="00E70BBB"/>
    <w:rsid w:val="00E711E6"/>
    <w:rsid w:val="00E711FC"/>
    <w:rsid w:val="00E712A7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4A5"/>
    <w:rsid w:val="00E75DE5"/>
    <w:rsid w:val="00E76337"/>
    <w:rsid w:val="00E76D2E"/>
    <w:rsid w:val="00E772ED"/>
    <w:rsid w:val="00E77677"/>
    <w:rsid w:val="00E7788A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78A"/>
    <w:rsid w:val="00E81997"/>
    <w:rsid w:val="00E81A31"/>
    <w:rsid w:val="00E82095"/>
    <w:rsid w:val="00E8217B"/>
    <w:rsid w:val="00E82840"/>
    <w:rsid w:val="00E82D52"/>
    <w:rsid w:val="00E82F57"/>
    <w:rsid w:val="00E83AB0"/>
    <w:rsid w:val="00E83AD5"/>
    <w:rsid w:val="00E83E56"/>
    <w:rsid w:val="00E8407D"/>
    <w:rsid w:val="00E840EA"/>
    <w:rsid w:val="00E8413C"/>
    <w:rsid w:val="00E8419E"/>
    <w:rsid w:val="00E84D6B"/>
    <w:rsid w:val="00E84D72"/>
    <w:rsid w:val="00E84E0F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901A3"/>
    <w:rsid w:val="00E901AD"/>
    <w:rsid w:val="00E90475"/>
    <w:rsid w:val="00E90734"/>
    <w:rsid w:val="00E90A5C"/>
    <w:rsid w:val="00E90E20"/>
    <w:rsid w:val="00E91367"/>
    <w:rsid w:val="00E913DF"/>
    <w:rsid w:val="00E9151F"/>
    <w:rsid w:val="00E916BD"/>
    <w:rsid w:val="00E917BD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889"/>
    <w:rsid w:val="00E93BC4"/>
    <w:rsid w:val="00E940F8"/>
    <w:rsid w:val="00E94129"/>
    <w:rsid w:val="00E9439F"/>
    <w:rsid w:val="00E94560"/>
    <w:rsid w:val="00E94BA4"/>
    <w:rsid w:val="00E94C01"/>
    <w:rsid w:val="00E94FE2"/>
    <w:rsid w:val="00E95919"/>
    <w:rsid w:val="00E95BC8"/>
    <w:rsid w:val="00E95CE2"/>
    <w:rsid w:val="00E95DB4"/>
    <w:rsid w:val="00E95DBB"/>
    <w:rsid w:val="00E96096"/>
    <w:rsid w:val="00E9610D"/>
    <w:rsid w:val="00E96271"/>
    <w:rsid w:val="00E965BF"/>
    <w:rsid w:val="00E966C3"/>
    <w:rsid w:val="00E9691E"/>
    <w:rsid w:val="00E97E9F"/>
    <w:rsid w:val="00E97F81"/>
    <w:rsid w:val="00EA0CEE"/>
    <w:rsid w:val="00EA0DE5"/>
    <w:rsid w:val="00EA0E43"/>
    <w:rsid w:val="00EA1278"/>
    <w:rsid w:val="00EA16BC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B9C"/>
    <w:rsid w:val="00EA5DCE"/>
    <w:rsid w:val="00EA5E3A"/>
    <w:rsid w:val="00EA652E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8F"/>
    <w:rsid w:val="00EB0BD0"/>
    <w:rsid w:val="00EB0D3A"/>
    <w:rsid w:val="00EB1029"/>
    <w:rsid w:val="00EB122E"/>
    <w:rsid w:val="00EB1320"/>
    <w:rsid w:val="00EB13A6"/>
    <w:rsid w:val="00EB1596"/>
    <w:rsid w:val="00EB196F"/>
    <w:rsid w:val="00EB1BAB"/>
    <w:rsid w:val="00EB1FD7"/>
    <w:rsid w:val="00EB243E"/>
    <w:rsid w:val="00EB2E29"/>
    <w:rsid w:val="00EB3169"/>
    <w:rsid w:val="00EB3476"/>
    <w:rsid w:val="00EB3668"/>
    <w:rsid w:val="00EB367E"/>
    <w:rsid w:val="00EB3A69"/>
    <w:rsid w:val="00EB3D0C"/>
    <w:rsid w:val="00EB3E37"/>
    <w:rsid w:val="00EB4259"/>
    <w:rsid w:val="00EB43DC"/>
    <w:rsid w:val="00EB43EA"/>
    <w:rsid w:val="00EB4451"/>
    <w:rsid w:val="00EB4509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8E1"/>
    <w:rsid w:val="00EB7935"/>
    <w:rsid w:val="00EB7D2E"/>
    <w:rsid w:val="00EB7E2E"/>
    <w:rsid w:val="00EB7E62"/>
    <w:rsid w:val="00EC0051"/>
    <w:rsid w:val="00EC0302"/>
    <w:rsid w:val="00EC07CF"/>
    <w:rsid w:val="00EC0898"/>
    <w:rsid w:val="00EC08B8"/>
    <w:rsid w:val="00EC0B59"/>
    <w:rsid w:val="00EC0E6F"/>
    <w:rsid w:val="00EC1151"/>
    <w:rsid w:val="00EC1743"/>
    <w:rsid w:val="00EC1779"/>
    <w:rsid w:val="00EC180B"/>
    <w:rsid w:val="00EC1CE4"/>
    <w:rsid w:val="00EC22E9"/>
    <w:rsid w:val="00EC2304"/>
    <w:rsid w:val="00EC24EC"/>
    <w:rsid w:val="00EC36C4"/>
    <w:rsid w:val="00EC3C65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4D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D70"/>
    <w:rsid w:val="00ED4081"/>
    <w:rsid w:val="00ED40B2"/>
    <w:rsid w:val="00ED45E6"/>
    <w:rsid w:val="00ED46F4"/>
    <w:rsid w:val="00ED4D9A"/>
    <w:rsid w:val="00ED5205"/>
    <w:rsid w:val="00ED54D5"/>
    <w:rsid w:val="00ED5755"/>
    <w:rsid w:val="00ED599C"/>
    <w:rsid w:val="00ED5E10"/>
    <w:rsid w:val="00ED5E65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645"/>
    <w:rsid w:val="00EE070A"/>
    <w:rsid w:val="00EE0A78"/>
    <w:rsid w:val="00EE0DEB"/>
    <w:rsid w:val="00EE0EEC"/>
    <w:rsid w:val="00EE125B"/>
    <w:rsid w:val="00EE14FE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419"/>
    <w:rsid w:val="00EE64E6"/>
    <w:rsid w:val="00EE6668"/>
    <w:rsid w:val="00EE66C6"/>
    <w:rsid w:val="00EE6AED"/>
    <w:rsid w:val="00EE7044"/>
    <w:rsid w:val="00EE73CD"/>
    <w:rsid w:val="00EE7BFA"/>
    <w:rsid w:val="00EF04E4"/>
    <w:rsid w:val="00EF05BB"/>
    <w:rsid w:val="00EF07B7"/>
    <w:rsid w:val="00EF0D61"/>
    <w:rsid w:val="00EF0EDF"/>
    <w:rsid w:val="00EF0FBE"/>
    <w:rsid w:val="00EF10B7"/>
    <w:rsid w:val="00EF1212"/>
    <w:rsid w:val="00EF1339"/>
    <w:rsid w:val="00EF1975"/>
    <w:rsid w:val="00EF1FD0"/>
    <w:rsid w:val="00EF278D"/>
    <w:rsid w:val="00EF2A67"/>
    <w:rsid w:val="00EF2AD7"/>
    <w:rsid w:val="00EF2B1F"/>
    <w:rsid w:val="00EF35B4"/>
    <w:rsid w:val="00EF380F"/>
    <w:rsid w:val="00EF38FC"/>
    <w:rsid w:val="00EF3C9F"/>
    <w:rsid w:val="00EF41EC"/>
    <w:rsid w:val="00EF44ED"/>
    <w:rsid w:val="00EF4B5C"/>
    <w:rsid w:val="00EF4C23"/>
    <w:rsid w:val="00EF5086"/>
    <w:rsid w:val="00EF56D7"/>
    <w:rsid w:val="00EF5A25"/>
    <w:rsid w:val="00EF6009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F02"/>
    <w:rsid w:val="00F002B5"/>
    <w:rsid w:val="00F00659"/>
    <w:rsid w:val="00F0089B"/>
    <w:rsid w:val="00F00A53"/>
    <w:rsid w:val="00F00BE9"/>
    <w:rsid w:val="00F00F40"/>
    <w:rsid w:val="00F011B0"/>
    <w:rsid w:val="00F01CE5"/>
    <w:rsid w:val="00F01D8C"/>
    <w:rsid w:val="00F01FA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423"/>
    <w:rsid w:val="00F114C1"/>
    <w:rsid w:val="00F115F7"/>
    <w:rsid w:val="00F121A1"/>
    <w:rsid w:val="00F12205"/>
    <w:rsid w:val="00F12AD6"/>
    <w:rsid w:val="00F12BA0"/>
    <w:rsid w:val="00F12C86"/>
    <w:rsid w:val="00F1337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090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B1"/>
    <w:rsid w:val="00F17A0E"/>
    <w:rsid w:val="00F17A2D"/>
    <w:rsid w:val="00F17B4A"/>
    <w:rsid w:val="00F17B88"/>
    <w:rsid w:val="00F2001F"/>
    <w:rsid w:val="00F204FD"/>
    <w:rsid w:val="00F206D2"/>
    <w:rsid w:val="00F20AF2"/>
    <w:rsid w:val="00F20AF6"/>
    <w:rsid w:val="00F20B9B"/>
    <w:rsid w:val="00F21239"/>
    <w:rsid w:val="00F2129D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8A"/>
    <w:rsid w:val="00F23654"/>
    <w:rsid w:val="00F23D60"/>
    <w:rsid w:val="00F24072"/>
    <w:rsid w:val="00F2427E"/>
    <w:rsid w:val="00F242A1"/>
    <w:rsid w:val="00F24326"/>
    <w:rsid w:val="00F24503"/>
    <w:rsid w:val="00F2496A"/>
    <w:rsid w:val="00F24C5F"/>
    <w:rsid w:val="00F25047"/>
    <w:rsid w:val="00F25338"/>
    <w:rsid w:val="00F254BD"/>
    <w:rsid w:val="00F257BC"/>
    <w:rsid w:val="00F25BFE"/>
    <w:rsid w:val="00F25D8D"/>
    <w:rsid w:val="00F26166"/>
    <w:rsid w:val="00F26884"/>
    <w:rsid w:val="00F268E8"/>
    <w:rsid w:val="00F271F0"/>
    <w:rsid w:val="00F2782A"/>
    <w:rsid w:val="00F27EA3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92"/>
    <w:rsid w:val="00F3234D"/>
    <w:rsid w:val="00F32374"/>
    <w:rsid w:val="00F32F65"/>
    <w:rsid w:val="00F33143"/>
    <w:rsid w:val="00F331AE"/>
    <w:rsid w:val="00F33302"/>
    <w:rsid w:val="00F333EE"/>
    <w:rsid w:val="00F33567"/>
    <w:rsid w:val="00F336CD"/>
    <w:rsid w:val="00F337A8"/>
    <w:rsid w:val="00F3467C"/>
    <w:rsid w:val="00F348E7"/>
    <w:rsid w:val="00F34AAF"/>
    <w:rsid w:val="00F353AE"/>
    <w:rsid w:val="00F355B7"/>
    <w:rsid w:val="00F3576B"/>
    <w:rsid w:val="00F35832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061D"/>
    <w:rsid w:val="00F40C50"/>
    <w:rsid w:val="00F4108F"/>
    <w:rsid w:val="00F41125"/>
    <w:rsid w:val="00F413A3"/>
    <w:rsid w:val="00F4143E"/>
    <w:rsid w:val="00F421EC"/>
    <w:rsid w:val="00F42631"/>
    <w:rsid w:val="00F4289B"/>
    <w:rsid w:val="00F42BB5"/>
    <w:rsid w:val="00F42EB6"/>
    <w:rsid w:val="00F43348"/>
    <w:rsid w:val="00F433BF"/>
    <w:rsid w:val="00F43482"/>
    <w:rsid w:val="00F43EE7"/>
    <w:rsid w:val="00F44051"/>
    <w:rsid w:val="00F4495F"/>
    <w:rsid w:val="00F44EB3"/>
    <w:rsid w:val="00F44FDA"/>
    <w:rsid w:val="00F45006"/>
    <w:rsid w:val="00F45B6B"/>
    <w:rsid w:val="00F45D3D"/>
    <w:rsid w:val="00F461A4"/>
    <w:rsid w:val="00F4659C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331"/>
    <w:rsid w:val="00F50AF0"/>
    <w:rsid w:val="00F50F54"/>
    <w:rsid w:val="00F5101A"/>
    <w:rsid w:val="00F510E7"/>
    <w:rsid w:val="00F51835"/>
    <w:rsid w:val="00F51C36"/>
    <w:rsid w:val="00F51E3C"/>
    <w:rsid w:val="00F52D44"/>
    <w:rsid w:val="00F52FC4"/>
    <w:rsid w:val="00F531EF"/>
    <w:rsid w:val="00F5343A"/>
    <w:rsid w:val="00F534FA"/>
    <w:rsid w:val="00F536D2"/>
    <w:rsid w:val="00F53703"/>
    <w:rsid w:val="00F53C1E"/>
    <w:rsid w:val="00F53C35"/>
    <w:rsid w:val="00F54092"/>
    <w:rsid w:val="00F547A6"/>
    <w:rsid w:val="00F54C28"/>
    <w:rsid w:val="00F5511F"/>
    <w:rsid w:val="00F55914"/>
    <w:rsid w:val="00F559BC"/>
    <w:rsid w:val="00F55A38"/>
    <w:rsid w:val="00F55B1F"/>
    <w:rsid w:val="00F56028"/>
    <w:rsid w:val="00F56450"/>
    <w:rsid w:val="00F56857"/>
    <w:rsid w:val="00F56AA6"/>
    <w:rsid w:val="00F56CC4"/>
    <w:rsid w:val="00F57057"/>
    <w:rsid w:val="00F5717B"/>
    <w:rsid w:val="00F5718E"/>
    <w:rsid w:val="00F57312"/>
    <w:rsid w:val="00F57772"/>
    <w:rsid w:val="00F57D47"/>
    <w:rsid w:val="00F60B50"/>
    <w:rsid w:val="00F60D79"/>
    <w:rsid w:val="00F60E4B"/>
    <w:rsid w:val="00F61B48"/>
    <w:rsid w:val="00F61BFE"/>
    <w:rsid w:val="00F61E2F"/>
    <w:rsid w:val="00F61EB8"/>
    <w:rsid w:val="00F62399"/>
    <w:rsid w:val="00F623A0"/>
    <w:rsid w:val="00F62416"/>
    <w:rsid w:val="00F6359E"/>
    <w:rsid w:val="00F635C4"/>
    <w:rsid w:val="00F63714"/>
    <w:rsid w:val="00F6386B"/>
    <w:rsid w:val="00F63A47"/>
    <w:rsid w:val="00F63E35"/>
    <w:rsid w:val="00F643BE"/>
    <w:rsid w:val="00F6441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6F0"/>
    <w:rsid w:val="00F70911"/>
    <w:rsid w:val="00F70ABA"/>
    <w:rsid w:val="00F70E22"/>
    <w:rsid w:val="00F70EE5"/>
    <w:rsid w:val="00F71608"/>
    <w:rsid w:val="00F7196B"/>
    <w:rsid w:val="00F71D66"/>
    <w:rsid w:val="00F72523"/>
    <w:rsid w:val="00F7255F"/>
    <w:rsid w:val="00F72743"/>
    <w:rsid w:val="00F728AE"/>
    <w:rsid w:val="00F72AB6"/>
    <w:rsid w:val="00F72B83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464D"/>
    <w:rsid w:val="00F74DC6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70B3"/>
    <w:rsid w:val="00F7714E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1EF"/>
    <w:rsid w:val="00F828DD"/>
    <w:rsid w:val="00F82A55"/>
    <w:rsid w:val="00F83026"/>
    <w:rsid w:val="00F83264"/>
    <w:rsid w:val="00F837AF"/>
    <w:rsid w:val="00F83C29"/>
    <w:rsid w:val="00F83FB6"/>
    <w:rsid w:val="00F84149"/>
    <w:rsid w:val="00F8514C"/>
    <w:rsid w:val="00F85654"/>
    <w:rsid w:val="00F85C72"/>
    <w:rsid w:val="00F86159"/>
    <w:rsid w:val="00F86452"/>
    <w:rsid w:val="00F86987"/>
    <w:rsid w:val="00F86CDC"/>
    <w:rsid w:val="00F86F68"/>
    <w:rsid w:val="00F870F4"/>
    <w:rsid w:val="00F87307"/>
    <w:rsid w:val="00F87365"/>
    <w:rsid w:val="00F87373"/>
    <w:rsid w:val="00F87384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3FA"/>
    <w:rsid w:val="00F925F8"/>
    <w:rsid w:val="00F92B34"/>
    <w:rsid w:val="00F92B3B"/>
    <w:rsid w:val="00F92C85"/>
    <w:rsid w:val="00F92F16"/>
    <w:rsid w:val="00F9319B"/>
    <w:rsid w:val="00F93517"/>
    <w:rsid w:val="00F93866"/>
    <w:rsid w:val="00F93BD4"/>
    <w:rsid w:val="00F94360"/>
    <w:rsid w:val="00F943E6"/>
    <w:rsid w:val="00F94428"/>
    <w:rsid w:val="00F948C0"/>
    <w:rsid w:val="00F94B32"/>
    <w:rsid w:val="00F94B36"/>
    <w:rsid w:val="00F951F6"/>
    <w:rsid w:val="00F952BF"/>
    <w:rsid w:val="00F95536"/>
    <w:rsid w:val="00F95665"/>
    <w:rsid w:val="00F95AA5"/>
    <w:rsid w:val="00F95D39"/>
    <w:rsid w:val="00F95E73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25"/>
    <w:rsid w:val="00FA0487"/>
    <w:rsid w:val="00FA0673"/>
    <w:rsid w:val="00FA0973"/>
    <w:rsid w:val="00FA0E4D"/>
    <w:rsid w:val="00FA17AC"/>
    <w:rsid w:val="00FA195A"/>
    <w:rsid w:val="00FA1AC0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F61"/>
    <w:rsid w:val="00FA3F93"/>
    <w:rsid w:val="00FA40AF"/>
    <w:rsid w:val="00FA41A2"/>
    <w:rsid w:val="00FA41B6"/>
    <w:rsid w:val="00FA41E0"/>
    <w:rsid w:val="00FA44AA"/>
    <w:rsid w:val="00FA457A"/>
    <w:rsid w:val="00FA4B7A"/>
    <w:rsid w:val="00FA4EF3"/>
    <w:rsid w:val="00FA520B"/>
    <w:rsid w:val="00FA528A"/>
    <w:rsid w:val="00FA53B2"/>
    <w:rsid w:val="00FA5523"/>
    <w:rsid w:val="00FA5736"/>
    <w:rsid w:val="00FA586C"/>
    <w:rsid w:val="00FA65D8"/>
    <w:rsid w:val="00FA6904"/>
    <w:rsid w:val="00FA6AC6"/>
    <w:rsid w:val="00FA6B2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53D"/>
    <w:rsid w:val="00FB1E1B"/>
    <w:rsid w:val="00FB209D"/>
    <w:rsid w:val="00FB20C6"/>
    <w:rsid w:val="00FB2370"/>
    <w:rsid w:val="00FB24EA"/>
    <w:rsid w:val="00FB2593"/>
    <w:rsid w:val="00FB28AF"/>
    <w:rsid w:val="00FB3004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E7"/>
    <w:rsid w:val="00FC0A7A"/>
    <w:rsid w:val="00FC0B59"/>
    <w:rsid w:val="00FC0B78"/>
    <w:rsid w:val="00FC0C13"/>
    <w:rsid w:val="00FC0D28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22F"/>
    <w:rsid w:val="00FC4417"/>
    <w:rsid w:val="00FC4494"/>
    <w:rsid w:val="00FC4DEB"/>
    <w:rsid w:val="00FC4ED6"/>
    <w:rsid w:val="00FC5310"/>
    <w:rsid w:val="00FC5426"/>
    <w:rsid w:val="00FC5733"/>
    <w:rsid w:val="00FC5A28"/>
    <w:rsid w:val="00FC5C32"/>
    <w:rsid w:val="00FC5F06"/>
    <w:rsid w:val="00FC6037"/>
    <w:rsid w:val="00FC605E"/>
    <w:rsid w:val="00FC6252"/>
    <w:rsid w:val="00FC6758"/>
    <w:rsid w:val="00FC6768"/>
    <w:rsid w:val="00FC6A9A"/>
    <w:rsid w:val="00FC6B0B"/>
    <w:rsid w:val="00FC6B44"/>
    <w:rsid w:val="00FC6CFE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4F6"/>
    <w:rsid w:val="00FD1650"/>
    <w:rsid w:val="00FD1C25"/>
    <w:rsid w:val="00FD2111"/>
    <w:rsid w:val="00FD22FA"/>
    <w:rsid w:val="00FD24A4"/>
    <w:rsid w:val="00FD2661"/>
    <w:rsid w:val="00FD27A0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4F22"/>
    <w:rsid w:val="00FD52BF"/>
    <w:rsid w:val="00FD53A5"/>
    <w:rsid w:val="00FD572C"/>
    <w:rsid w:val="00FD590D"/>
    <w:rsid w:val="00FD6BAD"/>
    <w:rsid w:val="00FD6BCC"/>
    <w:rsid w:val="00FD6D96"/>
    <w:rsid w:val="00FD711C"/>
    <w:rsid w:val="00FD76C9"/>
    <w:rsid w:val="00FD7ACC"/>
    <w:rsid w:val="00FD7E2F"/>
    <w:rsid w:val="00FD7EF3"/>
    <w:rsid w:val="00FE00AC"/>
    <w:rsid w:val="00FE0207"/>
    <w:rsid w:val="00FE068D"/>
    <w:rsid w:val="00FE0797"/>
    <w:rsid w:val="00FE119F"/>
    <w:rsid w:val="00FE16CD"/>
    <w:rsid w:val="00FE181E"/>
    <w:rsid w:val="00FE1B4F"/>
    <w:rsid w:val="00FE1BBB"/>
    <w:rsid w:val="00FE1DA4"/>
    <w:rsid w:val="00FE1DF2"/>
    <w:rsid w:val="00FE1E37"/>
    <w:rsid w:val="00FE20D5"/>
    <w:rsid w:val="00FE2474"/>
    <w:rsid w:val="00FE259B"/>
    <w:rsid w:val="00FE2AE4"/>
    <w:rsid w:val="00FE2B14"/>
    <w:rsid w:val="00FE2C27"/>
    <w:rsid w:val="00FE2D3A"/>
    <w:rsid w:val="00FE3381"/>
    <w:rsid w:val="00FE3792"/>
    <w:rsid w:val="00FE3A81"/>
    <w:rsid w:val="00FE3C51"/>
    <w:rsid w:val="00FE3DA7"/>
    <w:rsid w:val="00FE3F84"/>
    <w:rsid w:val="00FE3FD5"/>
    <w:rsid w:val="00FE42BA"/>
    <w:rsid w:val="00FE43C7"/>
    <w:rsid w:val="00FE4780"/>
    <w:rsid w:val="00FE49C4"/>
    <w:rsid w:val="00FE531D"/>
    <w:rsid w:val="00FE5882"/>
    <w:rsid w:val="00FE5921"/>
    <w:rsid w:val="00FE5C77"/>
    <w:rsid w:val="00FE5CDE"/>
    <w:rsid w:val="00FE6044"/>
    <w:rsid w:val="00FE6165"/>
    <w:rsid w:val="00FE664E"/>
    <w:rsid w:val="00FE6FCF"/>
    <w:rsid w:val="00FE708C"/>
    <w:rsid w:val="00FE74D0"/>
    <w:rsid w:val="00FF067C"/>
    <w:rsid w:val="00FF08C4"/>
    <w:rsid w:val="00FF09B7"/>
    <w:rsid w:val="00FF0CBD"/>
    <w:rsid w:val="00FF0CCA"/>
    <w:rsid w:val="00FF111E"/>
    <w:rsid w:val="00FF14E1"/>
    <w:rsid w:val="00FF16F3"/>
    <w:rsid w:val="00FF1847"/>
    <w:rsid w:val="00FF1B5F"/>
    <w:rsid w:val="00FF1DC9"/>
    <w:rsid w:val="00FF1E71"/>
    <w:rsid w:val="00FF21F5"/>
    <w:rsid w:val="00FF230E"/>
    <w:rsid w:val="00FF232C"/>
    <w:rsid w:val="00FF27B6"/>
    <w:rsid w:val="00FF29F1"/>
    <w:rsid w:val="00FF2E6F"/>
    <w:rsid w:val="00FF2E77"/>
    <w:rsid w:val="00FF309B"/>
    <w:rsid w:val="00FF32CA"/>
    <w:rsid w:val="00FF334E"/>
    <w:rsid w:val="00FF4138"/>
    <w:rsid w:val="00FF428C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E8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white"/>
    </o:shapedefaults>
    <o:shapelayout v:ext="edit">
      <o:idmap v:ext="edit" data="1"/>
    </o:shapelayout>
  </w:shapeDefaults>
  <w:decimalSymbol w:val="."/>
  <w:listSeparator w:val=","/>
  <w14:docId w14:val="40E623F4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E4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324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2320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2022-11-04T16:23:00Z</cp:lastPrinted>
  <dcterms:created xsi:type="dcterms:W3CDTF">2022-11-11T00:36:00Z</dcterms:created>
  <dcterms:modified xsi:type="dcterms:W3CDTF">2022-11-11T00:38:00Z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