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DAD9930" w14:textId="77777777" w:rsidTr="00A341BF">
        <w:trPr>
          <w:trHeight w:val="2865"/>
        </w:trPr>
        <w:tc>
          <w:tcPr>
            <w:tcW w:w="2268" w:type="dxa"/>
          </w:tcPr>
          <w:p w14:paraId="2A4469F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DA1EB32" w14:textId="77777777" w:rsidR="008A447A" w:rsidRPr="008A447A" w:rsidRDefault="008A447A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เอเซีย</w:t>
            </w:r>
            <w:proofErr w:type="spellEnd"/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เสริมกิจลี</w:t>
            </w:r>
            <w:proofErr w:type="spellStart"/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สซิ่ง</w:t>
            </w:r>
            <w:proofErr w:type="spellEnd"/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67C8950F" w14:textId="4B965DBD" w:rsidR="008A447A" w:rsidRPr="008A447A" w:rsidRDefault="008A447A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F83176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150B4D9F" w14:textId="721D9CFD" w:rsidR="006F04B3" w:rsidRPr="00DE31A8" w:rsidRDefault="002704AE" w:rsidP="0018546E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สามเดือนและเก้าเดือน</w:t>
            </w: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>
              <w:rPr>
                <w:rFonts w:asciiTheme="majorBidi" w:hAnsi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37DAAAC4" w14:textId="77777777" w:rsidR="00B626F4" w:rsidRDefault="00B626F4">
      <w:pPr>
        <w:sectPr w:rsidR="00B626F4" w:rsidSect="00B97DC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5311B43" w14:textId="77777777" w:rsidR="008A447A" w:rsidRPr="009C2209" w:rsidRDefault="008A447A" w:rsidP="00C218AF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1C177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EFD187" w14:textId="77777777" w:rsidR="008A447A" w:rsidRPr="009C2209" w:rsidRDefault="008A447A" w:rsidP="00C218AF">
      <w:pPr>
        <w:spacing w:after="360"/>
        <w:rPr>
          <w:rFonts w:ascii="Angsana New" w:hAnsi="Angsana New"/>
          <w:sz w:val="32"/>
          <w:szCs w:val="32"/>
        </w:rPr>
      </w:pPr>
      <w:r w:rsidRPr="001C177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1C177A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C177A">
        <w:rPr>
          <w:rFonts w:ascii="Angsana New" w:hAnsi="Angsana New"/>
          <w:sz w:val="32"/>
          <w:szCs w:val="32"/>
          <w:cs/>
        </w:rPr>
        <w:t>เสริมกิจลี</w:t>
      </w:r>
      <w:proofErr w:type="spellStart"/>
      <w:r w:rsidRPr="001C177A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1C177A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645E902" w14:textId="2181CCED" w:rsidR="008A447A" w:rsidRPr="002E7121" w:rsidRDefault="002704AE" w:rsidP="00C218AF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AE6535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AE6535">
        <w:rPr>
          <w:rFonts w:ascii="Angsana New" w:hAnsi="Angsana New" w:cs="Angsana New"/>
          <w:sz w:val="32"/>
          <w:szCs w:val="32"/>
          <w:cs/>
        </w:rPr>
        <w:t xml:space="preserve"> ณ วัน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E653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>2565</w:t>
      </w:r>
      <w:r w:rsidRPr="00AE653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รวม                    </w:t>
      </w:r>
      <w:r w:rsidRPr="00E67359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sz w:val="32"/>
          <w:szCs w:val="32"/>
          <w:cs/>
        </w:rPr>
        <w:t>เก้า</w:t>
      </w:r>
      <w:r w:rsidRPr="00E67359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งบแสดงการเปลี่ยนแปลงส่วนของผู้ถือหุ้นรวมและ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E67359">
        <w:rPr>
          <w:rFonts w:ascii="Angsana New" w:hAnsi="Angsana New" w:cs="Angsana New"/>
          <w:sz w:val="32"/>
          <w:szCs w:val="32"/>
          <w:cs/>
        </w:rPr>
        <w:t>งบกระแสเงินสดรวมสำหรับงวด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เก้า</w:t>
      </w:r>
      <w:r w:rsidRPr="00E67359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AE6535">
        <w:rPr>
          <w:rFonts w:ascii="Angsana New" w:hAnsi="Angsana New" w:cs="Angsana New"/>
          <w:sz w:val="32"/>
          <w:szCs w:val="32"/>
          <w:cs/>
        </w:rPr>
        <w:t xml:space="preserve"> แล</w:t>
      </w:r>
      <w:r>
        <w:rPr>
          <w:rFonts w:ascii="Angsana New" w:hAnsi="Angsana New" w:cs="Angsana New"/>
          <w:sz w:val="32"/>
          <w:szCs w:val="32"/>
          <w:cs/>
        </w:rPr>
        <w:t>ะหมายเหตุประกอบ</w:t>
      </w:r>
      <w:r w:rsidRPr="00AE6535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แบบย่อ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3C534A" w:rsidRPr="002C6858">
        <w:rPr>
          <w:rFonts w:ascii="Angsana New" w:hAnsi="Angsana New" w:cs="Angsana New"/>
          <w:sz w:val="32"/>
          <w:szCs w:val="32"/>
          <w:cs/>
        </w:rPr>
        <w:t>(รวมเรียกว่า “ข้อมูลทางการเงิน</w:t>
      </w:r>
      <w:r w:rsidR="00293014">
        <w:rPr>
          <w:rFonts w:ascii="Angsana New" w:hAnsi="Angsana New" w:cs="Angsana New" w:hint="cs"/>
          <w:sz w:val="32"/>
          <w:szCs w:val="32"/>
          <w:cs/>
        </w:rPr>
        <w:t>รวม</w:t>
      </w:r>
      <w:r w:rsidR="003C534A" w:rsidRPr="002C6858">
        <w:rPr>
          <w:rFonts w:ascii="Angsana New" w:hAnsi="Angsana New" w:cs="Angsana New"/>
          <w:sz w:val="32"/>
          <w:szCs w:val="32"/>
          <w:cs/>
        </w:rPr>
        <w:t>ระหว่างกาล”)</w:t>
      </w:r>
      <w:r w:rsidR="003C53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6858" w:rsidRPr="002C6858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proofErr w:type="spellStart"/>
      <w:r w:rsidR="002C6858" w:rsidRPr="002C6858">
        <w:rPr>
          <w:rFonts w:ascii="Angsana New" w:hAnsi="Angsana New" w:cs="Angsana New"/>
          <w:sz w:val="32"/>
          <w:szCs w:val="32"/>
          <w:cs/>
        </w:rPr>
        <w:t>เอเซีย</w:t>
      </w:r>
      <w:proofErr w:type="spellEnd"/>
      <w:r w:rsidR="002C6858" w:rsidRPr="002C6858">
        <w:rPr>
          <w:rFonts w:ascii="Angsana New" w:hAnsi="Angsana New" w:cs="Angsana New"/>
          <w:sz w:val="32"/>
          <w:szCs w:val="32"/>
          <w:cs/>
        </w:rPr>
        <w:t>เสริมกิจลี</w:t>
      </w:r>
      <w:proofErr w:type="spellStart"/>
      <w:r w:rsidR="002C6858" w:rsidRPr="002C6858">
        <w:rPr>
          <w:rFonts w:ascii="Angsana New" w:hAnsi="Angsana New" w:cs="Angsana New"/>
          <w:sz w:val="32"/>
          <w:szCs w:val="32"/>
          <w:cs/>
        </w:rPr>
        <w:t>สซิ่ง</w:t>
      </w:r>
      <w:proofErr w:type="spellEnd"/>
      <w:r w:rsidR="002C6858" w:rsidRPr="002C6858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</w:t>
      </w:r>
      <w:r w:rsidR="0014568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="002C6858" w:rsidRPr="002C6858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proofErr w:type="spellStart"/>
      <w:r w:rsidR="002C6858" w:rsidRPr="002C6858">
        <w:rPr>
          <w:rFonts w:ascii="Angsana New" w:hAnsi="Angsana New" w:cs="Angsana New"/>
          <w:sz w:val="32"/>
          <w:szCs w:val="32"/>
          <w:cs/>
        </w:rPr>
        <w:t>เอเซีย</w:t>
      </w:r>
      <w:proofErr w:type="spellEnd"/>
      <w:r w:rsidR="002C6858" w:rsidRPr="002C6858">
        <w:rPr>
          <w:rFonts w:ascii="Angsana New" w:hAnsi="Angsana New" w:cs="Angsana New"/>
          <w:sz w:val="32"/>
          <w:szCs w:val="32"/>
          <w:cs/>
        </w:rPr>
        <w:t>เสริมกิจลี</w:t>
      </w:r>
      <w:proofErr w:type="spellStart"/>
      <w:r w:rsidR="002C6858" w:rsidRPr="002C6858">
        <w:rPr>
          <w:rFonts w:ascii="Angsana New" w:hAnsi="Angsana New" w:cs="Angsana New"/>
          <w:sz w:val="32"/>
          <w:szCs w:val="32"/>
          <w:cs/>
        </w:rPr>
        <w:t>สซิ่ง</w:t>
      </w:r>
      <w:proofErr w:type="spellEnd"/>
      <w:r w:rsidR="002C6858" w:rsidRPr="002C6858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 </w:t>
      </w:r>
      <w:r w:rsidR="00145680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2C6858" w:rsidRPr="002C685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C6858">
        <w:rPr>
          <w:rFonts w:ascii="Angsana New" w:hAnsi="Angsana New" w:cs="Angsana New"/>
          <w:sz w:val="32"/>
          <w:szCs w:val="32"/>
        </w:rPr>
        <w:t>34</w:t>
      </w:r>
      <w:r w:rsidR="002C6858" w:rsidRPr="002C6858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                       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A447A" w:rsidRPr="002E712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308B7B6" w14:textId="77777777" w:rsidR="008A447A" w:rsidRPr="007F75F8" w:rsidRDefault="008A447A" w:rsidP="00C218A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07C8D9E" w14:textId="77777777" w:rsidR="008A447A" w:rsidRPr="00A66E19" w:rsidRDefault="008A447A" w:rsidP="00C218A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A28D2">
        <w:rPr>
          <w:rFonts w:ascii="Angsana New" w:hAnsi="Angsana New" w:cs="Angsana New"/>
          <w:sz w:val="32"/>
          <w:szCs w:val="32"/>
        </w:rPr>
        <w:t>2410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</w:t>
      </w:r>
      <w:r w:rsidR="00EA2E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และวิธีการสอบทานอื่น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9E710F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</w:t>
      </w:r>
      <w:r w:rsidR="00EA2E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551D1B1" w14:textId="77777777" w:rsidR="008A447A" w:rsidRPr="007F75F8" w:rsidRDefault="008A447A" w:rsidP="00C218A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EE677B3" w14:textId="77777777" w:rsidR="00AA5F37" w:rsidRDefault="008A447A" w:rsidP="00C218AF">
      <w:pPr>
        <w:pStyle w:val="CM2"/>
        <w:spacing w:before="120" w:after="120"/>
        <w:rPr>
          <w:rFonts w:ascii="Angsana New" w:hAnsi="Angsana New" w:cs="Angsana New"/>
          <w:spacing w:val="-3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F639E9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202BB" w:rsidRPr="000202BB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A66E1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1226B67" w14:textId="77777777" w:rsidR="008A447A" w:rsidRPr="009C2209" w:rsidRDefault="003F0BE0" w:rsidP="00C218AF">
      <w:pPr>
        <w:tabs>
          <w:tab w:val="left" w:pos="720"/>
          <w:tab w:val="center" w:pos="6480"/>
        </w:tabs>
        <w:spacing w:before="1200"/>
        <w:jc w:val="both"/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sz w:val="32"/>
          <w:szCs w:val="32"/>
          <w:cs/>
        </w:rPr>
        <w:t>วิสสุ</w:t>
      </w:r>
      <w:proofErr w:type="spellEnd"/>
      <w:r>
        <w:rPr>
          <w:rFonts w:ascii="Angsana New" w:hAnsi="Angsana New" w:hint="cs"/>
          <w:sz w:val="32"/>
          <w:szCs w:val="32"/>
          <w:cs/>
        </w:rPr>
        <w:t>ตา</w:t>
      </w:r>
      <w:r w:rsidR="007914A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จร</w:t>
      </w:r>
      <w:proofErr w:type="spellStart"/>
      <w:r>
        <w:rPr>
          <w:rFonts w:ascii="Angsana New" w:hAnsi="Angsana New" w:hint="cs"/>
          <w:sz w:val="32"/>
          <w:szCs w:val="32"/>
          <w:cs/>
        </w:rPr>
        <w:t>ิยธ</w:t>
      </w:r>
      <w:proofErr w:type="spellEnd"/>
      <w:r>
        <w:rPr>
          <w:rFonts w:ascii="Angsana New" w:hAnsi="Angsana New" w:hint="cs"/>
          <w:sz w:val="32"/>
          <w:szCs w:val="32"/>
          <w:cs/>
        </w:rPr>
        <w:t>นากร</w:t>
      </w:r>
    </w:p>
    <w:p w14:paraId="107F09D7" w14:textId="77777777" w:rsidR="008A447A" w:rsidRPr="009C2209" w:rsidRDefault="008A447A" w:rsidP="003360CC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C220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F0BE0">
        <w:rPr>
          <w:rFonts w:ascii="Angsana New" w:hAnsi="Angsana New"/>
          <w:sz w:val="32"/>
          <w:szCs w:val="32"/>
        </w:rPr>
        <w:t>3853</w:t>
      </w:r>
    </w:p>
    <w:p w14:paraId="74A93227" w14:textId="77777777" w:rsidR="008A447A" w:rsidRPr="009C2209" w:rsidRDefault="008A447A" w:rsidP="003360CC">
      <w:pPr>
        <w:tabs>
          <w:tab w:val="left" w:pos="72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 w:rsidRPr="009C220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0C02E5">
        <w:rPr>
          <w:rFonts w:ascii="Angsana New" w:hAnsi="Angsana New" w:hint="cs"/>
          <w:sz w:val="32"/>
          <w:szCs w:val="32"/>
          <w:cs/>
        </w:rPr>
        <w:t>อีวาย</w:t>
      </w:r>
      <w:r w:rsidRPr="009C220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9F5F316" w14:textId="713420EA" w:rsidR="00900CA2" w:rsidRPr="00E427E8" w:rsidRDefault="008A447A" w:rsidP="003360CC">
      <w:pPr>
        <w:tabs>
          <w:tab w:val="left" w:pos="4140"/>
        </w:tabs>
      </w:pPr>
      <w:r w:rsidRPr="009C2209">
        <w:rPr>
          <w:rFonts w:ascii="Angsana New" w:hAnsi="Angsana New"/>
          <w:sz w:val="32"/>
          <w:szCs w:val="32"/>
          <w:cs/>
        </w:rPr>
        <w:t>กรุงเทพฯ</w:t>
      </w:r>
      <w:r w:rsidRPr="00917519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</w:t>
      </w:r>
      <w:r w:rsidR="00422435">
        <w:rPr>
          <w:rFonts w:ascii="Angsana New" w:hAnsi="Angsana New"/>
          <w:sz w:val="32"/>
          <w:szCs w:val="32"/>
        </w:rPr>
        <w:t>11</w:t>
      </w:r>
      <w:r w:rsidR="002704AE">
        <w:rPr>
          <w:rFonts w:ascii="Angsana New" w:hAnsi="Angsana New"/>
          <w:sz w:val="32"/>
          <w:szCs w:val="32"/>
        </w:rPr>
        <w:t xml:space="preserve"> </w:t>
      </w:r>
      <w:r w:rsidR="002704A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87A29">
        <w:rPr>
          <w:rFonts w:ascii="Angsana New" w:hAnsi="Angsana New"/>
          <w:sz w:val="32"/>
          <w:szCs w:val="32"/>
        </w:rPr>
        <w:t>2565</w:t>
      </w:r>
    </w:p>
    <w:sectPr w:rsidR="00900CA2" w:rsidRPr="00E427E8" w:rsidSect="00482D87">
      <w:footerReference w:type="first" r:id="rId13"/>
      <w:pgSz w:w="11909" w:h="16834" w:code="9"/>
      <w:pgMar w:top="2736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B07AE" w14:textId="77777777" w:rsidR="00F85F1F" w:rsidRDefault="00F85F1F" w:rsidP="0077481E">
      <w:r>
        <w:separator/>
      </w:r>
    </w:p>
  </w:endnote>
  <w:endnote w:type="continuationSeparator" w:id="0">
    <w:p w14:paraId="1BA1F8E8" w14:textId="77777777" w:rsidR="00F85F1F" w:rsidRDefault="00F85F1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4A6B" w14:textId="77777777" w:rsidR="00482D87" w:rsidRDefault="00482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D2A27" w14:textId="77777777" w:rsidR="00C65E60" w:rsidRPr="00C65E60" w:rsidRDefault="00C65E6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9DB2" w14:textId="77777777" w:rsidR="00482D87" w:rsidRDefault="00482D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1F26" w14:textId="5FE375F5" w:rsidR="0083353E" w:rsidRPr="0083353E" w:rsidRDefault="0083353E" w:rsidP="0083353E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341BA" w14:textId="77777777" w:rsidR="00F85F1F" w:rsidRDefault="00F85F1F" w:rsidP="0077481E">
      <w:r>
        <w:separator/>
      </w:r>
    </w:p>
  </w:footnote>
  <w:footnote w:type="continuationSeparator" w:id="0">
    <w:p w14:paraId="5AC8856C" w14:textId="77777777" w:rsidR="00F85F1F" w:rsidRDefault="00F85F1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2CF4" w14:textId="77777777" w:rsidR="00482D87" w:rsidRDefault="00482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ABB2" w14:textId="77777777" w:rsidR="00482D87" w:rsidRDefault="00482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611B" w14:textId="77777777" w:rsidR="0077481E" w:rsidRDefault="0077481E" w:rsidP="0077481E">
    <w:pPr>
      <w:pStyle w:val="Header"/>
      <w:spacing w:before="240"/>
    </w:pPr>
  </w:p>
  <w:p w14:paraId="3BA7341B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47A"/>
    <w:rsid w:val="000011DF"/>
    <w:rsid w:val="000013DE"/>
    <w:rsid w:val="00001C18"/>
    <w:rsid w:val="00006627"/>
    <w:rsid w:val="00006970"/>
    <w:rsid w:val="00010A4E"/>
    <w:rsid w:val="000114C9"/>
    <w:rsid w:val="00011AE2"/>
    <w:rsid w:val="00012846"/>
    <w:rsid w:val="0001366D"/>
    <w:rsid w:val="00014D77"/>
    <w:rsid w:val="00016D87"/>
    <w:rsid w:val="000202BB"/>
    <w:rsid w:val="000203A6"/>
    <w:rsid w:val="00020810"/>
    <w:rsid w:val="00020E4A"/>
    <w:rsid w:val="00021322"/>
    <w:rsid w:val="00021BF6"/>
    <w:rsid w:val="00022215"/>
    <w:rsid w:val="000223C6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8D2"/>
    <w:rsid w:val="000A29D8"/>
    <w:rsid w:val="000A39F4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B7866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382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B9A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5680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7BE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46E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7116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3BE4"/>
    <w:rsid w:val="0020420B"/>
    <w:rsid w:val="00204D5A"/>
    <w:rsid w:val="00206368"/>
    <w:rsid w:val="00206D4A"/>
    <w:rsid w:val="00207341"/>
    <w:rsid w:val="00207AD5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175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472AA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AE"/>
    <w:rsid w:val="002704D1"/>
    <w:rsid w:val="0027087D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10"/>
    <w:rsid w:val="00285272"/>
    <w:rsid w:val="0028527A"/>
    <w:rsid w:val="00285B7B"/>
    <w:rsid w:val="00286E86"/>
    <w:rsid w:val="00287E0F"/>
    <w:rsid w:val="0029000D"/>
    <w:rsid w:val="00291A1A"/>
    <w:rsid w:val="00291E19"/>
    <w:rsid w:val="002920E5"/>
    <w:rsid w:val="00292E11"/>
    <w:rsid w:val="00293014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878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6858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12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3A28"/>
    <w:rsid w:val="00334F04"/>
    <w:rsid w:val="00335070"/>
    <w:rsid w:val="00335E5D"/>
    <w:rsid w:val="003360CC"/>
    <w:rsid w:val="003366E1"/>
    <w:rsid w:val="00336DEE"/>
    <w:rsid w:val="00337D5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677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79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35F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34A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B64"/>
    <w:rsid w:val="003E55E5"/>
    <w:rsid w:val="003E5607"/>
    <w:rsid w:val="003E592C"/>
    <w:rsid w:val="003E764C"/>
    <w:rsid w:val="003F0628"/>
    <w:rsid w:val="003F0BE0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435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2D87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105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7CF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67D2C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915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7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17D6"/>
    <w:rsid w:val="00613638"/>
    <w:rsid w:val="00613917"/>
    <w:rsid w:val="00613FA3"/>
    <w:rsid w:val="006151F2"/>
    <w:rsid w:val="0061535D"/>
    <w:rsid w:val="006155D8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20B"/>
    <w:rsid w:val="006534C0"/>
    <w:rsid w:val="006538D2"/>
    <w:rsid w:val="00653C59"/>
    <w:rsid w:val="006559DA"/>
    <w:rsid w:val="00655D54"/>
    <w:rsid w:val="0065601E"/>
    <w:rsid w:val="00657BAE"/>
    <w:rsid w:val="00657D25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115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46E2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B11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AC4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4C4"/>
    <w:rsid w:val="00714BFC"/>
    <w:rsid w:val="00715A03"/>
    <w:rsid w:val="00717030"/>
    <w:rsid w:val="007170C4"/>
    <w:rsid w:val="007170C9"/>
    <w:rsid w:val="007226B7"/>
    <w:rsid w:val="0072518A"/>
    <w:rsid w:val="00725308"/>
    <w:rsid w:val="00725351"/>
    <w:rsid w:val="0072575D"/>
    <w:rsid w:val="0073063A"/>
    <w:rsid w:val="007313EA"/>
    <w:rsid w:val="007333A0"/>
    <w:rsid w:val="00733A79"/>
    <w:rsid w:val="0073568C"/>
    <w:rsid w:val="007356C1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857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5830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14AB"/>
    <w:rsid w:val="00792100"/>
    <w:rsid w:val="00792CED"/>
    <w:rsid w:val="0079305E"/>
    <w:rsid w:val="00793F5E"/>
    <w:rsid w:val="00794ABC"/>
    <w:rsid w:val="0079740F"/>
    <w:rsid w:val="007A0B35"/>
    <w:rsid w:val="007A170F"/>
    <w:rsid w:val="007A1AA1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53E"/>
    <w:rsid w:val="00834346"/>
    <w:rsid w:val="00835CF6"/>
    <w:rsid w:val="008363AA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FCE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09F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24EC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3C0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1B8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721"/>
    <w:rsid w:val="009B4384"/>
    <w:rsid w:val="009B450C"/>
    <w:rsid w:val="009B5167"/>
    <w:rsid w:val="009B5A2A"/>
    <w:rsid w:val="009C020A"/>
    <w:rsid w:val="009C0BE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10F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BF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08C3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2FA"/>
    <w:rsid w:val="00AD4798"/>
    <w:rsid w:val="00AD5A99"/>
    <w:rsid w:val="00AD76C7"/>
    <w:rsid w:val="00AE3975"/>
    <w:rsid w:val="00AE3E96"/>
    <w:rsid w:val="00AE4A5E"/>
    <w:rsid w:val="00AF21BA"/>
    <w:rsid w:val="00AF23E0"/>
    <w:rsid w:val="00AF3719"/>
    <w:rsid w:val="00AF7D78"/>
    <w:rsid w:val="00B0058E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264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6FDF"/>
    <w:rsid w:val="00B72CBF"/>
    <w:rsid w:val="00B732FC"/>
    <w:rsid w:val="00B73ABF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DC4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8AF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5E6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7A29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99F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B22"/>
    <w:rsid w:val="00D87BE2"/>
    <w:rsid w:val="00D92040"/>
    <w:rsid w:val="00D931D2"/>
    <w:rsid w:val="00D94C02"/>
    <w:rsid w:val="00D94F1F"/>
    <w:rsid w:val="00D95621"/>
    <w:rsid w:val="00D95BB5"/>
    <w:rsid w:val="00D95F95"/>
    <w:rsid w:val="00D97EB7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8CC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1A8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27E8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359"/>
    <w:rsid w:val="00E71B36"/>
    <w:rsid w:val="00E723D1"/>
    <w:rsid w:val="00E72CB5"/>
    <w:rsid w:val="00E755C3"/>
    <w:rsid w:val="00E75822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84A"/>
    <w:rsid w:val="00E93AF2"/>
    <w:rsid w:val="00E9446A"/>
    <w:rsid w:val="00E949AB"/>
    <w:rsid w:val="00E956F3"/>
    <w:rsid w:val="00E9629E"/>
    <w:rsid w:val="00EA03A0"/>
    <w:rsid w:val="00EA2EE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9D7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1E7C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19"/>
    <w:rsid w:val="00F52DC3"/>
    <w:rsid w:val="00F53C90"/>
    <w:rsid w:val="00F553B3"/>
    <w:rsid w:val="00F553C6"/>
    <w:rsid w:val="00F55B83"/>
    <w:rsid w:val="00F5650C"/>
    <w:rsid w:val="00F621FA"/>
    <w:rsid w:val="00F62963"/>
    <w:rsid w:val="00F639E9"/>
    <w:rsid w:val="00F64640"/>
    <w:rsid w:val="00F648B5"/>
    <w:rsid w:val="00F66765"/>
    <w:rsid w:val="00F67D93"/>
    <w:rsid w:val="00F70657"/>
    <w:rsid w:val="00F70919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176"/>
    <w:rsid w:val="00F8383C"/>
    <w:rsid w:val="00F84588"/>
    <w:rsid w:val="00F84D19"/>
    <w:rsid w:val="00F85F1F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1FE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6261B901"/>
  <w15:docId w15:val="{F3665E7C-3089-43BD-A58F-3E2C7426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747F-5F2C-436D-B2E6-55E12EA9B4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35997</vt:lpwstr>
  </property>
  <property fmtid="{D5CDD505-2E9C-101B-9397-08002B2CF9AE}" pid="4" name="OptimizationTime">
    <vt:lpwstr>20221110_1058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88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Laddawan Kwankaew</cp:lastModifiedBy>
  <cp:revision>88</cp:revision>
  <cp:lastPrinted>2022-10-20T07:41:00Z</cp:lastPrinted>
  <dcterms:created xsi:type="dcterms:W3CDTF">2014-04-22T09:09:00Z</dcterms:created>
  <dcterms:modified xsi:type="dcterms:W3CDTF">2022-10-20T07:41:00Z</dcterms:modified>
</cp:coreProperties>
</file>