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165"/>
      </w:tblGrid>
      <w:tr w:rsidR="00685193" w:rsidRPr="00106313" w14:paraId="5D9D80FB" w14:textId="77777777" w:rsidTr="005A623B">
        <w:trPr>
          <w:tblHeader/>
        </w:trPr>
        <w:tc>
          <w:tcPr>
            <w:tcW w:w="1458" w:type="dxa"/>
          </w:tcPr>
          <w:p w14:paraId="12ECA8B8" w14:textId="77777777" w:rsidR="00685193" w:rsidRPr="00106313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14:paraId="1C114555" w14:textId="77777777" w:rsidR="00685193" w:rsidRPr="00106313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106313" w14:paraId="08D3495E" w14:textId="77777777" w:rsidTr="005A623B">
        <w:trPr>
          <w:tblHeader/>
        </w:trPr>
        <w:tc>
          <w:tcPr>
            <w:tcW w:w="1458" w:type="dxa"/>
          </w:tcPr>
          <w:p w14:paraId="7E69F260" w14:textId="77777777" w:rsidR="00CD2B8D" w:rsidRPr="00106313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65" w:type="dxa"/>
          </w:tcPr>
          <w:p w14:paraId="41843ADF" w14:textId="77777777" w:rsidR="00CD2B8D" w:rsidRPr="00106313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9A3EE6" w:rsidRPr="00106313" w14:paraId="1A2DD95D" w14:textId="77777777" w:rsidTr="005A623B">
        <w:tc>
          <w:tcPr>
            <w:tcW w:w="1458" w:type="dxa"/>
          </w:tcPr>
          <w:p w14:paraId="2CB25226" w14:textId="3A05132C" w:rsidR="009A3EE6" w:rsidRPr="00106313" w:rsidRDefault="009A3EE6" w:rsidP="009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8165" w:type="dxa"/>
          </w:tcPr>
          <w:p w14:paraId="50063BB8" w14:textId="4EF3FD97" w:rsidR="009A3EE6" w:rsidRPr="00106313" w:rsidRDefault="009A3EE6" w:rsidP="009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66651" w:rsidRPr="00106313" w14:paraId="7A433ED8" w14:textId="77777777" w:rsidTr="005A623B">
        <w:tc>
          <w:tcPr>
            <w:tcW w:w="1458" w:type="dxa"/>
          </w:tcPr>
          <w:p w14:paraId="7B59F1E1" w14:textId="334CBAA9" w:rsidR="00B66651" w:rsidRPr="00106313" w:rsidRDefault="008C545D" w:rsidP="00B6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165" w:type="dxa"/>
          </w:tcPr>
          <w:p w14:paraId="44A14790" w14:textId="7BA46D38" w:rsidR="00B66651" w:rsidRPr="00106313" w:rsidRDefault="00B66651" w:rsidP="00B6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B66651" w:rsidRPr="00106313" w14:paraId="27F66084" w14:textId="77777777" w:rsidTr="005A623B">
        <w:tc>
          <w:tcPr>
            <w:tcW w:w="1458" w:type="dxa"/>
          </w:tcPr>
          <w:p w14:paraId="00CED504" w14:textId="5E25F1A7" w:rsidR="00B66651" w:rsidRPr="00106313" w:rsidRDefault="008C545D" w:rsidP="00B6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14:paraId="19CEA756" w14:textId="67C812D5" w:rsidR="00B66651" w:rsidRPr="00106313" w:rsidRDefault="00B66651" w:rsidP="00B6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66651" w:rsidRPr="00106313" w14:paraId="707D20E6" w14:textId="77777777" w:rsidTr="005A623B">
        <w:tc>
          <w:tcPr>
            <w:tcW w:w="1458" w:type="dxa"/>
          </w:tcPr>
          <w:p w14:paraId="064CD9B4" w14:textId="5438ED24" w:rsidR="00B66651" w:rsidRPr="00106313" w:rsidRDefault="008C545D" w:rsidP="00B6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14:paraId="4D487A00" w14:textId="418C0B45" w:rsidR="00B66651" w:rsidRPr="00106313" w:rsidRDefault="00B66651" w:rsidP="00B6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ย่อยและบริษัทร่วม</w:t>
            </w:r>
          </w:p>
        </w:tc>
      </w:tr>
      <w:tr w:rsidR="00611E00" w:rsidRPr="00106313" w14:paraId="7033AF17" w14:textId="77777777" w:rsidTr="005A623B">
        <w:tc>
          <w:tcPr>
            <w:tcW w:w="1458" w:type="dxa"/>
          </w:tcPr>
          <w:p w14:paraId="15A3E4B3" w14:textId="164E1A87" w:rsidR="00611E00" w:rsidRPr="00611E00" w:rsidRDefault="00611E00" w:rsidP="00B6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14:paraId="4B895FF9" w14:textId="44003BF5" w:rsidR="00611E00" w:rsidRPr="0076015C" w:rsidRDefault="00611E00" w:rsidP="00B6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611E00" w:rsidRPr="00106313" w14:paraId="278E5133" w14:textId="77777777" w:rsidTr="005A623B">
        <w:tc>
          <w:tcPr>
            <w:tcW w:w="1458" w:type="dxa"/>
          </w:tcPr>
          <w:p w14:paraId="0B63FBAA" w14:textId="40B81EB2" w:rsidR="00611E00" w:rsidRPr="005343B2" w:rsidRDefault="00611E00" w:rsidP="0061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14:paraId="15BA4FA6" w14:textId="756DA1CB" w:rsidR="00611E00" w:rsidRPr="005343B2" w:rsidRDefault="00611E00" w:rsidP="0061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611E00" w:rsidRPr="00106313" w14:paraId="552759EA" w14:textId="77777777" w:rsidTr="005A623B">
        <w:tc>
          <w:tcPr>
            <w:tcW w:w="1458" w:type="dxa"/>
          </w:tcPr>
          <w:p w14:paraId="62C73E19" w14:textId="74B6DDD2" w:rsidR="00611E00" w:rsidRDefault="00611E00" w:rsidP="0061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14:paraId="10A64164" w14:textId="72F1F055" w:rsidR="00611E00" w:rsidRPr="0076015C" w:rsidRDefault="00611E00" w:rsidP="0061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611E00" w:rsidRPr="00106313" w14:paraId="448869B1" w14:textId="77777777" w:rsidTr="005A623B">
        <w:tc>
          <w:tcPr>
            <w:tcW w:w="1458" w:type="dxa"/>
          </w:tcPr>
          <w:p w14:paraId="19CDC65B" w14:textId="19D9E749" w:rsidR="00611E00" w:rsidRPr="00106313" w:rsidRDefault="00611E00" w:rsidP="0061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14:paraId="063F46B6" w14:textId="29D2D1C1" w:rsidR="00611E00" w:rsidRPr="00106313" w:rsidRDefault="00611E00" w:rsidP="0061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611E00" w:rsidRPr="00106313" w14:paraId="1C66C740" w14:textId="77777777" w:rsidTr="005A623B">
        <w:tc>
          <w:tcPr>
            <w:tcW w:w="1458" w:type="dxa"/>
          </w:tcPr>
          <w:p w14:paraId="404B8045" w14:textId="7A0CB943" w:rsidR="00611E00" w:rsidRPr="00106313" w:rsidRDefault="00611E00" w:rsidP="0061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8165" w:type="dxa"/>
          </w:tcPr>
          <w:p w14:paraId="2B84B028" w14:textId="123EDC8E" w:rsidR="00611E00" w:rsidRPr="00106313" w:rsidRDefault="00611E00" w:rsidP="0061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11E00" w:rsidRPr="00106313" w14:paraId="198DAA6B" w14:textId="77777777" w:rsidTr="005A623B">
        <w:tc>
          <w:tcPr>
            <w:tcW w:w="1458" w:type="dxa"/>
          </w:tcPr>
          <w:p w14:paraId="2DF69820" w14:textId="1C66767E" w:rsidR="00611E00" w:rsidRPr="00106313" w:rsidRDefault="00611E00" w:rsidP="0061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8165" w:type="dxa"/>
          </w:tcPr>
          <w:p w14:paraId="6836CE1A" w14:textId="61C37EBB" w:rsidR="00611E00" w:rsidRPr="00106313" w:rsidRDefault="00611E00" w:rsidP="0061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611E00" w:rsidRPr="00106313" w14:paraId="0BCD8749" w14:textId="77777777" w:rsidTr="005A623B">
        <w:tc>
          <w:tcPr>
            <w:tcW w:w="1458" w:type="dxa"/>
          </w:tcPr>
          <w:p w14:paraId="6ACF7EB8" w14:textId="218BCC6F" w:rsidR="00611E00" w:rsidRPr="00106313" w:rsidRDefault="00611E00" w:rsidP="0061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8165" w:type="dxa"/>
          </w:tcPr>
          <w:p w14:paraId="353D4D5C" w14:textId="7C385B62" w:rsidR="00611E00" w:rsidRPr="00106313" w:rsidRDefault="00611E00" w:rsidP="0061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18C">
              <w:rPr>
                <w:rFonts w:asciiTheme="majorBidi" w:hAnsi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611E00" w:rsidRPr="00106313" w14:paraId="55FA8F8A" w14:textId="77777777" w:rsidTr="005A623B">
        <w:tc>
          <w:tcPr>
            <w:tcW w:w="1458" w:type="dxa"/>
          </w:tcPr>
          <w:p w14:paraId="2F044714" w14:textId="2554ED18" w:rsidR="00611E00" w:rsidRPr="00106313" w:rsidRDefault="00611E00" w:rsidP="0061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5227A53A" w14:textId="2B34D826" w:rsidR="00611E00" w:rsidRPr="00106313" w:rsidRDefault="00611E00" w:rsidP="0061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11E00" w:rsidRPr="00106313" w14:paraId="2204C447" w14:textId="77777777" w:rsidTr="005A623B">
        <w:tc>
          <w:tcPr>
            <w:tcW w:w="1458" w:type="dxa"/>
          </w:tcPr>
          <w:p w14:paraId="08618970" w14:textId="3195B956" w:rsidR="00611E00" w:rsidRPr="00106313" w:rsidRDefault="00611E00" w:rsidP="0061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20E23B2C" w14:textId="4618698A" w:rsidR="00611E00" w:rsidRPr="00106313" w:rsidRDefault="00611E00" w:rsidP="0061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11E00" w:rsidRPr="00106313" w14:paraId="19401A78" w14:textId="77777777" w:rsidTr="005A623B">
        <w:tc>
          <w:tcPr>
            <w:tcW w:w="1458" w:type="dxa"/>
          </w:tcPr>
          <w:p w14:paraId="2BEAA199" w14:textId="43367156" w:rsidR="00611E00" w:rsidRPr="00106313" w:rsidRDefault="00611E00" w:rsidP="0061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63464133" w14:textId="57F3E8CA" w:rsidR="00611E00" w:rsidRPr="00106313" w:rsidRDefault="00611E00" w:rsidP="0061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11E00" w:rsidRPr="00106313" w14:paraId="142F1293" w14:textId="77777777" w:rsidTr="005A623B">
        <w:tc>
          <w:tcPr>
            <w:tcW w:w="1458" w:type="dxa"/>
          </w:tcPr>
          <w:p w14:paraId="23E36004" w14:textId="0D6984DF" w:rsidR="00611E00" w:rsidRPr="00106313" w:rsidRDefault="00611E00" w:rsidP="0061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64E73026" w14:textId="1AA6D5EC" w:rsidR="00611E00" w:rsidRPr="00106313" w:rsidRDefault="00611E00" w:rsidP="0061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11E00" w:rsidRPr="00106313" w14:paraId="4148D45C" w14:textId="77777777" w:rsidTr="005A623B">
        <w:tc>
          <w:tcPr>
            <w:tcW w:w="1458" w:type="dxa"/>
          </w:tcPr>
          <w:p w14:paraId="6AE65C4E" w14:textId="20BC810E" w:rsidR="00611E00" w:rsidRPr="00106313" w:rsidRDefault="00611E00" w:rsidP="0061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227017AC" w14:textId="020AC2E5" w:rsidR="00611E00" w:rsidRPr="00106313" w:rsidRDefault="00611E00" w:rsidP="0061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11E00" w:rsidRPr="00106313" w14:paraId="43B6D84B" w14:textId="77777777" w:rsidTr="005A623B">
        <w:tc>
          <w:tcPr>
            <w:tcW w:w="1458" w:type="dxa"/>
          </w:tcPr>
          <w:p w14:paraId="72206E23" w14:textId="5436A816" w:rsidR="00611E00" w:rsidRPr="00106313" w:rsidRDefault="00611E00" w:rsidP="0061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612E2E66" w14:textId="41ACAADC" w:rsidR="00611E00" w:rsidRPr="00106313" w:rsidRDefault="00611E00" w:rsidP="0061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2D537231" w14:textId="6D8BC506" w:rsidR="003C6FF5" w:rsidRPr="00106313" w:rsidRDefault="00685193" w:rsidP="00145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</w:rPr>
        <w:br w:type="page"/>
      </w:r>
      <w:r w:rsidR="003C6FF5" w:rsidRPr="0010631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9108E" w:rsidRPr="00106313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3C6FF5" w:rsidRPr="00106313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75507C04" w14:textId="77777777" w:rsidR="005417F0" w:rsidRPr="00106313" w:rsidRDefault="005417F0" w:rsidP="001D711F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p w14:paraId="2BB2AAD4" w14:textId="5E51A9EA" w:rsidR="00F82FDA" w:rsidRPr="00106313" w:rsidRDefault="00F82FDA" w:rsidP="00F82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1D711F" w:rsidRPr="00106313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106313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</w:t>
      </w:r>
      <w:r w:rsidR="00BA44A6" w:rsidRPr="00106313">
        <w:rPr>
          <w:rFonts w:asciiTheme="majorBidi" w:hAnsiTheme="majorBidi" w:cstheme="majorBidi"/>
          <w:sz w:val="30"/>
          <w:szCs w:val="30"/>
          <w:cs/>
        </w:rPr>
        <w:t>คณะ</w:t>
      </w:r>
      <w:r w:rsidRPr="00106313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Pr="007E04DE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BA7F8B" w:rsidRPr="007E04DE">
        <w:rPr>
          <w:rFonts w:asciiTheme="majorBidi" w:hAnsiTheme="majorBidi" w:cstheme="majorBidi"/>
          <w:sz w:val="30"/>
          <w:szCs w:val="30"/>
        </w:rPr>
        <w:t xml:space="preserve"> </w:t>
      </w:r>
      <w:r w:rsidR="00607226">
        <w:rPr>
          <w:rFonts w:asciiTheme="majorBidi" w:hAnsiTheme="majorBidi" w:cstheme="majorBidi"/>
          <w:sz w:val="30"/>
          <w:szCs w:val="30"/>
        </w:rPr>
        <w:t>11</w:t>
      </w:r>
      <w:r w:rsidR="00227456" w:rsidRPr="0076015C">
        <w:rPr>
          <w:rFonts w:ascii="Angsana New" w:hAnsi="Angsana New"/>
          <w:sz w:val="30"/>
          <w:szCs w:val="30"/>
        </w:rPr>
        <w:t xml:space="preserve"> </w:t>
      </w:r>
      <w:r w:rsidR="00227456">
        <w:rPr>
          <w:rFonts w:ascii="Angsana New" w:hAnsi="Angsana New" w:hint="cs"/>
          <w:color w:val="000000" w:themeColor="text1"/>
          <w:sz w:val="30"/>
          <w:szCs w:val="30"/>
          <w:cs/>
        </w:rPr>
        <w:t>พฤศจิกายน</w:t>
      </w:r>
      <w:r w:rsidR="00227456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7E04DE">
        <w:rPr>
          <w:rFonts w:ascii="Angsana New" w:hAnsi="Angsana New"/>
          <w:sz w:val="30"/>
          <w:szCs w:val="30"/>
        </w:rPr>
        <w:t>2565</w:t>
      </w:r>
    </w:p>
    <w:p w14:paraId="012C5ED1" w14:textId="77777777" w:rsidR="00A44F0B" w:rsidRPr="00106313" w:rsidRDefault="00A44F0B" w:rsidP="00A44F0B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p w14:paraId="1E3E29FB" w14:textId="77777777" w:rsidR="003057D6" w:rsidRPr="00106313" w:rsidRDefault="003057D6" w:rsidP="006B6463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</w:t>
      </w:r>
      <w:r w:rsidR="009B7FC7" w:rsidRPr="00106313">
        <w:rPr>
          <w:rFonts w:asciiTheme="majorBidi" w:hAnsiTheme="majorBidi" w:cstheme="majorBidi"/>
          <w:b/>
          <w:bCs/>
          <w:sz w:val="30"/>
          <w:szCs w:val="30"/>
          <w:cs/>
        </w:rPr>
        <w:t>จัดทำงบการเงิน</w:t>
      </w:r>
      <w:r w:rsidR="004B3674" w:rsidRPr="00106313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51DD428C" w14:textId="77777777" w:rsidR="004E5E3C" w:rsidRPr="00106313" w:rsidRDefault="004E5E3C" w:rsidP="004E5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E33410F" w14:textId="3411B725" w:rsidR="005E25B8" w:rsidRPr="00106313" w:rsidRDefault="00E3260D" w:rsidP="005E25B8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  <w:r w:rsidRPr="00E3260D">
        <w:rPr>
          <w:rFonts w:asciiTheme="majorBidi" w:hAnsi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7E04DE" w:rsidRPr="007E04DE">
        <w:rPr>
          <w:sz w:val="30"/>
          <w:szCs w:val="30"/>
        </w:rPr>
        <w:t>3</w:t>
      </w:r>
      <w:r w:rsidR="007E04DE">
        <w:rPr>
          <w:sz w:val="30"/>
          <w:szCs w:val="30"/>
        </w:rPr>
        <w:t>4</w:t>
      </w:r>
      <w:r w:rsidRPr="007E04DE">
        <w:rPr>
          <w:sz w:val="30"/>
          <w:szCs w:val="30"/>
          <w:cs/>
        </w:rPr>
        <w:t xml:space="preserve"> </w:t>
      </w:r>
      <w:r w:rsidRPr="00E3260D">
        <w:rPr>
          <w:rFonts w:asciiTheme="majorBidi" w:hAnsiTheme="majorBidi"/>
          <w:sz w:val="30"/>
          <w:szCs w:val="30"/>
          <w:cs/>
        </w:rPr>
        <w:t xml:space="preserve">เรื่อง </w:t>
      </w:r>
      <w:r w:rsidRPr="00E3260D">
        <w:rPr>
          <w:rFonts w:asciiTheme="majorBidi" w:hAnsi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3260D">
        <w:rPr>
          <w:rFonts w:asciiTheme="majorBidi" w:hAnsiTheme="majorBidi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7E04DE">
        <w:rPr>
          <w:rFonts w:asciiTheme="majorBidi" w:hAnsiTheme="majorBidi"/>
          <w:sz w:val="30"/>
          <w:szCs w:val="30"/>
        </w:rPr>
        <w:t xml:space="preserve"> </w:t>
      </w:r>
      <w:r w:rsidRPr="00E3260D">
        <w:rPr>
          <w:rFonts w:asciiTheme="majorBidi" w:hAnsiTheme="majorBidi"/>
          <w:sz w:val="30"/>
          <w:szCs w:val="30"/>
          <w:cs/>
        </w:rPr>
        <w:t>ๆ เพื่อไม่ให้ซ้ำซ้อนกับข้อมูลที่ได้นำเสนอ</w:t>
      </w:r>
      <w:r>
        <w:rPr>
          <w:rFonts w:asciiTheme="majorBidi" w:hAnsiTheme="majorBidi"/>
          <w:sz w:val="30"/>
          <w:szCs w:val="30"/>
        </w:rPr>
        <w:br/>
      </w:r>
      <w:r w:rsidRPr="00E3260D">
        <w:rPr>
          <w:rFonts w:asciiTheme="majorBidi" w:hAnsiTheme="majorBidi"/>
          <w:sz w:val="30"/>
          <w:szCs w:val="30"/>
          <w:cs/>
        </w:rPr>
        <w:t>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>
        <w:rPr>
          <w:rFonts w:asciiTheme="majorBidi" w:hAnsiTheme="majorBidi"/>
          <w:sz w:val="30"/>
          <w:szCs w:val="30"/>
        </w:rPr>
        <w:br/>
      </w:r>
      <w:r w:rsidRPr="00E3260D">
        <w:rPr>
          <w:rFonts w:asciiTheme="majorBidi" w:hAnsiTheme="majorBidi"/>
          <w:sz w:val="30"/>
          <w:szCs w:val="30"/>
          <w:cs/>
        </w:rPr>
        <w:t xml:space="preserve">และบริษัทย่อยสำหรับปีสิ้นสุดวันที่ </w:t>
      </w:r>
      <w:r w:rsidR="007E04DE" w:rsidRPr="007E04DE">
        <w:rPr>
          <w:sz w:val="30"/>
          <w:szCs w:val="30"/>
        </w:rPr>
        <w:t>3</w:t>
      </w:r>
      <w:r w:rsidR="007E04DE">
        <w:rPr>
          <w:sz w:val="30"/>
          <w:szCs w:val="30"/>
        </w:rPr>
        <w:t>1</w:t>
      </w:r>
      <w:r w:rsidRPr="00E3260D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7E04DE">
        <w:rPr>
          <w:sz w:val="30"/>
          <w:szCs w:val="30"/>
        </w:rPr>
        <w:t>2564</w:t>
      </w:r>
    </w:p>
    <w:p w14:paraId="4F53B251" w14:textId="77777777" w:rsidR="005E25B8" w:rsidRPr="00106313" w:rsidRDefault="005E25B8" w:rsidP="005E25B8">
      <w:pPr>
        <w:pStyle w:val="FSBlank"/>
        <w:ind w:left="540"/>
        <w:rPr>
          <w:rFonts w:asciiTheme="majorBidi" w:hAnsiTheme="majorBidi" w:cstheme="majorBidi"/>
          <w:sz w:val="30"/>
          <w:szCs w:val="30"/>
        </w:rPr>
      </w:pPr>
    </w:p>
    <w:p w14:paraId="2B44E609" w14:textId="38BE5811" w:rsidR="00FD60FF" w:rsidRDefault="00E3260D" w:rsidP="005E25B8">
      <w:pPr>
        <w:pStyle w:val="FSBlank"/>
        <w:tabs>
          <w:tab w:val="clear" w:pos="540"/>
        </w:tabs>
        <w:ind w:left="540" w:firstLine="0"/>
        <w:rPr>
          <w:rFonts w:asciiTheme="majorBidi" w:hAnsiTheme="majorBidi"/>
          <w:sz w:val="30"/>
          <w:szCs w:val="30"/>
        </w:rPr>
      </w:pPr>
      <w:r w:rsidRPr="00E3260D">
        <w:rPr>
          <w:rFonts w:asciiTheme="majorBidi" w:hAnsi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>
        <w:rPr>
          <w:rFonts w:asciiTheme="majorBidi" w:hAnsiTheme="majorBidi"/>
          <w:sz w:val="30"/>
          <w:szCs w:val="30"/>
        </w:rPr>
        <w:t xml:space="preserve"> </w:t>
      </w:r>
      <w:r w:rsidRPr="00E3260D">
        <w:rPr>
          <w:rFonts w:asciiTheme="majorBidi" w:hAnsi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7E04DE" w:rsidRPr="007E04DE">
        <w:rPr>
          <w:sz w:val="30"/>
          <w:szCs w:val="30"/>
        </w:rPr>
        <w:t>3</w:t>
      </w:r>
      <w:r w:rsidR="007E04DE">
        <w:rPr>
          <w:sz w:val="30"/>
          <w:szCs w:val="30"/>
        </w:rPr>
        <w:t>1</w:t>
      </w:r>
      <w:r w:rsidR="007E04DE" w:rsidRPr="00E3260D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7E04DE">
        <w:rPr>
          <w:sz w:val="30"/>
          <w:szCs w:val="30"/>
        </w:rPr>
        <w:t>2564</w:t>
      </w:r>
    </w:p>
    <w:p w14:paraId="42776AD2" w14:textId="77777777" w:rsidR="00E3260D" w:rsidRPr="00106313" w:rsidRDefault="00E3260D" w:rsidP="005E25B8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p w14:paraId="1EBB9EAB" w14:textId="77777777" w:rsidR="003D1E21" w:rsidRPr="00106313" w:rsidRDefault="003D1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B5A71F7" w14:textId="77777777" w:rsidR="00722B01" w:rsidRPr="00C63199" w:rsidRDefault="00722B01" w:rsidP="00722B01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63199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การซื้อบริษัทย่อย</w:t>
      </w:r>
    </w:p>
    <w:p w14:paraId="57D2F7C1" w14:textId="77777777" w:rsidR="00722B01" w:rsidRPr="00CC17ED" w:rsidRDefault="00722B01" w:rsidP="00722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AD00D5D" w14:textId="713FA6FE" w:rsidR="00CE5C8E" w:rsidRPr="008C545D" w:rsidRDefault="00CE5C8E" w:rsidP="00746430">
      <w:pPr>
        <w:spacing w:line="240" w:lineRule="auto"/>
        <w:ind w:left="547"/>
        <w:jc w:val="thaiDistribute"/>
        <w:rPr>
          <w:rFonts w:ascii="Angsana New" w:eastAsia="MS Mincho" w:hAnsi="Angsana New"/>
          <w:color w:val="000000"/>
          <w:spacing w:val="-2"/>
          <w:sz w:val="30"/>
          <w:szCs w:val="30"/>
          <w:lang w:val="en-GB"/>
        </w:rPr>
      </w:pPr>
      <w:r w:rsidRPr="008C545D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 xml:space="preserve">ในการประชุมคณะกรรมการของบริษัท เมื่อวันที่ </w:t>
      </w:r>
      <w:r w:rsidRPr="008C545D">
        <w:rPr>
          <w:rFonts w:ascii="Angsana New" w:eastAsia="MS Mincho" w:hAnsi="Angsana New"/>
          <w:color w:val="000000"/>
          <w:spacing w:val="-2"/>
          <w:sz w:val="30"/>
          <w:szCs w:val="30"/>
          <w:lang w:val="en-GB"/>
        </w:rPr>
        <w:t>24</w:t>
      </w:r>
      <w:r w:rsidRPr="008C545D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 xml:space="preserve"> กุมภาพันธ์ </w:t>
      </w:r>
      <w:r w:rsidRPr="008C545D">
        <w:rPr>
          <w:rFonts w:ascii="Angsana New" w:eastAsia="MS Mincho" w:hAnsi="Angsana New"/>
          <w:color w:val="000000"/>
          <w:spacing w:val="-2"/>
          <w:sz w:val="30"/>
          <w:szCs w:val="30"/>
          <w:lang w:val="en-GB"/>
        </w:rPr>
        <w:t>2565</w:t>
      </w:r>
      <w:r w:rsidRPr="008C545D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 xml:space="preserve"> คณะกรรมการมีมติอนุมัติให้บริษัท </w:t>
      </w:r>
      <w:r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br/>
      </w:r>
      <w:r w:rsidRPr="008C545D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>สไปซ์ ซินเนอร์จี้ จำกัด (“</w:t>
      </w:r>
      <w:r w:rsidRPr="008C545D">
        <w:rPr>
          <w:rFonts w:ascii="Angsana New" w:eastAsia="MS Mincho" w:hAnsi="Angsana New"/>
          <w:color w:val="000000"/>
          <w:spacing w:val="-2"/>
          <w:sz w:val="30"/>
          <w:szCs w:val="30"/>
          <w:lang w:val="en-GB"/>
        </w:rPr>
        <w:t xml:space="preserve">SYN”) </w:t>
      </w:r>
      <w:r w:rsidRPr="008C545D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>ซึ่งเป็นบริษัทย่อยของบริษัทเข้าลงทุนในบริษัท คิง มารีน ฟู้ดส์ จำกัด (“</w:t>
      </w:r>
      <w:r w:rsidRPr="008C545D">
        <w:rPr>
          <w:rFonts w:ascii="Angsana New" w:eastAsia="MS Mincho" w:hAnsi="Angsana New"/>
          <w:color w:val="000000"/>
          <w:spacing w:val="-2"/>
          <w:sz w:val="30"/>
          <w:szCs w:val="30"/>
          <w:lang w:val="en-GB"/>
        </w:rPr>
        <w:t xml:space="preserve">KMF”) </w:t>
      </w:r>
      <w:r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br/>
      </w:r>
      <w:r w:rsidRPr="008C545D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 xml:space="preserve">ซึ่งประกอบธุรกิจเป็นผู้จำหน่ายและค้าส่งอาหารทะเลแช่แข็งสำหรับใช้ในร้านอาหารญี่ปุ่นและร้านอาหารทั่วไป </w:t>
      </w:r>
      <w:r w:rsidRPr="00BA41CF">
        <w:rPr>
          <w:rFonts w:ascii="Angsana New" w:eastAsia="MS Mincho" w:hAnsi="Angsana New"/>
          <w:color w:val="000000"/>
          <w:spacing w:val="-4"/>
          <w:sz w:val="30"/>
          <w:szCs w:val="30"/>
          <w:cs/>
          <w:lang w:val="en-GB"/>
        </w:rPr>
        <w:t xml:space="preserve">จำนวน </w:t>
      </w:r>
      <w:r w:rsidRPr="00BA41CF">
        <w:rPr>
          <w:rFonts w:ascii="Angsana New" w:eastAsia="MS Mincho" w:hAnsi="Angsana New"/>
          <w:color w:val="000000"/>
          <w:spacing w:val="-4"/>
          <w:sz w:val="30"/>
          <w:szCs w:val="30"/>
          <w:lang w:val="en-GB"/>
        </w:rPr>
        <w:t xml:space="preserve">25,500 </w:t>
      </w:r>
      <w:r w:rsidRPr="00BA41CF">
        <w:rPr>
          <w:rFonts w:ascii="Angsana New" w:eastAsia="MS Mincho" w:hAnsi="Angsana New"/>
          <w:color w:val="000000"/>
          <w:spacing w:val="-4"/>
          <w:sz w:val="30"/>
          <w:szCs w:val="30"/>
          <w:cs/>
          <w:lang w:val="en-GB"/>
        </w:rPr>
        <w:t xml:space="preserve">หุ้น คิดเป็นมูลค่า </w:t>
      </w:r>
      <w:r w:rsidRPr="00BA41CF">
        <w:rPr>
          <w:rFonts w:ascii="Angsana New" w:eastAsia="MS Mincho" w:hAnsi="Angsana New"/>
          <w:color w:val="000000"/>
          <w:spacing w:val="-4"/>
          <w:sz w:val="30"/>
          <w:szCs w:val="30"/>
          <w:lang w:val="en-GB"/>
        </w:rPr>
        <w:t>7</w:t>
      </w:r>
      <w:r w:rsidR="00BB6CBE">
        <w:rPr>
          <w:rFonts w:ascii="Angsana New" w:eastAsia="MS Mincho" w:hAnsi="Angsana New"/>
          <w:color w:val="000000"/>
          <w:spacing w:val="-4"/>
          <w:sz w:val="30"/>
          <w:szCs w:val="30"/>
          <w:lang w:val="en-GB"/>
        </w:rPr>
        <w:t>1.7</w:t>
      </w:r>
      <w:r w:rsidRPr="00BA41CF">
        <w:rPr>
          <w:rFonts w:ascii="Angsana New" w:eastAsia="MS Mincho" w:hAnsi="Angsana New"/>
          <w:color w:val="000000"/>
          <w:spacing w:val="-4"/>
          <w:sz w:val="30"/>
          <w:szCs w:val="30"/>
          <w:lang w:val="en-GB"/>
        </w:rPr>
        <w:t xml:space="preserve"> </w:t>
      </w:r>
      <w:r w:rsidRPr="00BA41CF">
        <w:rPr>
          <w:rFonts w:ascii="Angsana New" w:eastAsia="MS Mincho" w:hAnsi="Angsana New"/>
          <w:color w:val="000000"/>
          <w:spacing w:val="-4"/>
          <w:sz w:val="30"/>
          <w:szCs w:val="30"/>
          <w:cs/>
          <w:lang w:val="en-GB"/>
        </w:rPr>
        <w:t xml:space="preserve">ล้านบาท ซึ่งคิดเป็นสัดส่วนร้อยละ </w:t>
      </w:r>
      <w:r w:rsidRPr="00BA41CF">
        <w:rPr>
          <w:rFonts w:ascii="Angsana New" w:eastAsia="MS Mincho" w:hAnsi="Angsana New"/>
          <w:color w:val="000000"/>
          <w:spacing w:val="-4"/>
          <w:sz w:val="30"/>
          <w:szCs w:val="30"/>
          <w:lang w:val="en-GB"/>
        </w:rPr>
        <w:t xml:space="preserve">51 </w:t>
      </w:r>
      <w:r w:rsidRPr="00BA41CF">
        <w:rPr>
          <w:rFonts w:ascii="Angsana New" w:eastAsia="MS Mincho" w:hAnsi="Angsana New"/>
          <w:color w:val="000000"/>
          <w:spacing w:val="-4"/>
          <w:sz w:val="30"/>
          <w:szCs w:val="30"/>
          <w:cs/>
          <w:lang w:val="en-GB"/>
        </w:rPr>
        <w:t>ของทุนจดทะเบียน</w:t>
      </w:r>
      <w:r w:rsidR="00482F8B">
        <w:rPr>
          <w:rFonts w:ascii="Angsana New" w:eastAsia="MS Mincho" w:hAnsi="Angsana New"/>
          <w:color w:val="000000"/>
          <w:spacing w:val="-4"/>
          <w:sz w:val="30"/>
          <w:szCs w:val="30"/>
          <w:lang w:val="en-GB"/>
        </w:rPr>
        <w:t xml:space="preserve"> </w:t>
      </w:r>
      <w:r w:rsidRPr="00254341">
        <w:rPr>
          <w:rFonts w:ascii="Angsana New" w:hAnsi="Angsana New" w:hint="cs"/>
          <w:color w:val="000000"/>
          <w:sz w:val="30"/>
          <w:szCs w:val="30"/>
          <w:cs/>
        </w:rPr>
        <w:t>โดยแบ่งชำระเป็น</w:t>
      </w:r>
      <w:r w:rsidRPr="00254341">
        <w:rPr>
          <w:rFonts w:ascii="Angsana New" w:hAnsi="Angsana New"/>
          <w:color w:val="000000"/>
          <w:sz w:val="30"/>
          <w:szCs w:val="30"/>
        </w:rPr>
        <w:t xml:space="preserve"> </w:t>
      </w:r>
      <w:r w:rsidR="0054480D">
        <w:rPr>
          <w:rFonts w:ascii="Angsana New" w:hAnsi="Angsana New"/>
          <w:color w:val="000000"/>
          <w:sz w:val="30"/>
          <w:szCs w:val="30"/>
          <w:cs/>
        </w:rPr>
        <w:br/>
      </w:r>
      <w:r w:rsidRPr="00254341">
        <w:rPr>
          <w:rFonts w:ascii="Angsana New" w:hAnsi="Angsana New"/>
          <w:color w:val="000000"/>
          <w:sz w:val="30"/>
          <w:szCs w:val="30"/>
        </w:rPr>
        <w:t xml:space="preserve">2 </w:t>
      </w:r>
      <w:r w:rsidRPr="00254341">
        <w:rPr>
          <w:rFonts w:ascii="Angsana New" w:hAnsi="Angsana New" w:hint="cs"/>
          <w:color w:val="000000"/>
          <w:sz w:val="30"/>
          <w:szCs w:val="30"/>
          <w:cs/>
        </w:rPr>
        <w:t xml:space="preserve">งวด คืองวดที่ </w:t>
      </w:r>
      <w:r w:rsidRPr="00254341">
        <w:rPr>
          <w:rFonts w:ascii="Angsana New" w:hAnsi="Angsana New"/>
          <w:color w:val="000000"/>
          <w:sz w:val="30"/>
          <w:szCs w:val="30"/>
        </w:rPr>
        <w:t>1</w:t>
      </w:r>
      <w:r w:rsidRPr="00254341">
        <w:rPr>
          <w:rFonts w:ascii="Angsana New" w:hAnsi="Angsana New" w:hint="cs"/>
          <w:color w:val="000000"/>
          <w:sz w:val="30"/>
          <w:szCs w:val="30"/>
          <w:cs/>
        </w:rPr>
        <w:t xml:space="preserve"> จำนวน </w:t>
      </w:r>
      <w:r w:rsidRPr="00254341">
        <w:rPr>
          <w:rFonts w:ascii="Angsana New" w:hAnsi="Angsana New"/>
          <w:color w:val="000000"/>
          <w:sz w:val="30"/>
          <w:szCs w:val="30"/>
        </w:rPr>
        <w:t xml:space="preserve">60.1 </w:t>
      </w:r>
      <w:r w:rsidRPr="00254341">
        <w:rPr>
          <w:rFonts w:ascii="Angsana New" w:hAnsi="Angsana New" w:hint="cs"/>
          <w:color w:val="000000"/>
          <w:sz w:val="30"/>
          <w:szCs w:val="30"/>
          <w:cs/>
        </w:rPr>
        <w:t>ล้านบาท ชำระ ณ วัน</w:t>
      </w:r>
      <w:r w:rsidR="00746430" w:rsidRPr="00254341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Pr="00254341">
        <w:rPr>
          <w:rFonts w:ascii="Angsana New" w:hAnsi="Angsana New" w:hint="cs"/>
          <w:color w:val="000000"/>
          <w:sz w:val="30"/>
          <w:szCs w:val="30"/>
          <w:cs/>
        </w:rPr>
        <w:t>โอนกิจการเสร็จสมบูรณ์</w:t>
      </w:r>
      <w:r w:rsidRPr="00254341">
        <w:rPr>
          <w:rFonts w:ascii="Angsana New" w:hAnsi="Angsana New"/>
          <w:color w:val="000000"/>
          <w:sz w:val="30"/>
          <w:szCs w:val="30"/>
        </w:rPr>
        <w:t xml:space="preserve"> </w:t>
      </w:r>
      <w:r w:rsidRPr="00254341">
        <w:rPr>
          <w:rFonts w:ascii="Angsana New" w:hAnsi="Angsana New" w:hint="cs"/>
          <w:color w:val="000000"/>
          <w:sz w:val="30"/>
          <w:szCs w:val="30"/>
          <w:cs/>
        </w:rPr>
        <w:t xml:space="preserve">และงวดที่ </w:t>
      </w:r>
      <w:r w:rsidRPr="00254341">
        <w:rPr>
          <w:rFonts w:ascii="Angsana New" w:hAnsi="Angsana New"/>
          <w:color w:val="000000"/>
          <w:sz w:val="30"/>
          <w:szCs w:val="30"/>
        </w:rPr>
        <w:t>2</w:t>
      </w:r>
      <w:r w:rsidRPr="00254341">
        <w:rPr>
          <w:rFonts w:ascii="Angsana New" w:hAnsi="Angsana New" w:hint="cs"/>
          <w:color w:val="000000"/>
          <w:sz w:val="30"/>
          <w:szCs w:val="30"/>
          <w:cs/>
        </w:rPr>
        <w:t xml:space="preserve"> จำนวน </w:t>
      </w:r>
      <w:r w:rsidRPr="00254341">
        <w:rPr>
          <w:rFonts w:ascii="Angsana New" w:hAnsi="Angsana New"/>
          <w:color w:val="000000"/>
          <w:sz w:val="30"/>
          <w:szCs w:val="30"/>
        </w:rPr>
        <w:t xml:space="preserve">12.0 </w:t>
      </w:r>
      <w:r w:rsidRPr="00254341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</w:t>
      </w:r>
      <w:r w:rsidR="008E728A">
        <w:rPr>
          <w:rFonts w:ascii="Angsana New" w:hAnsi="Angsana New" w:hint="cs"/>
          <w:color w:val="000000"/>
          <w:sz w:val="30"/>
          <w:szCs w:val="30"/>
          <w:cs/>
        </w:rPr>
        <w:t xml:space="preserve">(รวมดอกเบี้ยจ่ายจำนวน </w:t>
      </w:r>
      <w:r w:rsidR="008E728A">
        <w:rPr>
          <w:rFonts w:ascii="Angsana New" w:hAnsi="Angsana New"/>
          <w:color w:val="000000"/>
          <w:sz w:val="30"/>
          <w:szCs w:val="30"/>
        </w:rPr>
        <w:t xml:space="preserve">0.41 </w:t>
      </w:r>
      <w:r w:rsidR="008E728A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ล้านบาท) </w:t>
      </w:r>
      <w:r w:rsidR="00BB6CBE">
        <w:rPr>
          <w:rFonts w:ascii="Angsana New" w:hAnsi="Angsana New" w:hint="cs"/>
          <w:color w:val="000000"/>
          <w:sz w:val="30"/>
          <w:szCs w:val="30"/>
          <w:cs/>
        </w:rPr>
        <w:t xml:space="preserve">เมื่อ </w:t>
      </w:r>
      <w:r w:rsidR="00BB6CBE">
        <w:rPr>
          <w:rFonts w:ascii="Angsana New" w:hAnsi="Angsana New"/>
          <w:color w:val="000000"/>
          <w:sz w:val="30"/>
          <w:szCs w:val="30"/>
        </w:rPr>
        <w:t xml:space="preserve">KMF </w:t>
      </w:r>
      <w:r w:rsidR="00BB6CBE">
        <w:rPr>
          <w:rFonts w:ascii="Angsana New" w:hAnsi="Angsana New" w:hint="cs"/>
          <w:color w:val="000000"/>
          <w:sz w:val="30"/>
          <w:szCs w:val="30"/>
          <w:cs/>
        </w:rPr>
        <w:t>สามารถทำตามเงื่อนไขที่ระบุในสัญญา</w:t>
      </w:r>
      <w:r w:rsidRPr="00254341">
        <w:rPr>
          <w:rFonts w:ascii="Angsana New" w:hAnsi="Angsana New" w:hint="cs"/>
          <w:color w:val="000000"/>
          <w:sz w:val="30"/>
          <w:szCs w:val="30"/>
          <w:cs/>
        </w:rPr>
        <w:t xml:space="preserve"> เมื่อวันที่ </w:t>
      </w:r>
      <w:r w:rsidRPr="00254341">
        <w:rPr>
          <w:rFonts w:ascii="Angsana New" w:hAnsi="Angsana New"/>
          <w:color w:val="000000"/>
          <w:sz w:val="30"/>
          <w:szCs w:val="30"/>
        </w:rPr>
        <w:t>1</w:t>
      </w:r>
      <w:r w:rsidRPr="00254341">
        <w:rPr>
          <w:rFonts w:ascii="Angsana New" w:hAnsi="Angsana New" w:hint="cs"/>
          <w:color w:val="000000"/>
          <w:sz w:val="30"/>
          <w:szCs w:val="30"/>
          <w:cs/>
        </w:rPr>
        <w:t xml:space="preserve"> มีนาคม </w:t>
      </w:r>
      <w:r w:rsidRPr="00254341">
        <w:rPr>
          <w:rFonts w:ascii="Angsana New" w:hAnsi="Angsana New"/>
          <w:color w:val="000000"/>
          <w:sz w:val="30"/>
          <w:szCs w:val="30"/>
        </w:rPr>
        <w:t xml:space="preserve">2565 </w:t>
      </w:r>
      <w:r w:rsidR="00BB6CBE" w:rsidRPr="00254341">
        <w:rPr>
          <w:rFonts w:ascii="Angsana New" w:hAnsi="Angsana New"/>
          <w:color w:val="000000"/>
          <w:sz w:val="30"/>
          <w:szCs w:val="30"/>
        </w:rPr>
        <w:t xml:space="preserve">SYN </w:t>
      </w:r>
      <w:r w:rsidR="00BB6CBE" w:rsidRPr="00254341">
        <w:rPr>
          <w:rFonts w:ascii="Angsana New" w:hAnsi="Angsana New" w:hint="cs"/>
          <w:color w:val="000000"/>
          <w:sz w:val="30"/>
          <w:szCs w:val="30"/>
          <w:cs/>
        </w:rPr>
        <w:t xml:space="preserve">ได้ชำระค่าหุ้นงวดที่ </w:t>
      </w:r>
      <w:r w:rsidR="00BB6CBE" w:rsidRPr="00254341">
        <w:rPr>
          <w:rFonts w:ascii="Angsana New" w:hAnsi="Angsana New"/>
          <w:color w:val="000000"/>
          <w:sz w:val="30"/>
          <w:szCs w:val="30"/>
        </w:rPr>
        <w:t xml:space="preserve">1 </w:t>
      </w:r>
      <w:r w:rsidR="00BB6CBE">
        <w:rPr>
          <w:rFonts w:ascii="Angsana New" w:hAnsi="Angsana New" w:hint="cs"/>
          <w:color w:val="000000"/>
          <w:sz w:val="30"/>
          <w:szCs w:val="30"/>
          <w:cs/>
        </w:rPr>
        <w:t xml:space="preserve">และได้รับโอนหุ้นในสัดส่วนร้อยละ </w:t>
      </w:r>
      <w:r w:rsidR="00BB6CBE">
        <w:rPr>
          <w:rFonts w:ascii="Angsana New" w:hAnsi="Angsana New"/>
          <w:color w:val="000000"/>
          <w:sz w:val="30"/>
          <w:szCs w:val="30"/>
        </w:rPr>
        <w:t xml:space="preserve">51 </w:t>
      </w:r>
      <w:r w:rsidR="00BB6CBE">
        <w:rPr>
          <w:rFonts w:ascii="Angsana New" w:hAnsi="Angsana New" w:hint="cs"/>
          <w:color w:val="000000"/>
          <w:sz w:val="30"/>
          <w:szCs w:val="30"/>
          <w:cs/>
        </w:rPr>
        <w:t>ของทุนจดทะเบียนแล้ว</w:t>
      </w:r>
      <w:r w:rsidRPr="00254341">
        <w:rPr>
          <w:rFonts w:ascii="Angsana New" w:hAnsi="Angsana New" w:hint="cs"/>
          <w:color w:val="000000"/>
          <w:sz w:val="30"/>
          <w:szCs w:val="30"/>
          <w:cs/>
        </w:rPr>
        <w:t xml:space="preserve">ส่งผลให้กลุ่มบริษัทได้มาซึ่งอำนาจควบคุมใน </w:t>
      </w:r>
      <w:r w:rsidRPr="00254341">
        <w:rPr>
          <w:rFonts w:ascii="Angsana New" w:hAnsi="Angsana New"/>
          <w:color w:val="000000"/>
          <w:sz w:val="30"/>
          <w:szCs w:val="30"/>
        </w:rPr>
        <w:t>KMF</w:t>
      </w:r>
      <w:r w:rsidRPr="00F14492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4A9D92CF" w14:textId="77777777" w:rsidR="00CE5C8E" w:rsidRDefault="00CE5C8E" w:rsidP="00CE5C8E">
      <w:pPr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A15E9F1" w14:textId="41F37594" w:rsidR="00CE5C8E" w:rsidRDefault="00CE5C8E" w:rsidP="00CE5C8E">
      <w:pPr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BA41CF">
        <w:rPr>
          <w:rFonts w:ascii="Angsana New" w:hAnsi="Angsana New"/>
          <w:color w:val="000000"/>
          <w:sz w:val="30"/>
          <w:szCs w:val="30"/>
          <w:cs/>
        </w:rPr>
        <w:t xml:space="preserve">การมีอำนาจควบคุมใน </w:t>
      </w:r>
      <w:r w:rsidRPr="00BA41CF">
        <w:rPr>
          <w:rFonts w:ascii="Angsana New" w:hAnsi="Angsana New"/>
          <w:color w:val="000000"/>
          <w:sz w:val="30"/>
          <w:szCs w:val="30"/>
        </w:rPr>
        <w:t xml:space="preserve">KMF </w:t>
      </w:r>
      <w:r w:rsidRPr="00BA41CF">
        <w:rPr>
          <w:rFonts w:ascii="Angsana New" w:hAnsi="Angsana New"/>
          <w:color w:val="000000"/>
          <w:sz w:val="30"/>
          <w:szCs w:val="30"/>
          <w:cs/>
        </w:rPr>
        <w:t>เป็นการสนับสนุน</w:t>
      </w:r>
      <w:r w:rsidR="00482F8B">
        <w:rPr>
          <w:rFonts w:ascii="Angsana New" w:hAnsi="Angsana New" w:hint="cs"/>
          <w:color w:val="000000"/>
          <w:sz w:val="30"/>
          <w:szCs w:val="30"/>
          <w:cs/>
        </w:rPr>
        <w:t>ธุรกิจ</w:t>
      </w:r>
      <w:r w:rsidRPr="00BA41CF">
        <w:rPr>
          <w:rFonts w:ascii="Angsana New" w:hAnsi="Angsana New"/>
          <w:color w:val="000000"/>
          <w:sz w:val="30"/>
          <w:szCs w:val="30"/>
          <w:cs/>
        </w:rPr>
        <w:t>ขอ</w:t>
      </w:r>
      <w:r w:rsidR="00482F8B">
        <w:rPr>
          <w:rFonts w:ascii="Angsana New" w:hAnsi="Angsana New" w:hint="cs"/>
          <w:color w:val="000000"/>
          <w:sz w:val="30"/>
          <w:szCs w:val="30"/>
          <w:cs/>
        </w:rPr>
        <w:t>งกลุ่ม</w:t>
      </w:r>
      <w:r w:rsidRPr="00BA41CF">
        <w:rPr>
          <w:rFonts w:ascii="Angsana New" w:hAnsi="Angsana New"/>
          <w:color w:val="000000"/>
          <w:sz w:val="30"/>
          <w:szCs w:val="30"/>
          <w:cs/>
        </w:rPr>
        <w:t>บริษัท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ซึ่งจะ</w:t>
      </w:r>
      <w:r w:rsidR="00482F8B">
        <w:rPr>
          <w:rFonts w:ascii="Angsana New" w:hAnsi="Angsana New" w:hint="cs"/>
          <w:color w:val="000000"/>
          <w:sz w:val="30"/>
          <w:szCs w:val="30"/>
          <w:cs/>
        </w:rPr>
        <w:t>ทำ</w:t>
      </w:r>
      <w:r w:rsidR="00580FD2">
        <w:rPr>
          <w:rFonts w:asciiTheme="majorBidi" w:hAnsiTheme="majorBidi" w:hint="cs"/>
          <w:sz w:val="30"/>
          <w:szCs w:val="30"/>
          <w:cs/>
        </w:rPr>
        <w:t>ให้กลุ่ม</w:t>
      </w:r>
      <w:r w:rsidRPr="00BA41CF">
        <w:rPr>
          <w:rFonts w:ascii="Angsana New" w:hAnsi="Angsana New"/>
          <w:color w:val="000000"/>
          <w:sz w:val="30"/>
          <w:szCs w:val="30"/>
          <w:cs/>
        </w:rPr>
        <w:t>บริษัทมีแหล่งวัตถุดิบที่มั่นคงพร้อมกับความได้เปรียบ</w:t>
      </w:r>
      <w:r w:rsidR="00482F8B">
        <w:rPr>
          <w:rFonts w:ascii="Angsana New" w:hAnsi="Angsana New" w:hint="cs"/>
          <w:color w:val="000000"/>
          <w:sz w:val="30"/>
          <w:szCs w:val="30"/>
          <w:cs/>
        </w:rPr>
        <w:t>ทาง</w:t>
      </w:r>
      <w:r w:rsidRPr="00BA41CF">
        <w:rPr>
          <w:rFonts w:ascii="Angsana New" w:hAnsi="Angsana New"/>
          <w:color w:val="000000"/>
          <w:sz w:val="30"/>
          <w:szCs w:val="30"/>
          <w:cs/>
        </w:rPr>
        <w:t>ด้านต้นทุน และ</w:t>
      </w:r>
      <w:r w:rsidR="00482F8B">
        <w:rPr>
          <w:rFonts w:ascii="Angsana New" w:hAnsi="Angsana New" w:hint="cs"/>
          <w:color w:val="000000"/>
          <w:sz w:val="30"/>
          <w:szCs w:val="30"/>
          <w:cs/>
        </w:rPr>
        <w:t>สร้างยอดขาย</w:t>
      </w:r>
      <w:r w:rsidRPr="00BA41CF">
        <w:rPr>
          <w:rFonts w:ascii="Angsana New" w:hAnsi="Angsana New"/>
          <w:color w:val="000000"/>
          <w:sz w:val="30"/>
          <w:szCs w:val="30"/>
          <w:cs/>
        </w:rPr>
        <w:t>เพิ่มขึ้นใน</w:t>
      </w:r>
      <w:r>
        <w:rPr>
          <w:rFonts w:ascii="Angsana New" w:hAnsi="Angsana New" w:hint="cs"/>
          <w:color w:val="000000"/>
          <w:sz w:val="30"/>
          <w:szCs w:val="30"/>
          <w:cs/>
        </w:rPr>
        <w:t>อนาคต</w:t>
      </w:r>
    </w:p>
    <w:p w14:paraId="55BC74C0" w14:textId="77777777" w:rsidR="00CE5C8E" w:rsidRDefault="00CE5C8E" w:rsidP="00CE5C8E">
      <w:pPr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9D7DE6A" w14:textId="77777777" w:rsidR="00CE5C8E" w:rsidRPr="00BA41CF" w:rsidRDefault="00CE5C8E" w:rsidP="00CE5C8E">
      <w:pPr>
        <w:spacing w:line="240" w:lineRule="auto"/>
        <w:ind w:left="54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BA41CF">
        <w:rPr>
          <w:rFonts w:ascii="Angsana New" w:hAnsi="Angsana New"/>
          <w:i/>
          <w:iCs/>
          <w:color w:val="000000"/>
          <w:sz w:val="30"/>
          <w:szCs w:val="30"/>
          <w:cs/>
        </w:rPr>
        <w:t>สิ่งตอบแทนที่คาดว่าจะต้องจ่ายตามเงื่อนไขที่ระบุไว้ในสัญญา</w:t>
      </w:r>
    </w:p>
    <w:p w14:paraId="297C5B3B" w14:textId="77777777" w:rsidR="00CE5C8E" w:rsidRPr="00BA41CF" w:rsidRDefault="00CE5C8E" w:rsidP="00CE5C8E">
      <w:pPr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2C4AE4B" w14:textId="53374434" w:rsidR="00CE5C8E" w:rsidRDefault="00CE5C8E" w:rsidP="00CE5C8E">
      <w:pPr>
        <w:tabs>
          <w:tab w:val="clear" w:pos="454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BA41CF">
        <w:rPr>
          <w:rFonts w:ascii="Angsana New" w:hAnsi="Angsana New"/>
          <w:color w:val="000000"/>
          <w:sz w:val="30"/>
          <w:szCs w:val="30"/>
          <w:cs/>
        </w:rPr>
        <w:t>ตามข้อกำหนด</w:t>
      </w:r>
      <w:r w:rsidR="00482F8B">
        <w:rPr>
          <w:rFonts w:ascii="Angsana New" w:hAnsi="Angsana New" w:hint="cs"/>
          <w:color w:val="000000"/>
          <w:sz w:val="30"/>
          <w:szCs w:val="30"/>
          <w:cs/>
        </w:rPr>
        <w:t>ของ</w:t>
      </w:r>
      <w:r w:rsidRPr="00BA41CF">
        <w:rPr>
          <w:rFonts w:ascii="Angsana New" w:hAnsi="Angsana New"/>
          <w:color w:val="000000"/>
          <w:sz w:val="30"/>
          <w:szCs w:val="30"/>
          <w:cs/>
        </w:rPr>
        <w:t xml:space="preserve">สัญญาดังกล่าวไว้ข้างต้น กลุ่มบริษัทได้บันทึกสิ่งตอบแทนที่คาดว่าจะต้องจ่ายดังกล่าวตามประมาณการที่ดีที่สุดเป็นจำนวนเงิน </w:t>
      </w:r>
      <w:r w:rsidR="00482F8B">
        <w:rPr>
          <w:rFonts w:ascii="Angsana New" w:hAnsi="Angsana New"/>
          <w:color w:val="000000"/>
          <w:sz w:val="30"/>
          <w:szCs w:val="30"/>
        </w:rPr>
        <w:t>11.6</w:t>
      </w:r>
      <w:r w:rsidRPr="00BA41CF">
        <w:rPr>
          <w:rFonts w:ascii="Angsana New" w:hAnsi="Angsana New"/>
          <w:color w:val="000000"/>
          <w:sz w:val="30"/>
          <w:szCs w:val="30"/>
          <w:cs/>
        </w:rPr>
        <w:t xml:space="preserve"> ล้านบาท ซึ่งแสดงด้วยมูลค่ายุติธรรม ณ วันที่ซื้อธุรกิจ โดยใช้อัตราคิดลดในอัตราร้อยละ </w:t>
      </w:r>
      <w:r w:rsidR="00482F8B">
        <w:rPr>
          <w:rFonts w:ascii="Angsana New" w:hAnsi="Angsana New"/>
          <w:color w:val="000000"/>
          <w:sz w:val="30"/>
          <w:szCs w:val="30"/>
        </w:rPr>
        <w:t>5.3</w:t>
      </w:r>
      <w:r w:rsidRPr="00BA41CF">
        <w:rPr>
          <w:rFonts w:ascii="Angsana New" w:hAnsi="Angsana New"/>
          <w:color w:val="000000"/>
          <w:sz w:val="30"/>
          <w:szCs w:val="30"/>
          <w:cs/>
        </w:rPr>
        <w:t xml:space="preserve"> ต่อปี</w:t>
      </w:r>
    </w:p>
    <w:p w14:paraId="6E5F2E23" w14:textId="77777777" w:rsidR="00CE5C8E" w:rsidRDefault="00CE5C8E" w:rsidP="00CE5C8E">
      <w:pPr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0"/>
        <w:gridCol w:w="270"/>
        <w:gridCol w:w="2045"/>
      </w:tblGrid>
      <w:tr w:rsidR="00CE5C8E" w:rsidRPr="00885E8F" w14:paraId="0EB10E28" w14:textId="77777777" w:rsidTr="00482F8B">
        <w:tc>
          <w:tcPr>
            <w:tcW w:w="6840" w:type="dxa"/>
          </w:tcPr>
          <w:p w14:paraId="5479EC13" w14:textId="77777777" w:rsidR="00CE5C8E" w:rsidRDefault="00CE5C8E" w:rsidP="00615377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627C60" w14:textId="77777777" w:rsidR="00CE5C8E" w:rsidRDefault="00CE5C8E" w:rsidP="00615377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45" w:type="dxa"/>
          </w:tcPr>
          <w:p w14:paraId="314A6929" w14:textId="77777777" w:rsidR="00CE5C8E" w:rsidRPr="00885E8F" w:rsidRDefault="00CE5C8E" w:rsidP="0061537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85E8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CE5C8E" w:rsidRPr="00885E8F" w14:paraId="64E0D4E9" w14:textId="77777777" w:rsidTr="00482F8B">
        <w:tc>
          <w:tcPr>
            <w:tcW w:w="6840" w:type="dxa"/>
          </w:tcPr>
          <w:p w14:paraId="3978DA37" w14:textId="77777777" w:rsidR="00CE5C8E" w:rsidRDefault="00CE5C8E" w:rsidP="00615377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5846F8" w14:textId="77777777" w:rsidR="00CE5C8E" w:rsidRDefault="00CE5C8E" w:rsidP="00615377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45" w:type="dxa"/>
          </w:tcPr>
          <w:p w14:paraId="11A793E1" w14:textId="77777777" w:rsidR="00CE5C8E" w:rsidRPr="00885E8F" w:rsidRDefault="00CE5C8E" w:rsidP="0061537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885E8F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885E8F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885E8F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CE5C8E" w14:paraId="697257E2" w14:textId="77777777" w:rsidTr="00482F8B">
        <w:tc>
          <w:tcPr>
            <w:tcW w:w="6840" w:type="dxa"/>
          </w:tcPr>
          <w:p w14:paraId="2054D500" w14:textId="615176C4" w:rsidR="00CE5C8E" w:rsidRDefault="004660E9" w:rsidP="00615377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งวดที่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1 : </w:t>
            </w:r>
            <w:r w:rsidR="00CE5C8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270" w:type="dxa"/>
          </w:tcPr>
          <w:p w14:paraId="717C191E" w14:textId="77777777" w:rsidR="00CE5C8E" w:rsidRDefault="00CE5C8E" w:rsidP="00615377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45" w:type="dxa"/>
          </w:tcPr>
          <w:p w14:paraId="40DC95F9" w14:textId="77777777" w:rsidR="00CE5C8E" w:rsidRDefault="00CE5C8E" w:rsidP="00FC7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4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60,100</w:t>
            </w:r>
          </w:p>
        </w:tc>
      </w:tr>
      <w:tr w:rsidR="00CE5C8E" w14:paraId="3BFCB1BD" w14:textId="77777777" w:rsidTr="00482F8B">
        <w:tc>
          <w:tcPr>
            <w:tcW w:w="6840" w:type="dxa"/>
          </w:tcPr>
          <w:p w14:paraId="62A25E8D" w14:textId="51A71004" w:rsidR="00CE5C8E" w:rsidRDefault="004660E9" w:rsidP="00615377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งวดที่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2 : </w:t>
            </w:r>
            <w:r w:rsidR="00CE5C8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สิ่งตอบแทนที่คาดว่าจะต้องจ่ายตามเงื่อนไขที่ระบุไว้ในสัญญา</w:t>
            </w:r>
          </w:p>
        </w:tc>
        <w:tc>
          <w:tcPr>
            <w:tcW w:w="270" w:type="dxa"/>
          </w:tcPr>
          <w:p w14:paraId="0A12452E" w14:textId="77777777" w:rsidR="00CE5C8E" w:rsidRDefault="00CE5C8E" w:rsidP="00615377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45" w:type="dxa"/>
            <w:tcBorders>
              <w:bottom w:val="single" w:sz="4" w:space="0" w:color="auto"/>
            </w:tcBorders>
          </w:tcPr>
          <w:p w14:paraId="79F4B625" w14:textId="77777777" w:rsidR="00CE5C8E" w:rsidRDefault="00CE5C8E" w:rsidP="00FC7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4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11,592</w:t>
            </w:r>
          </w:p>
        </w:tc>
      </w:tr>
      <w:tr w:rsidR="00CE5C8E" w14:paraId="10235D76" w14:textId="77777777" w:rsidTr="00482F8B">
        <w:tc>
          <w:tcPr>
            <w:tcW w:w="6840" w:type="dxa"/>
          </w:tcPr>
          <w:p w14:paraId="683B62B8" w14:textId="77777777" w:rsidR="00CE5C8E" w:rsidRPr="00885E8F" w:rsidRDefault="00CE5C8E" w:rsidP="00615377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85E8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9471C7D" w14:textId="77777777" w:rsidR="00CE5C8E" w:rsidRDefault="00CE5C8E" w:rsidP="00615377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single" w:sz="4" w:space="0" w:color="auto"/>
              <w:bottom w:val="double" w:sz="4" w:space="0" w:color="auto"/>
            </w:tcBorders>
          </w:tcPr>
          <w:p w14:paraId="481CB39D" w14:textId="77777777" w:rsidR="00CE5C8E" w:rsidRPr="00BA41CF" w:rsidRDefault="00CE5C8E" w:rsidP="00FC7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4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A41C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71,692</w:t>
            </w:r>
          </w:p>
        </w:tc>
      </w:tr>
    </w:tbl>
    <w:p w14:paraId="37C54006" w14:textId="77777777" w:rsidR="00CE5C8E" w:rsidRDefault="00CE5C8E" w:rsidP="00CE5C8E">
      <w:pPr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76094DC" w14:textId="5F5ADB2D" w:rsidR="00384982" w:rsidRDefault="00BB6CBE" w:rsidP="00504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สำหรับระยะเวลา</w:t>
      </w:r>
      <w:r w:rsidR="00CE5C8E" w:rsidRPr="00BA41CF">
        <w:rPr>
          <w:rFonts w:ascii="Angsana New" w:hAnsi="Angsana New"/>
          <w:color w:val="000000"/>
          <w:sz w:val="30"/>
          <w:szCs w:val="30"/>
          <w:cs/>
        </w:rPr>
        <w:t xml:space="preserve">ตั้งแต่วันที่ซื้อกิจการจนถึงวันที่ </w:t>
      </w:r>
      <w:r w:rsidR="00FC7573">
        <w:rPr>
          <w:rFonts w:asciiTheme="majorBidi" w:hAnsiTheme="majorBidi"/>
          <w:sz w:val="30"/>
          <w:szCs w:val="30"/>
        </w:rPr>
        <w:t>3</w:t>
      </w:r>
      <w:r w:rsidR="00FC7573">
        <w:rPr>
          <w:rFonts w:asciiTheme="majorBidi" w:hAnsiTheme="majorBidi" w:hint="cs"/>
          <w:sz w:val="30"/>
          <w:szCs w:val="30"/>
          <w:cs/>
        </w:rPr>
        <w:t>0</w:t>
      </w:r>
      <w:r w:rsidR="00FC7573">
        <w:rPr>
          <w:rFonts w:asciiTheme="majorBidi" w:hAnsiTheme="majorBidi"/>
          <w:sz w:val="30"/>
          <w:szCs w:val="30"/>
        </w:rPr>
        <w:t xml:space="preserve"> </w:t>
      </w:r>
      <w:r w:rsidR="00213581">
        <w:rPr>
          <w:rFonts w:asciiTheme="majorBidi" w:hAnsiTheme="majorBidi" w:hint="cs"/>
          <w:sz w:val="30"/>
          <w:szCs w:val="30"/>
          <w:cs/>
        </w:rPr>
        <w:t>กันยายน</w:t>
      </w:r>
      <w:r w:rsidR="00CE5C8E" w:rsidRPr="00BA41C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E5C8E">
        <w:rPr>
          <w:rFonts w:ascii="Angsana New" w:hAnsi="Angsana New"/>
          <w:color w:val="000000"/>
          <w:sz w:val="30"/>
          <w:szCs w:val="30"/>
        </w:rPr>
        <w:t>2565</w:t>
      </w:r>
      <w:r w:rsidR="00CE5C8E" w:rsidRPr="00BA41C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E5C8E">
        <w:rPr>
          <w:rFonts w:ascii="Angsana New" w:hAnsi="Angsana New"/>
          <w:color w:val="000000"/>
          <w:sz w:val="30"/>
          <w:szCs w:val="30"/>
        </w:rPr>
        <w:t>KMF</w:t>
      </w:r>
      <w:r w:rsidR="00CE5C8E" w:rsidRPr="00BA41CF">
        <w:rPr>
          <w:rFonts w:ascii="Angsana New" w:hAnsi="Angsana New"/>
          <w:color w:val="000000"/>
          <w:sz w:val="30"/>
          <w:szCs w:val="30"/>
        </w:rPr>
        <w:t xml:space="preserve"> </w:t>
      </w:r>
      <w:r w:rsidR="00CE5C8E" w:rsidRPr="00BA41CF">
        <w:rPr>
          <w:rFonts w:ascii="Angsana New" w:hAnsi="Angsana New"/>
          <w:color w:val="000000"/>
          <w:sz w:val="30"/>
          <w:szCs w:val="30"/>
          <w:cs/>
        </w:rPr>
        <w:t>มีรายได้เป็นจำนวน</w:t>
      </w:r>
      <w:r w:rsidR="00CE5C8E" w:rsidRPr="002C41C9">
        <w:rPr>
          <w:rFonts w:ascii="Angsana New" w:hAnsi="Angsana New"/>
          <w:color w:val="000000"/>
          <w:sz w:val="30"/>
          <w:szCs w:val="30"/>
          <w:cs/>
        </w:rPr>
        <w:t>เงิน</w:t>
      </w:r>
      <w:r w:rsidR="00156E7B" w:rsidRPr="002C41C9">
        <w:rPr>
          <w:rFonts w:ascii="Angsana New" w:hAnsi="Angsana New"/>
          <w:color w:val="000000"/>
          <w:sz w:val="30"/>
          <w:szCs w:val="30"/>
        </w:rPr>
        <w:t xml:space="preserve"> </w:t>
      </w:r>
      <w:r w:rsidR="002525EC">
        <w:rPr>
          <w:rFonts w:ascii="Angsana New" w:hAnsi="Angsana New"/>
          <w:color w:val="000000"/>
          <w:sz w:val="30"/>
          <w:szCs w:val="30"/>
        </w:rPr>
        <w:t>256</w:t>
      </w:r>
      <w:r w:rsidR="00156E7B" w:rsidRPr="002C41C9">
        <w:rPr>
          <w:rFonts w:ascii="Angsana New" w:hAnsi="Angsana New"/>
          <w:color w:val="000000"/>
          <w:sz w:val="30"/>
          <w:szCs w:val="30"/>
        </w:rPr>
        <w:t>.</w:t>
      </w:r>
      <w:r w:rsidR="004A6106">
        <w:rPr>
          <w:rFonts w:ascii="Angsana New" w:hAnsi="Angsana New"/>
          <w:color w:val="000000"/>
          <w:sz w:val="30"/>
          <w:szCs w:val="30"/>
        </w:rPr>
        <w:t>6</w:t>
      </w:r>
      <w:r w:rsidR="00CE5C8E" w:rsidRPr="002C41C9">
        <w:rPr>
          <w:rFonts w:ascii="Angsana New" w:hAnsi="Angsana New"/>
          <w:color w:val="000000"/>
          <w:sz w:val="30"/>
          <w:szCs w:val="30"/>
        </w:rPr>
        <w:t xml:space="preserve"> </w:t>
      </w:r>
      <w:r w:rsidR="00CE5C8E" w:rsidRPr="002C41C9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504CA2" w:rsidRPr="002C41C9">
        <w:rPr>
          <w:rFonts w:ascii="Angsana New" w:hAnsi="Angsana New"/>
          <w:color w:val="000000"/>
          <w:sz w:val="30"/>
          <w:szCs w:val="30"/>
        </w:rPr>
        <w:br/>
      </w:r>
      <w:r w:rsidR="00CE5C8E" w:rsidRPr="002C41C9">
        <w:rPr>
          <w:rFonts w:ascii="Angsana New" w:hAnsi="Angsana New"/>
          <w:color w:val="000000"/>
          <w:sz w:val="30"/>
          <w:szCs w:val="30"/>
          <w:cs/>
        </w:rPr>
        <w:t>และกำไร</w:t>
      </w:r>
      <w:r w:rsidR="00746430" w:rsidRPr="002C41C9">
        <w:rPr>
          <w:rFonts w:ascii="Angsana New" w:hAnsi="Angsana New" w:hint="cs"/>
          <w:color w:val="000000"/>
          <w:sz w:val="30"/>
          <w:szCs w:val="30"/>
          <w:cs/>
        </w:rPr>
        <w:t>เป็น</w:t>
      </w:r>
      <w:r w:rsidR="00CE5C8E" w:rsidRPr="002C41C9">
        <w:rPr>
          <w:rFonts w:ascii="Angsana New" w:hAnsi="Angsana New"/>
          <w:color w:val="000000"/>
          <w:sz w:val="30"/>
          <w:szCs w:val="30"/>
          <w:cs/>
        </w:rPr>
        <w:t xml:space="preserve">จำนวนเงิน </w:t>
      </w:r>
      <w:r w:rsidR="002C41C9" w:rsidRPr="002C41C9">
        <w:rPr>
          <w:rFonts w:ascii="Angsana New" w:hAnsi="Angsana New"/>
          <w:color w:val="000000"/>
          <w:sz w:val="30"/>
          <w:szCs w:val="30"/>
        </w:rPr>
        <w:t>1</w:t>
      </w:r>
      <w:r w:rsidR="002525EC">
        <w:rPr>
          <w:rFonts w:ascii="Angsana New" w:hAnsi="Angsana New"/>
          <w:color w:val="000000"/>
          <w:sz w:val="30"/>
          <w:szCs w:val="30"/>
        </w:rPr>
        <w:t>8</w:t>
      </w:r>
      <w:r w:rsidR="00156E7B" w:rsidRPr="002C41C9">
        <w:rPr>
          <w:rFonts w:ascii="Angsana New" w:hAnsi="Angsana New"/>
          <w:color w:val="000000"/>
          <w:sz w:val="30"/>
          <w:szCs w:val="30"/>
        </w:rPr>
        <w:t>.</w:t>
      </w:r>
      <w:r w:rsidR="002525EC">
        <w:rPr>
          <w:rFonts w:ascii="Angsana New" w:hAnsi="Angsana New"/>
          <w:color w:val="000000"/>
          <w:sz w:val="30"/>
          <w:szCs w:val="30"/>
        </w:rPr>
        <w:t>8</w:t>
      </w:r>
      <w:r w:rsidR="00CE5C8E" w:rsidRPr="002C41C9">
        <w:rPr>
          <w:rFonts w:ascii="Angsana New" w:hAnsi="Angsana New"/>
          <w:color w:val="000000"/>
          <w:sz w:val="30"/>
          <w:szCs w:val="30"/>
        </w:rPr>
        <w:t xml:space="preserve"> </w:t>
      </w:r>
      <w:r w:rsidR="00CE5C8E" w:rsidRPr="002C41C9">
        <w:rPr>
          <w:rFonts w:ascii="Angsana New" w:hAnsi="Angsana New"/>
          <w:color w:val="000000"/>
          <w:sz w:val="30"/>
          <w:szCs w:val="30"/>
          <w:cs/>
        </w:rPr>
        <w:t>ล้านบาท ซึ่งรวมเป็นส่วนหนึ่งของ</w:t>
      </w:r>
      <w:bookmarkStart w:id="0" w:name="_Hlk102988581"/>
      <w:r w:rsidR="00CE5C8E" w:rsidRPr="002C41C9">
        <w:rPr>
          <w:rFonts w:ascii="Angsana New" w:hAnsi="Angsana New"/>
          <w:color w:val="000000"/>
          <w:sz w:val="30"/>
          <w:szCs w:val="30"/>
          <w:cs/>
        </w:rPr>
        <w:t>ผลการดำเนินงานของกลุ่มบริษัท</w:t>
      </w:r>
      <w:r w:rsidR="00CE5C8E" w:rsidRPr="00BA41C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bookmarkEnd w:id="0"/>
      <w:r w:rsidR="00384982">
        <w:rPr>
          <w:rFonts w:ascii="Angsana New" w:hAnsi="Angsana New"/>
          <w:color w:val="000000"/>
          <w:sz w:val="30"/>
          <w:szCs w:val="30"/>
          <w:highlight w:val="yellow"/>
        </w:rPr>
        <w:br w:type="page"/>
      </w: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722B01" w:rsidRPr="00CC17ED" w14:paraId="6EC1B14C" w14:textId="77777777" w:rsidTr="00145649">
        <w:trPr>
          <w:tblHeader/>
        </w:trPr>
        <w:tc>
          <w:tcPr>
            <w:tcW w:w="6300" w:type="dxa"/>
          </w:tcPr>
          <w:p w14:paraId="3A86EE98" w14:textId="77777777" w:rsidR="00722B01" w:rsidRPr="00CC17ED" w:rsidRDefault="00722B01" w:rsidP="0014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0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สินทรัพย์ที่ได้มาและหนี้สินที่รับมา</w:t>
            </w:r>
            <w:r w:rsidRPr="00CC17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5" w:type="dxa"/>
          </w:tcPr>
          <w:p w14:paraId="657C1C00" w14:textId="77777777" w:rsidR="00722B01" w:rsidRPr="00CC17ED" w:rsidRDefault="00722B01" w:rsidP="0014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54B2395" w14:textId="77777777" w:rsidR="00722B01" w:rsidRPr="00CC17ED" w:rsidRDefault="00722B01" w:rsidP="0014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EA10770" w14:textId="77777777" w:rsidR="00722B01" w:rsidRPr="00CC17ED" w:rsidRDefault="00722B01" w:rsidP="0014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52A71446" w14:textId="77777777" w:rsidR="00722B01" w:rsidRPr="00CC17ED" w:rsidRDefault="00722B01" w:rsidP="0014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22B01" w:rsidRPr="00CC17ED" w14:paraId="4B90EF65" w14:textId="77777777" w:rsidTr="00145649">
        <w:trPr>
          <w:tblHeader/>
        </w:trPr>
        <w:tc>
          <w:tcPr>
            <w:tcW w:w="6300" w:type="dxa"/>
          </w:tcPr>
          <w:p w14:paraId="17BB91B8" w14:textId="77777777" w:rsidR="00722B01" w:rsidRPr="00CC17ED" w:rsidRDefault="00722B01" w:rsidP="0014564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11D202E8" w14:textId="77777777" w:rsidR="00722B01" w:rsidRPr="00CC17ED" w:rsidRDefault="00722B01" w:rsidP="0014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0C64790" w14:textId="77777777" w:rsidR="00722B01" w:rsidRPr="00CC17ED" w:rsidRDefault="00722B01" w:rsidP="0014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1B42B85" w14:textId="77777777" w:rsidR="00722B01" w:rsidRPr="00CC17ED" w:rsidRDefault="00722B01" w:rsidP="0014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7F63661" w14:textId="77777777" w:rsidR="00722B01" w:rsidRPr="00CC17ED" w:rsidRDefault="00722B01" w:rsidP="0014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C17E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CC17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CC17E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56E7B" w:rsidRPr="00CC17ED" w14:paraId="661F3EBF" w14:textId="77777777" w:rsidTr="00145649">
        <w:trPr>
          <w:trHeight w:val="80"/>
        </w:trPr>
        <w:tc>
          <w:tcPr>
            <w:tcW w:w="6300" w:type="dxa"/>
          </w:tcPr>
          <w:p w14:paraId="123CCC76" w14:textId="77777777" w:rsidR="00156E7B" w:rsidRPr="00CC17ED" w:rsidRDefault="00156E7B" w:rsidP="00156E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CC17E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417C8B61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1FBF123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95EB0F2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0B6F699" w14:textId="18E9874C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2,566</w:t>
            </w:r>
          </w:p>
        </w:tc>
      </w:tr>
      <w:tr w:rsidR="00156E7B" w:rsidRPr="00CC17ED" w14:paraId="6C7EAB93" w14:textId="77777777" w:rsidTr="00145649">
        <w:trPr>
          <w:trHeight w:val="80"/>
        </w:trPr>
        <w:tc>
          <w:tcPr>
            <w:tcW w:w="6300" w:type="dxa"/>
          </w:tcPr>
          <w:p w14:paraId="120F2906" w14:textId="580313DC" w:rsidR="00156E7B" w:rsidRPr="00CC17ED" w:rsidRDefault="00156E7B" w:rsidP="00156E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801">
              <w:rPr>
                <w:rFonts w:asciiTheme="majorBidi" w:hAnsiTheme="majorBidi"/>
                <w:sz w:val="30"/>
                <w:szCs w:val="30"/>
                <w:cs/>
              </w:rPr>
              <w:t>ลูกหนี้การค้าและลูกหนี้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หมุนเวียน</w:t>
            </w:r>
            <w:r w:rsidRPr="00606801">
              <w:rPr>
                <w:rFonts w:asciiTheme="majorBidi" w:hAnsi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255" w:type="dxa"/>
          </w:tcPr>
          <w:p w14:paraId="6AA583AC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AB95C09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40CBD74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7CCF277" w14:textId="51F82AA0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30,827</w:t>
            </w:r>
          </w:p>
        </w:tc>
      </w:tr>
      <w:tr w:rsidR="00156E7B" w:rsidRPr="00CC17ED" w14:paraId="21E79C65" w14:textId="77777777" w:rsidTr="00145649">
        <w:tc>
          <w:tcPr>
            <w:tcW w:w="6300" w:type="dxa"/>
          </w:tcPr>
          <w:p w14:paraId="13727D0C" w14:textId="5005996C" w:rsidR="00156E7B" w:rsidRPr="00CC17ED" w:rsidRDefault="00156E7B" w:rsidP="00156E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801">
              <w:rPr>
                <w:rFonts w:asciiTheme="majorBidi" w:hAnsi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55" w:type="dxa"/>
          </w:tcPr>
          <w:p w14:paraId="2A33F1C1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5CE3C07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3E193E2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FF33FE9" w14:textId="388828EC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73,380</w:t>
            </w:r>
          </w:p>
        </w:tc>
      </w:tr>
      <w:tr w:rsidR="00156E7B" w:rsidRPr="00CC17ED" w14:paraId="6EF5CF6E" w14:textId="77777777" w:rsidTr="00145649">
        <w:tc>
          <w:tcPr>
            <w:tcW w:w="6300" w:type="dxa"/>
          </w:tcPr>
          <w:p w14:paraId="5A01D0D9" w14:textId="3F01794E" w:rsidR="00156E7B" w:rsidRPr="00606801" w:rsidRDefault="00156E7B" w:rsidP="00156E7B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CC17E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</w:tcPr>
          <w:p w14:paraId="12B5F604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9ABC17B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D2A7734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12BF8D4" w14:textId="5A96B5AE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2,745</w:t>
            </w:r>
          </w:p>
        </w:tc>
      </w:tr>
      <w:tr w:rsidR="00156E7B" w:rsidRPr="00CC17ED" w14:paraId="726DB387" w14:textId="77777777" w:rsidTr="00145649">
        <w:tc>
          <w:tcPr>
            <w:tcW w:w="6300" w:type="dxa"/>
          </w:tcPr>
          <w:p w14:paraId="62034D2A" w14:textId="77777777" w:rsidR="00156E7B" w:rsidRPr="00CC17ED" w:rsidRDefault="00156E7B" w:rsidP="00156E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  <w:r w:rsidRPr="00CC17E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33B4254B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1076A57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4875902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76E6D8E" w14:textId="62C4CD25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6,535</w:t>
            </w:r>
          </w:p>
        </w:tc>
      </w:tr>
      <w:tr w:rsidR="00156E7B" w:rsidRPr="00CC17ED" w14:paraId="7016BF01" w14:textId="77777777" w:rsidTr="00145649">
        <w:tc>
          <w:tcPr>
            <w:tcW w:w="6300" w:type="dxa"/>
          </w:tcPr>
          <w:p w14:paraId="4301D852" w14:textId="123C3AC1" w:rsidR="00156E7B" w:rsidRPr="00CC17ED" w:rsidRDefault="00156E7B" w:rsidP="00156E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801">
              <w:rPr>
                <w:rFonts w:asciiTheme="majorBidi" w:hAnsi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55" w:type="dxa"/>
          </w:tcPr>
          <w:p w14:paraId="38D4A2E6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07A149D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675BAAD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D87716A" w14:textId="32FEE4BA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0680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156E7B" w:rsidRPr="00CC17ED" w14:paraId="02E9E18D" w14:textId="77777777" w:rsidTr="00145649">
        <w:tc>
          <w:tcPr>
            <w:tcW w:w="6300" w:type="dxa"/>
          </w:tcPr>
          <w:p w14:paraId="5D6A00BC" w14:textId="17601154" w:rsidR="00156E7B" w:rsidRPr="00606801" w:rsidRDefault="00156E7B" w:rsidP="00156E7B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เงินเบิกเกินบัญชีและ</w:t>
            </w:r>
            <w:r w:rsidRPr="00606801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เงินกู้ยืมระยะสั้น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55" w:type="dxa"/>
          </w:tcPr>
          <w:p w14:paraId="46AB02B1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9931B57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B8CA6AF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DE34564" w14:textId="779976B4" w:rsidR="00156E7B" w:rsidRPr="00606801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(60,683)</w:t>
            </w:r>
          </w:p>
        </w:tc>
      </w:tr>
      <w:tr w:rsidR="00156E7B" w:rsidRPr="00CC17ED" w14:paraId="36E0A191" w14:textId="77777777" w:rsidTr="00145649">
        <w:tc>
          <w:tcPr>
            <w:tcW w:w="6300" w:type="dxa"/>
          </w:tcPr>
          <w:p w14:paraId="00C72B00" w14:textId="79B442CB" w:rsidR="00156E7B" w:rsidRPr="00CC17ED" w:rsidRDefault="00156E7B" w:rsidP="00156E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801"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เจ้าหนี้การค้าและเจ้าหนี้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หมุนเวียน</w:t>
            </w:r>
            <w:r w:rsidRPr="00606801">
              <w:rPr>
                <w:rFonts w:asciiTheme="majorBidi" w:hAnsi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255" w:type="dxa"/>
          </w:tcPr>
          <w:p w14:paraId="73C944B0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B5CFBCB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9345053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6FA2EC2" w14:textId="556BCE00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06801">
              <w:rPr>
                <w:rFonts w:asciiTheme="majorBidi" w:hAnsiTheme="majorBidi" w:cstheme="majorBidi"/>
                <w:sz w:val="30"/>
                <w:szCs w:val="30"/>
              </w:rPr>
              <w:t>14,63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5)</w:t>
            </w:r>
          </w:p>
        </w:tc>
      </w:tr>
      <w:tr w:rsidR="00156E7B" w:rsidRPr="00CC17ED" w14:paraId="294FB9DD" w14:textId="77777777" w:rsidTr="00145649">
        <w:tc>
          <w:tcPr>
            <w:tcW w:w="6300" w:type="dxa"/>
          </w:tcPr>
          <w:p w14:paraId="79FC4099" w14:textId="2E24A54E" w:rsidR="00156E7B" w:rsidRPr="00606801" w:rsidRDefault="00156E7B" w:rsidP="00156E7B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606801">
              <w:rPr>
                <w:rFonts w:asciiTheme="majorBidi" w:hAnsiTheme="majorBidi"/>
                <w:sz w:val="30"/>
                <w:szCs w:val="30"/>
                <w:cs/>
              </w:rPr>
              <w:t>ภาษีเงินได้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นิติบุคคล</w:t>
            </w:r>
            <w:r w:rsidRPr="00606801">
              <w:rPr>
                <w:rFonts w:asciiTheme="majorBidi" w:hAnsiTheme="majorBidi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255" w:type="dxa"/>
          </w:tcPr>
          <w:p w14:paraId="5D4722FE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D165C65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DE3344F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05A7539" w14:textId="23CAC485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06801">
              <w:rPr>
                <w:rFonts w:asciiTheme="majorBidi" w:hAnsiTheme="majorBidi" w:cstheme="majorBidi"/>
                <w:sz w:val="30"/>
                <w:szCs w:val="30"/>
              </w:rPr>
              <w:t>5,11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8)</w:t>
            </w:r>
          </w:p>
        </w:tc>
      </w:tr>
      <w:tr w:rsidR="00156E7B" w:rsidRPr="00CC17ED" w14:paraId="38E580E5" w14:textId="77777777" w:rsidTr="00145649">
        <w:tc>
          <w:tcPr>
            <w:tcW w:w="6300" w:type="dxa"/>
          </w:tcPr>
          <w:p w14:paraId="3E7C1033" w14:textId="418559F9" w:rsidR="00156E7B" w:rsidRPr="00CC17ED" w:rsidRDefault="00156E7B" w:rsidP="00156E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801">
              <w:rPr>
                <w:rFonts w:asciiTheme="majorBidi" w:hAnsiTheme="majorBidi"/>
                <w:sz w:val="30"/>
                <w:szCs w:val="30"/>
                <w:cs/>
              </w:rPr>
              <w:t>เงินกู้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ยืม</w:t>
            </w:r>
            <w:r w:rsidRPr="00606801">
              <w:rPr>
                <w:rFonts w:asciiTheme="majorBidi" w:hAnsiTheme="majorBidi"/>
                <w:sz w:val="30"/>
                <w:szCs w:val="30"/>
                <w:cs/>
              </w:rPr>
              <w:t>ระยะยาวจากสถาบันการเงิน</w:t>
            </w:r>
          </w:p>
        </w:tc>
        <w:tc>
          <w:tcPr>
            <w:tcW w:w="255" w:type="dxa"/>
          </w:tcPr>
          <w:p w14:paraId="38864BD2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3178238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7EB6A66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D5D8C8A" w14:textId="34E1F916" w:rsidR="00156E7B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(12,342)</w:t>
            </w:r>
          </w:p>
        </w:tc>
      </w:tr>
      <w:tr w:rsidR="00156E7B" w:rsidRPr="00CC17ED" w14:paraId="54C70F27" w14:textId="77777777" w:rsidTr="00145649">
        <w:tc>
          <w:tcPr>
            <w:tcW w:w="6300" w:type="dxa"/>
          </w:tcPr>
          <w:p w14:paraId="62C3539A" w14:textId="77777777" w:rsidR="00156E7B" w:rsidRPr="00CC17ED" w:rsidRDefault="00156E7B" w:rsidP="00156E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7A6B28C9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C08B228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4A7B492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0C7319C" w14:textId="5C1D8181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(1,443)</w:t>
            </w:r>
          </w:p>
        </w:tc>
      </w:tr>
      <w:tr w:rsidR="00156E7B" w:rsidRPr="00CC17ED" w14:paraId="379828DD" w14:textId="77777777" w:rsidTr="00145649">
        <w:tc>
          <w:tcPr>
            <w:tcW w:w="6300" w:type="dxa"/>
          </w:tcPr>
          <w:p w14:paraId="684145E1" w14:textId="77777777" w:rsidR="00156E7B" w:rsidRPr="00CC17ED" w:rsidRDefault="00156E7B" w:rsidP="00156E7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2B22AF77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CB24331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0DC89C46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641FEB71" w14:textId="72FE1AC3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21,833</w:t>
            </w:r>
          </w:p>
        </w:tc>
      </w:tr>
      <w:tr w:rsidR="00156E7B" w:rsidRPr="00CC17ED" w14:paraId="6399EF84" w14:textId="77777777" w:rsidTr="00145649">
        <w:tc>
          <w:tcPr>
            <w:tcW w:w="6300" w:type="dxa"/>
          </w:tcPr>
          <w:p w14:paraId="636485D1" w14:textId="77777777" w:rsidR="00156E7B" w:rsidRPr="00CC17ED" w:rsidRDefault="00156E7B" w:rsidP="00156E7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C17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 w:rsidRPr="00CC17ED">
              <w:rPr>
                <w:rFonts w:asciiTheme="majorBidi" w:hAnsiTheme="majorBidi" w:cstheme="majorBidi"/>
                <w:sz w:val="30"/>
                <w:szCs w:val="30"/>
              </w:rPr>
              <w:t>49)</w:t>
            </w:r>
          </w:p>
        </w:tc>
        <w:tc>
          <w:tcPr>
            <w:tcW w:w="255" w:type="dxa"/>
          </w:tcPr>
          <w:p w14:paraId="226E9378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71C35B1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60448BA2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0ADB8DE" w14:textId="19559012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10,698</w:t>
            </w:r>
          </w:p>
        </w:tc>
      </w:tr>
      <w:tr w:rsidR="00156E7B" w:rsidRPr="00CC17ED" w14:paraId="60CF45FA" w14:textId="77777777" w:rsidTr="00145649">
        <w:tc>
          <w:tcPr>
            <w:tcW w:w="6300" w:type="dxa"/>
          </w:tcPr>
          <w:p w14:paraId="2386971D" w14:textId="77777777" w:rsidR="00156E7B" w:rsidRPr="00CC17ED" w:rsidRDefault="00156E7B" w:rsidP="00156E7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17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7D5FE62F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30E912F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0E49882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1CBB844D" w14:textId="0284C54E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11,135</w:t>
            </w:r>
          </w:p>
        </w:tc>
      </w:tr>
      <w:tr w:rsidR="00156E7B" w:rsidRPr="00CC17ED" w14:paraId="65BDCA94" w14:textId="77777777" w:rsidTr="00145649">
        <w:tc>
          <w:tcPr>
            <w:tcW w:w="6300" w:type="dxa"/>
          </w:tcPr>
          <w:p w14:paraId="0ABC7704" w14:textId="77777777" w:rsidR="00156E7B" w:rsidRPr="00CC17ED" w:rsidRDefault="00156E7B" w:rsidP="00156E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17ED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7B2E9D35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651E267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E6775D7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72208C93" w14:textId="3A91EEBE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60,557</w:t>
            </w:r>
          </w:p>
        </w:tc>
      </w:tr>
      <w:tr w:rsidR="00156E7B" w:rsidRPr="00CC17ED" w14:paraId="5B26C1B3" w14:textId="77777777" w:rsidTr="00145649">
        <w:tc>
          <w:tcPr>
            <w:tcW w:w="6300" w:type="dxa"/>
          </w:tcPr>
          <w:p w14:paraId="3D116E40" w14:textId="77777777" w:rsidR="00156E7B" w:rsidRPr="00CC17ED" w:rsidRDefault="00156E7B" w:rsidP="00156E7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17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5" w:type="dxa"/>
          </w:tcPr>
          <w:p w14:paraId="60BF68F6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A2A8BCC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D41D033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20DD0C1F" w14:textId="0B80CBB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49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71,69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156E7B" w:rsidRPr="00CC17ED" w14:paraId="65B4CB19" w14:textId="77777777" w:rsidTr="009169C4">
        <w:tc>
          <w:tcPr>
            <w:tcW w:w="6300" w:type="dxa"/>
          </w:tcPr>
          <w:p w14:paraId="0F363760" w14:textId="77777777" w:rsidR="00156E7B" w:rsidRPr="00CC17ED" w:rsidRDefault="00156E7B" w:rsidP="00156E7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2DF70763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8E32C90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E319B15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10173765" w14:textId="77777777" w:rsidR="00156E7B" w:rsidRPr="00384982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56E7B" w:rsidRPr="00CC17ED" w14:paraId="03473B94" w14:textId="77777777" w:rsidTr="00885E8F">
        <w:tc>
          <w:tcPr>
            <w:tcW w:w="6300" w:type="dxa"/>
          </w:tcPr>
          <w:p w14:paraId="32089E21" w14:textId="5D96BE9D" w:rsidR="00156E7B" w:rsidRPr="00CC17ED" w:rsidRDefault="00156E7B" w:rsidP="00156E7B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งวดที่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55" w:type="dxa"/>
          </w:tcPr>
          <w:p w14:paraId="0FA71E80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949C50E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E197889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232006D" w14:textId="6713EA0B" w:rsidR="00156E7B" w:rsidRPr="00EA4A90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60,100</w:t>
            </w:r>
          </w:p>
        </w:tc>
      </w:tr>
      <w:tr w:rsidR="00156E7B" w:rsidRPr="00CC17ED" w14:paraId="4FB3174D" w14:textId="77777777" w:rsidTr="00885E8F">
        <w:tc>
          <w:tcPr>
            <w:tcW w:w="6300" w:type="dxa"/>
          </w:tcPr>
          <w:p w14:paraId="417DA12B" w14:textId="79C11277" w:rsidR="00156E7B" w:rsidRPr="00CC17ED" w:rsidRDefault="00156E7B" w:rsidP="00156E7B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17E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งวดที่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(ไม่รวมดอกเบี้ยจ่ายจำนวน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0.41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ล้านบาท)</w:t>
            </w:r>
          </w:p>
        </w:tc>
        <w:tc>
          <w:tcPr>
            <w:tcW w:w="255" w:type="dxa"/>
          </w:tcPr>
          <w:p w14:paraId="0B9CC205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7CBF3AA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064F7CEE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2786478" w14:textId="02069B8A" w:rsidR="00156E7B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11,592</w:t>
            </w:r>
          </w:p>
        </w:tc>
      </w:tr>
      <w:tr w:rsidR="00156E7B" w:rsidRPr="00CC17ED" w14:paraId="1C5EE9B7" w14:textId="77777777" w:rsidTr="00885E8F">
        <w:tc>
          <w:tcPr>
            <w:tcW w:w="6300" w:type="dxa"/>
          </w:tcPr>
          <w:p w14:paraId="0B867041" w14:textId="05867571" w:rsidR="00156E7B" w:rsidRPr="00CC17ED" w:rsidRDefault="00156E7B" w:rsidP="00156E7B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0C8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C17E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5" w:type="dxa"/>
          </w:tcPr>
          <w:p w14:paraId="3F8D3266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6D34328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1C40FAE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99A37E4" w14:textId="5289B40E" w:rsidR="00156E7B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A4A90">
              <w:rPr>
                <w:rFonts w:asciiTheme="majorBidi" w:hAnsiTheme="majorBidi" w:cstheme="majorBidi"/>
                <w:sz w:val="30"/>
                <w:szCs w:val="30"/>
              </w:rPr>
              <w:t>2,56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6)</w:t>
            </w:r>
          </w:p>
        </w:tc>
      </w:tr>
      <w:tr w:rsidR="00156E7B" w:rsidRPr="00CC17ED" w14:paraId="598DB45C" w14:textId="77777777" w:rsidTr="00145649">
        <w:tc>
          <w:tcPr>
            <w:tcW w:w="6300" w:type="dxa"/>
          </w:tcPr>
          <w:p w14:paraId="5EC5587B" w14:textId="77777777" w:rsidR="00156E7B" w:rsidRPr="00CC17ED" w:rsidRDefault="00156E7B" w:rsidP="00156E7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17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53E05DF9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</w:tcPr>
          <w:p w14:paraId="6181EA87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00F2B69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71014A56" w14:textId="07CD5C6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69,126</w:t>
            </w:r>
          </w:p>
        </w:tc>
      </w:tr>
    </w:tbl>
    <w:p w14:paraId="2C4D15A6" w14:textId="013CC305" w:rsidR="003454B6" w:rsidRDefault="003454B6" w:rsidP="00722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13123BAF" w14:textId="77777777" w:rsidR="003454B6" w:rsidRDefault="003454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br w:type="page"/>
      </w:r>
    </w:p>
    <w:p w14:paraId="4D329DE0" w14:textId="77777777" w:rsidR="00B91B99" w:rsidRPr="003454B6" w:rsidRDefault="00B91B99" w:rsidP="00B91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454B6">
        <w:rPr>
          <w:rFonts w:ascii="Angsana New" w:hAnsi="Angsana New"/>
          <w:spacing w:val="-2"/>
          <w:sz w:val="30"/>
          <w:szCs w:val="30"/>
          <w:cs/>
        </w:rPr>
        <w:lastRenderedPageBreak/>
        <w:t>ผู้บริหารได้แต่งตั้งผู้ประเมินราคาอิสระเพื่อทําการประเมินมูลค่ายุติธรรมของธุรกิจข้างต้น</w:t>
      </w:r>
      <w:r w:rsidRPr="003454B6">
        <w:rPr>
          <w:rFonts w:ascii="Angsana New" w:hAnsi="Angsana New"/>
          <w:spacing w:val="-2"/>
          <w:sz w:val="30"/>
          <w:szCs w:val="30"/>
        </w:rPr>
        <w:t xml:space="preserve"> </w:t>
      </w:r>
      <w:r w:rsidRPr="003454B6">
        <w:rPr>
          <w:rFonts w:ascii="Angsana New" w:hAnsi="Angsana New"/>
          <w:spacing w:val="-2"/>
          <w:sz w:val="30"/>
          <w:szCs w:val="30"/>
          <w:cs/>
        </w:rPr>
        <w:t>มูลค่ายุติธรรมของสินทรัพย์ที่ได้มาและหนี้สินที่รับมาเป็นมูลค่าประมาณการ ณ วันที่ซื้อธุรกิจ การกำหนดมูลค่ายุติธรรมของสินทรัพย์ที่ได้มาและหนี้สินที่รับมา รวมถึงการปันส่วนของราคาซื้อยังไม่เสร็จสิ้น ณ วันที่งบการเงินระหว่างกาลนี้ได้รับการอนุมัติ</w:t>
      </w:r>
    </w:p>
    <w:p w14:paraId="29DF7C9C" w14:textId="77777777" w:rsidR="00B91B99" w:rsidRPr="00CC17ED" w:rsidRDefault="00B91B99" w:rsidP="00B91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DBC252A" w14:textId="2D43FE17" w:rsidR="00B91B99" w:rsidRDefault="00B91B99" w:rsidP="00B91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C17ED">
        <w:rPr>
          <w:rFonts w:ascii="Angsana New" w:hAnsi="Angsana New"/>
          <w:sz w:val="30"/>
          <w:szCs w:val="30"/>
          <w:cs/>
        </w:rPr>
        <w:t>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จะทำการปรับปรุงสำรองดังกล่าว</w:t>
      </w:r>
    </w:p>
    <w:p w14:paraId="24778B61" w14:textId="77777777" w:rsidR="0077192F" w:rsidRDefault="0077192F" w:rsidP="00B91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15023A0" w14:textId="03E6E9BE" w:rsidR="00D01D44" w:rsidRPr="00106313" w:rsidRDefault="00605C5A" w:rsidP="00722B01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บุคคล</w:t>
      </w:r>
      <w:r w:rsidR="008321B1" w:rsidRPr="00106313">
        <w:rPr>
          <w:rFonts w:asciiTheme="majorBidi" w:hAnsiTheme="majorBidi" w:cstheme="majorBidi"/>
          <w:b/>
          <w:bCs/>
          <w:sz w:val="30"/>
          <w:szCs w:val="30"/>
          <w:cs/>
        </w:rPr>
        <w:t>หรือ</w:t>
      </w: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กิจการที่เกี่ยวข้องกัน</w:t>
      </w:r>
    </w:p>
    <w:p w14:paraId="5A7399CC" w14:textId="78A1BD80" w:rsidR="00605C5A" w:rsidRPr="0077192F" w:rsidRDefault="00605C5A" w:rsidP="00771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908DA9" w14:textId="3AE627EC" w:rsidR="00D44A53" w:rsidRPr="00003688" w:rsidRDefault="00D44A53" w:rsidP="00D44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/>
          <w:sz w:val="30"/>
          <w:szCs w:val="30"/>
        </w:rPr>
      </w:pPr>
      <w:r w:rsidRPr="00FA778D">
        <w:rPr>
          <w:rFonts w:asciiTheme="majorBidi" w:hAnsiTheme="majorBidi"/>
          <w:sz w:val="30"/>
          <w:szCs w:val="30"/>
          <w:cs/>
        </w:rPr>
        <w:t>ความสัมพันธ์ที่มีกับบริษัทร่วมและบริษัทย่อย</w:t>
      </w:r>
      <w:r>
        <w:rPr>
          <w:rFonts w:asciiTheme="majorBidi" w:hAnsiTheme="majorBidi" w:hint="cs"/>
          <w:sz w:val="30"/>
          <w:szCs w:val="30"/>
          <w:cs/>
        </w:rPr>
        <w:t>ที่มีการเปลี่ยนแปลงอย่างมีสาระสำคัญ</w:t>
      </w:r>
      <w:r w:rsidRPr="00FA778D">
        <w:rPr>
          <w:rFonts w:asciiTheme="majorBidi" w:hAnsiTheme="majorBidi"/>
          <w:sz w:val="30"/>
          <w:szCs w:val="30"/>
          <w:cs/>
        </w:rPr>
        <w:t xml:space="preserve">ได้เปิดเผยในหมายเหตุข้อ </w:t>
      </w:r>
      <w:r w:rsidR="001176CB">
        <w:rPr>
          <w:rFonts w:asciiTheme="majorBidi" w:hAnsiTheme="majorBidi"/>
          <w:sz w:val="30"/>
          <w:szCs w:val="30"/>
        </w:rPr>
        <w:t>4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 และนโยบายการกำหนดราคาสำหรับรายการกับบุคคลหรือกิจการที่เกี่ยวข้องกันแต่ละประเภท ไม่มีการเปลี่ยนแปลงอย่างมีสาระสำคัญในระหว่างงวดสามเดือนและ</w:t>
      </w:r>
      <w:r w:rsidR="006F2F4C">
        <w:rPr>
          <w:rFonts w:ascii="Angsana New" w:hAnsi="Angsana New" w:hint="cs"/>
          <w:sz w:val="30"/>
          <w:szCs w:val="30"/>
          <w:cs/>
        </w:rPr>
        <w:t>เก้า</w:t>
      </w:r>
      <w:r w:rsidR="006F2F4C">
        <w:rPr>
          <w:rFonts w:asciiTheme="majorBidi" w:hAnsiTheme="majorBidi" w:hint="cs"/>
          <w:sz w:val="30"/>
          <w:szCs w:val="30"/>
          <w:cs/>
        </w:rPr>
        <w:t xml:space="preserve">เดือนสิ้นสุดวันที่ </w:t>
      </w:r>
      <w:r w:rsidR="006F2F4C" w:rsidRPr="0076015C">
        <w:rPr>
          <w:rFonts w:ascii="Angsana New" w:hAnsi="Angsana New"/>
          <w:sz w:val="30"/>
          <w:szCs w:val="30"/>
        </w:rPr>
        <w:t xml:space="preserve">30 </w:t>
      </w:r>
      <w:r w:rsidR="006F2F4C">
        <w:rPr>
          <w:rFonts w:ascii="Angsana New" w:hAnsi="Angsana New" w:hint="cs"/>
          <w:sz w:val="30"/>
          <w:szCs w:val="30"/>
          <w:cs/>
        </w:rPr>
        <w:t>กันย</w:t>
      </w:r>
      <w:r w:rsidR="006F2F4C" w:rsidRPr="0076015C">
        <w:rPr>
          <w:rFonts w:ascii="Angsana New" w:hAnsi="Angsana New" w:hint="cs"/>
          <w:sz w:val="30"/>
          <w:szCs w:val="30"/>
          <w:cs/>
        </w:rPr>
        <w:t>ายน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</w:t>
      </w:r>
      <w:r w:rsidR="00261D7C">
        <w:rPr>
          <w:rFonts w:asciiTheme="majorBidi" w:hAnsiTheme="majorBidi"/>
          <w:sz w:val="30"/>
          <w:szCs w:val="30"/>
        </w:rPr>
        <w:t>5</w:t>
      </w:r>
    </w:p>
    <w:p w14:paraId="6289C6F4" w14:textId="77777777" w:rsidR="006F2F4C" w:rsidRDefault="006F2F4C" w:rsidP="006F2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990"/>
        <w:gridCol w:w="257"/>
        <w:gridCol w:w="13"/>
        <w:gridCol w:w="1072"/>
        <w:gridCol w:w="269"/>
        <w:gridCol w:w="1076"/>
        <w:gridCol w:w="269"/>
        <w:gridCol w:w="1080"/>
      </w:tblGrid>
      <w:tr w:rsidR="006F2F4C" w:rsidRPr="0076015C" w14:paraId="3EB730BF" w14:textId="77777777" w:rsidTr="00213581">
        <w:trPr>
          <w:tblHeader/>
        </w:trPr>
        <w:tc>
          <w:tcPr>
            <w:tcW w:w="2258" w:type="pct"/>
          </w:tcPr>
          <w:p w14:paraId="5AA25867" w14:textId="77777777" w:rsidR="006F2F4C" w:rsidRPr="0076015C" w:rsidRDefault="006F2F4C" w:rsidP="0039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54B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72" w:type="pct"/>
            <w:gridSpan w:val="4"/>
          </w:tcPr>
          <w:p w14:paraId="2126587D" w14:textId="77777777" w:rsidR="006F2F4C" w:rsidRPr="0076015C" w:rsidRDefault="006F2F4C" w:rsidP="0039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571D6A8E" w14:textId="77777777" w:rsidR="006F2F4C" w:rsidRPr="0076015C" w:rsidRDefault="006F2F4C" w:rsidP="0039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pct"/>
            <w:gridSpan w:val="3"/>
            <w:vAlign w:val="bottom"/>
          </w:tcPr>
          <w:p w14:paraId="1E8DBDCD" w14:textId="77777777" w:rsidR="006F2F4C" w:rsidRPr="0076015C" w:rsidRDefault="006F2F4C" w:rsidP="0039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2F4C" w:rsidRPr="0076015C" w14:paraId="002D0F06" w14:textId="77777777" w:rsidTr="00213581">
        <w:trPr>
          <w:tblHeader/>
        </w:trPr>
        <w:tc>
          <w:tcPr>
            <w:tcW w:w="2258" w:type="pct"/>
          </w:tcPr>
          <w:p w14:paraId="14D5EFF9" w14:textId="77777777" w:rsidR="006F2F4C" w:rsidRPr="0076015C" w:rsidRDefault="006F2F4C" w:rsidP="0039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601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" w:type="pct"/>
          </w:tcPr>
          <w:p w14:paraId="6E63DC1A" w14:textId="5E74527C" w:rsidR="006F2F4C" w:rsidRPr="0076015C" w:rsidRDefault="006F2F4C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994F1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  <w:gridSpan w:val="2"/>
          </w:tcPr>
          <w:p w14:paraId="07FFB794" w14:textId="77777777" w:rsidR="006F2F4C" w:rsidRPr="0076015C" w:rsidRDefault="006F2F4C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8324C0E" w14:textId="5A8F4E52" w:rsidR="006F2F4C" w:rsidRPr="0076015C" w:rsidRDefault="006F2F4C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994F1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3C9CA421" w14:textId="77777777" w:rsidR="006F2F4C" w:rsidRPr="0076015C" w:rsidRDefault="006F2F4C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60516752" w14:textId="4ACEC1EA" w:rsidR="006F2F4C" w:rsidRPr="0076015C" w:rsidRDefault="006F2F4C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994F1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2DF58CC2" w14:textId="77777777" w:rsidR="006F2F4C" w:rsidRPr="0076015C" w:rsidRDefault="006F2F4C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025AB65" w14:textId="786E9E23" w:rsidR="006F2F4C" w:rsidRPr="0076015C" w:rsidRDefault="006F2F4C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994F14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F2F4C" w:rsidRPr="0076015C" w14:paraId="7EE0C1C7" w14:textId="77777777" w:rsidTr="00397141">
        <w:trPr>
          <w:tblHeader/>
        </w:trPr>
        <w:tc>
          <w:tcPr>
            <w:tcW w:w="2258" w:type="pct"/>
          </w:tcPr>
          <w:p w14:paraId="5BA5F7AD" w14:textId="77777777" w:rsidR="006F2F4C" w:rsidRPr="0076015C" w:rsidRDefault="006F2F4C" w:rsidP="0039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2" w:type="pct"/>
            <w:gridSpan w:val="8"/>
          </w:tcPr>
          <w:p w14:paraId="091B7EEB" w14:textId="77777777" w:rsidR="006F2F4C" w:rsidRPr="0076015C" w:rsidRDefault="006F2F4C" w:rsidP="0039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2F4C" w:rsidRPr="0076015C" w14:paraId="3FF30A13" w14:textId="77777777" w:rsidTr="00213581">
        <w:tc>
          <w:tcPr>
            <w:tcW w:w="2258" w:type="pct"/>
            <w:vAlign w:val="center"/>
          </w:tcPr>
          <w:p w14:paraId="0F76E948" w14:textId="77777777" w:rsidR="006F2F4C" w:rsidRPr="0076015C" w:rsidRDefault="006F2F4C" w:rsidP="0039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0" w:type="pct"/>
          </w:tcPr>
          <w:p w14:paraId="5FE0178A" w14:textId="77777777" w:rsidR="006F2F4C" w:rsidRPr="0076015C" w:rsidRDefault="006F2F4C" w:rsidP="0039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32F405AA" w14:textId="77777777" w:rsidR="006F2F4C" w:rsidRPr="0076015C" w:rsidRDefault="006F2F4C" w:rsidP="0039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568A2040" w14:textId="77777777" w:rsidR="006F2F4C" w:rsidRPr="0076015C" w:rsidRDefault="006F2F4C" w:rsidP="0039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C041AC2" w14:textId="77777777" w:rsidR="006F2F4C" w:rsidRPr="0076015C" w:rsidRDefault="006F2F4C" w:rsidP="0039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14834059" w14:textId="77777777" w:rsidR="006F2F4C" w:rsidRPr="0076015C" w:rsidRDefault="006F2F4C" w:rsidP="0039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A484ED5" w14:textId="77777777" w:rsidR="006F2F4C" w:rsidRPr="0076015C" w:rsidRDefault="006F2F4C" w:rsidP="0039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1304F336" w14:textId="77777777" w:rsidR="006F2F4C" w:rsidRPr="0076015C" w:rsidRDefault="006F2F4C" w:rsidP="0039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F4E11" w:rsidRPr="0076015C" w14:paraId="44EF3930" w14:textId="77777777" w:rsidTr="00213581">
        <w:tc>
          <w:tcPr>
            <w:tcW w:w="2258" w:type="pct"/>
          </w:tcPr>
          <w:p w14:paraId="3BB069B6" w14:textId="77777777" w:rsidR="00DF4E11" w:rsidRPr="0076015C" w:rsidRDefault="00DF4E11" w:rsidP="00DF4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40" w:type="pct"/>
          </w:tcPr>
          <w:p w14:paraId="79D44A59" w14:textId="137EECC6" w:rsidR="00DF4E11" w:rsidRPr="0076015C" w:rsidRDefault="00DF4E11" w:rsidP="00DF4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6035335D" w14:textId="77777777" w:rsidR="00DF4E11" w:rsidRPr="0076015C" w:rsidRDefault="00DF4E11" w:rsidP="00DF4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4005A83" w14:textId="77777777" w:rsidR="00DF4E11" w:rsidRPr="0076015C" w:rsidRDefault="00DF4E11" w:rsidP="00DF4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C9D4ABA" w14:textId="77777777" w:rsidR="00DF4E11" w:rsidRPr="0076015C" w:rsidRDefault="00DF4E11" w:rsidP="00DF4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9489437" w14:textId="61310A21" w:rsidR="00DF4E11" w:rsidRPr="0076015C" w:rsidRDefault="00276F00" w:rsidP="00DF4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147" w:type="pct"/>
          </w:tcPr>
          <w:p w14:paraId="006AE93C" w14:textId="77777777" w:rsidR="00DF4E11" w:rsidRPr="0076015C" w:rsidRDefault="00DF4E11" w:rsidP="00DF4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08261D0" w14:textId="3D0990BB" w:rsidR="00DF4E11" w:rsidRPr="0076015C" w:rsidRDefault="00DF4E11" w:rsidP="00DF4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3,794</w:t>
            </w:r>
          </w:p>
        </w:tc>
      </w:tr>
      <w:tr w:rsidR="00DF4E11" w:rsidRPr="0076015C" w14:paraId="17F8A484" w14:textId="77777777" w:rsidTr="00213581">
        <w:tc>
          <w:tcPr>
            <w:tcW w:w="2258" w:type="pct"/>
          </w:tcPr>
          <w:p w14:paraId="43C31634" w14:textId="77777777" w:rsidR="00DF4E11" w:rsidRPr="0076015C" w:rsidRDefault="00DF4E11" w:rsidP="00DF4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รายได้ค่าบริหารจัดการและอื่น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540" w:type="pct"/>
          </w:tcPr>
          <w:p w14:paraId="2E37AAE6" w14:textId="074E35C9" w:rsidR="00DF4E11" w:rsidRPr="0076015C" w:rsidRDefault="00DF4E11" w:rsidP="00DF4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28A40383" w14:textId="77777777" w:rsidR="00DF4E11" w:rsidRPr="0076015C" w:rsidRDefault="00DF4E11" w:rsidP="00DF4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72776C8" w14:textId="77777777" w:rsidR="00DF4E11" w:rsidRPr="0076015C" w:rsidRDefault="00DF4E11" w:rsidP="00DF4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004A75C" w14:textId="77777777" w:rsidR="00DF4E11" w:rsidRPr="0076015C" w:rsidRDefault="00DF4E11" w:rsidP="00DF4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D951996" w14:textId="59AADAB2" w:rsidR="00DF4E11" w:rsidRPr="0076015C" w:rsidRDefault="00276F00" w:rsidP="00DF4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87,243</w:t>
            </w:r>
          </w:p>
        </w:tc>
        <w:tc>
          <w:tcPr>
            <w:tcW w:w="147" w:type="pct"/>
          </w:tcPr>
          <w:p w14:paraId="6C036CED" w14:textId="77777777" w:rsidR="00DF4E11" w:rsidRPr="0076015C" w:rsidRDefault="00DF4E11" w:rsidP="00DF4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A76BB34" w14:textId="37E9D278" w:rsidR="00DF4E11" w:rsidRPr="0076015C" w:rsidRDefault="00DF4E11" w:rsidP="00DF4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46,064</w:t>
            </w:r>
          </w:p>
        </w:tc>
      </w:tr>
      <w:tr w:rsidR="00923A8A" w:rsidRPr="0076015C" w14:paraId="6CB3677D" w14:textId="77777777" w:rsidTr="00213581">
        <w:tc>
          <w:tcPr>
            <w:tcW w:w="2258" w:type="pct"/>
          </w:tcPr>
          <w:p w14:paraId="5C682E65" w14:textId="77777777" w:rsidR="00923A8A" w:rsidRPr="0076015C" w:rsidRDefault="00923A8A" w:rsidP="00DF4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14:paraId="23C8C03F" w14:textId="77777777" w:rsidR="00923A8A" w:rsidRDefault="00923A8A" w:rsidP="00DF4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6783E569" w14:textId="77777777" w:rsidR="00923A8A" w:rsidRPr="0076015C" w:rsidRDefault="00923A8A" w:rsidP="00DF4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A04D3A5" w14:textId="77777777" w:rsidR="00923A8A" w:rsidRPr="0076015C" w:rsidRDefault="00923A8A" w:rsidP="00DF4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6384D5D" w14:textId="77777777" w:rsidR="00923A8A" w:rsidRPr="0076015C" w:rsidRDefault="00923A8A" w:rsidP="00DF4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8FCBC42" w14:textId="77777777" w:rsidR="00923A8A" w:rsidRDefault="00923A8A" w:rsidP="00DF4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2CEF0CB" w14:textId="77777777" w:rsidR="00923A8A" w:rsidRPr="0076015C" w:rsidRDefault="00923A8A" w:rsidP="00DF4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7F853CB" w14:textId="77777777" w:rsidR="00923A8A" w:rsidRDefault="00923A8A" w:rsidP="00DF4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A8A" w:rsidRPr="0076015C" w14:paraId="36C0840B" w14:textId="77777777" w:rsidTr="00213581">
        <w:tc>
          <w:tcPr>
            <w:tcW w:w="2258" w:type="pct"/>
            <w:vAlign w:val="center"/>
          </w:tcPr>
          <w:p w14:paraId="7A1E49DA" w14:textId="77777777" w:rsidR="00923A8A" w:rsidRPr="0076015C" w:rsidRDefault="00923A8A" w:rsidP="00ED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40" w:type="pct"/>
          </w:tcPr>
          <w:p w14:paraId="77041738" w14:textId="77777777" w:rsidR="00923A8A" w:rsidRPr="0076015C" w:rsidRDefault="00923A8A" w:rsidP="00ED1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2FBB641" w14:textId="77777777" w:rsidR="00923A8A" w:rsidRPr="0076015C" w:rsidRDefault="00923A8A" w:rsidP="00ED1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3D8BBFA5" w14:textId="77777777" w:rsidR="00923A8A" w:rsidRPr="0076015C" w:rsidRDefault="00923A8A" w:rsidP="00ED1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543E34D" w14:textId="77777777" w:rsidR="00923A8A" w:rsidRPr="0076015C" w:rsidRDefault="00923A8A" w:rsidP="00ED1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873C9F5" w14:textId="77777777" w:rsidR="00923A8A" w:rsidRPr="0076015C" w:rsidRDefault="00923A8A" w:rsidP="00ED1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D176C55" w14:textId="77777777" w:rsidR="00923A8A" w:rsidRPr="0076015C" w:rsidRDefault="00923A8A" w:rsidP="00ED1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6A3D8C9" w14:textId="77777777" w:rsidR="00923A8A" w:rsidRPr="0076015C" w:rsidRDefault="00923A8A" w:rsidP="00ED1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A8A" w:rsidRPr="0076015C" w14:paraId="035889E2" w14:textId="77777777" w:rsidTr="00213581">
        <w:tc>
          <w:tcPr>
            <w:tcW w:w="2258" w:type="pct"/>
          </w:tcPr>
          <w:p w14:paraId="1296587D" w14:textId="77777777" w:rsidR="00923A8A" w:rsidRPr="0076015C" w:rsidRDefault="00923A8A" w:rsidP="00ED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40" w:type="pct"/>
          </w:tcPr>
          <w:p w14:paraId="2CCD799F" w14:textId="1F0599D2" w:rsidR="00923A8A" w:rsidRPr="0076015C" w:rsidRDefault="00923A8A" w:rsidP="00ED1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635</w:t>
            </w:r>
          </w:p>
        </w:tc>
        <w:tc>
          <w:tcPr>
            <w:tcW w:w="140" w:type="pct"/>
          </w:tcPr>
          <w:p w14:paraId="61BF83CE" w14:textId="77777777" w:rsidR="00923A8A" w:rsidRPr="0076015C" w:rsidRDefault="00923A8A" w:rsidP="00ED1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0B3054C6" w14:textId="764C604F" w:rsidR="00923A8A" w:rsidRPr="0076015C" w:rsidRDefault="00923A8A" w:rsidP="00ED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147" w:type="pct"/>
          </w:tcPr>
          <w:p w14:paraId="5830E8B9" w14:textId="77777777" w:rsidR="00923A8A" w:rsidRPr="0076015C" w:rsidRDefault="00923A8A" w:rsidP="00ED1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75CF545" w14:textId="77777777" w:rsidR="00923A8A" w:rsidRPr="0076015C" w:rsidRDefault="00923A8A" w:rsidP="00ED1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43A3FC4" w14:textId="77777777" w:rsidR="00923A8A" w:rsidRPr="0076015C" w:rsidRDefault="00923A8A" w:rsidP="00ED1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9AD2B06" w14:textId="77777777" w:rsidR="00923A8A" w:rsidRPr="0076015C" w:rsidRDefault="00923A8A" w:rsidP="00ED1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F4E11" w:rsidRPr="0076015C" w14:paraId="242430ED" w14:textId="77777777" w:rsidTr="0077192F">
        <w:trPr>
          <w:trHeight w:val="299"/>
        </w:trPr>
        <w:tc>
          <w:tcPr>
            <w:tcW w:w="2258" w:type="pct"/>
            <w:vAlign w:val="center"/>
          </w:tcPr>
          <w:p w14:paraId="0D77D195" w14:textId="77777777" w:rsidR="00DF4E11" w:rsidRPr="0077192F" w:rsidRDefault="00DF4E11" w:rsidP="00DF4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540" w:type="pct"/>
          </w:tcPr>
          <w:p w14:paraId="48AFFFB2" w14:textId="77777777" w:rsidR="00DF4E11" w:rsidRPr="0076015C" w:rsidRDefault="00DF4E11" w:rsidP="00DF4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22F11CD8" w14:textId="77777777" w:rsidR="00DF4E11" w:rsidRPr="0076015C" w:rsidRDefault="00DF4E11" w:rsidP="00DF4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6EC4165" w14:textId="77777777" w:rsidR="00DF4E11" w:rsidRPr="0076015C" w:rsidRDefault="00DF4E11" w:rsidP="00DF4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09578A4" w14:textId="77777777" w:rsidR="00DF4E11" w:rsidRPr="0076015C" w:rsidRDefault="00DF4E11" w:rsidP="00DF4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141E0DB" w14:textId="77777777" w:rsidR="00DF4E11" w:rsidRPr="0076015C" w:rsidRDefault="00DF4E11" w:rsidP="00DF4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75BEAA7" w14:textId="77777777" w:rsidR="00DF4E11" w:rsidRPr="0076015C" w:rsidRDefault="00DF4E11" w:rsidP="00DF4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C45FDBD" w14:textId="77777777" w:rsidR="00DF4E11" w:rsidRPr="0076015C" w:rsidRDefault="00DF4E11" w:rsidP="00DF4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3581" w:rsidRPr="0076015C" w14:paraId="665CFFBE" w14:textId="77777777" w:rsidTr="00213581">
        <w:tc>
          <w:tcPr>
            <w:tcW w:w="2258" w:type="pct"/>
          </w:tcPr>
          <w:p w14:paraId="2A34017E" w14:textId="4ED3EF22" w:rsidR="00213581" w:rsidRPr="0076015C" w:rsidRDefault="00213581" w:rsidP="0021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555E6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40" w:type="pct"/>
          </w:tcPr>
          <w:p w14:paraId="282A0D73" w14:textId="77777777" w:rsidR="00213581" w:rsidRPr="0076015C" w:rsidRDefault="00213581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7052C3F9" w14:textId="77777777" w:rsidR="00213581" w:rsidRPr="0076015C" w:rsidRDefault="00213581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2352770" w14:textId="77777777" w:rsidR="00213581" w:rsidRPr="0076015C" w:rsidRDefault="00213581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C36B074" w14:textId="77777777" w:rsidR="00213581" w:rsidRPr="0076015C" w:rsidRDefault="00213581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91C37E5" w14:textId="77777777" w:rsidR="00213581" w:rsidRPr="0076015C" w:rsidRDefault="00213581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A99194A" w14:textId="77777777" w:rsidR="00213581" w:rsidRPr="0076015C" w:rsidRDefault="00213581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E6C2891" w14:textId="77777777" w:rsidR="00213581" w:rsidRPr="0076015C" w:rsidRDefault="00213581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3581" w:rsidRPr="0076015C" w14:paraId="3D0F3206" w14:textId="77777777" w:rsidTr="00213581">
        <w:tc>
          <w:tcPr>
            <w:tcW w:w="2258" w:type="pct"/>
          </w:tcPr>
          <w:p w14:paraId="1A5B6F9B" w14:textId="3389D5D3" w:rsidR="00213581" w:rsidRPr="0076015C" w:rsidRDefault="00213581" w:rsidP="0021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ค่าเช่าจ่ายเกี่ยวกับสัญญาเช่า</w:t>
            </w:r>
          </w:p>
        </w:tc>
        <w:tc>
          <w:tcPr>
            <w:tcW w:w="540" w:type="pct"/>
          </w:tcPr>
          <w:p w14:paraId="40D546B4" w14:textId="7F21BF5A" w:rsidR="00213581" w:rsidRPr="0076015C" w:rsidRDefault="00213581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491</w:t>
            </w:r>
          </w:p>
        </w:tc>
        <w:tc>
          <w:tcPr>
            <w:tcW w:w="147" w:type="pct"/>
            <w:gridSpan w:val="2"/>
          </w:tcPr>
          <w:p w14:paraId="51064679" w14:textId="77777777" w:rsidR="00213581" w:rsidRPr="0076015C" w:rsidRDefault="00213581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8CA7D0D" w14:textId="509B2C5C" w:rsidR="00213581" w:rsidRPr="0076015C" w:rsidRDefault="00213581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147" w:type="pct"/>
          </w:tcPr>
          <w:p w14:paraId="0B2C478C" w14:textId="77777777" w:rsidR="00213581" w:rsidRPr="0076015C" w:rsidRDefault="00213581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CC18806" w14:textId="297CEA93" w:rsidR="00213581" w:rsidRPr="0076015C" w:rsidRDefault="00213581" w:rsidP="000B7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78C1090" w14:textId="77777777" w:rsidR="00213581" w:rsidRPr="0076015C" w:rsidRDefault="00213581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36461F9" w14:textId="383FC69F" w:rsidR="00213581" w:rsidRPr="0076015C" w:rsidRDefault="00213581" w:rsidP="000B7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3581" w:rsidRPr="0076015C" w14:paraId="3B64D84F" w14:textId="77777777" w:rsidTr="00213581">
        <w:tc>
          <w:tcPr>
            <w:tcW w:w="2258" w:type="pct"/>
          </w:tcPr>
          <w:p w14:paraId="49933789" w14:textId="77777777" w:rsidR="00213581" w:rsidRDefault="00213581" w:rsidP="0021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14:paraId="2FC670EA" w14:textId="77777777" w:rsidR="00213581" w:rsidRDefault="00213581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6AE69B4B" w14:textId="77777777" w:rsidR="00213581" w:rsidRPr="0076015C" w:rsidRDefault="00213581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BE087BB" w14:textId="77777777" w:rsidR="00213581" w:rsidRDefault="00213581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FC3D198" w14:textId="77777777" w:rsidR="00213581" w:rsidRPr="0076015C" w:rsidRDefault="00213581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64CAB0D" w14:textId="77777777" w:rsidR="00213581" w:rsidRDefault="00213581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64B1512" w14:textId="77777777" w:rsidR="00213581" w:rsidRPr="0076015C" w:rsidRDefault="00213581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9743D6A" w14:textId="77777777" w:rsidR="00213581" w:rsidRPr="0076015C" w:rsidRDefault="00213581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192F" w:rsidRPr="0076015C" w14:paraId="4228F548" w14:textId="77777777" w:rsidTr="00213581">
        <w:tc>
          <w:tcPr>
            <w:tcW w:w="2258" w:type="pct"/>
          </w:tcPr>
          <w:p w14:paraId="55825C83" w14:textId="77777777" w:rsidR="0077192F" w:rsidRDefault="0077192F" w:rsidP="0021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14:paraId="0523F72B" w14:textId="77777777" w:rsidR="0077192F" w:rsidRDefault="0077192F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4FCDDD79" w14:textId="77777777" w:rsidR="0077192F" w:rsidRPr="0076015C" w:rsidRDefault="0077192F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7B65548" w14:textId="77777777" w:rsidR="0077192F" w:rsidRDefault="0077192F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8F27B55" w14:textId="77777777" w:rsidR="0077192F" w:rsidRPr="0076015C" w:rsidRDefault="0077192F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9722CFE" w14:textId="77777777" w:rsidR="0077192F" w:rsidRDefault="0077192F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C34E032" w14:textId="77777777" w:rsidR="0077192F" w:rsidRPr="0076015C" w:rsidRDefault="0077192F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389A26D" w14:textId="77777777" w:rsidR="0077192F" w:rsidRPr="0076015C" w:rsidRDefault="0077192F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192F" w:rsidRPr="0076015C" w14:paraId="46BEBBE4" w14:textId="77777777" w:rsidTr="00213581">
        <w:tc>
          <w:tcPr>
            <w:tcW w:w="2258" w:type="pct"/>
          </w:tcPr>
          <w:p w14:paraId="0EAB5875" w14:textId="77777777" w:rsidR="0077192F" w:rsidRDefault="0077192F" w:rsidP="0021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14:paraId="5E6D31E1" w14:textId="77777777" w:rsidR="0077192F" w:rsidRDefault="0077192F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1E1F797B" w14:textId="77777777" w:rsidR="0077192F" w:rsidRPr="0076015C" w:rsidRDefault="0077192F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8841703" w14:textId="77777777" w:rsidR="0077192F" w:rsidRDefault="0077192F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E7391D3" w14:textId="77777777" w:rsidR="0077192F" w:rsidRPr="0076015C" w:rsidRDefault="0077192F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2AE2D48" w14:textId="77777777" w:rsidR="0077192F" w:rsidRDefault="0077192F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F0C16FF" w14:textId="77777777" w:rsidR="0077192F" w:rsidRPr="0076015C" w:rsidRDefault="0077192F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DDB0795" w14:textId="77777777" w:rsidR="0077192F" w:rsidRPr="0076015C" w:rsidRDefault="0077192F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192F" w:rsidRPr="0076015C" w14:paraId="56F1F726" w14:textId="77777777" w:rsidTr="00213581">
        <w:tc>
          <w:tcPr>
            <w:tcW w:w="2258" w:type="pct"/>
          </w:tcPr>
          <w:p w14:paraId="4BD597B3" w14:textId="77777777" w:rsidR="0077192F" w:rsidRDefault="0077192F" w:rsidP="0021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14:paraId="5C297DAD" w14:textId="77777777" w:rsidR="0077192F" w:rsidRDefault="0077192F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3EC732E9" w14:textId="77777777" w:rsidR="0077192F" w:rsidRPr="0076015C" w:rsidRDefault="0077192F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AF8DF0C" w14:textId="77777777" w:rsidR="0077192F" w:rsidRDefault="0077192F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91B75C" w14:textId="77777777" w:rsidR="0077192F" w:rsidRPr="0076015C" w:rsidRDefault="0077192F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93422C2" w14:textId="77777777" w:rsidR="0077192F" w:rsidRDefault="0077192F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0263A40" w14:textId="77777777" w:rsidR="0077192F" w:rsidRPr="0076015C" w:rsidRDefault="0077192F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59597EC" w14:textId="77777777" w:rsidR="0077192F" w:rsidRPr="0076015C" w:rsidRDefault="0077192F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3581" w:rsidRPr="0076015C" w14:paraId="511689BC" w14:textId="77777777" w:rsidTr="00213581">
        <w:tc>
          <w:tcPr>
            <w:tcW w:w="2258" w:type="pct"/>
          </w:tcPr>
          <w:p w14:paraId="0691B2F6" w14:textId="77777777" w:rsidR="00213581" w:rsidRPr="0076015C" w:rsidRDefault="00213581" w:rsidP="0021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540" w:type="pct"/>
          </w:tcPr>
          <w:p w14:paraId="1E8B2BA3" w14:textId="77777777" w:rsidR="00213581" w:rsidRPr="0076015C" w:rsidRDefault="00213581" w:rsidP="0021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5C15BC64" w14:textId="77777777" w:rsidR="00213581" w:rsidRPr="0076015C" w:rsidRDefault="00213581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8E940AA" w14:textId="77777777" w:rsidR="00213581" w:rsidRPr="0076015C" w:rsidRDefault="00213581" w:rsidP="0021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76288A8" w14:textId="77777777" w:rsidR="00213581" w:rsidRPr="0076015C" w:rsidRDefault="00213581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A217922" w14:textId="77777777" w:rsidR="00213581" w:rsidRPr="0076015C" w:rsidRDefault="00213581" w:rsidP="0021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13100F7" w14:textId="77777777" w:rsidR="00213581" w:rsidRPr="0076015C" w:rsidRDefault="00213581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5FFEE7FC" w14:textId="77777777" w:rsidR="00213581" w:rsidRPr="0076015C" w:rsidRDefault="00213581" w:rsidP="0021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</w:tr>
      <w:tr w:rsidR="00213581" w:rsidRPr="0076015C" w14:paraId="5E0F1592" w14:textId="77777777" w:rsidTr="00213581">
        <w:tc>
          <w:tcPr>
            <w:tcW w:w="2258" w:type="pct"/>
          </w:tcPr>
          <w:p w14:paraId="68AECD4F" w14:textId="77777777" w:rsidR="00213581" w:rsidRPr="0076015C" w:rsidRDefault="00213581" w:rsidP="0021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40" w:type="pct"/>
          </w:tcPr>
          <w:p w14:paraId="15072BA4" w14:textId="77777777" w:rsidR="00213581" w:rsidRPr="0076015C" w:rsidRDefault="00213581" w:rsidP="0021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4F21E12F" w14:textId="77777777" w:rsidR="00213581" w:rsidRPr="0076015C" w:rsidRDefault="00213581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1C8A12A" w14:textId="77777777" w:rsidR="00213581" w:rsidRPr="0076015C" w:rsidRDefault="00213581" w:rsidP="0021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8DBA0F9" w14:textId="77777777" w:rsidR="00213581" w:rsidRPr="0076015C" w:rsidRDefault="00213581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CBB4CB1" w14:textId="77777777" w:rsidR="00213581" w:rsidRPr="0076015C" w:rsidRDefault="00213581" w:rsidP="0021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87A1325" w14:textId="77777777" w:rsidR="00213581" w:rsidRPr="0076015C" w:rsidRDefault="00213581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E3D3B0D" w14:textId="77777777" w:rsidR="00213581" w:rsidRPr="0076015C" w:rsidRDefault="00213581" w:rsidP="0021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3581" w:rsidRPr="0076015C" w14:paraId="6DCDF4F4" w14:textId="77777777" w:rsidTr="00213581">
        <w:tc>
          <w:tcPr>
            <w:tcW w:w="2258" w:type="pct"/>
          </w:tcPr>
          <w:p w14:paraId="03BB768E" w14:textId="77777777" w:rsidR="00213581" w:rsidRPr="0076015C" w:rsidRDefault="00213581" w:rsidP="0021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40" w:type="pct"/>
          </w:tcPr>
          <w:p w14:paraId="49BFEA5F" w14:textId="5C30E775" w:rsidR="00213581" w:rsidRPr="000A3E8C" w:rsidRDefault="00213581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8,732</w:t>
            </w:r>
          </w:p>
        </w:tc>
        <w:tc>
          <w:tcPr>
            <w:tcW w:w="147" w:type="pct"/>
            <w:gridSpan w:val="2"/>
          </w:tcPr>
          <w:p w14:paraId="628F0E9C" w14:textId="77777777" w:rsidR="00213581" w:rsidRPr="000A3E8C" w:rsidRDefault="00213581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530572E" w14:textId="67F4D99F" w:rsidR="00213581" w:rsidRPr="000A3E8C" w:rsidRDefault="00213581" w:rsidP="0021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7,642</w:t>
            </w:r>
          </w:p>
        </w:tc>
        <w:tc>
          <w:tcPr>
            <w:tcW w:w="147" w:type="pct"/>
          </w:tcPr>
          <w:p w14:paraId="4A8D57C0" w14:textId="77777777" w:rsidR="00213581" w:rsidRPr="000A3E8C" w:rsidRDefault="00213581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B6C4B00" w14:textId="2EDF5013" w:rsidR="00213581" w:rsidRPr="000A3E8C" w:rsidRDefault="00213581" w:rsidP="0021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8,041</w:t>
            </w:r>
          </w:p>
        </w:tc>
        <w:tc>
          <w:tcPr>
            <w:tcW w:w="147" w:type="pct"/>
          </w:tcPr>
          <w:p w14:paraId="74860834" w14:textId="77777777" w:rsidR="00213581" w:rsidRPr="000A3E8C" w:rsidRDefault="00213581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4F59E7D" w14:textId="51A42FF8" w:rsidR="00213581" w:rsidRPr="000A3E8C" w:rsidRDefault="00213581" w:rsidP="0021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6,951</w:t>
            </w:r>
          </w:p>
        </w:tc>
      </w:tr>
      <w:tr w:rsidR="00213581" w:rsidRPr="0076015C" w14:paraId="66A60494" w14:textId="77777777" w:rsidTr="00213581">
        <w:tc>
          <w:tcPr>
            <w:tcW w:w="2258" w:type="pct"/>
          </w:tcPr>
          <w:p w14:paraId="113B22CA" w14:textId="77777777" w:rsidR="00213581" w:rsidRPr="0076015C" w:rsidRDefault="00213581" w:rsidP="0021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24B25376" w14:textId="36871761" w:rsidR="00213581" w:rsidRPr="000A3E8C" w:rsidRDefault="00213581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738</w:t>
            </w:r>
          </w:p>
        </w:tc>
        <w:tc>
          <w:tcPr>
            <w:tcW w:w="147" w:type="pct"/>
            <w:gridSpan w:val="2"/>
          </w:tcPr>
          <w:p w14:paraId="6838928F" w14:textId="77777777" w:rsidR="00213581" w:rsidRPr="000A3E8C" w:rsidRDefault="00213581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5D5B56BB" w14:textId="3495143D" w:rsidR="00213581" w:rsidRPr="000A3E8C" w:rsidRDefault="00213581" w:rsidP="0021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651</w:t>
            </w:r>
          </w:p>
        </w:tc>
        <w:tc>
          <w:tcPr>
            <w:tcW w:w="147" w:type="pct"/>
          </w:tcPr>
          <w:p w14:paraId="141B3B86" w14:textId="77777777" w:rsidR="00213581" w:rsidRPr="000A3E8C" w:rsidRDefault="00213581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73C73342" w14:textId="69608524" w:rsidR="00213581" w:rsidRPr="000A3E8C" w:rsidRDefault="00213581" w:rsidP="0021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738</w:t>
            </w:r>
          </w:p>
        </w:tc>
        <w:tc>
          <w:tcPr>
            <w:tcW w:w="147" w:type="pct"/>
          </w:tcPr>
          <w:p w14:paraId="3C0651EE" w14:textId="77777777" w:rsidR="00213581" w:rsidRPr="000A3E8C" w:rsidRDefault="00213581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5981E11D" w14:textId="49166FC2" w:rsidR="00213581" w:rsidRPr="000A3E8C" w:rsidRDefault="00213581" w:rsidP="0021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651</w:t>
            </w:r>
          </w:p>
        </w:tc>
      </w:tr>
      <w:tr w:rsidR="00213581" w:rsidRPr="0076015C" w14:paraId="35A4CFB4" w14:textId="77777777" w:rsidTr="00213581">
        <w:tc>
          <w:tcPr>
            <w:tcW w:w="2258" w:type="pct"/>
          </w:tcPr>
          <w:p w14:paraId="0A0A82F4" w14:textId="77777777" w:rsidR="00213581" w:rsidRPr="0076015C" w:rsidRDefault="00213581" w:rsidP="0021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504E6E4E" w14:textId="4734B15D" w:rsidR="00213581" w:rsidRPr="000A3E8C" w:rsidRDefault="00213581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9,470</w:t>
            </w:r>
          </w:p>
        </w:tc>
        <w:tc>
          <w:tcPr>
            <w:tcW w:w="147" w:type="pct"/>
            <w:gridSpan w:val="2"/>
          </w:tcPr>
          <w:p w14:paraId="6BEA91DB" w14:textId="77777777" w:rsidR="00213581" w:rsidRPr="000A3E8C" w:rsidRDefault="00213581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20EA7180" w14:textId="77E2AA73" w:rsidR="00213581" w:rsidRPr="000A3E8C" w:rsidRDefault="00213581" w:rsidP="0021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8,293</w:t>
            </w:r>
          </w:p>
        </w:tc>
        <w:tc>
          <w:tcPr>
            <w:tcW w:w="147" w:type="pct"/>
          </w:tcPr>
          <w:p w14:paraId="5D11078D" w14:textId="77777777" w:rsidR="00213581" w:rsidRPr="000A3E8C" w:rsidRDefault="00213581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15B9412" w14:textId="60186781" w:rsidR="00213581" w:rsidRPr="003F73C3" w:rsidRDefault="00213581" w:rsidP="0021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8,779</w:t>
            </w:r>
          </w:p>
        </w:tc>
        <w:tc>
          <w:tcPr>
            <w:tcW w:w="147" w:type="pct"/>
          </w:tcPr>
          <w:p w14:paraId="614C6D4C" w14:textId="77777777" w:rsidR="00213581" w:rsidRPr="000A3E8C" w:rsidRDefault="00213581" w:rsidP="0021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4C09F911" w14:textId="73FD6E57" w:rsidR="00213581" w:rsidRPr="000A3E8C" w:rsidRDefault="00213581" w:rsidP="0021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7,602</w:t>
            </w:r>
          </w:p>
        </w:tc>
      </w:tr>
    </w:tbl>
    <w:p w14:paraId="5DCEE893" w14:textId="77777777" w:rsidR="00213581" w:rsidRPr="0076015C" w:rsidRDefault="00213581" w:rsidP="00213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990"/>
        <w:gridCol w:w="257"/>
        <w:gridCol w:w="1083"/>
        <w:gridCol w:w="269"/>
        <w:gridCol w:w="1076"/>
        <w:gridCol w:w="269"/>
        <w:gridCol w:w="1082"/>
      </w:tblGrid>
      <w:tr w:rsidR="006F2F4C" w:rsidRPr="0076015C" w14:paraId="3AB65450" w14:textId="77777777" w:rsidTr="00397141">
        <w:trPr>
          <w:tblHeader/>
        </w:trPr>
        <w:tc>
          <w:tcPr>
            <w:tcW w:w="2258" w:type="pct"/>
          </w:tcPr>
          <w:p w14:paraId="1A6A0187" w14:textId="77777777" w:rsidR="006F2F4C" w:rsidRPr="0076015C" w:rsidRDefault="006F2F4C" w:rsidP="0039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54B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71" w:type="pct"/>
            <w:gridSpan w:val="3"/>
          </w:tcPr>
          <w:p w14:paraId="6FC9540F" w14:textId="77777777" w:rsidR="006F2F4C" w:rsidRPr="0076015C" w:rsidRDefault="006F2F4C" w:rsidP="0039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19AAB03F" w14:textId="77777777" w:rsidR="006F2F4C" w:rsidRPr="0076015C" w:rsidRDefault="006F2F4C" w:rsidP="0039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vAlign w:val="bottom"/>
          </w:tcPr>
          <w:p w14:paraId="443830D6" w14:textId="77777777" w:rsidR="006F2F4C" w:rsidRPr="0076015C" w:rsidRDefault="006F2F4C" w:rsidP="0039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4F14" w:rsidRPr="0076015C" w14:paraId="55680A50" w14:textId="77777777" w:rsidTr="00397141">
        <w:trPr>
          <w:tblHeader/>
        </w:trPr>
        <w:tc>
          <w:tcPr>
            <w:tcW w:w="2258" w:type="pct"/>
          </w:tcPr>
          <w:p w14:paraId="7FCD6157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7601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" w:type="pct"/>
          </w:tcPr>
          <w:p w14:paraId="051C5679" w14:textId="2E7868ED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2B2E09D8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03C6B8D" w14:textId="206136B4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48F6D005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3F973AD0" w14:textId="56FD9C12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27B82617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E9A02BE" w14:textId="2C6D0C0F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F2F4C" w:rsidRPr="0076015C" w14:paraId="51467D06" w14:textId="77777777" w:rsidTr="00397141">
        <w:trPr>
          <w:tblHeader/>
        </w:trPr>
        <w:tc>
          <w:tcPr>
            <w:tcW w:w="2258" w:type="pct"/>
          </w:tcPr>
          <w:p w14:paraId="1360905B" w14:textId="77777777" w:rsidR="006F2F4C" w:rsidRPr="0076015C" w:rsidRDefault="006F2F4C" w:rsidP="0039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2" w:type="pct"/>
            <w:gridSpan w:val="7"/>
          </w:tcPr>
          <w:p w14:paraId="7A8EBF1C" w14:textId="77777777" w:rsidR="006F2F4C" w:rsidRPr="0076015C" w:rsidRDefault="006F2F4C" w:rsidP="0039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2F4C" w:rsidRPr="0076015C" w14:paraId="20A24D6C" w14:textId="77777777" w:rsidTr="00397141">
        <w:tc>
          <w:tcPr>
            <w:tcW w:w="2258" w:type="pct"/>
            <w:vAlign w:val="center"/>
          </w:tcPr>
          <w:p w14:paraId="18371FBB" w14:textId="77777777" w:rsidR="006F2F4C" w:rsidRPr="0076015C" w:rsidRDefault="006F2F4C" w:rsidP="0039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0" w:type="pct"/>
          </w:tcPr>
          <w:p w14:paraId="15C90687" w14:textId="77777777" w:rsidR="006F2F4C" w:rsidRPr="0076015C" w:rsidRDefault="006F2F4C" w:rsidP="0039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5C0C285B" w14:textId="77777777" w:rsidR="006F2F4C" w:rsidRPr="0076015C" w:rsidRDefault="006F2F4C" w:rsidP="0039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5975178E" w14:textId="77777777" w:rsidR="006F2F4C" w:rsidRPr="0076015C" w:rsidRDefault="006F2F4C" w:rsidP="0039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C157D05" w14:textId="77777777" w:rsidR="006F2F4C" w:rsidRPr="0076015C" w:rsidRDefault="006F2F4C" w:rsidP="0039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5F6A323C" w14:textId="77777777" w:rsidR="006F2F4C" w:rsidRPr="0076015C" w:rsidRDefault="006F2F4C" w:rsidP="0039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81606BC" w14:textId="77777777" w:rsidR="006F2F4C" w:rsidRPr="0076015C" w:rsidRDefault="006F2F4C" w:rsidP="0039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500D1318" w14:textId="77777777" w:rsidR="006F2F4C" w:rsidRPr="0076015C" w:rsidRDefault="006F2F4C" w:rsidP="0039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94F14" w:rsidRPr="0076015C" w14:paraId="781C43C1" w14:textId="77777777" w:rsidTr="00397141">
        <w:tc>
          <w:tcPr>
            <w:tcW w:w="2258" w:type="pct"/>
          </w:tcPr>
          <w:p w14:paraId="70666528" w14:textId="77777777" w:rsidR="00994F14" w:rsidRPr="0076015C" w:rsidRDefault="00994F14" w:rsidP="009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40" w:type="pct"/>
          </w:tcPr>
          <w:p w14:paraId="2343AF36" w14:textId="69B77945" w:rsidR="00994F14" w:rsidRPr="0076015C" w:rsidRDefault="00276F00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6A571DF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40E6E40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8A85900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D6B4757" w14:textId="4CF267F1" w:rsidR="00994F14" w:rsidRPr="0076015C" w:rsidRDefault="00276F00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5,252</w:t>
            </w:r>
          </w:p>
        </w:tc>
        <w:tc>
          <w:tcPr>
            <w:tcW w:w="147" w:type="pct"/>
          </w:tcPr>
          <w:p w14:paraId="479CB5A3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1F110BE" w14:textId="683D73E5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8,894</w:t>
            </w:r>
          </w:p>
        </w:tc>
      </w:tr>
      <w:tr w:rsidR="00994F14" w:rsidRPr="0076015C" w14:paraId="563DE04E" w14:textId="77777777" w:rsidTr="00397141">
        <w:tc>
          <w:tcPr>
            <w:tcW w:w="2258" w:type="pct"/>
          </w:tcPr>
          <w:p w14:paraId="1FF792E7" w14:textId="77777777" w:rsidR="00994F14" w:rsidRPr="0076015C" w:rsidRDefault="00994F14" w:rsidP="009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40" w:type="pct"/>
          </w:tcPr>
          <w:p w14:paraId="77CB58D8" w14:textId="139FFF74" w:rsidR="00994F14" w:rsidRPr="0076015C" w:rsidRDefault="00276F00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F1C47C2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AF9CFE5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CA945AE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4E2F49B" w14:textId="7055B002" w:rsidR="00994F14" w:rsidRPr="0076015C" w:rsidRDefault="00276F00" w:rsidP="00276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1CEDAB1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7A87FDC" w14:textId="67A6DFF8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11,800</w:t>
            </w:r>
          </w:p>
        </w:tc>
      </w:tr>
      <w:tr w:rsidR="00994F14" w:rsidRPr="0076015C" w14:paraId="57EE921A" w14:textId="77777777" w:rsidTr="00397141">
        <w:tc>
          <w:tcPr>
            <w:tcW w:w="2258" w:type="pct"/>
          </w:tcPr>
          <w:p w14:paraId="1ED2F1D2" w14:textId="77777777" w:rsidR="00994F14" w:rsidRPr="0076015C" w:rsidRDefault="00994F14" w:rsidP="009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รายได้ค่าบริหารจัดการและอื่น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540" w:type="pct"/>
          </w:tcPr>
          <w:p w14:paraId="1D93C4D5" w14:textId="7C17B098" w:rsidR="00994F14" w:rsidRPr="0076015C" w:rsidRDefault="00276F00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8F2D40E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6BDEB2A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EF36812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AEC751F" w14:textId="61E0A952" w:rsidR="00994F14" w:rsidRPr="0076015C" w:rsidRDefault="00276F00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247,489</w:t>
            </w:r>
          </w:p>
        </w:tc>
        <w:tc>
          <w:tcPr>
            <w:tcW w:w="147" w:type="pct"/>
          </w:tcPr>
          <w:p w14:paraId="1C560666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B402C41" w14:textId="5FC0619F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167,735</w:t>
            </w:r>
          </w:p>
        </w:tc>
      </w:tr>
      <w:tr w:rsidR="00923A8A" w:rsidRPr="0076015C" w14:paraId="578697F9" w14:textId="77777777" w:rsidTr="00397141">
        <w:tc>
          <w:tcPr>
            <w:tcW w:w="2258" w:type="pct"/>
          </w:tcPr>
          <w:p w14:paraId="473A5A72" w14:textId="77777777" w:rsidR="00923A8A" w:rsidRPr="0076015C" w:rsidRDefault="00923A8A" w:rsidP="009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14:paraId="24ACADB1" w14:textId="77777777" w:rsidR="00923A8A" w:rsidRPr="0076015C" w:rsidRDefault="00923A8A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F9036D2" w14:textId="77777777" w:rsidR="00923A8A" w:rsidRPr="0076015C" w:rsidRDefault="00923A8A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A93CFC3" w14:textId="77777777" w:rsidR="00923A8A" w:rsidRPr="0076015C" w:rsidRDefault="00923A8A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3962B88" w14:textId="77777777" w:rsidR="00923A8A" w:rsidRPr="0076015C" w:rsidRDefault="00923A8A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310C305" w14:textId="77777777" w:rsidR="00923A8A" w:rsidRDefault="00923A8A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5165CA7" w14:textId="77777777" w:rsidR="00923A8A" w:rsidRPr="0076015C" w:rsidRDefault="00923A8A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5ED313B" w14:textId="77777777" w:rsidR="00923A8A" w:rsidRDefault="00923A8A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4F14" w:rsidRPr="0076015C" w14:paraId="1C5170E9" w14:textId="77777777" w:rsidTr="00397141">
        <w:tc>
          <w:tcPr>
            <w:tcW w:w="2258" w:type="pct"/>
            <w:vAlign w:val="center"/>
          </w:tcPr>
          <w:p w14:paraId="6295E367" w14:textId="77777777" w:rsidR="00994F14" w:rsidRPr="0076015C" w:rsidRDefault="00994F14" w:rsidP="009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40" w:type="pct"/>
          </w:tcPr>
          <w:p w14:paraId="2B41E353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19BAB920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B5CCF87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2922BC9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CA68B45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C39BA51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DADB6FA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4F14" w:rsidRPr="0076015C" w14:paraId="221C1869" w14:textId="77777777" w:rsidTr="00397141">
        <w:tc>
          <w:tcPr>
            <w:tcW w:w="2258" w:type="pct"/>
          </w:tcPr>
          <w:p w14:paraId="7B65572F" w14:textId="77777777" w:rsidR="00994F14" w:rsidRPr="0076015C" w:rsidRDefault="00994F14" w:rsidP="009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40" w:type="pct"/>
          </w:tcPr>
          <w:p w14:paraId="79CE9D48" w14:textId="04D84092" w:rsidR="00994F14" w:rsidRPr="0076015C" w:rsidRDefault="00276F00" w:rsidP="00276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2,066</w:t>
            </w:r>
          </w:p>
        </w:tc>
        <w:tc>
          <w:tcPr>
            <w:tcW w:w="140" w:type="pct"/>
          </w:tcPr>
          <w:p w14:paraId="0674D310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AD1C2B0" w14:textId="33CC43DA" w:rsidR="00994F14" w:rsidRPr="0076015C" w:rsidRDefault="00994F14" w:rsidP="009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1,607</w:t>
            </w:r>
          </w:p>
        </w:tc>
        <w:tc>
          <w:tcPr>
            <w:tcW w:w="147" w:type="pct"/>
          </w:tcPr>
          <w:p w14:paraId="6C26A46A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17E657B" w14:textId="28FFB50E" w:rsidR="00994F14" w:rsidRPr="0076015C" w:rsidRDefault="00276F00" w:rsidP="00276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907D39D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C4DDCCB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23A8A" w:rsidRPr="0076015C" w14:paraId="60579A74" w14:textId="77777777" w:rsidTr="00397141">
        <w:tc>
          <w:tcPr>
            <w:tcW w:w="2258" w:type="pct"/>
          </w:tcPr>
          <w:p w14:paraId="4A649400" w14:textId="77777777" w:rsidR="00923A8A" w:rsidRPr="0076015C" w:rsidRDefault="00923A8A" w:rsidP="009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14:paraId="0F8E924E" w14:textId="77777777" w:rsidR="00923A8A" w:rsidRDefault="00923A8A" w:rsidP="00276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B8F66B1" w14:textId="77777777" w:rsidR="00923A8A" w:rsidRPr="0076015C" w:rsidRDefault="00923A8A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7638284" w14:textId="77777777" w:rsidR="00923A8A" w:rsidRDefault="00923A8A" w:rsidP="009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F9309A6" w14:textId="77777777" w:rsidR="00923A8A" w:rsidRPr="0076015C" w:rsidRDefault="00923A8A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6E5FD59" w14:textId="77777777" w:rsidR="00923A8A" w:rsidRDefault="00923A8A" w:rsidP="00276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0350338" w14:textId="77777777" w:rsidR="00923A8A" w:rsidRPr="0076015C" w:rsidRDefault="00923A8A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CC9448C" w14:textId="77777777" w:rsidR="00923A8A" w:rsidRPr="0076015C" w:rsidRDefault="00923A8A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4F14" w:rsidRPr="0076015C" w14:paraId="486AFBA2" w14:textId="77777777" w:rsidTr="00397141">
        <w:tc>
          <w:tcPr>
            <w:tcW w:w="2258" w:type="pct"/>
          </w:tcPr>
          <w:p w14:paraId="5B5BE62A" w14:textId="77777777" w:rsidR="00994F14" w:rsidRPr="00555E68" w:rsidRDefault="00994F14" w:rsidP="009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555E6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40" w:type="pct"/>
          </w:tcPr>
          <w:p w14:paraId="6F99C3F4" w14:textId="77777777" w:rsidR="00994F14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8FF5AA7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745B1F9" w14:textId="77777777" w:rsidR="00994F14" w:rsidRDefault="00994F14" w:rsidP="009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7C9A0A8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D2528F9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5A18710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0C749E8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4F14" w:rsidRPr="0076015C" w14:paraId="1663F446" w14:textId="77777777" w:rsidTr="00397141">
        <w:tc>
          <w:tcPr>
            <w:tcW w:w="2258" w:type="pct"/>
          </w:tcPr>
          <w:p w14:paraId="4B445217" w14:textId="79F889A0" w:rsidR="00994F14" w:rsidRPr="0076015C" w:rsidRDefault="00994F14" w:rsidP="009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ค่าเช่าจ่าย</w:t>
            </w:r>
            <w:r w:rsidR="00E901A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เกี่ยวกับสัญญาเช่า</w:t>
            </w:r>
          </w:p>
        </w:tc>
        <w:tc>
          <w:tcPr>
            <w:tcW w:w="540" w:type="pct"/>
          </w:tcPr>
          <w:p w14:paraId="170E06D6" w14:textId="77E93AFE" w:rsidR="00994F14" w:rsidRPr="0076015C" w:rsidRDefault="00276F00" w:rsidP="00276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1,421</w:t>
            </w:r>
          </w:p>
        </w:tc>
        <w:tc>
          <w:tcPr>
            <w:tcW w:w="140" w:type="pct"/>
          </w:tcPr>
          <w:p w14:paraId="1029085A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132188D" w14:textId="5CD92FC7" w:rsidR="00994F14" w:rsidRPr="0076015C" w:rsidRDefault="00994F14" w:rsidP="009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935</w:t>
            </w:r>
          </w:p>
        </w:tc>
        <w:tc>
          <w:tcPr>
            <w:tcW w:w="147" w:type="pct"/>
          </w:tcPr>
          <w:p w14:paraId="49E48102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E3614DF" w14:textId="446B80FD" w:rsidR="00994F14" w:rsidRPr="0076015C" w:rsidRDefault="00276F00" w:rsidP="009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BCBA579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E97F377" w14:textId="77777777" w:rsidR="00994F14" w:rsidRPr="0076015C" w:rsidRDefault="00994F14" w:rsidP="009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4F14" w:rsidRPr="0076015C" w14:paraId="434BA076" w14:textId="77777777" w:rsidTr="00397141">
        <w:tc>
          <w:tcPr>
            <w:tcW w:w="2258" w:type="pct"/>
          </w:tcPr>
          <w:p w14:paraId="139EE551" w14:textId="77777777" w:rsidR="00994F14" w:rsidRDefault="00994F14" w:rsidP="009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14:paraId="51D01DA1" w14:textId="77777777" w:rsidR="00994F14" w:rsidRDefault="00994F14" w:rsidP="009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80D9516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C1D4089" w14:textId="77777777" w:rsidR="00994F14" w:rsidRDefault="00994F14" w:rsidP="009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941B5EB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8ECAC72" w14:textId="77777777" w:rsidR="00994F14" w:rsidRPr="0076015C" w:rsidRDefault="00994F14" w:rsidP="009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AA07478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8A0FE61" w14:textId="77777777" w:rsidR="00994F14" w:rsidRPr="0076015C" w:rsidRDefault="00994F14" w:rsidP="009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4F14" w:rsidRPr="0076015C" w14:paraId="6192E8C4" w14:textId="77777777" w:rsidTr="00397141">
        <w:tc>
          <w:tcPr>
            <w:tcW w:w="2258" w:type="pct"/>
          </w:tcPr>
          <w:p w14:paraId="4757A4CF" w14:textId="77777777" w:rsidR="00994F14" w:rsidRPr="0076015C" w:rsidRDefault="00994F14" w:rsidP="009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40" w:type="pct"/>
          </w:tcPr>
          <w:p w14:paraId="085A8028" w14:textId="77777777" w:rsidR="00994F14" w:rsidRPr="0076015C" w:rsidRDefault="00994F14" w:rsidP="009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12F321AD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45FA498" w14:textId="77777777" w:rsidR="00994F14" w:rsidRPr="0076015C" w:rsidRDefault="00994F14" w:rsidP="009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43A1E48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4A87970" w14:textId="77777777" w:rsidR="00994F14" w:rsidRPr="0076015C" w:rsidRDefault="00994F14" w:rsidP="009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E4789E4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5981BF40" w14:textId="77777777" w:rsidR="00994F14" w:rsidRPr="0076015C" w:rsidRDefault="00994F14" w:rsidP="009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</w:tr>
      <w:tr w:rsidR="00994F14" w:rsidRPr="0076015C" w14:paraId="76F2FF1E" w14:textId="77777777" w:rsidTr="006A4498">
        <w:tc>
          <w:tcPr>
            <w:tcW w:w="2258" w:type="pct"/>
          </w:tcPr>
          <w:p w14:paraId="5BF8A455" w14:textId="77777777" w:rsidR="00994F14" w:rsidRPr="0076015C" w:rsidRDefault="00994F14" w:rsidP="009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40" w:type="pct"/>
          </w:tcPr>
          <w:p w14:paraId="6CC537C1" w14:textId="77777777" w:rsidR="00994F14" w:rsidRPr="0076015C" w:rsidRDefault="00994F14" w:rsidP="009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4F8D003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850E852" w14:textId="77777777" w:rsidR="00994F14" w:rsidRPr="0076015C" w:rsidRDefault="00994F14" w:rsidP="009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2ED547A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5CE991F" w14:textId="77777777" w:rsidR="00994F14" w:rsidRPr="0076015C" w:rsidRDefault="00994F14" w:rsidP="009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1D51B11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77C4F16" w14:textId="77777777" w:rsidR="00994F14" w:rsidRPr="0076015C" w:rsidRDefault="00994F14" w:rsidP="009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4F14" w:rsidRPr="0076015C" w14:paraId="60DE4C22" w14:textId="77777777" w:rsidTr="00397141">
        <w:tc>
          <w:tcPr>
            <w:tcW w:w="2258" w:type="pct"/>
          </w:tcPr>
          <w:p w14:paraId="6332131D" w14:textId="77777777" w:rsidR="00994F14" w:rsidRPr="0076015C" w:rsidRDefault="00994F14" w:rsidP="009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40" w:type="pct"/>
          </w:tcPr>
          <w:p w14:paraId="13142B0F" w14:textId="3237D96D" w:rsidR="00994F14" w:rsidRPr="0076015C" w:rsidRDefault="00061461" w:rsidP="00061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25,408</w:t>
            </w:r>
          </w:p>
        </w:tc>
        <w:tc>
          <w:tcPr>
            <w:tcW w:w="140" w:type="pct"/>
          </w:tcPr>
          <w:p w14:paraId="07C4AB08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EE1F773" w14:textId="23133652" w:rsidR="00994F14" w:rsidRPr="0076015C" w:rsidRDefault="00994F14" w:rsidP="009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25,434</w:t>
            </w:r>
          </w:p>
        </w:tc>
        <w:tc>
          <w:tcPr>
            <w:tcW w:w="147" w:type="pct"/>
          </w:tcPr>
          <w:p w14:paraId="5DDEAA54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2393128" w14:textId="1590DD78" w:rsidR="00994F14" w:rsidRPr="0076015C" w:rsidRDefault="00061461" w:rsidP="009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23,328</w:t>
            </w:r>
          </w:p>
        </w:tc>
        <w:tc>
          <w:tcPr>
            <w:tcW w:w="147" w:type="pct"/>
          </w:tcPr>
          <w:p w14:paraId="271FA0CD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368A714" w14:textId="17F5D9C2" w:rsidR="00994F14" w:rsidRPr="00061461" w:rsidRDefault="00994F14" w:rsidP="009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061461">
              <w:rPr>
                <w:rFonts w:ascii="Angsana New" w:hAnsi="Angsana New"/>
                <w:sz w:val="30"/>
                <w:szCs w:val="30"/>
              </w:rPr>
              <w:t>24,280</w:t>
            </w:r>
          </w:p>
        </w:tc>
      </w:tr>
      <w:tr w:rsidR="00994F14" w:rsidRPr="0076015C" w14:paraId="03A679A3" w14:textId="77777777" w:rsidTr="00397141">
        <w:tc>
          <w:tcPr>
            <w:tcW w:w="2258" w:type="pct"/>
          </w:tcPr>
          <w:p w14:paraId="4B1B9216" w14:textId="77777777" w:rsidR="00994F14" w:rsidRPr="0076015C" w:rsidRDefault="00994F14" w:rsidP="009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7BC038BF" w14:textId="59918B7B" w:rsidR="00994F14" w:rsidRPr="0076015C" w:rsidRDefault="00061461" w:rsidP="00061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1,867</w:t>
            </w:r>
          </w:p>
        </w:tc>
        <w:tc>
          <w:tcPr>
            <w:tcW w:w="140" w:type="pct"/>
          </w:tcPr>
          <w:p w14:paraId="184DE0AA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7EB0952C" w14:textId="2ED40D09" w:rsidR="00994F14" w:rsidRPr="0076015C" w:rsidRDefault="00994F14" w:rsidP="009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1,955</w:t>
            </w:r>
          </w:p>
        </w:tc>
        <w:tc>
          <w:tcPr>
            <w:tcW w:w="147" w:type="pct"/>
          </w:tcPr>
          <w:p w14:paraId="5757BAC2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5BA49564" w14:textId="173603D7" w:rsidR="00994F14" w:rsidRPr="0076015C" w:rsidRDefault="00061461" w:rsidP="009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1,867</w:t>
            </w:r>
          </w:p>
        </w:tc>
        <w:tc>
          <w:tcPr>
            <w:tcW w:w="147" w:type="pct"/>
          </w:tcPr>
          <w:p w14:paraId="54041344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B63EDCC" w14:textId="63B8E13E" w:rsidR="00994F14" w:rsidRPr="00061461" w:rsidRDefault="00994F14" w:rsidP="009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061461">
              <w:rPr>
                <w:rFonts w:ascii="Angsana New" w:hAnsi="Angsana New"/>
                <w:sz w:val="30"/>
                <w:szCs w:val="30"/>
              </w:rPr>
              <w:t>1,955</w:t>
            </w:r>
          </w:p>
        </w:tc>
      </w:tr>
      <w:tr w:rsidR="00994F14" w:rsidRPr="0076015C" w14:paraId="366BCB6A" w14:textId="77777777" w:rsidTr="00397141">
        <w:tc>
          <w:tcPr>
            <w:tcW w:w="2258" w:type="pct"/>
          </w:tcPr>
          <w:p w14:paraId="2495237B" w14:textId="77777777" w:rsidR="00994F14" w:rsidRPr="0076015C" w:rsidRDefault="00994F14" w:rsidP="009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087EE12E" w14:textId="4BA97E37" w:rsidR="00994F14" w:rsidRPr="0076015C" w:rsidRDefault="00061461" w:rsidP="00061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27,275</w:t>
            </w:r>
          </w:p>
        </w:tc>
        <w:tc>
          <w:tcPr>
            <w:tcW w:w="140" w:type="pct"/>
          </w:tcPr>
          <w:p w14:paraId="06915DBB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11C5955F" w14:textId="0EC06CE9" w:rsidR="00994F14" w:rsidRPr="0076015C" w:rsidRDefault="00994F14" w:rsidP="009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27,389</w:t>
            </w:r>
          </w:p>
        </w:tc>
        <w:tc>
          <w:tcPr>
            <w:tcW w:w="147" w:type="pct"/>
          </w:tcPr>
          <w:p w14:paraId="64000718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01D1CA7" w14:textId="4DCCC7E0" w:rsidR="00994F14" w:rsidRPr="0076015C" w:rsidRDefault="00487FBE" w:rsidP="009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25,195</w:t>
            </w:r>
          </w:p>
        </w:tc>
        <w:tc>
          <w:tcPr>
            <w:tcW w:w="147" w:type="pct"/>
          </w:tcPr>
          <w:p w14:paraId="27E112F4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0A0DDDB" w14:textId="68F68E16" w:rsidR="00994F14" w:rsidRPr="0076015C" w:rsidRDefault="00994F14" w:rsidP="009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26,235</w:t>
            </w:r>
          </w:p>
        </w:tc>
      </w:tr>
    </w:tbl>
    <w:p w14:paraId="01139766" w14:textId="659BAB8B" w:rsidR="001F1FB6" w:rsidRDefault="001F1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sz w:val="30"/>
          <w:szCs w:val="30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5"/>
        <w:gridCol w:w="1171"/>
        <w:gridCol w:w="272"/>
        <w:gridCol w:w="1170"/>
        <w:gridCol w:w="272"/>
        <w:gridCol w:w="1142"/>
        <w:gridCol w:w="241"/>
        <w:gridCol w:w="1139"/>
      </w:tblGrid>
      <w:tr w:rsidR="00BA7F72" w:rsidRPr="000C3304" w14:paraId="037EBE86" w14:textId="77777777" w:rsidTr="000C3304">
        <w:trPr>
          <w:tblHeader/>
        </w:trPr>
        <w:tc>
          <w:tcPr>
            <w:tcW w:w="2056" w:type="pct"/>
          </w:tcPr>
          <w:p w14:paraId="72B8A5EA" w14:textId="77777777" w:rsidR="001F569D" w:rsidRPr="000C3304" w:rsidRDefault="001F569D" w:rsidP="0054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3" w:type="pct"/>
            <w:gridSpan w:val="3"/>
          </w:tcPr>
          <w:p w14:paraId="30C20176" w14:textId="77777777" w:rsidR="001F569D" w:rsidRPr="000C3304" w:rsidRDefault="001F569D" w:rsidP="0054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33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vAlign w:val="bottom"/>
          </w:tcPr>
          <w:p w14:paraId="1DBEE4A9" w14:textId="77777777" w:rsidR="001F569D" w:rsidRPr="000C3304" w:rsidRDefault="001F569D" w:rsidP="0054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73" w:type="pct"/>
            <w:gridSpan w:val="3"/>
            <w:vAlign w:val="bottom"/>
          </w:tcPr>
          <w:p w14:paraId="3F56E43D" w14:textId="77777777" w:rsidR="001F569D" w:rsidRPr="000C3304" w:rsidRDefault="001F569D" w:rsidP="0054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33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5AB8" w:rsidRPr="000C3304" w14:paraId="6896F07E" w14:textId="77777777" w:rsidTr="000C3304">
        <w:trPr>
          <w:tblHeader/>
        </w:trPr>
        <w:tc>
          <w:tcPr>
            <w:tcW w:w="2056" w:type="pct"/>
          </w:tcPr>
          <w:p w14:paraId="0E4C3FA0" w14:textId="4141B2BE" w:rsidR="00815AB8" w:rsidRPr="000C3304" w:rsidRDefault="00D84151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C33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</w:t>
            </w:r>
          </w:p>
        </w:tc>
        <w:tc>
          <w:tcPr>
            <w:tcW w:w="638" w:type="pct"/>
          </w:tcPr>
          <w:p w14:paraId="1E319792" w14:textId="3F60A18A" w:rsidR="00815AB8" w:rsidRPr="000C3304" w:rsidRDefault="006F2F4C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48" w:type="pct"/>
          </w:tcPr>
          <w:p w14:paraId="6F908996" w14:textId="77777777" w:rsidR="00815AB8" w:rsidRPr="000C3304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16FB3F9F" w14:textId="44BA5107" w:rsidR="00815AB8" w:rsidRPr="000C3304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30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C330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3FC4819E" w14:textId="77777777" w:rsidR="00815AB8" w:rsidRPr="000C3304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70AD4F7B" w14:textId="1C09A4DF" w:rsidR="00815AB8" w:rsidRPr="000C3304" w:rsidRDefault="006F2F4C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31" w:type="pct"/>
          </w:tcPr>
          <w:p w14:paraId="43CF0DA8" w14:textId="77777777" w:rsidR="00815AB8" w:rsidRPr="000C3304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794BB620" w14:textId="1076BC0D" w:rsidR="00815AB8" w:rsidRPr="000C3304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330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C330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15AB8" w:rsidRPr="000C3304" w14:paraId="38C59CF6" w14:textId="77777777" w:rsidTr="000C3304">
        <w:trPr>
          <w:tblHeader/>
        </w:trPr>
        <w:tc>
          <w:tcPr>
            <w:tcW w:w="2056" w:type="pct"/>
          </w:tcPr>
          <w:p w14:paraId="305FBD4C" w14:textId="404394B3" w:rsidR="00815AB8" w:rsidRPr="000C3304" w:rsidRDefault="00D84151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C33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C33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ณ วันที่</w:t>
            </w:r>
          </w:p>
        </w:tc>
        <w:tc>
          <w:tcPr>
            <w:tcW w:w="638" w:type="pct"/>
          </w:tcPr>
          <w:p w14:paraId="63EDE34D" w14:textId="577818B5" w:rsidR="00815AB8" w:rsidRPr="000C3304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330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3835E0E2" w14:textId="77777777" w:rsidR="00815AB8" w:rsidRPr="000C3304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060104C3" w14:textId="26B0453F" w:rsidR="00815AB8" w:rsidRPr="000C3304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330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70206B54" w14:textId="77777777" w:rsidR="00815AB8" w:rsidRPr="000C3304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26C26217" w14:textId="3C6D0495" w:rsidR="00815AB8" w:rsidRPr="000C3304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330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1" w:type="pct"/>
          </w:tcPr>
          <w:p w14:paraId="0A39C77A" w14:textId="77777777" w:rsidR="00815AB8" w:rsidRPr="000C3304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65A652DC" w14:textId="1A334D42" w:rsidR="00815AB8" w:rsidRPr="000C3304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330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15AB8" w:rsidRPr="000C3304" w14:paraId="0E37A1A8" w14:textId="77777777" w:rsidTr="000C3304">
        <w:trPr>
          <w:tblHeader/>
        </w:trPr>
        <w:tc>
          <w:tcPr>
            <w:tcW w:w="2056" w:type="pct"/>
          </w:tcPr>
          <w:p w14:paraId="10235772" w14:textId="77777777" w:rsidR="00815AB8" w:rsidRPr="000C3304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44" w:type="pct"/>
            <w:gridSpan w:val="7"/>
          </w:tcPr>
          <w:p w14:paraId="36DE6E3B" w14:textId="77777777" w:rsidR="00815AB8" w:rsidRPr="000C3304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33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5AB8" w:rsidRPr="00106313" w14:paraId="54BFAC78" w14:textId="77777777" w:rsidTr="00000724">
        <w:tc>
          <w:tcPr>
            <w:tcW w:w="2056" w:type="pct"/>
          </w:tcPr>
          <w:p w14:paraId="25724B64" w14:textId="28B20C1F" w:rsidR="00815AB8" w:rsidRPr="00106313" w:rsidRDefault="00815AB8" w:rsidP="00815AB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638" w:type="pct"/>
          </w:tcPr>
          <w:p w14:paraId="2CC313AC" w14:textId="77777777" w:rsidR="00815AB8" w:rsidRPr="00106313" w:rsidRDefault="00815AB8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2D666E1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0635A4D3" w14:textId="77777777" w:rsidR="00815AB8" w:rsidRPr="00106313" w:rsidRDefault="00815AB8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300F962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676C106C" w14:textId="77777777" w:rsidR="00815AB8" w:rsidRPr="00106313" w:rsidRDefault="00815AB8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37BEE7AF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</w:tcPr>
          <w:p w14:paraId="31CB065B" w14:textId="77777777" w:rsidR="00815AB8" w:rsidRPr="00106313" w:rsidRDefault="00815AB8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5AB8" w:rsidRPr="00106313" w14:paraId="317A7197" w14:textId="77777777" w:rsidTr="00000724">
        <w:tc>
          <w:tcPr>
            <w:tcW w:w="2056" w:type="pct"/>
          </w:tcPr>
          <w:p w14:paraId="4AB1F03F" w14:textId="77777777" w:rsidR="00815AB8" w:rsidRPr="00106313" w:rsidRDefault="00815AB8" w:rsidP="00815AB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638" w:type="pct"/>
          </w:tcPr>
          <w:p w14:paraId="275A7EB3" w14:textId="441CC2CD" w:rsidR="00815AB8" w:rsidRPr="00106313" w:rsidRDefault="00487FBE" w:rsidP="00DB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5BB5C63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0FD4271F" w14:textId="406A7F8B" w:rsidR="00815AB8" w:rsidRPr="00106313" w:rsidRDefault="00815AB8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8ED8BFA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2C1FED1C" w14:textId="412F257A" w:rsidR="00815AB8" w:rsidRPr="00106313" w:rsidRDefault="00487FBE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29,842</w:t>
            </w:r>
          </w:p>
        </w:tc>
        <w:tc>
          <w:tcPr>
            <w:tcW w:w="131" w:type="pct"/>
          </w:tcPr>
          <w:p w14:paraId="5FD8053D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</w:tcPr>
          <w:p w14:paraId="7D4DEC98" w14:textId="109DF36A" w:rsidR="00815AB8" w:rsidRPr="00106313" w:rsidRDefault="00815AB8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A38C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063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A38C3">
              <w:rPr>
                <w:rFonts w:asciiTheme="majorBidi" w:hAnsiTheme="majorBidi" w:cstheme="majorBidi"/>
                <w:sz w:val="30"/>
                <w:szCs w:val="30"/>
              </w:rPr>
              <w:t>521</w:t>
            </w:r>
          </w:p>
        </w:tc>
      </w:tr>
      <w:tr w:rsidR="004B4EC7" w:rsidRPr="00106313" w14:paraId="30BD93AC" w14:textId="77777777" w:rsidTr="00000724">
        <w:tc>
          <w:tcPr>
            <w:tcW w:w="2056" w:type="pct"/>
          </w:tcPr>
          <w:p w14:paraId="1DE25C86" w14:textId="2A7AD174" w:rsidR="004B4EC7" w:rsidRPr="00106313" w:rsidRDefault="004B4EC7" w:rsidP="00815AB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บริษัทร่วม</w:t>
            </w:r>
          </w:p>
        </w:tc>
        <w:tc>
          <w:tcPr>
            <w:tcW w:w="638" w:type="pct"/>
          </w:tcPr>
          <w:p w14:paraId="1004519B" w14:textId="068164BE" w:rsidR="004B4EC7" w:rsidRDefault="00487FBE" w:rsidP="001B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148" w:type="pct"/>
          </w:tcPr>
          <w:p w14:paraId="10BB6162" w14:textId="77777777" w:rsidR="004B4EC7" w:rsidRPr="00106313" w:rsidRDefault="004B4EC7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7F93974F" w14:textId="5CFF61F4" w:rsidR="004B4EC7" w:rsidRPr="00106313" w:rsidRDefault="004B4EC7" w:rsidP="001B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148" w:type="pct"/>
          </w:tcPr>
          <w:p w14:paraId="5C20A011" w14:textId="77777777" w:rsidR="004B4EC7" w:rsidRPr="00106313" w:rsidRDefault="004B4EC7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6AA99B71" w14:textId="48BD855F" w:rsidR="004B4EC7" w:rsidRDefault="00487FBE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7BD3424" w14:textId="77777777" w:rsidR="004B4EC7" w:rsidRPr="00F36255" w:rsidRDefault="004B4EC7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008606C0" w14:textId="44897655" w:rsidR="004B4EC7" w:rsidRPr="00106313" w:rsidRDefault="004B4EC7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5AB8" w:rsidRPr="00106313" w14:paraId="69B5F2D7" w14:textId="77777777" w:rsidTr="00000724">
        <w:tc>
          <w:tcPr>
            <w:tcW w:w="2056" w:type="pct"/>
          </w:tcPr>
          <w:p w14:paraId="67857A62" w14:textId="77777777" w:rsidR="00815AB8" w:rsidRPr="00106313" w:rsidRDefault="00815AB8" w:rsidP="00815AB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06B50242" w14:textId="56B8F680" w:rsidR="00815AB8" w:rsidRPr="00106313" w:rsidRDefault="00487FBE" w:rsidP="001B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</w:t>
            </w:r>
          </w:p>
        </w:tc>
        <w:tc>
          <w:tcPr>
            <w:tcW w:w="148" w:type="pct"/>
          </w:tcPr>
          <w:p w14:paraId="69244CBB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30A088F6" w14:textId="48EA3CCF" w:rsidR="00815AB8" w:rsidRPr="00106313" w:rsidRDefault="00FC21B2" w:rsidP="001B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</w:t>
            </w:r>
          </w:p>
        </w:tc>
        <w:tc>
          <w:tcPr>
            <w:tcW w:w="148" w:type="pct"/>
          </w:tcPr>
          <w:p w14:paraId="19B315D8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0659B618" w14:textId="774A9AD4" w:rsidR="00815AB8" w:rsidRPr="00194350" w:rsidRDefault="00487FBE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29,842</w:t>
            </w:r>
          </w:p>
        </w:tc>
        <w:tc>
          <w:tcPr>
            <w:tcW w:w="131" w:type="pct"/>
          </w:tcPr>
          <w:p w14:paraId="3AAB7A28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5F7A164A" w14:textId="0090091A" w:rsidR="00815AB8" w:rsidRPr="00106313" w:rsidRDefault="00815AB8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BA38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A38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521</w:t>
            </w:r>
          </w:p>
        </w:tc>
      </w:tr>
      <w:tr w:rsidR="00815AB8" w:rsidRPr="00106313" w14:paraId="11C3B439" w14:textId="77777777" w:rsidTr="00815AB8">
        <w:tc>
          <w:tcPr>
            <w:tcW w:w="2056" w:type="pct"/>
          </w:tcPr>
          <w:p w14:paraId="36FAF0A7" w14:textId="35AAB1D2" w:rsidR="00815AB8" w:rsidRPr="00106313" w:rsidRDefault="00815AB8" w:rsidP="00815AB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638" w:type="pct"/>
          </w:tcPr>
          <w:p w14:paraId="53EF05A4" w14:textId="77777777" w:rsidR="00815AB8" w:rsidRPr="00106313" w:rsidRDefault="00815AB8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3B84FA7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20D482CD" w14:textId="77777777" w:rsidR="00815AB8" w:rsidRPr="00106313" w:rsidRDefault="00815AB8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3AAB0BE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164B1A54" w14:textId="77777777" w:rsidR="00815AB8" w:rsidRPr="00106313" w:rsidRDefault="00815AB8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5A3DCFEC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</w:tcPr>
          <w:p w14:paraId="105E6E8C" w14:textId="77777777" w:rsidR="00815AB8" w:rsidRPr="00106313" w:rsidRDefault="00815AB8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3304" w:rsidRPr="00106313" w14:paraId="24CA6611" w14:textId="77777777" w:rsidTr="00815AB8">
        <w:tc>
          <w:tcPr>
            <w:tcW w:w="2056" w:type="pct"/>
          </w:tcPr>
          <w:p w14:paraId="195B2902" w14:textId="757A1EE6" w:rsidR="000C3304" w:rsidRPr="00106313" w:rsidRDefault="001176CB" w:rsidP="00815AB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176CB">
              <w:rPr>
                <w:rFonts w:asciiTheme="majorBidi" w:hAnsiTheme="majorBidi" w:cs="Angsana New"/>
                <w:b/>
                <w:bCs/>
                <w:i/>
                <w:iCs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638" w:type="pct"/>
          </w:tcPr>
          <w:p w14:paraId="5940FC34" w14:textId="77777777" w:rsidR="000C3304" w:rsidRPr="00106313" w:rsidRDefault="000C3304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D1845DC" w14:textId="77777777" w:rsidR="000C3304" w:rsidRPr="00106313" w:rsidRDefault="000C3304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173CE323" w14:textId="77777777" w:rsidR="000C3304" w:rsidRPr="00106313" w:rsidRDefault="000C3304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5E283DE" w14:textId="77777777" w:rsidR="000C3304" w:rsidRPr="00106313" w:rsidRDefault="000C3304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2DE9A06F" w14:textId="77777777" w:rsidR="000C3304" w:rsidRPr="00106313" w:rsidRDefault="000C3304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76BC926B" w14:textId="77777777" w:rsidR="000C3304" w:rsidRPr="00106313" w:rsidRDefault="000C3304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</w:tcPr>
          <w:p w14:paraId="3B4A19BE" w14:textId="77777777" w:rsidR="000C3304" w:rsidRPr="00106313" w:rsidRDefault="000C3304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7DA1" w:rsidRPr="00106313" w14:paraId="75373B9B" w14:textId="77777777" w:rsidTr="00815AB8">
        <w:tc>
          <w:tcPr>
            <w:tcW w:w="2056" w:type="pct"/>
          </w:tcPr>
          <w:p w14:paraId="365181F3" w14:textId="77777777" w:rsidR="00057DA1" w:rsidRPr="00106313" w:rsidRDefault="00057DA1" w:rsidP="00057DA1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638" w:type="pct"/>
          </w:tcPr>
          <w:p w14:paraId="6FF31A4C" w14:textId="775F30E9" w:rsidR="00057DA1" w:rsidRPr="00106313" w:rsidRDefault="00487FBE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C44B956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53870F74" w14:textId="17F63602" w:rsidR="00057DA1" w:rsidRPr="00106313" w:rsidRDefault="00057DA1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F68AE9A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6DFF4580" w14:textId="61CAB815" w:rsidR="00057DA1" w:rsidRPr="00106313" w:rsidRDefault="00487FBE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1,197</w:t>
            </w:r>
          </w:p>
        </w:tc>
        <w:tc>
          <w:tcPr>
            <w:tcW w:w="131" w:type="pct"/>
          </w:tcPr>
          <w:p w14:paraId="751A2D91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</w:tcPr>
          <w:p w14:paraId="08530D70" w14:textId="4C6B0338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851</w:t>
            </w:r>
          </w:p>
        </w:tc>
      </w:tr>
      <w:tr w:rsidR="00057DA1" w:rsidRPr="00106313" w14:paraId="2D40BC9C" w14:textId="77777777" w:rsidTr="00815AB8">
        <w:tc>
          <w:tcPr>
            <w:tcW w:w="2056" w:type="pct"/>
          </w:tcPr>
          <w:p w14:paraId="19EEDD98" w14:textId="77777777" w:rsidR="00057DA1" w:rsidRPr="00106313" w:rsidRDefault="00057DA1" w:rsidP="00057DA1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7BB7D1B4" w14:textId="19E44006" w:rsidR="00057DA1" w:rsidRPr="00487FBE" w:rsidRDefault="00487FBE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F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5F4DD27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DD4F743" w14:textId="3B615D9A" w:rsidR="00057DA1" w:rsidRPr="00487FBE" w:rsidRDefault="00057DA1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F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E1E93DD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561B6CE9" w14:textId="396F6B37" w:rsidR="00057DA1" w:rsidRPr="00194350" w:rsidRDefault="00487FBE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1,197</w:t>
            </w:r>
          </w:p>
        </w:tc>
        <w:tc>
          <w:tcPr>
            <w:tcW w:w="131" w:type="pct"/>
          </w:tcPr>
          <w:p w14:paraId="752E087F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0208F8E3" w14:textId="66903F95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851</w:t>
            </w:r>
          </w:p>
        </w:tc>
      </w:tr>
      <w:tr w:rsidR="00057DA1" w:rsidRPr="00106313" w14:paraId="1C581340" w14:textId="77777777" w:rsidTr="0077192F">
        <w:trPr>
          <w:trHeight w:val="242"/>
        </w:trPr>
        <w:tc>
          <w:tcPr>
            <w:tcW w:w="2056" w:type="pct"/>
          </w:tcPr>
          <w:p w14:paraId="477B84FE" w14:textId="06EC2836" w:rsidR="00A67676" w:rsidRPr="00106313" w:rsidRDefault="00A67676" w:rsidP="00057DA1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638" w:type="pct"/>
          </w:tcPr>
          <w:p w14:paraId="68A9DEA3" w14:textId="77777777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7CEEF4D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38BF3FE1" w14:textId="77777777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1C026B97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23E632F5" w14:textId="77777777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513DB632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7838A29" w14:textId="77777777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7DA1" w:rsidRPr="00106313" w14:paraId="4399FB3B" w14:textId="77777777" w:rsidTr="00815AB8">
        <w:tc>
          <w:tcPr>
            <w:tcW w:w="2056" w:type="pct"/>
          </w:tcPr>
          <w:p w14:paraId="606EF830" w14:textId="77777777" w:rsidR="00057DA1" w:rsidRPr="00106313" w:rsidRDefault="00057DA1" w:rsidP="00057DA1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เงินให้กู้ยืม</w:t>
            </w:r>
          </w:p>
        </w:tc>
        <w:tc>
          <w:tcPr>
            <w:tcW w:w="638" w:type="pct"/>
          </w:tcPr>
          <w:p w14:paraId="1C342347" w14:textId="77777777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173A2C78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2DC8AA9F" w14:textId="77777777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64663FE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5576ACA9" w14:textId="77777777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44CAC1BC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31772A2E" w14:textId="77777777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87FBE" w:rsidRPr="00106313" w14:paraId="22B789EC" w14:textId="77777777" w:rsidTr="00815AB8">
        <w:tc>
          <w:tcPr>
            <w:tcW w:w="2056" w:type="pct"/>
          </w:tcPr>
          <w:p w14:paraId="0547DC15" w14:textId="77777777" w:rsidR="00487FBE" w:rsidRPr="00106313" w:rsidRDefault="00487FBE" w:rsidP="00487FBE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30D2B658" w14:textId="75FF79DD" w:rsidR="00487FBE" w:rsidRPr="00106313" w:rsidRDefault="00487FBE" w:rsidP="0048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EAA27F6" w14:textId="77777777" w:rsidR="00487FBE" w:rsidRPr="00106313" w:rsidRDefault="00487FBE" w:rsidP="00487FB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00CBC19E" w14:textId="317E0350" w:rsidR="00487FBE" w:rsidRPr="005343B2" w:rsidRDefault="00487FBE" w:rsidP="0048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343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3CF752F" w14:textId="77777777" w:rsidR="00487FBE" w:rsidRPr="005343B2" w:rsidRDefault="00487FBE" w:rsidP="00487FB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68CF5B0C" w14:textId="4702FB95" w:rsidR="00487FBE" w:rsidRPr="005343B2" w:rsidRDefault="00487FBE" w:rsidP="0048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310</w:t>
            </w:r>
            <w:r w:rsidRPr="005343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813</w:t>
            </w:r>
          </w:p>
        </w:tc>
        <w:tc>
          <w:tcPr>
            <w:tcW w:w="131" w:type="pct"/>
          </w:tcPr>
          <w:p w14:paraId="75E4D1EE" w14:textId="77777777" w:rsidR="00487FBE" w:rsidRPr="005343B2" w:rsidRDefault="00487FBE" w:rsidP="00487FB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665695A3" w14:textId="6A7F0D71" w:rsidR="00487FBE" w:rsidRPr="005343B2" w:rsidRDefault="00487FBE" w:rsidP="0048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</w:t>
            </w:r>
            <w:r w:rsidRPr="005343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018</w:t>
            </w:r>
          </w:p>
        </w:tc>
      </w:tr>
      <w:tr w:rsidR="00487FBE" w:rsidRPr="00106313" w14:paraId="73B83A8D" w14:textId="77777777" w:rsidTr="00815AB8">
        <w:tc>
          <w:tcPr>
            <w:tcW w:w="2056" w:type="pct"/>
          </w:tcPr>
          <w:p w14:paraId="7632F84D" w14:textId="77777777" w:rsidR="00487FBE" w:rsidRPr="00106313" w:rsidRDefault="00487FBE" w:rsidP="00487FBE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1C6C8C73" w14:textId="64F3070C" w:rsidR="00487FBE" w:rsidRPr="00487FBE" w:rsidRDefault="00487FBE" w:rsidP="0048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B54CF9A" w14:textId="77777777" w:rsidR="00487FBE" w:rsidRPr="00106313" w:rsidRDefault="00487FBE" w:rsidP="00487FB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FAD06C9" w14:textId="4174675F" w:rsidR="00487FBE" w:rsidRPr="00487FBE" w:rsidRDefault="00487FBE" w:rsidP="0048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F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BEA1D91" w14:textId="77777777" w:rsidR="00487FBE" w:rsidRPr="00106313" w:rsidRDefault="00487FBE" w:rsidP="00487FB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1F7D27A2" w14:textId="71FF9B8E" w:rsidR="00487FBE" w:rsidRPr="00194350" w:rsidRDefault="00487FBE" w:rsidP="0048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310</w:t>
            </w: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813</w:t>
            </w:r>
          </w:p>
        </w:tc>
        <w:tc>
          <w:tcPr>
            <w:tcW w:w="131" w:type="pct"/>
          </w:tcPr>
          <w:p w14:paraId="1F66312B" w14:textId="77777777" w:rsidR="00487FBE" w:rsidRPr="00106313" w:rsidRDefault="00487FBE" w:rsidP="00487FB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2E7904C1" w14:textId="3775E1D5" w:rsidR="00487FBE" w:rsidRPr="00106313" w:rsidRDefault="00487FBE" w:rsidP="0048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018</w:t>
            </w:r>
          </w:p>
        </w:tc>
      </w:tr>
      <w:tr w:rsidR="000E4421" w:rsidRPr="00106313" w14:paraId="7F178BEE" w14:textId="77777777" w:rsidTr="000E4421">
        <w:tc>
          <w:tcPr>
            <w:tcW w:w="2056" w:type="pct"/>
          </w:tcPr>
          <w:p w14:paraId="07AA9615" w14:textId="77777777" w:rsidR="000E4421" w:rsidRPr="00106313" w:rsidRDefault="000E4421" w:rsidP="00487FBE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364C6185" w14:textId="77777777" w:rsidR="000E4421" w:rsidRDefault="000E4421" w:rsidP="0048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B460681" w14:textId="77777777" w:rsidR="000E4421" w:rsidRPr="00106313" w:rsidRDefault="000E4421" w:rsidP="00487FB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38745EE0" w14:textId="77777777" w:rsidR="000E4421" w:rsidRPr="00487FBE" w:rsidRDefault="000E4421" w:rsidP="0048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368934F" w14:textId="77777777" w:rsidR="000E4421" w:rsidRPr="00106313" w:rsidRDefault="000E4421" w:rsidP="00487FB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3DE83908" w14:textId="77777777" w:rsidR="000E4421" w:rsidRDefault="000E4421" w:rsidP="0048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10E0C100" w14:textId="77777777" w:rsidR="000E4421" w:rsidRPr="00106313" w:rsidRDefault="000E4421" w:rsidP="00487FB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1958CF5B" w14:textId="77777777" w:rsidR="000E4421" w:rsidRDefault="000E4421" w:rsidP="0048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87FBE" w:rsidRPr="00106313" w14:paraId="3032372D" w14:textId="77777777" w:rsidTr="00815AB8">
        <w:tc>
          <w:tcPr>
            <w:tcW w:w="2056" w:type="pct"/>
          </w:tcPr>
          <w:p w14:paraId="63233981" w14:textId="77777777" w:rsidR="00487FBE" w:rsidRPr="00106313" w:rsidRDefault="00487FBE" w:rsidP="0048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638" w:type="pct"/>
          </w:tcPr>
          <w:p w14:paraId="5961ED71" w14:textId="77777777" w:rsidR="00487FBE" w:rsidRPr="00106313" w:rsidRDefault="00487FBE" w:rsidP="00487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CDEF141" w14:textId="77777777" w:rsidR="00487FBE" w:rsidRPr="00106313" w:rsidRDefault="00487FBE" w:rsidP="00487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2FD9FEFD" w14:textId="77777777" w:rsidR="00487FBE" w:rsidRPr="00106313" w:rsidRDefault="00487FBE" w:rsidP="00487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9180879" w14:textId="77777777" w:rsidR="00487FBE" w:rsidRPr="00106313" w:rsidRDefault="00487FBE" w:rsidP="00487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0A09FEA0" w14:textId="77777777" w:rsidR="00487FBE" w:rsidRPr="00106313" w:rsidRDefault="00487FBE" w:rsidP="00487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3C79EC7C" w14:textId="77777777" w:rsidR="00487FBE" w:rsidRPr="00106313" w:rsidRDefault="00487FBE" w:rsidP="00487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2C7218E8" w14:textId="77777777" w:rsidR="00487FBE" w:rsidRPr="00106313" w:rsidRDefault="00487FBE" w:rsidP="00487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7FBE" w:rsidRPr="00106313" w14:paraId="71D0E977" w14:textId="77777777" w:rsidTr="00815AB8">
        <w:tc>
          <w:tcPr>
            <w:tcW w:w="2056" w:type="pct"/>
          </w:tcPr>
          <w:p w14:paraId="117B8A59" w14:textId="77777777" w:rsidR="00487FBE" w:rsidRPr="00106313" w:rsidRDefault="00487FBE" w:rsidP="0048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8" w:type="pct"/>
          </w:tcPr>
          <w:p w14:paraId="4B77395F" w14:textId="78D7FD0B" w:rsidR="00487FBE" w:rsidRPr="00106313" w:rsidRDefault="00487FBE" w:rsidP="0048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2,667</w:t>
            </w:r>
          </w:p>
        </w:tc>
        <w:tc>
          <w:tcPr>
            <w:tcW w:w="148" w:type="pct"/>
          </w:tcPr>
          <w:p w14:paraId="37E0BE77" w14:textId="77777777" w:rsidR="00487FBE" w:rsidRPr="00106313" w:rsidRDefault="00487FBE" w:rsidP="00487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43F7A39C" w14:textId="2415C8DB" w:rsidR="00487FBE" w:rsidRPr="00106313" w:rsidRDefault="00487FBE" w:rsidP="0048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2,667</w:t>
            </w:r>
          </w:p>
        </w:tc>
        <w:tc>
          <w:tcPr>
            <w:tcW w:w="148" w:type="pct"/>
          </w:tcPr>
          <w:p w14:paraId="0E4C8359" w14:textId="77777777" w:rsidR="00487FBE" w:rsidRPr="00106313" w:rsidRDefault="00487FBE" w:rsidP="00487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2857A17C" w14:textId="0E66F01B" w:rsidR="00487FBE" w:rsidRPr="00106313" w:rsidRDefault="00487FBE" w:rsidP="0048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44DAD5B5" w14:textId="77777777" w:rsidR="00487FBE" w:rsidRPr="00106313" w:rsidRDefault="00487FBE" w:rsidP="00487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1A455B6B" w14:textId="60E4DACD" w:rsidR="00487FBE" w:rsidRPr="00106313" w:rsidRDefault="00487FBE" w:rsidP="0048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87FBE" w:rsidRPr="00106313" w14:paraId="4B49FB33" w14:textId="77777777" w:rsidTr="00815AB8">
        <w:tc>
          <w:tcPr>
            <w:tcW w:w="2056" w:type="pct"/>
          </w:tcPr>
          <w:p w14:paraId="76997303" w14:textId="77777777" w:rsidR="00487FBE" w:rsidRPr="00106313" w:rsidRDefault="00487FBE" w:rsidP="00487FBE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77DE32CC" w14:textId="11139007" w:rsidR="00487FBE" w:rsidRPr="00106313" w:rsidRDefault="00487FBE" w:rsidP="0048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2,667</w:t>
            </w:r>
          </w:p>
        </w:tc>
        <w:tc>
          <w:tcPr>
            <w:tcW w:w="148" w:type="pct"/>
          </w:tcPr>
          <w:p w14:paraId="224FADED" w14:textId="77777777" w:rsidR="00487FBE" w:rsidRPr="00106313" w:rsidRDefault="00487FBE" w:rsidP="00487FB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65D033A3" w14:textId="60DAA420" w:rsidR="00487FBE" w:rsidRPr="00106313" w:rsidRDefault="00487FBE" w:rsidP="0048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2,667</w:t>
            </w:r>
          </w:p>
        </w:tc>
        <w:tc>
          <w:tcPr>
            <w:tcW w:w="148" w:type="pct"/>
          </w:tcPr>
          <w:p w14:paraId="7F59EC8C" w14:textId="77777777" w:rsidR="00487FBE" w:rsidRPr="00106313" w:rsidRDefault="00487FBE" w:rsidP="00487FB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37D4AC1F" w14:textId="1E15F9DA" w:rsidR="00487FBE" w:rsidRPr="00487FBE" w:rsidRDefault="00487FBE" w:rsidP="0048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F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74DC0570" w14:textId="77777777" w:rsidR="00487FBE" w:rsidRPr="00106313" w:rsidRDefault="00487FBE" w:rsidP="00487FB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37C99445" w14:textId="203722DE" w:rsidR="00487FBE" w:rsidRPr="00487FBE" w:rsidRDefault="00487FBE" w:rsidP="0048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F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87FBE" w:rsidRPr="00106313" w14:paraId="569F221B" w14:textId="77777777" w:rsidTr="00815AB8">
        <w:tc>
          <w:tcPr>
            <w:tcW w:w="2056" w:type="pct"/>
          </w:tcPr>
          <w:p w14:paraId="1DE84602" w14:textId="77777777" w:rsidR="00487FBE" w:rsidRPr="00106313" w:rsidRDefault="00487FBE" w:rsidP="00487FBE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638" w:type="pct"/>
            <w:shd w:val="clear" w:color="auto" w:fill="auto"/>
          </w:tcPr>
          <w:p w14:paraId="72D284FA" w14:textId="77777777" w:rsidR="00487FBE" w:rsidRPr="00106313" w:rsidRDefault="00487FBE" w:rsidP="00487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11446B40" w14:textId="77777777" w:rsidR="00487FBE" w:rsidRPr="00106313" w:rsidRDefault="00487FBE" w:rsidP="00487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08D3369E" w14:textId="77777777" w:rsidR="00487FBE" w:rsidRPr="00106313" w:rsidRDefault="00487FBE" w:rsidP="00487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9E30000" w14:textId="77777777" w:rsidR="00487FBE" w:rsidRPr="00106313" w:rsidRDefault="00487FBE" w:rsidP="00487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shd w:val="clear" w:color="auto" w:fill="auto"/>
          </w:tcPr>
          <w:p w14:paraId="0483C71C" w14:textId="77777777" w:rsidR="00487FBE" w:rsidRPr="00106313" w:rsidRDefault="00487FBE" w:rsidP="00487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4E7A3F1C" w14:textId="77777777" w:rsidR="00487FBE" w:rsidRPr="00106313" w:rsidRDefault="00487FBE" w:rsidP="00487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2D3E904" w14:textId="77777777" w:rsidR="00487FBE" w:rsidRPr="00106313" w:rsidRDefault="00487FBE" w:rsidP="00487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25EE" w:rsidRPr="00106313" w14:paraId="67BC15C7" w14:textId="77777777" w:rsidTr="00A225EE">
        <w:tc>
          <w:tcPr>
            <w:tcW w:w="2056" w:type="pct"/>
          </w:tcPr>
          <w:p w14:paraId="2A49EA08" w14:textId="65F24CE5" w:rsidR="00A225EE" w:rsidRPr="00106313" w:rsidRDefault="00A225EE" w:rsidP="00A225EE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ดอกเบี้ยค้างรับ</w:t>
            </w:r>
          </w:p>
        </w:tc>
        <w:tc>
          <w:tcPr>
            <w:tcW w:w="638" w:type="pct"/>
            <w:shd w:val="clear" w:color="auto" w:fill="auto"/>
          </w:tcPr>
          <w:p w14:paraId="70A3FC03" w14:textId="77777777" w:rsidR="00A225EE" w:rsidRPr="00106313" w:rsidRDefault="00A225EE" w:rsidP="00A22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E07E763" w14:textId="77777777" w:rsidR="00A225EE" w:rsidRPr="00106313" w:rsidRDefault="00A225EE" w:rsidP="00A22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044BB2C" w14:textId="77777777" w:rsidR="00A225EE" w:rsidRPr="00106313" w:rsidRDefault="00A225EE" w:rsidP="00A22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17CD6AA4" w14:textId="77777777" w:rsidR="00A225EE" w:rsidRPr="00106313" w:rsidRDefault="00A225EE" w:rsidP="00A22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shd w:val="clear" w:color="auto" w:fill="auto"/>
          </w:tcPr>
          <w:p w14:paraId="3E80DF88" w14:textId="77777777" w:rsidR="00A225EE" w:rsidRPr="00106313" w:rsidRDefault="00A225EE" w:rsidP="00A22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710C48F5" w14:textId="77777777" w:rsidR="00A225EE" w:rsidRPr="00106313" w:rsidRDefault="00A225EE" w:rsidP="00A22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7F57D610" w14:textId="77777777" w:rsidR="00A225EE" w:rsidRPr="00106313" w:rsidRDefault="00A225EE" w:rsidP="00A22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25EE" w:rsidRPr="00106313" w14:paraId="563AFA03" w14:textId="77777777" w:rsidTr="00A225EE">
        <w:tc>
          <w:tcPr>
            <w:tcW w:w="2056" w:type="pct"/>
          </w:tcPr>
          <w:p w14:paraId="0CA5C197" w14:textId="1B7CDF62" w:rsidR="00A225EE" w:rsidRPr="00106313" w:rsidRDefault="00A225EE" w:rsidP="00A225EE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4E0077C6" w14:textId="6864A0B7" w:rsidR="00A225EE" w:rsidRPr="00106313" w:rsidRDefault="00A225EE" w:rsidP="00A2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2FFD06F" w14:textId="77777777" w:rsidR="00A225EE" w:rsidRPr="00106313" w:rsidRDefault="00A225EE" w:rsidP="00A2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2AEBDC36" w14:textId="77767C1F" w:rsidR="00A225EE" w:rsidRPr="00106313" w:rsidRDefault="00A225EE" w:rsidP="00A2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56BCBB4" w14:textId="77777777" w:rsidR="00A225EE" w:rsidRPr="00106313" w:rsidRDefault="00A225EE" w:rsidP="00A22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14:paraId="037278D5" w14:textId="72628FDB" w:rsidR="00A225EE" w:rsidRPr="00106313" w:rsidRDefault="00A225EE" w:rsidP="00A22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  <w:tc>
          <w:tcPr>
            <w:tcW w:w="131" w:type="pct"/>
          </w:tcPr>
          <w:p w14:paraId="59923EF2" w14:textId="77777777" w:rsidR="00A225EE" w:rsidRPr="00106313" w:rsidRDefault="00A225EE" w:rsidP="00A22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5A85B343" w14:textId="568DCB83" w:rsidR="00A225EE" w:rsidRPr="00106313" w:rsidRDefault="00A225EE" w:rsidP="00A22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</w:tr>
      <w:tr w:rsidR="00A225EE" w:rsidRPr="00106313" w14:paraId="164AFE17" w14:textId="77777777" w:rsidTr="00A225EE">
        <w:tc>
          <w:tcPr>
            <w:tcW w:w="2056" w:type="pct"/>
          </w:tcPr>
          <w:p w14:paraId="7C11BE4C" w14:textId="2092858D" w:rsidR="00A225EE" w:rsidRPr="00106313" w:rsidRDefault="00A225EE" w:rsidP="00A225EE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BE7127" w14:textId="18C55615" w:rsidR="00A225EE" w:rsidRPr="00A225EE" w:rsidRDefault="00A225EE" w:rsidP="00A2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5807D5A2" w14:textId="77777777" w:rsidR="00A225EE" w:rsidRPr="00A225EE" w:rsidRDefault="00A225EE" w:rsidP="00A2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9B9A58" w14:textId="65840FE9" w:rsidR="00A225EE" w:rsidRPr="00A225EE" w:rsidRDefault="00A225EE" w:rsidP="00A2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F7CEA6C" w14:textId="77777777" w:rsidR="00A225EE" w:rsidRPr="00106313" w:rsidRDefault="00A225EE" w:rsidP="00A22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A23E1" w14:textId="13916A0D" w:rsidR="00A225EE" w:rsidRPr="00106313" w:rsidRDefault="00A225EE" w:rsidP="00A22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</w:t>
            </w:r>
          </w:p>
        </w:tc>
        <w:tc>
          <w:tcPr>
            <w:tcW w:w="131" w:type="pct"/>
          </w:tcPr>
          <w:p w14:paraId="7F7F1EC4" w14:textId="77777777" w:rsidR="00A225EE" w:rsidRPr="00106313" w:rsidRDefault="00A225EE" w:rsidP="00A22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4ACC2F9A" w14:textId="7956EA91" w:rsidR="00A225EE" w:rsidRPr="00106313" w:rsidRDefault="00A225EE" w:rsidP="00A22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931</w:t>
            </w:r>
          </w:p>
        </w:tc>
      </w:tr>
      <w:tr w:rsidR="00A225EE" w:rsidRPr="00106313" w14:paraId="4EE505BF" w14:textId="77777777" w:rsidTr="00A225EE">
        <w:tc>
          <w:tcPr>
            <w:tcW w:w="2056" w:type="pct"/>
          </w:tcPr>
          <w:p w14:paraId="4F3A79C8" w14:textId="77777777" w:rsidR="00A225EE" w:rsidRPr="00106313" w:rsidRDefault="00A225EE" w:rsidP="00A225EE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  <w:shd w:val="clear" w:color="auto" w:fill="auto"/>
          </w:tcPr>
          <w:p w14:paraId="115ED270" w14:textId="77777777" w:rsidR="00A225EE" w:rsidRPr="00106313" w:rsidRDefault="00A225EE" w:rsidP="00A22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7DBBD1EC" w14:textId="77777777" w:rsidR="00A225EE" w:rsidRPr="00106313" w:rsidRDefault="00A225EE" w:rsidP="00A22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</w:tcPr>
          <w:p w14:paraId="297156A1" w14:textId="77777777" w:rsidR="00A225EE" w:rsidRPr="00106313" w:rsidRDefault="00A225EE" w:rsidP="00A22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7C1516C2" w14:textId="77777777" w:rsidR="00A225EE" w:rsidRPr="00106313" w:rsidRDefault="00A225EE" w:rsidP="00A22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  <w:shd w:val="clear" w:color="auto" w:fill="auto"/>
          </w:tcPr>
          <w:p w14:paraId="5016FA20" w14:textId="77777777" w:rsidR="00A225EE" w:rsidRPr="00106313" w:rsidRDefault="00A225EE" w:rsidP="00A22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1C867BF6" w14:textId="77777777" w:rsidR="00A225EE" w:rsidRPr="00106313" w:rsidRDefault="00A225EE" w:rsidP="00A22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6E4E5A24" w14:textId="77777777" w:rsidR="00A225EE" w:rsidRPr="00106313" w:rsidRDefault="00A225EE" w:rsidP="00A22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25EE" w:rsidRPr="00106313" w14:paraId="38B7535C" w14:textId="77777777" w:rsidTr="00815AB8">
        <w:tc>
          <w:tcPr>
            <w:tcW w:w="2056" w:type="pct"/>
          </w:tcPr>
          <w:p w14:paraId="0B2DB59E" w14:textId="71459FB7" w:rsidR="00A225EE" w:rsidRPr="00106313" w:rsidRDefault="00A225EE" w:rsidP="00A225EE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638" w:type="pct"/>
            <w:shd w:val="clear" w:color="auto" w:fill="auto"/>
          </w:tcPr>
          <w:p w14:paraId="739D14E9" w14:textId="77777777" w:rsidR="00A225EE" w:rsidRPr="00106313" w:rsidRDefault="00A225EE" w:rsidP="00A2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C38166B" w14:textId="77777777" w:rsidR="00A225EE" w:rsidRPr="00106313" w:rsidRDefault="00A225EE" w:rsidP="00A225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3EC0F6BD" w14:textId="77777777" w:rsidR="00A225EE" w:rsidRPr="00106313" w:rsidRDefault="00A225EE" w:rsidP="00A2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0BC691D8" w14:textId="77777777" w:rsidR="00A225EE" w:rsidRPr="00106313" w:rsidRDefault="00A225EE" w:rsidP="00A225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5BD5D57F" w14:textId="77777777" w:rsidR="00A225EE" w:rsidRPr="00106313" w:rsidRDefault="00A225EE" w:rsidP="00A2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356C54A9" w14:textId="77777777" w:rsidR="00A225EE" w:rsidRPr="00106313" w:rsidRDefault="00A225EE" w:rsidP="00A225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</w:tcPr>
          <w:p w14:paraId="17F8A3F9" w14:textId="77777777" w:rsidR="00A225EE" w:rsidRPr="00106313" w:rsidRDefault="00A225EE" w:rsidP="00A2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25EE" w:rsidRPr="00106313" w14:paraId="0362CB3D" w14:textId="77777777" w:rsidTr="00815AB8">
        <w:tc>
          <w:tcPr>
            <w:tcW w:w="2056" w:type="pct"/>
          </w:tcPr>
          <w:p w14:paraId="2D8E38C3" w14:textId="77777777" w:rsidR="00A225EE" w:rsidRPr="00106313" w:rsidRDefault="00A225EE" w:rsidP="00A225EE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638" w:type="pct"/>
            <w:shd w:val="clear" w:color="auto" w:fill="auto"/>
          </w:tcPr>
          <w:p w14:paraId="44245686" w14:textId="43446DE1" w:rsidR="00A225EE" w:rsidRPr="00106313" w:rsidRDefault="00A225EE" w:rsidP="00A2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11829AC" w14:textId="77777777" w:rsidR="00A225EE" w:rsidRPr="00106313" w:rsidRDefault="00A225EE" w:rsidP="00A225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570380E7" w14:textId="51BCD13A" w:rsidR="00A225EE" w:rsidRPr="00106313" w:rsidRDefault="00A225EE" w:rsidP="00A2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C74FA74" w14:textId="77777777" w:rsidR="00A225EE" w:rsidRPr="00106313" w:rsidRDefault="00A225EE" w:rsidP="00A225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6EB91A7D" w14:textId="6054F165" w:rsidR="00A225EE" w:rsidRPr="00106313" w:rsidRDefault="00A225EE" w:rsidP="00A2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7,854</w:t>
            </w:r>
          </w:p>
        </w:tc>
        <w:tc>
          <w:tcPr>
            <w:tcW w:w="131" w:type="pct"/>
          </w:tcPr>
          <w:p w14:paraId="4E3A3242" w14:textId="77777777" w:rsidR="00A225EE" w:rsidRPr="00106313" w:rsidRDefault="00A225EE" w:rsidP="00A225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</w:tcPr>
          <w:p w14:paraId="29A6E9C4" w14:textId="555D0123" w:rsidR="00A225EE" w:rsidRPr="00106313" w:rsidRDefault="00A225EE" w:rsidP="00A2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2,337</w:t>
            </w:r>
          </w:p>
        </w:tc>
      </w:tr>
      <w:tr w:rsidR="00A225EE" w:rsidRPr="00106313" w14:paraId="3BDAE103" w14:textId="77777777" w:rsidTr="00815AB8">
        <w:tc>
          <w:tcPr>
            <w:tcW w:w="2056" w:type="pct"/>
          </w:tcPr>
          <w:p w14:paraId="60F810F8" w14:textId="2A1AC8DD" w:rsidR="00A225EE" w:rsidRPr="00106313" w:rsidRDefault="00A225EE" w:rsidP="00A225EE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8" w:type="pct"/>
            <w:shd w:val="clear" w:color="auto" w:fill="auto"/>
          </w:tcPr>
          <w:p w14:paraId="27AFD5E2" w14:textId="7F572A1C" w:rsidR="00A225EE" w:rsidRDefault="00A225EE" w:rsidP="00A2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  <w:tc>
          <w:tcPr>
            <w:tcW w:w="148" w:type="pct"/>
            <w:shd w:val="clear" w:color="auto" w:fill="auto"/>
          </w:tcPr>
          <w:p w14:paraId="1FAD0623" w14:textId="77777777" w:rsidR="00A225EE" w:rsidRPr="00106313" w:rsidRDefault="00A225EE" w:rsidP="00A225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4BD127AF" w14:textId="757DF105" w:rsidR="00A225EE" w:rsidRPr="00106313" w:rsidRDefault="00A225EE" w:rsidP="00A2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  <w:tc>
          <w:tcPr>
            <w:tcW w:w="148" w:type="pct"/>
            <w:shd w:val="clear" w:color="auto" w:fill="auto"/>
          </w:tcPr>
          <w:p w14:paraId="31EC3C8B" w14:textId="77777777" w:rsidR="00A225EE" w:rsidRPr="00106313" w:rsidRDefault="00A225EE" w:rsidP="00A225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4EDB5D6A" w14:textId="35BD8C27" w:rsidR="00A225EE" w:rsidRDefault="00A225EE" w:rsidP="00A2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09B78D5" w14:textId="77777777" w:rsidR="00A225EE" w:rsidRPr="00106313" w:rsidRDefault="00A225EE" w:rsidP="00A225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</w:tcPr>
          <w:p w14:paraId="77776E99" w14:textId="58FF02E3" w:rsidR="00A225EE" w:rsidRDefault="00A225EE" w:rsidP="00A2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225EE" w:rsidRPr="00106313" w14:paraId="54D9E11F" w14:textId="77777777" w:rsidTr="00D84151">
        <w:tc>
          <w:tcPr>
            <w:tcW w:w="2056" w:type="pct"/>
          </w:tcPr>
          <w:p w14:paraId="0FE2529E" w14:textId="77777777" w:rsidR="00A225EE" w:rsidRPr="00106313" w:rsidRDefault="00A225EE" w:rsidP="00A225EE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788825DA" w14:textId="3CFF3E17" w:rsidR="00A225EE" w:rsidRPr="00106313" w:rsidRDefault="00A225EE" w:rsidP="00A2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</w:t>
            </w:r>
          </w:p>
        </w:tc>
        <w:tc>
          <w:tcPr>
            <w:tcW w:w="148" w:type="pct"/>
          </w:tcPr>
          <w:p w14:paraId="1A210DB7" w14:textId="77777777" w:rsidR="00A225EE" w:rsidRPr="00106313" w:rsidRDefault="00A225EE" w:rsidP="00A225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0117E027" w14:textId="2C6F2F68" w:rsidR="00A225EE" w:rsidRPr="00106313" w:rsidRDefault="00A225EE" w:rsidP="00A2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281</w:t>
            </w:r>
          </w:p>
        </w:tc>
        <w:tc>
          <w:tcPr>
            <w:tcW w:w="148" w:type="pct"/>
          </w:tcPr>
          <w:p w14:paraId="0BFEF444" w14:textId="77777777" w:rsidR="00A225EE" w:rsidRPr="00106313" w:rsidRDefault="00A225EE" w:rsidP="00A225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4EED7BBE" w14:textId="0F1211E0" w:rsidR="00A225EE" w:rsidRPr="00194350" w:rsidRDefault="00A225EE" w:rsidP="00A2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7,854</w:t>
            </w:r>
          </w:p>
        </w:tc>
        <w:tc>
          <w:tcPr>
            <w:tcW w:w="131" w:type="pct"/>
          </w:tcPr>
          <w:p w14:paraId="07B0FF5B" w14:textId="77777777" w:rsidR="00A225EE" w:rsidRPr="00106313" w:rsidRDefault="00A225EE" w:rsidP="00A225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2C410141" w14:textId="72C83E94" w:rsidR="00A225EE" w:rsidRPr="00106313" w:rsidRDefault="00A225EE" w:rsidP="00A2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2,337</w:t>
            </w:r>
          </w:p>
        </w:tc>
      </w:tr>
      <w:tr w:rsidR="00A225EE" w:rsidRPr="00106313" w14:paraId="726A72E2" w14:textId="77777777" w:rsidTr="00815AB8">
        <w:tc>
          <w:tcPr>
            <w:tcW w:w="2056" w:type="pct"/>
          </w:tcPr>
          <w:p w14:paraId="32F5BA66" w14:textId="77777777" w:rsidR="00A225EE" w:rsidRDefault="00A225EE" w:rsidP="00A225EE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  <w:p w14:paraId="42668E4B" w14:textId="05F56A25" w:rsidR="00E33973" w:rsidRPr="00106313" w:rsidRDefault="00E33973" w:rsidP="00A225EE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638" w:type="pct"/>
            <w:shd w:val="clear" w:color="auto" w:fill="auto"/>
          </w:tcPr>
          <w:p w14:paraId="736DA2E4" w14:textId="77777777" w:rsidR="00A225EE" w:rsidRPr="00106313" w:rsidRDefault="00A225EE" w:rsidP="00A2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00F0840" w14:textId="77777777" w:rsidR="00A225EE" w:rsidRPr="00106313" w:rsidRDefault="00A225EE" w:rsidP="00A225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6BBC702A" w14:textId="77777777" w:rsidR="00A225EE" w:rsidRPr="00106313" w:rsidRDefault="00A225EE" w:rsidP="00A2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727F132" w14:textId="77777777" w:rsidR="00A225EE" w:rsidRPr="00106313" w:rsidRDefault="00A225EE" w:rsidP="00A225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shd w:val="clear" w:color="auto" w:fill="auto"/>
          </w:tcPr>
          <w:p w14:paraId="125CE169" w14:textId="77777777" w:rsidR="00A225EE" w:rsidRPr="00106313" w:rsidRDefault="00A225EE" w:rsidP="00A2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10402F3F" w14:textId="77777777" w:rsidR="00A225EE" w:rsidRPr="00106313" w:rsidRDefault="00A225EE" w:rsidP="00A225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09613CE9" w14:textId="77777777" w:rsidR="00A225EE" w:rsidRPr="00106313" w:rsidRDefault="00A225EE" w:rsidP="00A2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225EE" w:rsidRPr="00106313" w14:paraId="1138B38F" w14:textId="77777777" w:rsidTr="00424254">
        <w:tc>
          <w:tcPr>
            <w:tcW w:w="2056" w:type="pct"/>
          </w:tcPr>
          <w:p w14:paraId="427B7978" w14:textId="77777777" w:rsidR="00A225EE" w:rsidRPr="00106313" w:rsidRDefault="00A225EE" w:rsidP="00A225EE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lastRenderedPageBreak/>
              <w:t>เงินกู้ยืม</w:t>
            </w:r>
          </w:p>
        </w:tc>
        <w:tc>
          <w:tcPr>
            <w:tcW w:w="638" w:type="pct"/>
            <w:shd w:val="clear" w:color="auto" w:fill="auto"/>
          </w:tcPr>
          <w:p w14:paraId="15EFD23A" w14:textId="77777777" w:rsidR="00A225EE" w:rsidRPr="00106313" w:rsidRDefault="00A225EE" w:rsidP="00A2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C60C88C" w14:textId="77777777" w:rsidR="00A225EE" w:rsidRPr="00106313" w:rsidRDefault="00A225EE" w:rsidP="00A225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17FA75A8" w14:textId="77777777" w:rsidR="00A225EE" w:rsidRPr="00106313" w:rsidRDefault="00A225EE" w:rsidP="00A2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7E807CDA" w14:textId="77777777" w:rsidR="00A225EE" w:rsidRPr="00106313" w:rsidRDefault="00A225EE" w:rsidP="00A225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shd w:val="clear" w:color="auto" w:fill="auto"/>
          </w:tcPr>
          <w:p w14:paraId="2242BAB2" w14:textId="77777777" w:rsidR="00A225EE" w:rsidRPr="00106313" w:rsidRDefault="00A225EE" w:rsidP="00A2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7501101C" w14:textId="77777777" w:rsidR="00A225EE" w:rsidRPr="00106313" w:rsidRDefault="00A225EE" w:rsidP="00A225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4D3ED05" w14:textId="77777777" w:rsidR="00A225EE" w:rsidRPr="00106313" w:rsidRDefault="00A225EE" w:rsidP="00A2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225EE" w:rsidRPr="00106313" w14:paraId="70AD504D" w14:textId="77777777" w:rsidTr="00424254">
        <w:tc>
          <w:tcPr>
            <w:tcW w:w="2056" w:type="pct"/>
          </w:tcPr>
          <w:p w14:paraId="474D2727" w14:textId="77777777" w:rsidR="00A225EE" w:rsidRPr="00106313" w:rsidRDefault="00A225EE" w:rsidP="00A225EE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638" w:type="pct"/>
            <w:shd w:val="clear" w:color="auto" w:fill="auto"/>
          </w:tcPr>
          <w:p w14:paraId="75E3D177" w14:textId="41913897" w:rsidR="00A225EE" w:rsidRPr="00106313" w:rsidRDefault="00A225EE" w:rsidP="00A2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FE7BB51" w14:textId="77777777" w:rsidR="00A225EE" w:rsidRPr="00106313" w:rsidRDefault="00A225EE" w:rsidP="00A225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3809DA48" w14:textId="53B69076" w:rsidR="00A225EE" w:rsidRPr="00106313" w:rsidRDefault="00A225EE" w:rsidP="00A2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D07DD69" w14:textId="77777777" w:rsidR="00A225EE" w:rsidRPr="00106313" w:rsidRDefault="00A225EE" w:rsidP="00A225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61C5FC81" w14:textId="31B9D79C" w:rsidR="00A225EE" w:rsidRPr="00106313" w:rsidRDefault="00A225EE" w:rsidP="00A2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374C858" w14:textId="77777777" w:rsidR="00A225EE" w:rsidRPr="00106313" w:rsidRDefault="00A225EE" w:rsidP="00A225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</w:tcPr>
          <w:p w14:paraId="32368587" w14:textId="67653BF3" w:rsidR="00A225EE" w:rsidRPr="00106313" w:rsidRDefault="00A225EE" w:rsidP="00A2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4,077</w:t>
            </w:r>
          </w:p>
        </w:tc>
      </w:tr>
      <w:tr w:rsidR="00A225EE" w:rsidRPr="00106313" w14:paraId="183C4626" w14:textId="77777777" w:rsidTr="00424254">
        <w:tc>
          <w:tcPr>
            <w:tcW w:w="2056" w:type="pct"/>
          </w:tcPr>
          <w:p w14:paraId="68649D7A" w14:textId="0A3343C9" w:rsidR="00A225EE" w:rsidRPr="00106313" w:rsidRDefault="00A225EE" w:rsidP="00A225EE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8" w:type="pct"/>
            <w:shd w:val="clear" w:color="auto" w:fill="auto"/>
          </w:tcPr>
          <w:p w14:paraId="76FA3CB1" w14:textId="6D2827B1" w:rsidR="00A225EE" w:rsidRDefault="00A225EE" w:rsidP="00A2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10,500</w:t>
            </w:r>
          </w:p>
        </w:tc>
        <w:tc>
          <w:tcPr>
            <w:tcW w:w="148" w:type="pct"/>
            <w:shd w:val="clear" w:color="auto" w:fill="auto"/>
          </w:tcPr>
          <w:p w14:paraId="78F7374D" w14:textId="77777777" w:rsidR="00A225EE" w:rsidRPr="00106313" w:rsidRDefault="00A225EE" w:rsidP="00A225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3F117F7B" w14:textId="066553BC" w:rsidR="00A225EE" w:rsidRPr="00106313" w:rsidRDefault="00A225EE" w:rsidP="00A2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D546AED" w14:textId="77777777" w:rsidR="00A225EE" w:rsidRPr="00106313" w:rsidRDefault="00A225EE" w:rsidP="00A225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4A96C663" w14:textId="784A0B44" w:rsidR="00A225EE" w:rsidRDefault="00A225EE" w:rsidP="00A2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154597F6" w14:textId="77777777" w:rsidR="00A225EE" w:rsidRPr="00106313" w:rsidRDefault="00A225EE" w:rsidP="00A225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</w:tcPr>
          <w:p w14:paraId="29E38399" w14:textId="4B9F23D7" w:rsidR="00A225EE" w:rsidRDefault="00A225EE" w:rsidP="00A2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225EE" w:rsidRPr="00106313" w14:paraId="025694F6" w14:textId="77777777" w:rsidTr="00815AB8">
        <w:tc>
          <w:tcPr>
            <w:tcW w:w="2056" w:type="pct"/>
          </w:tcPr>
          <w:p w14:paraId="43EE8605" w14:textId="77777777" w:rsidR="00A225EE" w:rsidRPr="00106313" w:rsidRDefault="00A225EE" w:rsidP="00A225EE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309844F6" w14:textId="7549CE90" w:rsidR="00A225EE" w:rsidRPr="00F013BB" w:rsidRDefault="00A225EE" w:rsidP="00A2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1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10,500</w:t>
            </w:r>
          </w:p>
        </w:tc>
        <w:tc>
          <w:tcPr>
            <w:tcW w:w="148" w:type="pct"/>
          </w:tcPr>
          <w:p w14:paraId="5C9A4E5B" w14:textId="77777777" w:rsidR="00A225EE" w:rsidRPr="00106313" w:rsidRDefault="00A225EE" w:rsidP="00A225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6BCF3B8" w14:textId="32A3BDEF" w:rsidR="00A225EE" w:rsidRPr="00F36255" w:rsidRDefault="00A225EE" w:rsidP="00A2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9DE9A95" w14:textId="77777777" w:rsidR="00A225EE" w:rsidRPr="00106313" w:rsidRDefault="00A225EE" w:rsidP="00A225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2BDD1D92" w14:textId="5CC0F715" w:rsidR="00A225EE" w:rsidRPr="00106313" w:rsidRDefault="00A225EE" w:rsidP="00A2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CC442E7" w14:textId="77777777" w:rsidR="00A225EE" w:rsidRPr="00106313" w:rsidRDefault="00A225EE" w:rsidP="00A225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70478217" w14:textId="6E76D8C1" w:rsidR="00A225EE" w:rsidRPr="00106313" w:rsidRDefault="00A225EE" w:rsidP="00A2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4,077</w:t>
            </w:r>
          </w:p>
        </w:tc>
      </w:tr>
    </w:tbl>
    <w:p w14:paraId="5CD38611" w14:textId="77777777" w:rsidR="003A2B70" w:rsidRPr="00106313" w:rsidRDefault="003A2B70" w:rsidP="000D6E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B6C2632" w14:textId="7FCD4B9F" w:rsidR="007A1960" w:rsidRDefault="0083358C" w:rsidP="00FA4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00"/>
        </w:tabs>
        <w:spacing w:line="240" w:lineRule="auto"/>
        <w:ind w:left="540" w:right="-105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t>เงินให้กู้ยืมและเงินกู้ยืมระยะสั้นกับกิจการที่เกี่ยวข้องกันทั้งหมดไม่มีหลักประกันและ</w:t>
      </w:r>
      <w:r w:rsidR="00EA436A" w:rsidRPr="00106313">
        <w:rPr>
          <w:rFonts w:asciiTheme="majorBidi" w:hAnsiTheme="majorBidi" w:cstheme="majorBidi"/>
          <w:sz w:val="30"/>
          <w:szCs w:val="30"/>
          <w:cs/>
        </w:rPr>
        <w:t>เป็น</w:t>
      </w:r>
      <w:r w:rsidRPr="00106313">
        <w:rPr>
          <w:rFonts w:asciiTheme="majorBidi" w:hAnsiTheme="majorBidi" w:cstheme="majorBidi"/>
          <w:sz w:val="30"/>
          <w:szCs w:val="30"/>
          <w:cs/>
        </w:rPr>
        <w:t>เงินกู้ยืมประเภทชำระคืนเมื่อทวงถาม</w:t>
      </w:r>
    </w:p>
    <w:p w14:paraId="01DB1298" w14:textId="4C650033" w:rsidR="003D3C31" w:rsidRDefault="003D3C31" w:rsidP="00FA4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00"/>
        </w:tabs>
        <w:spacing w:line="240" w:lineRule="auto"/>
        <w:ind w:left="540" w:right="-105"/>
        <w:rPr>
          <w:rFonts w:asciiTheme="majorBidi" w:hAnsiTheme="majorBidi" w:cstheme="majorBidi"/>
          <w:sz w:val="30"/>
          <w:szCs w:val="30"/>
        </w:rPr>
      </w:pPr>
    </w:p>
    <w:p w14:paraId="07E9EC33" w14:textId="77777777" w:rsidR="003D3C31" w:rsidRDefault="003D3C31" w:rsidP="003D3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eastAsia="MS Mincho" w:hAnsi="Angsana New"/>
          <w:i/>
          <w:iCs/>
          <w:color w:val="000000"/>
          <w:spacing w:val="-2"/>
          <w:sz w:val="30"/>
          <w:szCs w:val="30"/>
          <w:lang w:val="en-GB"/>
        </w:rPr>
      </w:pPr>
      <w:r w:rsidRPr="007B08F1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เงินกู้ยืมระยะสั้นของ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KMF</w:t>
      </w:r>
    </w:p>
    <w:p w14:paraId="34170F35" w14:textId="77777777" w:rsidR="003D3C31" w:rsidRDefault="003D3C31" w:rsidP="003D3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3AF444F" w14:textId="26942D6F" w:rsidR="003D3C31" w:rsidRPr="007B08F1" w:rsidRDefault="003D3C31" w:rsidP="003D3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B08F1">
        <w:rPr>
          <w:rFonts w:asciiTheme="majorBidi" w:hAnsiTheme="majorBidi" w:cstheme="majorBidi"/>
          <w:sz w:val="30"/>
          <w:szCs w:val="30"/>
          <w:cs/>
        </w:rPr>
        <w:t>ณ วันที่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B08F1"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7B08F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B08F1">
        <w:rPr>
          <w:rFonts w:asciiTheme="majorBidi" w:hAnsiTheme="majorBidi" w:cstheme="majorBidi"/>
          <w:sz w:val="30"/>
          <w:szCs w:val="30"/>
        </w:rPr>
        <w:t xml:space="preserve">2565 </w:t>
      </w:r>
      <w:r>
        <w:rPr>
          <w:rFonts w:asciiTheme="majorBidi" w:hAnsiTheme="majorBidi"/>
          <w:sz w:val="30"/>
          <w:szCs w:val="30"/>
        </w:rPr>
        <w:t>KMF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7B08F1">
        <w:rPr>
          <w:rFonts w:asciiTheme="majorBidi" w:hAnsiTheme="majorBidi" w:cstheme="majorBidi"/>
          <w:sz w:val="30"/>
          <w:szCs w:val="30"/>
          <w:cs/>
        </w:rPr>
        <w:t xml:space="preserve">มีเงินกู้ยืมระยะสั้นจากกิจการที่เกี่ยวข้องกันตามสัดส่วนการถือหุ้นในรูปแบบของตั๋วสัญญาใช้เงิน จำนวนทั้งสิ้น </w:t>
      </w:r>
      <w:r>
        <w:rPr>
          <w:rFonts w:asciiTheme="majorBidi" w:hAnsiTheme="majorBidi" w:cstheme="majorBidi"/>
          <w:sz w:val="30"/>
          <w:szCs w:val="30"/>
        </w:rPr>
        <w:t>21</w:t>
      </w:r>
      <w:r w:rsidRPr="007B08F1">
        <w:rPr>
          <w:rFonts w:asciiTheme="majorBidi" w:hAnsiTheme="majorBidi" w:cstheme="majorBidi"/>
          <w:sz w:val="30"/>
          <w:szCs w:val="30"/>
        </w:rPr>
        <w:t>.</w:t>
      </w:r>
      <w:r>
        <w:rPr>
          <w:rFonts w:asciiTheme="majorBidi" w:hAnsiTheme="majorBidi" w:cstheme="majorBidi"/>
          <w:sz w:val="30"/>
          <w:szCs w:val="30"/>
        </w:rPr>
        <w:t>5</w:t>
      </w:r>
      <w:r w:rsidRPr="007B08F1">
        <w:rPr>
          <w:rFonts w:asciiTheme="majorBidi" w:hAnsiTheme="majorBidi" w:cstheme="majorBidi"/>
          <w:sz w:val="30"/>
          <w:szCs w:val="30"/>
        </w:rPr>
        <w:t xml:space="preserve"> </w:t>
      </w:r>
      <w:r w:rsidRPr="007B08F1">
        <w:rPr>
          <w:rFonts w:asciiTheme="majorBidi" w:hAnsiTheme="majorBidi" w:cstheme="majorBidi"/>
          <w:sz w:val="30"/>
          <w:szCs w:val="30"/>
          <w:cs/>
        </w:rPr>
        <w:t xml:space="preserve">ล้านบาท มีอัตราดอกเบี้ยร้อยละ </w:t>
      </w:r>
      <w:r w:rsidRPr="007B08F1">
        <w:rPr>
          <w:rFonts w:asciiTheme="majorBidi" w:hAnsiTheme="majorBidi" w:cstheme="majorBidi"/>
          <w:sz w:val="30"/>
          <w:szCs w:val="30"/>
        </w:rPr>
        <w:t xml:space="preserve">0.95 </w:t>
      </w:r>
      <w:r w:rsidRPr="007B08F1">
        <w:rPr>
          <w:rFonts w:asciiTheme="majorBidi" w:hAnsiTheme="majorBidi" w:cstheme="majorBidi"/>
          <w:sz w:val="30"/>
          <w:szCs w:val="30"/>
          <w:cs/>
        </w:rPr>
        <w:t>ต่อปี โดยมีกำห</w:t>
      </w:r>
      <w:r>
        <w:rPr>
          <w:rFonts w:asciiTheme="majorBidi" w:hAnsiTheme="majorBidi" w:cstheme="majorBidi" w:hint="cs"/>
          <w:sz w:val="30"/>
          <w:szCs w:val="30"/>
          <w:cs/>
        </w:rPr>
        <w:t>นด</w:t>
      </w:r>
      <w:r w:rsidRPr="007B08F1">
        <w:rPr>
          <w:rFonts w:asciiTheme="majorBidi" w:hAnsiTheme="majorBidi" w:cstheme="majorBidi"/>
          <w:sz w:val="30"/>
          <w:szCs w:val="30"/>
          <w:cs/>
        </w:rPr>
        <w:t xml:space="preserve">ชำระคืนภายใน </w:t>
      </w:r>
      <w:r>
        <w:rPr>
          <w:rFonts w:asciiTheme="majorBidi" w:hAnsiTheme="majorBidi" w:cstheme="majorBidi"/>
          <w:sz w:val="30"/>
          <w:szCs w:val="30"/>
        </w:rPr>
        <w:t>3</w:t>
      </w:r>
      <w:r w:rsidRPr="007B08F1">
        <w:rPr>
          <w:rFonts w:asciiTheme="majorBidi" w:hAnsiTheme="majorBidi" w:cstheme="majorBidi"/>
          <w:sz w:val="30"/>
          <w:szCs w:val="30"/>
        </w:rPr>
        <w:t xml:space="preserve">0 </w:t>
      </w:r>
      <w:r w:rsidRPr="007B08F1">
        <w:rPr>
          <w:rFonts w:asciiTheme="majorBidi" w:hAnsiTheme="majorBidi" w:cstheme="majorBidi"/>
          <w:sz w:val="30"/>
          <w:szCs w:val="30"/>
          <w:cs/>
        </w:rPr>
        <w:t>วัน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7B08F1">
        <w:rPr>
          <w:rFonts w:asciiTheme="majorBidi" w:hAnsiTheme="majorBidi" w:cstheme="majorBidi"/>
          <w:sz w:val="30"/>
          <w:szCs w:val="30"/>
          <w:cs/>
        </w:rPr>
        <w:t>เพื่อใช้ขยายธุรกิจให้เป็นไปตามแผนที่บริษัทกำหนดไว้</w:t>
      </w:r>
    </w:p>
    <w:p w14:paraId="59C57A19" w14:textId="77777777" w:rsidR="003D3C31" w:rsidRDefault="003D3C31" w:rsidP="00FA4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00"/>
        </w:tabs>
        <w:spacing w:line="240" w:lineRule="auto"/>
        <w:ind w:left="540" w:right="-105"/>
        <w:rPr>
          <w:rFonts w:asciiTheme="majorBidi" w:hAnsiTheme="majorBidi" w:cstheme="majorBidi"/>
          <w:sz w:val="30"/>
          <w:szCs w:val="30"/>
        </w:rPr>
      </w:pPr>
    </w:p>
    <w:p w14:paraId="724D5BA5" w14:textId="4EC4B4C3" w:rsidR="007B08F1" w:rsidRPr="007B08F1" w:rsidRDefault="00487FBE" w:rsidP="00E90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78A095E" w14:textId="56BBB786" w:rsidR="00835A05" w:rsidRPr="00835A05" w:rsidRDefault="00835A05" w:rsidP="00B642C0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35A05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เงินลงทุนในบริษัทย่อยและบริษัทร่วม</w:t>
      </w:r>
    </w:p>
    <w:p w14:paraId="04AC2918" w14:textId="36ECB17F" w:rsidR="00746430" w:rsidRDefault="00746430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316238A5" w14:textId="2FFD47E6" w:rsidR="00746430" w:rsidRDefault="00746430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B01DD8E" wp14:editId="12F870A4">
            <wp:simplePos x="0" y="0"/>
            <wp:positionH relativeFrom="column">
              <wp:posOffset>160842</wp:posOffset>
            </wp:positionH>
            <wp:positionV relativeFrom="paragraph">
              <wp:posOffset>70460</wp:posOffset>
            </wp:positionV>
            <wp:extent cx="6070535" cy="3113158"/>
            <wp:effectExtent l="0" t="0" r="698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535" cy="31131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1A816B" w14:textId="562DA419" w:rsidR="00746430" w:rsidRDefault="00746430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2E7AAC91" w14:textId="5BED9260" w:rsidR="00746430" w:rsidRDefault="00746430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7732A075" w14:textId="71587D2A" w:rsidR="00746430" w:rsidRDefault="00746430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51A2D848" w14:textId="57D6FBC4" w:rsidR="00746430" w:rsidRDefault="00746430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6DCDA8A3" w14:textId="03A698AF" w:rsidR="00746430" w:rsidRDefault="00746430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65D8047C" w14:textId="527623D0" w:rsidR="00746430" w:rsidRDefault="00746430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0E268883" w14:textId="4108495C" w:rsidR="00746430" w:rsidRDefault="00746430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47127DFF" w14:textId="1F01B3D4" w:rsidR="00746430" w:rsidRDefault="00746430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491B0082" w14:textId="7895C2F8" w:rsidR="00746430" w:rsidRDefault="00746430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176001B2" w14:textId="45959078" w:rsidR="00746430" w:rsidRDefault="00746430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4CC34879" w14:textId="77777777" w:rsidR="00746430" w:rsidRDefault="00746430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362A71CD" w14:textId="38690FCD" w:rsidR="00746430" w:rsidRDefault="00746430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1DF98A7F" w14:textId="77777777" w:rsidR="00746430" w:rsidRDefault="00746430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65146384" w14:textId="53CADB74" w:rsidR="00746430" w:rsidRDefault="00746430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11680FB3" w14:textId="0E1D1F63" w:rsidR="00835A05" w:rsidRPr="006507F9" w:rsidRDefault="00835A05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900"/>
        <w:gridCol w:w="270"/>
        <w:gridCol w:w="1890"/>
      </w:tblGrid>
      <w:tr w:rsidR="00835A05" w:rsidRPr="00550E31" w14:paraId="0F7DC405" w14:textId="77777777" w:rsidTr="00E3260D">
        <w:trPr>
          <w:tblHeader/>
        </w:trPr>
        <w:tc>
          <w:tcPr>
            <w:tcW w:w="6120" w:type="dxa"/>
            <w:vAlign w:val="bottom"/>
          </w:tcPr>
          <w:p w14:paraId="602F05A4" w14:textId="36208AB2" w:rsidR="00835A05" w:rsidRPr="00550E31" w:rsidRDefault="00835A05" w:rsidP="00E3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0E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06F84697" w14:textId="4D4316AB" w:rsidR="00835A05" w:rsidRPr="00550E31" w:rsidRDefault="00835A05" w:rsidP="00E3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0E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50E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B7C96" w:rsidRPr="00550E3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EB7C96" w:rsidRPr="00550E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EB7C96" w:rsidRPr="00550E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B7C96" w:rsidRPr="00550E31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B7C96" w:rsidRPr="00550E31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EB7C96" w:rsidRPr="00550E31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50E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00" w:type="dxa"/>
            <w:vAlign w:val="bottom"/>
          </w:tcPr>
          <w:p w14:paraId="7DB8B271" w14:textId="77777777" w:rsidR="00835A05" w:rsidRPr="00550E31" w:rsidRDefault="00835A05" w:rsidP="00E3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0E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31A2A3F8" w14:textId="77777777" w:rsidR="00835A05" w:rsidRPr="00550E31" w:rsidRDefault="00835A05" w:rsidP="00E3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77931F1" w14:textId="77777777" w:rsidR="00835A05" w:rsidRPr="00550E31" w:rsidRDefault="00835A05" w:rsidP="00E3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0E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550E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835A05" w:rsidRPr="00550E31" w14:paraId="06FCE70E" w14:textId="77777777" w:rsidTr="00E3260D">
        <w:trPr>
          <w:tblHeader/>
        </w:trPr>
        <w:tc>
          <w:tcPr>
            <w:tcW w:w="6120" w:type="dxa"/>
            <w:shd w:val="clear" w:color="auto" w:fill="auto"/>
            <w:vAlign w:val="bottom"/>
          </w:tcPr>
          <w:p w14:paraId="66D5A2A5" w14:textId="3B0CBF7B" w:rsidR="00835A05" w:rsidRPr="00550E31" w:rsidRDefault="00835A05" w:rsidP="00E3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CCD81F0" w14:textId="77777777" w:rsidR="00835A05" w:rsidRPr="00550E31" w:rsidRDefault="00835A05" w:rsidP="00E3260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FEA08A" w14:textId="77777777" w:rsidR="00835A05" w:rsidRPr="00550E31" w:rsidRDefault="00835A05" w:rsidP="00E3260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D61AB7E" w14:textId="77777777" w:rsidR="00835A05" w:rsidRPr="00550E31" w:rsidRDefault="00835A05" w:rsidP="00E326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50E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50E3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550E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835A05" w:rsidRPr="00550E31" w14:paraId="6C0306D2" w14:textId="77777777" w:rsidTr="00E3260D">
        <w:tc>
          <w:tcPr>
            <w:tcW w:w="6120" w:type="dxa"/>
            <w:vAlign w:val="bottom"/>
          </w:tcPr>
          <w:p w14:paraId="2F38B53E" w14:textId="5B9FAD45" w:rsidR="00835A05" w:rsidRPr="00550E31" w:rsidRDefault="00835A05" w:rsidP="00E3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0E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2D8DC4FF" w14:textId="77777777" w:rsidR="00835A05" w:rsidRPr="00550E31" w:rsidRDefault="00835A05" w:rsidP="00E3260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CB2A54" w14:textId="77777777" w:rsidR="00835A05" w:rsidRPr="00550E31" w:rsidRDefault="00835A05" w:rsidP="00E3260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7239B21" w14:textId="77777777" w:rsidR="00835A05" w:rsidRPr="00550E31" w:rsidRDefault="00835A05" w:rsidP="00E3260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1B99" w:rsidRPr="00550E31" w14:paraId="66716D4D" w14:textId="77777777" w:rsidTr="00E3260D">
        <w:tc>
          <w:tcPr>
            <w:tcW w:w="6120" w:type="dxa"/>
            <w:vAlign w:val="bottom"/>
          </w:tcPr>
          <w:p w14:paraId="6CA7E8AB" w14:textId="4CD14F51" w:rsidR="00B91B99" w:rsidRPr="00550E31" w:rsidRDefault="00B91B99" w:rsidP="00B91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0E31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ซื้อเงินลงทุนในบริษัท</w:t>
            </w:r>
            <w:r w:rsidRPr="00550E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KMF</w:t>
            </w:r>
          </w:p>
        </w:tc>
        <w:tc>
          <w:tcPr>
            <w:tcW w:w="900" w:type="dxa"/>
          </w:tcPr>
          <w:p w14:paraId="0095DA8A" w14:textId="67B66DB4" w:rsidR="00B91B99" w:rsidRPr="00835A05" w:rsidRDefault="001F64FC" w:rsidP="00B91B9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0FEDA1B3" w14:textId="77777777" w:rsidR="00B91B99" w:rsidRPr="00550E31" w:rsidRDefault="00B91B99" w:rsidP="00B91B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A610109" w14:textId="57CDC653" w:rsidR="00B91B99" w:rsidRPr="00550E31" w:rsidRDefault="00A9066A" w:rsidP="00B91B99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71,692</w:t>
            </w:r>
          </w:p>
        </w:tc>
      </w:tr>
    </w:tbl>
    <w:p w14:paraId="22C71FF0" w14:textId="77777777" w:rsidR="00E901A5" w:rsidRDefault="00E901A5" w:rsidP="00E90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7C56D1F" w14:textId="208B8056" w:rsidR="00E901A5" w:rsidRPr="00E901A5" w:rsidRDefault="00E901A5" w:rsidP="008C3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450" w:firstLine="90"/>
        <w:jc w:val="thaiDistribute"/>
        <w:rPr>
          <w:rFonts w:ascii="Angsana New" w:hAnsi="Angsana New"/>
          <w:i/>
          <w:iCs/>
          <w:sz w:val="30"/>
          <w:szCs w:val="30"/>
        </w:rPr>
      </w:pPr>
      <w:r w:rsidRPr="00E901A5">
        <w:rPr>
          <w:rFonts w:ascii="Angsana New" w:hAnsi="Angsana New"/>
          <w:i/>
          <w:iCs/>
          <w:sz w:val="30"/>
          <w:szCs w:val="30"/>
          <w:cs/>
        </w:rPr>
        <w:t>การค้ำประกันวงเงินกู้ยืมจากธนาคารของบริษัทย่อย</w:t>
      </w:r>
    </w:p>
    <w:p w14:paraId="24B0752A" w14:textId="77777777" w:rsidR="00E901A5" w:rsidRPr="00E901A5" w:rsidRDefault="00E901A5" w:rsidP="008C3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firstLine="90"/>
        <w:jc w:val="thaiDistribute"/>
        <w:rPr>
          <w:rFonts w:ascii="Angsana New" w:hAnsi="Angsana New"/>
          <w:sz w:val="30"/>
          <w:szCs w:val="30"/>
        </w:rPr>
      </w:pPr>
    </w:p>
    <w:p w14:paraId="75B50020" w14:textId="3512B587" w:rsidR="00E901A5" w:rsidRDefault="00E901A5" w:rsidP="008C3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01A5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 เมื่อวันที่ </w:t>
      </w:r>
      <w:r w:rsidR="0077192F">
        <w:rPr>
          <w:rFonts w:ascii="Angsana New" w:hAnsi="Angsana New"/>
          <w:sz w:val="30"/>
          <w:szCs w:val="30"/>
        </w:rPr>
        <w:t>11</w:t>
      </w:r>
      <w:r w:rsidRPr="00E901A5">
        <w:rPr>
          <w:rFonts w:ascii="Angsana New" w:hAnsi="Angsana New"/>
          <w:sz w:val="30"/>
          <w:szCs w:val="30"/>
          <w:cs/>
        </w:rPr>
        <w:t xml:space="preserve"> สิงหาคม </w:t>
      </w:r>
      <w:r w:rsidR="0077192F">
        <w:rPr>
          <w:rFonts w:ascii="Angsana New" w:hAnsi="Angsana New"/>
          <w:sz w:val="30"/>
          <w:szCs w:val="30"/>
        </w:rPr>
        <w:t>2565</w:t>
      </w:r>
      <w:r w:rsidRPr="00E901A5">
        <w:rPr>
          <w:rFonts w:ascii="Angsana New" w:hAnsi="Angsana New"/>
          <w:sz w:val="30"/>
          <w:szCs w:val="30"/>
          <w:cs/>
        </w:rPr>
        <w:t xml:space="preserve"> คณะกรรมการมีมติอนุมัติให้บริษัท</w:t>
      </w:r>
      <w:r w:rsidR="00B642C0">
        <w:rPr>
          <w:rFonts w:ascii="Angsana New" w:hAnsi="Angsana New"/>
          <w:sz w:val="30"/>
          <w:szCs w:val="30"/>
          <w:cs/>
        </w:rPr>
        <w:br/>
      </w:r>
      <w:r w:rsidRPr="00E901A5">
        <w:rPr>
          <w:rFonts w:ascii="Angsana New" w:hAnsi="Angsana New"/>
          <w:sz w:val="30"/>
          <w:szCs w:val="30"/>
          <w:cs/>
        </w:rPr>
        <w:t>เข้าค้ำประกั</w:t>
      </w:r>
      <w:r w:rsidR="00B642C0">
        <w:rPr>
          <w:rFonts w:ascii="Angsana New" w:hAnsi="Angsana New" w:hint="cs"/>
          <w:sz w:val="30"/>
          <w:szCs w:val="30"/>
          <w:cs/>
        </w:rPr>
        <w:t>น</w:t>
      </w:r>
      <w:r w:rsidRPr="00E901A5">
        <w:rPr>
          <w:rFonts w:ascii="Angsana New" w:hAnsi="Angsana New"/>
          <w:sz w:val="30"/>
          <w:szCs w:val="30"/>
          <w:cs/>
        </w:rPr>
        <w:t>วงเงินกู้ยืมของบริษัทย่อยแห่งหนึ่ง ดังนั้นบริษัทจึงมีภาระผูกพันในการค้ำประกันให้บริษัทย่อย</w:t>
      </w:r>
      <w:r w:rsidR="00B642C0">
        <w:rPr>
          <w:rFonts w:ascii="Angsana New" w:hAnsi="Angsana New"/>
          <w:sz w:val="30"/>
          <w:szCs w:val="30"/>
          <w:cs/>
        </w:rPr>
        <w:br/>
      </w:r>
      <w:r w:rsidRPr="00E901A5">
        <w:rPr>
          <w:rFonts w:ascii="Angsana New" w:hAnsi="Angsana New"/>
          <w:sz w:val="30"/>
          <w:szCs w:val="30"/>
          <w:cs/>
        </w:rPr>
        <w:t xml:space="preserve">จำนวน </w:t>
      </w:r>
      <w:r w:rsidR="00EE1BEA">
        <w:rPr>
          <w:rFonts w:ascii="Angsana New" w:hAnsi="Angsana New"/>
          <w:sz w:val="30"/>
          <w:szCs w:val="30"/>
        </w:rPr>
        <w:t>79</w:t>
      </w:r>
      <w:r w:rsidR="00FC7BD3">
        <w:rPr>
          <w:rFonts w:ascii="Angsana New" w:hAnsi="Angsana New"/>
          <w:sz w:val="30"/>
          <w:szCs w:val="30"/>
        </w:rPr>
        <w:t>.1</w:t>
      </w:r>
      <w:r w:rsidRPr="00E901A5">
        <w:rPr>
          <w:rFonts w:ascii="Angsana New" w:hAnsi="Angsana New"/>
          <w:sz w:val="30"/>
          <w:szCs w:val="30"/>
          <w:cs/>
        </w:rPr>
        <w:t xml:space="preserve"> ล้า</w:t>
      </w:r>
      <w:r w:rsidR="00B642C0">
        <w:rPr>
          <w:rFonts w:ascii="Angsana New" w:hAnsi="Angsana New" w:hint="cs"/>
          <w:sz w:val="30"/>
          <w:szCs w:val="30"/>
          <w:cs/>
        </w:rPr>
        <w:t>น</w:t>
      </w:r>
      <w:r w:rsidRPr="00E901A5">
        <w:rPr>
          <w:rFonts w:ascii="Angsana New" w:hAnsi="Angsana New"/>
          <w:sz w:val="30"/>
          <w:szCs w:val="30"/>
          <w:cs/>
        </w:rPr>
        <w:t xml:space="preserve">บาท </w:t>
      </w:r>
      <w:r w:rsidR="00EE1BEA">
        <w:rPr>
          <w:rFonts w:ascii="Angsana New" w:hAnsi="Angsana New" w:hint="cs"/>
          <w:sz w:val="30"/>
          <w:szCs w:val="30"/>
          <w:cs/>
        </w:rPr>
        <w:t xml:space="preserve">และ </w:t>
      </w:r>
      <w:r w:rsidR="00EE1BEA">
        <w:rPr>
          <w:rFonts w:ascii="Angsana New" w:hAnsi="Angsana New"/>
          <w:sz w:val="30"/>
          <w:szCs w:val="30"/>
        </w:rPr>
        <w:t xml:space="preserve">1.0 </w:t>
      </w:r>
      <w:r w:rsidR="00EE1BEA">
        <w:rPr>
          <w:rFonts w:ascii="Angsana New" w:hAnsi="Angsana New" w:hint="cs"/>
          <w:sz w:val="30"/>
          <w:szCs w:val="30"/>
          <w:cs/>
        </w:rPr>
        <w:t xml:space="preserve">ล้านดอลลาร์สหรัฐ </w:t>
      </w:r>
      <w:r w:rsidRPr="00E901A5">
        <w:rPr>
          <w:rFonts w:ascii="Angsana New" w:hAnsi="Angsana New"/>
          <w:sz w:val="30"/>
          <w:szCs w:val="30"/>
          <w:cs/>
        </w:rPr>
        <w:t xml:space="preserve">ตามสัดส่วนการถือหุ้น </w:t>
      </w:r>
    </w:p>
    <w:p w14:paraId="532EDD27" w14:textId="77777777" w:rsidR="008277D3" w:rsidRDefault="008277D3" w:rsidP="008C3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A26A9D2" w14:textId="784DB002" w:rsidR="00E901A5" w:rsidRDefault="00E901A5" w:rsidP="008C3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firstLine="90"/>
        <w:jc w:val="thaiDistribute"/>
        <w:rPr>
          <w:rFonts w:ascii="Angsana New" w:hAnsi="Angsana New"/>
          <w:sz w:val="30"/>
          <w:szCs w:val="30"/>
        </w:rPr>
      </w:pPr>
    </w:p>
    <w:p w14:paraId="57662AF2" w14:textId="058A6740" w:rsidR="00E901A5" w:rsidRDefault="00E901A5" w:rsidP="00E90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9A7B3DB" w14:textId="21AB957A" w:rsidR="00E901A5" w:rsidRDefault="00E901A5" w:rsidP="00E90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E9236A5" w14:textId="5A47432A" w:rsidR="00E901A5" w:rsidRDefault="00E901A5" w:rsidP="00E90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1A00D3B" w14:textId="77777777" w:rsidR="00E901A5" w:rsidRDefault="00E90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highlight w:val="yellow"/>
        </w:rPr>
      </w:pPr>
    </w:p>
    <w:p w14:paraId="27536EF3" w14:textId="74D1F9C3" w:rsidR="00611E00" w:rsidRPr="00106313" w:rsidRDefault="00611E00" w:rsidP="00611E00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55525940" w14:textId="1C76F1C2" w:rsidR="00611E00" w:rsidRPr="0002486C" w:rsidRDefault="00611E00" w:rsidP="00024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highlight w:val="yellow"/>
        </w:rPr>
      </w:pPr>
    </w:p>
    <w:p w14:paraId="0D2696E1" w14:textId="470A60BD" w:rsidR="00611E00" w:rsidRDefault="0002486C" w:rsidP="00611E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บริษัทมี</w:t>
      </w:r>
      <w:r w:rsidR="00611E00" w:rsidRPr="00F16638">
        <w:rPr>
          <w:rFonts w:ascii="Angsana New" w:hAnsi="Angsana New" w:hint="cs"/>
          <w:sz w:val="30"/>
          <w:szCs w:val="30"/>
          <w:cs/>
        </w:rPr>
        <w:t>ที่ดินและส่วนปรับปรุงที่ดิน</w:t>
      </w:r>
      <w:r>
        <w:rPr>
          <w:rFonts w:ascii="Angsana New" w:hAnsi="Angsana New" w:hint="cs"/>
          <w:sz w:val="30"/>
          <w:szCs w:val="30"/>
          <w:cs/>
        </w:rPr>
        <w:t xml:space="preserve">สำหรับโครงการครัวกลาง </w:t>
      </w:r>
      <w:r>
        <w:rPr>
          <w:rFonts w:ascii="Angsana New" w:hAnsi="Angsana New"/>
          <w:sz w:val="30"/>
          <w:szCs w:val="30"/>
        </w:rPr>
        <w:t>(New Central Kitchen)</w:t>
      </w:r>
      <w:r w:rsidR="001C4E44">
        <w:rPr>
          <w:rFonts w:ascii="Angsana New" w:hAnsi="Angsana New" w:hint="cs"/>
          <w:sz w:val="30"/>
          <w:szCs w:val="30"/>
          <w:cs/>
        </w:rPr>
        <w:t xml:space="preserve"> ใน</w:t>
      </w:r>
      <w:r w:rsidR="00F16638" w:rsidRPr="00F16638">
        <w:rPr>
          <w:rFonts w:ascii="Angsana New" w:hAnsi="Angsana New" w:hint="cs"/>
          <w:sz w:val="30"/>
          <w:szCs w:val="30"/>
          <w:cs/>
        </w:rPr>
        <w:t xml:space="preserve">จังหวัดสมุทรปราการ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 xml:space="preserve">326.3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="001C4E44">
        <w:rPr>
          <w:rFonts w:ascii="Angsana New" w:hAnsi="Angsana New" w:hint="cs"/>
          <w:sz w:val="30"/>
          <w:szCs w:val="30"/>
          <w:cs/>
        </w:rPr>
        <w:t xml:space="preserve"> ในเดือนพฤษภาคม </w:t>
      </w:r>
      <w:r w:rsidR="001C4E44">
        <w:rPr>
          <w:rFonts w:ascii="Angsana New" w:hAnsi="Angsana New"/>
          <w:sz w:val="30"/>
          <w:szCs w:val="30"/>
        </w:rPr>
        <w:t xml:space="preserve">2565 </w:t>
      </w:r>
      <w:r w:rsidR="001C4E44">
        <w:rPr>
          <w:rFonts w:ascii="Angsana New" w:hAnsi="Angsana New" w:hint="cs"/>
          <w:sz w:val="30"/>
          <w:szCs w:val="30"/>
          <w:cs/>
        </w:rPr>
        <w:t>คณะกรรมการบริษัทได้อนุมัติให้ยกเลิกโครงการครัวกลาง</w:t>
      </w:r>
      <w:r w:rsidR="001C4E44">
        <w:rPr>
          <w:rFonts w:ascii="Angsana New" w:hAnsi="Angsana New"/>
          <w:sz w:val="30"/>
          <w:szCs w:val="30"/>
          <w:cs/>
        </w:rPr>
        <w:br/>
      </w:r>
      <w:r w:rsidR="001C4E44">
        <w:rPr>
          <w:rFonts w:ascii="Angsana New" w:hAnsi="Angsana New" w:hint="cs"/>
          <w:sz w:val="30"/>
          <w:szCs w:val="30"/>
          <w:cs/>
        </w:rPr>
        <w:t>และนำไปขาย</w:t>
      </w:r>
      <w:r w:rsidR="00C31A98">
        <w:rPr>
          <w:rFonts w:ascii="Angsana New" w:hAnsi="Angsana New" w:hint="cs"/>
          <w:sz w:val="30"/>
          <w:szCs w:val="30"/>
          <w:cs/>
        </w:rPr>
        <w:t>หรือให้เช่า</w:t>
      </w:r>
      <w:r w:rsidR="001C4E44">
        <w:rPr>
          <w:rFonts w:ascii="Angsana New" w:hAnsi="Angsana New" w:hint="cs"/>
          <w:sz w:val="30"/>
          <w:szCs w:val="30"/>
          <w:cs/>
        </w:rPr>
        <w:t xml:space="preserve"> ดังนั้น ณ วันที่ </w:t>
      </w:r>
      <w:r w:rsidR="00EB7C96" w:rsidRPr="00EB7C96">
        <w:rPr>
          <w:rFonts w:ascii="Angsana New" w:hAnsi="Angsana New" w:hint="cs"/>
          <w:sz w:val="30"/>
          <w:szCs w:val="30"/>
        </w:rPr>
        <w:t xml:space="preserve">30 </w:t>
      </w:r>
      <w:r w:rsidR="00EB7C96" w:rsidRPr="00EB7C96">
        <w:rPr>
          <w:rFonts w:ascii="Angsana New" w:hAnsi="Angsana New" w:hint="cs"/>
          <w:sz w:val="30"/>
          <w:szCs w:val="30"/>
          <w:cs/>
        </w:rPr>
        <w:t>กันยายน</w:t>
      </w:r>
      <w:r w:rsidR="00EB7C96" w:rsidRPr="00EB7C96">
        <w:rPr>
          <w:rFonts w:ascii="Angsana New" w:hAnsi="Angsana New" w:hint="cs"/>
          <w:sz w:val="30"/>
          <w:szCs w:val="30"/>
        </w:rPr>
        <w:t xml:space="preserve"> </w:t>
      </w:r>
      <w:r w:rsidR="001C4E44">
        <w:rPr>
          <w:rFonts w:ascii="Angsana New" w:hAnsi="Angsana New"/>
          <w:sz w:val="30"/>
          <w:szCs w:val="30"/>
        </w:rPr>
        <w:t xml:space="preserve">2565 </w:t>
      </w:r>
      <w:r w:rsidR="001C4E44">
        <w:rPr>
          <w:rFonts w:ascii="Angsana New" w:hAnsi="Angsana New" w:hint="cs"/>
          <w:sz w:val="30"/>
          <w:szCs w:val="30"/>
          <w:cs/>
        </w:rPr>
        <w:t>บริษัทได้โอนที่ดินและส่วนปรับปรุงที่ดินดังกล่าวไปเป็นอสังหาริมทรัพย์เพื่อการลงทุน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6367EE17" w14:textId="77777777" w:rsidR="00E901A5" w:rsidRPr="00F16638" w:rsidRDefault="00E901A5" w:rsidP="00611E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</w:p>
    <w:p w14:paraId="244BD7CD" w14:textId="637E666D" w:rsidR="008E3B76" w:rsidRPr="00106313" w:rsidRDefault="00B7441E" w:rsidP="00611E00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0CA2A2D3" w14:textId="2AFC12AC" w:rsidR="008E3B76" w:rsidRPr="00106313" w:rsidRDefault="008E3B76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7"/>
        <w:gridCol w:w="993"/>
        <w:gridCol w:w="1529"/>
        <w:gridCol w:w="272"/>
        <w:gridCol w:w="2159"/>
      </w:tblGrid>
      <w:tr w:rsidR="00CD4D1B" w:rsidRPr="0076015C" w14:paraId="18B368A4" w14:textId="77777777" w:rsidTr="00CD4D1B">
        <w:trPr>
          <w:trHeight w:val="461"/>
          <w:tblHeader/>
        </w:trPr>
        <w:tc>
          <w:tcPr>
            <w:tcW w:w="2302" w:type="pct"/>
          </w:tcPr>
          <w:p w14:paraId="5C4B4644" w14:textId="419189CC" w:rsidR="00CD4D1B" w:rsidRPr="008A7132" w:rsidRDefault="00CD4D1B" w:rsidP="00CD4D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B7C96" w:rsidRPr="00550E3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EB7C96" w:rsidRPr="00550E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EB7C96" w:rsidRPr="00550E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B7C96" w:rsidRPr="00550E31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B7C96" w:rsidRPr="00550E31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A411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41" w:type="pct"/>
          </w:tcPr>
          <w:p w14:paraId="744FD4F7" w14:textId="17AE2E94" w:rsidR="00CD4D1B" w:rsidRPr="00CD4D1B" w:rsidRDefault="00CD4D1B" w:rsidP="00CD4D1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D4D1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33" w:type="pct"/>
            <w:hideMark/>
          </w:tcPr>
          <w:p w14:paraId="4ED37672" w14:textId="0661E30B" w:rsidR="00CD4D1B" w:rsidRPr="008A7132" w:rsidRDefault="00CD4D1B" w:rsidP="00CD4D1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2173C1CB" w14:textId="77777777" w:rsidR="00CD4D1B" w:rsidRPr="008A7132" w:rsidRDefault="00CD4D1B" w:rsidP="00CD4D1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pct"/>
          </w:tcPr>
          <w:p w14:paraId="70DE3C12" w14:textId="27DB0D6E" w:rsidR="00CD4D1B" w:rsidRPr="00CD4D1B" w:rsidRDefault="00CD4D1B" w:rsidP="00CD4D1B">
            <w:r w:rsidRPr="008A71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4D1B" w:rsidRPr="0076015C" w14:paraId="1E5CB97F" w14:textId="77777777" w:rsidTr="00CD4D1B">
        <w:trPr>
          <w:tblHeader/>
        </w:trPr>
        <w:tc>
          <w:tcPr>
            <w:tcW w:w="2302" w:type="pct"/>
          </w:tcPr>
          <w:p w14:paraId="35C216D9" w14:textId="102FF601" w:rsidR="00CD4D1B" w:rsidRPr="008A7132" w:rsidRDefault="00CD4D1B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55306277" w14:textId="77777777" w:rsidR="00CD4D1B" w:rsidRPr="008A7132" w:rsidRDefault="00CD4D1B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57" w:type="pct"/>
            <w:gridSpan w:val="3"/>
            <w:hideMark/>
          </w:tcPr>
          <w:p w14:paraId="71F3504E" w14:textId="35A9FBDF" w:rsidR="00CD4D1B" w:rsidRPr="008A7132" w:rsidRDefault="00CD4D1B" w:rsidP="00CD4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3742"/>
                <w:tab w:val="left" w:pos="720"/>
                <w:tab w:val="left" w:pos="1516"/>
                <w:tab w:val="left" w:pos="3406"/>
              </w:tabs>
              <w:spacing w:after="0" w:line="240" w:lineRule="auto"/>
              <w:ind w:left="-734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4D1B" w:rsidRPr="0076015C" w14:paraId="6F7FE9ED" w14:textId="77777777" w:rsidTr="00CD4D1B">
        <w:trPr>
          <w:tblHeader/>
        </w:trPr>
        <w:tc>
          <w:tcPr>
            <w:tcW w:w="2302" w:type="pct"/>
            <w:hideMark/>
          </w:tcPr>
          <w:p w14:paraId="66450C09" w14:textId="379E87D0" w:rsidR="00CD4D1B" w:rsidRPr="008A7132" w:rsidRDefault="00CD4D1B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A713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541" w:type="pct"/>
          </w:tcPr>
          <w:p w14:paraId="403D7E68" w14:textId="77777777" w:rsidR="00CD4D1B" w:rsidRDefault="00CD4D1B" w:rsidP="00E3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</w:tcPr>
          <w:p w14:paraId="01EB9961" w14:textId="2DEAFE1E" w:rsidR="00CD4D1B" w:rsidRPr="008A7132" w:rsidRDefault="00A9066A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145,584</w:t>
            </w:r>
          </w:p>
        </w:tc>
        <w:tc>
          <w:tcPr>
            <w:tcW w:w="148" w:type="pct"/>
          </w:tcPr>
          <w:p w14:paraId="4667C520" w14:textId="77777777" w:rsidR="00CD4D1B" w:rsidRPr="008A7132" w:rsidRDefault="00CD4D1B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160240E2" w14:textId="61D45111" w:rsidR="00CD4D1B" w:rsidRPr="008A7132" w:rsidRDefault="00A9066A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2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1,006</w:t>
            </w:r>
          </w:p>
        </w:tc>
      </w:tr>
      <w:tr w:rsidR="00CD4D1B" w:rsidRPr="0076015C" w14:paraId="6856AB8E" w14:textId="77777777" w:rsidTr="00CD4D1B">
        <w:trPr>
          <w:tblHeader/>
        </w:trPr>
        <w:tc>
          <w:tcPr>
            <w:tcW w:w="2302" w:type="pct"/>
          </w:tcPr>
          <w:p w14:paraId="193E2269" w14:textId="5D97728A" w:rsidR="00CD4D1B" w:rsidRPr="008A7132" w:rsidRDefault="00CD4D1B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541" w:type="pct"/>
          </w:tcPr>
          <w:p w14:paraId="01FC6C12" w14:textId="77777777" w:rsidR="00CD4D1B" w:rsidRDefault="00CD4D1B" w:rsidP="00E3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3" w:type="pct"/>
          </w:tcPr>
          <w:p w14:paraId="7FBACC9D" w14:textId="10CB24DB" w:rsidR="00CD4D1B" w:rsidRPr="008A7132" w:rsidRDefault="00A9066A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(15,458)</w:t>
            </w:r>
          </w:p>
        </w:tc>
        <w:tc>
          <w:tcPr>
            <w:tcW w:w="148" w:type="pct"/>
          </w:tcPr>
          <w:p w14:paraId="3C48A543" w14:textId="77777777" w:rsidR="00CD4D1B" w:rsidRPr="008A7132" w:rsidRDefault="00CD4D1B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49F8C97D" w14:textId="04E8EA17" w:rsidR="00CD4D1B" w:rsidRPr="008A7132" w:rsidRDefault="00A9066A" w:rsidP="00A90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</w:tr>
      <w:tr w:rsidR="00CD4D1B" w:rsidRPr="0076015C" w14:paraId="52A2085C" w14:textId="77777777" w:rsidTr="00CD4D1B">
        <w:trPr>
          <w:tblHeader/>
        </w:trPr>
        <w:tc>
          <w:tcPr>
            <w:tcW w:w="2302" w:type="pct"/>
          </w:tcPr>
          <w:p w14:paraId="005A6998" w14:textId="02E53A2D" w:rsidR="00CD4D1B" w:rsidRPr="008A7132" w:rsidRDefault="00CD4D1B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541" w:type="pct"/>
          </w:tcPr>
          <w:p w14:paraId="392354B4" w14:textId="42FF4CF4" w:rsidR="00CD4D1B" w:rsidRPr="00CD4D1B" w:rsidRDefault="00CD4D1B" w:rsidP="00CD4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D4D1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833" w:type="pct"/>
          </w:tcPr>
          <w:p w14:paraId="2791A83D" w14:textId="6FD31183" w:rsidR="00CD4D1B" w:rsidRDefault="00A9066A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(326,313)</w:t>
            </w:r>
          </w:p>
        </w:tc>
        <w:tc>
          <w:tcPr>
            <w:tcW w:w="148" w:type="pct"/>
          </w:tcPr>
          <w:p w14:paraId="19EFF299" w14:textId="77777777" w:rsidR="00CD4D1B" w:rsidRPr="008A7132" w:rsidRDefault="00CD4D1B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253A8F8E" w14:textId="11DF737C" w:rsidR="00CD4D1B" w:rsidRDefault="00CD4D1B" w:rsidP="00F2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(326,313)</w:t>
            </w:r>
          </w:p>
        </w:tc>
      </w:tr>
      <w:tr w:rsidR="000D788F" w:rsidRPr="0076015C" w14:paraId="47587E1B" w14:textId="77777777" w:rsidTr="00CD4D1B">
        <w:trPr>
          <w:tblHeader/>
        </w:trPr>
        <w:tc>
          <w:tcPr>
            <w:tcW w:w="2302" w:type="pct"/>
          </w:tcPr>
          <w:p w14:paraId="3AC1F05B" w14:textId="6BAD1CF8" w:rsidR="000D788F" w:rsidRDefault="000D788F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Pr="008A713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541" w:type="pct"/>
          </w:tcPr>
          <w:p w14:paraId="3D2EA687" w14:textId="77777777" w:rsidR="000D788F" w:rsidRPr="00CD4D1B" w:rsidRDefault="000D788F" w:rsidP="00CD4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33" w:type="pct"/>
          </w:tcPr>
          <w:p w14:paraId="41B77038" w14:textId="12BCF585" w:rsidR="000D788F" w:rsidRDefault="000D788F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6,552</w:t>
            </w:r>
          </w:p>
        </w:tc>
        <w:tc>
          <w:tcPr>
            <w:tcW w:w="148" w:type="pct"/>
          </w:tcPr>
          <w:p w14:paraId="3558F2C1" w14:textId="77777777" w:rsidR="000D788F" w:rsidRPr="008A7132" w:rsidRDefault="000D788F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3065AADC" w14:textId="7623ACE8" w:rsidR="000D788F" w:rsidRDefault="000D788F" w:rsidP="000D7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5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78E0EE9" w14:textId="2C91B12D" w:rsidR="00835A05" w:rsidRDefault="00835A05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0FDECC54" w14:textId="42C5BBDC" w:rsidR="00835A05" w:rsidRDefault="00835A05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ab/>
      </w:r>
      <w:r w:rsidRPr="0076015C">
        <w:rPr>
          <w:rFonts w:ascii="Angsana New" w:hAnsi="Angsana New" w:hint="cs"/>
          <w:i/>
          <w:iCs/>
          <w:sz w:val="30"/>
          <w:szCs w:val="30"/>
          <w:cs/>
        </w:rPr>
        <w:t>สินทรัพย์สิทธิการใช้</w:t>
      </w:r>
    </w:p>
    <w:p w14:paraId="71515F8B" w14:textId="1AB943FF" w:rsidR="00835A05" w:rsidRDefault="00835A05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529"/>
        <w:gridCol w:w="272"/>
        <w:gridCol w:w="2159"/>
      </w:tblGrid>
      <w:tr w:rsidR="00835A05" w:rsidRPr="008A7132" w14:paraId="0AE76F34" w14:textId="77777777" w:rsidTr="004022AB">
        <w:trPr>
          <w:trHeight w:val="461"/>
          <w:tblHeader/>
        </w:trPr>
        <w:tc>
          <w:tcPr>
            <w:tcW w:w="2843" w:type="pct"/>
          </w:tcPr>
          <w:p w14:paraId="59CB5E11" w14:textId="5FEEFB98" w:rsidR="00835A05" w:rsidRPr="008A7132" w:rsidRDefault="00835A05" w:rsidP="00E326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B7C9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EB7C96"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EB7C96" w:rsidRPr="001E7CF7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B7C96" w:rsidRPr="001E7CF7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EB7C96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833" w:type="pct"/>
            <w:hideMark/>
          </w:tcPr>
          <w:p w14:paraId="69E494B4" w14:textId="77777777" w:rsidR="00835A05" w:rsidRPr="008A7132" w:rsidRDefault="00835A05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129B821" w14:textId="77777777" w:rsidR="00835A05" w:rsidRPr="008A7132" w:rsidRDefault="00835A05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pct"/>
          </w:tcPr>
          <w:p w14:paraId="38896B55" w14:textId="77777777" w:rsidR="00835A05" w:rsidRPr="008A7132" w:rsidRDefault="00835A05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1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5A05" w:rsidRPr="008A7132" w14:paraId="50784FE6" w14:textId="77777777" w:rsidTr="004022AB">
        <w:trPr>
          <w:tblHeader/>
        </w:trPr>
        <w:tc>
          <w:tcPr>
            <w:tcW w:w="2843" w:type="pct"/>
          </w:tcPr>
          <w:p w14:paraId="6BA1DC3B" w14:textId="4ECF7DE5" w:rsidR="00835A05" w:rsidRPr="008A7132" w:rsidRDefault="00835A05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57" w:type="pct"/>
            <w:gridSpan w:val="3"/>
            <w:hideMark/>
          </w:tcPr>
          <w:p w14:paraId="3B8AA212" w14:textId="77777777" w:rsidR="00835A05" w:rsidRPr="008A7132" w:rsidRDefault="00835A05" w:rsidP="00402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3742"/>
                <w:tab w:val="left" w:pos="720"/>
                <w:tab w:val="left" w:pos="1516"/>
                <w:tab w:val="left" w:pos="3406"/>
              </w:tabs>
              <w:spacing w:after="0" w:line="240" w:lineRule="auto"/>
              <w:ind w:left="-734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5A05" w:rsidRPr="008A7132" w14:paraId="271990E0" w14:textId="77777777" w:rsidTr="004022AB">
        <w:trPr>
          <w:tblHeader/>
        </w:trPr>
        <w:tc>
          <w:tcPr>
            <w:tcW w:w="2843" w:type="pct"/>
          </w:tcPr>
          <w:p w14:paraId="329E0FB6" w14:textId="709D7679" w:rsidR="00835A05" w:rsidRPr="008A7132" w:rsidRDefault="00835A05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33" w:type="pct"/>
          </w:tcPr>
          <w:p w14:paraId="74CD74D5" w14:textId="2D7E2060" w:rsidR="00835A05" w:rsidRPr="008A7132" w:rsidRDefault="00A9066A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124,399</w:t>
            </w:r>
          </w:p>
        </w:tc>
        <w:tc>
          <w:tcPr>
            <w:tcW w:w="148" w:type="pct"/>
          </w:tcPr>
          <w:p w14:paraId="090806AB" w14:textId="77777777" w:rsidR="00835A05" w:rsidRPr="008A7132" w:rsidRDefault="00835A05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13F48832" w14:textId="5AACC2CA" w:rsidR="00835A05" w:rsidRPr="008A7132" w:rsidRDefault="00A9066A" w:rsidP="00A90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5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1FF0" w:rsidRPr="008A7132" w14:paraId="579F0DC7" w14:textId="77777777" w:rsidTr="004022AB">
        <w:trPr>
          <w:tblHeader/>
        </w:trPr>
        <w:tc>
          <w:tcPr>
            <w:tcW w:w="2843" w:type="pct"/>
          </w:tcPr>
          <w:p w14:paraId="1AD7A962" w14:textId="0328EE07" w:rsidR="00DA1FF0" w:rsidRPr="008A7132" w:rsidRDefault="00DA1FF0" w:rsidP="00DA1F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833" w:type="pct"/>
          </w:tcPr>
          <w:p w14:paraId="5E89DD6E" w14:textId="4B0FD4F6" w:rsidR="00DA1FF0" w:rsidRPr="008A7132" w:rsidRDefault="00A9066A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0D788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E23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D788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9E239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6A00B414" w14:textId="77777777" w:rsidR="00DA1FF0" w:rsidRPr="008A7132" w:rsidRDefault="00DA1FF0" w:rsidP="00DA1FF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38094B6B" w14:textId="7D097DC9" w:rsidR="00DA1FF0" w:rsidRPr="008A7132" w:rsidRDefault="00A9066A" w:rsidP="00A90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5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1FF0" w:rsidRPr="008A7132" w14:paraId="1E05EB2E" w14:textId="77777777" w:rsidTr="004022AB">
        <w:trPr>
          <w:tblHeader/>
        </w:trPr>
        <w:tc>
          <w:tcPr>
            <w:tcW w:w="2843" w:type="pct"/>
          </w:tcPr>
          <w:p w14:paraId="769033D8" w14:textId="31532497" w:rsidR="00DA1FF0" w:rsidRDefault="00DA1FF0" w:rsidP="00DA1F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833" w:type="pct"/>
          </w:tcPr>
          <w:p w14:paraId="1521E91F" w14:textId="259BF426" w:rsidR="00DA1FF0" w:rsidRDefault="00A9066A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(30,094)</w:t>
            </w:r>
          </w:p>
        </w:tc>
        <w:tc>
          <w:tcPr>
            <w:tcW w:w="148" w:type="pct"/>
          </w:tcPr>
          <w:p w14:paraId="50F90348" w14:textId="77777777" w:rsidR="00DA1FF0" w:rsidRPr="008A7132" w:rsidRDefault="00DA1FF0" w:rsidP="00DA1FF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7BFFC3C2" w14:textId="1B7FDA72" w:rsidR="00DA1FF0" w:rsidRDefault="00A9066A" w:rsidP="00CD4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(30,094)</w:t>
            </w:r>
          </w:p>
        </w:tc>
      </w:tr>
      <w:tr w:rsidR="000D788F" w:rsidRPr="008A7132" w14:paraId="37996D7F" w14:textId="77777777" w:rsidTr="004022AB">
        <w:trPr>
          <w:tblHeader/>
        </w:trPr>
        <w:tc>
          <w:tcPr>
            <w:tcW w:w="2843" w:type="pct"/>
          </w:tcPr>
          <w:p w14:paraId="2CF86C92" w14:textId="3FD1B8D8" w:rsidR="000D788F" w:rsidRDefault="000D788F" w:rsidP="00DA1F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Pr="008A713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833" w:type="pct"/>
          </w:tcPr>
          <w:p w14:paraId="5169F9A6" w14:textId="49ABAF14" w:rsidR="000D788F" w:rsidRDefault="000D788F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1,290</w:t>
            </w:r>
          </w:p>
        </w:tc>
        <w:tc>
          <w:tcPr>
            <w:tcW w:w="148" w:type="pct"/>
          </w:tcPr>
          <w:p w14:paraId="699B429F" w14:textId="77777777" w:rsidR="000D788F" w:rsidRPr="008A7132" w:rsidRDefault="000D788F" w:rsidP="00DA1FF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0457CE7E" w14:textId="5A687B04" w:rsidR="000D788F" w:rsidRDefault="000D788F" w:rsidP="000D7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5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DBF89EF" w14:textId="77777777" w:rsidR="00835A05" w:rsidRDefault="00835A05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281B6DCB" w14:textId="5C9B8D7F" w:rsidR="00835A05" w:rsidRDefault="00835A05" w:rsidP="00835A0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กลุ่มบริษัทเช่าพื้นที่เป็นระยะเวลา </w:t>
      </w:r>
      <w:r>
        <w:rPr>
          <w:rFonts w:asciiTheme="majorBidi" w:hAnsiTheme="majorBidi" w:cstheme="majorBidi"/>
          <w:sz w:val="30"/>
          <w:szCs w:val="30"/>
        </w:rPr>
        <w:t xml:space="preserve">3 </w:t>
      </w:r>
      <w:r>
        <w:rPr>
          <w:rFonts w:asciiTheme="majorBidi" w:hAnsiTheme="majorBidi" w:cstheme="majorBidi" w:hint="cs"/>
          <w:sz w:val="30"/>
          <w:szCs w:val="30"/>
          <w:cs/>
        </w:rPr>
        <w:t>ปี โดยมีสิทธิต่ออายุสัญญาเช่าเมื่อสิ้นสุดอายุสัญญา และค่าเช่าผันแปรตามอายุสัญญา ค่าเช่ากำหนดชำระเป็นรายเดือนตามอัตราที่ระบุไว้ในสัญญา</w:t>
      </w:r>
    </w:p>
    <w:p w14:paraId="56902BAF" w14:textId="73E8BDA6" w:rsidR="001F64FC" w:rsidRDefault="001F64FC" w:rsidP="00835A0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3453D7" w14:textId="716C9790" w:rsidR="001F64FC" w:rsidRPr="00EB7C96" w:rsidRDefault="001F64FC" w:rsidP="001F64FC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  <w:cs/>
        </w:rPr>
      </w:pPr>
      <w:r w:rsidRPr="00EB7C96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EB7C96">
        <w:rPr>
          <w:rFonts w:asciiTheme="majorBidi" w:hAnsiTheme="majorBidi" w:cstheme="majorBidi"/>
          <w:sz w:val="30"/>
          <w:szCs w:val="30"/>
        </w:rPr>
        <w:t xml:space="preserve">2565 </w:t>
      </w:r>
      <w:r w:rsidRPr="00EB7C96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กลุ่มบริษัทได้รับการลดค่าเช่าที่เกี่ยวข้องกับ </w:t>
      </w:r>
      <w:r w:rsidRPr="00EB7C96">
        <w:rPr>
          <w:rFonts w:asciiTheme="majorBidi" w:hAnsiTheme="majorBidi" w:cstheme="majorBidi"/>
          <w:sz w:val="30"/>
          <w:szCs w:val="30"/>
        </w:rPr>
        <w:t>COVID-19</w:t>
      </w:r>
      <w:r w:rsidRPr="00EB7C96">
        <w:rPr>
          <w:rFonts w:asciiTheme="majorBidi" w:hAnsiTheme="majorBidi" w:cstheme="majorBidi"/>
          <w:sz w:val="30"/>
          <w:szCs w:val="30"/>
          <w:cs/>
        </w:rPr>
        <w:t xml:space="preserve"> ทำให้ค่าเช่าลดลงเป็นจำนวน</w:t>
      </w:r>
      <w:r w:rsidR="00156E7B" w:rsidRPr="00EB7C96">
        <w:rPr>
          <w:rFonts w:asciiTheme="majorBidi" w:hAnsiTheme="majorBidi" w:cstheme="majorBidi"/>
          <w:sz w:val="30"/>
          <w:szCs w:val="30"/>
        </w:rPr>
        <w:t xml:space="preserve"> </w:t>
      </w:r>
      <w:r w:rsidR="002C41C9" w:rsidRPr="00EB7C96">
        <w:rPr>
          <w:rFonts w:asciiTheme="majorBidi" w:hAnsiTheme="majorBidi" w:cstheme="majorBidi"/>
          <w:sz w:val="30"/>
          <w:szCs w:val="30"/>
        </w:rPr>
        <w:t>14</w:t>
      </w:r>
      <w:r w:rsidR="00156E7B" w:rsidRPr="00EB7C96">
        <w:rPr>
          <w:rFonts w:asciiTheme="majorBidi" w:hAnsiTheme="majorBidi" w:cstheme="majorBidi"/>
          <w:sz w:val="30"/>
          <w:szCs w:val="30"/>
        </w:rPr>
        <w:t>.</w:t>
      </w:r>
      <w:r w:rsidR="002C41C9" w:rsidRPr="00EB7C96">
        <w:rPr>
          <w:rFonts w:asciiTheme="majorBidi" w:hAnsiTheme="majorBidi" w:cstheme="majorBidi"/>
          <w:sz w:val="30"/>
          <w:szCs w:val="30"/>
        </w:rPr>
        <w:t>7</w:t>
      </w:r>
      <w:r w:rsidRPr="00EB7C96">
        <w:rPr>
          <w:rFonts w:asciiTheme="majorBidi" w:hAnsiTheme="majorBidi" w:cstheme="majorBidi"/>
          <w:sz w:val="30"/>
          <w:szCs w:val="30"/>
        </w:rPr>
        <w:t xml:space="preserve"> </w:t>
      </w:r>
      <w:r w:rsidRPr="00EB7C9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6E7C96">
        <w:rPr>
          <w:rFonts w:asciiTheme="majorBidi" w:hAnsiTheme="majorBidi"/>
          <w:sz w:val="30"/>
          <w:szCs w:val="30"/>
        </w:rPr>
        <w:br/>
      </w:r>
      <w:r w:rsidR="009A1541" w:rsidRPr="00EB7C96">
        <w:rPr>
          <w:rFonts w:asciiTheme="majorBidi" w:hAnsiTheme="majorBidi" w:hint="cs"/>
          <w:sz w:val="30"/>
          <w:szCs w:val="30"/>
          <w:cs/>
        </w:rPr>
        <w:t>ในงบการเงินรวม</w:t>
      </w:r>
    </w:p>
    <w:p w14:paraId="12C07121" w14:textId="396B1362" w:rsidR="00AA588E" w:rsidRDefault="00AA5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DE4F5A3" w14:textId="677A0DF5" w:rsidR="00C52D04" w:rsidRDefault="00C52D04" w:rsidP="00611E00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507666F4" w14:textId="695872DC" w:rsidR="00C52D04" w:rsidRDefault="00C52D04" w:rsidP="00C52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DA657A2" w14:textId="42DA054E" w:rsidR="00780FE7" w:rsidRDefault="00780FE7" w:rsidP="00C52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/>
          <w:sz w:val="30"/>
          <w:szCs w:val="30"/>
        </w:rPr>
      </w:pPr>
      <w:r w:rsidRPr="00780FE7">
        <w:rPr>
          <w:rFonts w:asciiTheme="majorBidi" w:hAnsiTheme="majorBidi"/>
          <w:sz w:val="30"/>
          <w:szCs w:val="30"/>
          <w:cs/>
        </w:rPr>
        <w:t xml:space="preserve">หนี้สินที่มีภาระดอกเบี้ยเป็นเงินกู้ยืมจากสถาบันการเงินในประเทศหลายแห่งของบริษัทย่อยที่กลุ่มบริษัทเข้าไปลงทุนตามหมายเหตุข้อ </w:t>
      </w:r>
      <w:r>
        <w:rPr>
          <w:rFonts w:asciiTheme="majorBidi" w:hAnsiTheme="majorBidi"/>
          <w:sz w:val="30"/>
          <w:szCs w:val="30"/>
        </w:rPr>
        <w:t>2</w:t>
      </w:r>
      <w:r w:rsidRPr="00780FE7">
        <w:rPr>
          <w:rFonts w:asciiTheme="majorBidi" w:hAnsiTheme="majorBidi"/>
          <w:sz w:val="30"/>
          <w:szCs w:val="30"/>
          <w:cs/>
        </w:rPr>
        <w:t xml:space="preserve"> เป็นจำนวน</w:t>
      </w:r>
      <w:r w:rsidR="00FE772E">
        <w:rPr>
          <w:rFonts w:asciiTheme="majorBidi" w:hAnsiTheme="majorBidi" w:hint="cs"/>
          <w:sz w:val="30"/>
          <w:szCs w:val="30"/>
          <w:cs/>
        </w:rPr>
        <w:t>เงิน</w:t>
      </w:r>
      <w:r w:rsidRPr="00780FE7">
        <w:rPr>
          <w:rFonts w:asciiTheme="majorBidi" w:hAnsiTheme="majorBidi"/>
          <w:sz w:val="30"/>
          <w:szCs w:val="30"/>
          <w:cs/>
        </w:rPr>
        <w:t xml:space="preserve">รวม </w:t>
      </w:r>
      <w:r w:rsidR="00101255">
        <w:rPr>
          <w:rFonts w:asciiTheme="majorBidi" w:hAnsiTheme="majorBidi"/>
          <w:sz w:val="30"/>
          <w:szCs w:val="30"/>
        </w:rPr>
        <w:t>6</w:t>
      </w:r>
      <w:r w:rsidR="00B769C3">
        <w:rPr>
          <w:rFonts w:asciiTheme="majorBidi" w:hAnsiTheme="majorBidi"/>
          <w:sz w:val="30"/>
          <w:szCs w:val="30"/>
        </w:rPr>
        <w:t>6.9</w:t>
      </w:r>
      <w:r w:rsidRPr="00780FE7">
        <w:rPr>
          <w:rFonts w:asciiTheme="majorBidi" w:hAnsiTheme="majorBidi"/>
          <w:sz w:val="30"/>
          <w:szCs w:val="30"/>
          <w:cs/>
        </w:rPr>
        <w:t xml:space="preserve"> ล้านบาท โดยมีอัตราดอกเบี้ยดังนี้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2CA1F8D9" w14:textId="77777777" w:rsidR="00C52D04" w:rsidRPr="00106313" w:rsidRDefault="00C52D04" w:rsidP="001F64FC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70"/>
        <w:gridCol w:w="2430"/>
      </w:tblGrid>
      <w:tr w:rsidR="00AA588E" w:rsidRPr="00B20F02" w14:paraId="7FE5D6BC" w14:textId="77777777" w:rsidTr="005722D7">
        <w:trPr>
          <w:trHeight w:hRule="exact" w:val="360"/>
        </w:trPr>
        <w:tc>
          <w:tcPr>
            <w:tcW w:w="6660" w:type="dxa"/>
          </w:tcPr>
          <w:p w14:paraId="284C1F6F" w14:textId="77777777" w:rsidR="00AA588E" w:rsidRPr="00C86356" w:rsidRDefault="00AA588E" w:rsidP="00954BF8">
            <w:pPr>
              <w:pStyle w:val="a"/>
              <w:tabs>
                <w:tab w:val="clear" w:pos="1080"/>
                <w:tab w:val="left" w:pos="360"/>
                <w:tab w:val="left" w:pos="72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943892F" w14:textId="77777777" w:rsidR="00AA588E" w:rsidRPr="00B20F02" w:rsidRDefault="00AA588E" w:rsidP="0095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</w:tcPr>
          <w:p w14:paraId="2D123CFA" w14:textId="77777777" w:rsidR="00AA588E" w:rsidRPr="00B20F02" w:rsidRDefault="00AA588E" w:rsidP="0095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(ร้อยละต่อปี)</w:t>
            </w:r>
          </w:p>
        </w:tc>
      </w:tr>
      <w:tr w:rsidR="00AA588E" w:rsidRPr="00B20F02" w14:paraId="23E8A81B" w14:textId="77777777" w:rsidTr="005722D7">
        <w:trPr>
          <w:trHeight w:hRule="exact" w:val="360"/>
        </w:trPr>
        <w:tc>
          <w:tcPr>
            <w:tcW w:w="6660" w:type="dxa"/>
          </w:tcPr>
          <w:p w14:paraId="2F6BE747" w14:textId="77777777" w:rsidR="00AA588E" w:rsidRPr="000926CB" w:rsidRDefault="00AA588E" w:rsidP="00954BF8">
            <w:pPr>
              <w:pStyle w:val="a"/>
              <w:tabs>
                <w:tab w:val="clear" w:pos="1080"/>
                <w:tab w:val="left" w:pos="360"/>
                <w:tab w:val="left" w:pos="720"/>
              </w:tabs>
              <w:rPr>
                <w:rFonts w:asciiTheme="majorBidi" w:hAnsiTheme="majorBidi" w:cstheme="majorBidi"/>
                <w:cs/>
              </w:rPr>
            </w:pPr>
            <w:r w:rsidRPr="000926CB">
              <w:rPr>
                <w:rFonts w:asciiTheme="majorBidi" w:hAnsiTheme="majorBidi" w:cstheme="majorBidi"/>
                <w:cs/>
              </w:rPr>
              <w:t>เงินเบิกเกินบัญชีธนาคาร</w:t>
            </w:r>
          </w:p>
        </w:tc>
        <w:tc>
          <w:tcPr>
            <w:tcW w:w="270" w:type="dxa"/>
          </w:tcPr>
          <w:p w14:paraId="2D5C6214" w14:textId="77777777" w:rsidR="00AA588E" w:rsidRPr="00B20F02" w:rsidRDefault="00AA588E" w:rsidP="0095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</w:tcPr>
          <w:p w14:paraId="4C2B5761" w14:textId="497A623A" w:rsidR="00AA588E" w:rsidRPr="0072732C" w:rsidRDefault="00AA588E" w:rsidP="0095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32C">
              <w:rPr>
                <w:rFonts w:asciiTheme="majorBidi" w:hAnsiTheme="majorBidi" w:cstheme="majorBidi"/>
                <w:sz w:val="30"/>
                <w:szCs w:val="30"/>
              </w:rPr>
              <w:t>MRR-0.25</w:t>
            </w:r>
            <w:r w:rsidR="00A907E6" w:rsidRPr="0072732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907E6" w:rsidRPr="0072732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A907E6" w:rsidRPr="0072732C">
              <w:rPr>
                <w:rFonts w:asciiTheme="majorBidi" w:hAnsiTheme="majorBidi" w:cstheme="majorBidi"/>
                <w:sz w:val="30"/>
                <w:szCs w:val="30"/>
              </w:rPr>
              <w:t>MOR</w:t>
            </w:r>
          </w:p>
        </w:tc>
      </w:tr>
      <w:tr w:rsidR="00AA588E" w:rsidRPr="00B20F02" w14:paraId="55897DA3" w14:textId="77777777" w:rsidTr="005722D7">
        <w:trPr>
          <w:cantSplit/>
        </w:trPr>
        <w:tc>
          <w:tcPr>
            <w:tcW w:w="6660" w:type="dxa"/>
          </w:tcPr>
          <w:p w14:paraId="2F85DE37" w14:textId="30F4B9C5" w:rsidR="00AA588E" w:rsidRPr="000926CB" w:rsidRDefault="00AA588E" w:rsidP="00954BF8">
            <w:pPr>
              <w:pStyle w:val="a"/>
              <w:tabs>
                <w:tab w:val="clear" w:pos="1080"/>
                <w:tab w:val="left" w:pos="522"/>
                <w:tab w:val="left" w:pos="720"/>
              </w:tabs>
              <w:ind w:left="156" w:hanging="156"/>
              <w:rPr>
                <w:rFonts w:asciiTheme="majorBidi" w:hAnsiTheme="majorBidi" w:cstheme="majorBidi"/>
                <w:cs/>
              </w:rPr>
            </w:pPr>
            <w:r w:rsidRPr="00C86356">
              <w:rPr>
                <w:rFonts w:asciiTheme="majorBidi" w:hAnsiTheme="majorBidi" w:cstheme="majorBidi" w:hint="cs"/>
                <w:cs/>
              </w:rPr>
              <w:t>สินเชื่อ</w:t>
            </w:r>
            <w:r w:rsidRPr="00E50660">
              <w:rPr>
                <w:rFonts w:asciiTheme="majorBidi" w:hAnsiTheme="majorBidi" w:cstheme="majorBidi"/>
                <w:cs/>
              </w:rPr>
              <w:t>เลตเตอร์ออฟเครดิต</w:t>
            </w:r>
            <w:r>
              <w:rPr>
                <w:rFonts w:asciiTheme="majorBidi" w:hAnsiTheme="majorBidi" w:cstheme="majorBidi" w:hint="cs"/>
                <w:cs/>
              </w:rPr>
              <w:t>และ</w:t>
            </w:r>
            <w:r w:rsidRPr="000926CB">
              <w:rPr>
                <w:rFonts w:asciiTheme="majorBidi" w:hAnsiTheme="majorBidi" w:cstheme="majorBidi"/>
                <w:cs/>
              </w:rPr>
              <w:t>ทรัสต์รีซีท</w:t>
            </w:r>
          </w:p>
        </w:tc>
        <w:tc>
          <w:tcPr>
            <w:tcW w:w="270" w:type="dxa"/>
          </w:tcPr>
          <w:p w14:paraId="56A07CBB" w14:textId="77777777" w:rsidR="00AA588E" w:rsidRPr="00B20F02" w:rsidRDefault="00AA588E" w:rsidP="0095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</w:tcPr>
          <w:p w14:paraId="65DE0612" w14:textId="3C1692B2" w:rsidR="00AA588E" w:rsidRPr="0072732C" w:rsidRDefault="00AA588E" w:rsidP="0095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32C">
              <w:rPr>
                <w:rFonts w:asciiTheme="majorBidi" w:hAnsiTheme="majorBidi" w:cstheme="majorBidi"/>
                <w:sz w:val="30"/>
                <w:szCs w:val="30"/>
              </w:rPr>
              <w:t>MRR+2.5</w:t>
            </w:r>
            <w:r w:rsidR="0072732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 </w:t>
            </w:r>
            <w:r w:rsidR="0072732C">
              <w:rPr>
                <w:rFonts w:asciiTheme="majorBidi" w:hAnsiTheme="majorBidi" w:cstheme="majorBidi"/>
                <w:sz w:val="30"/>
                <w:szCs w:val="30"/>
              </w:rPr>
              <w:t>MRR-2.525</w:t>
            </w:r>
          </w:p>
        </w:tc>
      </w:tr>
    </w:tbl>
    <w:p w14:paraId="42C08AC8" w14:textId="77777777" w:rsidR="001F64FC" w:rsidRPr="00AA1EA7" w:rsidRDefault="001F64FC" w:rsidP="00835A05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4E20F4B" w14:textId="0E69A4D7" w:rsidR="005534D1" w:rsidRPr="00106313" w:rsidRDefault="00316966" w:rsidP="00611E00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</w:t>
      </w:r>
      <w:r w:rsidR="005E6FE0" w:rsidRPr="00106313">
        <w:rPr>
          <w:rFonts w:asciiTheme="majorBidi" w:hAnsiTheme="majorBidi" w:cstheme="majorBidi"/>
          <w:b/>
          <w:bCs/>
          <w:sz w:val="30"/>
          <w:szCs w:val="30"/>
          <w:cs/>
        </w:rPr>
        <w:t>การจำแนกรายได้</w:t>
      </w:r>
    </w:p>
    <w:p w14:paraId="2F7195DA" w14:textId="77777777" w:rsidR="00316966" w:rsidRPr="00106313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45AD9F7" w14:textId="04FB1731" w:rsidR="000A0823" w:rsidRPr="00106313" w:rsidRDefault="000A0823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06313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ส่วนงานธุรกิจ</w:t>
      </w:r>
    </w:p>
    <w:p w14:paraId="52CED3CE" w14:textId="77777777" w:rsidR="000A0823" w:rsidRPr="00106313" w:rsidRDefault="000A0823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38E8B5C" w14:textId="398223BA" w:rsidR="00316966" w:rsidRPr="00106313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t>ผู้บริหาร</w:t>
      </w:r>
      <w:r w:rsidR="009935AF" w:rsidRPr="00106313">
        <w:rPr>
          <w:rFonts w:asciiTheme="majorBidi" w:hAnsiTheme="majorBidi" w:cstheme="majorBidi"/>
          <w:sz w:val="30"/>
          <w:szCs w:val="30"/>
          <w:cs/>
        </w:rPr>
        <w:t>พิจารณา</w:t>
      </w:r>
      <w:r w:rsidRPr="00106313">
        <w:rPr>
          <w:rFonts w:asciiTheme="majorBidi" w:hAnsiTheme="majorBidi" w:cstheme="majorBidi"/>
          <w:sz w:val="30"/>
          <w:szCs w:val="30"/>
          <w:cs/>
        </w:rPr>
        <w:t>ว่ากลุ่มบริษัทดำเนินกิจการในส่วนงานธุรกิจเดียวคือธุรกิจร้านอาหาร ดังนั้น</w:t>
      </w:r>
      <w:r w:rsidR="009935AF" w:rsidRPr="00106313">
        <w:rPr>
          <w:rFonts w:asciiTheme="majorBidi" w:hAnsiTheme="majorBidi" w:cstheme="majorBidi"/>
          <w:sz w:val="30"/>
          <w:szCs w:val="30"/>
          <w:cs/>
        </w:rPr>
        <w:t>จ</w:t>
      </w:r>
      <w:r w:rsidR="003A785C" w:rsidRPr="00106313">
        <w:rPr>
          <w:rFonts w:asciiTheme="majorBidi" w:hAnsiTheme="majorBidi" w:cstheme="majorBidi"/>
          <w:sz w:val="30"/>
          <w:szCs w:val="30"/>
          <w:cs/>
        </w:rPr>
        <w:t>ึ</w:t>
      </w:r>
      <w:r w:rsidR="009935AF" w:rsidRPr="00106313">
        <w:rPr>
          <w:rFonts w:asciiTheme="majorBidi" w:hAnsiTheme="majorBidi" w:cstheme="majorBidi"/>
          <w:sz w:val="30"/>
          <w:szCs w:val="30"/>
          <w:cs/>
        </w:rPr>
        <w:t>งมีส่วนงานที่รายงาน</w:t>
      </w:r>
      <w:r w:rsidRPr="00106313">
        <w:rPr>
          <w:rFonts w:asciiTheme="majorBidi" w:hAnsiTheme="majorBidi" w:cstheme="majorBidi"/>
          <w:sz w:val="30"/>
          <w:szCs w:val="30"/>
          <w:cs/>
        </w:rPr>
        <w:t>เพียงส่วนงานเดียว</w:t>
      </w:r>
    </w:p>
    <w:p w14:paraId="7E8526FA" w14:textId="77777777" w:rsidR="00316966" w:rsidRPr="00106313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5354DDD" w14:textId="77777777" w:rsidR="00316966" w:rsidRPr="00106313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ส่วนงานภูมิศาสตร์</w:t>
      </w:r>
    </w:p>
    <w:p w14:paraId="78F8F9AA" w14:textId="77777777" w:rsidR="00316966" w:rsidRPr="00106313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28EDB8F" w14:textId="77777777" w:rsidR="00316966" w:rsidRPr="00106313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กลุ่มบริษัทดำเนินธุรกิจส่วนใหญ่ในประเทศ ไม่มีรายได้จากต่างประเทศหรือสินทรัพย์ในต่างประเทศที่มีสาระสำคัญ</w:t>
      </w:r>
    </w:p>
    <w:p w14:paraId="3D89A689" w14:textId="5A4B2830" w:rsidR="00AA588E" w:rsidRDefault="00AA5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4C6A857" w14:textId="460171FD" w:rsidR="00316966" w:rsidRPr="00106313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lastRenderedPageBreak/>
        <w:t>ตารางต่อไปนี้แสดงข้อมูลรายได้ที่ถูกจำแนกตามประเภทของผลิตภัณฑ์หลักและจังหวะเวลาในการรับรู้รายได้</w:t>
      </w:r>
    </w:p>
    <w:p w14:paraId="6919481C" w14:textId="77777777" w:rsidR="00EB7C96" w:rsidRPr="0076015C" w:rsidRDefault="00EB7C96" w:rsidP="00EB7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4"/>
        <w:gridCol w:w="236"/>
        <w:gridCol w:w="1118"/>
        <w:gridCol w:w="269"/>
        <w:gridCol w:w="1076"/>
        <w:gridCol w:w="238"/>
        <w:gridCol w:w="1113"/>
      </w:tblGrid>
      <w:tr w:rsidR="00EB7C96" w:rsidRPr="0076015C" w14:paraId="108A2F7D" w14:textId="77777777" w:rsidTr="00397141">
        <w:tc>
          <w:tcPr>
            <w:tcW w:w="2199" w:type="pct"/>
          </w:tcPr>
          <w:p w14:paraId="09F03DD5" w14:textId="77777777" w:rsidR="00EB7C96" w:rsidRPr="0076015C" w:rsidRDefault="00EB7C96" w:rsidP="0039714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30" w:type="pct"/>
            <w:gridSpan w:val="3"/>
            <w:shd w:val="clear" w:color="auto" w:fill="auto"/>
          </w:tcPr>
          <w:p w14:paraId="6080B7D1" w14:textId="77777777" w:rsidR="00EB7C96" w:rsidRPr="0076015C" w:rsidRDefault="00EB7C96" w:rsidP="0039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518C9E8" w14:textId="77777777" w:rsidR="00EB7C96" w:rsidRPr="0076015C" w:rsidRDefault="00EB7C96" w:rsidP="0039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shd w:val="clear" w:color="auto" w:fill="auto"/>
            <w:vAlign w:val="bottom"/>
          </w:tcPr>
          <w:p w14:paraId="6306A238" w14:textId="77777777" w:rsidR="00EB7C96" w:rsidRPr="0076015C" w:rsidRDefault="00EB7C96" w:rsidP="0039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7C96" w:rsidRPr="0076015C" w14:paraId="7432737A" w14:textId="77777777" w:rsidTr="00397141">
        <w:tc>
          <w:tcPr>
            <w:tcW w:w="2199" w:type="pct"/>
          </w:tcPr>
          <w:p w14:paraId="204C8C87" w14:textId="77777777" w:rsidR="00EB7C96" w:rsidRPr="0076015C" w:rsidRDefault="00EB7C96" w:rsidP="0039714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สำหรับงวด</w:t>
            </w: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สาม</w:t>
            </w:r>
            <w:r w:rsidRPr="0076015C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เดือนสิ้นสุดวันที่ </w:t>
            </w:r>
            <w:r w:rsidRPr="0076015C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กันย</w:t>
            </w: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ายน </w:t>
            </w:r>
          </w:p>
        </w:tc>
        <w:tc>
          <w:tcPr>
            <w:tcW w:w="591" w:type="pct"/>
            <w:shd w:val="clear" w:color="auto" w:fill="auto"/>
          </w:tcPr>
          <w:p w14:paraId="33B7E0C6" w14:textId="43120DE4" w:rsidR="00EB7C96" w:rsidRPr="0076015C" w:rsidRDefault="00EB7C96" w:rsidP="0039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9" w:type="pct"/>
            <w:shd w:val="clear" w:color="auto" w:fill="auto"/>
          </w:tcPr>
          <w:p w14:paraId="3036DB94" w14:textId="77777777" w:rsidR="00EB7C96" w:rsidRPr="0076015C" w:rsidRDefault="00EB7C96" w:rsidP="0039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39299D4" w14:textId="24C3645D" w:rsidR="00EB7C96" w:rsidRPr="0076015C" w:rsidRDefault="00EB7C96" w:rsidP="0039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  <w:shd w:val="clear" w:color="auto" w:fill="auto"/>
          </w:tcPr>
          <w:p w14:paraId="6A24246B" w14:textId="77777777" w:rsidR="00EB7C96" w:rsidRPr="0076015C" w:rsidRDefault="00EB7C96" w:rsidP="0039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079604E0" w14:textId="279758F0" w:rsidR="00EB7C96" w:rsidRPr="0076015C" w:rsidRDefault="00EB7C96" w:rsidP="0039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" w:type="pct"/>
          </w:tcPr>
          <w:p w14:paraId="2145BD59" w14:textId="77777777" w:rsidR="00EB7C96" w:rsidRPr="0076015C" w:rsidRDefault="00EB7C96" w:rsidP="0039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0B7DCD1C" w14:textId="315488FB" w:rsidR="00EB7C96" w:rsidRPr="0076015C" w:rsidRDefault="00EB7C96" w:rsidP="0039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B7C96" w:rsidRPr="0076015C" w14:paraId="54CBDD36" w14:textId="77777777" w:rsidTr="00397141">
        <w:tc>
          <w:tcPr>
            <w:tcW w:w="2199" w:type="pct"/>
          </w:tcPr>
          <w:p w14:paraId="4E84F406" w14:textId="77777777" w:rsidR="00EB7C96" w:rsidRPr="0076015C" w:rsidRDefault="00EB7C96" w:rsidP="0039714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01" w:type="pct"/>
            <w:gridSpan w:val="7"/>
            <w:shd w:val="clear" w:color="auto" w:fill="auto"/>
          </w:tcPr>
          <w:p w14:paraId="5D9268D0" w14:textId="77777777" w:rsidR="00EB7C96" w:rsidRPr="0076015C" w:rsidRDefault="00EB7C96" w:rsidP="0039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7C96" w:rsidRPr="0076015C" w14:paraId="756D5047" w14:textId="77777777" w:rsidTr="00397141">
        <w:tc>
          <w:tcPr>
            <w:tcW w:w="2199" w:type="pct"/>
          </w:tcPr>
          <w:p w14:paraId="2BF23ECE" w14:textId="77777777" w:rsidR="00EB7C96" w:rsidRPr="0076015C" w:rsidRDefault="00EB7C96" w:rsidP="0039714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ประเภทสินค้าและบริการหลัก</w:t>
            </w:r>
          </w:p>
        </w:tc>
        <w:tc>
          <w:tcPr>
            <w:tcW w:w="591" w:type="pct"/>
            <w:shd w:val="clear" w:color="auto" w:fill="auto"/>
          </w:tcPr>
          <w:p w14:paraId="076024AE" w14:textId="77777777" w:rsidR="00EB7C96" w:rsidRPr="0076015C" w:rsidRDefault="00EB7C96" w:rsidP="0039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0E6BD166" w14:textId="77777777" w:rsidR="00EB7C96" w:rsidRPr="0076015C" w:rsidRDefault="00EB7C96" w:rsidP="0039714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94CF3A5" w14:textId="77777777" w:rsidR="00EB7C96" w:rsidRPr="0076015C" w:rsidRDefault="00EB7C96" w:rsidP="0039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82BE69E" w14:textId="77777777" w:rsidR="00EB7C96" w:rsidRPr="0076015C" w:rsidRDefault="00EB7C96" w:rsidP="0039714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73B27E5" w14:textId="77777777" w:rsidR="00EB7C96" w:rsidRPr="0076015C" w:rsidRDefault="00EB7C96" w:rsidP="0039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37656A1" w14:textId="77777777" w:rsidR="00EB7C96" w:rsidRPr="0076015C" w:rsidRDefault="00EB7C96" w:rsidP="0039714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2DE6418B" w14:textId="77777777" w:rsidR="00EB7C96" w:rsidRPr="0076015C" w:rsidRDefault="00EB7C96" w:rsidP="0039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7C96" w:rsidRPr="0076015C" w14:paraId="6FF727B7" w14:textId="77777777" w:rsidTr="00397141">
        <w:tc>
          <w:tcPr>
            <w:tcW w:w="2199" w:type="pct"/>
          </w:tcPr>
          <w:p w14:paraId="7DADAB60" w14:textId="77777777" w:rsidR="00EB7C96" w:rsidRPr="0076015C" w:rsidRDefault="00EB7C96" w:rsidP="00EB7C9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รายได้จากการขาย</w:t>
            </w:r>
          </w:p>
        </w:tc>
        <w:tc>
          <w:tcPr>
            <w:tcW w:w="591" w:type="pct"/>
            <w:shd w:val="clear" w:color="auto" w:fill="auto"/>
          </w:tcPr>
          <w:p w14:paraId="0A947E2F" w14:textId="0654FBAE" w:rsidR="00EB7C96" w:rsidRPr="0076015C" w:rsidRDefault="002F132F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881,</w:t>
            </w:r>
            <w:r w:rsidR="004D4D6F">
              <w:rPr>
                <w:rFonts w:asciiTheme="majorBidi" w:hAnsiTheme="majorBidi" w:cstheme="majorBidi"/>
                <w:sz w:val="30"/>
                <w:szCs w:val="30"/>
              </w:rPr>
              <w:t>074</w:t>
            </w:r>
          </w:p>
        </w:tc>
        <w:tc>
          <w:tcPr>
            <w:tcW w:w="129" w:type="pct"/>
            <w:shd w:val="clear" w:color="auto" w:fill="auto"/>
          </w:tcPr>
          <w:p w14:paraId="7DB991BC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318D022" w14:textId="34F5CCF1" w:rsidR="00EB7C96" w:rsidRPr="0076015C" w:rsidRDefault="00EB7C96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332,165</w:t>
            </w:r>
          </w:p>
        </w:tc>
        <w:tc>
          <w:tcPr>
            <w:tcW w:w="147" w:type="pct"/>
            <w:shd w:val="clear" w:color="auto" w:fill="auto"/>
          </w:tcPr>
          <w:p w14:paraId="79F5857C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B0EDDC8" w14:textId="38213A91" w:rsidR="00EB7C96" w:rsidRPr="0076015C" w:rsidRDefault="002F132F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45F25AF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31359739" w14:textId="77777777" w:rsidR="00EB7C96" w:rsidRPr="0076015C" w:rsidRDefault="00EB7C96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B7C96" w:rsidRPr="0076015C" w14:paraId="700A7FEA" w14:textId="77777777" w:rsidTr="00397141">
        <w:tc>
          <w:tcPr>
            <w:tcW w:w="2199" w:type="pct"/>
          </w:tcPr>
          <w:p w14:paraId="77BB98A7" w14:textId="77777777" w:rsidR="00EB7C96" w:rsidRPr="0076015C" w:rsidRDefault="00EB7C96" w:rsidP="00EB7C9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รายได้จากการให้สิทธิแฟรนไชส์</w:t>
            </w:r>
          </w:p>
        </w:tc>
        <w:tc>
          <w:tcPr>
            <w:tcW w:w="591" w:type="pct"/>
            <w:shd w:val="clear" w:color="auto" w:fill="auto"/>
          </w:tcPr>
          <w:p w14:paraId="72DC4490" w14:textId="1F7E8F14" w:rsidR="00EB7C96" w:rsidRPr="0076015C" w:rsidRDefault="002F132F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</w:t>
            </w:r>
            <w:r w:rsidR="004D4D6F">
              <w:rPr>
                <w:rFonts w:asciiTheme="majorBidi" w:hAnsiTheme="majorBidi" w:cstheme="majorBidi"/>
                <w:sz w:val="30"/>
                <w:szCs w:val="30"/>
              </w:rPr>
              <w:t>994</w:t>
            </w:r>
          </w:p>
        </w:tc>
        <w:tc>
          <w:tcPr>
            <w:tcW w:w="129" w:type="pct"/>
            <w:shd w:val="clear" w:color="auto" w:fill="auto"/>
          </w:tcPr>
          <w:p w14:paraId="073F38EF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F77DC9A" w14:textId="7FC1652A" w:rsidR="00EB7C96" w:rsidRPr="0076015C" w:rsidRDefault="00EB7C96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14,289</w:t>
            </w:r>
          </w:p>
        </w:tc>
        <w:tc>
          <w:tcPr>
            <w:tcW w:w="147" w:type="pct"/>
            <w:shd w:val="clear" w:color="auto" w:fill="auto"/>
          </w:tcPr>
          <w:p w14:paraId="5456C720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02205E5" w14:textId="6DD0AA1C" w:rsidR="00EB7C96" w:rsidRPr="0076015C" w:rsidRDefault="002F132F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448F1EA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0D75820A" w14:textId="77777777" w:rsidR="00EB7C96" w:rsidRPr="0076015C" w:rsidRDefault="00EB7C96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B7C96" w:rsidRPr="0076015C" w14:paraId="48C36399" w14:textId="77777777" w:rsidTr="00397141">
        <w:tc>
          <w:tcPr>
            <w:tcW w:w="2199" w:type="pct"/>
          </w:tcPr>
          <w:p w14:paraId="5DDA1C62" w14:textId="77777777" w:rsidR="00EB7C96" w:rsidRPr="0076015C" w:rsidRDefault="00EB7C96" w:rsidP="00EB7C9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รายได้ค่าบริหารจัดการและอื่นๆ</w:t>
            </w:r>
          </w:p>
        </w:tc>
        <w:tc>
          <w:tcPr>
            <w:tcW w:w="591" w:type="pct"/>
            <w:shd w:val="clear" w:color="auto" w:fill="auto"/>
          </w:tcPr>
          <w:p w14:paraId="137FB67E" w14:textId="3B091124" w:rsidR="00EB7C96" w:rsidRPr="0076015C" w:rsidRDefault="002F132F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2588BFEA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A373A12" w14:textId="77777777" w:rsidR="00EB7C96" w:rsidRPr="0076015C" w:rsidRDefault="00EB7C96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3BB71A6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903AE1E" w14:textId="501B7984" w:rsidR="00EB7C96" w:rsidRPr="0076015C" w:rsidRDefault="002F132F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87,243</w:t>
            </w:r>
          </w:p>
        </w:tc>
        <w:tc>
          <w:tcPr>
            <w:tcW w:w="130" w:type="pct"/>
          </w:tcPr>
          <w:p w14:paraId="2D3B934F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618F1271" w14:textId="4612E015" w:rsidR="00EB7C96" w:rsidRPr="0076015C" w:rsidRDefault="00EB7C96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46,064</w:t>
            </w:r>
          </w:p>
        </w:tc>
      </w:tr>
      <w:tr w:rsidR="00EB7C96" w:rsidRPr="0076015C" w14:paraId="69FB2BF7" w14:textId="77777777" w:rsidTr="00397141">
        <w:tc>
          <w:tcPr>
            <w:tcW w:w="2199" w:type="pct"/>
          </w:tcPr>
          <w:p w14:paraId="0AD0C9AA" w14:textId="77777777" w:rsidR="00EB7C96" w:rsidRPr="0076015C" w:rsidRDefault="00EB7C96" w:rsidP="00EB7C9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06D53383" w14:textId="6423D908" w:rsidR="00EB7C96" w:rsidRPr="0076015C" w:rsidRDefault="002F132F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900,</w:t>
            </w:r>
            <w:r w:rsidR="004D4D6F">
              <w:rPr>
                <w:rFonts w:ascii="Angsana New" w:hAnsi="Angsana New"/>
                <w:b/>
                <w:bCs/>
                <w:sz w:val="30"/>
                <w:szCs w:val="30"/>
              </w:rPr>
              <w:t>068</w:t>
            </w:r>
          </w:p>
        </w:tc>
        <w:tc>
          <w:tcPr>
            <w:tcW w:w="129" w:type="pct"/>
          </w:tcPr>
          <w:p w14:paraId="3C25D745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12C05221" w14:textId="2AD73CB1" w:rsidR="00EB7C96" w:rsidRPr="0076015C" w:rsidRDefault="00EB7C96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346,454</w:t>
            </w:r>
          </w:p>
        </w:tc>
        <w:tc>
          <w:tcPr>
            <w:tcW w:w="147" w:type="pct"/>
          </w:tcPr>
          <w:p w14:paraId="771B6A37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1C6C2F4" w14:textId="6BA884CD" w:rsidR="00EB7C96" w:rsidRPr="0076015C" w:rsidRDefault="002F132F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87,243</w:t>
            </w:r>
          </w:p>
        </w:tc>
        <w:tc>
          <w:tcPr>
            <w:tcW w:w="130" w:type="pct"/>
          </w:tcPr>
          <w:p w14:paraId="7131F7F5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250272CF" w14:textId="62A43FA7" w:rsidR="00EB7C96" w:rsidRPr="0076015C" w:rsidRDefault="00EB7C96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46,064</w:t>
            </w:r>
          </w:p>
        </w:tc>
      </w:tr>
      <w:tr w:rsidR="00EB7C96" w:rsidRPr="0076015C" w14:paraId="5B416FFD" w14:textId="77777777" w:rsidTr="00397141">
        <w:tc>
          <w:tcPr>
            <w:tcW w:w="2199" w:type="pct"/>
          </w:tcPr>
          <w:p w14:paraId="63D2887B" w14:textId="77777777" w:rsidR="00EB7C96" w:rsidRPr="0076015C" w:rsidRDefault="00EB7C96" w:rsidP="00EB7C9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1" w:type="pct"/>
            <w:shd w:val="clear" w:color="auto" w:fill="auto"/>
          </w:tcPr>
          <w:p w14:paraId="1ECACA27" w14:textId="77777777" w:rsidR="00EB7C96" w:rsidRPr="0076015C" w:rsidRDefault="00EB7C96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64B9EA1F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B578AB1" w14:textId="77777777" w:rsidR="00EB7C96" w:rsidRPr="0076015C" w:rsidRDefault="00EB7C96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870838F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F740E4C" w14:textId="77777777" w:rsidR="00EB7C96" w:rsidRPr="0076015C" w:rsidRDefault="00EB7C96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72552B22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4864BA07" w14:textId="77777777" w:rsidR="00EB7C96" w:rsidRPr="0076015C" w:rsidRDefault="00EB7C96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7C96" w:rsidRPr="0076015C" w14:paraId="327DE7A4" w14:textId="77777777" w:rsidTr="00397141">
        <w:tc>
          <w:tcPr>
            <w:tcW w:w="2199" w:type="pct"/>
          </w:tcPr>
          <w:p w14:paraId="787227C1" w14:textId="77777777" w:rsidR="00EB7C96" w:rsidRPr="0076015C" w:rsidRDefault="00EB7C96" w:rsidP="00EB7C9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591" w:type="pct"/>
            <w:shd w:val="clear" w:color="auto" w:fill="auto"/>
          </w:tcPr>
          <w:p w14:paraId="4E6C1810" w14:textId="77777777" w:rsidR="00EB7C96" w:rsidRPr="0076015C" w:rsidRDefault="00EB7C96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23E40EE2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F1BAB3F" w14:textId="77777777" w:rsidR="00EB7C96" w:rsidRPr="0076015C" w:rsidRDefault="00EB7C96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3858419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429A8CC" w14:textId="77777777" w:rsidR="00EB7C96" w:rsidRPr="0076015C" w:rsidRDefault="00EB7C96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D3D5B4D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55E44D7F" w14:textId="77777777" w:rsidR="00EB7C96" w:rsidRPr="0076015C" w:rsidRDefault="00EB7C96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7C96" w:rsidRPr="0076015C" w14:paraId="5254F012" w14:textId="77777777" w:rsidTr="00397141">
        <w:tc>
          <w:tcPr>
            <w:tcW w:w="2199" w:type="pct"/>
          </w:tcPr>
          <w:p w14:paraId="232C44A3" w14:textId="77777777" w:rsidR="00EB7C96" w:rsidRPr="0076015C" w:rsidRDefault="00EB7C96" w:rsidP="00EB7C9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ณ เวลาใดเวลาหนึ่ง</w:t>
            </w:r>
          </w:p>
        </w:tc>
        <w:tc>
          <w:tcPr>
            <w:tcW w:w="591" w:type="pct"/>
            <w:shd w:val="clear" w:color="auto" w:fill="auto"/>
          </w:tcPr>
          <w:p w14:paraId="7451F4AF" w14:textId="05D50805" w:rsidR="00EB7C96" w:rsidRPr="0076015C" w:rsidRDefault="002F132F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898,</w:t>
            </w:r>
            <w:r w:rsidR="004D4D6F"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  <w:tc>
          <w:tcPr>
            <w:tcW w:w="129" w:type="pct"/>
            <w:shd w:val="clear" w:color="auto" w:fill="auto"/>
          </w:tcPr>
          <w:p w14:paraId="0724C4C1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89CD83D" w14:textId="1BBF9739" w:rsidR="00EB7C96" w:rsidRPr="0076015C" w:rsidRDefault="00EB7C96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344,498</w:t>
            </w:r>
          </w:p>
        </w:tc>
        <w:tc>
          <w:tcPr>
            <w:tcW w:w="147" w:type="pct"/>
            <w:shd w:val="clear" w:color="auto" w:fill="auto"/>
          </w:tcPr>
          <w:p w14:paraId="24205183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6E3CEA8" w14:textId="26D675DE" w:rsidR="00EB7C96" w:rsidRPr="0076015C" w:rsidRDefault="002F132F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C7BC21E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62D2F6DA" w14:textId="77777777" w:rsidR="00EB7C96" w:rsidRPr="0076015C" w:rsidRDefault="00EB7C96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B7C96" w:rsidRPr="0076015C" w14:paraId="30EC4289" w14:textId="77777777" w:rsidTr="00EB7C96">
        <w:trPr>
          <w:trHeight w:val="290"/>
        </w:trPr>
        <w:tc>
          <w:tcPr>
            <w:tcW w:w="2199" w:type="pct"/>
          </w:tcPr>
          <w:p w14:paraId="1F8ACB71" w14:textId="77777777" w:rsidR="00EB7C96" w:rsidRPr="0076015C" w:rsidRDefault="00EB7C96" w:rsidP="00EB7C9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ตลอดช่วงเวลาหนึ่ง</w:t>
            </w:r>
          </w:p>
        </w:tc>
        <w:tc>
          <w:tcPr>
            <w:tcW w:w="591" w:type="pct"/>
            <w:shd w:val="clear" w:color="auto" w:fill="auto"/>
          </w:tcPr>
          <w:p w14:paraId="2AAB6CEB" w14:textId="05416F23" w:rsidR="00EB7C96" w:rsidRPr="0076015C" w:rsidRDefault="002F132F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1,703</w:t>
            </w:r>
          </w:p>
        </w:tc>
        <w:tc>
          <w:tcPr>
            <w:tcW w:w="129" w:type="pct"/>
            <w:shd w:val="clear" w:color="auto" w:fill="auto"/>
          </w:tcPr>
          <w:p w14:paraId="0D7E3610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3DECAA40" w14:textId="7F85DF1F" w:rsidR="00EB7C96" w:rsidRPr="0076015C" w:rsidRDefault="00EB7C96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1,956</w:t>
            </w:r>
          </w:p>
        </w:tc>
        <w:tc>
          <w:tcPr>
            <w:tcW w:w="147" w:type="pct"/>
            <w:shd w:val="clear" w:color="auto" w:fill="auto"/>
          </w:tcPr>
          <w:p w14:paraId="3B4C3A0F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65C1EFF" w14:textId="146C1842" w:rsidR="00EB7C96" w:rsidRPr="0076015C" w:rsidRDefault="002F132F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87,243</w:t>
            </w:r>
          </w:p>
        </w:tc>
        <w:tc>
          <w:tcPr>
            <w:tcW w:w="130" w:type="pct"/>
          </w:tcPr>
          <w:p w14:paraId="471E1CC4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6942560E" w14:textId="762D1F7E" w:rsidR="00EB7C96" w:rsidRPr="0076015C" w:rsidRDefault="00EB7C96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46,064</w:t>
            </w:r>
          </w:p>
        </w:tc>
      </w:tr>
      <w:tr w:rsidR="00EB7C96" w:rsidRPr="0076015C" w14:paraId="0777F154" w14:textId="77777777" w:rsidTr="00397141">
        <w:tc>
          <w:tcPr>
            <w:tcW w:w="2199" w:type="pct"/>
          </w:tcPr>
          <w:p w14:paraId="72C14760" w14:textId="77777777" w:rsidR="00EB7C96" w:rsidRPr="0076015C" w:rsidRDefault="00EB7C96" w:rsidP="00EB7C9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7BDC2442" w14:textId="47E6284B" w:rsidR="00EB7C96" w:rsidRPr="0076015C" w:rsidRDefault="002F132F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900,</w:t>
            </w:r>
            <w:r w:rsidR="004D4D6F">
              <w:rPr>
                <w:rFonts w:ascii="Angsana New" w:hAnsi="Angsana New"/>
                <w:b/>
                <w:bCs/>
                <w:sz w:val="30"/>
                <w:szCs w:val="30"/>
              </w:rPr>
              <w:t>068</w:t>
            </w:r>
          </w:p>
        </w:tc>
        <w:tc>
          <w:tcPr>
            <w:tcW w:w="129" w:type="pct"/>
          </w:tcPr>
          <w:p w14:paraId="4767F7E1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7A9D4EF9" w14:textId="63018ECA" w:rsidR="00EB7C96" w:rsidRPr="0076015C" w:rsidRDefault="00EB7C96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346,454</w:t>
            </w:r>
          </w:p>
        </w:tc>
        <w:tc>
          <w:tcPr>
            <w:tcW w:w="147" w:type="pct"/>
          </w:tcPr>
          <w:p w14:paraId="7FEB974C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0C182DBB" w14:textId="0CE21500" w:rsidR="00EB7C96" w:rsidRPr="0076015C" w:rsidRDefault="002F132F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87,243</w:t>
            </w:r>
          </w:p>
        </w:tc>
        <w:tc>
          <w:tcPr>
            <w:tcW w:w="130" w:type="pct"/>
          </w:tcPr>
          <w:p w14:paraId="169F20CC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71B9FEFC" w14:textId="695E1515" w:rsidR="00EB7C96" w:rsidRPr="0076015C" w:rsidRDefault="00EB7C96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46,064</w:t>
            </w:r>
          </w:p>
        </w:tc>
      </w:tr>
    </w:tbl>
    <w:p w14:paraId="6ADEFC23" w14:textId="487B79B6" w:rsidR="00EB7C96" w:rsidRPr="00EB7C96" w:rsidRDefault="00EB7C96" w:rsidP="00EB7C96">
      <w:pPr>
        <w:rPr>
          <w:rFonts w:ascii="Angsana New" w:hAnsi="Angsana New"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4"/>
        <w:gridCol w:w="236"/>
        <w:gridCol w:w="1118"/>
        <w:gridCol w:w="269"/>
        <w:gridCol w:w="1076"/>
        <w:gridCol w:w="238"/>
        <w:gridCol w:w="1113"/>
      </w:tblGrid>
      <w:tr w:rsidR="00EB7C96" w:rsidRPr="0076015C" w14:paraId="0A361596" w14:textId="77777777" w:rsidTr="00397141">
        <w:tc>
          <w:tcPr>
            <w:tcW w:w="2199" w:type="pct"/>
          </w:tcPr>
          <w:p w14:paraId="077BB425" w14:textId="77777777" w:rsidR="00EB7C96" w:rsidRPr="0076015C" w:rsidRDefault="00EB7C96" w:rsidP="0039714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30" w:type="pct"/>
            <w:gridSpan w:val="3"/>
            <w:shd w:val="clear" w:color="auto" w:fill="auto"/>
          </w:tcPr>
          <w:p w14:paraId="2FBA926F" w14:textId="77777777" w:rsidR="00EB7C96" w:rsidRPr="0076015C" w:rsidRDefault="00EB7C96" w:rsidP="0039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3907F7F" w14:textId="77777777" w:rsidR="00EB7C96" w:rsidRPr="0076015C" w:rsidRDefault="00EB7C96" w:rsidP="0039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shd w:val="clear" w:color="auto" w:fill="auto"/>
            <w:vAlign w:val="bottom"/>
          </w:tcPr>
          <w:p w14:paraId="7977F670" w14:textId="77777777" w:rsidR="00EB7C96" w:rsidRPr="0076015C" w:rsidRDefault="00EB7C96" w:rsidP="0039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7C96" w:rsidRPr="0076015C" w14:paraId="146F4022" w14:textId="77777777" w:rsidTr="00397141">
        <w:tc>
          <w:tcPr>
            <w:tcW w:w="2199" w:type="pct"/>
          </w:tcPr>
          <w:p w14:paraId="57E6C860" w14:textId="77777777" w:rsidR="00EB7C96" w:rsidRPr="0076015C" w:rsidRDefault="00EB7C96" w:rsidP="00EB7C9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เก้า</w:t>
            </w:r>
            <w:r w:rsidRPr="0076015C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เดือนสิ้นสุดวันที่ </w:t>
            </w:r>
            <w:r w:rsidRPr="0076015C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กันย</w:t>
            </w: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ายน</w:t>
            </w:r>
          </w:p>
        </w:tc>
        <w:tc>
          <w:tcPr>
            <w:tcW w:w="591" w:type="pct"/>
            <w:shd w:val="clear" w:color="auto" w:fill="auto"/>
          </w:tcPr>
          <w:p w14:paraId="4BA1DD25" w14:textId="1C3FE398" w:rsidR="00EB7C96" w:rsidRPr="0076015C" w:rsidRDefault="00EB7C96" w:rsidP="00EB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9" w:type="pct"/>
            <w:shd w:val="clear" w:color="auto" w:fill="auto"/>
          </w:tcPr>
          <w:p w14:paraId="1BADBF37" w14:textId="77777777" w:rsidR="00EB7C96" w:rsidRPr="0076015C" w:rsidRDefault="00EB7C96" w:rsidP="00EB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38D7499" w14:textId="75A6F4A1" w:rsidR="00EB7C96" w:rsidRPr="0076015C" w:rsidRDefault="00EB7C96" w:rsidP="00EB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  <w:shd w:val="clear" w:color="auto" w:fill="auto"/>
          </w:tcPr>
          <w:p w14:paraId="14BF06B3" w14:textId="77777777" w:rsidR="00EB7C96" w:rsidRPr="0076015C" w:rsidRDefault="00EB7C96" w:rsidP="00EB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7F70B0E7" w14:textId="260589D9" w:rsidR="00EB7C96" w:rsidRPr="0076015C" w:rsidRDefault="00EB7C96" w:rsidP="00EB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" w:type="pct"/>
          </w:tcPr>
          <w:p w14:paraId="213F90BF" w14:textId="77777777" w:rsidR="00EB7C96" w:rsidRPr="0076015C" w:rsidRDefault="00EB7C96" w:rsidP="00EB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EA0A88F" w14:textId="5CF0FC37" w:rsidR="00EB7C96" w:rsidRPr="0076015C" w:rsidRDefault="00EB7C96" w:rsidP="00EB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B7C96" w:rsidRPr="0076015C" w14:paraId="3CE0202B" w14:textId="77777777" w:rsidTr="00397141">
        <w:tc>
          <w:tcPr>
            <w:tcW w:w="2199" w:type="pct"/>
          </w:tcPr>
          <w:p w14:paraId="0AFC0516" w14:textId="77777777" w:rsidR="00EB7C96" w:rsidRPr="0076015C" w:rsidRDefault="00EB7C96" w:rsidP="0039714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01" w:type="pct"/>
            <w:gridSpan w:val="7"/>
            <w:shd w:val="clear" w:color="auto" w:fill="auto"/>
          </w:tcPr>
          <w:p w14:paraId="015BE155" w14:textId="77777777" w:rsidR="00EB7C96" w:rsidRPr="0076015C" w:rsidRDefault="00EB7C96" w:rsidP="0039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7C96" w:rsidRPr="0076015C" w14:paraId="307D0AE4" w14:textId="77777777" w:rsidTr="00397141">
        <w:tc>
          <w:tcPr>
            <w:tcW w:w="2199" w:type="pct"/>
          </w:tcPr>
          <w:p w14:paraId="7D3EE47D" w14:textId="77777777" w:rsidR="00EB7C96" w:rsidRPr="0076015C" w:rsidRDefault="00EB7C96" w:rsidP="0039714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ประเภทสินค้าและบริการหลัก</w:t>
            </w:r>
          </w:p>
        </w:tc>
        <w:tc>
          <w:tcPr>
            <w:tcW w:w="591" w:type="pct"/>
            <w:shd w:val="clear" w:color="auto" w:fill="auto"/>
          </w:tcPr>
          <w:p w14:paraId="70D09707" w14:textId="77777777" w:rsidR="00EB7C96" w:rsidRPr="0076015C" w:rsidRDefault="00EB7C96" w:rsidP="0039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0D3EDF0F" w14:textId="77777777" w:rsidR="00EB7C96" w:rsidRPr="0076015C" w:rsidRDefault="00EB7C96" w:rsidP="0039714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3FFFEB23" w14:textId="77777777" w:rsidR="00EB7C96" w:rsidRPr="0076015C" w:rsidRDefault="00EB7C96" w:rsidP="0039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7EC6964" w14:textId="77777777" w:rsidR="00EB7C96" w:rsidRPr="0076015C" w:rsidRDefault="00EB7C96" w:rsidP="0039714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3940CB4" w14:textId="77777777" w:rsidR="00EB7C96" w:rsidRPr="0076015C" w:rsidRDefault="00EB7C96" w:rsidP="0039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1B81409" w14:textId="77777777" w:rsidR="00EB7C96" w:rsidRPr="0076015C" w:rsidRDefault="00EB7C96" w:rsidP="0039714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0DE54B0E" w14:textId="77777777" w:rsidR="00EB7C96" w:rsidRPr="0076015C" w:rsidRDefault="00EB7C96" w:rsidP="0039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7C96" w:rsidRPr="0076015C" w14:paraId="49E7DDA5" w14:textId="77777777" w:rsidTr="00397141">
        <w:tc>
          <w:tcPr>
            <w:tcW w:w="2199" w:type="pct"/>
          </w:tcPr>
          <w:p w14:paraId="48179D27" w14:textId="77777777" w:rsidR="00EB7C96" w:rsidRPr="0076015C" w:rsidRDefault="00EB7C96" w:rsidP="00EB7C9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รายได้จากการขาย</w:t>
            </w:r>
          </w:p>
        </w:tc>
        <w:tc>
          <w:tcPr>
            <w:tcW w:w="591" w:type="pct"/>
            <w:shd w:val="clear" w:color="auto" w:fill="auto"/>
          </w:tcPr>
          <w:p w14:paraId="4CF4B038" w14:textId="7D49DE1C" w:rsidR="00EB7C96" w:rsidRPr="0076015C" w:rsidRDefault="002F132F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2,391,</w:t>
            </w:r>
            <w:r w:rsidR="004D4D6F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129" w:type="pct"/>
            <w:shd w:val="clear" w:color="auto" w:fill="auto"/>
          </w:tcPr>
          <w:p w14:paraId="62192005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8EE4B2F" w14:textId="497A97F6" w:rsidR="00EB7C96" w:rsidRPr="0076015C" w:rsidRDefault="00EB7C96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1,397,696</w:t>
            </w:r>
          </w:p>
        </w:tc>
        <w:tc>
          <w:tcPr>
            <w:tcW w:w="147" w:type="pct"/>
            <w:shd w:val="clear" w:color="auto" w:fill="auto"/>
          </w:tcPr>
          <w:p w14:paraId="68C75570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225A432" w14:textId="784CDDAB" w:rsidR="00EB7C96" w:rsidRPr="0076015C" w:rsidRDefault="002F132F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918EB54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0C08D534" w14:textId="77777777" w:rsidR="00EB7C96" w:rsidRPr="0076015C" w:rsidRDefault="00EB7C96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B7C96" w:rsidRPr="0076015C" w14:paraId="45C0D6A4" w14:textId="77777777" w:rsidTr="00397141">
        <w:tc>
          <w:tcPr>
            <w:tcW w:w="2199" w:type="pct"/>
          </w:tcPr>
          <w:p w14:paraId="5F2ECDCB" w14:textId="77777777" w:rsidR="00EB7C96" w:rsidRPr="0076015C" w:rsidRDefault="00EB7C96" w:rsidP="00EB7C9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รายได้จากการให้สิทธิแฟรนไชส์</w:t>
            </w:r>
          </w:p>
        </w:tc>
        <w:tc>
          <w:tcPr>
            <w:tcW w:w="591" w:type="pct"/>
            <w:shd w:val="clear" w:color="auto" w:fill="auto"/>
          </w:tcPr>
          <w:p w14:paraId="2199D032" w14:textId="07CFA00F" w:rsidR="00EB7C96" w:rsidRPr="0076015C" w:rsidRDefault="002F132F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54,0</w:t>
            </w:r>
            <w:r w:rsidR="004D4D6F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29" w:type="pct"/>
            <w:shd w:val="clear" w:color="auto" w:fill="auto"/>
          </w:tcPr>
          <w:p w14:paraId="24D4D3C6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3CD22F5" w14:textId="38FE4D72" w:rsidR="00EB7C96" w:rsidRPr="0076015C" w:rsidRDefault="00EB7C96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45,675</w:t>
            </w:r>
          </w:p>
        </w:tc>
        <w:tc>
          <w:tcPr>
            <w:tcW w:w="147" w:type="pct"/>
            <w:shd w:val="clear" w:color="auto" w:fill="auto"/>
          </w:tcPr>
          <w:p w14:paraId="3FC2C42E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DECF4E0" w14:textId="37E0E3A1" w:rsidR="00EB7C96" w:rsidRPr="0076015C" w:rsidRDefault="002F132F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67AF8E2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66AAE930" w14:textId="77777777" w:rsidR="00EB7C96" w:rsidRPr="0076015C" w:rsidRDefault="00EB7C96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B7C96" w:rsidRPr="0076015C" w14:paraId="7B655A1F" w14:textId="77777777" w:rsidTr="00397141">
        <w:tc>
          <w:tcPr>
            <w:tcW w:w="2199" w:type="pct"/>
          </w:tcPr>
          <w:p w14:paraId="11F72341" w14:textId="77777777" w:rsidR="00EB7C96" w:rsidRPr="0076015C" w:rsidRDefault="00EB7C96" w:rsidP="00EB7C9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รายได้ค่าบริหารจัดการและอื่นๆ</w:t>
            </w:r>
          </w:p>
        </w:tc>
        <w:tc>
          <w:tcPr>
            <w:tcW w:w="591" w:type="pct"/>
            <w:shd w:val="clear" w:color="auto" w:fill="auto"/>
          </w:tcPr>
          <w:p w14:paraId="511027A4" w14:textId="6815D27D" w:rsidR="00EB7C96" w:rsidRPr="0076015C" w:rsidRDefault="002F132F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73CD8CCD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F9F8697" w14:textId="77777777" w:rsidR="00EB7C96" w:rsidRPr="0076015C" w:rsidRDefault="00EB7C96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5FB1AE9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D441E21" w14:textId="6E8E3EDE" w:rsidR="00EB7C96" w:rsidRPr="0076015C" w:rsidRDefault="002F132F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247,489</w:t>
            </w:r>
          </w:p>
        </w:tc>
        <w:tc>
          <w:tcPr>
            <w:tcW w:w="130" w:type="pct"/>
          </w:tcPr>
          <w:p w14:paraId="1944CEC1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7FBC71C4" w14:textId="1115CD67" w:rsidR="00EB7C96" w:rsidRPr="0076015C" w:rsidRDefault="00EB7C96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167,735</w:t>
            </w:r>
          </w:p>
        </w:tc>
      </w:tr>
      <w:tr w:rsidR="00EB7C96" w:rsidRPr="0076015C" w14:paraId="03BE2113" w14:textId="77777777" w:rsidTr="00397141">
        <w:tc>
          <w:tcPr>
            <w:tcW w:w="2199" w:type="pct"/>
          </w:tcPr>
          <w:p w14:paraId="7A3F4315" w14:textId="77777777" w:rsidR="00EB7C96" w:rsidRPr="0076015C" w:rsidRDefault="00EB7C96" w:rsidP="00EB7C9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67FD6527" w14:textId="7C677DD6" w:rsidR="00EB7C96" w:rsidRPr="0076015C" w:rsidRDefault="002F132F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2,445,3</w:t>
            </w:r>
            <w:r w:rsidR="004D4D6F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129" w:type="pct"/>
          </w:tcPr>
          <w:p w14:paraId="7F1E71FD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4E07FB88" w14:textId="14136441" w:rsidR="00EB7C96" w:rsidRPr="0076015C" w:rsidRDefault="00EB7C96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1,443,371</w:t>
            </w:r>
          </w:p>
        </w:tc>
        <w:tc>
          <w:tcPr>
            <w:tcW w:w="147" w:type="pct"/>
          </w:tcPr>
          <w:p w14:paraId="23497DBB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56922EF" w14:textId="7E51585C" w:rsidR="00EB7C96" w:rsidRPr="0076015C" w:rsidRDefault="002F132F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247,489</w:t>
            </w:r>
          </w:p>
        </w:tc>
        <w:tc>
          <w:tcPr>
            <w:tcW w:w="130" w:type="pct"/>
          </w:tcPr>
          <w:p w14:paraId="3D6E06E9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410BFB8D" w14:textId="18F59A54" w:rsidR="00EB7C96" w:rsidRPr="0076015C" w:rsidRDefault="00EB7C96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167,735</w:t>
            </w:r>
          </w:p>
        </w:tc>
      </w:tr>
      <w:tr w:rsidR="00EB7C96" w:rsidRPr="0076015C" w14:paraId="069A8571" w14:textId="77777777" w:rsidTr="00397141">
        <w:tc>
          <w:tcPr>
            <w:tcW w:w="2199" w:type="pct"/>
          </w:tcPr>
          <w:p w14:paraId="30078901" w14:textId="77777777" w:rsidR="00EB7C96" w:rsidRPr="0076015C" w:rsidRDefault="00EB7C96" w:rsidP="00EB7C9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1" w:type="pct"/>
            <w:shd w:val="clear" w:color="auto" w:fill="auto"/>
          </w:tcPr>
          <w:p w14:paraId="2C1FC08F" w14:textId="77777777" w:rsidR="00EB7C96" w:rsidRPr="0076015C" w:rsidRDefault="00EB7C96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592AF594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01C217B" w14:textId="77777777" w:rsidR="00EB7C96" w:rsidRPr="0076015C" w:rsidRDefault="00EB7C96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23D490C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4281145" w14:textId="77777777" w:rsidR="00EB7C96" w:rsidRPr="0076015C" w:rsidRDefault="00EB7C96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02B81F2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602500BF" w14:textId="77777777" w:rsidR="00EB7C96" w:rsidRPr="0076015C" w:rsidRDefault="00EB7C96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7C96" w:rsidRPr="0076015C" w14:paraId="7F77277C" w14:textId="77777777" w:rsidTr="00397141">
        <w:tc>
          <w:tcPr>
            <w:tcW w:w="2199" w:type="pct"/>
          </w:tcPr>
          <w:p w14:paraId="70FE02A9" w14:textId="77777777" w:rsidR="00EB7C96" w:rsidRPr="0076015C" w:rsidRDefault="00EB7C96" w:rsidP="00EB7C9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591" w:type="pct"/>
            <w:shd w:val="clear" w:color="auto" w:fill="auto"/>
          </w:tcPr>
          <w:p w14:paraId="5BB8F997" w14:textId="77777777" w:rsidR="00EB7C96" w:rsidRPr="0076015C" w:rsidRDefault="00EB7C96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624BFAC8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7E0BE33" w14:textId="77777777" w:rsidR="00EB7C96" w:rsidRPr="0076015C" w:rsidRDefault="00EB7C96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3ED6174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4C05816" w14:textId="77777777" w:rsidR="00EB7C96" w:rsidRPr="0076015C" w:rsidRDefault="00EB7C96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2001FA1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19CA42F3" w14:textId="77777777" w:rsidR="00EB7C96" w:rsidRPr="0076015C" w:rsidRDefault="00EB7C96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7C96" w:rsidRPr="0076015C" w14:paraId="5ABE0191" w14:textId="77777777" w:rsidTr="00397141">
        <w:tc>
          <w:tcPr>
            <w:tcW w:w="2199" w:type="pct"/>
          </w:tcPr>
          <w:p w14:paraId="1932BDA1" w14:textId="77777777" w:rsidR="00EB7C96" w:rsidRPr="0076015C" w:rsidRDefault="00EB7C96" w:rsidP="00EB7C9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ณ เวลาใดเวลาหนึ่ง</w:t>
            </w:r>
          </w:p>
        </w:tc>
        <w:tc>
          <w:tcPr>
            <w:tcW w:w="591" w:type="pct"/>
            <w:shd w:val="clear" w:color="auto" w:fill="auto"/>
          </w:tcPr>
          <w:p w14:paraId="4AA18D73" w14:textId="50664F45" w:rsidR="00EB7C96" w:rsidRPr="0076015C" w:rsidRDefault="002F132F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2,438,</w:t>
            </w:r>
            <w:r w:rsidR="004D4D6F">
              <w:rPr>
                <w:rFonts w:asciiTheme="majorBidi" w:hAnsiTheme="majorBidi" w:cstheme="majorBidi"/>
                <w:sz w:val="30"/>
                <w:szCs w:val="30"/>
              </w:rPr>
              <w:t>820</w:t>
            </w:r>
          </w:p>
        </w:tc>
        <w:tc>
          <w:tcPr>
            <w:tcW w:w="129" w:type="pct"/>
            <w:shd w:val="clear" w:color="auto" w:fill="auto"/>
          </w:tcPr>
          <w:p w14:paraId="32BC44F4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BAE05C0" w14:textId="7849E6AB" w:rsidR="00EB7C96" w:rsidRPr="0076015C" w:rsidRDefault="00EB7C96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1,437,822</w:t>
            </w:r>
          </w:p>
        </w:tc>
        <w:tc>
          <w:tcPr>
            <w:tcW w:w="147" w:type="pct"/>
            <w:shd w:val="clear" w:color="auto" w:fill="auto"/>
          </w:tcPr>
          <w:p w14:paraId="5E1F9108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C0BCA87" w14:textId="11B7BDBB" w:rsidR="00EB7C96" w:rsidRPr="0076015C" w:rsidRDefault="002F132F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B658916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31490E80" w14:textId="77777777" w:rsidR="00EB7C96" w:rsidRPr="0076015C" w:rsidRDefault="00EB7C96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B7C96" w:rsidRPr="0076015C" w14:paraId="034116AD" w14:textId="77777777" w:rsidTr="00397141">
        <w:tc>
          <w:tcPr>
            <w:tcW w:w="2199" w:type="pct"/>
          </w:tcPr>
          <w:p w14:paraId="464EF2F0" w14:textId="77777777" w:rsidR="00EB7C96" w:rsidRPr="0076015C" w:rsidRDefault="00EB7C96" w:rsidP="00EB7C9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ตลอดช่วงเวลาหนึ่ง</w:t>
            </w:r>
          </w:p>
        </w:tc>
        <w:tc>
          <w:tcPr>
            <w:tcW w:w="591" w:type="pct"/>
            <w:shd w:val="clear" w:color="auto" w:fill="auto"/>
          </w:tcPr>
          <w:p w14:paraId="5DCAC42B" w14:textId="08240D66" w:rsidR="00EB7C96" w:rsidRPr="0076015C" w:rsidRDefault="002F132F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6,480</w:t>
            </w:r>
          </w:p>
        </w:tc>
        <w:tc>
          <w:tcPr>
            <w:tcW w:w="129" w:type="pct"/>
            <w:shd w:val="clear" w:color="auto" w:fill="auto"/>
          </w:tcPr>
          <w:p w14:paraId="46D47D70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0DD0707" w14:textId="4F13D38E" w:rsidR="00EB7C96" w:rsidRPr="0076015C" w:rsidRDefault="00EB7C96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5,549</w:t>
            </w:r>
          </w:p>
        </w:tc>
        <w:tc>
          <w:tcPr>
            <w:tcW w:w="147" w:type="pct"/>
            <w:shd w:val="clear" w:color="auto" w:fill="auto"/>
          </w:tcPr>
          <w:p w14:paraId="1A63937A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91D736D" w14:textId="2EA90FAF" w:rsidR="00EB7C96" w:rsidRPr="0076015C" w:rsidRDefault="002F132F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247,489</w:t>
            </w:r>
          </w:p>
        </w:tc>
        <w:tc>
          <w:tcPr>
            <w:tcW w:w="130" w:type="pct"/>
          </w:tcPr>
          <w:p w14:paraId="79E22111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731B8EC5" w14:textId="1DE48A07" w:rsidR="00EB7C96" w:rsidRPr="0076015C" w:rsidRDefault="00EB7C96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167,735</w:t>
            </w:r>
          </w:p>
        </w:tc>
      </w:tr>
      <w:tr w:rsidR="00EB7C96" w:rsidRPr="0076015C" w14:paraId="768EA0E8" w14:textId="77777777" w:rsidTr="00397141">
        <w:tc>
          <w:tcPr>
            <w:tcW w:w="2199" w:type="pct"/>
          </w:tcPr>
          <w:p w14:paraId="730FAF1B" w14:textId="77777777" w:rsidR="00EB7C96" w:rsidRPr="0076015C" w:rsidRDefault="00EB7C96" w:rsidP="00EB7C9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3BBD8ADC" w14:textId="24D95BC8" w:rsidR="00EB7C96" w:rsidRPr="0076015C" w:rsidRDefault="002F132F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2,445,3</w:t>
            </w:r>
            <w:r w:rsidR="004D4D6F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129" w:type="pct"/>
          </w:tcPr>
          <w:p w14:paraId="7184E1A0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11D0B0D0" w14:textId="304D51EA" w:rsidR="00EB7C96" w:rsidRPr="0076015C" w:rsidRDefault="00EB7C96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1,443,371</w:t>
            </w:r>
          </w:p>
        </w:tc>
        <w:tc>
          <w:tcPr>
            <w:tcW w:w="147" w:type="pct"/>
          </w:tcPr>
          <w:p w14:paraId="0E1BCE71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BCB8556" w14:textId="564E0EEE" w:rsidR="00EB7C96" w:rsidRPr="0076015C" w:rsidRDefault="002F132F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247,489</w:t>
            </w:r>
          </w:p>
        </w:tc>
        <w:tc>
          <w:tcPr>
            <w:tcW w:w="130" w:type="pct"/>
          </w:tcPr>
          <w:p w14:paraId="29C72E9A" w14:textId="77777777" w:rsidR="00EB7C96" w:rsidRPr="0076015C" w:rsidRDefault="00EB7C96" w:rsidP="00EB7C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5953952C" w14:textId="215D514F" w:rsidR="00EB7C96" w:rsidRPr="0076015C" w:rsidRDefault="00EB7C96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167,735</w:t>
            </w:r>
          </w:p>
        </w:tc>
      </w:tr>
    </w:tbl>
    <w:p w14:paraId="58BFE202" w14:textId="77777777" w:rsidR="00EB7C96" w:rsidRPr="0076015C" w:rsidRDefault="00EB7C96" w:rsidP="00EB7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007A4772" w14:textId="77777777" w:rsidR="000C3304" w:rsidRDefault="000C3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314AF1E" w14:textId="0B10041B" w:rsidR="00D26529" w:rsidRPr="00106313" w:rsidRDefault="004775ED" w:rsidP="00611E00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7B8F09C8" w14:textId="77777777" w:rsidR="00D26529" w:rsidRPr="00106313" w:rsidRDefault="00D26529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7E710C8" w14:textId="77777777" w:rsidR="00E43404" w:rsidRPr="009154DB" w:rsidRDefault="00E43404" w:rsidP="00E43404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9154DB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67B8D83" w14:textId="77777777" w:rsidR="00E43404" w:rsidRPr="00106313" w:rsidRDefault="00E43404" w:rsidP="00E434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2CF0D805" w14:textId="4EEF57DE" w:rsidR="00E43404" w:rsidRDefault="00E43404" w:rsidP="00E4340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06313">
        <w:rPr>
          <w:rFonts w:asciiTheme="majorBidi" w:hAnsiTheme="majorBidi" w:cstheme="majorBidi"/>
          <w:sz w:val="30"/>
          <w:szCs w:val="30"/>
          <w:cs/>
          <w:lang w:val="en-US" w:bidi="th-TH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14:paraId="4F0AB345" w14:textId="77777777" w:rsidR="000C3304" w:rsidRPr="00106313" w:rsidRDefault="000C3304" w:rsidP="00E4340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32F52538" w14:textId="77777777" w:rsidR="00813404" w:rsidRPr="00106313" w:rsidRDefault="00813404" w:rsidP="00611E00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01A191D1" w14:textId="77777777" w:rsidR="004775ED" w:rsidRPr="00106313" w:rsidRDefault="004775ED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799"/>
        <w:gridCol w:w="274"/>
        <w:gridCol w:w="1798"/>
      </w:tblGrid>
      <w:tr w:rsidR="00B62F9A" w:rsidRPr="00106313" w14:paraId="10A16AB1" w14:textId="77777777" w:rsidTr="000C3304">
        <w:trPr>
          <w:tblHeader/>
        </w:trPr>
        <w:tc>
          <w:tcPr>
            <w:tcW w:w="2892" w:type="pct"/>
            <w:shd w:val="clear" w:color="auto" w:fill="auto"/>
          </w:tcPr>
          <w:p w14:paraId="2E63A271" w14:textId="77777777" w:rsidR="0035147A" w:rsidRPr="00106313" w:rsidRDefault="0035147A" w:rsidP="00B6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F5BA6A3" w14:textId="093BDD48" w:rsidR="00B62F9A" w:rsidRPr="00106313" w:rsidRDefault="00B62F9A" w:rsidP="00B6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B7C96" w:rsidRPr="001E7CF7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B7C96" w:rsidRPr="001E7CF7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106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06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F3E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80" w:type="pct"/>
            <w:shd w:val="clear" w:color="auto" w:fill="auto"/>
          </w:tcPr>
          <w:p w14:paraId="3A149B89" w14:textId="77777777" w:rsidR="0035147A" w:rsidRPr="00106313" w:rsidRDefault="0035147A" w:rsidP="00B62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39FB089" w14:textId="77777777" w:rsidR="00B62F9A" w:rsidRPr="00106313" w:rsidRDefault="00B62F9A" w:rsidP="00B62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60444279" w14:textId="77777777" w:rsidR="00B62F9A" w:rsidRPr="00106313" w:rsidRDefault="00B62F9A" w:rsidP="00B62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shd w:val="clear" w:color="auto" w:fill="auto"/>
          </w:tcPr>
          <w:p w14:paraId="35B6F978" w14:textId="77777777" w:rsidR="0035147A" w:rsidRPr="00106313" w:rsidRDefault="00B62F9A" w:rsidP="00B62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78D3E72" w14:textId="77777777" w:rsidR="00B62F9A" w:rsidRPr="00106313" w:rsidRDefault="00B62F9A" w:rsidP="00072C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3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62F9A" w:rsidRPr="00106313" w14:paraId="2C7A2148" w14:textId="77777777" w:rsidTr="000C3304">
        <w:trPr>
          <w:tblHeader/>
        </w:trPr>
        <w:tc>
          <w:tcPr>
            <w:tcW w:w="2892" w:type="pct"/>
          </w:tcPr>
          <w:p w14:paraId="1B86C286" w14:textId="77777777" w:rsidR="00B62F9A" w:rsidRPr="00106313" w:rsidRDefault="00B62F9A" w:rsidP="00EE3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08" w:type="pct"/>
            <w:gridSpan w:val="3"/>
          </w:tcPr>
          <w:p w14:paraId="1BE14754" w14:textId="77777777" w:rsidR="00B62F9A" w:rsidRPr="00106313" w:rsidRDefault="00B62F9A" w:rsidP="00EE37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06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40E07" w:rsidRPr="00106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106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174B8A" w:rsidRPr="00106313" w14:paraId="55F2C8CF" w14:textId="77777777" w:rsidTr="000C3304">
        <w:tc>
          <w:tcPr>
            <w:tcW w:w="2892" w:type="pct"/>
          </w:tcPr>
          <w:p w14:paraId="645B90BC" w14:textId="1DBF3A72" w:rsidR="00174B8A" w:rsidRPr="00106313" w:rsidRDefault="0041108A" w:rsidP="00174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80" w:type="pct"/>
          </w:tcPr>
          <w:p w14:paraId="27CC6460" w14:textId="77777777" w:rsidR="00174B8A" w:rsidRPr="00106313" w:rsidRDefault="00174B8A" w:rsidP="00174B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73375D0" w14:textId="77777777" w:rsidR="00174B8A" w:rsidRPr="00106313" w:rsidRDefault="00174B8A" w:rsidP="00174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</w:tcPr>
          <w:p w14:paraId="3C3B9C95" w14:textId="77777777" w:rsidR="00174B8A" w:rsidRPr="00106313" w:rsidRDefault="00174B8A" w:rsidP="00174B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05F0" w:rsidRPr="00106313" w14:paraId="34B5926C" w14:textId="77777777" w:rsidTr="00E46A38">
        <w:tc>
          <w:tcPr>
            <w:tcW w:w="2892" w:type="pct"/>
          </w:tcPr>
          <w:p w14:paraId="2B742623" w14:textId="70CFBD58" w:rsidR="000505F0" w:rsidRPr="00106313" w:rsidRDefault="000505F0" w:rsidP="00050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ส่วนปรับปรุงสิทธิการเช่า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E7DCF7" w14:textId="21E360C6" w:rsidR="000505F0" w:rsidRPr="000505F0" w:rsidRDefault="002F132F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30,604</w:t>
            </w:r>
          </w:p>
        </w:tc>
        <w:tc>
          <w:tcPr>
            <w:tcW w:w="149" w:type="pct"/>
          </w:tcPr>
          <w:p w14:paraId="5714B7CF" w14:textId="77777777" w:rsidR="000505F0" w:rsidRPr="00106313" w:rsidRDefault="000505F0" w:rsidP="0005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DC765C" w14:textId="561C70B6" w:rsidR="000505F0" w:rsidRPr="000505F0" w:rsidRDefault="002F132F" w:rsidP="00072C4C">
            <w:pPr>
              <w:pStyle w:val="acctfourfigures"/>
              <w:tabs>
                <w:tab w:val="clear" w:pos="765"/>
                <w:tab w:val="decimal" w:pos="132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05F0" w:rsidRPr="00106313" w14:paraId="3D8CEF46" w14:textId="77777777" w:rsidTr="00E46A38">
        <w:tc>
          <w:tcPr>
            <w:tcW w:w="2892" w:type="pct"/>
          </w:tcPr>
          <w:p w14:paraId="443A1244" w14:textId="6C9FC6D0" w:rsidR="000505F0" w:rsidRPr="00106313" w:rsidRDefault="000505F0" w:rsidP="00050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DB8DE1" w14:textId="23CE8ADF" w:rsidR="000505F0" w:rsidRPr="000505F0" w:rsidRDefault="002F132F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4,230</w:t>
            </w:r>
          </w:p>
        </w:tc>
        <w:tc>
          <w:tcPr>
            <w:tcW w:w="149" w:type="pct"/>
          </w:tcPr>
          <w:p w14:paraId="3BDE95AE" w14:textId="77777777" w:rsidR="000505F0" w:rsidRPr="00106313" w:rsidRDefault="000505F0" w:rsidP="0005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20FCBE" w14:textId="1C1CE743" w:rsidR="000505F0" w:rsidRPr="000505F0" w:rsidRDefault="002F132F" w:rsidP="00072C4C">
            <w:pPr>
              <w:pStyle w:val="acctfourfigures"/>
              <w:tabs>
                <w:tab w:val="clear" w:pos="765"/>
                <w:tab w:val="decimal" w:pos="132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05F0" w:rsidRPr="00106313" w14:paraId="54C73DA6" w14:textId="77777777" w:rsidTr="00E46A38">
        <w:tc>
          <w:tcPr>
            <w:tcW w:w="2892" w:type="pct"/>
          </w:tcPr>
          <w:p w14:paraId="7F0B867E" w14:textId="489AFE7E" w:rsidR="000505F0" w:rsidRPr="00106313" w:rsidRDefault="000505F0" w:rsidP="00050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3398F7" w14:textId="31B79C3A" w:rsidR="000505F0" w:rsidRPr="000505F0" w:rsidRDefault="002F132F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3,082</w:t>
            </w:r>
          </w:p>
        </w:tc>
        <w:tc>
          <w:tcPr>
            <w:tcW w:w="149" w:type="pct"/>
          </w:tcPr>
          <w:p w14:paraId="6E802C0C" w14:textId="77777777" w:rsidR="000505F0" w:rsidRPr="00106313" w:rsidRDefault="000505F0" w:rsidP="0005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6ACFD" w14:textId="07F5BF50" w:rsidR="000505F0" w:rsidRPr="000505F0" w:rsidRDefault="002F132F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</w:tr>
      <w:tr w:rsidR="000505F0" w:rsidRPr="00106313" w14:paraId="76D0EF0C" w14:textId="77777777" w:rsidTr="00E46A38">
        <w:tc>
          <w:tcPr>
            <w:tcW w:w="2892" w:type="pct"/>
          </w:tcPr>
          <w:p w14:paraId="2E400322" w14:textId="7D21F505" w:rsidR="000505F0" w:rsidRPr="00106313" w:rsidRDefault="000505F0" w:rsidP="00050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0" w:type="pct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8C4F09D" w14:textId="33837B42" w:rsidR="000505F0" w:rsidRPr="000505F0" w:rsidRDefault="002F132F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37,916</w:t>
            </w:r>
          </w:p>
        </w:tc>
        <w:tc>
          <w:tcPr>
            <w:tcW w:w="149" w:type="pct"/>
          </w:tcPr>
          <w:p w14:paraId="664F98E4" w14:textId="77777777" w:rsidR="000505F0" w:rsidRPr="00106313" w:rsidRDefault="000505F0" w:rsidP="0005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6A94536" w14:textId="1022A3A9" w:rsidR="000505F0" w:rsidRPr="000505F0" w:rsidRDefault="002F132F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821</w:t>
            </w:r>
          </w:p>
        </w:tc>
      </w:tr>
      <w:tr w:rsidR="000505F0" w:rsidRPr="00106313" w14:paraId="37CF079B" w14:textId="77777777" w:rsidTr="000C3304">
        <w:tc>
          <w:tcPr>
            <w:tcW w:w="2892" w:type="pct"/>
          </w:tcPr>
          <w:p w14:paraId="186E0131" w14:textId="77777777" w:rsidR="000505F0" w:rsidRPr="00106313" w:rsidRDefault="000505F0" w:rsidP="00050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0" w:type="pct"/>
          </w:tcPr>
          <w:p w14:paraId="4F3083D9" w14:textId="77777777" w:rsidR="000505F0" w:rsidRPr="00106313" w:rsidRDefault="000505F0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33F0DE0" w14:textId="77777777" w:rsidR="000505F0" w:rsidRPr="00106313" w:rsidRDefault="000505F0" w:rsidP="0005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</w:tcPr>
          <w:p w14:paraId="75040F62" w14:textId="77777777" w:rsidR="000505F0" w:rsidRPr="00106313" w:rsidRDefault="000505F0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05F0" w:rsidRPr="00106313" w14:paraId="333BAD0F" w14:textId="77777777" w:rsidTr="000C3304">
        <w:tc>
          <w:tcPr>
            <w:tcW w:w="2892" w:type="pct"/>
          </w:tcPr>
          <w:p w14:paraId="4982FD75" w14:textId="6A044EF8" w:rsidR="000505F0" w:rsidRPr="009154DB" w:rsidRDefault="000505F0" w:rsidP="00050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154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1176C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154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980" w:type="pct"/>
          </w:tcPr>
          <w:p w14:paraId="4142547C" w14:textId="77777777" w:rsidR="000505F0" w:rsidRPr="00106313" w:rsidRDefault="000505F0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8AFF0DD" w14:textId="77777777" w:rsidR="000505F0" w:rsidRPr="00106313" w:rsidRDefault="000505F0" w:rsidP="0005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</w:tcPr>
          <w:p w14:paraId="00B823A2" w14:textId="77777777" w:rsidR="000505F0" w:rsidRPr="00106313" w:rsidRDefault="000505F0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05F0" w:rsidRPr="00106313" w14:paraId="23813D33" w14:textId="77777777" w:rsidTr="00B60CB9">
        <w:tc>
          <w:tcPr>
            <w:tcW w:w="2892" w:type="pct"/>
          </w:tcPr>
          <w:p w14:paraId="7487A307" w14:textId="166D9C7C" w:rsidR="000505F0" w:rsidRPr="00106313" w:rsidRDefault="000505F0" w:rsidP="00050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86488B" w14:textId="28B01A17" w:rsidR="000505F0" w:rsidRPr="000505F0" w:rsidRDefault="002F132F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15,271</w:t>
            </w:r>
          </w:p>
        </w:tc>
        <w:tc>
          <w:tcPr>
            <w:tcW w:w="149" w:type="pct"/>
          </w:tcPr>
          <w:p w14:paraId="4499BFDB" w14:textId="77777777" w:rsidR="000505F0" w:rsidRPr="000505F0" w:rsidRDefault="000505F0" w:rsidP="0005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6219B6" w14:textId="160008CE" w:rsidR="000505F0" w:rsidRPr="000505F0" w:rsidRDefault="002F132F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829</w:t>
            </w:r>
          </w:p>
        </w:tc>
      </w:tr>
      <w:tr w:rsidR="000505F0" w:rsidRPr="00106313" w14:paraId="225AE5E5" w14:textId="77777777" w:rsidTr="00B60CB9">
        <w:tc>
          <w:tcPr>
            <w:tcW w:w="2892" w:type="pct"/>
          </w:tcPr>
          <w:p w14:paraId="5E0E8E61" w14:textId="77777777" w:rsidR="000505F0" w:rsidRPr="00106313" w:rsidRDefault="000505F0" w:rsidP="00050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790FA1" w14:textId="1034F285" w:rsidR="000505F0" w:rsidRPr="000505F0" w:rsidRDefault="002F132F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77,855</w:t>
            </w:r>
          </w:p>
        </w:tc>
        <w:tc>
          <w:tcPr>
            <w:tcW w:w="149" w:type="pct"/>
          </w:tcPr>
          <w:p w14:paraId="12597F03" w14:textId="77777777" w:rsidR="000505F0" w:rsidRPr="000505F0" w:rsidRDefault="000505F0" w:rsidP="0005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6A62BF" w14:textId="0DF4BA9A" w:rsidR="000505F0" w:rsidRPr="000505F0" w:rsidRDefault="002F132F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431</w:t>
            </w:r>
          </w:p>
        </w:tc>
      </w:tr>
      <w:tr w:rsidR="000505F0" w:rsidRPr="00106313" w14:paraId="3F8B3B74" w14:textId="77777777" w:rsidTr="00B60CB9">
        <w:tc>
          <w:tcPr>
            <w:tcW w:w="2892" w:type="pct"/>
          </w:tcPr>
          <w:p w14:paraId="143257FD" w14:textId="77777777" w:rsidR="000505F0" w:rsidRPr="00106313" w:rsidRDefault="000505F0" w:rsidP="00050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6378F" w14:textId="0D5854DD" w:rsidR="000505F0" w:rsidRPr="000505F0" w:rsidRDefault="002F132F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1,100</w:t>
            </w:r>
          </w:p>
        </w:tc>
        <w:tc>
          <w:tcPr>
            <w:tcW w:w="149" w:type="pct"/>
          </w:tcPr>
          <w:p w14:paraId="6E6E610F" w14:textId="77777777" w:rsidR="000505F0" w:rsidRPr="000505F0" w:rsidRDefault="000505F0" w:rsidP="0005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8E5CCF" w14:textId="00A75B26" w:rsidR="000505F0" w:rsidRPr="000505F0" w:rsidRDefault="002F132F" w:rsidP="00072C4C">
            <w:pPr>
              <w:pStyle w:val="acctfourfigures"/>
              <w:tabs>
                <w:tab w:val="clear" w:pos="765"/>
                <w:tab w:val="decimal" w:pos="132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505F0" w:rsidRPr="00106313" w14:paraId="243BA209" w14:textId="77777777" w:rsidTr="00B60CB9">
        <w:tc>
          <w:tcPr>
            <w:tcW w:w="2892" w:type="pct"/>
          </w:tcPr>
          <w:p w14:paraId="5DBF5573" w14:textId="100F3281" w:rsidR="000505F0" w:rsidRPr="00106313" w:rsidRDefault="000505F0" w:rsidP="00050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3E103F" w14:textId="1D18EF4C" w:rsidR="000505F0" w:rsidRPr="000505F0" w:rsidRDefault="002F132F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299,477</w:t>
            </w:r>
          </w:p>
        </w:tc>
        <w:tc>
          <w:tcPr>
            <w:tcW w:w="149" w:type="pct"/>
          </w:tcPr>
          <w:p w14:paraId="3801F0D7" w14:textId="77777777" w:rsidR="000505F0" w:rsidRPr="000505F0" w:rsidRDefault="000505F0" w:rsidP="0005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814B89" w14:textId="2F6072EF" w:rsidR="000505F0" w:rsidRPr="000505F0" w:rsidRDefault="002F132F" w:rsidP="00072C4C">
            <w:pPr>
              <w:pStyle w:val="acctfourfigures"/>
              <w:tabs>
                <w:tab w:val="clear" w:pos="765"/>
                <w:tab w:val="decimal" w:pos="132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505F0" w:rsidRPr="00106313" w14:paraId="342168B9" w14:textId="77777777" w:rsidTr="00B60CB9">
        <w:tc>
          <w:tcPr>
            <w:tcW w:w="2892" w:type="pct"/>
          </w:tcPr>
          <w:p w14:paraId="5B74AB34" w14:textId="0300ADDF" w:rsidR="000505F0" w:rsidRPr="00106313" w:rsidRDefault="000505F0" w:rsidP="00050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9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5D8D078" w14:textId="4E2C1D43" w:rsidR="000505F0" w:rsidRPr="000505F0" w:rsidRDefault="002F132F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3,970</w:t>
            </w:r>
          </w:p>
        </w:tc>
        <w:tc>
          <w:tcPr>
            <w:tcW w:w="149" w:type="pct"/>
          </w:tcPr>
          <w:p w14:paraId="09C258A0" w14:textId="77777777" w:rsidR="000505F0" w:rsidRPr="000505F0" w:rsidRDefault="000505F0" w:rsidP="0005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E9B1B" w14:textId="123CB356" w:rsidR="000505F0" w:rsidRPr="000505F0" w:rsidRDefault="002F132F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2,393</w:t>
            </w:r>
          </w:p>
        </w:tc>
      </w:tr>
      <w:tr w:rsidR="000505F0" w:rsidRPr="00106313" w14:paraId="0E322983" w14:textId="77777777" w:rsidTr="00B60CB9">
        <w:tc>
          <w:tcPr>
            <w:tcW w:w="2892" w:type="pct"/>
          </w:tcPr>
          <w:p w14:paraId="00BB5C40" w14:textId="77777777" w:rsidR="000505F0" w:rsidRPr="00106313" w:rsidRDefault="000505F0" w:rsidP="00050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0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ECEAAF7" w14:textId="3D604BC6" w:rsidR="000505F0" w:rsidRPr="000505F0" w:rsidRDefault="002F132F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397,673</w:t>
            </w:r>
          </w:p>
        </w:tc>
        <w:tc>
          <w:tcPr>
            <w:tcW w:w="149" w:type="pct"/>
            <w:vAlign w:val="bottom"/>
          </w:tcPr>
          <w:p w14:paraId="4981838C" w14:textId="77777777" w:rsidR="000505F0" w:rsidRPr="000505F0" w:rsidRDefault="000505F0" w:rsidP="0005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8A07195" w14:textId="2C8D1620" w:rsidR="000505F0" w:rsidRPr="000505F0" w:rsidRDefault="002F132F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3,653</w:t>
            </w:r>
          </w:p>
        </w:tc>
      </w:tr>
    </w:tbl>
    <w:p w14:paraId="07EC7844" w14:textId="77777777" w:rsidR="001176CB" w:rsidRDefault="001176CB" w:rsidP="00117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0A1F4C4" w14:textId="1F33C25A" w:rsidR="009154DB" w:rsidRPr="000405AA" w:rsidRDefault="009154DB" w:rsidP="00427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0405AA">
        <w:rPr>
          <w:rFonts w:ascii="Angsana New" w:hAnsi="Angsana New" w:hint="cs"/>
          <w:i/>
          <w:iCs/>
          <w:sz w:val="30"/>
          <w:szCs w:val="30"/>
          <w:cs/>
        </w:rPr>
        <w:t>สัญญาแต่งตั้งผู้จัดจำหน่าย</w:t>
      </w:r>
    </w:p>
    <w:p w14:paraId="1037F253" w14:textId="77777777" w:rsidR="009154DB" w:rsidRPr="000405AA" w:rsidRDefault="009154DB" w:rsidP="00117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B1C427F" w14:textId="3EC40B2B" w:rsidR="0032318C" w:rsidRPr="001176CB" w:rsidRDefault="009154DB" w:rsidP="00117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6A02BD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0405AA">
        <w:rPr>
          <w:rFonts w:ascii="Angsana New" w:hAnsi="Angsana New" w:hint="cs"/>
          <w:sz w:val="30"/>
          <w:szCs w:val="30"/>
          <w:cs/>
        </w:rPr>
        <w:t xml:space="preserve"> </w:t>
      </w:r>
      <w:r w:rsidRPr="000405AA">
        <w:rPr>
          <w:rFonts w:ascii="Angsana New" w:hAnsi="Angsana New"/>
          <w:sz w:val="30"/>
          <w:szCs w:val="30"/>
        </w:rPr>
        <w:t xml:space="preserve">18 </w:t>
      </w:r>
      <w:r w:rsidRPr="000405AA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0405AA">
        <w:rPr>
          <w:rFonts w:ascii="Angsana New" w:hAnsi="Angsana New"/>
          <w:sz w:val="30"/>
          <w:szCs w:val="30"/>
        </w:rPr>
        <w:t xml:space="preserve">2565 </w:t>
      </w:r>
      <w:r w:rsidRPr="000405AA"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บริษัทย่อยแห่งหนึ่งได้ทำสัญญาแต่งตั้งผู้จัดจำหน่ายกับบริษัทในประเทศแห่งหนึ่ง </w:t>
      </w:r>
      <w:r w:rsidR="001176CB">
        <w:rPr>
          <w:rFonts w:ascii="Angsana New" w:hAnsi="Angsana New" w:hint="cs"/>
          <w:sz w:val="30"/>
          <w:szCs w:val="30"/>
          <w:cs/>
        </w:rPr>
        <w:t xml:space="preserve">     </w:t>
      </w:r>
      <w:r w:rsidRPr="000405AA">
        <w:rPr>
          <w:rFonts w:ascii="Angsana New" w:hAnsi="Angsana New" w:hint="cs"/>
          <w:sz w:val="30"/>
          <w:szCs w:val="30"/>
          <w:cs/>
        </w:rPr>
        <w:t xml:space="preserve">ให้เป็นผู้จัดจำหน่ายและกระจายสินค้าของบริษัท เพื่อเพิ่มช่องทางการจำหน่ายต่าง ๆ ภายใต้การดูแลของบริษัทดังกล่าว โดยมีระยะเวลาตั้งแต่วันที่ </w:t>
      </w:r>
      <w:r w:rsidRPr="000405AA">
        <w:rPr>
          <w:rFonts w:ascii="Angsana New" w:hAnsi="Angsana New"/>
          <w:sz w:val="30"/>
          <w:szCs w:val="30"/>
        </w:rPr>
        <w:t xml:space="preserve">1 </w:t>
      </w:r>
      <w:r w:rsidRPr="000405AA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0405AA">
        <w:rPr>
          <w:rFonts w:ascii="Angsana New" w:hAnsi="Angsana New"/>
          <w:sz w:val="30"/>
          <w:szCs w:val="30"/>
        </w:rPr>
        <w:t xml:space="preserve">2565 </w:t>
      </w:r>
      <w:r w:rsidRPr="000405AA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0405AA">
        <w:rPr>
          <w:rFonts w:ascii="Angsana New" w:hAnsi="Angsana New"/>
          <w:sz w:val="30"/>
          <w:szCs w:val="30"/>
        </w:rPr>
        <w:t xml:space="preserve">31 </w:t>
      </w:r>
      <w:r w:rsidRPr="000405AA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0405AA">
        <w:rPr>
          <w:rFonts w:ascii="Angsana New" w:hAnsi="Angsana New"/>
          <w:sz w:val="30"/>
          <w:szCs w:val="30"/>
        </w:rPr>
        <w:t>2568</w:t>
      </w:r>
    </w:p>
    <w:p w14:paraId="07B32302" w14:textId="05684944" w:rsidR="0032318C" w:rsidRPr="00413D88" w:rsidRDefault="0032318C" w:rsidP="00611E00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13D8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0CCF75FF" w14:textId="2A35FF5D" w:rsidR="0061341D" w:rsidRPr="006A02BD" w:rsidRDefault="0061341D" w:rsidP="00613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4926CEC" w14:textId="4E254CC2" w:rsidR="006A02BD" w:rsidRDefault="006A02BD" w:rsidP="00613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A02BD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การอนุมัติจ่ายเงินปันผลระหว่างกาล</w:t>
      </w:r>
      <w:r w:rsidR="0002164E">
        <w:rPr>
          <w:rFonts w:asciiTheme="majorBidi" w:hAnsiTheme="majorBidi" w:cstheme="majorBidi" w:hint="cs"/>
          <w:i/>
          <w:iCs/>
          <w:sz w:val="30"/>
          <w:szCs w:val="30"/>
          <w:cs/>
        </w:rPr>
        <w:t>ประจำปี</w:t>
      </w:r>
      <w:r w:rsidR="0002164E" w:rsidRPr="0002164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2164E" w:rsidRPr="0002164E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="0002164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A02BD">
        <w:rPr>
          <w:rFonts w:asciiTheme="majorBidi" w:hAnsiTheme="majorBidi" w:cstheme="majorBidi" w:hint="cs"/>
          <w:i/>
          <w:iCs/>
          <w:sz w:val="30"/>
          <w:szCs w:val="30"/>
          <w:cs/>
        </w:rPr>
        <w:t>ของบริษัทย่อย</w:t>
      </w:r>
    </w:p>
    <w:p w14:paraId="6AF88BCE" w14:textId="5C184396" w:rsidR="006A02BD" w:rsidRDefault="006A02BD" w:rsidP="00613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9E5C51C" w14:textId="12950B31" w:rsidR="006A02BD" w:rsidRDefault="006A02BD" w:rsidP="00613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ในที่ประชุมคณะกรรมการ</w:t>
      </w:r>
      <w:r w:rsidR="001F59E6">
        <w:rPr>
          <w:rFonts w:asciiTheme="majorBidi" w:hAnsiTheme="majorBidi" w:cstheme="majorBidi" w:hint="cs"/>
          <w:sz w:val="30"/>
          <w:szCs w:val="30"/>
          <w:cs/>
        </w:rPr>
        <w:t>ของ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 เมื่อวันที่</w:t>
      </w:r>
      <w:r w:rsidRPr="006A02BD">
        <w:rPr>
          <w:rFonts w:ascii="Angsana New" w:hAnsi="Angsana New" w:hint="cs"/>
          <w:sz w:val="30"/>
          <w:szCs w:val="30"/>
          <w:cs/>
        </w:rPr>
        <w:t xml:space="preserve"> </w:t>
      </w:r>
      <w:r w:rsidRPr="006A02BD">
        <w:rPr>
          <w:rFonts w:ascii="Angsana New" w:hAnsi="Angsana New"/>
          <w:sz w:val="30"/>
          <w:szCs w:val="30"/>
        </w:rPr>
        <w:t>11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>
        <w:rPr>
          <w:rFonts w:asciiTheme="majorBidi" w:hAnsiTheme="majorBidi" w:cstheme="majorBidi"/>
          <w:sz w:val="30"/>
          <w:szCs w:val="30"/>
        </w:rPr>
        <w:t xml:space="preserve">2565 </w:t>
      </w:r>
      <w:r w:rsidR="001F59E6">
        <w:rPr>
          <w:rFonts w:asciiTheme="majorBidi" w:hAnsiTheme="majorBidi" w:cstheme="majorBidi" w:hint="cs"/>
          <w:sz w:val="30"/>
          <w:szCs w:val="30"/>
          <w:cs/>
        </w:rPr>
        <w:t>คณะกรรมการมีมติอนุมัติให้บริษัทย่อย</w:t>
      </w:r>
      <w:r w:rsidR="001F59E6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จ่ายเงินปันผลระหว่างกาล</w:t>
      </w:r>
      <w:r w:rsidR="0002164E">
        <w:rPr>
          <w:rFonts w:asciiTheme="majorBidi" w:hAnsiTheme="majorBidi" w:cstheme="majorBidi" w:hint="cs"/>
          <w:sz w:val="30"/>
          <w:szCs w:val="30"/>
          <w:cs/>
        </w:rPr>
        <w:t xml:space="preserve">ประจำปี </w:t>
      </w:r>
      <w:r w:rsidR="0002164E">
        <w:rPr>
          <w:rFonts w:asciiTheme="majorBidi" w:hAnsiTheme="majorBidi" w:cstheme="majorBidi"/>
          <w:sz w:val="30"/>
          <w:szCs w:val="30"/>
        </w:rPr>
        <w:t xml:space="preserve">2565 </w:t>
      </w:r>
      <w:r w:rsidR="0002164E">
        <w:rPr>
          <w:rFonts w:asciiTheme="majorBidi" w:hAnsiTheme="majorBidi" w:cstheme="majorBidi" w:hint="cs"/>
          <w:sz w:val="30"/>
          <w:szCs w:val="30"/>
          <w:cs/>
        </w:rPr>
        <w:t xml:space="preserve">ให้แก่บริษัทในเดือนธันวาคม </w:t>
      </w:r>
      <w:r w:rsidR="0002164E">
        <w:rPr>
          <w:rFonts w:asciiTheme="majorBidi" w:hAnsiTheme="majorBidi" w:cstheme="majorBidi"/>
          <w:sz w:val="30"/>
          <w:szCs w:val="30"/>
        </w:rPr>
        <w:t>2565</w:t>
      </w:r>
      <w:r w:rsidR="009579A2">
        <w:rPr>
          <w:rFonts w:asciiTheme="majorBidi" w:hAnsiTheme="majorBidi" w:cstheme="majorBidi"/>
          <w:sz w:val="30"/>
          <w:szCs w:val="30"/>
        </w:rPr>
        <w:t xml:space="preserve"> </w:t>
      </w:r>
      <w:r w:rsidR="003D0783">
        <w:rPr>
          <w:rFonts w:asciiTheme="majorBidi" w:hAnsiTheme="majorBidi" w:cstheme="majorBidi" w:hint="cs"/>
          <w:sz w:val="30"/>
          <w:szCs w:val="30"/>
          <w:cs/>
        </w:rPr>
        <w:t>โดยจ่ายไม่เกินวงเงิน</w:t>
      </w:r>
      <w:r w:rsidR="009579A2">
        <w:rPr>
          <w:rFonts w:asciiTheme="majorBidi" w:hAnsiTheme="majorBidi" w:cstheme="majorBidi" w:hint="cs"/>
          <w:sz w:val="30"/>
          <w:szCs w:val="30"/>
          <w:cs/>
        </w:rPr>
        <w:t>ดังต่อไปนี้</w:t>
      </w:r>
    </w:p>
    <w:p w14:paraId="0671178B" w14:textId="3BA0F0C2" w:rsidR="0002164E" w:rsidRDefault="0002164E" w:rsidP="00613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69"/>
        <w:gridCol w:w="274"/>
        <w:gridCol w:w="1798"/>
      </w:tblGrid>
      <w:tr w:rsidR="0002164E" w:rsidRPr="00106313" w14:paraId="6CF44101" w14:textId="77777777" w:rsidTr="0002164E">
        <w:trPr>
          <w:trHeight w:val="479"/>
          <w:tblHeader/>
        </w:trPr>
        <w:tc>
          <w:tcPr>
            <w:tcW w:w="2745" w:type="pct"/>
            <w:shd w:val="clear" w:color="auto" w:fill="auto"/>
          </w:tcPr>
          <w:p w14:paraId="4FB8D7C6" w14:textId="1E2F28B7" w:rsidR="0002164E" w:rsidRPr="0002164E" w:rsidRDefault="0002164E" w:rsidP="0002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64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7" w:type="pct"/>
            <w:shd w:val="clear" w:color="auto" w:fill="auto"/>
          </w:tcPr>
          <w:p w14:paraId="3FBB084F" w14:textId="06FB01EC" w:rsidR="0002164E" w:rsidRPr="0002164E" w:rsidRDefault="0002164E" w:rsidP="0002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2164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149" w:type="pct"/>
            <w:shd w:val="clear" w:color="auto" w:fill="auto"/>
          </w:tcPr>
          <w:p w14:paraId="053A9EFD" w14:textId="77777777" w:rsidR="0002164E" w:rsidRPr="0002164E" w:rsidRDefault="0002164E" w:rsidP="005A5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shd w:val="clear" w:color="auto" w:fill="auto"/>
          </w:tcPr>
          <w:p w14:paraId="41C99209" w14:textId="30042B3B" w:rsidR="0002164E" w:rsidRPr="0002164E" w:rsidRDefault="0002164E" w:rsidP="005A5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3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64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02164E" w:rsidRPr="00106313" w14:paraId="61993341" w14:textId="77777777" w:rsidTr="0002164E">
        <w:trPr>
          <w:tblHeader/>
        </w:trPr>
        <w:tc>
          <w:tcPr>
            <w:tcW w:w="2745" w:type="pct"/>
            <w:shd w:val="clear" w:color="auto" w:fill="auto"/>
          </w:tcPr>
          <w:p w14:paraId="3B016C6B" w14:textId="77777777" w:rsidR="0002164E" w:rsidRPr="0002164E" w:rsidRDefault="0002164E" w:rsidP="005A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27" w:type="pct"/>
            <w:shd w:val="clear" w:color="auto" w:fill="auto"/>
          </w:tcPr>
          <w:p w14:paraId="40A9065C" w14:textId="235399AA" w:rsidR="0002164E" w:rsidRPr="0002164E" w:rsidRDefault="0002164E" w:rsidP="005A5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164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2164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02164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49" w:type="pct"/>
            <w:shd w:val="clear" w:color="auto" w:fill="auto"/>
          </w:tcPr>
          <w:p w14:paraId="2F65C7D2" w14:textId="77777777" w:rsidR="0002164E" w:rsidRPr="0002164E" w:rsidRDefault="0002164E" w:rsidP="005A5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shd w:val="clear" w:color="auto" w:fill="auto"/>
          </w:tcPr>
          <w:p w14:paraId="6EAF994E" w14:textId="2D27D7CE" w:rsidR="0002164E" w:rsidRPr="0002164E" w:rsidRDefault="0002164E" w:rsidP="005A5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64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2164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02164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2164E" w:rsidRPr="00106313" w14:paraId="5B5F43BC" w14:textId="77777777" w:rsidTr="0002164E">
        <w:tc>
          <w:tcPr>
            <w:tcW w:w="2745" w:type="pct"/>
          </w:tcPr>
          <w:p w14:paraId="5F0BE965" w14:textId="26405D8B" w:rsidR="0002164E" w:rsidRPr="0002164E" w:rsidRDefault="0002164E" w:rsidP="005A5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2164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อากะอินเตอร์ฟู้ดส์ จำกัด</w:t>
            </w:r>
          </w:p>
        </w:tc>
        <w:tc>
          <w:tcPr>
            <w:tcW w:w="1127" w:type="pct"/>
          </w:tcPr>
          <w:p w14:paraId="6705B95B" w14:textId="73B21CE1" w:rsidR="0002164E" w:rsidRPr="00106313" w:rsidRDefault="0002164E" w:rsidP="0002164E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33.50</w:t>
            </w:r>
          </w:p>
        </w:tc>
        <w:tc>
          <w:tcPr>
            <w:tcW w:w="149" w:type="pct"/>
          </w:tcPr>
          <w:p w14:paraId="61A4C6F3" w14:textId="77777777" w:rsidR="0002164E" w:rsidRPr="00106313" w:rsidRDefault="0002164E" w:rsidP="005A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</w:tcPr>
          <w:p w14:paraId="097151E4" w14:textId="053AEB40" w:rsidR="0002164E" w:rsidRPr="009579A2" w:rsidRDefault="009579A2" w:rsidP="009579A2">
            <w:pPr>
              <w:pStyle w:val="acctfourfigures"/>
              <w:tabs>
                <w:tab w:val="clear" w:pos="765"/>
                <w:tab w:val="decimal" w:pos="132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</w:t>
            </w:r>
            <w:r w:rsidRPr="009579A2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</w:tr>
      <w:tr w:rsidR="0002164E" w:rsidRPr="00106313" w14:paraId="5C8D8ED0" w14:textId="77777777" w:rsidTr="0002164E">
        <w:tc>
          <w:tcPr>
            <w:tcW w:w="2745" w:type="pct"/>
          </w:tcPr>
          <w:p w14:paraId="70B66E11" w14:textId="2B1B6044" w:rsidR="0002164E" w:rsidRPr="00106313" w:rsidRDefault="0002164E" w:rsidP="005A5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2164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โตเกียว คอนเซปท์ จำกัด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97C29" w14:textId="42A5CF11" w:rsidR="0002164E" w:rsidRPr="000505F0" w:rsidRDefault="0002164E" w:rsidP="005A5474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30.00</w:t>
            </w:r>
          </w:p>
        </w:tc>
        <w:tc>
          <w:tcPr>
            <w:tcW w:w="149" w:type="pct"/>
          </w:tcPr>
          <w:p w14:paraId="7E0CFFA4" w14:textId="77777777" w:rsidR="0002164E" w:rsidRPr="00106313" w:rsidRDefault="0002164E" w:rsidP="005A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B8331C" w14:textId="7728792E" w:rsidR="0002164E" w:rsidRPr="000505F0" w:rsidRDefault="009579A2" w:rsidP="005A5474">
            <w:pPr>
              <w:pStyle w:val="acctfourfigures"/>
              <w:tabs>
                <w:tab w:val="clear" w:pos="765"/>
                <w:tab w:val="decimal" w:pos="132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7,500</w:t>
            </w:r>
          </w:p>
        </w:tc>
      </w:tr>
      <w:tr w:rsidR="0002164E" w:rsidRPr="00106313" w14:paraId="5D0EA005" w14:textId="77777777" w:rsidTr="00101D07">
        <w:tc>
          <w:tcPr>
            <w:tcW w:w="2745" w:type="pct"/>
          </w:tcPr>
          <w:p w14:paraId="3DACB301" w14:textId="60EE43BE" w:rsidR="0002164E" w:rsidRPr="00106313" w:rsidRDefault="0002164E" w:rsidP="005A5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2164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สไปซ์ ซินเนอจี้ จำกัด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5C075B" w14:textId="778F897D" w:rsidR="0002164E" w:rsidRPr="000505F0" w:rsidRDefault="0002164E" w:rsidP="005A5474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2.60</w:t>
            </w:r>
          </w:p>
        </w:tc>
        <w:tc>
          <w:tcPr>
            <w:tcW w:w="149" w:type="pct"/>
          </w:tcPr>
          <w:p w14:paraId="5692E74E" w14:textId="77777777" w:rsidR="0002164E" w:rsidRPr="00106313" w:rsidRDefault="0002164E" w:rsidP="005A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C06C7B" w14:textId="0C307444" w:rsidR="0002164E" w:rsidRPr="000505F0" w:rsidRDefault="009579A2" w:rsidP="005A5474">
            <w:pPr>
              <w:pStyle w:val="acctfourfigures"/>
              <w:tabs>
                <w:tab w:val="clear" w:pos="765"/>
                <w:tab w:val="decimal" w:pos="132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1,300</w:t>
            </w:r>
          </w:p>
        </w:tc>
      </w:tr>
      <w:tr w:rsidR="009579A2" w:rsidRPr="00106313" w14:paraId="023FDD9E" w14:textId="77777777" w:rsidTr="00101D07">
        <w:tc>
          <w:tcPr>
            <w:tcW w:w="2745" w:type="pct"/>
          </w:tcPr>
          <w:p w14:paraId="2E4621DE" w14:textId="1B0E4E13" w:rsidR="009579A2" w:rsidRPr="009579A2" w:rsidRDefault="009579A2" w:rsidP="005A5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9A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8E0FDF" w14:textId="77777777" w:rsidR="009579A2" w:rsidRDefault="009579A2" w:rsidP="005A5474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C03D022" w14:textId="77777777" w:rsidR="009579A2" w:rsidRPr="00106313" w:rsidRDefault="009579A2" w:rsidP="005A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9544DF8" w14:textId="647FEB3E" w:rsidR="009579A2" w:rsidRPr="009A2737" w:rsidRDefault="009579A2" w:rsidP="005A5474">
            <w:pPr>
              <w:pStyle w:val="acctfourfigures"/>
              <w:tabs>
                <w:tab w:val="clear" w:pos="765"/>
                <w:tab w:val="decimal" w:pos="132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A27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35,600</w:t>
            </w:r>
          </w:p>
        </w:tc>
      </w:tr>
    </w:tbl>
    <w:p w14:paraId="28412456" w14:textId="77777777" w:rsidR="0002164E" w:rsidRDefault="0002164E" w:rsidP="00613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309E74D" w14:textId="77777777" w:rsidR="00CF0EF0" w:rsidRPr="00CF0EF0" w:rsidRDefault="00CF0EF0" w:rsidP="00CF0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F0EF0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การค้ำประกันวงเงินกู้ยืมจากธนาคารของบริษัทย่อย</w:t>
      </w:r>
    </w:p>
    <w:p w14:paraId="1DFB4A52" w14:textId="77777777" w:rsidR="00CF0EF0" w:rsidRDefault="00CF0EF0" w:rsidP="00793C23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242424"/>
          <w:sz w:val="21"/>
          <w:szCs w:val="21"/>
        </w:rPr>
      </w:pPr>
    </w:p>
    <w:p w14:paraId="4C5EDAFE" w14:textId="7CEF76DD" w:rsidR="00CF0EF0" w:rsidRPr="00CF0EF0" w:rsidRDefault="00CF0EF0" w:rsidP="00793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F0EF0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ในการประชุมคณะกรรมการของบริษัท เมื่อวันที่ </w:t>
      </w:r>
      <w:r w:rsidRPr="00CF0EF0">
        <w:rPr>
          <w:rFonts w:asciiTheme="majorBidi" w:hAnsiTheme="majorBidi" w:cstheme="majorBidi"/>
          <w:sz w:val="30"/>
          <w:szCs w:val="30"/>
        </w:rPr>
        <w:t xml:space="preserve">11 </w:t>
      </w:r>
      <w:r w:rsidRPr="00CF0EF0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CF0EF0">
        <w:rPr>
          <w:rFonts w:asciiTheme="majorBidi" w:hAnsiTheme="majorBidi" w:cstheme="majorBidi"/>
          <w:sz w:val="30"/>
          <w:szCs w:val="30"/>
        </w:rPr>
        <w:t xml:space="preserve">2565 </w:t>
      </w:r>
      <w:r w:rsidRPr="00CF0EF0">
        <w:rPr>
          <w:rFonts w:asciiTheme="majorBidi" w:hAnsiTheme="majorBidi" w:cstheme="majorBidi"/>
          <w:sz w:val="30"/>
          <w:szCs w:val="30"/>
          <w:cs/>
        </w:rPr>
        <w:t>คณะกรรมการมีมติอนุมัติให้บริษัท</w:t>
      </w:r>
      <w:r w:rsidR="00793C23">
        <w:rPr>
          <w:rFonts w:asciiTheme="majorBidi" w:hAnsiTheme="majorBidi" w:cstheme="majorBidi"/>
          <w:sz w:val="30"/>
          <w:szCs w:val="30"/>
        </w:rPr>
        <w:br/>
      </w:r>
      <w:r w:rsidRPr="00CF0EF0">
        <w:rPr>
          <w:rFonts w:asciiTheme="majorBidi" w:hAnsiTheme="majorBidi" w:cstheme="majorBidi"/>
          <w:sz w:val="30"/>
          <w:szCs w:val="30"/>
          <w:cs/>
        </w:rPr>
        <w:t>เข้าค้ำประกันวงเงินกู้ยืมของบริษัทย่อยแห่งหนึ่ง ดังนั้นบริษัทจึงมีภาระผูกพันในการค้ำประกันให้บริษัทย่อย</w:t>
      </w:r>
      <w:r w:rsidR="00793C23">
        <w:rPr>
          <w:rFonts w:asciiTheme="majorBidi" w:hAnsiTheme="majorBidi" w:cstheme="majorBidi"/>
          <w:sz w:val="30"/>
          <w:szCs w:val="30"/>
        </w:rPr>
        <w:br/>
      </w:r>
      <w:r w:rsidRPr="00CF0EF0">
        <w:rPr>
          <w:rFonts w:asciiTheme="majorBidi" w:hAnsiTheme="majorBidi" w:cstheme="majorBidi"/>
          <w:sz w:val="30"/>
          <w:szCs w:val="30"/>
          <w:cs/>
        </w:rPr>
        <w:t>จำนวนวงเงินรวม</w:t>
      </w:r>
      <w:r w:rsidRPr="00CF0EF0">
        <w:rPr>
          <w:rFonts w:asciiTheme="majorBidi" w:hAnsiTheme="majorBidi" w:cstheme="majorBidi"/>
          <w:sz w:val="30"/>
          <w:szCs w:val="30"/>
        </w:rPr>
        <w:t> 63.8 </w:t>
      </w:r>
      <w:r w:rsidRPr="00CF0EF0">
        <w:rPr>
          <w:rFonts w:asciiTheme="majorBidi" w:hAnsiTheme="majorBidi" w:cstheme="majorBidi"/>
          <w:sz w:val="30"/>
          <w:szCs w:val="30"/>
          <w:cs/>
        </w:rPr>
        <w:t>ล้าน</w:t>
      </w:r>
      <w:r w:rsidR="00214186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793C23" w:rsidRPr="00CF0EF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F0EF0">
        <w:rPr>
          <w:rFonts w:asciiTheme="majorBidi" w:hAnsiTheme="majorBidi" w:cstheme="majorBidi"/>
          <w:sz w:val="30"/>
          <w:szCs w:val="30"/>
          <w:cs/>
        </w:rPr>
        <w:t>ตามสัดส่วนการถือหุ้น อย่างไรก็ตามบริษัทย่อยอยู่ระหว่างดำเนินการขอวงเงินกู้ยืมดังกล่าวจากธนาคาร</w:t>
      </w:r>
    </w:p>
    <w:p w14:paraId="308C81C4" w14:textId="77777777" w:rsidR="0002164E" w:rsidRPr="006A02BD" w:rsidRDefault="0002164E" w:rsidP="00613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9D0FF8F" w14:textId="77777777" w:rsidR="0061341D" w:rsidRPr="0023180A" w:rsidRDefault="0061341D" w:rsidP="00613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highlight w:val="cyan"/>
        </w:rPr>
      </w:pPr>
    </w:p>
    <w:p w14:paraId="42D970D1" w14:textId="77777777" w:rsidR="0032318C" w:rsidRPr="00106313" w:rsidRDefault="0032318C" w:rsidP="00323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7A63A14" w14:textId="37D55677" w:rsidR="0032318C" w:rsidRPr="0032318C" w:rsidRDefault="0032318C" w:rsidP="00231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sz w:val="30"/>
          <w:szCs w:val="30"/>
        </w:rPr>
      </w:pPr>
    </w:p>
    <w:sectPr w:rsidR="0032318C" w:rsidRPr="0032318C" w:rsidSect="00D44A53">
      <w:headerReference w:type="default" r:id="rId9"/>
      <w:footerReference w:type="default" r:id="rId10"/>
      <w:pgSz w:w="11909" w:h="16834" w:code="9"/>
      <w:pgMar w:top="691" w:right="1152" w:bottom="576" w:left="1152" w:header="720" w:footer="720" w:gutter="0"/>
      <w:pgNumType w:start="16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3E5B2" w14:textId="77777777" w:rsidR="00533095" w:rsidRDefault="00533095" w:rsidP="004956B4">
      <w:r>
        <w:separator/>
      </w:r>
    </w:p>
  </w:endnote>
  <w:endnote w:type="continuationSeparator" w:id="0">
    <w:p w14:paraId="0F3B5D16" w14:textId="77777777" w:rsidR="00533095" w:rsidRDefault="00533095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18960895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98278C" w14:textId="77777777" w:rsidR="00901289" w:rsidRPr="005A0BA5" w:rsidRDefault="00901289" w:rsidP="005A0BA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A0BA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A0BA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A0BA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1675E" w14:textId="77777777" w:rsidR="00533095" w:rsidRDefault="00533095" w:rsidP="004956B4">
      <w:r>
        <w:separator/>
      </w:r>
    </w:p>
  </w:footnote>
  <w:footnote w:type="continuationSeparator" w:id="0">
    <w:p w14:paraId="66288678" w14:textId="77777777" w:rsidR="00533095" w:rsidRDefault="00533095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9F384" w14:textId="77777777" w:rsidR="00533095" w:rsidRDefault="00533095" w:rsidP="005C4C77">
    <w:pPr>
      <w:pStyle w:val="acctmainheading"/>
      <w:tabs>
        <w:tab w:val="left" w:pos="90"/>
      </w:tabs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/>
        <w:bCs/>
        <w:i/>
        <w:sz w:val="32"/>
        <w:szCs w:val="32"/>
        <w:cs/>
        <w:lang w:bidi="th-TH"/>
      </w:rPr>
      <w:t>บริษัท เซ็น คอร์ปอเรชั่น กรุ๊ป จำกัด (มหาชน) และบริษัทย่อย</w:t>
    </w:r>
  </w:p>
  <w:p w14:paraId="4A4FF142" w14:textId="77777777" w:rsidR="00533095" w:rsidRPr="00401060" w:rsidRDefault="00533095" w:rsidP="005C4C77">
    <w:pPr>
      <w:pStyle w:val="acctmainheading"/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หมายเหตุประกอบงบการเงินระหว่างกาลแบบย่อ</w:t>
    </w:r>
  </w:p>
  <w:p w14:paraId="77E756CD" w14:textId="002C2D6E" w:rsidR="00533095" w:rsidRPr="00FE5A92" w:rsidRDefault="00227456" w:rsidP="005C4C77">
    <w:pPr>
      <w:pStyle w:val="acctmainheading"/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>และเก้าเดือน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สิ้นสุดวันที่ </w:t>
    </w:r>
    <w:r w:rsidRPr="0075684A">
      <w:rPr>
        <w:rFonts w:ascii="Angsana New" w:hAnsi="Angsana New"/>
        <w:bCs/>
        <w:iCs/>
        <w:sz w:val="32"/>
        <w:szCs w:val="32"/>
        <w:lang w:bidi="th-TH"/>
      </w:rPr>
      <w:t>3</w:t>
    </w:r>
    <w:r w:rsidRPr="0075684A">
      <w:rPr>
        <w:rFonts w:ascii="Angsana New" w:hAnsi="Angsana New"/>
        <w:bCs/>
        <w:iCs/>
        <w:sz w:val="32"/>
        <w:szCs w:val="32"/>
        <w:lang w:val="en-US" w:bidi="th-TH"/>
      </w:rPr>
      <w:t xml:space="preserve">0 </w:t>
    </w:r>
    <w:r>
      <w:rPr>
        <w:rFonts w:ascii="Angsana New" w:hAnsi="Angsana New" w:hint="cs"/>
        <w:bCs/>
        <w:i/>
        <w:sz w:val="32"/>
        <w:szCs w:val="32"/>
        <w:cs/>
        <w:lang w:val="en-US" w:bidi="th-TH"/>
      </w:rPr>
      <w:t>กันย</w:t>
    </w:r>
    <w:r w:rsidRPr="006C08FD">
      <w:rPr>
        <w:rFonts w:ascii="Angsana New" w:hAnsi="Angsana New" w:hint="cs"/>
        <w:bCs/>
        <w:i/>
        <w:sz w:val="32"/>
        <w:szCs w:val="32"/>
        <w:cs/>
        <w:lang w:val="en-US" w:bidi="th-TH"/>
      </w:rPr>
      <w:t>ายน</w:t>
    </w:r>
    <w:r w:rsidR="00533095"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 </w:t>
    </w:r>
    <w:r w:rsidR="00533095" w:rsidRPr="00401060">
      <w:rPr>
        <w:rFonts w:ascii="Angsana New" w:hAnsi="Angsana New"/>
        <w:bCs/>
        <w:iCs/>
        <w:sz w:val="32"/>
        <w:szCs w:val="32"/>
        <w:lang w:bidi="th-TH"/>
      </w:rPr>
      <w:t>256</w:t>
    </w:r>
    <w:r w:rsidR="00533095">
      <w:rPr>
        <w:rFonts w:ascii="Angsana New" w:hAnsi="Angsana New"/>
        <w:bCs/>
        <w:iCs/>
        <w:sz w:val="32"/>
        <w:szCs w:val="32"/>
        <w:lang w:bidi="th-TH"/>
      </w:rPr>
      <w:t>5</w:t>
    </w:r>
    <w:r w:rsidR="00533095">
      <w:rPr>
        <w:rFonts w:ascii="Angsana New" w:hAnsi="Angsana New" w:hint="cs"/>
        <w:bCs/>
        <w:iCs/>
        <w:sz w:val="32"/>
        <w:szCs w:val="32"/>
        <w:cs/>
        <w:lang w:bidi="th-TH"/>
      </w:rPr>
      <w:t xml:space="preserve"> </w:t>
    </w:r>
    <w:r w:rsidR="00533095">
      <w:rPr>
        <w:rFonts w:ascii="Angsana New" w:hAnsi="Angsana New" w:hint="cs"/>
        <w:bCs/>
        <w:i/>
        <w:sz w:val="32"/>
        <w:szCs w:val="32"/>
        <w:cs/>
        <w:lang w:bidi="th-TH"/>
      </w:rPr>
      <w:t>(ไม่ได้ตรวจสอบ)</w:t>
    </w:r>
  </w:p>
  <w:p w14:paraId="00F9F0E9" w14:textId="77777777" w:rsidR="00533095" w:rsidRPr="00F611ED" w:rsidRDefault="00533095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B4A3F34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22966A3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63179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6D1551"/>
    <w:multiLevelType w:val="hybridMultilevel"/>
    <w:tmpl w:val="C34A6A52"/>
    <w:lvl w:ilvl="0" w:tplc="11FEA2E6">
      <w:start w:val="27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D6E4686"/>
    <w:multiLevelType w:val="hybridMultilevel"/>
    <w:tmpl w:val="E44CB2FC"/>
    <w:lvl w:ilvl="0" w:tplc="7E1EA44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D4D299E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4E024A5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37665C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621A62"/>
    <w:multiLevelType w:val="hybridMultilevel"/>
    <w:tmpl w:val="3DF89C9C"/>
    <w:lvl w:ilvl="0" w:tplc="1E782C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4DF62AE8"/>
    <w:multiLevelType w:val="hybridMultilevel"/>
    <w:tmpl w:val="A112D058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C930BF3E"/>
    <w:lvl w:ilvl="0" w:tplc="64B605B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EAF357F"/>
    <w:multiLevelType w:val="hybridMultilevel"/>
    <w:tmpl w:val="80E4509C"/>
    <w:lvl w:ilvl="0" w:tplc="82706CE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5EE41BE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567742B"/>
    <w:multiLevelType w:val="multilevel"/>
    <w:tmpl w:val="C28C185E"/>
    <w:lvl w:ilvl="0">
      <w:start w:val="2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7D2338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6EAE604F"/>
    <w:multiLevelType w:val="hybridMultilevel"/>
    <w:tmpl w:val="04E656D2"/>
    <w:lvl w:ilvl="0" w:tplc="FF6C63C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7654290"/>
    <w:multiLevelType w:val="hybridMultilevel"/>
    <w:tmpl w:val="FC3C4B76"/>
    <w:lvl w:ilvl="0" w:tplc="9C142BD6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0D260A"/>
    <w:multiLevelType w:val="multilevel"/>
    <w:tmpl w:val="BD40BF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21"/>
  </w:num>
  <w:num w:numId="10">
    <w:abstractNumId w:val="17"/>
  </w:num>
  <w:num w:numId="11">
    <w:abstractNumId w:val="38"/>
  </w:num>
  <w:num w:numId="12">
    <w:abstractNumId w:val="22"/>
  </w:num>
  <w:num w:numId="13">
    <w:abstractNumId w:val="44"/>
  </w:num>
  <w:num w:numId="14">
    <w:abstractNumId w:val="9"/>
  </w:num>
  <w:num w:numId="15">
    <w:abstractNumId w:val="24"/>
  </w:num>
  <w:num w:numId="16">
    <w:abstractNumId w:val="41"/>
  </w:num>
  <w:num w:numId="17">
    <w:abstractNumId w:val="26"/>
  </w:num>
  <w:num w:numId="18">
    <w:abstractNumId w:val="31"/>
  </w:num>
  <w:num w:numId="19">
    <w:abstractNumId w:val="36"/>
  </w:num>
  <w:num w:numId="20">
    <w:abstractNumId w:val="40"/>
  </w:num>
  <w:num w:numId="21">
    <w:abstractNumId w:val="28"/>
  </w:num>
  <w:num w:numId="22">
    <w:abstractNumId w:val="19"/>
  </w:num>
  <w:num w:numId="23">
    <w:abstractNumId w:val="14"/>
  </w:num>
  <w:num w:numId="24">
    <w:abstractNumId w:val="37"/>
  </w:num>
  <w:num w:numId="25">
    <w:abstractNumId w:val="42"/>
  </w:num>
  <w:num w:numId="26">
    <w:abstractNumId w:val="30"/>
  </w:num>
  <w:num w:numId="27">
    <w:abstractNumId w:val="29"/>
  </w:num>
  <w:num w:numId="28">
    <w:abstractNumId w:val="45"/>
  </w:num>
  <w:num w:numId="29">
    <w:abstractNumId w:val="8"/>
  </w:num>
  <w:num w:numId="30">
    <w:abstractNumId w:val="43"/>
  </w:num>
  <w:num w:numId="31">
    <w:abstractNumId w:val="18"/>
  </w:num>
  <w:num w:numId="32">
    <w:abstractNumId w:val="32"/>
  </w:num>
  <w:num w:numId="33">
    <w:abstractNumId w:val="35"/>
  </w:num>
  <w:num w:numId="34">
    <w:abstractNumId w:val="27"/>
  </w:num>
  <w:num w:numId="35">
    <w:abstractNumId w:val="34"/>
  </w:num>
  <w:num w:numId="36">
    <w:abstractNumId w:val="10"/>
  </w:num>
  <w:num w:numId="37">
    <w:abstractNumId w:val="46"/>
  </w:num>
  <w:num w:numId="38">
    <w:abstractNumId w:val="23"/>
  </w:num>
  <w:num w:numId="39">
    <w:abstractNumId w:val="16"/>
  </w:num>
  <w:num w:numId="40">
    <w:abstractNumId w:val="33"/>
  </w:num>
  <w:num w:numId="41">
    <w:abstractNumId w:val="13"/>
  </w:num>
  <w:num w:numId="42">
    <w:abstractNumId w:val="15"/>
  </w:num>
  <w:num w:numId="43">
    <w:abstractNumId w:val="11"/>
  </w:num>
  <w:num w:numId="44">
    <w:abstractNumId w:val="39"/>
  </w:num>
  <w:num w:numId="45">
    <w:abstractNumId w:val="20"/>
  </w:num>
  <w:num w:numId="46">
    <w:abstractNumId w:val="12"/>
  </w:num>
  <w:num w:numId="47">
    <w:abstractNumId w:val="2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129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724"/>
    <w:rsid w:val="0000074E"/>
    <w:rsid w:val="00000FBB"/>
    <w:rsid w:val="000016FE"/>
    <w:rsid w:val="000018BC"/>
    <w:rsid w:val="000019C7"/>
    <w:rsid w:val="00001AD3"/>
    <w:rsid w:val="00001C58"/>
    <w:rsid w:val="00001FA3"/>
    <w:rsid w:val="0000222D"/>
    <w:rsid w:val="0000230D"/>
    <w:rsid w:val="00002354"/>
    <w:rsid w:val="00002658"/>
    <w:rsid w:val="00002802"/>
    <w:rsid w:val="00003142"/>
    <w:rsid w:val="000031E5"/>
    <w:rsid w:val="000033BE"/>
    <w:rsid w:val="00003415"/>
    <w:rsid w:val="00003688"/>
    <w:rsid w:val="000036A4"/>
    <w:rsid w:val="00003DB1"/>
    <w:rsid w:val="00004288"/>
    <w:rsid w:val="00004513"/>
    <w:rsid w:val="00004E9C"/>
    <w:rsid w:val="000051B6"/>
    <w:rsid w:val="00005541"/>
    <w:rsid w:val="00005A60"/>
    <w:rsid w:val="00005AAF"/>
    <w:rsid w:val="00005B2E"/>
    <w:rsid w:val="00006302"/>
    <w:rsid w:val="00006328"/>
    <w:rsid w:val="00006761"/>
    <w:rsid w:val="00006BA5"/>
    <w:rsid w:val="00006BC9"/>
    <w:rsid w:val="00006C50"/>
    <w:rsid w:val="00006D92"/>
    <w:rsid w:val="00006FA5"/>
    <w:rsid w:val="00007272"/>
    <w:rsid w:val="00007C22"/>
    <w:rsid w:val="00007CC1"/>
    <w:rsid w:val="00007CC8"/>
    <w:rsid w:val="00010129"/>
    <w:rsid w:val="00010447"/>
    <w:rsid w:val="000105D0"/>
    <w:rsid w:val="000106EF"/>
    <w:rsid w:val="000108E2"/>
    <w:rsid w:val="00010EB4"/>
    <w:rsid w:val="0001130D"/>
    <w:rsid w:val="0001195F"/>
    <w:rsid w:val="000122EE"/>
    <w:rsid w:val="0001239A"/>
    <w:rsid w:val="00012584"/>
    <w:rsid w:val="000126DC"/>
    <w:rsid w:val="00012704"/>
    <w:rsid w:val="00012E31"/>
    <w:rsid w:val="00012F7A"/>
    <w:rsid w:val="00013704"/>
    <w:rsid w:val="000137AD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7B2"/>
    <w:rsid w:val="0001489D"/>
    <w:rsid w:val="00015625"/>
    <w:rsid w:val="00015878"/>
    <w:rsid w:val="00015D44"/>
    <w:rsid w:val="00015F6E"/>
    <w:rsid w:val="00015F76"/>
    <w:rsid w:val="0001632B"/>
    <w:rsid w:val="000163BF"/>
    <w:rsid w:val="000165FD"/>
    <w:rsid w:val="0001678E"/>
    <w:rsid w:val="000167BA"/>
    <w:rsid w:val="00016812"/>
    <w:rsid w:val="0001698E"/>
    <w:rsid w:val="00016AF6"/>
    <w:rsid w:val="00016B4C"/>
    <w:rsid w:val="00016CAD"/>
    <w:rsid w:val="00016CE3"/>
    <w:rsid w:val="0001776E"/>
    <w:rsid w:val="00017B6E"/>
    <w:rsid w:val="00017E99"/>
    <w:rsid w:val="00017FF8"/>
    <w:rsid w:val="00020479"/>
    <w:rsid w:val="00020D82"/>
    <w:rsid w:val="00020EFA"/>
    <w:rsid w:val="00020FC5"/>
    <w:rsid w:val="0002164E"/>
    <w:rsid w:val="000216F4"/>
    <w:rsid w:val="00021A27"/>
    <w:rsid w:val="00022033"/>
    <w:rsid w:val="00022050"/>
    <w:rsid w:val="0002225D"/>
    <w:rsid w:val="00022579"/>
    <w:rsid w:val="000225F0"/>
    <w:rsid w:val="000227CE"/>
    <w:rsid w:val="00022951"/>
    <w:rsid w:val="00022B18"/>
    <w:rsid w:val="00023491"/>
    <w:rsid w:val="00023E11"/>
    <w:rsid w:val="00024246"/>
    <w:rsid w:val="0002445A"/>
    <w:rsid w:val="0002466E"/>
    <w:rsid w:val="00024846"/>
    <w:rsid w:val="0002486C"/>
    <w:rsid w:val="000248DE"/>
    <w:rsid w:val="00024CCA"/>
    <w:rsid w:val="00024FA6"/>
    <w:rsid w:val="000250A9"/>
    <w:rsid w:val="000256D4"/>
    <w:rsid w:val="00025798"/>
    <w:rsid w:val="0002589B"/>
    <w:rsid w:val="00025A7D"/>
    <w:rsid w:val="00025C45"/>
    <w:rsid w:val="00025CDE"/>
    <w:rsid w:val="00025EF4"/>
    <w:rsid w:val="0002671B"/>
    <w:rsid w:val="000275FA"/>
    <w:rsid w:val="0002788C"/>
    <w:rsid w:val="00027F26"/>
    <w:rsid w:val="00027FA7"/>
    <w:rsid w:val="0003064B"/>
    <w:rsid w:val="00030D42"/>
    <w:rsid w:val="00030F9A"/>
    <w:rsid w:val="00030FAF"/>
    <w:rsid w:val="0003104C"/>
    <w:rsid w:val="000312FA"/>
    <w:rsid w:val="000314B7"/>
    <w:rsid w:val="0003150C"/>
    <w:rsid w:val="000318A6"/>
    <w:rsid w:val="00031A5D"/>
    <w:rsid w:val="000322F8"/>
    <w:rsid w:val="000323B6"/>
    <w:rsid w:val="000323BD"/>
    <w:rsid w:val="000323F7"/>
    <w:rsid w:val="0003244C"/>
    <w:rsid w:val="000324AF"/>
    <w:rsid w:val="000325C1"/>
    <w:rsid w:val="0003265D"/>
    <w:rsid w:val="00032865"/>
    <w:rsid w:val="000328E7"/>
    <w:rsid w:val="000329B7"/>
    <w:rsid w:val="00032A32"/>
    <w:rsid w:val="00032AB2"/>
    <w:rsid w:val="00032AB9"/>
    <w:rsid w:val="00032C4A"/>
    <w:rsid w:val="00032D78"/>
    <w:rsid w:val="000330C8"/>
    <w:rsid w:val="000334A8"/>
    <w:rsid w:val="000335E0"/>
    <w:rsid w:val="00033753"/>
    <w:rsid w:val="00033863"/>
    <w:rsid w:val="000339B8"/>
    <w:rsid w:val="00033A26"/>
    <w:rsid w:val="00033DE5"/>
    <w:rsid w:val="00034174"/>
    <w:rsid w:val="0003434C"/>
    <w:rsid w:val="0003482C"/>
    <w:rsid w:val="000348FE"/>
    <w:rsid w:val="00034BAD"/>
    <w:rsid w:val="00034C75"/>
    <w:rsid w:val="00034DB0"/>
    <w:rsid w:val="00034F49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696C"/>
    <w:rsid w:val="00037047"/>
    <w:rsid w:val="00037564"/>
    <w:rsid w:val="00037B04"/>
    <w:rsid w:val="00037BD9"/>
    <w:rsid w:val="00040571"/>
    <w:rsid w:val="00040649"/>
    <w:rsid w:val="000406ED"/>
    <w:rsid w:val="00040C36"/>
    <w:rsid w:val="00040C3B"/>
    <w:rsid w:val="00040CD7"/>
    <w:rsid w:val="00041055"/>
    <w:rsid w:val="000410F1"/>
    <w:rsid w:val="00041371"/>
    <w:rsid w:val="000417A1"/>
    <w:rsid w:val="000419C0"/>
    <w:rsid w:val="00041AE0"/>
    <w:rsid w:val="000422B0"/>
    <w:rsid w:val="0004266D"/>
    <w:rsid w:val="00042B76"/>
    <w:rsid w:val="00042CEB"/>
    <w:rsid w:val="00043578"/>
    <w:rsid w:val="00043728"/>
    <w:rsid w:val="00043984"/>
    <w:rsid w:val="00043D4A"/>
    <w:rsid w:val="000440CF"/>
    <w:rsid w:val="0004420A"/>
    <w:rsid w:val="00044405"/>
    <w:rsid w:val="00044B66"/>
    <w:rsid w:val="00044C2B"/>
    <w:rsid w:val="00044CFE"/>
    <w:rsid w:val="00044DCE"/>
    <w:rsid w:val="00044E11"/>
    <w:rsid w:val="00045003"/>
    <w:rsid w:val="0004551A"/>
    <w:rsid w:val="00045621"/>
    <w:rsid w:val="000456B5"/>
    <w:rsid w:val="000458F3"/>
    <w:rsid w:val="00045BF4"/>
    <w:rsid w:val="00045E2D"/>
    <w:rsid w:val="0004654E"/>
    <w:rsid w:val="0004685C"/>
    <w:rsid w:val="00046BE4"/>
    <w:rsid w:val="00046C6B"/>
    <w:rsid w:val="00046ED3"/>
    <w:rsid w:val="00047035"/>
    <w:rsid w:val="00047053"/>
    <w:rsid w:val="000471F2"/>
    <w:rsid w:val="000472C4"/>
    <w:rsid w:val="0004740E"/>
    <w:rsid w:val="000474F2"/>
    <w:rsid w:val="00047524"/>
    <w:rsid w:val="000475A6"/>
    <w:rsid w:val="00047751"/>
    <w:rsid w:val="00050156"/>
    <w:rsid w:val="000502A1"/>
    <w:rsid w:val="000502EB"/>
    <w:rsid w:val="000505F0"/>
    <w:rsid w:val="00050965"/>
    <w:rsid w:val="0005098D"/>
    <w:rsid w:val="00050C8A"/>
    <w:rsid w:val="00050EE5"/>
    <w:rsid w:val="000512D8"/>
    <w:rsid w:val="00051636"/>
    <w:rsid w:val="00051B10"/>
    <w:rsid w:val="00051C05"/>
    <w:rsid w:val="0005210B"/>
    <w:rsid w:val="00052656"/>
    <w:rsid w:val="000527A7"/>
    <w:rsid w:val="000527C7"/>
    <w:rsid w:val="00052B57"/>
    <w:rsid w:val="00052DEF"/>
    <w:rsid w:val="00052E8F"/>
    <w:rsid w:val="000530ED"/>
    <w:rsid w:val="00053435"/>
    <w:rsid w:val="000535E3"/>
    <w:rsid w:val="0005360A"/>
    <w:rsid w:val="00053B2B"/>
    <w:rsid w:val="00053DBC"/>
    <w:rsid w:val="000544D1"/>
    <w:rsid w:val="0005462F"/>
    <w:rsid w:val="0005469B"/>
    <w:rsid w:val="00055231"/>
    <w:rsid w:val="000554B7"/>
    <w:rsid w:val="0005580F"/>
    <w:rsid w:val="0005591B"/>
    <w:rsid w:val="00055960"/>
    <w:rsid w:val="000559FD"/>
    <w:rsid w:val="00055D1B"/>
    <w:rsid w:val="00055D63"/>
    <w:rsid w:val="0005649A"/>
    <w:rsid w:val="00056791"/>
    <w:rsid w:val="0005696D"/>
    <w:rsid w:val="00056E0A"/>
    <w:rsid w:val="0005704C"/>
    <w:rsid w:val="000571A7"/>
    <w:rsid w:val="0005738A"/>
    <w:rsid w:val="000574DA"/>
    <w:rsid w:val="0005772F"/>
    <w:rsid w:val="00057763"/>
    <w:rsid w:val="000578B0"/>
    <w:rsid w:val="00057DA1"/>
    <w:rsid w:val="00060646"/>
    <w:rsid w:val="00060795"/>
    <w:rsid w:val="000609F7"/>
    <w:rsid w:val="00060C2A"/>
    <w:rsid w:val="00060C8F"/>
    <w:rsid w:val="00060D24"/>
    <w:rsid w:val="00061278"/>
    <w:rsid w:val="00061340"/>
    <w:rsid w:val="00061461"/>
    <w:rsid w:val="0006147E"/>
    <w:rsid w:val="00061891"/>
    <w:rsid w:val="00061ACD"/>
    <w:rsid w:val="00061B08"/>
    <w:rsid w:val="00061C4E"/>
    <w:rsid w:val="00061D4A"/>
    <w:rsid w:val="00061E76"/>
    <w:rsid w:val="00061FF7"/>
    <w:rsid w:val="000622B0"/>
    <w:rsid w:val="000623D3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8C0"/>
    <w:rsid w:val="00063BB9"/>
    <w:rsid w:val="00063FA4"/>
    <w:rsid w:val="000640DB"/>
    <w:rsid w:val="00064381"/>
    <w:rsid w:val="0006453B"/>
    <w:rsid w:val="0006460C"/>
    <w:rsid w:val="000646A7"/>
    <w:rsid w:val="000649EF"/>
    <w:rsid w:val="00064E76"/>
    <w:rsid w:val="00065060"/>
    <w:rsid w:val="000652A3"/>
    <w:rsid w:val="00065308"/>
    <w:rsid w:val="000656E1"/>
    <w:rsid w:val="00065874"/>
    <w:rsid w:val="00065A87"/>
    <w:rsid w:val="00065AD3"/>
    <w:rsid w:val="00065C80"/>
    <w:rsid w:val="00066111"/>
    <w:rsid w:val="00066342"/>
    <w:rsid w:val="00066700"/>
    <w:rsid w:val="000668A7"/>
    <w:rsid w:val="00066E95"/>
    <w:rsid w:val="00067CD0"/>
    <w:rsid w:val="00067D22"/>
    <w:rsid w:val="00067F3B"/>
    <w:rsid w:val="00070708"/>
    <w:rsid w:val="00070BA4"/>
    <w:rsid w:val="00070BDA"/>
    <w:rsid w:val="00070FC4"/>
    <w:rsid w:val="000710A9"/>
    <w:rsid w:val="000710D1"/>
    <w:rsid w:val="0007112A"/>
    <w:rsid w:val="00071380"/>
    <w:rsid w:val="00071746"/>
    <w:rsid w:val="000721D1"/>
    <w:rsid w:val="00072369"/>
    <w:rsid w:val="0007262C"/>
    <w:rsid w:val="000726A8"/>
    <w:rsid w:val="000727AC"/>
    <w:rsid w:val="00072C4C"/>
    <w:rsid w:val="000730CF"/>
    <w:rsid w:val="000730D4"/>
    <w:rsid w:val="000731EF"/>
    <w:rsid w:val="0007345D"/>
    <w:rsid w:val="0007386D"/>
    <w:rsid w:val="0007390B"/>
    <w:rsid w:val="00073A03"/>
    <w:rsid w:val="00073DB7"/>
    <w:rsid w:val="00073F45"/>
    <w:rsid w:val="000744FA"/>
    <w:rsid w:val="00074605"/>
    <w:rsid w:val="00074C63"/>
    <w:rsid w:val="0007509B"/>
    <w:rsid w:val="000750F5"/>
    <w:rsid w:val="000751B4"/>
    <w:rsid w:val="000754D3"/>
    <w:rsid w:val="00075699"/>
    <w:rsid w:val="000756DF"/>
    <w:rsid w:val="000758F0"/>
    <w:rsid w:val="000759E5"/>
    <w:rsid w:val="00075A10"/>
    <w:rsid w:val="00075ACD"/>
    <w:rsid w:val="00075C7C"/>
    <w:rsid w:val="00075D0D"/>
    <w:rsid w:val="00076119"/>
    <w:rsid w:val="0007623F"/>
    <w:rsid w:val="00076434"/>
    <w:rsid w:val="00077AA7"/>
    <w:rsid w:val="00077D0C"/>
    <w:rsid w:val="00077F09"/>
    <w:rsid w:val="00080062"/>
    <w:rsid w:val="000800FC"/>
    <w:rsid w:val="000802D7"/>
    <w:rsid w:val="00080589"/>
    <w:rsid w:val="00080798"/>
    <w:rsid w:val="00080899"/>
    <w:rsid w:val="00080BD0"/>
    <w:rsid w:val="00080F9A"/>
    <w:rsid w:val="0008111C"/>
    <w:rsid w:val="00081320"/>
    <w:rsid w:val="00081C88"/>
    <w:rsid w:val="00081E56"/>
    <w:rsid w:val="00082414"/>
    <w:rsid w:val="00082626"/>
    <w:rsid w:val="000828C3"/>
    <w:rsid w:val="000829DF"/>
    <w:rsid w:val="00082DD5"/>
    <w:rsid w:val="00082F02"/>
    <w:rsid w:val="0008356D"/>
    <w:rsid w:val="0008364F"/>
    <w:rsid w:val="00083A87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66E"/>
    <w:rsid w:val="0008574B"/>
    <w:rsid w:val="0008590D"/>
    <w:rsid w:val="00085AFA"/>
    <w:rsid w:val="00085EE5"/>
    <w:rsid w:val="000862E7"/>
    <w:rsid w:val="000870E1"/>
    <w:rsid w:val="00087319"/>
    <w:rsid w:val="00087991"/>
    <w:rsid w:val="00087A8B"/>
    <w:rsid w:val="00087C9A"/>
    <w:rsid w:val="00087CBA"/>
    <w:rsid w:val="00087CE6"/>
    <w:rsid w:val="00090108"/>
    <w:rsid w:val="0009082D"/>
    <w:rsid w:val="0009099C"/>
    <w:rsid w:val="00090C2A"/>
    <w:rsid w:val="00090CF7"/>
    <w:rsid w:val="00090D2D"/>
    <w:rsid w:val="00090FC8"/>
    <w:rsid w:val="0009187F"/>
    <w:rsid w:val="00091882"/>
    <w:rsid w:val="00091991"/>
    <w:rsid w:val="00091A56"/>
    <w:rsid w:val="00091B12"/>
    <w:rsid w:val="00091B76"/>
    <w:rsid w:val="00091C53"/>
    <w:rsid w:val="000920CE"/>
    <w:rsid w:val="00092337"/>
    <w:rsid w:val="00092559"/>
    <w:rsid w:val="000928B2"/>
    <w:rsid w:val="00092977"/>
    <w:rsid w:val="00092A0A"/>
    <w:rsid w:val="00092B62"/>
    <w:rsid w:val="00092D1C"/>
    <w:rsid w:val="00093030"/>
    <w:rsid w:val="000931EA"/>
    <w:rsid w:val="000932A9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A95"/>
    <w:rsid w:val="00094B4C"/>
    <w:rsid w:val="00094C94"/>
    <w:rsid w:val="00094D6E"/>
    <w:rsid w:val="00095878"/>
    <w:rsid w:val="00095E0D"/>
    <w:rsid w:val="00096008"/>
    <w:rsid w:val="0009618A"/>
    <w:rsid w:val="00096353"/>
    <w:rsid w:val="00096788"/>
    <w:rsid w:val="00096AD8"/>
    <w:rsid w:val="00096B30"/>
    <w:rsid w:val="00096B4A"/>
    <w:rsid w:val="00096EE2"/>
    <w:rsid w:val="00096EF9"/>
    <w:rsid w:val="00097098"/>
    <w:rsid w:val="0009756E"/>
    <w:rsid w:val="000978F0"/>
    <w:rsid w:val="000979B3"/>
    <w:rsid w:val="00097ACD"/>
    <w:rsid w:val="00097B75"/>
    <w:rsid w:val="00097C69"/>
    <w:rsid w:val="00097D16"/>
    <w:rsid w:val="00097EF5"/>
    <w:rsid w:val="000A0823"/>
    <w:rsid w:val="000A0BD9"/>
    <w:rsid w:val="000A0C5A"/>
    <w:rsid w:val="000A0F01"/>
    <w:rsid w:val="000A1016"/>
    <w:rsid w:val="000A1017"/>
    <w:rsid w:val="000A10B0"/>
    <w:rsid w:val="000A149B"/>
    <w:rsid w:val="000A1725"/>
    <w:rsid w:val="000A1762"/>
    <w:rsid w:val="000A17D2"/>
    <w:rsid w:val="000A1813"/>
    <w:rsid w:val="000A1D5D"/>
    <w:rsid w:val="000A23C1"/>
    <w:rsid w:val="000A2877"/>
    <w:rsid w:val="000A29B0"/>
    <w:rsid w:val="000A2DD1"/>
    <w:rsid w:val="000A2F63"/>
    <w:rsid w:val="000A30B4"/>
    <w:rsid w:val="000A310B"/>
    <w:rsid w:val="000A333C"/>
    <w:rsid w:val="000A343F"/>
    <w:rsid w:val="000A3536"/>
    <w:rsid w:val="000A3543"/>
    <w:rsid w:val="000A3557"/>
    <w:rsid w:val="000A38D8"/>
    <w:rsid w:val="000A3AC0"/>
    <w:rsid w:val="000A3C1A"/>
    <w:rsid w:val="000A3EE9"/>
    <w:rsid w:val="000A4212"/>
    <w:rsid w:val="000A490D"/>
    <w:rsid w:val="000A4B14"/>
    <w:rsid w:val="000A4C09"/>
    <w:rsid w:val="000A50DB"/>
    <w:rsid w:val="000A58A5"/>
    <w:rsid w:val="000A5FCC"/>
    <w:rsid w:val="000A60B7"/>
    <w:rsid w:val="000A654E"/>
    <w:rsid w:val="000A6C35"/>
    <w:rsid w:val="000A71A6"/>
    <w:rsid w:val="000A71CB"/>
    <w:rsid w:val="000A792C"/>
    <w:rsid w:val="000A7BD5"/>
    <w:rsid w:val="000A7F04"/>
    <w:rsid w:val="000B09D3"/>
    <w:rsid w:val="000B0BF7"/>
    <w:rsid w:val="000B0D52"/>
    <w:rsid w:val="000B0E74"/>
    <w:rsid w:val="000B120C"/>
    <w:rsid w:val="000B125C"/>
    <w:rsid w:val="000B16B8"/>
    <w:rsid w:val="000B19B4"/>
    <w:rsid w:val="000B1A5A"/>
    <w:rsid w:val="000B1B44"/>
    <w:rsid w:val="000B2321"/>
    <w:rsid w:val="000B249C"/>
    <w:rsid w:val="000B25B4"/>
    <w:rsid w:val="000B2884"/>
    <w:rsid w:val="000B28AB"/>
    <w:rsid w:val="000B2BEF"/>
    <w:rsid w:val="000B3377"/>
    <w:rsid w:val="000B33C3"/>
    <w:rsid w:val="000B33FF"/>
    <w:rsid w:val="000B3492"/>
    <w:rsid w:val="000B35A7"/>
    <w:rsid w:val="000B3633"/>
    <w:rsid w:val="000B5467"/>
    <w:rsid w:val="000B5728"/>
    <w:rsid w:val="000B5A73"/>
    <w:rsid w:val="000B5B7F"/>
    <w:rsid w:val="000B64A9"/>
    <w:rsid w:val="000B6951"/>
    <w:rsid w:val="000B6979"/>
    <w:rsid w:val="000B6AC4"/>
    <w:rsid w:val="000B6FD1"/>
    <w:rsid w:val="000B7297"/>
    <w:rsid w:val="000B73C2"/>
    <w:rsid w:val="000B7671"/>
    <w:rsid w:val="000B771A"/>
    <w:rsid w:val="000B78AD"/>
    <w:rsid w:val="000B790E"/>
    <w:rsid w:val="000B7A60"/>
    <w:rsid w:val="000B7E25"/>
    <w:rsid w:val="000C005A"/>
    <w:rsid w:val="000C008C"/>
    <w:rsid w:val="000C0258"/>
    <w:rsid w:val="000C025A"/>
    <w:rsid w:val="000C080D"/>
    <w:rsid w:val="000C08F0"/>
    <w:rsid w:val="000C0946"/>
    <w:rsid w:val="000C0A43"/>
    <w:rsid w:val="000C0C73"/>
    <w:rsid w:val="000C0D65"/>
    <w:rsid w:val="000C0E05"/>
    <w:rsid w:val="000C0F6A"/>
    <w:rsid w:val="000C102F"/>
    <w:rsid w:val="000C197C"/>
    <w:rsid w:val="000C1A58"/>
    <w:rsid w:val="000C1CA6"/>
    <w:rsid w:val="000C1F03"/>
    <w:rsid w:val="000C24A6"/>
    <w:rsid w:val="000C3304"/>
    <w:rsid w:val="000C37F2"/>
    <w:rsid w:val="000C3E39"/>
    <w:rsid w:val="000C3F67"/>
    <w:rsid w:val="000C3FBC"/>
    <w:rsid w:val="000C3FEC"/>
    <w:rsid w:val="000C4567"/>
    <w:rsid w:val="000C4BB4"/>
    <w:rsid w:val="000C5102"/>
    <w:rsid w:val="000C5951"/>
    <w:rsid w:val="000C5E7F"/>
    <w:rsid w:val="000C5EC2"/>
    <w:rsid w:val="000C5EC4"/>
    <w:rsid w:val="000C62AE"/>
    <w:rsid w:val="000C63D1"/>
    <w:rsid w:val="000C6493"/>
    <w:rsid w:val="000C66B1"/>
    <w:rsid w:val="000C6709"/>
    <w:rsid w:val="000C6B0B"/>
    <w:rsid w:val="000C6D34"/>
    <w:rsid w:val="000C7037"/>
    <w:rsid w:val="000C7213"/>
    <w:rsid w:val="000C779B"/>
    <w:rsid w:val="000C7B4E"/>
    <w:rsid w:val="000C7C84"/>
    <w:rsid w:val="000C7F39"/>
    <w:rsid w:val="000D0005"/>
    <w:rsid w:val="000D00F0"/>
    <w:rsid w:val="000D0127"/>
    <w:rsid w:val="000D02D5"/>
    <w:rsid w:val="000D0581"/>
    <w:rsid w:val="000D0718"/>
    <w:rsid w:val="000D0918"/>
    <w:rsid w:val="000D0AD2"/>
    <w:rsid w:val="000D0C2D"/>
    <w:rsid w:val="000D0CE4"/>
    <w:rsid w:val="000D0D91"/>
    <w:rsid w:val="000D0DE4"/>
    <w:rsid w:val="000D0FC7"/>
    <w:rsid w:val="000D105F"/>
    <w:rsid w:val="000D1476"/>
    <w:rsid w:val="000D154A"/>
    <w:rsid w:val="000D16D3"/>
    <w:rsid w:val="000D1809"/>
    <w:rsid w:val="000D1976"/>
    <w:rsid w:val="000D1AB9"/>
    <w:rsid w:val="000D1AE8"/>
    <w:rsid w:val="000D1C39"/>
    <w:rsid w:val="000D1CE0"/>
    <w:rsid w:val="000D1FB2"/>
    <w:rsid w:val="000D22E7"/>
    <w:rsid w:val="000D2530"/>
    <w:rsid w:val="000D271A"/>
    <w:rsid w:val="000D2878"/>
    <w:rsid w:val="000D2BA5"/>
    <w:rsid w:val="000D2BD1"/>
    <w:rsid w:val="000D2C0C"/>
    <w:rsid w:val="000D2DC1"/>
    <w:rsid w:val="000D306C"/>
    <w:rsid w:val="000D325A"/>
    <w:rsid w:val="000D3437"/>
    <w:rsid w:val="000D376B"/>
    <w:rsid w:val="000D3A0F"/>
    <w:rsid w:val="000D3AC7"/>
    <w:rsid w:val="000D3D45"/>
    <w:rsid w:val="000D3E68"/>
    <w:rsid w:val="000D41FB"/>
    <w:rsid w:val="000D43A7"/>
    <w:rsid w:val="000D44ED"/>
    <w:rsid w:val="000D48D4"/>
    <w:rsid w:val="000D49FE"/>
    <w:rsid w:val="000D4D7C"/>
    <w:rsid w:val="000D4FC6"/>
    <w:rsid w:val="000D5118"/>
    <w:rsid w:val="000D5600"/>
    <w:rsid w:val="000D5F44"/>
    <w:rsid w:val="000D60F4"/>
    <w:rsid w:val="000D6288"/>
    <w:rsid w:val="000D64D9"/>
    <w:rsid w:val="000D673D"/>
    <w:rsid w:val="000D682A"/>
    <w:rsid w:val="000D6C4F"/>
    <w:rsid w:val="000D6D96"/>
    <w:rsid w:val="000D6E14"/>
    <w:rsid w:val="000D765D"/>
    <w:rsid w:val="000D76F3"/>
    <w:rsid w:val="000D788F"/>
    <w:rsid w:val="000D79DC"/>
    <w:rsid w:val="000E04A6"/>
    <w:rsid w:val="000E07CD"/>
    <w:rsid w:val="000E085C"/>
    <w:rsid w:val="000E0949"/>
    <w:rsid w:val="000E0BFC"/>
    <w:rsid w:val="000E0C09"/>
    <w:rsid w:val="000E0F39"/>
    <w:rsid w:val="000E156C"/>
    <w:rsid w:val="000E1C8B"/>
    <w:rsid w:val="000E1E54"/>
    <w:rsid w:val="000E27CD"/>
    <w:rsid w:val="000E27EE"/>
    <w:rsid w:val="000E2E76"/>
    <w:rsid w:val="000E2F63"/>
    <w:rsid w:val="000E3175"/>
    <w:rsid w:val="000E3233"/>
    <w:rsid w:val="000E3259"/>
    <w:rsid w:val="000E3277"/>
    <w:rsid w:val="000E3359"/>
    <w:rsid w:val="000E339C"/>
    <w:rsid w:val="000E382A"/>
    <w:rsid w:val="000E3CC0"/>
    <w:rsid w:val="000E4011"/>
    <w:rsid w:val="000E4088"/>
    <w:rsid w:val="000E43A9"/>
    <w:rsid w:val="000E4421"/>
    <w:rsid w:val="000E44F6"/>
    <w:rsid w:val="000E4C1E"/>
    <w:rsid w:val="000E4DC1"/>
    <w:rsid w:val="000E4E53"/>
    <w:rsid w:val="000E4FE9"/>
    <w:rsid w:val="000E5150"/>
    <w:rsid w:val="000E5471"/>
    <w:rsid w:val="000E54A3"/>
    <w:rsid w:val="000E56EE"/>
    <w:rsid w:val="000E5EB3"/>
    <w:rsid w:val="000E62B1"/>
    <w:rsid w:val="000E66E6"/>
    <w:rsid w:val="000E6A8C"/>
    <w:rsid w:val="000E6CEA"/>
    <w:rsid w:val="000E6F6D"/>
    <w:rsid w:val="000E705E"/>
    <w:rsid w:val="000E719D"/>
    <w:rsid w:val="000E74E0"/>
    <w:rsid w:val="000E7D0A"/>
    <w:rsid w:val="000E7DFA"/>
    <w:rsid w:val="000E7E01"/>
    <w:rsid w:val="000E7E13"/>
    <w:rsid w:val="000F0073"/>
    <w:rsid w:val="000F00CE"/>
    <w:rsid w:val="000F014E"/>
    <w:rsid w:val="000F0702"/>
    <w:rsid w:val="000F0A2E"/>
    <w:rsid w:val="000F0A39"/>
    <w:rsid w:val="000F0C0E"/>
    <w:rsid w:val="000F0D9B"/>
    <w:rsid w:val="000F1499"/>
    <w:rsid w:val="000F1525"/>
    <w:rsid w:val="000F15C9"/>
    <w:rsid w:val="000F1BE3"/>
    <w:rsid w:val="000F21C0"/>
    <w:rsid w:val="000F2307"/>
    <w:rsid w:val="000F23CE"/>
    <w:rsid w:val="000F2613"/>
    <w:rsid w:val="000F270F"/>
    <w:rsid w:val="000F27F3"/>
    <w:rsid w:val="000F2899"/>
    <w:rsid w:val="000F2EEB"/>
    <w:rsid w:val="000F30D0"/>
    <w:rsid w:val="000F354B"/>
    <w:rsid w:val="000F368E"/>
    <w:rsid w:val="000F3952"/>
    <w:rsid w:val="000F3AB2"/>
    <w:rsid w:val="000F3BF1"/>
    <w:rsid w:val="000F4328"/>
    <w:rsid w:val="000F4348"/>
    <w:rsid w:val="000F43E9"/>
    <w:rsid w:val="000F47ED"/>
    <w:rsid w:val="000F4973"/>
    <w:rsid w:val="000F4D8A"/>
    <w:rsid w:val="000F52F6"/>
    <w:rsid w:val="000F5306"/>
    <w:rsid w:val="000F5406"/>
    <w:rsid w:val="000F556F"/>
    <w:rsid w:val="000F574E"/>
    <w:rsid w:val="000F584B"/>
    <w:rsid w:val="000F5B54"/>
    <w:rsid w:val="000F5C4C"/>
    <w:rsid w:val="000F6007"/>
    <w:rsid w:val="000F6236"/>
    <w:rsid w:val="000F696F"/>
    <w:rsid w:val="000F69E0"/>
    <w:rsid w:val="000F6C1C"/>
    <w:rsid w:val="000F6FD7"/>
    <w:rsid w:val="000F703B"/>
    <w:rsid w:val="000F7101"/>
    <w:rsid w:val="000F713A"/>
    <w:rsid w:val="000F72C9"/>
    <w:rsid w:val="000F72D6"/>
    <w:rsid w:val="000F7866"/>
    <w:rsid w:val="000F7DAD"/>
    <w:rsid w:val="000F7DDA"/>
    <w:rsid w:val="000F7E8A"/>
    <w:rsid w:val="001001B8"/>
    <w:rsid w:val="00100236"/>
    <w:rsid w:val="0010035A"/>
    <w:rsid w:val="0010041A"/>
    <w:rsid w:val="00100CD1"/>
    <w:rsid w:val="00100F4E"/>
    <w:rsid w:val="00100F8D"/>
    <w:rsid w:val="00101255"/>
    <w:rsid w:val="0010143A"/>
    <w:rsid w:val="00101714"/>
    <w:rsid w:val="00101B2D"/>
    <w:rsid w:val="00101D07"/>
    <w:rsid w:val="00101D38"/>
    <w:rsid w:val="001023C0"/>
    <w:rsid w:val="001024B3"/>
    <w:rsid w:val="00102940"/>
    <w:rsid w:val="00102C62"/>
    <w:rsid w:val="001034DB"/>
    <w:rsid w:val="00103A58"/>
    <w:rsid w:val="00103DE9"/>
    <w:rsid w:val="00103F2B"/>
    <w:rsid w:val="001040D6"/>
    <w:rsid w:val="001042A4"/>
    <w:rsid w:val="00104784"/>
    <w:rsid w:val="00104811"/>
    <w:rsid w:val="00104BCF"/>
    <w:rsid w:val="00104D03"/>
    <w:rsid w:val="00104ED3"/>
    <w:rsid w:val="00104FE0"/>
    <w:rsid w:val="001052EF"/>
    <w:rsid w:val="00105617"/>
    <w:rsid w:val="00105CB6"/>
    <w:rsid w:val="00106200"/>
    <w:rsid w:val="00106220"/>
    <w:rsid w:val="00106313"/>
    <w:rsid w:val="0010679E"/>
    <w:rsid w:val="00106D74"/>
    <w:rsid w:val="00106DAA"/>
    <w:rsid w:val="001070BD"/>
    <w:rsid w:val="0010714A"/>
    <w:rsid w:val="00107578"/>
    <w:rsid w:val="00107622"/>
    <w:rsid w:val="00107654"/>
    <w:rsid w:val="0010776E"/>
    <w:rsid w:val="001077C4"/>
    <w:rsid w:val="0010782D"/>
    <w:rsid w:val="00107915"/>
    <w:rsid w:val="00107BE3"/>
    <w:rsid w:val="001100FD"/>
    <w:rsid w:val="0011040D"/>
    <w:rsid w:val="001105AA"/>
    <w:rsid w:val="00110A7F"/>
    <w:rsid w:val="00110B05"/>
    <w:rsid w:val="00110CB7"/>
    <w:rsid w:val="001114D0"/>
    <w:rsid w:val="00111510"/>
    <w:rsid w:val="0011158C"/>
    <w:rsid w:val="00111913"/>
    <w:rsid w:val="00111939"/>
    <w:rsid w:val="00111ACA"/>
    <w:rsid w:val="00111C17"/>
    <w:rsid w:val="00112639"/>
    <w:rsid w:val="00112760"/>
    <w:rsid w:val="00112B36"/>
    <w:rsid w:val="00112B5A"/>
    <w:rsid w:val="00112B8A"/>
    <w:rsid w:val="00112FAA"/>
    <w:rsid w:val="001130F6"/>
    <w:rsid w:val="001132AD"/>
    <w:rsid w:val="00113550"/>
    <w:rsid w:val="001137B5"/>
    <w:rsid w:val="00113C18"/>
    <w:rsid w:val="00113EB1"/>
    <w:rsid w:val="00113FBA"/>
    <w:rsid w:val="001142BD"/>
    <w:rsid w:val="0011485F"/>
    <w:rsid w:val="00114985"/>
    <w:rsid w:val="00114BFB"/>
    <w:rsid w:val="00114DE9"/>
    <w:rsid w:val="0011507C"/>
    <w:rsid w:val="0011543F"/>
    <w:rsid w:val="00115442"/>
    <w:rsid w:val="001154BB"/>
    <w:rsid w:val="00115547"/>
    <w:rsid w:val="00115AB2"/>
    <w:rsid w:val="00115C40"/>
    <w:rsid w:val="00115D25"/>
    <w:rsid w:val="00115D89"/>
    <w:rsid w:val="00116002"/>
    <w:rsid w:val="0011630A"/>
    <w:rsid w:val="0011632B"/>
    <w:rsid w:val="001164DE"/>
    <w:rsid w:val="001166D0"/>
    <w:rsid w:val="001168A9"/>
    <w:rsid w:val="00116C89"/>
    <w:rsid w:val="00116F12"/>
    <w:rsid w:val="00117532"/>
    <w:rsid w:val="001176CB"/>
    <w:rsid w:val="00117776"/>
    <w:rsid w:val="00117FA8"/>
    <w:rsid w:val="00120126"/>
    <w:rsid w:val="0012012C"/>
    <w:rsid w:val="00120302"/>
    <w:rsid w:val="001203E0"/>
    <w:rsid w:val="00120735"/>
    <w:rsid w:val="00120E1B"/>
    <w:rsid w:val="00121271"/>
    <w:rsid w:val="001214BA"/>
    <w:rsid w:val="001215B1"/>
    <w:rsid w:val="0012173E"/>
    <w:rsid w:val="00121778"/>
    <w:rsid w:val="001219E9"/>
    <w:rsid w:val="00121B39"/>
    <w:rsid w:val="00121BC8"/>
    <w:rsid w:val="00122036"/>
    <w:rsid w:val="001220E9"/>
    <w:rsid w:val="0012211F"/>
    <w:rsid w:val="0012244E"/>
    <w:rsid w:val="00122507"/>
    <w:rsid w:val="00122779"/>
    <w:rsid w:val="00122929"/>
    <w:rsid w:val="00122D82"/>
    <w:rsid w:val="00122F2F"/>
    <w:rsid w:val="00122F95"/>
    <w:rsid w:val="001236CE"/>
    <w:rsid w:val="00123817"/>
    <w:rsid w:val="001238B6"/>
    <w:rsid w:val="001238EB"/>
    <w:rsid w:val="00123BEB"/>
    <w:rsid w:val="00124623"/>
    <w:rsid w:val="001249EF"/>
    <w:rsid w:val="00124B04"/>
    <w:rsid w:val="00124B84"/>
    <w:rsid w:val="00125041"/>
    <w:rsid w:val="00125080"/>
    <w:rsid w:val="00125750"/>
    <w:rsid w:val="001260AE"/>
    <w:rsid w:val="0012615E"/>
    <w:rsid w:val="00126172"/>
    <w:rsid w:val="001263FB"/>
    <w:rsid w:val="0012642B"/>
    <w:rsid w:val="00126502"/>
    <w:rsid w:val="0012669B"/>
    <w:rsid w:val="001268F5"/>
    <w:rsid w:val="001268F8"/>
    <w:rsid w:val="00126B3A"/>
    <w:rsid w:val="00126BD2"/>
    <w:rsid w:val="00126C10"/>
    <w:rsid w:val="00127127"/>
    <w:rsid w:val="00127299"/>
    <w:rsid w:val="00127763"/>
    <w:rsid w:val="00130215"/>
    <w:rsid w:val="00130948"/>
    <w:rsid w:val="00130E32"/>
    <w:rsid w:val="00130F48"/>
    <w:rsid w:val="00131086"/>
    <w:rsid w:val="001310C0"/>
    <w:rsid w:val="00131295"/>
    <w:rsid w:val="0013131E"/>
    <w:rsid w:val="00131337"/>
    <w:rsid w:val="00131387"/>
    <w:rsid w:val="0013147A"/>
    <w:rsid w:val="0013192D"/>
    <w:rsid w:val="00131982"/>
    <w:rsid w:val="00131A55"/>
    <w:rsid w:val="00131C4F"/>
    <w:rsid w:val="00131DA6"/>
    <w:rsid w:val="00131FB9"/>
    <w:rsid w:val="00132190"/>
    <w:rsid w:val="001323AF"/>
    <w:rsid w:val="0013248F"/>
    <w:rsid w:val="00132547"/>
    <w:rsid w:val="001329E7"/>
    <w:rsid w:val="00132BD6"/>
    <w:rsid w:val="001331FF"/>
    <w:rsid w:val="00133809"/>
    <w:rsid w:val="00133C9C"/>
    <w:rsid w:val="00133DDC"/>
    <w:rsid w:val="0013404E"/>
    <w:rsid w:val="00134368"/>
    <w:rsid w:val="001348F6"/>
    <w:rsid w:val="00134BB8"/>
    <w:rsid w:val="00134BF4"/>
    <w:rsid w:val="00134C2A"/>
    <w:rsid w:val="00134CDB"/>
    <w:rsid w:val="00134F40"/>
    <w:rsid w:val="00135313"/>
    <w:rsid w:val="0013533C"/>
    <w:rsid w:val="00135860"/>
    <w:rsid w:val="00135ECD"/>
    <w:rsid w:val="00136467"/>
    <w:rsid w:val="0013678D"/>
    <w:rsid w:val="00136B53"/>
    <w:rsid w:val="00136C1E"/>
    <w:rsid w:val="00136EEA"/>
    <w:rsid w:val="0013706F"/>
    <w:rsid w:val="00137310"/>
    <w:rsid w:val="00137538"/>
    <w:rsid w:val="001377A0"/>
    <w:rsid w:val="00137AA6"/>
    <w:rsid w:val="00137D48"/>
    <w:rsid w:val="00137DA7"/>
    <w:rsid w:val="00137DEB"/>
    <w:rsid w:val="00137F08"/>
    <w:rsid w:val="00140677"/>
    <w:rsid w:val="00140A84"/>
    <w:rsid w:val="00140FB7"/>
    <w:rsid w:val="00141045"/>
    <w:rsid w:val="0014118E"/>
    <w:rsid w:val="00141419"/>
    <w:rsid w:val="001418DF"/>
    <w:rsid w:val="00141929"/>
    <w:rsid w:val="00142008"/>
    <w:rsid w:val="00142021"/>
    <w:rsid w:val="001424CA"/>
    <w:rsid w:val="00142999"/>
    <w:rsid w:val="00142CD3"/>
    <w:rsid w:val="00142E34"/>
    <w:rsid w:val="00142F34"/>
    <w:rsid w:val="00142FD0"/>
    <w:rsid w:val="0014301D"/>
    <w:rsid w:val="001433E3"/>
    <w:rsid w:val="001433FE"/>
    <w:rsid w:val="00143BB7"/>
    <w:rsid w:val="00143E2B"/>
    <w:rsid w:val="001440C3"/>
    <w:rsid w:val="001441E4"/>
    <w:rsid w:val="001444CD"/>
    <w:rsid w:val="00144880"/>
    <w:rsid w:val="00144A50"/>
    <w:rsid w:val="00144AF3"/>
    <w:rsid w:val="0014558A"/>
    <w:rsid w:val="00145649"/>
    <w:rsid w:val="00145916"/>
    <w:rsid w:val="00145918"/>
    <w:rsid w:val="00145BD5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8FF"/>
    <w:rsid w:val="00147CAF"/>
    <w:rsid w:val="00147D7C"/>
    <w:rsid w:val="00147E55"/>
    <w:rsid w:val="001501D6"/>
    <w:rsid w:val="001503B8"/>
    <w:rsid w:val="00150483"/>
    <w:rsid w:val="0015072B"/>
    <w:rsid w:val="00150A2B"/>
    <w:rsid w:val="00150C9B"/>
    <w:rsid w:val="00150EFB"/>
    <w:rsid w:val="00150F1F"/>
    <w:rsid w:val="00150F74"/>
    <w:rsid w:val="00151027"/>
    <w:rsid w:val="001512E3"/>
    <w:rsid w:val="00151514"/>
    <w:rsid w:val="00151987"/>
    <w:rsid w:val="00151C80"/>
    <w:rsid w:val="00151DAA"/>
    <w:rsid w:val="0015253E"/>
    <w:rsid w:val="0015267B"/>
    <w:rsid w:val="001527C7"/>
    <w:rsid w:val="00152959"/>
    <w:rsid w:val="001529E2"/>
    <w:rsid w:val="00152A30"/>
    <w:rsid w:val="00152B06"/>
    <w:rsid w:val="00152B69"/>
    <w:rsid w:val="00152D70"/>
    <w:rsid w:val="00153516"/>
    <w:rsid w:val="001535E8"/>
    <w:rsid w:val="00153A35"/>
    <w:rsid w:val="00153D72"/>
    <w:rsid w:val="0015435C"/>
    <w:rsid w:val="001543A8"/>
    <w:rsid w:val="001549A4"/>
    <w:rsid w:val="00154CB0"/>
    <w:rsid w:val="00154CC4"/>
    <w:rsid w:val="00154ECD"/>
    <w:rsid w:val="00154EDF"/>
    <w:rsid w:val="0015520F"/>
    <w:rsid w:val="001552F7"/>
    <w:rsid w:val="00156022"/>
    <w:rsid w:val="001564DB"/>
    <w:rsid w:val="00156735"/>
    <w:rsid w:val="001567FB"/>
    <w:rsid w:val="0015696E"/>
    <w:rsid w:val="00156CA4"/>
    <w:rsid w:val="00156E7B"/>
    <w:rsid w:val="00157052"/>
    <w:rsid w:val="00157117"/>
    <w:rsid w:val="0015712D"/>
    <w:rsid w:val="001577ED"/>
    <w:rsid w:val="00157D7E"/>
    <w:rsid w:val="00157F8B"/>
    <w:rsid w:val="0016063F"/>
    <w:rsid w:val="001607A4"/>
    <w:rsid w:val="00160B46"/>
    <w:rsid w:val="00160DEC"/>
    <w:rsid w:val="00160FCF"/>
    <w:rsid w:val="0016113B"/>
    <w:rsid w:val="0016144E"/>
    <w:rsid w:val="001616CA"/>
    <w:rsid w:val="00161825"/>
    <w:rsid w:val="00161D65"/>
    <w:rsid w:val="0016208F"/>
    <w:rsid w:val="001620C9"/>
    <w:rsid w:val="00162181"/>
    <w:rsid w:val="00162A36"/>
    <w:rsid w:val="00162B4A"/>
    <w:rsid w:val="00162E76"/>
    <w:rsid w:val="00162FBB"/>
    <w:rsid w:val="0016317E"/>
    <w:rsid w:val="0016327D"/>
    <w:rsid w:val="0016333F"/>
    <w:rsid w:val="00163556"/>
    <w:rsid w:val="00163769"/>
    <w:rsid w:val="001639EE"/>
    <w:rsid w:val="00163BAA"/>
    <w:rsid w:val="00163D10"/>
    <w:rsid w:val="00164733"/>
    <w:rsid w:val="001647D8"/>
    <w:rsid w:val="00164A67"/>
    <w:rsid w:val="0016514D"/>
    <w:rsid w:val="0016529D"/>
    <w:rsid w:val="00165427"/>
    <w:rsid w:val="00165472"/>
    <w:rsid w:val="001655E7"/>
    <w:rsid w:val="00165AB9"/>
    <w:rsid w:val="00165AEB"/>
    <w:rsid w:val="00165B75"/>
    <w:rsid w:val="00165F49"/>
    <w:rsid w:val="001662BE"/>
    <w:rsid w:val="0016633B"/>
    <w:rsid w:val="00166676"/>
    <w:rsid w:val="001666EA"/>
    <w:rsid w:val="0016677E"/>
    <w:rsid w:val="0016696C"/>
    <w:rsid w:val="001669CD"/>
    <w:rsid w:val="00166C2A"/>
    <w:rsid w:val="00166C44"/>
    <w:rsid w:val="00166F19"/>
    <w:rsid w:val="00167029"/>
    <w:rsid w:val="0016711F"/>
    <w:rsid w:val="00170686"/>
    <w:rsid w:val="001707BE"/>
    <w:rsid w:val="001707C5"/>
    <w:rsid w:val="001707E4"/>
    <w:rsid w:val="00170879"/>
    <w:rsid w:val="001709AB"/>
    <w:rsid w:val="00170EBE"/>
    <w:rsid w:val="00170F6D"/>
    <w:rsid w:val="00170FD5"/>
    <w:rsid w:val="00171249"/>
    <w:rsid w:val="001719C5"/>
    <w:rsid w:val="00171A52"/>
    <w:rsid w:val="00171A8A"/>
    <w:rsid w:val="00171D05"/>
    <w:rsid w:val="00171F54"/>
    <w:rsid w:val="001721C6"/>
    <w:rsid w:val="001721FE"/>
    <w:rsid w:val="0017252C"/>
    <w:rsid w:val="0017257A"/>
    <w:rsid w:val="0017258D"/>
    <w:rsid w:val="001728EF"/>
    <w:rsid w:val="00172E04"/>
    <w:rsid w:val="00173137"/>
    <w:rsid w:val="00173AB0"/>
    <w:rsid w:val="00173C57"/>
    <w:rsid w:val="00173CC6"/>
    <w:rsid w:val="00174035"/>
    <w:rsid w:val="001741A9"/>
    <w:rsid w:val="001741B9"/>
    <w:rsid w:val="00174294"/>
    <w:rsid w:val="001743B5"/>
    <w:rsid w:val="00174B6E"/>
    <w:rsid w:val="00174B8A"/>
    <w:rsid w:val="00175025"/>
    <w:rsid w:val="001753CD"/>
    <w:rsid w:val="00175405"/>
    <w:rsid w:val="001759E4"/>
    <w:rsid w:val="00175ED3"/>
    <w:rsid w:val="00175FDB"/>
    <w:rsid w:val="0017611B"/>
    <w:rsid w:val="001762F1"/>
    <w:rsid w:val="00176384"/>
    <w:rsid w:val="00176551"/>
    <w:rsid w:val="0017684A"/>
    <w:rsid w:val="00176A0D"/>
    <w:rsid w:val="001770C5"/>
    <w:rsid w:val="0017718F"/>
    <w:rsid w:val="0018010C"/>
    <w:rsid w:val="00180433"/>
    <w:rsid w:val="001804CD"/>
    <w:rsid w:val="001808C6"/>
    <w:rsid w:val="00180F55"/>
    <w:rsid w:val="00181431"/>
    <w:rsid w:val="001814B2"/>
    <w:rsid w:val="0018159A"/>
    <w:rsid w:val="00181957"/>
    <w:rsid w:val="00181C73"/>
    <w:rsid w:val="0018232A"/>
    <w:rsid w:val="001825B6"/>
    <w:rsid w:val="001826C1"/>
    <w:rsid w:val="001829C5"/>
    <w:rsid w:val="00182A0E"/>
    <w:rsid w:val="00182CC3"/>
    <w:rsid w:val="00183031"/>
    <w:rsid w:val="0018304C"/>
    <w:rsid w:val="001833FE"/>
    <w:rsid w:val="001834B8"/>
    <w:rsid w:val="0018353C"/>
    <w:rsid w:val="001838F4"/>
    <w:rsid w:val="001844A6"/>
    <w:rsid w:val="0018465B"/>
    <w:rsid w:val="00184834"/>
    <w:rsid w:val="0018486C"/>
    <w:rsid w:val="00184878"/>
    <w:rsid w:val="00184BD9"/>
    <w:rsid w:val="00185151"/>
    <w:rsid w:val="001853F3"/>
    <w:rsid w:val="001857A4"/>
    <w:rsid w:val="00185FFA"/>
    <w:rsid w:val="001861E7"/>
    <w:rsid w:val="001863F2"/>
    <w:rsid w:val="00186439"/>
    <w:rsid w:val="0018670A"/>
    <w:rsid w:val="00186ABE"/>
    <w:rsid w:val="00186E60"/>
    <w:rsid w:val="0018724F"/>
    <w:rsid w:val="001873BC"/>
    <w:rsid w:val="00187644"/>
    <w:rsid w:val="001879C7"/>
    <w:rsid w:val="00187EED"/>
    <w:rsid w:val="001902B8"/>
    <w:rsid w:val="001905A1"/>
    <w:rsid w:val="001909FF"/>
    <w:rsid w:val="00190C03"/>
    <w:rsid w:val="00190CBF"/>
    <w:rsid w:val="00190D1F"/>
    <w:rsid w:val="0019104E"/>
    <w:rsid w:val="001910B5"/>
    <w:rsid w:val="00191103"/>
    <w:rsid w:val="001914C6"/>
    <w:rsid w:val="0019155C"/>
    <w:rsid w:val="00191720"/>
    <w:rsid w:val="001917B5"/>
    <w:rsid w:val="00191B63"/>
    <w:rsid w:val="00191D39"/>
    <w:rsid w:val="00192018"/>
    <w:rsid w:val="001921AD"/>
    <w:rsid w:val="0019231A"/>
    <w:rsid w:val="0019236A"/>
    <w:rsid w:val="001926A9"/>
    <w:rsid w:val="00192912"/>
    <w:rsid w:val="00192D47"/>
    <w:rsid w:val="00192FAF"/>
    <w:rsid w:val="00193172"/>
    <w:rsid w:val="001938DF"/>
    <w:rsid w:val="00193AFC"/>
    <w:rsid w:val="00194308"/>
    <w:rsid w:val="00194350"/>
    <w:rsid w:val="0019458C"/>
    <w:rsid w:val="00194750"/>
    <w:rsid w:val="0019481E"/>
    <w:rsid w:val="00194947"/>
    <w:rsid w:val="00194BD3"/>
    <w:rsid w:val="00194BEA"/>
    <w:rsid w:val="0019502B"/>
    <w:rsid w:val="0019597B"/>
    <w:rsid w:val="00195BEE"/>
    <w:rsid w:val="00195CBD"/>
    <w:rsid w:val="00195F8E"/>
    <w:rsid w:val="0019611C"/>
    <w:rsid w:val="001962CB"/>
    <w:rsid w:val="00196AD6"/>
    <w:rsid w:val="00196B75"/>
    <w:rsid w:val="00196F01"/>
    <w:rsid w:val="00197024"/>
    <w:rsid w:val="001970F3"/>
    <w:rsid w:val="00197106"/>
    <w:rsid w:val="0019727A"/>
    <w:rsid w:val="001972A9"/>
    <w:rsid w:val="00197450"/>
    <w:rsid w:val="00197628"/>
    <w:rsid w:val="00197698"/>
    <w:rsid w:val="001977BE"/>
    <w:rsid w:val="00197EC9"/>
    <w:rsid w:val="001A00B0"/>
    <w:rsid w:val="001A070E"/>
    <w:rsid w:val="001A0823"/>
    <w:rsid w:val="001A0E75"/>
    <w:rsid w:val="001A0F5B"/>
    <w:rsid w:val="001A1331"/>
    <w:rsid w:val="001A1518"/>
    <w:rsid w:val="001A16E2"/>
    <w:rsid w:val="001A1912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808"/>
    <w:rsid w:val="001A39BA"/>
    <w:rsid w:val="001A40B4"/>
    <w:rsid w:val="001A480E"/>
    <w:rsid w:val="001A4A85"/>
    <w:rsid w:val="001A4F02"/>
    <w:rsid w:val="001A54B4"/>
    <w:rsid w:val="001A5590"/>
    <w:rsid w:val="001A598A"/>
    <w:rsid w:val="001A5AD7"/>
    <w:rsid w:val="001A5AF5"/>
    <w:rsid w:val="001A5D50"/>
    <w:rsid w:val="001A61F9"/>
    <w:rsid w:val="001A62F2"/>
    <w:rsid w:val="001A6542"/>
    <w:rsid w:val="001A6560"/>
    <w:rsid w:val="001A6786"/>
    <w:rsid w:val="001A6DEB"/>
    <w:rsid w:val="001A6DEF"/>
    <w:rsid w:val="001A721C"/>
    <w:rsid w:val="001A739C"/>
    <w:rsid w:val="001A73C5"/>
    <w:rsid w:val="001A7A14"/>
    <w:rsid w:val="001A7B2F"/>
    <w:rsid w:val="001A7BF3"/>
    <w:rsid w:val="001A7F6F"/>
    <w:rsid w:val="001B00E3"/>
    <w:rsid w:val="001B0207"/>
    <w:rsid w:val="001B03F3"/>
    <w:rsid w:val="001B0501"/>
    <w:rsid w:val="001B0DFB"/>
    <w:rsid w:val="001B0F39"/>
    <w:rsid w:val="001B14B7"/>
    <w:rsid w:val="001B1997"/>
    <w:rsid w:val="001B1A6E"/>
    <w:rsid w:val="001B1C98"/>
    <w:rsid w:val="001B1DB0"/>
    <w:rsid w:val="001B25A3"/>
    <w:rsid w:val="001B28B7"/>
    <w:rsid w:val="001B2A22"/>
    <w:rsid w:val="001B2A5E"/>
    <w:rsid w:val="001B2FA7"/>
    <w:rsid w:val="001B2FFF"/>
    <w:rsid w:val="001B301B"/>
    <w:rsid w:val="001B3183"/>
    <w:rsid w:val="001B3ADC"/>
    <w:rsid w:val="001B3B3A"/>
    <w:rsid w:val="001B3F49"/>
    <w:rsid w:val="001B41B5"/>
    <w:rsid w:val="001B4217"/>
    <w:rsid w:val="001B4A59"/>
    <w:rsid w:val="001B4ADD"/>
    <w:rsid w:val="001B55F2"/>
    <w:rsid w:val="001B577E"/>
    <w:rsid w:val="001B599F"/>
    <w:rsid w:val="001B5EAC"/>
    <w:rsid w:val="001B62AF"/>
    <w:rsid w:val="001B6335"/>
    <w:rsid w:val="001B640B"/>
    <w:rsid w:val="001B6590"/>
    <w:rsid w:val="001B66D9"/>
    <w:rsid w:val="001B66EE"/>
    <w:rsid w:val="001B6EB2"/>
    <w:rsid w:val="001B6F4E"/>
    <w:rsid w:val="001B7662"/>
    <w:rsid w:val="001C006E"/>
    <w:rsid w:val="001C00F1"/>
    <w:rsid w:val="001C0319"/>
    <w:rsid w:val="001C0700"/>
    <w:rsid w:val="001C093C"/>
    <w:rsid w:val="001C0EF3"/>
    <w:rsid w:val="001C0FF2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22EC"/>
    <w:rsid w:val="001C29B9"/>
    <w:rsid w:val="001C29C5"/>
    <w:rsid w:val="001C2D2F"/>
    <w:rsid w:val="001C33D6"/>
    <w:rsid w:val="001C33DF"/>
    <w:rsid w:val="001C3442"/>
    <w:rsid w:val="001C383B"/>
    <w:rsid w:val="001C39B1"/>
    <w:rsid w:val="001C3EC5"/>
    <w:rsid w:val="001C45F2"/>
    <w:rsid w:val="001C4BCD"/>
    <w:rsid w:val="001C4C86"/>
    <w:rsid w:val="001C4E44"/>
    <w:rsid w:val="001C53F4"/>
    <w:rsid w:val="001C56F6"/>
    <w:rsid w:val="001C57C5"/>
    <w:rsid w:val="001C59EE"/>
    <w:rsid w:val="001C5A39"/>
    <w:rsid w:val="001C5D85"/>
    <w:rsid w:val="001C5F16"/>
    <w:rsid w:val="001C605D"/>
    <w:rsid w:val="001C628B"/>
    <w:rsid w:val="001C674F"/>
    <w:rsid w:val="001C6992"/>
    <w:rsid w:val="001C76D7"/>
    <w:rsid w:val="001C7826"/>
    <w:rsid w:val="001C78C4"/>
    <w:rsid w:val="001D0408"/>
    <w:rsid w:val="001D0585"/>
    <w:rsid w:val="001D0799"/>
    <w:rsid w:val="001D0912"/>
    <w:rsid w:val="001D0B0D"/>
    <w:rsid w:val="001D0B53"/>
    <w:rsid w:val="001D0C46"/>
    <w:rsid w:val="001D0F07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A31"/>
    <w:rsid w:val="001D2B8E"/>
    <w:rsid w:val="001D2BA5"/>
    <w:rsid w:val="001D2F45"/>
    <w:rsid w:val="001D32FA"/>
    <w:rsid w:val="001D3370"/>
    <w:rsid w:val="001D354C"/>
    <w:rsid w:val="001D365F"/>
    <w:rsid w:val="001D3B2E"/>
    <w:rsid w:val="001D3C79"/>
    <w:rsid w:val="001D3CC9"/>
    <w:rsid w:val="001D3F94"/>
    <w:rsid w:val="001D40E6"/>
    <w:rsid w:val="001D446E"/>
    <w:rsid w:val="001D457C"/>
    <w:rsid w:val="001D4E5A"/>
    <w:rsid w:val="001D50D1"/>
    <w:rsid w:val="001D50F1"/>
    <w:rsid w:val="001D55FE"/>
    <w:rsid w:val="001D57CC"/>
    <w:rsid w:val="001D5838"/>
    <w:rsid w:val="001D588A"/>
    <w:rsid w:val="001D5E9A"/>
    <w:rsid w:val="001D633A"/>
    <w:rsid w:val="001D6467"/>
    <w:rsid w:val="001D6522"/>
    <w:rsid w:val="001D68D7"/>
    <w:rsid w:val="001D6901"/>
    <w:rsid w:val="001D6A21"/>
    <w:rsid w:val="001D6B36"/>
    <w:rsid w:val="001D6C86"/>
    <w:rsid w:val="001D711F"/>
    <w:rsid w:val="001D7310"/>
    <w:rsid w:val="001D7728"/>
    <w:rsid w:val="001D77FF"/>
    <w:rsid w:val="001D7B7E"/>
    <w:rsid w:val="001D7BD7"/>
    <w:rsid w:val="001D7CB9"/>
    <w:rsid w:val="001D7CD7"/>
    <w:rsid w:val="001E004E"/>
    <w:rsid w:val="001E0415"/>
    <w:rsid w:val="001E0569"/>
    <w:rsid w:val="001E0C12"/>
    <w:rsid w:val="001E0FB8"/>
    <w:rsid w:val="001E1415"/>
    <w:rsid w:val="001E14F5"/>
    <w:rsid w:val="001E14F8"/>
    <w:rsid w:val="001E15FB"/>
    <w:rsid w:val="001E1B78"/>
    <w:rsid w:val="001E1C75"/>
    <w:rsid w:val="001E1EF8"/>
    <w:rsid w:val="001E1F92"/>
    <w:rsid w:val="001E238E"/>
    <w:rsid w:val="001E2461"/>
    <w:rsid w:val="001E249B"/>
    <w:rsid w:val="001E28C3"/>
    <w:rsid w:val="001E2B91"/>
    <w:rsid w:val="001E2E3F"/>
    <w:rsid w:val="001E327E"/>
    <w:rsid w:val="001E3340"/>
    <w:rsid w:val="001E3361"/>
    <w:rsid w:val="001E340A"/>
    <w:rsid w:val="001E3915"/>
    <w:rsid w:val="001E3A48"/>
    <w:rsid w:val="001E3B24"/>
    <w:rsid w:val="001E3B79"/>
    <w:rsid w:val="001E3D8B"/>
    <w:rsid w:val="001E3E79"/>
    <w:rsid w:val="001E4178"/>
    <w:rsid w:val="001E454D"/>
    <w:rsid w:val="001E491B"/>
    <w:rsid w:val="001E49D0"/>
    <w:rsid w:val="001E4A3B"/>
    <w:rsid w:val="001E4B11"/>
    <w:rsid w:val="001E4CEC"/>
    <w:rsid w:val="001E4E7A"/>
    <w:rsid w:val="001E4EDE"/>
    <w:rsid w:val="001E52AD"/>
    <w:rsid w:val="001E57CE"/>
    <w:rsid w:val="001E59BD"/>
    <w:rsid w:val="001E59FB"/>
    <w:rsid w:val="001E5DCE"/>
    <w:rsid w:val="001E5ECE"/>
    <w:rsid w:val="001E5FA6"/>
    <w:rsid w:val="001E60F6"/>
    <w:rsid w:val="001E6666"/>
    <w:rsid w:val="001E6A0C"/>
    <w:rsid w:val="001E6E3E"/>
    <w:rsid w:val="001E7065"/>
    <w:rsid w:val="001E789C"/>
    <w:rsid w:val="001F0048"/>
    <w:rsid w:val="001F03D0"/>
    <w:rsid w:val="001F0960"/>
    <w:rsid w:val="001F0BDF"/>
    <w:rsid w:val="001F0C08"/>
    <w:rsid w:val="001F0C8B"/>
    <w:rsid w:val="001F0CAB"/>
    <w:rsid w:val="001F0DE1"/>
    <w:rsid w:val="001F1E33"/>
    <w:rsid w:val="001F1FB6"/>
    <w:rsid w:val="001F20BD"/>
    <w:rsid w:val="001F24B8"/>
    <w:rsid w:val="001F29C4"/>
    <w:rsid w:val="001F2B50"/>
    <w:rsid w:val="001F2BC8"/>
    <w:rsid w:val="001F2EB4"/>
    <w:rsid w:val="001F3420"/>
    <w:rsid w:val="001F348E"/>
    <w:rsid w:val="001F3655"/>
    <w:rsid w:val="001F375E"/>
    <w:rsid w:val="001F3C37"/>
    <w:rsid w:val="001F3EDB"/>
    <w:rsid w:val="001F3F15"/>
    <w:rsid w:val="001F4140"/>
    <w:rsid w:val="001F46B6"/>
    <w:rsid w:val="001F4D37"/>
    <w:rsid w:val="001F4EC3"/>
    <w:rsid w:val="001F5127"/>
    <w:rsid w:val="001F524E"/>
    <w:rsid w:val="001F5625"/>
    <w:rsid w:val="001F569D"/>
    <w:rsid w:val="001F5862"/>
    <w:rsid w:val="001F589B"/>
    <w:rsid w:val="001F59E6"/>
    <w:rsid w:val="001F5C1C"/>
    <w:rsid w:val="001F5C62"/>
    <w:rsid w:val="001F5FF5"/>
    <w:rsid w:val="001F637B"/>
    <w:rsid w:val="001F64ED"/>
    <w:rsid w:val="001F64FC"/>
    <w:rsid w:val="001F6761"/>
    <w:rsid w:val="001F68D6"/>
    <w:rsid w:val="001F69DF"/>
    <w:rsid w:val="001F6B27"/>
    <w:rsid w:val="001F6DB0"/>
    <w:rsid w:val="001F6DFD"/>
    <w:rsid w:val="001F7016"/>
    <w:rsid w:val="001F70AC"/>
    <w:rsid w:val="001F724C"/>
    <w:rsid w:val="001F74F5"/>
    <w:rsid w:val="001F758F"/>
    <w:rsid w:val="001F7C4D"/>
    <w:rsid w:val="001F7CC4"/>
    <w:rsid w:val="001F7DED"/>
    <w:rsid w:val="0020001F"/>
    <w:rsid w:val="00200649"/>
    <w:rsid w:val="002006A9"/>
    <w:rsid w:val="002006EC"/>
    <w:rsid w:val="002015B1"/>
    <w:rsid w:val="00201769"/>
    <w:rsid w:val="0020178D"/>
    <w:rsid w:val="00201857"/>
    <w:rsid w:val="0020257E"/>
    <w:rsid w:val="00202694"/>
    <w:rsid w:val="0020294A"/>
    <w:rsid w:val="00202DDC"/>
    <w:rsid w:val="00202F0B"/>
    <w:rsid w:val="00203018"/>
    <w:rsid w:val="00203038"/>
    <w:rsid w:val="002032A6"/>
    <w:rsid w:val="002032E0"/>
    <w:rsid w:val="00203512"/>
    <w:rsid w:val="002037DD"/>
    <w:rsid w:val="00203898"/>
    <w:rsid w:val="00203B06"/>
    <w:rsid w:val="0020416E"/>
    <w:rsid w:val="00204398"/>
    <w:rsid w:val="00204731"/>
    <w:rsid w:val="00204969"/>
    <w:rsid w:val="002049DB"/>
    <w:rsid w:val="00204B6D"/>
    <w:rsid w:val="00204BF2"/>
    <w:rsid w:val="00204D9D"/>
    <w:rsid w:val="00205046"/>
    <w:rsid w:val="002056B9"/>
    <w:rsid w:val="002056E9"/>
    <w:rsid w:val="00205AB9"/>
    <w:rsid w:val="00205B18"/>
    <w:rsid w:val="00205B1D"/>
    <w:rsid w:val="002061D5"/>
    <w:rsid w:val="002062DC"/>
    <w:rsid w:val="00206555"/>
    <w:rsid w:val="00206630"/>
    <w:rsid w:val="002066C2"/>
    <w:rsid w:val="00206854"/>
    <w:rsid w:val="002068B3"/>
    <w:rsid w:val="0020692E"/>
    <w:rsid w:val="00206A4F"/>
    <w:rsid w:val="00206B2A"/>
    <w:rsid w:val="00206ECC"/>
    <w:rsid w:val="0020702A"/>
    <w:rsid w:val="00207261"/>
    <w:rsid w:val="002072F0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C73"/>
    <w:rsid w:val="00210E71"/>
    <w:rsid w:val="00210F61"/>
    <w:rsid w:val="002110D3"/>
    <w:rsid w:val="0021146F"/>
    <w:rsid w:val="002115F9"/>
    <w:rsid w:val="00211822"/>
    <w:rsid w:val="00211981"/>
    <w:rsid w:val="00211C9D"/>
    <w:rsid w:val="00211DF4"/>
    <w:rsid w:val="00212136"/>
    <w:rsid w:val="0021227E"/>
    <w:rsid w:val="00212584"/>
    <w:rsid w:val="0021281D"/>
    <w:rsid w:val="00212F87"/>
    <w:rsid w:val="0021303F"/>
    <w:rsid w:val="00213201"/>
    <w:rsid w:val="00213581"/>
    <w:rsid w:val="0021363E"/>
    <w:rsid w:val="0021377A"/>
    <w:rsid w:val="00213BB0"/>
    <w:rsid w:val="00213CCA"/>
    <w:rsid w:val="00213D3C"/>
    <w:rsid w:val="00213FCE"/>
    <w:rsid w:val="00214186"/>
    <w:rsid w:val="002143C3"/>
    <w:rsid w:val="00214401"/>
    <w:rsid w:val="002146DC"/>
    <w:rsid w:val="00214702"/>
    <w:rsid w:val="0021488E"/>
    <w:rsid w:val="00214AA8"/>
    <w:rsid w:val="00214BD1"/>
    <w:rsid w:val="00214C34"/>
    <w:rsid w:val="00214CC2"/>
    <w:rsid w:val="00214CC5"/>
    <w:rsid w:val="00214D56"/>
    <w:rsid w:val="00215753"/>
    <w:rsid w:val="00215797"/>
    <w:rsid w:val="0021589B"/>
    <w:rsid w:val="0021611C"/>
    <w:rsid w:val="00216213"/>
    <w:rsid w:val="00216780"/>
    <w:rsid w:val="00216860"/>
    <w:rsid w:val="00216BCE"/>
    <w:rsid w:val="00216BE5"/>
    <w:rsid w:val="00216DD0"/>
    <w:rsid w:val="002176D2"/>
    <w:rsid w:val="00217757"/>
    <w:rsid w:val="00217A0D"/>
    <w:rsid w:val="00220118"/>
    <w:rsid w:val="002205D3"/>
    <w:rsid w:val="00220691"/>
    <w:rsid w:val="00220718"/>
    <w:rsid w:val="00220CF7"/>
    <w:rsid w:val="00220E0A"/>
    <w:rsid w:val="00220E9B"/>
    <w:rsid w:val="002214CD"/>
    <w:rsid w:val="002215CD"/>
    <w:rsid w:val="00221887"/>
    <w:rsid w:val="0022189B"/>
    <w:rsid w:val="00221929"/>
    <w:rsid w:val="00221D01"/>
    <w:rsid w:val="00221FC3"/>
    <w:rsid w:val="002221CE"/>
    <w:rsid w:val="002225A7"/>
    <w:rsid w:val="00222872"/>
    <w:rsid w:val="00222ADA"/>
    <w:rsid w:val="00222B1A"/>
    <w:rsid w:val="0022312B"/>
    <w:rsid w:val="0022329B"/>
    <w:rsid w:val="0022381A"/>
    <w:rsid w:val="00224264"/>
    <w:rsid w:val="0022474A"/>
    <w:rsid w:val="0022474E"/>
    <w:rsid w:val="00224799"/>
    <w:rsid w:val="00224CD0"/>
    <w:rsid w:val="002254D3"/>
    <w:rsid w:val="002255A5"/>
    <w:rsid w:val="002255E6"/>
    <w:rsid w:val="00225CB2"/>
    <w:rsid w:val="00225FD6"/>
    <w:rsid w:val="002263C1"/>
    <w:rsid w:val="002269C7"/>
    <w:rsid w:val="00226E2F"/>
    <w:rsid w:val="00226E70"/>
    <w:rsid w:val="00226FB3"/>
    <w:rsid w:val="00227456"/>
    <w:rsid w:val="002276FE"/>
    <w:rsid w:val="00227952"/>
    <w:rsid w:val="002279DE"/>
    <w:rsid w:val="00227BF0"/>
    <w:rsid w:val="00227C4D"/>
    <w:rsid w:val="00227CC1"/>
    <w:rsid w:val="00227E5D"/>
    <w:rsid w:val="00227EE0"/>
    <w:rsid w:val="00227EF4"/>
    <w:rsid w:val="00227F12"/>
    <w:rsid w:val="0023004C"/>
    <w:rsid w:val="00230621"/>
    <w:rsid w:val="00230697"/>
    <w:rsid w:val="002307A4"/>
    <w:rsid w:val="002308D7"/>
    <w:rsid w:val="00230913"/>
    <w:rsid w:val="00230971"/>
    <w:rsid w:val="002309D6"/>
    <w:rsid w:val="00230D0A"/>
    <w:rsid w:val="00230D38"/>
    <w:rsid w:val="00231142"/>
    <w:rsid w:val="00231242"/>
    <w:rsid w:val="00231367"/>
    <w:rsid w:val="002313A5"/>
    <w:rsid w:val="0023180A"/>
    <w:rsid w:val="00231939"/>
    <w:rsid w:val="00231B30"/>
    <w:rsid w:val="00231BCC"/>
    <w:rsid w:val="00232072"/>
    <w:rsid w:val="002320E2"/>
    <w:rsid w:val="00232440"/>
    <w:rsid w:val="0023248D"/>
    <w:rsid w:val="002324AE"/>
    <w:rsid w:val="0023289D"/>
    <w:rsid w:val="00232B43"/>
    <w:rsid w:val="00232F1D"/>
    <w:rsid w:val="00232F53"/>
    <w:rsid w:val="00233095"/>
    <w:rsid w:val="00233213"/>
    <w:rsid w:val="002333EA"/>
    <w:rsid w:val="00233725"/>
    <w:rsid w:val="00233947"/>
    <w:rsid w:val="00233C2A"/>
    <w:rsid w:val="0023430B"/>
    <w:rsid w:val="002346F6"/>
    <w:rsid w:val="00234707"/>
    <w:rsid w:val="002349B5"/>
    <w:rsid w:val="00234BD8"/>
    <w:rsid w:val="00234C14"/>
    <w:rsid w:val="00234C64"/>
    <w:rsid w:val="00234CF6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B80"/>
    <w:rsid w:val="00236C68"/>
    <w:rsid w:val="00237112"/>
    <w:rsid w:val="002375C0"/>
    <w:rsid w:val="0023799F"/>
    <w:rsid w:val="002379C6"/>
    <w:rsid w:val="00237A31"/>
    <w:rsid w:val="00240203"/>
    <w:rsid w:val="00240217"/>
    <w:rsid w:val="0024043B"/>
    <w:rsid w:val="002407C5"/>
    <w:rsid w:val="0024086D"/>
    <w:rsid w:val="00240ED0"/>
    <w:rsid w:val="00240FAE"/>
    <w:rsid w:val="002410EB"/>
    <w:rsid w:val="0024121C"/>
    <w:rsid w:val="0024127F"/>
    <w:rsid w:val="00241446"/>
    <w:rsid w:val="00241682"/>
    <w:rsid w:val="0024168E"/>
    <w:rsid w:val="002416E6"/>
    <w:rsid w:val="002417F3"/>
    <w:rsid w:val="002418B3"/>
    <w:rsid w:val="0024193A"/>
    <w:rsid w:val="00241DE9"/>
    <w:rsid w:val="002420E9"/>
    <w:rsid w:val="002423F2"/>
    <w:rsid w:val="00242B9A"/>
    <w:rsid w:val="00242CE4"/>
    <w:rsid w:val="00242DA2"/>
    <w:rsid w:val="002433CA"/>
    <w:rsid w:val="00243743"/>
    <w:rsid w:val="00243BE2"/>
    <w:rsid w:val="00243CEE"/>
    <w:rsid w:val="00243EBF"/>
    <w:rsid w:val="00243EE2"/>
    <w:rsid w:val="00244302"/>
    <w:rsid w:val="00244334"/>
    <w:rsid w:val="00244A18"/>
    <w:rsid w:val="00244B5D"/>
    <w:rsid w:val="00244CDA"/>
    <w:rsid w:val="00244D0F"/>
    <w:rsid w:val="00244D82"/>
    <w:rsid w:val="00244E58"/>
    <w:rsid w:val="002451D5"/>
    <w:rsid w:val="00245330"/>
    <w:rsid w:val="00245785"/>
    <w:rsid w:val="002457B1"/>
    <w:rsid w:val="0024582D"/>
    <w:rsid w:val="00245B77"/>
    <w:rsid w:val="00245C0B"/>
    <w:rsid w:val="00245D4E"/>
    <w:rsid w:val="00246180"/>
    <w:rsid w:val="002466B0"/>
    <w:rsid w:val="002468E1"/>
    <w:rsid w:val="002469F5"/>
    <w:rsid w:val="00246B6B"/>
    <w:rsid w:val="00246E15"/>
    <w:rsid w:val="00246F65"/>
    <w:rsid w:val="0024713D"/>
    <w:rsid w:val="00247278"/>
    <w:rsid w:val="0024746D"/>
    <w:rsid w:val="002479E9"/>
    <w:rsid w:val="00247CD8"/>
    <w:rsid w:val="00247D8C"/>
    <w:rsid w:val="00247ED8"/>
    <w:rsid w:val="00247FE7"/>
    <w:rsid w:val="002502EB"/>
    <w:rsid w:val="002506C4"/>
    <w:rsid w:val="002507D8"/>
    <w:rsid w:val="002509AB"/>
    <w:rsid w:val="00250CDC"/>
    <w:rsid w:val="00250E42"/>
    <w:rsid w:val="00251010"/>
    <w:rsid w:val="002513BF"/>
    <w:rsid w:val="00251717"/>
    <w:rsid w:val="00251A7F"/>
    <w:rsid w:val="00251AC6"/>
    <w:rsid w:val="00251CA3"/>
    <w:rsid w:val="00251CC3"/>
    <w:rsid w:val="00252079"/>
    <w:rsid w:val="00252245"/>
    <w:rsid w:val="0025228A"/>
    <w:rsid w:val="002525DB"/>
    <w:rsid w:val="002525EC"/>
    <w:rsid w:val="0025263A"/>
    <w:rsid w:val="002527C9"/>
    <w:rsid w:val="002528B0"/>
    <w:rsid w:val="0025290F"/>
    <w:rsid w:val="00252931"/>
    <w:rsid w:val="00252A8F"/>
    <w:rsid w:val="00252BAA"/>
    <w:rsid w:val="002534A0"/>
    <w:rsid w:val="0025388D"/>
    <w:rsid w:val="002538F6"/>
    <w:rsid w:val="002539E1"/>
    <w:rsid w:val="00253B54"/>
    <w:rsid w:val="00254341"/>
    <w:rsid w:val="0025446E"/>
    <w:rsid w:val="0025447E"/>
    <w:rsid w:val="00254648"/>
    <w:rsid w:val="0025470B"/>
    <w:rsid w:val="00254772"/>
    <w:rsid w:val="00254E1B"/>
    <w:rsid w:val="00255718"/>
    <w:rsid w:val="00255813"/>
    <w:rsid w:val="00255D52"/>
    <w:rsid w:val="00255F8E"/>
    <w:rsid w:val="00256049"/>
    <w:rsid w:val="0025605C"/>
    <w:rsid w:val="00256069"/>
    <w:rsid w:val="0025629B"/>
    <w:rsid w:val="00256333"/>
    <w:rsid w:val="0025636C"/>
    <w:rsid w:val="00256437"/>
    <w:rsid w:val="0025648E"/>
    <w:rsid w:val="0025664F"/>
    <w:rsid w:val="00256AEF"/>
    <w:rsid w:val="00256BE8"/>
    <w:rsid w:val="00256FC2"/>
    <w:rsid w:val="00257238"/>
    <w:rsid w:val="00257601"/>
    <w:rsid w:val="0025777F"/>
    <w:rsid w:val="00257793"/>
    <w:rsid w:val="00257804"/>
    <w:rsid w:val="00257C61"/>
    <w:rsid w:val="00257DA8"/>
    <w:rsid w:val="00257E26"/>
    <w:rsid w:val="00257E2F"/>
    <w:rsid w:val="00260536"/>
    <w:rsid w:val="00260555"/>
    <w:rsid w:val="00260B87"/>
    <w:rsid w:val="00260CAC"/>
    <w:rsid w:val="002610D2"/>
    <w:rsid w:val="00261372"/>
    <w:rsid w:val="002613E8"/>
    <w:rsid w:val="00261408"/>
    <w:rsid w:val="00261A8D"/>
    <w:rsid w:val="00261D7C"/>
    <w:rsid w:val="00261DE5"/>
    <w:rsid w:val="00261E8E"/>
    <w:rsid w:val="00261F1B"/>
    <w:rsid w:val="00262187"/>
    <w:rsid w:val="002621AA"/>
    <w:rsid w:val="00262525"/>
    <w:rsid w:val="002626DC"/>
    <w:rsid w:val="002628D5"/>
    <w:rsid w:val="00262A8C"/>
    <w:rsid w:val="00263724"/>
    <w:rsid w:val="00263A86"/>
    <w:rsid w:val="00263BC8"/>
    <w:rsid w:val="00263E8B"/>
    <w:rsid w:val="00264051"/>
    <w:rsid w:val="00264069"/>
    <w:rsid w:val="002640C2"/>
    <w:rsid w:val="00264390"/>
    <w:rsid w:val="00264565"/>
    <w:rsid w:val="002648C3"/>
    <w:rsid w:val="00264E68"/>
    <w:rsid w:val="002655F4"/>
    <w:rsid w:val="00265837"/>
    <w:rsid w:val="00265A63"/>
    <w:rsid w:val="00265FB5"/>
    <w:rsid w:val="0026634D"/>
    <w:rsid w:val="00266469"/>
    <w:rsid w:val="00266594"/>
    <w:rsid w:val="00266689"/>
    <w:rsid w:val="002666B8"/>
    <w:rsid w:val="00266827"/>
    <w:rsid w:val="00266F99"/>
    <w:rsid w:val="002671D1"/>
    <w:rsid w:val="002675CF"/>
    <w:rsid w:val="00267622"/>
    <w:rsid w:val="00267C49"/>
    <w:rsid w:val="00270074"/>
    <w:rsid w:val="002700BF"/>
    <w:rsid w:val="002709BB"/>
    <w:rsid w:val="00270AE6"/>
    <w:rsid w:val="00270F3A"/>
    <w:rsid w:val="00271022"/>
    <w:rsid w:val="002711C9"/>
    <w:rsid w:val="0027162D"/>
    <w:rsid w:val="00271B1C"/>
    <w:rsid w:val="00271B1F"/>
    <w:rsid w:val="002721EF"/>
    <w:rsid w:val="00272327"/>
    <w:rsid w:val="0027241A"/>
    <w:rsid w:val="00272901"/>
    <w:rsid w:val="00272C6B"/>
    <w:rsid w:val="00272D83"/>
    <w:rsid w:val="00273548"/>
    <w:rsid w:val="0027356E"/>
    <w:rsid w:val="00273795"/>
    <w:rsid w:val="00273E34"/>
    <w:rsid w:val="0027428D"/>
    <w:rsid w:val="002744D2"/>
    <w:rsid w:val="002747DC"/>
    <w:rsid w:val="00274989"/>
    <w:rsid w:val="00275011"/>
    <w:rsid w:val="00275020"/>
    <w:rsid w:val="00275471"/>
    <w:rsid w:val="002755DD"/>
    <w:rsid w:val="002758B5"/>
    <w:rsid w:val="00275A44"/>
    <w:rsid w:val="00275E05"/>
    <w:rsid w:val="00275F65"/>
    <w:rsid w:val="0027619C"/>
    <w:rsid w:val="00276211"/>
    <w:rsid w:val="002764D5"/>
    <w:rsid w:val="00276C8B"/>
    <w:rsid w:val="00276CD1"/>
    <w:rsid w:val="00276F00"/>
    <w:rsid w:val="002774FD"/>
    <w:rsid w:val="00277603"/>
    <w:rsid w:val="002776E7"/>
    <w:rsid w:val="002779A4"/>
    <w:rsid w:val="00277C07"/>
    <w:rsid w:val="00277E6D"/>
    <w:rsid w:val="0028006C"/>
    <w:rsid w:val="0028006F"/>
    <w:rsid w:val="0028027B"/>
    <w:rsid w:val="0028069C"/>
    <w:rsid w:val="002806C4"/>
    <w:rsid w:val="00280D74"/>
    <w:rsid w:val="00280DEE"/>
    <w:rsid w:val="00280FF6"/>
    <w:rsid w:val="00281026"/>
    <w:rsid w:val="0028122C"/>
    <w:rsid w:val="00281273"/>
    <w:rsid w:val="002812AC"/>
    <w:rsid w:val="002819B3"/>
    <w:rsid w:val="002819D8"/>
    <w:rsid w:val="00281A2D"/>
    <w:rsid w:val="00281BE0"/>
    <w:rsid w:val="00281FF2"/>
    <w:rsid w:val="00282860"/>
    <w:rsid w:val="00282E7A"/>
    <w:rsid w:val="002831F6"/>
    <w:rsid w:val="00283B19"/>
    <w:rsid w:val="00283BEB"/>
    <w:rsid w:val="00283C98"/>
    <w:rsid w:val="00283CBC"/>
    <w:rsid w:val="00283D52"/>
    <w:rsid w:val="002840C0"/>
    <w:rsid w:val="0028452C"/>
    <w:rsid w:val="002845EE"/>
    <w:rsid w:val="0028605C"/>
    <w:rsid w:val="002864D7"/>
    <w:rsid w:val="002865E9"/>
    <w:rsid w:val="00286939"/>
    <w:rsid w:val="002869B5"/>
    <w:rsid w:val="00286B83"/>
    <w:rsid w:val="00286DD0"/>
    <w:rsid w:val="002870B9"/>
    <w:rsid w:val="00287254"/>
    <w:rsid w:val="0028733C"/>
    <w:rsid w:val="00287462"/>
    <w:rsid w:val="002877A0"/>
    <w:rsid w:val="00287AF2"/>
    <w:rsid w:val="00287EAD"/>
    <w:rsid w:val="00287EB1"/>
    <w:rsid w:val="00287EC9"/>
    <w:rsid w:val="0029022E"/>
    <w:rsid w:val="002903C0"/>
    <w:rsid w:val="00290407"/>
    <w:rsid w:val="002904A5"/>
    <w:rsid w:val="00290688"/>
    <w:rsid w:val="0029093E"/>
    <w:rsid w:val="00290F95"/>
    <w:rsid w:val="0029178D"/>
    <w:rsid w:val="002918D3"/>
    <w:rsid w:val="0029198F"/>
    <w:rsid w:val="00291B06"/>
    <w:rsid w:val="00291C4C"/>
    <w:rsid w:val="00292060"/>
    <w:rsid w:val="002920E8"/>
    <w:rsid w:val="002927E8"/>
    <w:rsid w:val="00292A3B"/>
    <w:rsid w:val="00292D54"/>
    <w:rsid w:val="00292F00"/>
    <w:rsid w:val="002930D8"/>
    <w:rsid w:val="00293223"/>
    <w:rsid w:val="00293580"/>
    <w:rsid w:val="00293592"/>
    <w:rsid w:val="00293878"/>
    <w:rsid w:val="00293952"/>
    <w:rsid w:val="00293E20"/>
    <w:rsid w:val="00293EF8"/>
    <w:rsid w:val="0029400B"/>
    <w:rsid w:val="0029448A"/>
    <w:rsid w:val="00294654"/>
    <w:rsid w:val="00294BB1"/>
    <w:rsid w:val="00294BE2"/>
    <w:rsid w:val="00294CBC"/>
    <w:rsid w:val="00294D05"/>
    <w:rsid w:val="002951AF"/>
    <w:rsid w:val="00295234"/>
    <w:rsid w:val="0029527F"/>
    <w:rsid w:val="0029534C"/>
    <w:rsid w:val="002953CE"/>
    <w:rsid w:val="00295408"/>
    <w:rsid w:val="00295840"/>
    <w:rsid w:val="00295DCC"/>
    <w:rsid w:val="002962FB"/>
    <w:rsid w:val="00296898"/>
    <w:rsid w:val="00296E53"/>
    <w:rsid w:val="002970AA"/>
    <w:rsid w:val="0029723F"/>
    <w:rsid w:val="00297328"/>
    <w:rsid w:val="002976AC"/>
    <w:rsid w:val="002976EE"/>
    <w:rsid w:val="00297CA2"/>
    <w:rsid w:val="002A009F"/>
    <w:rsid w:val="002A01E0"/>
    <w:rsid w:val="002A02DC"/>
    <w:rsid w:val="002A0341"/>
    <w:rsid w:val="002A0E2D"/>
    <w:rsid w:val="002A0E48"/>
    <w:rsid w:val="002A12B7"/>
    <w:rsid w:val="002A13F6"/>
    <w:rsid w:val="002A155F"/>
    <w:rsid w:val="002A1EB7"/>
    <w:rsid w:val="002A1FFF"/>
    <w:rsid w:val="002A240F"/>
    <w:rsid w:val="002A2D6E"/>
    <w:rsid w:val="002A2DB6"/>
    <w:rsid w:val="002A3008"/>
    <w:rsid w:val="002A3206"/>
    <w:rsid w:val="002A35DC"/>
    <w:rsid w:val="002A39BD"/>
    <w:rsid w:val="002A39DE"/>
    <w:rsid w:val="002A39EB"/>
    <w:rsid w:val="002A3CED"/>
    <w:rsid w:val="002A41BD"/>
    <w:rsid w:val="002A47E9"/>
    <w:rsid w:val="002A487A"/>
    <w:rsid w:val="002A4A2F"/>
    <w:rsid w:val="002A4D18"/>
    <w:rsid w:val="002A4D7A"/>
    <w:rsid w:val="002A4E29"/>
    <w:rsid w:val="002A511E"/>
    <w:rsid w:val="002A5165"/>
    <w:rsid w:val="002A55AE"/>
    <w:rsid w:val="002A6381"/>
    <w:rsid w:val="002A644F"/>
    <w:rsid w:val="002A64CB"/>
    <w:rsid w:val="002A6DF0"/>
    <w:rsid w:val="002A7097"/>
    <w:rsid w:val="002A7219"/>
    <w:rsid w:val="002A765E"/>
    <w:rsid w:val="002A77F7"/>
    <w:rsid w:val="002A7CD8"/>
    <w:rsid w:val="002A7D42"/>
    <w:rsid w:val="002A7EE1"/>
    <w:rsid w:val="002B00C5"/>
    <w:rsid w:val="002B0189"/>
    <w:rsid w:val="002B0205"/>
    <w:rsid w:val="002B03B5"/>
    <w:rsid w:val="002B0592"/>
    <w:rsid w:val="002B081E"/>
    <w:rsid w:val="002B0902"/>
    <w:rsid w:val="002B0C58"/>
    <w:rsid w:val="002B0E1A"/>
    <w:rsid w:val="002B126C"/>
    <w:rsid w:val="002B16A7"/>
    <w:rsid w:val="002B1E07"/>
    <w:rsid w:val="002B1E27"/>
    <w:rsid w:val="002B1EBB"/>
    <w:rsid w:val="002B1ECB"/>
    <w:rsid w:val="002B2346"/>
    <w:rsid w:val="002B26E7"/>
    <w:rsid w:val="002B2AFC"/>
    <w:rsid w:val="002B2EC2"/>
    <w:rsid w:val="002B2F25"/>
    <w:rsid w:val="002B313A"/>
    <w:rsid w:val="002B32D0"/>
    <w:rsid w:val="002B3436"/>
    <w:rsid w:val="002B344F"/>
    <w:rsid w:val="002B34B8"/>
    <w:rsid w:val="002B3656"/>
    <w:rsid w:val="002B3B3D"/>
    <w:rsid w:val="002B4092"/>
    <w:rsid w:val="002B471E"/>
    <w:rsid w:val="002B4A0A"/>
    <w:rsid w:val="002B4BDD"/>
    <w:rsid w:val="002B4C61"/>
    <w:rsid w:val="002B4CF1"/>
    <w:rsid w:val="002B4E2C"/>
    <w:rsid w:val="002B5185"/>
    <w:rsid w:val="002B5767"/>
    <w:rsid w:val="002B5796"/>
    <w:rsid w:val="002B5939"/>
    <w:rsid w:val="002B596C"/>
    <w:rsid w:val="002B5B57"/>
    <w:rsid w:val="002B5CA8"/>
    <w:rsid w:val="002B5EC9"/>
    <w:rsid w:val="002B61A7"/>
    <w:rsid w:val="002B64A7"/>
    <w:rsid w:val="002B66C7"/>
    <w:rsid w:val="002B6ACD"/>
    <w:rsid w:val="002B6D67"/>
    <w:rsid w:val="002B6E19"/>
    <w:rsid w:val="002B701F"/>
    <w:rsid w:val="002B70E6"/>
    <w:rsid w:val="002B744A"/>
    <w:rsid w:val="002B744F"/>
    <w:rsid w:val="002B7776"/>
    <w:rsid w:val="002B7863"/>
    <w:rsid w:val="002B793D"/>
    <w:rsid w:val="002B7A19"/>
    <w:rsid w:val="002B7EF9"/>
    <w:rsid w:val="002B7FC8"/>
    <w:rsid w:val="002C006F"/>
    <w:rsid w:val="002C0185"/>
    <w:rsid w:val="002C024D"/>
    <w:rsid w:val="002C0523"/>
    <w:rsid w:val="002C05A3"/>
    <w:rsid w:val="002C069C"/>
    <w:rsid w:val="002C070B"/>
    <w:rsid w:val="002C0AC0"/>
    <w:rsid w:val="002C0E70"/>
    <w:rsid w:val="002C1168"/>
    <w:rsid w:val="002C13BE"/>
    <w:rsid w:val="002C140A"/>
    <w:rsid w:val="002C147B"/>
    <w:rsid w:val="002C1504"/>
    <w:rsid w:val="002C157A"/>
    <w:rsid w:val="002C2168"/>
    <w:rsid w:val="002C2244"/>
    <w:rsid w:val="002C24E3"/>
    <w:rsid w:val="002C268B"/>
    <w:rsid w:val="002C2878"/>
    <w:rsid w:val="002C2B21"/>
    <w:rsid w:val="002C2F57"/>
    <w:rsid w:val="002C2FB6"/>
    <w:rsid w:val="002C343B"/>
    <w:rsid w:val="002C3A60"/>
    <w:rsid w:val="002C3D6C"/>
    <w:rsid w:val="002C40ED"/>
    <w:rsid w:val="002C41C9"/>
    <w:rsid w:val="002C420B"/>
    <w:rsid w:val="002C443D"/>
    <w:rsid w:val="002C47D5"/>
    <w:rsid w:val="002C4B29"/>
    <w:rsid w:val="002C4E85"/>
    <w:rsid w:val="002C5092"/>
    <w:rsid w:val="002C5547"/>
    <w:rsid w:val="002C5F6C"/>
    <w:rsid w:val="002C5FF2"/>
    <w:rsid w:val="002C648F"/>
    <w:rsid w:val="002C667E"/>
    <w:rsid w:val="002C6824"/>
    <w:rsid w:val="002C6878"/>
    <w:rsid w:val="002C6965"/>
    <w:rsid w:val="002C69A7"/>
    <w:rsid w:val="002C6ABE"/>
    <w:rsid w:val="002C6D89"/>
    <w:rsid w:val="002C6DA5"/>
    <w:rsid w:val="002C6DC2"/>
    <w:rsid w:val="002C7081"/>
    <w:rsid w:val="002C7114"/>
    <w:rsid w:val="002C7283"/>
    <w:rsid w:val="002C7432"/>
    <w:rsid w:val="002C767E"/>
    <w:rsid w:val="002C76EA"/>
    <w:rsid w:val="002C7AB2"/>
    <w:rsid w:val="002C7B81"/>
    <w:rsid w:val="002C7D6F"/>
    <w:rsid w:val="002C7EF9"/>
    <w:rsid w:val="002D078B"/>
    <w:rsid w:val="002D0877"/>
    <w:rsid w:val="002D0888"/>
    <w:rsid w:val="002D0B20"/>
    <w:rsid w:val="002D0CC0"/>
    <w:rsid w:val="002D0D96"/>
    <w:rsid w:val="002D114B"/>
    <w:rsid w:val="002D16FB"/>
    <w:rsid w:val="002D1817"/>
    <w:rsid w:val="002D1927"/>
    <w:rsid w:val="002D1B0C"/>
    <w:rsid w:val="002D1D24"/>
    <w:rsid w:val="002D1D98"/>
    <w:rsid w:val="002D1DE4"/>
    <w:rsid w:val="002D1FEF"/>
    <w:rsid w:val="002D2112"/>
    <w:rsid w:val="002D239A"/>
    <w:rsid w:val="002D2576"/>
    <w:rsid w:val="002D27A0"/>
    <w:rsid w:val="002D28C5"/>
    <w:rsid w:val="002D29E0"/>
    <w:rsid w:val="002D2B6B"/>
    <w:rsid w:val="002D2F73"/>
    <w:rsid w:val="002D30BA"/>
    <w:rsid w:val="002D34CF"/>
    <w:rsid w:val="002D35AA"/>
    <w:rsid w:val="002D3817"/>
    <w:rsid w:val="002D3F1A"/>
    <w:rsid w:val="002D44E2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BFA"/>
    <w:rsid w:val="002D5DBA"/>
    <w:rsid w:val="002D6051"/>
    <w:rsid w:val="002D639B"/>
    <w:rsid w:val="002D642B"/>
    <w:rsid w:val="002D64DF"/>
    <w:rsid w:val="002D6974"/>
    <w:rsid w:val="002D6CC8"/>
    <w:rsid w:val="002D6F99"/>
    <w:rsid w:val="002D7180"/>
    <w:rsid w:val="002D75D8"/>
    <w:rsid w:val="002D7942"/>
    <w:rsid w:val="002E0797"/>
    <w:rsid w:val="002E0B55"/>
    <w:rsid w:val="002E0C93"/>
    <w:rsid w:val="002E0CFE"/>
    <w:rsid w:val="002E0E61"/>
    <w:rsid w:val="002E0E6C"/>
    <w:rsid w:val="002E10D2"/>
    <w:rsid w:val="002E12ED"/>
    <w:rsid w:val="002E1D05"/>
    <w:rsid w:val="002E2301"/>
    <w:rsid w:val="002E2407"/>
    <w:rsid w:val="002E2783"/>
    <w:rsid w:val="002E27E4"/>
    <w:rsid w:val="002E2AC1"/>
    <w:rsid w:val="002E2BA4"/>
    <w:rsid w:val="002E2C08"/>
    <w:rsid w:val="002E2E9E"/>
    <w:rsid w:val="002E30E6"/>
    <w:rsid w:val="002E33DF"/>
    <w:rsid w:val="002E36C4"/>
    <w:rsid w:val="002E3943"/>
    <w:rsid w:val="002E3C99"/>
    <w:rsid w:val="002E3CF2"/>
    <w:rsid w:val="002E3D95"/>
    <w:rsid w:val="002E3F20"/>
    <w:rsid w:val="002E4150"/>
    <w:rsid w:val="002E41A6"/>
    <w:rsid w:val="002E41C9"/>
    <w:rsid w:val="002E4364"/>
    <w:rsid w:val="002E4586"/>
    <w:rsid w:val="002E4745"/>
    <w:rsid w:val="002E496F"/>
    <w:rsid w:val="002E4972"/>
    <w:rsid w:val="002E4CC3"/>
    <w:rsid w:val="002E4D17"/>
    <w:rsid w:val="002E4E73"/>
    <w:rsid w:val="002E4F85"/>
    <w:rsid w:val="002E507D"/>
    <w:rsid w:val="002E5315"/>
    <w:rsid w:val="002E574C"/>
    <w:rsid w:val="002E586C"/>
    <w:rsid w:val="002E595B"/>
    <w:rsid w:val="002E5ACB"/>
    <w:rsid w:val="002E604E"/>
    <w:rsid w:val="002E642B"/>
    <w:rsid w:val="002E65C0"/>
    <w:rsid w:val="002E67CF"/>
    <w:rsid w:val="002E6AD4"/>
    <w:rsid w:val="002E729A"/>
    <w:rsid w:val="002E765B"/>
    <w:rsid w:val="002E7A1D"/>
    <w:rsid w:val="002E7A5F"/>
    <w:rsid w:val="002E7A78"/>
    <w:rsid w:val="002E7A84"/>
    <w:rsid w:val="002F00F0"/>
    <w:rsid w:val="002F0643"/>
    <w:rsid w:val="002F07CF"/>
    <w:rsid w:val="002F0836"/>
    <w:rsid w:val="002F0CFE"/>
    <w:rsid w:val="002F10A3"/>
    <w:rsid w:val="002F11FB"/>
    <w:rsid w:val="002F132F"/>
    <w:rsid w:val="002F1CD1"/>
    <w:rsid w:val="002F1F25"/>
    <w:rsid w:val="002F1F5C"/>
    <w:rsid w:val="002F2013"/>
    <w:rsid w:val="002F2076"/>
    <w:rsid w:val="002F2253"/>
    <w:rsid w:val="002F286D"/>
    <w:rsid w:val="002F2B08"/>
    <w:rsid w:val="002F30C1"/>
    <w:rsid w:val="002F31A4"/>
    <w:rsid w:val="002F3675"/>
    <w:rsid w:val="002F3722"/>
    <w:rsid w:val="002F39AA"/>
    <w:rsid w:val="002F3CAB"/>
    <w:rsid w:val="002F4304"/>
    <w:rsid w:val="002F4587"/>
    <w:rsid w:val="002F45FC"/>
    <w:rsid w:val="002F467C"/>
    <w:rsid w:val="002F4792"/>
    <w:rsid w:val="002F4845"/>
    <w:rsid w:val="002F4984"/>
    <w:rsid w:val="002F4C41"/>
    <w:rsid w:val="002F5001"/>
    <w:rsid w:val="002F5033"/>
    <w:rsid w:val="002F5040"/>
    <w:rsid w:val="002F519A"/>
    <w:rsid w:val="002F53C8"/>
    <w:rsid w:val="002F575F"/>
    <w:rsid w:val="002F5B55"/>
    <w:rsid w:val="002F64F8"/>
    <w:rsid w:val="002F6942"/>
    <w:rsid w:val="002F6A2F"/>
    <w:rsid w:val="002F6AE8"/>
    <w:rsid w:val="002F6E2F"/>
    <w:rsid w:val="002F6FFA"/>
    <w:rsid w:val="002F75AF"/>
    <w:rsid w:val="002F7695"/>
    <w:rsid w:val="002F799A"/>
    <w:rsid w:val="002F7ACC"/>
    <w:rsid w:val="002F7B51"/>
    <w:rsid w:val="002F7C0F"/>
    <w:rsid w:val="002F7EFE"/>
    <w:rsid w:val="00300121"/>
    <w:rsid w:val="003008F2"/>
    <w:rsid w:val="00300BCD"/>
    <w:rsid w:val="00300CBA"/>
    <w:rsid w:val="00300F1B"/>
    <w:rsid w:val="0030115A"/>
    <w:rsid w:val="00301214"/>
    <w:rsid w:val="00301C8C"/>
    <w:rsid w:val="00301D00"/>
    <w:rsid w:val="00302038"/>
    <w:rsid w:val="00302060"/>
    <w:rsid w:val="0030208F"/>
    <w:rsid w:val="00302106"/>
    <w:rsid w:val="00302387"/>
    <w:rsid w:val="00302480"/>
    <w:rsid w:val="003024D4"/>
    <w:rsid w:val="003025EF"/>
    <w:rsid w:val="0030266F"/>
    <w:rsid w:val="003026A4"/>
    <w:rsid w:val="00302741"/>
    <w:rsid w:val="0030277A"/>
    <w:rsid w:val="00302A30"/>
    <w:rsid w:val="00302B84"/>
    <w:rsid w:val="00302E09"/>
    <w:rsid w:val="00303247"/>
    <w:rsid w:val="00303F20"/>
    <w:rsid w:val="003040F0"/>
    <w:rsid w:val="00304119"/>
    <w:rsid w:val="00304511"/>
    <w:rsid w:val="00304677"/>
    <w:rsid w:val="00304740"/>
    <w:rsid w:val="003049D2"/>
    <w:rsid w:val="00304A99"/>
    <w:rsid w:val="00304E4C"/>
    <w:rsid w:val="00304F23"/>
    <w:rsid w:val="00304F72"/>
    <w:rsid w:val="00304F99"/>
    <w:rsid w:val="00305033"/>
    <w:rsid w:val="00305513"/>
    <w:rsid w:val="003057D6"/>
    <w:rsid w:val="00305961"/>
    <w:rsid w:val="00305D97"/>
    <w:rsid w:val="003062C4"/>
    <w:rsid w:val="0030647F"/>
    <w:rsid w:val="00306572"/>
    <w:rsid w:val="00306933"/>
    <w:rsid w:val="00306AE5"/>
    <w:rsid w:val="00306CFA"/>
    <w:rsid w:val="0030746D"/>
    <w:rsid w:val="003074A2"/>
    <w:rsid w:val="003078BD"/>
    <w:rsid w:val="00307C6D"/>
    <w:rsid w:val="00307E2A"/>
    <w:rsid w:val="00310368"/>
    <w:rsid w:val="0031062C"/>
    <w:rsid w:val="00310C96"/>
    <w:rsid w:val="00310F35"/>
    <w:rsid w:val="003112E2"/>
    <w:rsid w:val="003113C2"/>
    <w:rsid w:val="0031184B"/>
    <w:rsid w:val="003118AE"/>
    <w:rsid w:val="00311C03"/>
    <w:rsid w:val="0031203D"/>
    <w:rsid w:val="003120FB"/>
    <w:rsid w:val="00312174"/>
    <w:rsid w:val="00312179"/>
    <w:rsid w:val="0031234D"/>
    <w:rsid w:val="00312423"/>
    <w:rsid w:val="00312694"/>
    <w:rsid w:val="00312849"/>
    <w:rsid w:val="00312C0A"/>
    <w:rsid w:val="00312DAD"/>
    <w:rsid w:val="00312FC3"/>
    <w:rsid w:val="003130A1"/>
    <w:rsid w:val="0031347C"/>
    <w:rsid w:val="003134D4"/>
    <w:rsid w:val="003138B1"/>
    <w:rsid w:val="003140CE"/>
    <w:rsid w:val="003143F1"/>
    <w:rsid w:val="00315998"/>
    <w:rsid w:val="00315DB8"/>
    <w:rsid w:val="00316146"/>
    <w:rsid w:val="0031614D"/>
    <w:rsid w:val="0031664C"/>
    <w:rsid w:val="003166C5"/>
    <w:rsid w:val="00316966"/>
    <w:rsid w:val="00316E96"/>
    <w:rsid w:val="00317552"/>
    <w:rsid w:val="00317668"/>
    <w:rsid w:val="00317B13"/>
    <w:rsid w:val="00320369"/>
    <w:rsid w:val="0032067E"/>
    <w:rsid w:val="003207C4"/>
    <w:rsid w:val="00320890"/>
    <w:rsid w:val="003208F6"/>
    <w:rsid w:val="00320B95"/>
    <w:rsid w:val="00320BF7"/>
    <w:rsid w:val="00320E1A"/>
    <w:rsid w:val="00321058"/>
    <w:rsid w:val="0032109E"/>
    <w:rsid w:val="003217F6"/>
    <w:rsid w:val="003218CC"/>
    <w:rsid w:val="00321943"/>
    <w:rsid w:val="00321A57"/>
    <w:rsid w:val="00322065"/>
    <w:rsid w:val="00322174"/>
    <w:rsid w:val="00322A92"/>
    <w:rsid w:val="00322AAE"/>
    <w:rsid w:val="00322B37"/>
    <w:rsid w:val="00322E0F"/>
    <w:rsid w:val="00322E15"/>
    <w:rsid w:val="00322E54"/>
    <w:rsid w:val="0032318C"/>
    <w:rsid w:val="0032323D"/>
    <w:rsid w:val="0032332A"/>
    <w:rsid w:val="0032338A"/>
    <w:rsid w:val="003234D0"/>
    <w:rsid w:val="00323537"/>
    <w:rsid w:val="00323853"/>
    <w:rsid w:val="00323BEB"/>
    <w:rsid w:val="00323C29"/>
    <w:rsid w:val="0032423F"/>
    <w:rsid w:val="00324325"/>
    <w:rsid w:val="00324764"/>
    <w:rsid w:val="003248EE"/>
    <w:rsid w:val="00324FE1"/>
    <w:rsid w:val="003250AE"/>
    <w:rsid w:val="003258E5"/>
    <w:rsid w:val="00325A5D"/>
    <w:rsid w:val="00325C11"/>
    <w:rsid w:val="00325C4E"/>
    <w:rsid w:val="00325C52"/>
    <w:rsid w:val="0032606D"/>
    <w:rsid w:val="003260D0"/>
    <w:rsid w:val="00326345"/>
    <w:rsid w:val="0032679C"/>
    <w:rsid w:val="003267E1"/>
    <w:rsid w:val="00326A84"/>
    <w:rsid w:val="00326B4D"/>
    <w:rsid w:val="00326DF5"/>
    <w:rsid w:val="00326F51"/>
    <w:rsid w:val="0032713D"/>
    <w:rsid w:val="003271F2"/>
    <w:rsid w:val="003274B0"/>
    <w:rsid w:val="0032782B"/>
    <w:rsid w:val="003278F3"/>
    <w:rsid w:val="003278F8"/>
    <w:rsid w:val="00327A0C"/>
    <w:rsid w:val="00327D78"/>
    <w:rsid w:val="0033007D"/>
    <w:rsid w:val="00330584"/>
    <w:rsid w:val="00330605"/>
    <w:rsid w:val="00330693"/>
    <w:rsid w:val="003307F8"/>
    <w:rsid w:val="003308C7"/>
    <w:rsid w:val="00330956"/>
    <w:rsid w:val="00331011"/>
    <w:rsid w:val="003310A7"/>
    <w:rsid w:val="00331686"/>
    <w:rsid w:val="00331834"/>
    <w:rsid w:val="00331B61"/>
    <w:rsid w:val="0033248E"/>
    <w:rsid w:val="00332621"/>
    <w:rsid w:val="00332679"/>
    <w:rsid w:val="00332960"/>
    <w:rsid w:val="00332DBB"/>
    <w:rsid w:val="00333201"/>
    <w:rsid w:val="0033323A"/>
    <w:rsid w:val="00333358"/>
    <w:rsid w:val="0033341F"/>
    <w:rsid w:val="003335E3"/>
    <w:rsid w:val="0033384E"/>
    <w:rsid w:val="00333D08"/>
    <w:rsid w:val="00333D40"/>
    <w:rsid w:val="00333D6C"/>
    <w:rsid w:val="00334200"/>
    <w:rsid w:val="0033431D"/>
    <w:rsid w:val="00334502"/>
    <w:rsid w:val="00334518"/>
    <w:rsid w:val="00334576"/>
    <w:rsid w:val="003346D5"/>
    <w:rsid w:val="00334704"/>
    <w:rsid w:val="00334D81"/>
    <w:rsid w:val="00335756"/>
    <w:rsid w:val="00335E1E"/>
    <w:rsid w:val="00336990"/>
    <w:rsid w:val="00336C51"/>
    <w:rsid w:val="00336CE8"/>
    <w:rsid w:val="003373D1"/>
    <w:rsid w:val="0033755B"/>
    <w:rsid w:val="00337818"/>
    <w:rsid w:val="00337C05"/>
    <w:rsid w:val="00337D63"/>
    <w:rsid w:val="00337FA2"/>
    <w:rsid w:val="00337FBB"/>
    <w:rsid w:val="003400DB"/>
    <w:rsid w:val="00340288"/>
    <w:rsid w:val="00340302"/>
    <w:rsid w:val="003405C4"/>
    <w:rsid w:val="00340613"/>
    <w:rsid w:val="00340860"/>
    <w:rsid w:val="00340B37"/>
    <w:rsid w:val="00340FAC"/>
    <w:rsid w:val="00341199"/>
    <w:rsid w:val="003411C5"/>
    <w:rsid w:val="003413C9"/>
    <w:rsid w:val="0034220F"/>
    <w:rsid w:val="00342591"/>
    <w:rsid w:val="00342931"/>
    <w:rsid w:val="00342DA2"/>
    <w:rsid w:val="00342E7F"/>
    <w:rsid w:val="00342F88"/>
    <w:rsid w:val="003432D5"/>
    <w:rsid w:val="003434E2"/>
    <w:rsid w:val="00343F9F"/>
    <w:rsid w:val="003442BB"/>
    <w:rsid w:val="0034431D"/>
    <w:rsid w:val="003443FC"/>
    <w:rsid w:val="00344735"/>
    <w:rsid w:val="00344A2A"/>
    <w:rsid w:val="00344D07"/>
    <w:rsid w:val="003454B6"/>
    <w:rsid w:val="0034574A"/>
    <w:rsid w:val="00345FCF"/>
    <w:rsid w:val="003461CE"/>
    <w:rsid w:val="003469DF"/>
    <w:rsid w:val="00346DB0"/>
    <w:rsid w:val="00346FC1"/>
    <w:rsid w:val="0034740D"/>
    <w:rsid w:val="00347ADA"/>
    <w:rsid w:val="00347B05"/>
    <w:rsid w:val="00347D8F"/>
    <w:rsid w:val="00350021"/>
    <w:rsid w:val="00350141"/>
    <w:rsid w:val="00350424"/>
    <w:rsid w:val="00350425"/>
    <w:rsid w:val="003506E8"/>
    <w:rsid w:val="00350942"/>
    <w:rsid w:val="00350A74"/>
    <w:rsid w:val="00350D3F"/>
    <w:rsid w:val="00350F85"/>
    <w:rsid w:val="00350F88"/>
    <w:rsid w:val="00350FD1"/>
    <w:rsid w:val="0035147A"/>
    <w:rsid w:val="003515F6"/>
    <w:rsid w:val="003515F8"/>
    <w:rsid w:val="00351997"/>
    <w:rsid w:val="003519D6"/>
    <w:rsid w:val="00351A50"/>
    <w:rsid w:val="00351C09"/>
    <w:rsid w:val="00351EE7"/>
    <w:rsid w:val="00351FD7"/>
    <w:rsid w:val="003522C5"/>
    <w:rsid w:val="00352598"/>
    <w:rsid w:val="00352732"/>
    <w:rsid w:val="003529BD"/>
    <w:rsid w:val="00352A45"/>
    <w:rsid w:val="00352EB8"/>
    <w:rsid w:val="00353261"/>
    <w:rsid w:val="00353542"/>
    <w:rsid w:val="0035376F"/>
    <w:rsid w:val="003538A2"/>
    <w:rsid w:val="0035393E"/>
    <w:rsid w:val="003539F8"/>
    <w:rsid w:val="00353D77"/>
    <w:rsid w:val="003545D6"/>
    <w:rsid w:val="0035464F"/>
    <w:rsid w:val="00354781"/>
    <w:rsid w:val="003547B0"/>
    <w:rsid w:val="00354B4B"/>
    <w:rsid w:val="00354D3A"/>
    <w:rsid w:val="00355238"/>
    <w:rsid w:val="0035546A"/>
    <w:rsid w:val="003554A5"/>
    <w:rsid w:val="0035593A"/>
    <w:rsid w:val="003562C4"/>
    <w:rsid w:val="00356380"/>
    <w:rsid w:val="00356848"/>
    <w:rsid w:val="00356A1C"/>
    <w:rsid w:val="00356A46"/>
    <w:rsid w:val="00356B8F"/>
    <w:rsid w:val="00356DD2"/>
    <w:rsid w:val="00357A9A"/>
    <w:rsid w:val="00357AC1"/>
    <w:rsid w:val="00357BF3"/>
    <w:rsid w:val="00357C07"/>
    <w:rsid w:val="00357EEB"/>
    <w:rsid w:val="00357F41"/>
    <w:rsid w:val="00357F80"/>
    <w:rsid w:val="00360191"/>
    <w:rsid w:val="003603DD"/>
    <w:rsid w:val="0036049D"/>
    <w:rsid w:val="003606A6"/>
    <w:rsid w:val="0036072B"/>
    <w:rsid w:val="00360C3B"/>
    <w:rsid w:val="00360D81"/>
    <w:rsid w:val="003613F2"/>
    <w:rsid w:val="00361C6D"/>
    <w:rsid w:val="0036210D"/>
    <w:rsid w:val="00362765"/>
    <w:rsid w:val="00362996"/>
    <w:rsid w:val="00362F0C"/>
    <w:rsid w:val="0036322F"/>
    <w:rsid w:val="00363559"/>
    <w:rsid w:val="0036361C"/>
    <w:rsid w:val="00363DD8"/>
    <w:rsid w:val="00363F87"/>
    <w:rsid w:val="00364127"/>
    <w:rsid w:val="0036479C"/>
    <w:rsid w:val="00364959"/>
    <w:rsid w:val="00364AC3"/>
    <w:rsid w:val="00364ED8"/>
    <w:rsid w:val="00365292"/>
    <w:rsid w:val="003658AB"/>
    <w:rsid w:val="00365A5D"/>
    <w:rsid w:val="00365DCC"/>
    <w:rsid w:val="003664B1"/>
    <w:rsid w:val="00366C6A"/>
    <w:rsid w:val="0036702D"/>
    <w:rsid w:val="003671A2"/>
    <w:rsid w:val="00367A55"/>
    <w:rsid w:val="00367CED"/>
    <w:rsid w:val="00367DFD"/>
    <w:rsid w:val="0037057D"/>
    <w:rsid w:val="00370FC2"/>
    <w:rsid w:val="00371132"/>
    <w:rsid w:val="0037117F"/>
    <w:rsid w:val="003717EC"/>
    <w:rsid w:val="0037183B"/>
    <w:rsid w:val="00371CFA"/>
    <w:rsid w:val="00372151"/>
    <w:rsid w:val="00372C27"/>
    <w:rsid w:val="00373111"/>
    <w:rsid w:val="00373648"/>
    <w:rsid w:val="003736E8"/>
    <w:rsid w:val="0037378F"/>
    <w:rsid w:val="003739A1"/>
    <w:rsid w:val="00373B9E"/>
    <w:rsid w:val="00373CDB"/>
    <w:rsid w:val="00373CFB"/>
    <w:rsid w:val="00373FCA"/>
    <w:rsid w:val="00374441"/>
    <w:rsid w:val="0037452A"/>
    <w:rsid w:val="003749EC"/>
    <w:rsid w:val="00374A94"/>
    <w:rsid w:val="00374D86"/>
    <w:rsid w:val="00374F99"/>
    <w:rsid w:val="00375060"/>
    <w:rsid w:val="00375138"/>
    <w:rsid w:val="0037521E"/>
    <w:rsid w:val="00375364"/>
    <w:rsid w:val="003753E1"/>
    <w:rsid w:val="00375E62"/>
    <w:rsid w:val="003760AA"/>
    <w:rsid w:val="00376567"/>
    <w:rsid w:val="00376E3A"/>
    <w:rsid w:val="003770F0"/>
    <w:rsid w:val="00377117"/>
    <w:rsid w:val="00377419"/>
    <w:rsid w:val="00377457"/>
    <w:rsid w:val="00377617"/>
    <w:rsid w:val="00377A77"/>
    <w:rsid w:val="00377A9F"/>
    <w:rsid w:val="00377B59"/>
    <w:rsid w:val="0038020B"/>
    <w:rsid w:val="00380254"/>
    <w:rsid w:val="0038030A"/>
    <w:rsid w:val="0038032B"/>
    <w:rsid w:val="00380575"/>
    <w:rsid w:val="003808A0"/>
    <w:rsid w:val="003809D5"/>
    <w:rsid w:val="00380B87"/>
    <w:rsid w:val="00380E62"/>
    <w:rsid w:val="00381064"/>
    <w:rsid w:val="003811DD"/>
    <w:rsid w:val="00381568"/>
    <w:rsid w:val="00381637"/>
    <w:rsid w:val="003819B9"/>
    <w:rsid w:val="00381A5F"/>
    <w:rsid w:val="0038201C"/>
    <w:rsid w:val="003821BA"/>
    <w:rsid w:val="00382399"/>
    <w:rsid w:val="0038272D"/>
    <w:rsid w:val="00382889"/>
    <w:rsid w:val="003828ED"/>
    <w:rsid w:val="00382BD7"/>
    <w:rsid w:val="00382E9D"/>
    <w:rsid w:val="0038314D"/>
    <w:rsid w:val="00383226"/>
    <w:rsid w:val="003833EC"/>
    <w:rsid w:val="0038396D"/>
    <w:rsid w:val="00383C4B"/>
    <w:rsid w:val="003844A7"/>
    <w:rsid w:val="0038452A"/>
    <w:rsid w:val="00384679"/>
    <w:rsid w:val="00384832"/>
    <w:rsid w:val="00384982"/>
    <w:rsid w:val="00384C76"/>
    <w:rsid w:val="00385050"/>
    <w:rsid w:val="00385A99"/>
    <w:rsid w:val="00385F92"/>
    <w:rsid w:val="00385FA0"/>
    <w:rsid w:val="00386065"/>
    <w:rsid w:val="003868EA"/>
    <w:rsid w:val="003869BF"/>
    <w:rsid w:val="00386BAF"/>
    <w:rsid w:val="00386CC9"/>
    <w:rsid w:val="0038715E"/>
    <w:rsid w:val="00387A0C"/>
    <w:rsid w:val="00387A2E"/>
    <w:rsid w:val="00387A33"/>
    <w:rsid w:val="00387E06"/>
    <w:rsid w:val="00390116"/>
    <w:rsid w:val="0039061A"/>
    <w:rsid w:val="00390644"/>
    <w:rsid w:val="003909FD"/>
    <w:rsid w:val="00390A45"/>
    <w:rsid w:val="00390BC6"/>
    <w:rsid w:val="00390E93"/>
    <w:rsid w:val="00391459"/>
    <w:rsid w:val="0039154F"/>
    <w:rsid w:val="0039180E"/>
    <w:rsid w:val="0039194F"/>
    <w:rsid w:val="00391B84"/>
    <w:rsid w:val="00391BAA"/>
    <w:rsid w:val="00391D76"/>
    <w:rsid w:val="00391E6A"/>
    <w:rsid w:val="00391FA3"/>
    <w:rsid w:val="003922C9"/>
    <w:rsid w:val="00392454"/>
    <w:rsid w:val="00392636"/>
    <w:rsid w:val="00392822"/>
    <w:rsid w:val="003928A4"/>
    <w:rsid w:val="00392938"/>
    <w:rsid w:val="00392A22"/>
    <w:rsid w:val="00392A81"/>
    <w:rsid w:val="00392B17"/>
    <w:rsid w:val="00392D7F"/>
    <w:rsid w:val="00392EAA"/>
    <w:rsid w:val="003931F3"/>
    <w:rsid w:val="0039323E"/>
    <w:rsid w:val="00393306"/>
    <w:rsid w:val="00393498"/>
    <w:rsid w:val="00393584"/>
    <w:rsid w:val="003935B1"/>
    <w:rsid w:val="00393827"/>
    <w:rsid w:val="00393916"/>
    <w:rsid w:val="00393976"/>
    <w:rsid w:val="00393F38"/>
    <w:rsid w:val="00393FCC"/>
    <w:rsid w:val="0039407B"/>
    <w:rsid w:val="003945B3"/>
    <w:rsid w:val="00394726"/>
    <w:rsid w:val="00394958"/>
    <w:rsid w:val="00394E7B"/>
    <w:rsid w:val="00394EEE"/>
    <w:rsid w:val="00394F53"/>
    <w:rsid w:val="003950D2"/>
    <w:rsid w:val="0039521A"/>
    <w:rsid w:val="00395A0B"/>
    <w:rsid w:val="00395A76"/>
    <w:rsid w:val="00395B0A"/>
    <w:rsid w:val="00395E0C"/>
    <w:rsid w:val="00395EC6"/>
    <w:rsid w:val="00396384"/>
    <w:rsid w:val="00396505"/>
    <w:rsid w:val="0039652F"/>
    <w:rsid w:val="003968DA"/>
    <w:rsid w:val="003974D1"/>
    <w:rsid w:val="00397720"/>
    <w:rsid w:val="003979F8"/>
    <w:rsid w:val="00397F91"/>
    <w:rsid w:val="00397FDB"/>
    <w:rsid w:val="003A02CC"/>
    <w:rsid w:val="003A0373"/>
    <w:rsid w:val="003A0C6F"/>
    <w:rsid w:val="003A0EA5"/>
    <w:rsid w:val="003A0FA0"/>
    <w:rsid w:val="003A1344"/>
    <w:rsid w:val="003A1380"/>
    <w:rsid w:val="003A1418"/>
    <w:rsid w:val="003A2115"/>
    <w:rsid w:val="003A2433"/>
    <w:rsid w:val="003A24B2"/>
    <w:rsid w:val="003A25BE"/>
    <w:rsid w:val="003A27C0"/>
    <w:rsid w:val="003A2B70"/>
    <w:rsid w:val="003A2BF0"/>
    <w:rsid w:val="003A2D02"/>
    <w:rsid w:val="003A3009"/>
    <w:rsid w:val="003A308F"/>
    <w:rsid w:val="003A371A"/>
    <w:rsid w:val="003A3766"/>
    <w:rsid w:val="003A39B1"/>
    <w:rsid w:val="003A3EA9"/>
    <w:rsid w:val="003A4080"/>
    <w:rsid w:val="003A4232"/>
    <w:rsid w:val="003A4249"/>
    <w:rsid w:val="003A442E"/>
    <w:rsid w:val="003A4B2B"/>
    <w:rsid w:val="003A4E8D"/>
    <w:rsid w:val="003A4E9B"/>
    <w:rsid w:val="003A4EAA"/>
    <w:rsid w:val="003A4FB2"/>
    <w:rsid w:val="003A5431"/>
    <w:rsid w:val="003A5590"/>
    <w:rsid w:val="003A56BC"/>
    <w:rsid w:val="003A62F6"/>
    <w:rsid w:val="003A63D8"/>
    <w:rsid w:val="003A64EC"/>
    <w:rsid w:val="003A662C"/>
    <w:rsid w:val="003A67EF"/>
    <w:rsid w:val="003A6B51"/>
    <w:rsid w:val="003A7034"/>
    <w:rsid w:val="003A76AA"/>
    <w:rsid w:val="003A76E1"/>
    <w:rsid w:val="003A785C"/>
    <w:rsid w:val="003A78B6"/>
    <w:rsid w:val="003A7E7C"/>
    <w:rsid w:val="003B037A"/>
    <w:rsid w:val="003B08B9"/>
    <w:rsid w:val="003B0A7F"/>
    <w:rsid w:val="003B0D7B"/>
    <w:rsid w:val="003B0E6C"/>
    <w:rsid w:val="003B0EBA"/>
    <w:rsid w:val="003B0F6D"/>
    <w:rsid w:val="003B11CB"/>
    <w:rsid w:val="003B1204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61C"/>
    <w:rsid w:val="003B26B1"/>
    <w:rsid w:val="003B2A18"/>
    <w:rsid w:val="003B2A41"/>
    <w:rsid w:val="003B2C8C"/>
    <w:rsid w:val="003B2EB6"/>
    <w:rsid w:val="003B2F0E"/>
    <w:rsid w:val="003B2F69"/>
    <w:rsid w:val="003B34E7"/>
    <w:rsid w:val="003B3866"/>
    <w:rsid w:val="003B3938"/>
    <w:rsid w:val="003B3EA0"/>
    <w:rsid w:val="003B4014"/>
    <w:rsid w:val="003B4076"/>
    <w:rsid w:val="003B4364"/>
    <w:rsid w:val="003B43FD"/>
    <w:rsid w:val="003B4404"/>
    <w:rsid w:val="003B490D"/>
    <w:rsid w:val="003B4D7F"/>
    <w:rsid w:val="003B4E8C"/>
    <w:rsid w:val="003B5540"/>
    <w:rsid w:val="003B562E"/>
    <w:rsid w:val="003B56E8"/>
    <w:rsid w:val="003B5DAF"/>
    <w:rsid w:val="003B5DF9"/>
    <w:rsid w:val="003B5F84"/>
    <w:rsid w:val="003B62AD"/>
    <w:rsid w:val="003B6306"/>
    <w:rsid w:val="003B64E5"/>
    <w:rsid w:val="003B65C3"/>
    <w:rsid w:val="003B6FA6"/>
    <w:rsid w:val="003B712A"/>
    <w:rsid w:val="003B72D0"/>
    <w:rsid w:val="003B72F8"/>
    <w:rsid w:val="003B7520"/>
    <w:rsid w:val="003B7860"/>
    <w:rsid w:val="003C0096"/>
    <w:rsid w:val="003C01D5"/>
    <w:rsid w:val="003C0A4F"/>
    <w:rsid w:val="003C0A93"/>
    <w:rsid w:val="003C0B9F"/>
    <w:rsid w:val="003C0CC3"/>
    <w:rsid w:val="003C10C2"/>
    <w:rsid w:val="003C161C"/>
    <w:rsid w:val="003C1B51"/>
    <w:rsid w:val="003C1B58"/>
    <w:rsid w:val="003C1B71"/>
    <w:rsid w:val="003C1EF5"/>
    <w:rsid w:val="003C1EFF"/>
    <w:rsid w:val="003C20AF"/>
    <w:rsid w:val="003C2161"/>
    <w:rsid w:val="003C2570"/>
    <w:rsid w:val="003C275F"/>
    <w:rsid w:val="003C411D"/>
    <w:rsid w:val="003C47FE"/>
    <w:rsid w:val="003C4AFA"/>
    <w:rsid w:val="003C4B28"/>
    <w:rsid w:val="003C4C0F"/>
    <w:rsid w:val="003C4CD3"/>
    <w:rsid w:val="003C50B0"/>
    <w:rsid w:val="003C51EB"/>
    <w:rsid w:val="003C5333"/>
    <w:rsid w:val="003C57EC"/>
    <w:rsid w:val="003C581D"/>
    <w:rsid w:val="003C5A07"/>
    <w:rsid w:val="003C5B66"/>
    <w:rsid w:val="003C5CBE"/>
    <w:rsid w:val="003C5F18"/>
    <w:rsid w:val="003C62E2"/>
    <w:rsid w:val="003C63D9"/>
    <w:rsid w:val="003C6533"/>
    <w:rsid w:val="003C6965"/>
    <w:rsid w:val="003C69D3"/>
    <w:rsid w:val="003C6C39"/>
    <w:rsid w:val="003C6E67"/>
    <w:rsid w:val="003C6FF5"/>
    <w:rsid w:val="003C724A"/>
    <w:rsid w:val="003C7388"/>
    <w:rsid w:val="003C75AF"/>
    <w:rsid w:val="003C77E8"/>
    <w:rsid w:val="003C782E"/>
    <w:rsid w:val="003C7835"/>
    <w:rsid w:val="003C78DC"/>
    <w:rsid w:val="003C7B44"/>
    <w:rsid w:val="003C7F03"/>
    <w:rsid w:val="003D01BA"/>
    <w:rsid w:val="003D04A5"/>
    <w:rsid w:val="003D0652"/>
    <w:rsid w:val="003D0660"/>
    <w:rsid w:val="003D0783"/>
    <w:rsid w:val="003D0881"/>
    <w:rsid w:val="003D09B9"/>
    <w:rsid w:val="003D0CBB"/>
    <w:rsid w:val="003D0EAC"/>
    <w:rsid w:val="003D0F25"/>
    <w:rsid w:val="003D0F67"/>
    <w:rsid w:val="003D0F78"/>
    <w:rsid w:val="003D0F93"/>
    <w:rsid w:val="003D107F"/>
    <w:rsid w:val="003D10B7"/>
    <w:rsid w:val="003D1465"/>
    <w:rsid w:val="003D1570"/>
    <w:rsid w:val="003D192D"/>
    <w:rsid w:val="003D1BFC"/>
    <w:rsid w:val="003D1C64"/>
    <w:rsid w:val="003D1E21"/>
    <w:rsid w:val="003D20EB"/>
    <w:rsid w:val="003D219B"/>
    <w:rsid w:val="003D24B7"/>
    <w:rsid w:val="003D254E"/>
    <w:rsid w:val="003D285C"/>
    <w:rsid w:val="003D28C5"/>
    <w:rsid w:val="003D2FCE"/>
    <w:rsid w:val="003D311F"/>
    <w:rsid w:val="003D318C"/>
    <w:rsid w:val="003D3476"/>
    <w:rsid w:val="003D3680"/>
    <w:rsid w:val="003D3764"/>
    <w:rsid w:val="003D38A5"/>
    <w:rsid w:val="003D39F1"/>
    <w:rsid w:val="003D3C31"/>
    <w:rsid w:val="003D3C34"/>
    <w:rsid w:val="003D3C4D"/>
    <w:rsid w:val="003D3DF4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D2"/>
    <w:rsid w:val="003D52E1"/>
    <w:rsid w:val="003D5451"/>
    <w:rsid w:val="003D548F"/>
    <w:rsid w:val="003D59DE"/>
    <w:rsid w:val="003D5A37"/>
    <w:rsid w:val="003D5D6F"/>
    <w:rsid w:val="003D65AC"/>
    <w:rsid w:val="003D756B"/>
    <w:rsid w:val="003D7653"/>
    <w:rsid w:val="003D76F2"/>
    <w:rsid w:val="003D7A5C"/>
    <w:rsid w:val="003D7D2C"/>
    <w:rsid w:val="003D7D4A"/>
    <w:rsid w:val="003E0082"/>
    <w:rsid w:val="003E040F"/>
    <w:rsid w:val="003E045E"/>
    <w:rsid w:val="003E054E"/>
    <w:rsid w:val="003E07CB"/>
    <w:rsid w:val="003E0B8C"/>
    <w:rsid w:val="003E0C6D"/>
    <w:rsid w:val="003E0F1F"/>
    <w:rsid w:val="003E0FAD"/>
    <w:rsid w:val="003E10B9"/>
    <w:rsid w:val="003E194B"/>
    <w:rsid w:val="003E19BF"/>
    <w:rsid w:val="003E1CD6"/>
    <w:rsid w:val="003E228F"/>
    <w:rsid w:val="003E2365"/>
    <w:rsid w:val="003E2473"/>
    <w:rsid w:val="003E31E3"/>
    <w:rsid w:val="003E3210"/>
    <w:rsid w:val="003E3345"/>
    <w:rsid w:val="003E3550"/>
    <w:rsid w:val="003E3672"/>
    <w:rsid w:val="003E375E"/>
    <w:rsid w:val="003E3C95"/>
    <w:rsid w:val="003E3D41"/>
    <w:rsid w:val="003E4046"/>
    <w:rsid w:val="003E4201"/>
    <w:rsid w:val="003E4258"/>
    <w:rsid w:val="003E427D"/>
    <w:rsid w:val="003E42CF"/>
    <w:rsid w:val="003E4575"/>
    <w:rsid w:val="003E4577"/>
    <w:rsid w:val="003E4A1F"/>
    <w:rsid w:val="003E50F5"/>
    <w:rsid w:val="003E5502"/>
    <w:rsid w:val="003E56BF"/>
    <w:rsid w:val="003E5BAF"/>
    <w:rsid w:val="003E5D5A"/>
    <w:rsid w:val="003E5E97"/>
    <w:rsid w:val="003E5E99"/>
    <w:rsid w:val="003E65A6"/>
    <w:rsid w:val="003E684F"/>
    <w:rsid w:val="003E69CE"/>
    <w:rsid w:val="003E6A4D"/>
    <w:rsid w:val="003E6D17"/>
    <w:rsid w:val="003E7144"/>
    <w:rsid w:val="003E71EF"/>
    <w:rsid w:val="003E7438"/>
    <w:rsid w:val="003E7687"/>
    <w:rsid w:val="003E7995"/>
    <w:rsid w:val="003E7A00"/>
    <w:rsid w:val="003E7A34"/>
    <w:rsid w:val="003F00C0"/>
    <w:rsid w:val="003F0196"/>
    <w:rsid w:val="003F05D4"/>
    <w:rsid w:val="003F05E2"/>
    <w:rsid w:val="003F07E3"/>
    <w:rsid w:val="003F0A1B"/>
    <w:rsid w:val="003F0A7E"/>
    <w:rsid w:val="003F0AF9"/>
    <w:rsid w:val="003F0BD9"/>
    <w:rsid w:val="003F0D3B"/>
    <w:rsid w:val="003F105D"/>
    <w:rsid w:val="003F122F"/>
    <w:rsid w:val="003F13BE"/>
    <w:rsid w:val="003F14C5"/>
    <w:rsid w:val="003F15E7"/>
    <w:rsid w:val="003F179D"/>
    <w:rsid w:val="003F1A97"/>
    <w:rsid w:val="003F1DAF"/>
    <w:rsid w:val="003F212B"/>
    <w:rsid w:val="003F2175"/>
    <w:rsid w:val="003F288C"/>
    <w:rsid w:val="003F2B45"/>
    <w:rsid w:val="003F2C81"/>
    <w:rsid w:val="003F3727"/>
    <w:rsid w:val="003F3F12"/>
    <w:rsid w:val="003F3F41"/>
    <w:rsid w:val="003F4191"/>
    <w:rsid w:val="003F41A1"/>
    <w:rsid w:val="003F4667"/>
    <w:rsid w:val="003F4AF9"/>
    <w:rsid w:val="003F4B4A"/>
    <w:rsid w:val="003F4C57"/>
    <w:rsid w:val="003F4DFE"/>
    <w:rsid w:val="003F5465"/>
    <w:rsid w:val="003F5777"/>
    <w:rsid w:val="003F5E2A"/>
    <w:rsid w:val="003F5ED1"/>
    <w:rsid w:val="003F60FE"/>
    <w:rsid w:val="003F6189"/>
    <w:rsid w:val="003F6738"/>
    <w:rsid w:val="003F68E0"/>
    <w:rsid w:val="003F69F1"/>
    <w:rsid w:val="003F6BE8"/>
    <w:rsid w:val="003F6C4E"/>
    <w:rsid w:val="003F6CA9"/>
    <w:rsid w:val="003F7284"/>
    <w:rsid w:val="003F7707"/>
    <w:rsid w:val="003F7EA2"/>
    <w:rsid w:val="00400321"/>
    <w:rsid w:val="00400377"/>
    <w:rsid w:val="004003FC"/>
    <w:rsid w:val="0040068B"/>
    <w:rsid w:val="0040069E"/>
    <w:rsid w:val="00400A12"/>
    <w:rsid w:val="00401060"/>
    <w:rsid w:val="004010DB"/>
    <w:rsid w:val="0040114F"/>
    <w:rsid w:val="00401543"/>
    <w:rsid w:val="00401741"/>
    <w:rsid w:val="00401AD5"/>
    <w:rsid w:val="00401BD4"/>
    <w:rsid w:val="00401EE8"/>
    <w:rsid w:val="00401F22"/>
    <w:rsid w:val="0040219F"/>
    <w:rsid w:val="004021B9"/>
    <w:rsid w:val="004022AB"/>
    <w:rsid w:val="0040234F"/>
    <w:rsid w:val="004023B1"/>
    <w:rsid w:val="0040246E"/>
    <w:rsid w:val="004024AB"/>
    <w:rsid w:val="004024F9"/>
    <w:rsid w:val="004025B3"/>
    <w:rsid w:val="004028C9"/>
    <w:rsid w:val="004029D5"/>
    <w:rsid w:val="00402A11"/>
    <w:rsid w:val="00402AF0"/>
    <w:rsid w:val="00402B94"/>
    <w:rsid w:val="00402E6D"/>
    <w:rsid w:val="00402EC3"/>
    <w:rsid w:val="0040353F"/>
    <w:rsid w:val="004035FC"/>
    <w:rsid w:val="00403928"/>
    <w:rsid w:val="00403FD7"/>
    <w:rsid w:val="00404C27"/>
    <w:rsid w:val="00404C54"/>
    <w:rsid w:val="00404CDC"/>
    <w:rsid w:val="00404F45"/>
    <w:rsid w:val="004050E2"/>
    <w:rsid w:val="00405335"/>
    <w:rsid w:val="004055BA"/>
    <w:rsid w:val="00405C29"/>
    <w:rsid w:val="00406244"/>
    <w:rsid w:val="00406390"/>
    <w:rsid w:val="00406A4C"/>
    <w:rsid w:val="00406D60"/>
    <w:rsid w:val="0040703A"/>
    <w:rsid w:val="00407211"/>
    <w:rsid w:val="004076E7"/>
    <w:rsid w:val="0040779B"/>
    <w:rsid w:val="004078BA"/>
    <w:rsid w:val="0041095A"/>
    <w:rsid w:val="00410A1B"/>
    <w:rsid w:val="00410B67"/>
    <w:rsid w:val="00410ED5"/>
    <w:rsid w:val="00410F44"/>
    <w:rsid w:val="00410FC8"/>
    <w:rsid w:val="0041108A"/>
    <w:rsid w:val="0041109C"/>
    <w:rsid w:val="0041140B"/>
    <w:rsid w:val="00411860"/>
    <w:rsid w:val="00412378"/>
    <w:rsid w:val="004123C7"/>
    <w:rsid w:val="00412645"/>
    <w:rsid w:val="00412A33"/>
    <w:rsid w:val="00412BB4"/>
    <w:rsid w:val="00412C5E"/>
    <w:rsid w:val="004130C9"/>
    <w:rsid w:val="004131D4"/>
    <w:rsid w:val="0041335F"/>
    <w:rsid w:val="00413657"/>
    <w:rsid w:val="0041390B"/>
    <w:rsid w:val="00413937"/>
    <w:rsid w:val="00413C42"/>
    <w:rsid w:val="00413D88"/>
    <w:rsid w:val="00413FAE"/>
    <w:rsid w:val="00414397"/>
    <w:rsid w:val="00414641"/>
    <w:rsid w:val="00414946"/>
    <w:rsid w:val="00414AA8"/>
    <w:rsid w:val="00414E72"/>
    <w:rsid w:val="00414E8C"/>
    <w:rsid w:val="00414EA8"/>
    <w:rsid w:val="004155EF"/>
    <w:rsid w:val="00415B51"/>
    <w:rsid w:val="00415E2A"/>
    <w:rsid w:val="00415FBB"/>
    <w:rsid w:val="00416371"/>
    <w:rsid w:val="004164AE"/>
    <w:rsid w:val="00416DAE"/>
    <w:rsid w:val="00416E00"/>
    <w:rsid w:val="0041704B"/>
    <w:rsid w:val="00417265"/>
    <w:rsid w:val="0041781E"/>
    <w:rsid w:val="00417896"/>
    <w:rsid w:val="004178D1"/>
    <w:rsid w:val="00417B1F"/>
    <w:rsid w:val="00417D89"/>
    <w:rsid w:val="00417E58"/>
    <w:rsid w:val="0042041A"/>
    <w:rsid w:val="0042077F"/>
    <w:rsid w:val="004207BE"/>
    <w:rsid w:val="004207D1"/>
    <w:rsid w:val="00420A83"/>
    <w:rsid w:val="00420BED"/>
    <w:rsid w:val="0042102D"/>
    <w:rsid w:val="004212CC"/>
    <w:rsid w:val="00421B92"/>
    <w:rsid w:val="00421C2E"/>
    <w:rsid w:val="00421CEF"/>
    <w:rsid w:val="00421E0F"/>
    <w:rsid w:val="00422182"/>
    <w:rsid w:val="00422354"/>
    <w:rsid w:val="00422D5A"/>
    <w:rsid w:val="00422E37"/>
    <w:rsid w:val="0042311C"/>
    <w:rsid w:val="00423175"/>
    <w:rsid w:val="0042343D"/>
    <w:rsid w:val="004235E6"/>
    <w:rsid w:val="004235F5"/>
    <w:rsid w:val="0042387A"/>
    <w:rsid w:val="00423905"/>
    <w:rsid w:val="00423BF6"/>
    <w:rsid w:val="00423FDD"/>
    <w:rsid w:val="00424254"/>
    <w:rsid w:val="0042434E"/>
    <w:rsid w:val="00424AED"/>
    <w:rsid w:val="00425537"/>
    <w:rsid w:val="004255CC"/>
    <w:rsid w:val="004258B6"/>
    <w:rsid w:val="00426214"/>
    <w:rsid w:val="004262D5"/>
    <w:rsid w:val="00426360"/>
    <w:rsid w:val="00426444"/>
    <w:rsid w:val="00426756"/>
    <w:rsid w:val="004267BB"/>
    <w:rsid w:val="004269AE"/>
    <w:rsid w:val="00426C0B"/>
    <w:rsid w:val="00426FB0"/>
    <w:rsid w:val="00427095"/>
    <w:rsid w:val="004273A8"/>
    <w:rsid w:val="004277C5"/>
    <w:rsid w:val="00427A05"/>
    <w:rsid w:val="00427D05"/>
    <w:rsid w:val="00427D68"/>
    <w:rsid w:val="00427E46"/>
    <w:rsid w:val="00430122"/>
    <w:rsid w:val="0043027D"/>
    <w:rsid w:val="0043058C"/>
    <w:rsid w:val="00430713"/>
    <w:rsid w:val="00430828"/>
    <w:rsid w:val="00430861"/>
    <w:rsid w:val="00430BE4"/>
    <w:rsid w:val="00430CE4"/>
    <w:rsid w:val="00430DDE"/>
    <w:rsid w:val="004312EF"/>
    <w:rsid w:val="0043136C"/>
    <w:rsid w:val="00431637"/>
    <w:rsid w:val="0043166A"/>
    <w:rsid w:val="004317CB"/>
    <w:rsid w:val="004318B9"/>
    <w:rsid w:val="00431F8C"/>
    <w:rsid w:val="00432011"/>
    <w:rsid w:val="0043213E"/>
    <w:rsid w:val="00432374"/>
    <w:rsid w:val="0043296B"/>
    <w:rsid w:val="00432B48"/>
    <w:rsid w:val="00432D6A"/>
    <w:rsid w:val="00432F33"/>
    <w:rsid w:val="004330D4"/>
    <w:rsid w:val="00433187"/>
    <w:rsid w:val="00433282"/>
    <w:rsid w:val="00433450"/>
    <w:rsid w:val="00433574"/>
    <w:rsid w:val="00433A9E"/>
    <w:rsid w:val="00433D49"/>
    <w:rsid w:val="00433DB4"/>
    <w:rsid w:val="00434079"/>
    <w:rsid w:val="00434096"/>
    <w:rsid w:val="0043411F"/>
    <w:rsid w:val="004350CA"/>
    <w:rsid w:val="00435159"/>
    <w:rsid w:val="00435539"/>
    <w:rsid w:val="00435B2F"/>
    <w:rsid w:val="00435BF3"/>
    <w:rsid w:val="00435F35"/>
    <w:rsid w:val="00435FC2"/>
    <w:rsid w:val="004361DE"/>
    <w:rsid w:val="004364C2"/>
    <w:rsid w:val="00436C0E"/>
    <w:rsid w:val="00436E57"/>
    <w:rsid w:val="004373A0"/>
    <w:rsid w:val="00437442"/>
    <w:rsid w:val="00437864"/>
    <w:rsid w:val="0043794F"/>
    <w:rsid w:val="004379D5"/>
    <w:rsid w:val="00437B01"/>
    <w:rsid w:val="00437B65"/>
    <w:rsid w:val="00437C27"/>
    <w:rsid w:val="00437D88"/>
    <w:rsid w:val="00437F07"/>
    <w:rsid w:val="00440033"/>
    <w:rsid w:val="004402C5"/>
    <w:rsid w:val="00440475"/>
    <w:rsid w:val="004407D8"/>
    <w:rsid w:val="0044081C"/>
    <w:rsid w:val="00440B75"/>
    <w:rsid w:val="00440CCF"/>
    <w:rsid w:val="00440D2F"/>
    <w:rsid w:val="004410A7"/>
    <w:rsid w:val="0044125E"/>
    <w:rsid w:val="00441CDD"/>
    <w:rsid w:val="004420CE"/>
    <w:rsid w:val="004422B9"/>
    <w:rsid w:val="00442B71"/>
    <w:rsid w:val="00442CE5"/>
    <w:rsid w:val="00442D4C"/>
    <w:rsid w:val="00442F81"/>
    <w:rsid w:val="00442FDC"/>
    <w:rsid w:val="0044302D"/>
    <w:rsid w:val="004430CA"/>
    <w:rsid w:val="0044338F"/>
    <w:rsid w:val="004434E4"/>
    <w:rsid w:val="004434FB"/>
    <w:rsid w:val="00443E27"/>
    <w:rsid w:val="00444068"/>
    <w:rsid w:val="00444090"/>
    <w:rsid w:val="00444318"/>
    <w:rsid w:val="0044437A"/>
    <w:rsid w:val="0044442D"/>
    <w:rsid w:val="00444463"/>
    <w:rsid w:val="00444620"/>
    <w:rsid w:val="00444950"/>
    <w:rsid w:val="0044496D"/>
    <w:rsid w:val="00444C3C"/>
    <w:rsid w:val="00444D29"/>
    <w:rsid w:val="00444EE8"/>
    <w:rsid w:val="00445299"/>
    <w:rsid w:val="00445B3D"/>
    <w:rsid w:val="00445F61"/>
    <w:rsid w:val="00446386"/>
    <w:rsid w:val="00446619"/>
    <w:rsid w:val="0044699C"/>
    <w:rsid w:val="00446B21"/>
    <w:rsid w:val="00446B30"/>
    <w:rsid w:val="00446C25"/>
    <w:rsid w:val="00446EC2"/>
    <w:rsid w:val="00446FAC"/>
    <w:rsid w:val="00447148"/>
    <w:rsid w:val="00447200"/>
    <w:rsid w:val="0044731B"/>
    <w:rsid w:val="00447610"/>
    <w:rsid w:val="00447905"/>
    <w:rsid w:val="00447ADF"/>
    <w:rsid w:val="00447D4A"/>
    <w:rsid w:val="00447FCB"/>
    <w:rsid w:val="00450272"/>
    <w:rsid w:val="0045028F"/>
    <w:rsid w:val="004502E9"/>
    <w:rsid w:val="0045057F"/>
    <w:rsid w:val="00450AA0"/>
    <w:rsid w:val="00450B61"/>
    <w:rsid w:val="00450CA5"/>
    <w:rsid w:val="0045155B"/>
    <w:rsid w:val="004515DE"/>
    <w:rsid w:val="004517E1"/>
    <w:rsid w:val="0045194B"/>
    <w:rsid w:val="00451990"/>
    <w:rsid w:val="004519DF"/>
    <w:rsid w:val="00451C32"/>
    <w:rsid w:val="00451E73"/>
    <w:rsid w:val="00452011"/>
    <w:rsid w:val="004522BE"/>
    <w:rsid w:val="00452684"/>
    <w:rsid w:val="00452AEC"/>
    <w:rsid w:val="00452B75"/>
    <w:rsid w:val="00452BE0"/>
    <w:rsid w:val="00452D03"/>
    <w:rsid w:val="00452E2B"/>
    <w:rsid w:val="0045337D"/>
    <w:rsid w:val="004535A1"/>
    <w:rsid w:val="00453873"/>
    <w:rsid w:val="004539FA"/>
    <w:rsid w:val="00453C55"/>
    <w:rsid w:val="00453ECC"/>
    <w:rsid w:val="004540FC"/>
    <w:rsid w:val="00454DB5"/>
    <w:rsid w:val="00454E79"/>
    <w:rsid w:val="0045516B"/>
    <w:rsid w:val="0045536C"/>
    <w:rsid w:val="00455509"/>
    <w:rsid w:val="0045553A"/>
    <w:rsid w:val="004557F3"/>
    <w:rsid w:val="00455ACB"/>
    <w:rsid w:val="00455B6A"/>
    <w:rsid w:val="00455B7E"/>
    <w:rsid w:val="00455BF8"/>
    <w:rsid w:val="00455DAD"/>
    <w:rsid w:val="00455E53"/>
    <w:rsid w:val="00455E65"/>
    <w:rsid w:val="0045652D"/>
    <w:rsid w:val="004566B7"/>
    <w:rsid w:val="004569BA"/>
    <w:rsid w:val="00456A2B"/>
    <w:rsid w:val="00456B3E"/>
    <w:rsid w:val="00456BBD"/>
    <w:rsid w:val="00456E09"/>
    <w:rsid w:val="0045711C"/>
    <w:rsid w:val="0045713C"/>
    <w:rsid w:val="004575C8"/>
    <w:rsid w:val="00457A88"/>
    <w:rsid w:val="00457B81"/>
    <w:rsid w:val="00457BF3"/>
    <w:rsid w:val="00457E23"/>
    <w:rsid w:val="004601BB"/>
    <w:rsid w:val="0046053A"/>
    <w:rsid w:val="004605F3"/>
    <w:rsid w:val="00460917"/>
    <w:rsid w:val="00460A1F"/>
    <w:rsid w:val="00460E67"/>
    <w:rsid w:val="004610F0"/>
    <w:rsid w:val="004612F7"/>
    <w:rsid w:val="00461985"/>
    <w:rsid w:val="004619E5"/>
    <w:rsid w:val="004619F4"/>
    <w:rsid w:val="00461A3D"/>
    <w:rsid w:val="00461C98"/>
    <w:rsid w:val="00462282"/>
    <w:rsid w:val="00462514"/>
    <w:rsid w:val="004629D2"/>
    <w:rsid w:val="00462B35"/>
    <w:rsid w:val="00462E9C"/>
    <w:rsid w:val="00462FEC"/>
    <w:rsid w:val="004630B6"/>
    <w:rsid w:val="0046330E"/>
    <w:rsid w:val="00463397"/>
    <w:rsid w:val="00463698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FCE"/>
    <w:rsid w:val="00465214"/>
    <w:rsid w:val="00465405"/>
    <w:rsid w:val="004654D2"/>
    <w:rsid w:val="0046560F"/>
    <w:rsid w:val="00465637"/>
    <w:rsid w:val="00465CBB"/>
    <w:rsid w:val="00465F06"/>
    <w:rsid w:val="004660E9"/>
    <w:rsid w:val="00466200"/>
    <w:rsid w:val="00466485"/>
    <w:rsid w:val="00466610"/>
    <w:rsid w:val="00466904"/>
    <w:rsid w:val="00466A0D"/>
    <w:rsid w:val="00466A4B"/>
    <w:rsid w:val="00466A5B"/>
    <w:rsid w:val="00466C33"/>
    <w:rsid w:val="00466FBD"/>
    <w:rsid w:val="0046700F"/>
    <w:rsid w:val="0046720A"/>
    <w:rsid w:val="004672AB"/>
    <w:rsid w:val="00467E65"/>
    <w:rsid w:val="00467EA5"/>
    <w:rsid w:val="00467EDC"/>
    <w:rsid w:val="00467F3C"/>
    <w:rsid w:val="004700AB"/>
    <w:rsid w:val="00470279"/>
    <w:rsid w:val="0047032E"/>
    <w:rsid w:val="0047033F"/>
    <w:rsid w:val="0047087F"/>
    <w:rsid w:val="0047091E"/>
    <w:rsid w:val="00471229"/>
    <w:rsid w:val="0047134A"/>
    <w:rsid w:val="00471637"/>
    <w:rsid w:val="0047174D"/>
    <w:rsid w:val="0047184F"/>
    <w:rsid w:val="004718D0"/>
    <w:rsid w:val="00471979"/>
    <w:rsid w:val="00471B64"/>
    <w:rsid w:val="00471C74"/>
    <w:rsid w:val="00471F4B"/>
    <w:rsid w:val="00471FF1"/>
    <w:rsid w:val="004721B4"/>
    <w:rsid w:val="00472524"/>
    <w:rsid w:val="00472596"/>
    <w:rsid w:val="00472B80"/>
    <w:rsid w:val="00472BFE"/>
    <w:rsid w:val="00472FC1"/>
    <w:rsid w:val="0047328A"/>
    <w:rsid w:val="00473339"/>
    <w:rsid w:val="0047352C"/>
    <w:rsid w:val="00473618"/>
    <w:rsid w:val="004736A8"/>
    <w:rsid w:val="00473795"/>
    <w:rsid w:val="0047389E"/>
    <w:rsid w:val="00473AB0"/>
    <w:rsid w:val="00474064"/>
    <w:rsid w:val="0047425D"/>
    <w:rsid w:val="00474371"/>
    <w:rsid w:val="00474487"/>
    <w:rsid w:val="004747F1"/>
    <w:rsid w:val="004749CA"/>
    <w:rsid w:val="00474B36"/>
    <w:rsid w:val="00474B7E"/>
    <w:rsid w:val="00474BC4"/>
    <w:rsid w:val="00474F15"/>
    <w:rsid w:val="00475936"/>
    <w:rsid w:val="00475BD5"/>
    <w:rsid w:val="00475CBB"/>
    <w:rsid w:val="00475E65"/>
    <w:rsid w:val="00476009"/>
    <w:rsid w:val="00476035"/>
    <w:rsid w:val="00476176"/>
    <w:rsid w:val="0047619F"/>
    <w:rsid w:val="004763CA"/>
    <w:rsid w:val="00476889"/>
    <w:rsid w:val="00476899"/>
    <w:rsid w:val="00476E2C"/>
    <w:rsid w:val="00476E34"/>
    <w:rsid w:val="004773A2"/>
    <w:rsid w:val="004775ED"/>
    <w:rsid w:val="00477812"/>
    <w:rsid w:val="00477898"/>
    <w:rsid w:val="0047794D"/>
    <w:rsid w:val="00477B51"/>
    <w:rsid w:val="00477C62"/>
    <w:rsid w:val="0048084A"/>
    <w:rsid w:val="00480D62"/>
    <w:rsid w:val="00480E51"/>
    <w:rsid w:val="00480FF7"/>
    <w:rsid w:val="00481383"/>
    <w:rsid w:val="004817BF"/>
    <w:rsid w:val="00481AC0"/>
    <w:rsid w:val="00482111"/>
    <w:rsid w:val="00482403"/>
    <w:rsid w:val="00482490"/>
    <w:rsid w:val="0048267D"/>
    <w:rsid w:val="004827BF"/>
    <w:rsid w:val="00482934"/>
    <w:rsid w:val="00482967"/>
    <w:rsid w:val="00482AF3"/>
    <w:rsid w:val="00482C99"/>
    <w:rsid w:val="00482D28"/>
    <w:rsid w:val="00482D59"/>
    <w:rsid w:val="00482F8B"/>
    <w:rsid w:val="00483729"/>
    <w:rsid w:val="0048384B"/>
    <w:rsid w:val="0048394D"/>
    <w:rsid w:val="00483A35"/>
    <w:rsid w:val="00483D60"/>
    <w:rsid w:val="00483DF6"/>
    <w:rsid w:val="00483EAA"/>
    <w:rsid w:val="00483EF5"/>
    <w:rsid w:val="00483F8C"/>
    <w:rsid w:val="00484098"/>
    <w:rsid w:val="00484206"/>
    <w:rsid w:val="004842A7"/>
    <w:rsid w:val="00484311"/>
    <w:rsid w:val="004843F7"/>
    <w:rsid w:val="00484598"/>
    <w:rsid w:val="00484D04"/>
    <w:rsid w:val="00484F97"/>
    <w:rsid w:val="004852D4"/>
    <w:rsid w:val="00485811"/>
    <w:rsid w:val="00485BD8"/>
    <w:rsid w:val="00485C0E"/>
    <w:rsid w:val="00485F88"/>
    <w:rsid w:val="00485F9B"/>
    <w:rsid w:val="00486034"/>
    <w:rsid w:val="004864AE"/>
    <w:rsid w:val="004864C4"/>
    <w:rsid w:val="0048650D"/>
    <w:rsid w:val="00486988"/>
    <w:rsid w:val="00487026"/>
    <w:rsid w:val="004870D0"/>
    <w:rsid w:val="004871DA"/>
    <w:rsid w:val="0048764D"/>
    <w:rsid w:val="00487A00"/>
    <w:rsid w:val="00487C06"/>
    <w:rsid w:val="00487DCB"/>
    <w:rsid w:val="00487FBE"/>
    <w:rsid w:val="00490091"/>
    <w:rsid w:val="004902F6"/>
    <w:rsid w:val="00490423"/>
    <w:rsid w:val="004904BF"/>
    <w:rsid w:val="00490619"/>
    <w:rsid w:val="004906F0"/>
    <w:rsid w:val="004908FF"/>
    <w:rsid w:val="00490C5D"/>
    <w:rsid w:val="00490F1C"/>
    <w:rsid w:val="00491265"/>
    <w:rsid w:val="0049167F"/>
    <w:rsid w:val="0049174A"/>
    <w:rsid w:val="00491A59"/>
    <w:rsid w:val="00491C7E"/>
    <w:rsid w:val="004927AE"/>
    <w:rsid w:val="0049295D"/>
    <w:rsid w:val="00492BF1"/>
    <w:rsid w:val="00492FAB"/>
    <w:rsid w:val="004939E8"/>
    <w:rsid w:val="00493E1E"/>
    <w:rsid w:val="00493EAC"/>
    <w:rsid w:val="0049403D"/>
    <w:rsid w:val="00494099"/>
    <w:rsid w:val="004940FA"/>
    <w:rsid w:val="00494304"/>
    <w:rsid w:val="00494682"/>
    <w:rsid w:val="00494745"/>
    <w:rsid w:val="00494AF7"/>
    <w:rsid w:val="00494C1C"/>
    <w:rsid w:val="00494CD6"/>
    <w:rsid w:val="00494F84"/>
    <w:rsid w:val="004955EB"/>
    <w:rsid w:val="004956B4"/>
    <w:rsid w:val="00495E4B"/>
    <w:rsid w:val="00495E61"/>
    <w:rsid w:val="00495EA7"/>
    <w:rsid w:val="0049637C"/>
    <w:rsid w:val="00496B01"/>
    <w:rsid w:val="00496B36"/>
    <w:rsid w:val="00496E2E"/>
    <w:rsid w:val="004975B6"/>
    <w:rsid w:val="0049760B"/>
    <w:rsid w:val="004977C5"/>
    <w:rsid w:val="004979D3"/>
    <w:rsid w:val="00497CB2"/>
    <w:rsid w:val="00497CDA"/>
    <w:rsid w:val="004A05DB"/>
    <w:rsid w:val="004A0719"/>
    <w:rsid w:val="004A0AE0"/>
    <w:rsid w:val="004A114A"/>
    <w:rsid w:val="004A1469"/>
    <w:rsid w:val="004A163D"/>
    <w:rsid w:val="004A17BC"/>
    <w:rsid w:val="004A17EE"/>
    <w:rsid w:val="004A1C26"/>
    <w:rsid w:val="004A1E45"/>
    <w:rsid w:val="004A1E64"/>
    <w:rsid w:val="004A2099"/>
    <w:rsid w:val="004A22F8"/>
    <w:rsid w:val="004A26F3"/>
    <w:rsid w:val="004A297D"/>
    <w:rsid w:val="004A2A77"/>
    <w:rsid w:val="004A2B3E"/>
    <w:rsid w:val="004A2D66"/>
    <w:rsid w:val="004A2D6F"/>
    <w:rsid w:val="004A349D"/>
    <w:rsid w:val="004A35C2"/>
    <w:rsid w:val="004A35F0"/>
    <w:rsid w:val="004A37AE"/>
    <w:rsid w:val="004A3B09"/>
    <w:rsid w:val="004A3B8B"/>
    <w:rsid w:val="004A3B96"/>
    <w:rsid w:val="004A3F1D"/>
    <w:rsid w:val="004A3F2C"/>
    <w:rsid w:val="004A405C"/>
    <w:rsid w:val="004A42B2"/>
    <w:rsid w:val="004A446F"/>
    <w:rsid w:val="004A45D0"/>
    <w:rsid w:val="004A4701"/>
    <w:rsid w:val="004A4A08"/>
    <w:rsid w:val="004A4CB0"/>
    <w:rsid w:val="004A510E"/>
    <w:rsid w:val="004A5162"/>
    <w:rsid w:val="004A5216"/>
    <w:rsid w:val="004A55BC"/>
    <w:rsid w:val="004A5841"/>
    <w:rsid w:val="004A589A"/>
    <w:rsid w:val="004A58DB"/>
    <w:rsid w:val="004A5947"/>
    <w:rsid w:val="004A5C54"/>
    <w:rsid w:val="004A5D18"/>
    <w:rsid w:val="004A5D81"/>
    <w:rsid w:val="004A5DEC"/>
    <w:rsid w:val="004A6106"/>
    <w:rsid w:val="004A67AD"/>
    <w:rsid w:val="004A693B"/>
    <w:rsid w:val="004A6A7D"/>
    <w:rsid w:val="004A6B04"/>
    <w:rsid w:val="004A6F37"/>
    <w:rsid w:val="004A6F59"/>
    <w:rsid w:val="004A7086"/>
    <w:rsid w:val="004A7653"/>
    <w:rsid w:val="004A7691"/>
    <w:rsid w:val="004A7B56"/>
    <w:rsid w:val="004A7E30"/>
    <w:rsid w:val="004B00F2"/>
    <w:rsid w:val="004B0599"/>
    <w:rsid w:val="004B0A9A"/>
    <w:rsid w:val="004B0AD3"/>
    <w:rsid w:val="004B100C"/>
    <w:rsid w:val="004B1300"/>
    <w:rsid w:val="004B1AD1"/>
    <w:rsid w:val="004B1AE3"/>
    <w:rsid w:val="004B1B71"/>
    <w:rsid w:val="004B1C3E"/>
    <w:rsid w:val="004B1C43"/>
    <w:rsid w:val="004B217B"/>
    <w:rsid w:val="004B27F2"/>
    <w:rsid w:val="004B29A2"/>
    <w:rsid w:val="004B2A8F"/>
    <w:rsid w:val="004B2AF2"/>
    <w:rsid w:val="004B2C15"/>
    <w:rsid w:val="004B3028"/>
    <w:rsid w:val="004B3377"/>
    <w:rsid w:val="004B3552"/>
    <w:rsid w:val="004B3674"/>
    <w:rsid w:val="004B3798"/>
    <w:rsid w:val="004B3943"/>
    <w:rsid w:val="004B397F"/>
    <w:rsid w:val="004B3E1A"/>
    <w:rsid w:val="004B3E87"/>
    <w:rsid w:val="004B3EFB"/>
    <w:rsid w:val="004B439F"/>
    <w:rsid w:val="004B4669"/>
    <w:rsid w:val="004B47DC"/>
    <w:rsid w:val="004B4901"/>
    <w:rsid w:val="004B4A76"/>
    <w:rsid w:val="004B4AFD"/>
    <w:rsid w:val="004B4EC7"/>
    <w:rsid w:val="004B4FE5"/>
    <w:rsid w:val="004B5537"/>
    <w:rsid w:val="004B56C6"/>
    <w:rsid w:val="004B591B"/>
    <w:rsid w:val="004B5AD3"/>
    <w:rsid w:val="004B5D31"/>
    <w:rsid w:val="004B5FCA"/>
    <w:rsid w:val="004B64CF"/>
    <w:rsid w:val="004B6965"/>
    <w:rsid w:val="004B6A45"/>
    <w:rsid w:val="004B6C30"/>
    <w:rsid w:val="004B6EFD"/>
    <w:rsid w:val="004B7395"/>
    <w:rsid w:val="004B741F"/>
    <w:rsid w:val="004B7568"/>
    <w:rsid w:val="004B79AF"/>
    <w:rsid w:val="004C02BF"/>
    <w:rsid w:val="004C02ED"/>
    <w:rsid w:val="004C05A0"/>
    <w:rsid w:val="004C0CAA"/>
    <w:rsid w:val="004C0E4C"/>
    <w:rsid w:val="004C0E8A"/>
    <w:rsid w:val="004C11FE"/>
    <w:rsid w:val="004C1F95"/>
    <w:rsid w:val="004C2185"/>
    <w:rsid w:val="004C22CB"/>
    <w:rsid w:val="004C2355"/>
    <w:rsid w:val="004C251A"/>
    <w:rsid w:val="004C267C"/>
    <w:rsid w:val="004C271C"/>
    <w:rsid w:val="004C2834"/>
    <w:rsid w:val="004C2A2F"/>
    <w:rsid w:val="004C2B17"/>
    <w:rsid w:val="004C2EC5"/>
    <w:rsid w:val="004C302B"/>
    <w:rsid w:val="004C3196"/>
    <w:rsid w:val="004C3444"/>
    <w:rsid w:val="004C3477"/>
    <w:rsid w:val="004C349E"/>
    <w:rsid w:val="004C3EE2"/>
    <w:rsid w:val="004C4003"/>
    <w:rsid w:val="004C404E"/>
    <w:rsid w:val="004C42A1"/>
    <w:rsid w:val="004C470F"/>
    <w:rsid w:val="004C4A26"/>
    <w:rsid w:val="004C4D1D"/>
    <w:rsid w:val="004C4FF2"/>
    <w:rsid w:val="004C57BC"/>
    <w:rsid w:val="004C5B5E"/>
    <w:rsid w:val="004C5E6F"/>
    <w:rsid w:val="004C6003"/>
    <w:rsid w:val="004C67F9"/>
    <w:rsid w:val="004C6E26"/>
    <w:rsid w:val="004C6E6F"/>
    <w:rsid w:val="004C7240"/>
    <w:rsid w:val="004C724D"/>
    <w:rsid w:val="004C75AE"/>
    <w:rsid w:val="004C767A"/>
    <w:rsid w:val="004C7A16"/>
    <w:rsid w:val="004C7BBC"/>
    <w:rsid w:val="004C7FC8"/>
    <w:rsid w:val="004D08BE"/>
    <w:rsid w:val="004D0E3F"/>
    <w:rsid w:val="004D0F77"/>
    <w:rsid w:val="004D195B"/>
    <w:rsid w:val="004D203F"/>
    <w:rsid w:val="004D2514"/>
    <w:rsid w:val="004D28C0"/>
    <w:rsid w:val="004D2FAD"/>
    <w:rsid w:val="004D33DB"/>
    <w:rsid w:val="004D3442"/>
    <w:rsid w:val="004D351E"/>
    <w:rsid w:val="004D3604"/>
    <w:rsid w:val="004D370C"/>
    <w:rsid w:val="004D371F"/>
    <w:rsid w:val="004D3A09"/>
    <w:rsid w:val="004D3B30"/>
    <w:rsid w:val="004D3E9E"/>
    <w:rsid w:val="004D40C1"/>
    <w:rsid w:val="004D41C7"/>
    <w:rsid w:val="004D4425"/>
    <w:rsid w:val="004D44D0"/>
    <w:rsid w:val="004D465A"/>
    <w:rsid w:val="004D4818"/>
    <w:rsid w:val="004D4B37"/>
    <w:rsid w:val="004D4C55"/>
    <w:rsid w:val="004D4CAB"/>
    <w:rsid w:val="004D4D6F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00E"/>
    <w:rsid w:val="004D664B"/>
    <w:rsid w:val="004D694F"/>
    <w:rsid w:val="004D6BA7"/>
    <w:rsid w:val="004D6C35"/>
    <w:rsid w:val="004D6F95"/>
    <w:rsid w:val="004D77EE"/>
    <w:rsid w:val="004D7FDE"/>
    <w:rsid w:val="004E0078"/>
    <w:rsid w:val="004E0168"/>
    <w:rsid w:val="004E03B2"/>
    <w:rsid w:val="004E03DC"/>
    <w:rsid w:val="004E0544"/>
    <w:rsid w:val="004E09AF"/>
    <w:rsid w:val="004E1015"/>
    <w:rsid w:val="004E1381"/>
    <w:rsid w:val="004E1463"/>
    <w:rsid w:val="004E148A"/>
    <w:rsid w:val="004E15C5"/>
    <w:rsid w:val="004E15DB"/>
    <w:rsid w:val="004E16B7"/>
    <w:rsid w:val="004E180D"/>
    <w:rsid w:val="004E1E31"/>
    <w:rsid w:val="004E1EE7"/>
    <w:rsid w:val="004E22CB"/>
    <w:rsid w:val="004E2469"/>
    <w:rsid w:val="004E27FA"/>
    <w:rsid w:val="004E2810"/>
    <w:rsid w:val="004E28A2"/>
    <w:rsid w:val="004E29C4"/>
    <w:rsid w:val="004E2C51"/>
    <w:rsid w:val="004E2E8B"/>
    <w:rsid w:val="004E2EA5"/>
    <w:rsid w:val="004E2F00"/>
    <w:rsid w:val="004E3059"/>
    <w:rsid w:val="004E3217"/>
    <w:rsid w:val="004E340C"/>
    <w:rsid w:val="004E3499"/>
    <w:rsid w:val="004E35FA"/>
    <w:rsid w:val="004E36BC"/>
    <w:rsid w:val="004E373E"/>
    <w:rsid w:val="004E3D6A"/>
    <w:rsid w:val="004E3D7D"/>
    <w:rsid w:val="004E3EBF"/>
    <w:rsid w:val="004E4006"/>
    <w:rsid w:val="004E41DA"/>
    <w:rsid w:val="004E435D"/>
    <w:rsid w:val="004E43B2"/>
    <w:rsid w:val="004E456C"/>
    <w:rsid w:val="004E4AE8"/>
    <w:rsid w:val="004E57CE"/>
    <w:rsid w:val="004E5950"/>
    <w:rsid w:val="004E59EA"/>
    <w:rsid w:val="004E5A03"/>
    <w:rsid w:val="004E5BF5"/>
    <w:rsid w:val="004E5E3C"/>
    <w:rsid w:val="004E5F79"/>
    <w:rsid w:val="004E5FB2"/>
    <w:rsid w:val="004E63CD"/>
    <w:rsid w:val="004E66D1"/>
    <w:rsid w:val="004E6E8D"/>
    <w:rsid w:val="004E732F"/>
    <w:rsid w:val="004E78B5"/>
    <w:rsid w:val="004E79B2"/>
    <w:rsid w:val="004E7BDC"/>
    <w:rsid w:val="004E7E67"/>
    <w:rsid w:val="004F015D"/>
    <w:rsid w:val="004F04E2"/>
    <w:rsid w:val="004F0C9D"/>
    <w:rsid w:val="004F0D03"/>
    <w:rsid w:val="004F0D54"/>
    <w:rsid w:val="004F111D"/>
    <w:rsid w:val="004F1577"/>
    <w:rsid w:val="004F17FA"/>
    <w:rsid w:val="004F1B0E"/>
    <w:rsid w:val="004F1EC0"/>
    <w:rsid w:val="004F1FEC"/>
    <w:rsid w:val="004F2271"/>
    <w:rsid w:val="004F22C3"/>
    <w:rsid w:val="004F232E"/>
    <w:rsid w:val="004F26F9"/>
    <w:rsid w:val="004F2DD7"/>
    <w:rsid w:val="004F3A98"/>
    <w:rsid w:val="004F3F02"/>
    <w:rsid w:val="004F43D0"/>
    <w:rsid w:val="004F4656"/>
    <w:rsid w:val="004F4708"/>
    <w:rsid w:val="004F4AD0"/>
    <w:rsid w:val="004F4DBF"/>
    <w:rsid w:val="004F4F14"/>
    <w:rsid w:val="004F549C"/>
    <w:rsid w:val="004F55B3"/>
    <w:rsid w:val="004F5618"/>
    <w:rsid w:val="004F5700"/>
    <w:rsid w:val="004F57C7"/>
    <w:rsid w:val="004F587F"/>
    <w:rsid w:val="004F5893"/>
    <w:rsid w:val="004F5B73"/>
    <w:rsid w:val="004F5DAE"/>
    <w:rsid w:val="004F61F6"/>
    <w:rsid w:val="004F6269"/>
    <w:rsid w:val="004F66F5"/>
    <w:rsid w:val="004F6A10"/>
    <w:rsid w:val="004F6D3E"/>
    <w:rsid w:val="004F6DAB"/>
    <w:rsid w:val="004F6DD4"/>
    <w:rsid w:val="004F6EA8"/>
    <w:rsid w:val="004F74C2"/>
    <w:rsid w:val="004F75E4"/>
    <w:rsid w:val="004F7928"/>
    <w:rsid w:val="004F79AD"/>
    <w:rsid w:val="0050007C"/>
    <w:rsid w:val="0050019D"/>
    <w:rsid w:val="00501105"/>
    <w:rsid w:val="005018EE"/>
    <w:rsid w:val="00501CD2"/>
    <w:rsid w:val="00501DA7"/>
    <w:rsid w:val="00501DE0"/>
    <w:rsid w:val="00501E47"/>
    <w:rsid w:val="00502B73"/>
    <w:rsid w:val="00502D4D"/>
    <w:rsid w:val="00502E2C"/>
    <w:rsid w:val="00502E53"/>
    <w:rsid w:val="00502ECA"/>
    <w:rsid w:val="0050321E"/>
    <w:rsid w:val="005035B9"/>
    <w:rsid w:val="0050381A"/>
    <w:rsid w:val="0050390C"/>
    <w:rsid w:val="00503A67"/>
    <w:rsid w:val="00503AAB"/>
    <w:rsid w:val="00503C4D"/>
    <w:rsid w:val="00503D4A"/>
    <w:rsid w:val="0050440E"/>
    <w:rsid w:val="005044CC"/>
    <w:rsid w:val="00504827"/>
    <w:rsid w:val="005048C1"/>
    <w:rsid w:val="005049B9"/>
    <w:rsid w:val="00504BF4"/>
    <w:rsid w:val="00504C7C"/>
    <w:rsid w:val="00504CA2"/>
    <w:rsid w:val="00504FB1"/>
    <w:rsid w:val="0050525E"/>
    <w:rsid w:val="005052D9"/>
    <w:rsid w:val="005055E2"/>
    <w:rsid w:val="0050568B"/>
    <w:rsid w:val="00505A97"/>
    <w:rsid w:val="00505CA8"/>
    <w:rsid w:val="00505D8B"/>
    <w:rsid w:val="00505FD4"/>
    <w:rsid w:val="0050608C"/>
    <w:rsid w:val="00506321"/>
    <w:rsid w:val="00506BC4"/>
    <w:rsid w:val="00506F53"/>
    <w:rsid w:val="005072A0"/>
    <w:rsid w:val="0050752A"/>
    <w:rsid w:val="0050758B"/>
    <w:rsid w:val="005077D2"/>
    <w:rsid w:val="005077D6"/>
    <w:rsid w:val="00507D92"/>
    <w:rsid w:val="00510B7A"/>
    <w:rsid w:val="00510DC3"/>
    <w:rsid w:val="00510E4E"/>
    <w:rsid w:val="005110C0"/>
    <w:rsid w:val="00511270"/>
    <w:rsid w:val="00511663"/>
    <w:rsid w:val="005116F8"/>
    <w:rsid w:val="005117FE"/>
    <w:rsid w:val="00511ABA"/>
    <w:rsid w:val="005121C5"/>
    <w:rsid w:val="0051279F"/>
    <w:rsid w:val="0051280B"/>
    <w:rsid w:val="005128B2"/>
    <w:rsid w:val="00512D2C"/>
    <w:rsid w:val="00512D36"/>
    <w:rsid w:val="005134DC"/>
    <w:rsid w:val="005135AF"/>
    <w:rsid w:val="00513C31"/>
    <w:rsid w:val="00513D2C"/>
    <w:rsid w:val="00513EE9"/>
    <w:rsid w:val="00514386"/>
    <w:rsid w:val="0051442B"/>
    <w:rsid w:val="005145D4"/>
    <w:rsid w:val="00514727"/>
    <w:rsid w:val="00514776"/>
    <w:rsid w:val="00514CD0"/>
    <w:rsid w:val="00514F13"/>
    <w:rsid w:val="0051518D"/>
    <w:rsid w:val="00515570"/>
    <w:rsid w:val="005158B8"/>
    <w:rsid w:val="00515CB2"/>
    <w:rsid w:val="00515E0D"/>
    <w:rsid w:val="00515E63"/>
    <w:rsid w:val="00515EB8"/>
    <w:rsid w:val="00515F68"/>
    <w:rsid w:val="0051612E"/>
    <w:rsid w:val="0051637C"/>
    <w:rsid w:val="00516679"/>
    <w:rsid w:val="00516A53"/>
    <w:rsid w:val="00516BBB"/>
    <w:rsid w:val="00516CBB"/>
    <w:rsid w:val="00517046"/>
    <w:rsid w:val="005170AF"/>
    <w:rsid w:val="00517492"/>
    <w:rsid w:val="00517575"/>
    <w:rsid w:val="00517ABC"/>
    <w:rsid w:val="0052023B"/>
    <w:rsid w:val="00520466"/>
    <w:rsid w:val="00520586"/>
    <w:rsid w:val="00520603"/>
    <w:rsid w:val="005208E5"/>
    <w:rsid w:val="00520B4F"/>
    <w:rsid w:val="00520D2B"/>
    <w:rsid w:val="0052127C"/>
    <w:rsid w:val="00521A74"/>
    <w:rsid w:val="00521C0A"/>
    <w:rsid w:val="00521E56"/>
    <w:rsid w:val="0052220A"/>
    <w:rsid w:val="0052241E"/>
    <w:rsid w:val="005228D2"/>
    <w:rsid w:val="00522A80"/>
    <w:rsid w:val="00522FA9"/>
    <w:rsid w:val="005230D3"/>
    <w:rsid w:val="00523259"/>
    <w:rsid w:val="0052337C"/>
    <w:rsid w:val="005233EA"/>
    <w:rsid w:val="005234A2"/>
    <w:rsid w:val="0052354B"/>
    <w:rsid w:val="00523835"/>
    <w:rsid w:val="00523FA6"/>
    <w:rsid w:val="00524250"/>
    <w:rsid w:val="005242DE"/>
    <w:rsid w:val="005247A7"/>
    <w:rsid w:val="005247CE"/>
    <w:rsid w:val="005249C8"/>
    <w:rsid w:val="00524BAB"/>
    <w:rsid w:val="005251F7"/>
    <w:rsid w:val="00525605"/>
    <w:rsid w:val="0052593F"/>
    <w:rsid w:val="00525A0B"/>
    <w:rsid w:val="00525C9E"/>
    <w:rsid w:val="00525EC1"/>
    <w:rsid w:val="00526082"/>
    <w:rsid w:val="0052613B"/>
    <w:rsid w:val="005261E5"/>
    <w:rsid w:val="00526350"/>
    <w:rsid w:val="00526387"/>
    <w:rsid w:val="0052638A"/>
    <w:rsid w:val="00526445"/>
    <w:rsid w:val="0052645D"/>
    <w:rsid w:val="005268F1"/>
    <w:rsid w:val="00526986"/>
    <w:rsid w:val="00526A99"/>
    <w:rsid w:val="00526D45"/>
    <w:rsid w:val="00527402"/>
    <w:rsid w:val="005274F8"/>
    <w:rsid w:val="00527807"/>
    <w:rsid w:val="00527823"/>
    <w:rsid w:val="00527B59"/>
    <w:rsid w:val="00527E6A"/>
    <w:rsid w:val="00530247"/>
    <w:rsid w:val="00530541"/>
    <w:rsid w:val="00530C24"/>
    <w:rsid w:val="00530DE8"/>
    <w:rsid w:val="00530E82"/>
    <w:rsid w:val="00530F49"/>
    <w:rsid w:val="00530FE2"/>
    <w:rsid w:val="0053111E"/>
    <w:rsid w:val="00531186"/>
    <w:rsid w:val="00531197"/>
    <w:rsid w:val="0053132A"/>
    <w:rsid w:val="005315BC"/>
    <w:rsid w:val="00531C2D"/>
    <w:rsid w:val="00531DDB"/>
    <w:rsid w:val="005323F9"/>
    <w:rsid w:val="005329C5"/>
    <w:rsid w:val="00532CEE"/>
    <w:rsid w:val="00532E85"/>
    <w:rsid w:val="00533095"/>
    <w:rsid w:val="005330A8"/>
    <w:rsid w:val="0053347D"/>
    <w:rsid w:val="0053357C"/>
    <w:rsid w:val="00533A13"/>
    <w:rsid w:val="00533A66"/>
    <w:rsid w:val="00533DDA"/>
    <w:rsid w:val="005342D3"/>
    <w:rsid w:val="00534320"/>
    <w:rsid w:val="005343B2"/>
    <w:rsid w:val="0053450F"/>
    <w:rsid w:val="005348D5"/>
    <w:rsid w:val="00535426"/>
    <w:rsid w:val="0053550F"/>
    <w:rsid w:val="00535931"/>
    <w:rsid w:val="00535A83"/>
    <w:rsid w:val="00535CE0"/>
    <w:rsid w:val="00535F61"/>
    <w:rsid w:val="00536062"/>
    <w:rsid w:val="0053624A"/>
    <w:rsid w:val="0053640B"/>
    <w:rsid w:val="00536668"/>
    <w:rsid w:val="00536E9A"/>
    <w:rsid w:val="0053705B"/>
    <w:rsid w:val="0053710D"/>
    <w:rsid w:val="005372D7"/>
    <w:rsid w:val="00537618"/>
    <w:rsid w:val="00537D84"/>
    <w:rsid w:val="00537DD6"/>
    <w:rsid w:val="00537EDE"/>
    <w:rsid w:val="00537F5F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7F0"/>
    <w:rsid w:val="0054197E"/>
    <w:rsid w:val="00541BEE"/>
    <w:rsid w:val="00541C5A"/>
    <w:rsid w:val="00541CC2"/>
    <w:rsid w:val="00541F8C"/>
    <w:rsid w:val="005421E0"/>
    <w:rsid w:val="005422EE"/>
    <w:rsid w:val="00542575"/>
    <w:rsid w:val="00542798"/>
    <w:rsid w:val="00542926"/>
    <w:rsid w:val="00543B4A"/>
    <w:rsid w:val="00543D18"/>
    <w:rsid w:val="005440CB"/>
    <w:rsid w:val="00544101"/>
    <w:rsid w:val="005443D7"/>
    <w:rsid w:val="005444EB"/>
    <w:rsid w:val="0054472D"/>
    <w:rsid w:val="00544795"/>
    <w:rsid w:val="0054480D"/>
    <w:rsid w:val="00544CF7"/>
    <w:rsid w:val="005452BC"/>
    <w:rsid w:val="00545393"/>
    <w:rsid w:val="0054561A"/>
    <w:rsid w:val="00545B90"/>
    <w:rsid w:val="00545C84"/>
    <w:rsid w:val="00545CB1"/>
    <w:rsid w:val="00545DC8"/>
    <w:rsid w:val="00545E00"/>
    <w:rsid w:val="00545F0D"/>
    <w:rsid w:val="005460F6"/>
    <w:rsid w:val="005461E4"/>
    <w:rsid w:val="00546273"/>
    <w:rsid w:val="005463B6"/>
    <w:rsid w:val="0054673F"/>
    <w:rsid w:val="00546A28"/>
    <w:rsid w:val="00546F31"/>
    <w:rsid w:val="0054714D"/>
    <w:rsid w:val="0054726C"/>
    <w:rsid w:val="005473B3"/>
    <w:rsid w:val="00547F6D"/>
    <w:rsid w:val="00550460"/>
    <w:rsid w:val="0055047A"/>
    <w:rsid w:val="0055051E"/>
    <w:rsid w:val="005509C8"/>
    <w:rsid w:val="005509F9"/>
    <w:rsid w:val="00550B09"/>
    <w:rsid w:val="00550C86"/>
    <w:rsid w:val="00550D74"/>
    <w:rsid w:val="00550E6E"/>
    <w:rsid w:val="00550EC3"/>
    <w:rsid w:val="00550F08"/>
    <w:rsid w:val="00551441"/>
    <w:rsid w:val="005514AB"/>
    <w:rsid w:val="00551CF8"/>
    <w:rsid w:val="005521EF"/>
    <w:rsid w:val="0055253F"/>
    <w:rsid w:val="005527AC"/>
    <w:rsid w:val="00552934"/>
    <w:rsid w:val="005529D9"/>
    <w:rsid w:val="00552B5F"/>
    <w:rsid w:val="00552F47"/>
    <w:rsid w:val="00552FD9"/>
    <w:rsid w:val="0055331A"/>
    <w:rsid w:val="00553382"/>
    <w:rsid w:val="0055344B"/>
    <w:rsid w:val="005534D1"/>
    <w:rsid w:val="0055374D"/>
    <w:rsid w:val="005538D4"/>
    <w:rsid w:val="00553A4B"/>
    <w:rsid w:val="00553AA5"/>
    <w:rsid w:val="00553AC9"/>
    <w:rsid w:val="00553D54"/>
    <w:rsid w:val="00553F01"/>
    <w:rsid w:val="00554393"/>
    <w:rsid w:val="005543E7"/>
    <w:rsid w:val="0055448C"/>
    <w:rsid w:val="00554F63"/>
    <w:rsid w:val="0055514E"/>
    <w:rsid w:val="00555353"/>
    <w:rsid w:val="00555529"/>
    <w:rsid w:val="00555A33"/>
    <w:rsid w:val="00555B6A"/>
    <w:rsid w:val="00555C4B"/>
    <w:rsid w:val="00555DEA"/>
    <w:rsid w:val="00555FA3"/>
    <w:rsid w:val="005568E0"/>
    <w:rsid w:val="0055690A"/>
    <w:rsid w:val="00556B00"/>
    <w:rsid w:val="00556B3F"/>
    <w:rsid w:val="00556D3D"/>
    <w:rsid w:val="00556DAC"/>
    <w:rsid w:val="00556DE6"/>
    <w:rsid w:val="00557F04"/>
    <w:rsid w:val="00557F7E"/>
    <w:rsid w:val="005602CD"/>
    <w:rsid w:val="00560767"/>
    <w:rsid w:val="0056133E"/>
    <w:rsid w:val="00561702"/>
    <w:rsid w:val="00561704"/>
    <w:rsid w:val="0056195C"/>
    <w:rsid w:val="00561EFA"/>
    <w:rsid w:val="0056209B"/>
    <w:rsid w:val="0056275E"/>
    <w:rsid w:val="005630F1"/>
    <w:rsid w:val="0056392D"/>
    <w:rsid w:val="00563FFB"/>
    <w:rsid w:val="00564062"/>
    <w:rsid w:val="0056406E"/>
    <w:rsid w:val="00564291"/>
    <w:rsid w:val="0056443C"/>
    <w:rsid w:val="0056490C"/>
    <w:rsid w:val="005654EA"/>
    <w:rsid w:val="0056558A"/>
    <w:rsid w:val="0056578C"/>
    <w:rsid w:val="0056585A"/>
    <w:rsid w:val="005659C2"/>
    <w:rsid w:val="005659ED"/>
    <w:rsid w:val="00565ADA"/>
    <w:rsid w:val="00565CEE"/>
    <w:rsid w:val="00565D0D"/>
    <w:rsid w:val="00565D2F"/>
    <w:rsid w:val="00565D8E"/>
    <w:rsid w:val="00565F18"/>
    <w:rsid w:val="00565FB6"/>
    <w:rsid w:val="00566A04"/>
    <w:rsid w:val="00566BB1"/>
    <w:rsid w:val="00566C19"/>
    <w:rsid w:val="005670B7"/>
    <w:rsid w:val="0056721E"/>
    <w:rsid w:val="00567615"/>
    <w:rsid w:val="005678FC"/>
    <w:rsid w:val="00567DC4"/>
    <w:rsid w:val="00570B5A"/>
    <w:rsid w:val="005710F5"/>
    <w:rsid w:val="005712AE"/>
    <w:rsid w:val="00571B4A"/>
    <w:rsid w:val="00571CFF"/>
    <w:rsid w:val="00571FD2"/>
    <w:rsid w:val="0057208C"/>
    <w:rsid w:val="00572109"/>
    <w:rsid w:val="005722D7"/>
    <w:rsid w:val="005727B3"/>
    <w:rsid w:val="0057281E"/>
    <w:rsid w:val="005735AF"/>
    <w:rsid w:val="005736E3"/>
    <w:rsid w:val="005738B3"/>
    <w:rsid w:val="0057392E"/>
    <w:rsid w:val="00573C12"/>
    <w:rsid w:val="0057429D"/>
    <w:rsid w:val="00574D2C"/>
    <w:rsid w:val="00574F0F"/>
    <w:rsid w:val="005750CF"/>
    <w:rsid w:val="00575145"/>
    <w:rsid w:val="0057519B"/>
    <w:rsid w:val="005752F7"/>
    <w:rsid w:val="00575375"/>
    <w:rsid w:val="0057544F"/>
    <w:rsid w:val="00575470"/>
    <w:rsid w:val="005754C0"/>
    <w:rsid w:val="005757D9"/>
    <w:rsid w:val="00575C9E"/>
    <w:rsid w:val="00575FCA"/>
    <w:rsid w:val="00575FCB"/>
    <w:rsid w:val="005763F3"/>
    <w:rsid w:val="00576827"/>
    <w:rsid w:val="00577134"/>
    <w:rsid w:val="00577387"/>
    <w:rsid w:val="0057760E"/>
    <w:rsid w:val="00577BA4"/>
    <w:rsid w:val="00577D8E"/>
    <w:rsid w:val="00577E34"/>
    <w:rsid w:val="0058000D"/>
    <w:rsid w:val="00580094"/>
    <w:rsid w:val="0058023C"/>
    <w:rsid w:val="00580561"/>
    <w:rsid w:val="005806AA"/>
    <w:rsid w:val="005808A1"/>
    <w:rsid w:val="005809D5"/>
    <w:rsid w:val="00580CD5"/>
    <w:rsid w:val="00580F65"/>
    <w:rsid w:val="00580FD2"/>
    <w:rsid w:val="005814B0"/>
    <w:rsid w:val="00581557"/>
    <w:rsid w:val="00581968"/>
    <w:rsid w:val="005819E6"/>
    <w:rsid w:val="00581A2E"/>
    <w:rsid w:val="00581C6D"/>
    <w:rsid w:val="00581CD6"/>
    <w:rsid w:val="00581EBD"/>
    <w:rsid w:val="00582083"/>
    <w:rsid w:val="005822D2"/>
    <w:rsid w:val="005824E7"/>
    <w:rsid w:val="0058255D"/>
    <w:rsid w:val="0058265F"/>
    <w:rsid w:val="00582A25"/>
    <w:rsid w:val="005832A5"/>
    <w:rsid w:val="00583323"/>
    <w:rsid w:val="00583793"/>
    <w:rsid w:val="005839DB"/>
    <w:rsid w:val="00583C9C"/>
    <w:rsid w:val="00583E88"/>
    <w:rsid w:val="00583FDD"/>
    <w:rsid w:val="005841F9"/>
    <w:rsid w:val="005842B5"/>
    <w:rsid w:val="005842F7"/>
    <w:rsid w:val="00584918"/>
    <w:rsid w:val="0058545F"/>
    <w:rsid w:val="005854F7"/>
    <w:rsid w:val="005855B2"/>
    <w:rsid w:val="00585976"/>
    <w:rsid w:val="00585BE7"/>
    <w:rsid w:val="00585CAC"/>
    <w:rsid w:val="00585E6F"/>
    <w:rsid w:val="00585F32"/>
    <w:rsid w:val="005862F0"/>
    <w:rsid w:val="005864DD"/>
    <w:rsid w:val="00586653"/>
    <w:rsid w:val="00586752"/>
    <w:rsid w:val="005869A5"/>
    <w:rsid w:val="00586A94"/>
    <w:rsid w:val="00586DC8"/>
    <w:rsid w:val="005870FC"/>
    <w:rsid w:val="005872DD"/>
    <w:rsid w:val="005876D9"/>
    <w:rsid w:val="005876DD"/>
    <w:rsid w:val="00587BB8"/>
    <w:rsid w:val="00587FD3"/>
    <w:rsid w:val="0059024A"/>
    <w:rsid w:val="00590644"/>
    <w:rsid w:val="00590770"/>
    <w:rsid w:val="005907F3"/>
    <w:rsid w:val="00590B63"/>
    <w:rsid w:val="00590BD7"/>
    <w:rsid w:val="00590E6E"/>
    <w:rsid w:val="00590ECA"/>
    <w:rsid w:val="00590EF6"/>
    <w:rsid w:val="00590F17"/>
    <w:rsid w:val="005910EF"/>
    <w:rsid w:val="005910F2"/>
    <w:rsid w:val="00591277"/>
    <w:rsid w:val="00591359"/>
    <w:rsid w:val="005919D8"/>
    <w:rsid w:val="00591A84"/>
    <w:rsid w:val="00591C95"/>
    <w:rsid w:val="00591D27"/>
    <w:rsid w:val="00591D37"/>
    <w:rsid w:val="00591E30"/>
    <w:rsid w:val="005921BF"/>
    <w:rsid w:val="00592529"/>
    <w:rsid w:val="005925D9"/>
    <w:rsid w:val="00592ACB"/>
    <w:rsid w:val="00592BAC"/>
    <w:rsid w:val="00592BFA"/>
    <w:rsid w:val="00592E3E"/>
    <w:rsid w:val="00593035"/>
    <w:rsid w:val="005934AA"/>
    <w:rsid w:val="00593BE4"/>
    <w:rsid w:val="00593C31"/>
    <w:rsid w:val="00593CD4"/>
    <w:rsid w:val="00593D5B"/>
    <w:rsid w:val="005940FE"/>
    <w:rsid w:val="00594357"/>
    <w:rsid w:val="00594787"/>
    <w:rsid w:val="00594968"/>
    <w:rsid w:val="00594BC7"/>
    <w:rsid w:val="00594FFE"/>
    <w:rsid w:val="00595219"/>
    <w:rsid w:val="00595576"/>
    <w:rsid w:val="00595637"/>
    <w:rsid w:val="00595704"/>
    <w:rsid w:val="00595726"/>
    <w:rsid w:val="00595AC4"/>
    <w:rsid w:val="00596286"/>
    <w:rsid w:val="0059634E"/>
    <w:rsid w:val="00596412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06A"/>
    <w:rsid w:val="00597486"/>
    <w:rsid w:val="005979EB"/>
    <w:rsid w:val="00597B6B"/>
    <w:rsid w:val="005A02B2"/>
    <w:rsid w:val="005A0673"/>
    <w:rsid w:val="005A06FB"/>
    <w:rsid w:val="005A08D0"/>
    <w:rsid w:val="005A0BA5"/>
    <w:rsid w:val="005A0CE1"/>
    <w:rsid w:val="005A0E85"/>
    <w:rsid w:val="005A1608"/>
    <w:rsid w:val="005A16C8"/>
    <w:rsid w:val="005A1902"/>
    <w:rsid w:val="005A1CE2"/>
    <w:rsid w:val="005A1CF8"/>
    <w:rsid w:val="005A222D"/>
    <w:rsid w:val="005A267D"/>
    <w:rsid w:val="005A2AF9"/>
    <w:rsid w:val="005A2B5A"/>
    <w:rsid w:val="005A2C43"/>
    <w:rsid w:val="005A2D56"/>
    <w:rsid w:val="005A2DE2"/>
    <w:rsid w:val="005A2FE2"/>
    <w:rsid w:val="005A3057"/>
    <w:rsid w:val="005A31B8"/>
    <w:rsid w:val="005A33B4"/>
    <w:rsid w:val="005A3823"/>
    <w:rsid w:val="005A38F1"/>
    <w:rsid w:val="005A3AAA"/>
    <w:rsid w:val="005A3EDF"/>
    <w:rsid w:val="005A413E"/>
    <w:rsid w:val="005A4385"/>
    <w:rsid w:val="005A4391"/>
    <w:rsid w:val="005A4403"/>
    <w:rsid w:val="005A4497"/>
    <w:rsid w:val="005A4A4A"/>
    <w:rsid w:val="005A4B0A"/>
    <w:rsid w:val="005A50B0"/>
    <w:rsid w:val="005A5119"/>
    <w:rsid w:val="005A5340"/>
    <w:rsid w:val="005A5370"/>
    <w:rsid w:val="005A560E"/>
    <w:rsid w:val="005A5902"/>
    <w:rsid w:val="005A5E5A"/>
    <w:rsid w:val="005A623B"/>
    <w:rsid w:val="005A6269"/>
    <w:rsid w:val="005A6396"/>
    <w:rsid w:val="005A691E"/>
    <w:rsid w:val="005A69E4"/>
    <w:rsid w:val="005A6B28"/>
    <w:rsid w:val="005A6DFD"/>
    <w:rsid w:val="005A708F"/>
    <w:rsid w:val="005A71C2"/>
    <w:rsid w:val="005A769C"/>
    <w:rsid w:val="005A7BC7"/>
    <w:rsid w:val="005B011E"/>
    <w:rsid w:val="005B0399"/>
    <w:rsid w:val="005B0640"/>
    <w:rsid w:val="005B08F4"/>
    <w:rsid w:val="005B0AAA"/>
    <w:rsid w:val="005B0C79"/>
    <w:rsid w:val="005B0D62"/>
    <w:rsid w:val="005B1238"/>
    <w:rsid w:val="005B159A"/>
    <w:rsid w:val="005B17E1"/>
    <w:rsid w:val="005B194B"/>
    <w:rsid w:val="005B1DD1"/>
    <w:rsid w:val="005B1E0F"/>
    <w:rsid w:val="005B1FE5"/>
    <w:rsid w:val="005B2413"/>
    <w:rsid w:val="005B2767"/>
    <w:rsid w:val="005B27A5"/>
    <w:rsid w:val="005B2BA0"/>
    <w:rsid w:val="005B2C39"/>
    <w:rsid w:val="005B3059"/>
    <w:rsid w:val="005B3279"/>
    <w:rsid w:val="005B33BB"/>
    <w:rsid w:val="005B37B0"/>
    <w:rsid w:val="005B3A58"/>
    <w:rsid w:val="005B3C26"/>
    <w:rsid w:val="005B3E21"/>
    <w:rsid w:val="005B4149"/>
    <w:rsid w:val="005B417E"/>
    <w:rsid w:val="005B421E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1E"/>
    <w:rsid w:val="005B6221"/>
    <w:rsid w:val="005B6419"/>
    <w:rsid w:val="005B658D"/>
    <w:rsid w:val="005B677B"/>
    <w:rsid w:val="005B685E"/>
    <w:rsid w:val="005B69B4"/>
    <w:rsid w:val="005B6B7B"/>
    <w:rsid w:val="005B6BBC"/>
    <w:rsid w:val="005B728C"/>
    <w:rsid w:val="005B73A9"/>
    <w:rsid w:val="005B78B3"/>
    <w:rsid w:val="005C04D0"/>
    <w:rsid w:val="005C0CD0"/>
    <w:rsid w:val="005C104E"/>
    <w:rsid w:val="005C15AB"/>
    <w:rsid w:val="005C19CD"/>
    <w:rsid w:val="005C1C8A"/>
    <w:rsid w:val="005C20D2"/>
    <w:rsid w:val="005C215A"/>
    <w:rsid w:val="005C21AE"/>
    <w:rsid w:val="005C256D"/>
    <w:rsid w:val="005C2B21"/>
    <w:rsid w:val="005C2DB5"/>
    <w:rsid w:val="005C2EC5"/>
    <w:rsid w:val="005C2F20"/>
    <w:rsid w:val="005C2F8B"/>
    <w:rsid w:val="005C300D"/>
    <w:rsid w:val="005C31B6"/>
    <w:rsid w:val="005C3321"/>
    <w:rsid w:val="005C33BB"/>
    <w:rsid w:val="005C3A04"/>
    <w:rsid w:val="005C3C78"/>
    <w:rsid w:val="005C3E63"/>
    <w:rsid w:val="005C4672"/>
    <w:rsid w:val="005C4696"/>
    <w:rsid w:val="005C471F"/>
    <w:rsid w:val="005C49D5"/>
    <w:rsid w:val="005C49D7"/>
    <w:rsid w:val="005C4C45"/>
    <w:rsid w:val="005C4C77"/>
    <w:rsid w:val="005C4EAC"/>
    <w:rsid w:val="005C4F6C"/>
    <w:rsid w:val="005C5088"/>
    <w:rsid w:val="005C5BF2"/>
    <w:rsid w:val="005C5C93"/>
    <w:rsid w:val="005C5EF4"/>
    <w:rsid w:val="005C5F56"/>
    <w:rsid w:val="005C5F9D"/>
    <w:rsid w:val="005C69A9"/>
    <w:rsid w:val="005C6B9A"/>
    <w:rsid w:val="005C6C7E"/>
    <w:rsid w:val="005C6C97"/>
    <w:rsid w:val="005C6C98"/>
    <w:rsid w:val="005C6CBD"/>
    <w:rsid w:val="005C71DC"/>
    <w:rsid w:val="005C73FE"/>
    <w:rsid w:val="005C7637"/>
    <w:rsid w:val="005C77DB"/>
    <w:rsid w:val="005C7AF2"/>
    <w:rsid w:val="005C7D60"/>
    <w:rsid w:val="005D0611"/>
    <w:rsid w:val="005D06DD"/>
    <w:rsid w:val="005D0888"/>
    <w:rsid w:val="005D08E9"/>
    <w:rsid w:val="005D09B8"/>
    <w:rsid w:val="005D0C8C"/>
    <w:rsid w:val="005D0E39"/>
    <w:rsid w:val="005D0E44"/>
    <w:rsid w:val="005D14F1"/>
    <w:rsid w:val="005D154E"/>
    <w:rsid w:val="005D195B"/>
    <w:rsid w:val="005D199A"/>
    <w:rsid w:val="005D1C36"/>
    <w:rsid w:val="005D1EBA"/>
    <w:rsid w:val="005D227B"/>
    <w:rsid w:val="005D26EB"/>
    <w:rsid w:val="005D28A6"/>
    <w:rsid w:val="005D2936"/>
    <w:rsid w:val="005D2B66"/>
    <w:rsid w:val="005D2CBA"/>
    <w:rsid w:val="005D2ED3"/>
    <w:rsid w:val="005D30F7"/>
    <w:rsid w:val="005D3689"/>
    <w:rsid w:val="005D37EF"/>
    <w:rsid w:val="005D3B0F"/>
    <w:rsid w:val="005D3B2D"/>
    <w:rsid w:val="005D418C"/>
    <w:rsid w:val="005D473C"/>
    <w:rsid w:val="005D4AE2"/>
    <w:rsid w:val="005D55EA"/>
    <w:rsid w:val="005D5638"/>
    <w:rsid w:val="005D598D"/>
    <w:rsid w:val="005D5C06"/>
    <w:rsid w:val="005D5C37"/>
    <w:rsid w:val="005D600C"/>
    <w:rsid w:val="005D605F"/>
    <w:rsid w:val="005D6124"/>
    <w:rsid w:val="005D61A8"/>
    <w:rsid w:val="005D6D67"/>
    <w:rsid w:val="005D75DB"/>
    <w:rsid w:val="005D7628"/>
    <w:rsid w:val="005E02F7"/>
    <w:rsid w:val="005E041F"/>
    <w:rsid w:val="005E0554"/>
    <w:rsid w:val="005E066E"/>
    <w:rsid w:val="005E08CD"/>
    <w:rsid w:val="005E0C55"/>
    <w:rsid w:val="005E0E04"/>
    <w:rsid w:val="005E0E54"/>
    <w:rsid w:val="005E0F08"/>
    <w:rsid w:val="005E105A"/>
    <w:rsid w:val="005E1143"/>
    <w:rsid w:val="005E141A"/>
    <w:rsid w:val="005E156B"/>
    <w:rsid w:val="005E16D6"/>
    <w:rsid w:val="005E1C38"/>
    <w:rsid w:val="005E25B8"/>
    <w:rsid w:val="005E281D"/>
    <w:rsid w:val="005E2854"/>
    <w:rsid w:val="005E2B64"/>
    <w:rsid w:val="005E2F87"/>
    <w:rsid w:val="005E3471"/>
    <w:rsid w:val="005E3523"/>
    <w:rsid w:val="005E393F"/>
    <w:rsid w:val="005E3A55"/>
    <w:rsid w:val="005E3B7B"/>
    <w:rsid w:val="005E3C22"/>
    <w:rsid w:val="005E3DBE"/>
    <w:rsid w:val="005E454F"/>
    <w:rsid w:val="005E45C7"/>
    <w:rsid w:val="005E47B1"/>
    <w:rsid w:val="005E4ADB"/>
    <w:rsid w:val="005E4EC7"/>
    <w:rsid w:val="005E51E0"/>
    <w:rsid w:val="005E52A6"/>
    <w:rsid w:val="005E62A4"/>
    <w:rsid w:val="005E62BC"/>
    <w:rsid w:val="005E62EF"/>
    <w:rsid w:val="005E634A"/>
    <w:rsid w:val="005E6C12"/>
    <w:rsid w:val="005E6F22"/>
    <w:rsid w:val="005E6FE0"/>
    <w:rsid w:val="005E7396"/>
    <w:rsid w:val="005E73C2"/>
    <w:rsid w:val="005E78E4"/>
    <w:rsid w:val="005E7C1D"/>
    <w:rsid w:val="005E7E0B"/>
    <w:rsid w:val="005E7F0E"/>
    <w:rsid w:val="005F014A"/>
    <w:rsid w:val="005F025E"/>
    <w:rsid w:val="005F0D67"/>
    <w:rsid w:val="005F0EBD"/>
    <w:rsid w:val="005F1452"/>
    <w:rsid w:val="005F1669"/>
    <w:rsid w:val="005F199A"/>
    <w:rsid w:val="005F1C3E"/>
    <w:rsid w:val="005F1D1B"/>
    <w:rsid w:val="005F287D"/>
    <w:rsid w:val="005F2AAE"/>
    <w:rsid w:val="005F3218"/>
    <w:rsid w:val="005F32FA"/>
    <w:rsid w:val="005F34CA"/>
    <w:rsid w:val="005F3924"/>
    <w:rsid w:val="005F3AFE"/>
    <w:rsid w:val="005F4210"/>
    <w:rsid w:val="005F42ED"/>
    <w:rsid w:val="005F433C"/>
    <w:rsid w:val="005F46F8"/>
    <w:rsid w:val="005F4E8D"/>
    <w:rsid w:val="005F4EC7"/>
    <w:rsid w:val="005F4EF5"/>
    <w:rsid w:val="005F51EB"/>
    <w:rsid w:val="005F5906"/>
    <w:rsid w:val="005F5939"/>
    <w:rsid w:val="005F5BC4"/>
    <w:rsid w:val="005F6554"/>
    <w:rsid w:val="005F67D0"/>
    <w:rsid w:val="005F67DC"/>
    <w:rsid w:val="005F6D12"/>
    <w:rsid w:val="005F6DC9"/>
    <w:rsid w:val="005F7015"/>
    <w:rsid w:val="005F731A"/>
    <w:rsid w:val="005F7391"/>
    <w:rsid w:val="005F7836"/>
    <w:rsid w:val="005F7A8D"/>
    <w:rsid w:val="005F7ACF"/>
    <w:rsid w:val="005F7C6A"/>
    <w:rsid w:val="005F7E02"/>
    <w:rsid w:val="005F7EFC"/>
    <w:rsid w:val="00600006"/>
    <w:rsid w:val="00600225"/>
    <w:rsid w:val="006004F8"/>
    <w:rsid w:val="0060080F"/>
    <w:rsid w:val="00600A8F"/>
    <w:rsid w:val="00600C57"/>
    <w:rsid w:val="00600D25"/>
    <w:rsid w:val="00600E67"/>
    <w:rsid w:val="00601241"/>
    <w:rsid w:val="006015E6"/>
    <w:rsid w:val="00601B3D"/>
    <w:rsid w:val="00601C58"/>
    <w:rsid w:val="00601F8D"/>
    <w:rsid w:val="00601FAC"/>
    <w:rsid w:val="006022FF"/>
    <w:rsid w:val="00602603"/>
    <w:rsid w:val="0060261B"/>
    <w:rsid w:val="006028E9"/>
    <w:rsid w:val="006028F5"/>
    <w:rsid w:val="00602F00"/>
    <w:rsid w:val="0060308F"/>
    <w:rsid w:val="006030D0"/>
    <w:rsid w:val="006035DE"/>
    <w:rsid w:val="006037F3"/>
    <w:rsid w:val="006037FD"/>
    <w:rsid w:val="00603C31"/>
    <w:rsid w:val="00604054"/>
    <w:rsid w:val="006040F9"/>
    <w:rsid w:val="00604A87"/>
    <w:rsid w:val="00604C11"/>
    <w:rsid w:val="00604EA6"/>
    <w:rsid w:val="00604EEF"/>
    <w:rsid w:val="006050B3"/>
    <w:rsid w:val="006050C6"/>
    <w:rsid w:val="00605661"/>
    <w:rsid w:val="0060569B"/>
    <w:rsid w:val="006056BE"/>
    <w:rsid w:val="00605B65"/>
    <w:rsid w:val="00605C09"/>
    <w:rsid w:val="00605C5A"/>
    <w:rsid w:val="00606074"/>
    <w:rsid w:val="00606451"/>
    <w:rsid w:val="00606497"/>
    <w:rsid w:val="006067D3"/>
    <w:rsid w:val="00606801"/>
    <w:rsid w:val="00606B86"/>
    <w:rsid w:val="00606C30"/>
    <w:rsid w:val="00606D77"/>
    <w:rsid w:val="00606F62"/>
    <w:rsid w:val="00607226"/>
    <w:rsid w:val="00607761"/>
    <w:rsid w:val="006078C6"/>
    <w:rsid w:val="006102CE"/>
    <w:rsid w:val="0061056C"/>
    <w:rsid w:val="00610622"/>
    <w:rsid w:val="0061063F"/>
    <w:rsid w:val="0061066A"/>
    <w:rsid w:val="006106BA"/>
    <w:rsid w:val="00610B8B"/>
    <w:rsid w:val="00610C38"/>
    <w:rsid w:val="00610C52"/>
    <w:rsid w:val="00610D34"/>
    <w:rsid w:val="0061124A"/>
    <w:rsid w:val="0061138D"/>
    <w:rsid w:val="00611709"/>
    <w:rsid w:val="00611798"/>
    <w:rsid w:val="006118DB"/>
    <w:rsid w:val="00611BC8"/>
    <w:rsid w:val="00611C6E"/>
    <w:rsid w:val="00611DB7"/>
    <w:rsid w:val="00611E00"/>
    <w:rsid w:val="00612065"/>
    <w:rsid w:val="0061208E"/>
    <w:rsid w:val="00612235"/>
    <w:rsid w:val="00612488"/>
    <w:rsid w:val="006124D3"/>
    <w:rsid w:val="00612759"/>
    <w:rsid w:val="0061276A"/>
    <w:rsid w:val="00612B49"/>
    <w:rsid w:val="00612F1C"/>
    <w:rsid w:val="006130B5"/>
    <w:rsid w:val="00613309"/>
    <w:rsid w:val="0061341D"/>
    <w:rsid w:val="006134D9"/>
    <w:rsid w:val="00613699"/>
    <w:rsid w:val="006136E2"/>
    <w:rsid w:val="0061371A"/>
    <w:rsid w:val="00613A2C"/>
    <w:rsid w:val="00613B7E"/>
    <w:rsid w:val="00614022"/>
    <w:rsid w:val="006140A1"/>
    <w:rsid w:val="00614908"/>
    <w:rsid w:val="00614A55"/>
    <w:rsid w:val="00614ABE"/>
    <w:rsid w:val="00614C46"/>
    <w:rsid w:val="00614CDF"/>
    <w:rsid w:val="00614D27"/>
    <w:rsid w:val="00614F92"/>
    <w:rsid w:val="00615235"/>
    <w:rsid w:val="006153E6"/>
    <w:rsid w:val="00615419"/>
    <w:rsid w:val="00615AED"/>
    <w:rsid w:val="00615B85"/>
    <w:rsid w:val="00615FB0"/>
    <w:rsid w:val="006160C2"/>
    <w:rsid w:val="006160D0"/>
    <w:rsid w:val="00616183"/>
    <w:rsid w:val="006161D2"/>
    <w:rsid w:val="00616255"/>
    <w:rsid w:val="00616825"/>
    <w:rsid w:val="0061755C"/>
    <w:rsid w:val="00617694"/>
    <w:rsid w:val="00617756"/>
    <w:rsid w:val="00617F16"/>
    <w:rsid w:val="006200DB"/>
    <w:rsid w:val="00620195"/>
    <w:rsid w:val="00620222"/>
    <w:rsid w:val="00620224"/>
    <w:rsid w:val="0062027A"/>
    <w:rsid w:val="0062053B"/>
    <w:rsid w:val="00620A16"/>
    <w:rsid w:val="00620A27"/>
    <w:rsid w:val="00620BF5"/>
    <w:rsid w:val="00620CF7"/>
    <w:rsid w:val="00620D9A"/>
    <w:rsid w:val="00621175"/>
    <w:rsid w:val="0062118A"/>
    <w:rsid w:val="006215B4"/>
    <w:rsid w:val="00621763"/>
    <w:rsid w:val="006217B3"/>
    <w:rsid w:val="00621995"/>
    <w:rsid w:val="00621B74"/>
    <w:rsid w:val="00621BC9"/>
    <w:rsid w:val="00621CDF"/>
    <w:rsid w:val="00621D23"/>
    <w:rsid w:val="00621D98"/>
    <w:rsid w:val="00622033"/>
    <w:rsid w:val="006220CB"/>
    <w:rsid w:val="00622294"/>
    <w:rsid w:val="006225D5"/>
    <w:rsid w:val="00622782"/>
    <w:rsid w:val="0062294B"/>
    <w:rsid w:val="00622B5B"/>
    <w:rsid w:val="00622B7C"/>
    <w:rsid w:val="00622DE4"/>
    <w:rsid w:val="006231FC"/>
    <w:rsid w:val="0062351C"/>
    <w:rsid w:val="00623A3B"/>
    <w:rsid w:val="00623E01"/>
    <w:rsid w:val="006240CD"/>
    <w:rsid w:val="006241DD"/>
    <w:rsid w:val="00624465"/>
    <w:rsid w:val="00624A1D"/>
    <w:rsid w:val="00624A66"/>
    <w:rsid w:val="00624EA0"/>
    <w:rsid w:val="0062561E"/>
    <w:rsid w:val="00625AC4"/>
    <w:rsid w:val="00626895"/>
    <w:rsid w:val="0062698E"/>
    <w:rsid w:val="006269C0"/>
    <w:rsid w:val="00626BD8"/>
    <w:rsid w:val="00626EAF"/>
    <w:rsid w:val="00627427"/>
    <w:rsid w:val="006276E3"/>
    <w:rsid w:val="006279D4"/>
    <w:rsid w:val="00627B65"/>
    <w:rsid w:val="00627B73"/>
    <w:rsid w:val="0063017E"/>
    <w:rsid w:val="00630B1B"/>
    <w:rsid w:val="0063103C"/>
    <w:rsid w:val="006311D5"/>
    <w:rsid w:val="006312B9"/>
    <w:rsid w:val="00631733"/>
    <w:rsid w:val="00631A2F"/>
    <w:rsid w:val="00631B3C"/>
    <w:rsid w:val="00631B65"/>
    <w:rsid w:val="00631B71"/>
    <w:rsid w:val="00631CD6"/>
    <w:rsid w:val="00631D6D"/>
    <w:rsid w:val="00631DB1"/>
    <w:rsid w:val="006320A2"/>
    <w:rsid w:val="006321F6"/>
    <w:rsid w:val="006322F2"/>
    <w:rsid w:val="00632699"/>
    <w:rsid w:val="0063295E"/>
    <w:rsid w:val="00632AB4"/>
    <w:rsid w:val="00632D14"/>
    <w:rsid w:val="00632D2F"/>
    <w:rsid w:val="00632E78"/>
    <w:rsid w:val="00633038"/>
    <w:rsid w:val="006331BD"/>
    <w:rsid w:val="006331C8"/>
    <w:rsid w:val="00633484"/>
    <w:rsid w:val="0063350E"/>
    <w:rsid w:val="0063369B"/>
    <w:rsid w:val="00633706"/>
    <w:rsid w:val="00633D03"/>
    <w:rsid w:val="00633E46"/>
    <w:rsid w:val="00634203"/>
    <w:rsid w:val="00634CDB"/>
    <w:rsid w:val="0063521C"/>
    <w:rsid w:val="00635409"/>
    <w:rsid w:val="00635432"/>
    <w:rsid w:val="006357DE"/>
    <w:rsid w:val="00635ACB"/>
    <w:rsid w:val="00635C10"/>
    <w:rsid w:val="00635F23"/>
    <w:rsid w:val="00636064"/>
    <w:rsid w:val="00636476"/>
    <w:rsid w:val="006364D8"/>
    <w:rsid w:val="00636587"/>
    <w:rsid w:val="006369EB"/>
    <w:rsid w:val="00636A56"/>
    <w:rsid w:val="00636A90"/>
    <w:rsid w:val="00637039"/>
    <w:rsid w:val="006376FA"/>
    <w:rsid w:val="006378EB"/>
    <w:rsid w:val="0064033B"/>
    <w:rsid w:val="00640870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F61"/>
    <w:rsid w:val="00642299"/>
    <w:rsid w:val="0064242B"/>
    <w:rsid w:val="00642691"/>
    <w:rsid w:val="0064295C"/>
    <w:rsid w:val="00642A1F"/>
    <w:rsid w:val="00642B71"/>
    <w:rsid w:val="00642CB9"/>
    <w:rsid w:val="00642F1F"/>
    <w:rsid w:val="006431B5"/>
    <w:rsid w:val="00643332"/>
    <w:rsid w:val="0064369D"/>
    <w:rsid w:val="00643A27"/>
    <w:rsid w:val="00643B49"/>
    <w:rsid w:val="00643D9B"/>
    <w:rsid w:val="00643FE8"/>
    <w:rsid w:val="00644224"/>
    <w:rsid w:val="00644784"/>
    <w:rsid w:val="00644B04"/>
    <w:rsid w:val="00644B14"/>
    <w:rsid w:val="00644EE9"/>
    <w:rsid w:val="00645063"/>
    <w:rsid w:val="006451CB"/>
    <w:rsid w:val="0064549D"/>
    <w:rsid w:val="00645D90"/>
    <w:rsid w:val="00646476"/>
    <w:rsid w:val="00646751"/>
    <w:rsid w:val="00646961"/>
    <w:rsid w:val="00646D42"/>
    <w:rsid w:val="006474D9"/>
    <w:rsid w:val="00647650"/>
    <w:rsid w:val="0064776F"/>
    <w:rsid w:val="00647C93"/>
    <w:rsid w:val="00650435"/>
    <w:rsid w:val="00650983"/>
    <w:rsid w:val="00650B47"/>
    <w:rsid w:val="00650CD8"/>
    <w:rsid w:val="00650DD3"/>
    <w:rsid w:val="00650F33"/>
    <w:rsid w:val="006511E3"/>
    <w:rsid w:val="006512BF"/>
    <w:rsid w:val="00651879"/>
    <w:rsid w:val="00651AAC"/>
    <w:rsid w:val="00651E92"/>
    <w:rsid w:val="0065257C"/>
    <w:rsid w:val="006525A7"/>
    <w:rsid w:val="0065291D"/>
    <w:rsid w:val="00652A80"/>
    <w:rsid w:val="00652ADF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590"/>
    <w:rsid w:val="0065459B"/>
    <w:rsid w:val="00654652"/>
    <w:rsid w:val="00654C6E"/>
    <w:rsid w:val="00654D3F"/>
    <w:rsid w:val="00654E6D"/>
    <w:rsid w:val="00654E8D"/>
    <w:rsid w:val="00655731"/>
    <w:rsid w:val="006557A0"/>
    <w:rsid w:val="00655919"/>
    <w:rsid w:val="00655C50"/>
    <w:rsid w:val="00655D38"/>
    <w:rsid w:val="00655FEE"/>
    <w:rsid w:val="0065621F"/>
    <w:rsid w:val="0065646C"/>
    <w:rsid w:val="006564A7"/>
    <w:rsid w:val="006564EA"/>
    <w:rsid w:val="00656797"/>
    <w:rsid w:val="00656AB7"/>
    <w:rsid w:val="00656C96"/>
    <w:rsid w:val="0065703D"/>
    <w:rsid w:val="0065707C"/>
    <w:rsid w:val="00657294"/>
    <w:rsid w:val="006572A0"/>
    <w:rsid w:val="006572CA"/>
    <w:rsid w:val="00657982"/>
    <w:rsid w:val="00657C15"/>
    <w:rsid w:val="00657D68"/>
    <w:rsid w:val="00660E23"/>
    <w:rsid w:val="00661544"/>
    <w:rsid w:val="006615B7"/>
    <w:rsid w:val="006617F4"/>
    <w:rsid w:val="00661A13"/>
    <w:rsid w:val="00661C2D"/>
    <w:rsid w:val="00661D98"/>
    <w:rsid w:val="006628B4"/>
    <w:rsid w:val="006631D6"/>
    <w:rsid w:val="00663518"/>
    <w:rsid w:val="006637D3"/>
    <w:rsid w:val="00663D69"/>
    <w:rsid w:val="00663F23"/>
    <w:rsid w:val="0066425B"/>
    <w:rsid w:val="006643E8"/>
    <w:rsid w:val="0066487C"/>
    <w:rsid w:val="00664915"/>
    <w:rsid w:val="00664999"/>
    <w:rsid w:val="00664CF7"/>
    <w:rsid w:val="00664D1B"/>
    <w:rsid w:val="006651E1"/>
    <w:rsid w:val="006651ED"/>
    <w:rsid w:val="0066531C"/>
    <w:rsid w:val="00665452"/>
    <w:rsid w:val="00665C48"/>
    <w:rsid w:val="00665DE4"/>
    <w:rsid w:val="0066614C"/>
    <w:rsid w:val="0066649E"/>
    <w:rsid w:val="006665F2"/>
    <w:rsid w:val="0066683C"/>
    <w:rsid w:val="0066692C"/>
    <w:rsid w:val="00666BDD"/>
    <w:rsid w:val="00666D6B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D3D"/>
    <w:rsid w:val="00667E06"/>
    <w:rsid w:val="00667F8D"/>
    <w:rsid w:val="00670112"/>
    <w:rsid w:val="0067023B"/>
    <w:rsid w:val="006702C5"/>
    <w:rsid w:val="006703EF"/>
    <w:rsid w:val="006704E3"/>
    <w:rsid w:val="006707F8"/>
    <w:rsid w:val="00670869"/>
    <w:rsid w:val="006708EA"/>
    <w:rsid w:val="00670910"/>
    <w:rsid w:val="006709EF"/>
    <w:rsid w:val="00671048"/>
    <w:rsid w:val="00671066"/>
    <w:rsid w:val="00671238"/>
    <w:rsid w:val="006716B8"/>
    <w:rsid w:val="006716DD"/>
    <w:rsid w:val="006717AC"/>
    <w:rsid w:val="0067181F"/>
    <w:rsid w:val="006719C0"/>
    <w:rsid w:val="006729DB"/>
    <w:rsid w:val="00672C1E"/>
    <w:rsid w:val="00672D48"/>
    <w:rsid w:val="006730C2"/>
    <w:rsid w:val="006731D6"/>
    <w:rsid w:val="006736B0"/>
    <w:rsid w:val="006739DE"/>
    <w:rsid w:val="00673B47"/>
    <w:rsid w:val="006741E7"/>
    <w:rsid w:val="006747CC"/>
    <w:rsid w:val="00674A8D"/>
    <w:rsid w:val="00674CB9"/>
    <w:rsid w:val="00674D9B"/>
    <w:rsid w:val="006750DF"/>
    <w:rsid w:val="00675231"/>
    <w:rsid w:val="006753E8"/>
    <w:rsid w:val="006755DD"/>
    <w:rsid w:val="00675656"/>
    <w:rsid w:val="00675938"/>
    <w:rsid w:val="0067593E"/>
    <w:rsid w:val="00675AF5"/>
    <w:rsid w:val="00676255"/>
    <w:rsid w:val="00676319"/>
    <w:rsid w:val="006764C2"/>
    <w:rsid w:val="006769AD"/>
    <w:rsid w:val="006769AE"/>
    <w:rsid w:val="0067732B"/>
    <w:rsid w:val="0067746B"/>
    <w:rsid w:val="006774B5"/>
    <w:rsid w:val="006775ED"/>
    <w:rsid w:val="00677796"/>
    <w:rsid w:val="00677C04"/>
    <w:rsid w:val="00677C77"/>
    <w:rsid w:val="00677CEF"/>
    <w:rsid w:val="00677FF7"/>
    <w:rsid w:val="00680016"/>
    <w:rsid w:val="00680140"/>
    <w:rsid w:val="006802ED"/>
    <w:rsid w:val="00680609"/>
    <w:rsid w:val="00680C40"/>
    <w:rsid w:val="006810FF"/>
    <w:rsid w:val="00681117"/>
    <w:rsid w:val="0068115B"/>
    <w:rsid w:val="00681330"/>
    <w:rsid w:val="006816AE"/>
    <w:rsid w:val="006818C1"/>
    <w:rsid w:val="00681A91"/>
    <w:rsid w:val="00681ACB"/>
    <w:rsid w:val="00681BA4"/>
    <w:rsid w:val="00681BD6"/>
    <w:rsid w:val="00681D1C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E14"/>
    <w:rsid w:val="00683102"/>
    <w:rsid w:val="006832FC"/>
    <w:rsid w:val="00683C12"/>
    <w:rsid w:val="00683C1C"/>
    <w:rsid w:val="00683CAB"/>
    <w:rsid w:val="0068407B"/>
    <w:rsid w:val="0068438D"/>
    <w:rsid w:val="00684521"/>
    <w:rsid w:val="00684808"/>
    <w:rsid w:val="00684862"/>
    <w:rsid w:val="00684B85"/>
    <w:rsid w:val="00684DC5"/>
    <w:rsid w:val="006850F7"/>
    <w:rsid w:val="00685151"/>
    <w:rsid w:val="0068517A"/>
    <w:rsid w:val="00685193"/>
    <w:rsid w:val="00685444"/>
    <w:rsid w:val="00685596"/>
    <w:rsid w:val="00685D61"/>
    <w:rsid w:val="00685F5C"/>
    <w:rsid w:val="00686213"/>
    <w:rsid w:val="00686482"/>
    <w:rsid w:val="00686615"/>
    <w:rsid w:val="0068668D"/>
    <w:rsid w:val="00686A44"/>
    <w:rsid w:val="00686A5E"/>
    <w:rsid w:val="00686B64"/>
    <w:rsid w:val="00686F0C"/>
    <w:rsid w:val="0068743A"/>
    <w:rsid w:val="00687478"/>
    <w:rsid w:val="00687AA7"/>
    <w:rsid w:val="00687E51"/>
    <w:rsid w:val="00687FD1"/>
    <w:rsid w:val="00690061"/>
    <w:rsid w:val="00690430"/>
    <w:rsid w:val="0069075A"/>
    <w:rsid w:val="006907D6"/>
    <w:rsid w:val="00690865"/>
    <w:rsid w:val="00690C9B"/>
    <w:rsid w:val="00690CA1"/>
    <w:rsid w:val="00690E5B"/>
    <w:rsid w:val="006910A3"/>
    <w:rsid w:val="006914A4"/>
    <w:rsid w:val="00691816"/>
    <w:rsid w:val="00691C36"/>
    <w:rsid w:val="00691DD8"/>
    <w:rsid w:val="0069248A"/>
    <w:rsid w:val="00692538"/>
    <w:rsid w:val="006926DC"/>
    <w:rsid w:val="00692C1E"/>
    <w:rsid w:val="00692EEF"/>
    <w:rsid w:val="00692F71"/>
    <w:rsid w:val="00692F8B"/>
    <w:rsid w:val="006931E4"/>
    <w:rsid w:val="00693254"/>
    <w:rsid w:val="00693274"/>
    <w:rsid w:val="006934CD"/>
    <w:rsid w:val="006937AD"/>
    <w:rsid w:val="00693893"/>
    <w:rsid w:val="00693C64"/>
    <w:rsid w:val="00693DE6"/>
    <w:rsid w:val="00693F16"/>
    <w:rsid w:val="00694559"/>
    <w:rsid w:val="006945EB"/>
    <w:rsid w:val="00694604"/>
    <w:rsid w:val="006946B9"/>
    <w:rsid w:val="00694B6B"/>
    <w:rsid w:val="00694E19"/>
    <w:rsid w:val="006957BC"/>
    <w:rsid w:val="0069584D"/>
    <w:rsid w:val="0069597D"/>
    <w:rsid w:val="00695B8B"/>
    <w:rsid w:val="00696229"/>
    <w:rsid w:val="00696434"/>
    <w:rsid w:val="00696492"/>
    <w:rsid w:val="006969DE"/>
    <w:rsid w:val="00696F64"/>
    <w:rsid w:val="00696FD3"/>
    <w:rsid w:val="006971F5"/>
    <w:rsid w:val="00697306"/>
    <w:rsid w:val="00697540"/>
    <w:rsid w:val="006A02BD"/>
    <w:rsid w:val="006A07FB"/>
    <w:rsid w:val="006A0CAD"/>
    <w:rsid w:val="006A13D4"/>
    <w:rsid w:val="006A15DC"/>
    <w:rsid w:val="006A1756"/>
    <w:rsid w:val="006A18D9"/>
    <w:rsid w:val="006A190B"/>
    <w:rsid w:val="006A1E09"/>
    <w:rsid w:val="006A1F32"/>
    <w:rsid w:val="006A26A6"/>
    <w:rsid w:val="006A2792"/>
    <w:rsid w:val="006A27EE"/>
    <w:rsid w:val="006A2937"/>
    <w:rsid w:val="006A2A8C"/>
    <w:rsid w:val="006A2B0F"/>
    <w:rsid w:val="006A2CA6"/>
    <w:rsid w:val="006A2DFE"/>
    <w:rsid w:val="006A2E0B"/>
    <w:rsid w:val="006A2E16"/>
    <w:rsid w:val="006A2EC4"/>
    <w:rsid w:val="006A3352"/>
    <w:rsid w:val="006A3376"/>
    <w:rsid w:val="006A34AD"/>
    <w:rsid w:val="006A34E7"/>
    <w:rsid w:val="006A3D3C"/>
    <w:rsid w:val="006A3FC0"/>
    <w:rsid w:val="006A406F"/>
    <w:rsid w:val="006A44E3"/>
    <w:rsid w:val="006A4658"/>
    <w:rsid w:val="006A492B"/>
    <w:rsid w:val="006A4C80"/>
    <w:rsid w:val="006A5004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6F0A"/>
    <w:rsid w:val="006A75EA"/>
    <w:rsid w:val="006A7741"/>
    <w:rsid w:val="006A7905"/>
    <w:rsid w:val="006A7D3E"/>
    <w:rsid w:val="006B00B1"/>
    <w:rsid w:val="006B05F3"/>
    <w:rsid w:val="006B061A"/>
    <w:rsid w:val="006B0991"/>
    <w:rsid w:val="006B0EE4"/>
    <w:rsid w:val="006B1125"/>
    <w:rsid w:val="006B1C22"/>
    <w:rsid w:val="006B1F86"/>
    <w:rsid w:val="006B2043"/>
    <w:rsid w:val="006B24B6"/>
    <w:rsid w:val="006B2775"/>
    <w:rsid w:val="006B2B83"/>
    <w:rsid w:val="006B2BC6"/>
    <w:rsid w:val="006B2C29"/>
    <w:rsid w:val="006B2F77"/>
    <w:rsid w:val="006B3239"/>
    <w:rsid w:val="006B3316"/>
    <w:rsid w:val="006B338D"/>
    <w:rsid w:val="006B33E9"/>
    <w:rsid w:val="006B36AD"/>
    <w:rsid w:val="006B3B02"/>
    <w:rsid w:val="006B3E75"/>
    <w:rsid w:val="006B4007"/>
    <w:rsid w:val="006B4117"/>
    <w:rsid w:val="006B42A7"/>
    <w:rsid w:val="006B4457"/>
    <w:rsid w:val="006B4599"/>
    <w:rsid w:val="006B4653"/>
    <w:rsid w:val="006B48DE"/>
    <w:rsid w:val="006B4A02"/>
    <w:rsid w:val="006B4BED"/>
    <w:rsid w:val="006B4EBC"/>
    <w:rsid w:val="006B4EC0"/>
    <w:rsid w:val="006B57E2"/>
    <w:rsid w:val="006B58B5"/>
    <w:rsid w:val="006B59C9"/>
    <w:rsid w:val="006B5AAF"/>
    <w:rsid w:val="006B5BA3"/>
    <w:rsid w:val="006B5BFA"/>
    <w:rsid w:val="006B5CAC"/>
    <w:rsid w:val="006B5F62"/>
    <w:rsid w:val="006B62CA"/>
    <w:rsid w:val="006B6388"/>
    <w:rsid w:val="006B6463"/>
    <w:rsid w:val="006B64C8"/>
    <w:rsid w:val="006B68D8"/>
    <w:rsid w:val="006B6903"/>
    <w:rsid w:val="006B6F13"/>
    <w:rsid w:val="006B71BB"/>
    <w:rsid w:val="006B725B"/>
    <w:rsid w:val="006B7303"/>
    <w:rsid w:val="006B757B"/>
    <w:rsid w:val="006B7D2B"/>
    <w:rsid w:val="006B7E3A"/>
    <w:rsid w:val="006B7F01"/>
    <w:rsid w:val="006C0122"/>
    <w:rsid w:val="006C09AF"/>
    <w:rsid w:val="006C0B36"/>
    <w:rsid w:val="006C0CD4"/>
    <w:rsid w:val="006C0E61"/>
    <w:rsid w:val="006C11F1"/>
    <w:rsid w:val="006C1388"/>
    <w:rsid w:val="006C1600"/>
    <w:rsid w:val="006C169B"/>
    <w:rsid w:val="006C1BC0"/>
    <w:rsid w:val="006C1D6D"/>
    <w:rsid w:val="006C1E90"/>
    <w:rsid w:val="006C1FA5"/>
    <w:rsid w:val="006C2133"/>
    <w:rsid w:val="006C22A1"/>
    <w:rsid w:val="006C22AC"/>
    <w:rsid w:val="006C22DA"/>
    <w:rsid w:val="006C24D9"/>
    <w:rsid w:val="006C256B"/>
    <w:rsid w:val="006C263F"/>
    <w:rsid w:val="006C26C8"/>
    <w:rsid w:val="006C2E72"/>
    <w:rsid w:val="006C30DF"/>
    <w:rsid w:val="006C3212"/>
    <w:rsid w:val="006C33F2"/>
    <w:rsid w:val="006C34D2"/>
    <w:rsid w:val="006C38B0"/>
    <w:rsid w:val="006C39CE"/>
    <w:rsid w:val="006C3D84"/>
    <w:rsid w:val="006C3FD2"/>
    <w:rsid w:val="006C42A7"/>
    <w:rsid w:val="006C43B4"/>
    <w:rsid w:val="006C45DD"/>
    <w:rsid w:val="006C47A7"/>
    <w:rsid w:val="006C481D"/>
    <w:rsid w:val="006C50CD"/>
    <w:rsid w:val="006C529F"/>
    <w:rsid w:val="006C5555"/>
    <w:rsid w:val="006C5B64"/>
    <w:rsid w:val="006C5C9C"/>
    <w:rsid w:val="006C640D"/>
    <w:rsid w:val="006C6A92"/>
    <w:rsid w:val="006C6F04"/>
    <w:rsid w:val="006C6F4D"/>
    <w:rsid w:val="006C7003"/>
    <w:rsid w:val="006C70DB"/>
    <w:rsid w:val="006C7412"/>
    <w:rsid w:val="006C7908"/>
    <w:rsid w:val="006C7BE1"/>
    <w:rsid w:val="006C7D2D"/>
    <w:rsid w:val="006D00FB"/>
    <w:rsid w:val="006D0572"/>
    <w:rsid w:val="006D0734"/>
    <w:rsid w:val="006D08D3"/>
    <w:rsid w:val="006D0AA2"/>
    <w:rsid w:val="006D0F88"/>
    <w:rsid w:val="006D10CE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2177"/>
    <w:rsid w:val="006D25B3"/>
    <w:rsid w:val="006D26B5"/>
    <w:rsid w:val="006D303A"/>
    <w:rsid w:val="006D32E9"/>
    <w:rsid w:val="006D3859"/>
    <w:rsid w:val="006D39C5"/>
    <w:rsid w:val="006D39E4"/>
    <w:rsid w:val="006D3B0D"/>
    <w:rsid w:val="006D3BCD"/>
    <w:rsid w:val="006D4292"/>
    <w:rsid w:val="006D44F9"/>
    <w:rsid w:val="006D454E"/>
    <w:rsid w:val="006D4A92"/>
    <w:rsid w:val="006D4D6D"/>
    <w:rsid w:val="006D5431"/>
    <w:rsid w:val="006D54CD"/>
    <w:rsid w:val="006D55E6"/>
    <w:rsid w:val="006D593E"/>
    <w:rsid w:val="006D642B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D2A"/>
    <w:rsid w:val="006D7D6D"/>
    <w:rsid w:val="006D7DBF"/>
    <w:rsid w:val="006E0360"/>
    <w:rsid w:val="006E05F3"/>
    <w:rsid w:val="006E0724"/>
    <w:rsid w:val="006E0D9A"/>
    <w:rsid w:val="006E18D9"/>
    <w:rsid w:val="006E18EE"/>
    <w:rsid w:val="006E1C0B"/>
    <w:rsid w:val="006E1D23"/>
    <w:rsid w:val="006E205A"/>
    <w:rsid w:val="006E23DE"/>
    <w:rsid w:val="006E3201"/>
    <w:rsid w:val="006E3367"/>
    <w:rsid w:val="006E3900"/>
    <w:rsid w:val="006E3948"/>
    <w:rsid w:val="006E40B3"/>
    <w:rsid w:val="006E47E2"/>
    <w:rsid w:val="006E4EB1"/>
    <w:rsid w:val="006E5346"/>
    <w:rsid w:val="006E54DE"/>
    <w:rsid w:val="006E56A9"/>
    <w:rsid w:val="006E5B46"/>
    <w:rsid w:val="006E5C1F"/>
    <w:rsid w:val="006E5C6E"/>
    <w:rsid w:val="006E5D84"/>
    <w:rsid w:val="006E5FBD"/>
    <w:rsid w:val="006E615A"/>
    <w:rsid w:val="006E6306"/>
    <w:rsid w:val="006E632B"/>
    <w:rsid w:val="006E6528"/>
    <w:rsid w:val="006E692D"/>
    <w:rsid w:val="006E6B08"/>
    <w:rsid w:val="006E6B52"/>
    <w:rsid w:val="006E6DE2"/>
    <w:rsid w:val="006E6F8A"/>
    <w:rsid w:val="006E7694"/>
    <w:rsid w:val="006E772A"/>
    <w:rsid w:val="006E7ABB"/>
    <w:rsid w:val="006E7C96"/>
    <w:rsid w:val="006E7FB4"/>
    <w:rsid w:val="006F0542"/>
    <w:rsid w:val="006F0595"/>
    <w:rsid w:val="006F0CF4"/>
    <w:rsid w:val="006F1981"/>
    <w:rsid w:val="006F1B20"/>
    <w:rsid w:val="006F1CC5"/>
    <w:rsid w:val="006F1FBB"/>
    <w:rsid w:val="006F217A"/>
    <w:rsid w:val="006F22A8"/>
    <w:rsid w:val="006F232D"/>
    <w:rsid w:val="006F24A7"/>
    <w:rsid w:val="006F2650"/>
    <w:rsid w:val="006F2BB5"/>
    <w:rsid w:val="006F2D2E"/>
    <w:rsid w:val="006F2F4C"/>
    <w:rsid w:val="006F30B0"/>
    <w:rsid w:val="006F30EA"/>
    <w:rsid w:val="006F33C2"/>
    <w:rsid w:val="006F360E"/>
    <w:rsid w:val="006F389F"/>
    <w:rsid w:val="006F38D3"/>
    <w:rsid w:val="006F3A1E"/>
    <w:rsid w:val="006F3E11"/>
    <w:rsid w:val="006F480F"/>
    <w:rsid w:val="006F4914"/>
    <w:rsid w:val="006F4BFC"/>
    <w:rsid w:val="006F4C90"/>
    <w:rsid w:val="006F4C9C"/>
    <w:rsid w:val="006F4E02"/>
    <w:rsid w:val="006F4F18"/>
    <w:rsid w:val="006F4FA1"/>
    <w:rsid w:val="006F4FC4"/>
    <w:rsid w:val="006F5167"/>
    <w:rsid w:val="006F53D1"/>
    <w:rsid w:val="006F55E9"/>
    <w:rsid w:val="006F57E7"/>
    <w:rsid w:val="006F5A54"/>
    <w:rsid w:val="006F5B3A"/>
    <w:rsid w:val="006F5CD8"/>
    <w:rsid w:val="006F5D19"/>
    <w:rsid w:val="006F65EC"/>
    <w:rsid w:val="006F66F2"/>
    <w:rsid w:val="006F67ED"/>
    <w:rsid w:val="006F6885"/>
    <w:rsid w:val="006F6915"/>
    <w:rsid w:val="006F6958"/>
    <w:rsid w:val="006F699D"/>
    <w:rsid w:val="006F6B43"/>
    <w:rsid w:val="006F6B71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4BB"/>
    <w:rsid w:val="00700904"/>
    <w:rsid w:val="00701502"/>
    <w:rsid w:val="00701688"/>
    <w:rsid w:val="007016D9"/>
    <w:rsid w:val="007019D6"/>
    <w:rsid w:val="00701CE9"/>
    <w:rsid w:val="00701EBA"/>
    <w:rsid w:val="007023B2"/>
    <w:rsid w:val="007024E1"/>
    <w:rsid w:val="007029DE"/>
    <w:rsid w:val="00702D9C"/>
    <w:rsid w:val="00702FBC"/>
    <w:rsid w:val="00702FCD"/>
    <w:rsid w:val="0070328B"/>
    <w:rsid w:val="00703461"/>
    <w:rsid w:val="00703702"/>
    <w:rsid w:val="0070374B"/>
    <w:rsid w:val="007038DB"/>
    <w:rsid w:val="00703AED"/>
    <w:rsid w:val="00704128"/>
    <w:rsid w:val="007047B8"/>
    <w:rsid w:val="00704B80"/>
    <w:rsid w:val="00704C50"/>
    <w:rsid w:val="00704D34"/>
    <w:rsid w:val="00704E7A"/>
    <w:rsid w:val="007050FC"/>
    <w:rsid w:val="00705155"/>
    <w:rsid w:val="007052CB"/>
    <w:rsid w:val="00705386"/>
    <w:rsid w:val="007055DE"/>
    <w:rsid w:val="007059B8"/>
    <w:rsid w:val="00705C3C"/>
    <w:rsid w:val="00705D00"/>
    <w:rsid w:val="00706251"/>
    <w:rsid w:val="00706608"/>
    <w:rsid w:val="007068C9"/>
    <w:rsid w:val="007068F5"/>
    <w:rsid w:val="007069F0"/>
    <w:rsid w:val="00706AEB"/>
    <w:rsid w:val="00706C83"/>
    <w:rsid w:val="0070723F"/>
    <w:rsid w:val="007074E3"/>
    <w:rsid w:val="0070774C"/>
    <w:rsid w:val="007079B7"/>
    <w:rsid w:val="00707D66"/>
    <w:rsid w:val="00707D73"/>
    <w:rsid w:val="00710065"/>
    <w:rsid w:val="0071043D"/>
    <w:rsid w:val="00710604"/>
    <w:rsid w:val="00710B0A"/>
    <w:rsid w:val="00710EAC"/>
    <w:rsid w:val="007111C3"/>
    <w:rsid w:val="00711700"/>
    <w:rsid w:val="00711724"/>
    <w:rsid w:val="007118AD"/>
    <w:rsid w:val="00711BB6"/>
    <w:rsid w:val="00711BEA"/>
    <w:rsid w:val="00711D40"/>
    <w:rsid w:val="00711E3B"/>
    <w:rsid w:val="00712015"/>
    <w:rsid w:val="007120B7"/>
    <w:rsid w:val="007120EF"/>
    <w:rsid w:val="00712166"/>
    <w:rsid w:val="00712387"/>
    <w:rsid w:val="00712538"/>
    <w:rsid w:val="007129D2"/>
    <w:rsid w:val="00712AD3"/>
    <w:rsid w:val="00712C17"/>
    <w:rsid w:val="00713034"/>
    <w:rsid w:val="00713260"/>
    <w:rsid w:val="0071332B"/>
    <w:rsid w:val="00713773"/>
    <w:rsid w:val="00714024"/>
    <w:rsid w:val="007142C7"/>
    <w:rsid w:val="00714467"/>
    <w:rsid w:val="007144DB"/>
    <w:rsid w:val="00714B8D"/>
    <w:rsid w:val="00714C7B"/>
    <w:rsid w:val="00714E05"/>
    <w:rsid w:val="00714F69"/>
    <w:rsid w:val="007151AA"/>
    <w:rsid w:val="0071531D"/>
    <w:rsid w:val="00715574"/>
    <w:rsid w:val="007156CC"/>
    <w:rsid w:val="0071594E"/>
    <w:rsid w:val="00715F79"/>
    <w:rsid w:val="00716484"/>
    <w:rsid w:val="007167DB"/>
    <w:rsid w:val="00716D4B"/>
    <w:rsid w:val="00716DBC"/>
    <w:rsid w:val="00716EC2"/>
    <w:rsid w:val="00716FFD"/>
    <w:rsid w:val="00717073"/>
    <w:rsid w:val="0071756E"/>
    <w:rsid w:val="007175D3"/>
    <w:rsid w:val="00717862"/>
    <w:rsid w:val="00717977"/>
    <w:rsid w:val="00717978"/>
    <w:rsid w:val="007200EF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90D"/>
    <w:rsid w:val="00721DE5"/>
    <w:rsid w:val="00721EB1"/>
    <w:rsid w:val="00721FAE"/>
    <w:rsid w:val="0072200A"/>
    <w:rsid w:val="00722268"/>
    <w:rsid w:val="007223F0"/>
    <w:rsid w:val="00722547"/>
    <w:rsid w:val="00722B01"/>
    <w:rsid w:val="00722DA1"/>
    <w:rsid w:val="00722DDC"/>
    <w:rsid w:val="00722EE4"/>
    <w:rsid w:val="007233E1"/>
    <w:rsid w:val="007236D3"/>
    <w:rsid w:val="0072494D"/>
    <w:rsid w:val="00724A6B"/>
    <w:rsid w:val="00724B50"/>
    <w:rsid w:val="00724CE0"/>
    <w:rsid w:val="00724E68"/>
    <w:rsid w:val="00724EE0"/>
    <w:rsid w:val="00724FBE"/>
    <w:rsid w:val="00725069"/>
    <w:rsid w:val="00725902"/>
    <w:rsid w:val="00725937"/>
    <w:rsid w:val="00726159"/>
    <w:rsid w:val="00726193"/>
    <w:rsid w:val="007261DC"/>
    <w:rsid w:val="00726212"/>
    <w:rsid w:val="007262F1"/>
    <w:rsid w:val="00726335"/>
    <w:rsid w:val="007263DF"/>
    <w:rsid w:val="0072680A"/>
    <w:rsid w:val="00726E9B"/>
    <w:rsid w:val="00726F0E"/>
    <w:rsid w:val="0072732C"/>
    <w:rsid w:val="0072745D"/>
    <w:rsid w:val="007275F7"/>
    <w:rsid w:val="00727DCB"/>
    <w:rsid w:val="00730194"/>
    <w:rsid w:val="007301F2"/>
    <w:rsid w:val="007303A4"/>
    <w:rsid w:val="007303EB"/>
    <w:rsid w:val="007303F8"/>
    <w:rsid w:val="0073045A"/>
    <w:rsid w:val="007305BB"/>
    <w:rsid w:val="00730E51"/>
    <w:rsid w:val="007312C1"/>
    <w:rsid w:val="00731303"/>
    <w:rsid w:val="00731339"/>
    <w:rsid w:val="00731A7D"/>
    <w:rsid w:val="00731D02"/>
    <w:rsid w:val="00731D37"/>
    <w:rsid w:val="00731EE2"/>
    <w:rsid w:val="00731F2C"/>
    <w:rsid w:val="0073210B"/>
    <w:rsid w:val="0073229C"/>
    <w:rsid w:val="007324A7"/>
    <w:rsid w:val="007326BF"/>
    <w:rsid w:val="00732742"/>
    <w:rsid w:val="00732A1C"/>
    <w:rsid w:val="0073322B"/>
    <w:rsid w:val="00733326"/>
    <w:rsid w:val="00733594"/>
    <w:rsid w:val="00733A18"/>
    <w:rsid w:val="00733AF1"/>
    <w:rsid w:val="00733B28"/>
    <w:rsid w:val="00733C5E"/>
    <w:rsid w:val="00734A3B"/>
    <w:rsid w:val="00735105"/>
    <w:rsid w:val="007356A4"/>
    <w:rsid w:val="007356CC"/>
    <w:rsid w:val="00735875"/>
    <w:rsid w:val="007358E2"/>
    <w:rsid w:val="007359AD"/>
    <w:rsid w:val="00735B12"/>
    <w:rsid w:val="00735B4B"/>
    <w:rsid w:val="00736024"/>
    <w:rsid w:val="0073607F"/>
    <w:rsid w:val="007360FD"/>
    <w:rsid w:val="00736501"/>
    <w:rsid w:val="00736571"/>
    <w:rsid w:val="0073664B"/>
    <w:rsid w:val="00736FF0"/>
    <w:rsid w:val="0073711F"/>
    <w:rsid w:val="00737150"/>
    <w:rsid w:val="00737165"/>
    <w:rsid w:val="007371CF"/>
    <w:rsid w:val="00737788"/>
    <w:rsid w:val="007378DA"/>
    <w:rsid w:val="00737E1B"/>
    <w:rsid w:val="007400C5"/>
    <w:rsid w:val="007400D7"/>
    <w:rsid w:val="007400E6"/>
    <w:rsid w:val="0074044F"/>
    <w:rsid w:val="00740477"/>
    <w:rsid w:val="0074050E"/>
    <w:rsid w:val="007406CC"/>
    <w:rsid w:val="007407C2"/>
    <w:rsid w:val="00740881"/>
    <w:rsid w:val="007409A1"/>
    <w:rsid w:val="00740B39"/>
    <w:rsid w:val="00740CD6"/>
    <w:rsid w:val="00740E72"/>
    <w:rsid w:val="00741008"/>
    <w:rsid w:val="0074181B"/>
    <w:rsid w:val="007418C5"/>
    <w:rsid w:val="007419E2"/>
    <w:rsid w:val="00741D39"/>
    <w:rsid w:val="00741D8C"/>
    <w:rsid w:val="00741F1B"/>
    <w:rsid w:val="00742078"/>
    <w:rsid w:val="007422E0"/>
    <w:rsid w:val="007423AB"/>
    <w:rsid w:val="0074290D"/>
    <w:rsid w:val="00742B6F"/>
    <w:rsid w:val="00742D74"/>
    <w:rsid w:val="00742E27"/>
    <w:rsid w:val="0074305A"/>
    <w:rsid w:val="007431E4"/>
    <w:rsid w:val="00743373"/>
    <w:rsid w:val="0074375F"/>
    <w:rsid w:val="00743762"/>
    <w:rsid w:val="00743985"/>
    <w:rsid w:val="007439D4"/>
    <w:rsid w:val="00743CF1"/>
    <w:rsid w:val="00743E7F"/>
    <w:rsid w:val="00743FB7"/>
    <w:rsid w:val="0074401C"/>
    <w:rsid w:val="00744046"/>
    <w:rsid w:val="0074433A"/>
    <w:rsid w:val="00744A16"/>
    <w:rsid w:val="00744B1D"/>
    <w:rsid w:val="00744B82"/>
    <w:rsid w:val="007450B6"/>
    <w:rsid w:val="007450BB"/>
    <w:rsid w:val="007455FA"/>
    <w:rsid w:val="0074562B"/>
    <w:rsid w:val="00745D39"/>
    <w:rsid w:val="00745E67"/>
    <w:rsid w:val="00745EF4"/>
    <w:rsid w:val="0074602F"/>
    <w:rsid w:val="007463A1"/>
    <w:rsid w:val="00746430"/>
    <w:rsid w:val="00746489"/>
    <w:rsid w:val="007464E0"/>
    <w:rsid w:val="007466E0"/>
    <w:rsid w:val="007467B5"/>
    <w:rsid w:val="0074684B"/>
    <w:rsid w:val="00746A4C"/>
    <w:rsid w:val="00746B38"/>
    <w:rsid w:val="00746FA9"/>
    <w:rsid w:val="00747005"/>
    <w:rsid w:val="0074717E"/>
    <w:rsid w:val="00747298"/>
    <w:rsid w:val="007479F6"/>
    <w:rsid w:val="00747C52"/>
    <w:rsid w:val="00747F84"/>
    <w:rsid w:val="0075042E"/>
    <w:rsid w:val="007508F2"/>
    <w:rsid w:val="00750990"/>
    <w:rsid w:val="00750B89"/>
    <w:rsid w:val="00750E4C"/>
    <w:rsid w:val="00750F5A"/>
    <w:rsid w:val="0075101F"/>
    <w:rsid w:val="00751947"/>
    <w:rsid w:val="00751D27"/>
    <w:rsid w:val="007520A0"/>
    <w:rsid w:val="00752B53"/>
    <w:rsid w:val="00752E4D"/>
    <w:rsid w:val="00752FFB"/>
    <w:rsid w:val="007534F0"/>
    <w:rsid w:val="007538F5"/>
    <w:rsid w:val="00753A7B"/>
    <w:rsid w:val="00753BA2"/>
    <w:rsid w:val="00753F47"/>
    <w:rsid w:val="00754050"/>
    <w:rsid w:val="00754399"/>
    <w:rsid w:val="00754D28"/>
    <w:rsid w:val="00755090"/>
    <w:rsid w:val="00755268"/>
    <w:rsid w:val="00755543"/>
    <w:rsid w:val="0075557E"/>
    <w:rsid w:val="007557A8"/>
    <w:rsid w:val="0075588B"/>
    <w:rsid w:val="00755954"/>
    <w:rsid w:val="00755B49"/>
    <w:rsid w:val="00755D06"/>
    <w:rsid w:val="00756003"/>
    <w:rsid w:val="007564EA"/>
    <w:rsid w:val="007565EE"/>
    <w:rsid w:val="0075662F"/>
    <w:rsid w:val="00756632"/>
    <w:rsid w:val="0075680C"/>
    <w:rsid w:val="00756BB2"/>
    <w:rsid w:val="00756D1E"/>
    <w:rsid w:val="00756DBF"/>
    <w:rsid w:val="007571F9"/>
    <w:rsid w:val="00757431"/>
    <w:rsid w:val="007575C2"/>
    <w:rsid w:val="00757696"/>
    <w:rsid w:val="007578BA"/>
    <w:rsid w:val="00757FF1"/>
    <w:rsid w:val="007600D6"/>
    <w:rsid w:val="00760361"/>
    <w:rsid w:val="0076051F"/>
    <w:rsid w:val="007605C0"/>
    <w:rsid w:val="0076060F"/>
    <w:rsid w:val="00760793"/>
    <w:rsid w:val="00760AFF"/>
    <w:rsid w:val="00760BB5"/>
    <w:rsid w:val="00760E28"/>
    <w:rsid w:val="00760EA5"/>
    <w:rsid w:val="00761145"/>
    <w:rsid w:val="0076119E"/>
    <w:rsid w:val="007611F6"/>
    <w:rsid w:val="00761389"/>
    <w:rsid w:val="00761418"/>
    <w:rsid w:val="007616BC"/>
    <w:rsid w:val="00761767"/>
    <w:rsid w:val="00761A34"/>
    <w:rsid w:val="00761C02"/>
    <w:rsid w:val="00761E10"/>
    <w:rsid w:val="00762AED"/>
    <w:rsid w:val="00762B3F"/>
    <w:rsid w:val="00762BBA"/>
    <w:rsid w:val="00762D16"/>
    <w:rsid w:val="00763000"/>
    <w:rsid w:val="0076309F"/>
    <w:rsid w:val="0076350A"/>
    <w:rsid w:val="0076376E"/>
    <w:rsid w:val="00763935"/>
    <w:rsid w:val="00763976"/>
    <w:rsid w:val="0076399F"/>
    <w:rsid w:val="00763A54"/>
    <w:rsid w:val="007640E4"/>
    <w:rsid w:val="007642A3"/>
    <w:rsid w:val="0076466A"/>
    <w:rsid w:val="00764BD9"/>
    <w:rsid w:val="00764D9A"/>
    <w:rsid w:val="00764F71"/>
    <w:rsid w:val="0076514A"/>
    <w:rsid w:val="00765256"/>
    <w:rsid w:val="007652B9"/>
    <w:rsid w:val="0076583F"/>
    <w:rsid w:val="00766508"/>
    <w:rsid w:val="0076664E"/>
    <w:rsid w:val="00766739"/>
    <w:rsid w:val="00766892"/>
    <w:rsid w:val="00766F97"/>
    <w:rsid w:val="00766F98"/>
    <w:rsid w:val="007675A5"/>
    <w:rsid w:val="007675BC"/>
    <w:rsid w:val="00767A31"/>
    <w:rsid w:val="00767CA1"/>
    <w:rsid w:val="00767CD9"/>
    <w:rsid w:val="00767D6D"/>
    <w:rsid w:val="00767FEB"/>
    <w:rsid w:val="00770195"/>
    <w:rsid w:val="00770777"/>
    <w:rsid w:val="00771564"/>
    <w:rsid w:val="0077184B"/>
    <w:rsid w:val="0077192F"/>
    <w:rsid w:val="00772357"/>
    <w:rsid w:val="007726DC"/>
    <w:rsid w:val="00772DB1"/>
    <w:rsid w:val="00773024"/>
    <w:rsid w:val="007735A6"/>
    <w:rsid w:val="00773CFF"/>
    <w:rsid w:val="00773D01"/>
    <w:rsid w:val="00773D26"/>
    <w:rsid w:val="00773DDE"/>
    <w:rsid w:val="00774176"/>
    <w:rsid w:val="007742A5"/>
    <w:rsid w:val="007746F5"/>
    <w:rsid w:val="0077495A"/>
    <w:rsid w:val="00774CCE"/>
    <w:rsid w:val="007755A5"/>
    <w:rsid w:val="00775A0F"/>
    <w:rsid w:val="00775AE6"/>
    <w:rsid w:val="00775BA3"/>
    <w:rsid w:val="00775D2B"/>
    <w:rsid w:val="00775DB9"/>
    <w:rsid w:val="00775E18"/>
    <w:rsid w:val="0077628C"/>
    <w:rsid w:val="0077637B"/>
    <w:rsid w:val="00776471"/>
    <w:rsid w:val="007764F2"/>
    <w:rsid w:val="0077661D"/>
    <w:rsid w:val="007767EF"/>
    <w:rsid w:val="00776A8C"/>
    <w:rsid w:val="00777025"/>
    <w:rsid w:val="00777352"/>
    <w:rsid w:val="007774E5"/>
    <w:rsid w:val="00777652"/>
    <w:rsid w:val="0077773C"/>
    <w:rsid w:val="007778E1"/>
    <w:rsid w:val="00777A7C"/>
    <w:rsid w:val="0078015C"/>
    <w:rsid w:val="00780198"/>
    <w:rsid w:val="00780334"/>
    <w:rsid w:val="007804B9"/>
    <w:rsid w:val="0078058C"/>
    <w:rsid w:val="007806D4"/>
    <w:rsid w:val="00780B58"/>
    <w:rsid w:val="00780E33"/>
    <w:rsid w:val="00780FE7"/>
    <w:rsid w:val="00781074"/>
    <w:rsid w:val="00781382"/>
    <w:rsid w:val="0078155E"/>
    <w:rsid w:val="00781E43"/>
    <w:rsid w:val="00781F3D"/>
    <w:rsid w:val="007820D4"/>
    <w:rsid w:val="00782352"/>
    <w:rsid w:val="0078252A"/>
    <w:rsid w:val="007825CE"/>
    <w:rsid w:val="00782781"/>
    <w:rsid w:val="00782817"/>
    <w:rsid w:val="007828BA"/>
    <w:rsid w:val="0078319D"/>
    <w:rsid w:val="0078366A"/>
    <w:rsid w:val="00783670"/>
    <w:rsid w:val="00783B05"/>
    <w:rsid w:val="00783DB0"/>
    <w:rsid w:val="0078423B"/>
    <w:rsid w:val="007842B9"/>
    <w:rsid w:val="00784403"/>
    <w:rsid w:val="00784D7C"/>
    <w:rsid w:val="0078529B"/>
    <w:rsid w:val="007852FB"/>
    <w:rsid w:val="007856E5"/>
    <w:rsid w:val="00785958"/>
    <w:rsid w:val="00785A58"/>
    <w:rsid w:val="00785AA6"/>
    <w:rsid w:val="00785B25"/>
    <w:rsid w:val="00785F15"/>
    <w:rsid w:val="007862FD"/>
    <w:rsid w:val="0078674E"/>
    <w:rsid w:val="00786928"/>
    <w:rsid w:val="00786ED3"/>
    <w:rsid w:val="00786F11"/>
    <w:rsid w:val="00787088"/>
    <w:rsid w:val="007871D2"/>
    <w:rsid w:val="007871DE"/>
    <w:rsid w:val="007872DB"/>
    <w:rsid w:val="00787311"/>
    <w:rsid w:val="00787524"/>
    <w:rsid w:val="0078792A"/>
    <w:rsid w:val="00787937"/>
    <w:rsid w:val="007900E2"/>
    <w:rsid w:val="007901BD"/>
    <w:rsid w:val="00790630"/>
    <w:rsid w:val="00790758"/>
    <w:rsid w:val="00790D3D"/>
    <w:rsid w:val="00790DBF"/>
    <w:rsid w:val="00790F55"/>
    <w:rsid w:val="0079107F"/>
    <w:rsid w:val="0079137E"/>
    <w:rsid w:val="007913E5"/>
    <w:rsid w:val="007915C9"/>
    <w:rsid w:val="00791751"/>
    <w:rsid w:val="0079183D"/>
    <w:rsid w:val="00791A64"/>
    <w:rsid w:val="00791B11"/>
    <w:rsid w:val="00791BB5"/>
    <w:rsid w:val="007920A0"/>
    <w:rsid w:val="007924B9"/>
    <w:rsid w:val="00792CD4"/>
    <w:rsid w:val="00792D38"/>
    <w:rsid w:val="00792F48"/>
    <w:rsid w:val="007933E8"/>
    <w:rsid w:val="007935E4"/>
    <w:rsid w:val="0079367E"/>
    <w:rsid w:val="007936F8"/>
    <w:rsid w:val="00793709"/>
    <w:rsid w:val="00793C23"/>
    <w:rsid w:val="0079415A"/>
    <w:rsid w:val="00794694"/>
    <w:rsid w:val="00794BDB"/>
    <w:rsid w:val="007959F9"/>
    <w:rsid w:val="00795D4C"/>
    <w:rsid w:val="00795E41"/>
    <w:rsid w:val="00796084"/>
    <w:rsid w:val="007960EB"/>
    <w:rsid w:val="0079652E"/>
    <w:rsid w:val="007966ED"/>
    <w:rsid w:val="00796796"/>
    <w:rsid w:val="007969A2"/>
    <w:rsid w:val="00796C17"/>
    <w:rsid w:val="007971BF"/>
    <w:rsid w:val="00797243"/>
    <w:rsid w:val="00797294"/>
    <w:rsid w:val="007974A2"/>
    <w:rsid w:val="0079764A"/>
    <w:rsid w:val="00797840"/>
    <w:rsid w:val="00797AD6"/>
    <w:rsid w:val="00797FA8"/>
    <w:rsid w:val="007A0079"/>
    <w:rsid w:val="007A015B"/>
    <w:rsid w:val="007A01DA"/>
    <w:rsid w:val="007A0212"/>
    <w:rsid w:val="007A0519"/>
    <w:rsid w:val="007A0663"/>
    <w:rsid w:val="007A0BEB"/>
    <w:rsid w:val="007A0E0B"/>
    <w:rsid w:val="007A1567"/>
    <w:rsid w:val="007A174E"/>
    <w:rsid w:val="007A1851"/>
    <w:rsid w:val="007A18F2"/>
    <w:rsid w:val="007A1960"/>
    <w:rsid w:val="007A1CC1"/>
    <w:rsid w:val="007A1CCD"/>
    <w:rsid w:val="007A1E49"/>
    <w:rsid w:val="007A1E5C"/>
    <w:rsid w:val="007A1E78"/>
    <w:rsid w:val="007A1EBE"/>
    <w:rsid w:val="007A1FA4"/>
    <w:rsid w:val="007A2070"/>
    <w:rsid w:val="007A21CB"/>
    <w:rsid w:val="007A237A"/>
    <w:rsid w:val="007A2A5F"/>
    <w:rsid w:val="007A2B92"/>
    <w:rsid w:val="007A2B9A"/>
    <w:rsid w:val="007A3001"/>
    <w:rsid w:val="007A30D0"/>
    <w:rsid w:val="007A3300"/>
    <w:rsid w:val="007A33DD"/>
    <w:rsid w:val="007A3757"/>
    <w:rsid w:val="007A39DE"/>
    <w:rsid w:val="007A3BD8"/>
    <w:rsid w:val="007A3BF4"/>
    <w:rsid w:val="007A464A"/>
    <w:rsid w:val="007A4704"/>
    <w:rsid w:val="007A4765"/>
    <w:rsid w:val="007A489A"/>
    <w:rsid w:val="007A4937"/>
    <w:rsid w:val="007A4A90"/>
    <w:rsid w:val="007A4B77"/>
    <w:rsid w:val="007A4CC6"/>
    <w:rsid w:val="007A4D27"/>
    <w:rsid w:val="007A4EFD"/>
    <w:rsid w:val="007A50EB"/>
    <w:rsid w:val="007A5113"/>
    <w:rsid w:val="007A5453"/>
    <w:rsid w:val="007A57EE"/>
    <w:rsid w:val="007A5BF6"/>
    <w:rsid w:val="007A6288"/>
    <w:rsid w:val="007A63B1"/>
    <w:rsid w:val="007A63E6"/>
    <w:rsid w:val="007A6495"/>
    <w:rsid w:val="007A67BE"/>
    <w:rsid w:val="007A710A"/>
    <w:rsid w:val="007A7363"/>
    <w:rsid w:val="007A73AC"/>
    <w:rsid w:val="007A7556"/>
    <w:rsid w:val="007A75C0"/>
    <w:rsid w:val="007A7633"/>
    <w:rsid w:val="007A7AFE"/>
    <w:rsid w:val="007A7B3B"/>
    <w:rsid w:val="007A7B4F"/>
    <w:rsid w:val="007A7D62"/>
    <w:rsid w:val="007B00DA"/>
    <w:rsid w:val="007B06F2"/>
    <w:rsid w:val="007B08F1"/>
    <w:rsid w:val="007B09EE"/>
    <w:rsid w:val="007B0A9E"/>
    <w:rsid w:val="007B0B96"/>
    <w:rsid w:val="007B1693"/>
    <w:rsid w:val="007B198D"/>
    <w:rsid w:val="007B1F22"/>
    <w:rsid w:val="007B1F7C"/>
    <w:rsid w:val="007B212B"/>
    <w:rsid w:val="007B2255"/>
    <w:rsid w:val="007B22F6"/>
    <w:rsid w:val="007B2489"/>
    <w:rsid w:val="007B29AA"/>
    <w:rsid w:val="007B29D5"/>
    <w:rsid w:val="007B2B9B"/>
    <w:rsid w:val="007B30AC"/>
    <w:rsid w:val="007B30EB"/>
    <w:rsid w:val="007B32D4"/>
    <w:rsid w:val="007B36C3"/>
    <w:rsid w:val="007B3B64"/>
    <w:rsid w:val="007B3D6F"/>
    <w:rsid w:val="007B3D7B"/>
    <w:rsid w:val="007B3E6D"/>
    <w:rsid w:val="007B41EC"/>
    <w:rsid w:val="007B432B"/>
    <w:rsid w:val="007B44CF"/>
    <w:rsid w:val="007B4600"/>
    <w:rsid w:val="007B4792"/>
    <w:rsid w:val="007B4B0F"/>
    <w:rsid w:val="007B4C41"/>
    <w:rsid w:val="007B4D19"/>
    <w:rsid w:val="007B5133"/>
    <w:rsid w:val="007B5221"/>
    <w:rsid w:val="007B52E1"/>
    <w:rsid w:val="007B5749"/>
    <w:rsid w:val="007B5787"/>
    <w:rsid w:val="007B5840"/>
    <w:rsid w:val="007B5BAF"/>
    <w:rsid w:val="007B5EE2"/>
    <w:rsid w:val="007B6258"/>
    <w:rsid w:val="007B64EC"/>
    <w:rsid w:val="007B667B"/>
    <w:rsid w:val="007B687C"/>
    <w:rsid w:val="007B6B83"/>
    <w:rsid w:val="007B6D36"/>
    <w:rsid w:val="007B6FEA"/>
    <w:rsid w:val="007B724C"/>
    <w:rsid w:val="007B7291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F9"/>
    <w:rsid w:val="007C14C9"/>
    <w:rsid w:val="007C16BF"/>
    <w:rsid w:val="007C1A75"/>
    <w:rsid w:val="007C1FF5"/>
    <w:rsid w:val="007C2635"/>
    <w:rsid w:val="007C26FE"/>
    <w:rsid w:val="007C29FD"/>
    <w:rsid w:val="007C2AB5"/>
    <w:rsid w:val="007C2DA2"/>
    <w:rsid w:val="007C332D"/>
    <w:rsid w:val="007C347B"/>
    <w:rsid w:val="007C37A7"/>
    <w:rsid w:val="007C3A69"/>
    <w:rsid w:val="007C3C33"/>
    <w:rsid w:val="007C3EEB"/>
    <w:rsid w:val="007C44D1"/>
    <w:rsid w:val="007C4932"/>
    <w:rsid w:val="007C4C62"/>
    <w:rsid w:val="007C4DC6"/>
    <w:rsid w:val="007C4E62"/>
    <w:rsid w:val="007C536A"/>
    <w:rsid w:val="007C54C5"/>
    <w:rsid w:val="007C57C2"/>
    <w:rsid w:val="007C62C2"/>
    <w:rsid w:val="007C637E"/>
    <w:rsid w:val="007C6736"/>
    <w:rsid w:val="007C6945"/>
    <w:rsid w:val="007C6D4F"/>
    <w:rsid w:val="007C6DE0"/>
    <w:rsid w:val="007C6F17"/>
    <w:rsid w:val="007C7575"/>
    <w:rsid w:val="007C77CA"/>
    <w:rsid w:val="007C790B"/>
    <w:rsid w:val="007C7B36"/>
    <w:rsid w:val="007D014D"/>
    <w:rsid w:val="007D078F"/>
    <w:rsid w:val="007D15E6"/>
    <w:rsid w:val="007D1726"/>
    <w:rsid w:val="007D1C5B"/>
    <w:rsid w:val="007D1E19"/>
    <w:rsid w:val="007D2176"/>
    <w:rsid w:val="007D22A0"/>
    <w:rsid w:val="007D2392"/>
    <w:rsid w:val="007D267A"/>
    <w:rsid w:val="007D2B8B"/>
    <w:rsid w:val="007D2BC1"/>
    <w:rsid w:val="007D2D49"/>
    <w:rsid w:val="007D2D7F"/>
    <w:rsid w:val="007D2EAF"/>
    <w:rsid w:val="007D2ED0"/>
    <w:rsid w:val="007D3BAD"/>
    <w:rsid w:val="007D42DE"/>
    <w:rsid w:val="007D440F"/>
    <w:rsid w:val="007D467F"/>
    <w:rsid w:val="007D4872"/>
    <w:rsid w:val="007D489F"/>
    <w:rsid w:val="007D49F4"/>
    <w:rsid w:val="007D4A53"/>
    <w:rsid w:val="007D4A78"/>
    <w:rsid w:val="007D4BE4"/>
    <w:rsid w:val="007D4C16"/>
    <w:rsid w:val="007D4CB4"/>
    <w:rsid w:val="007D5516"/>
    <w:rsid w:val="007D566C"/>
    <w:rsid w:val="007D5689"/>
    <w:rsid w:val="007D57A8"/>
    <w:rsid w:val="007D5906"/>
    <w:rsid w:val="007D5926"/>
    <w:rsid w:val="007D6163"/>
    <w:rsid w:val="007D6236"/>
    <w:rsid w:val="007D62D8"/>
    <w:rsid w:val="007D67CA"/>
    <w:rsid w:val="007D6A13"/>
    <w:rsid w:val="007D6CF3"/>
    <w:rsid w:val="007D6DD6"/>
    <w:rsid w:val="007D6DFF"/>
    <w:rsid w:val="007D7362"/>
    <w:rsid w:val="007D7677"/>
    <w:rsid w:val="007D7AD5"/>
    <w:rsid w:val="007E0331"/>
    <w:rsid w:val="007E049C"/>
    <w:rsid w:val="007E04DE"/>
    <w:rsid w:val="007E08B4"/>
    <w:rsid w:val="007E0CC2"/>
    <w:rsid w:val="007E0E94"/>
    <w:rsid w:val="007E17D9"/>
    <w:rsid w:val="007E1A8B"/>
    <w:rsid w:val="007E1F79"/>
    <w:rsid w:val="007E2284"/>
    <w:rsid w:val="007E2484"/>
    <w:rsid w:val="007E248E"/>
    <w:rsid w:val="007E2562"/>
    <w:rsid w:val="007E25BD"/>
    <w:rsid w:val="007E2E62"/>
    <w:rsid w:val="007E2FD1"/>
    <w:rsid w:val="007E307A"/>
    <w:rsid w:val="007E35AA"/>
    <w:rsid w:val="007E3727"/>
    <w:rsid w:val="007E37F6"/>
    <w:rsid w:val="007E3C48"/>
    <w:rsid w:val="007E3D30"/>
    <w:rsid w:val="007E3E0B"/>
    <w:rsid w:val="007E4232"/>
    <w:rsid w:val="007E46DC"/>
    <w:rsid w:val="007E4AA0"/>
    <w:rsid w:val="007E4B27"/>
    <w:rsid w:val="007E4D69"/>
    <w:rsid w:val="007E4E4E"/>
    <w:rsid w:val="007E503A"/>
    <w:rsid w:val="007E51B4"/>
    <w:rsid w:val="007E51ED"/>
    <w:rsid w:val="007E5226"/>
    <w:rsid w:val="007E537A"/>
    <w:rsid w:val="007E55FE"/>
    <w:rsid w:val="007E59F0"/>
    <w:rsid w:val="007E5AB3"/>
    <w:rsid w:val="007E5F4B"/>
    <w:rsid w:val="007E62AF"/>
    <w:rsid w:val="007E648A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D98"/>
    <w:rsid w:val="007E7F40"/>
    <w:rsid w:val="007F02BC"/>
    <w:rsid w:val="007F02D2"/>
    <w:rsid w:val="007F0390"/>
    <w:rsid w:val="007F0536"/>
    <w:rsid w:val="007F087E"/>
    <w:rsid w:val="007F0F64"/>
    <w:rsid w:val="007F0FE9"/>
    <w:rsid w:val="007F10D9"/>
    <w:rsid w:val="007F1384"/>
    <w:rsid w:val="007F19AB"/>
    <w:rsid w:val="007F20CE"/>
    <w:rsid w:val="007F219E"/>
    <w:rsid w:val="007F24B9"/>
    <w:rsid w:val="007F2D8E"/>
    <w:rsid w:val="007F31CF"/>
    <w:rsid w:val="007F3615"/>
    <w:rsid w:val="007F366C"/>
    <w:rsid w:val="007F391C"/>
    <w:rsid w:val="007F39C1"/>
    <w:rsid w:val="007F3B82"/>
    <w:rsid w:val="007F3C1A"/>
    <w:rsid w:val="007F40FC"/>
    <w:rsid w:val="007F420F"/>
    <w:rsid w:val="007F42F8"/>
    <w:rsid w:val="007F44F4"/>
    <w:rsid w:val="007F46DF"/>
    <w:rsid w:val="007F47AA"/>
    <w:rsid w:val="007F493A"/>
    <w:rsid w:val="007F4989"/>
    <w:rsid w:val="007F4B80"/>
    <w:rsid w:val="007F4C08"/>
    <w:rsid w:val="007F4C0F"/>
    <w:rsid w:val="007F4EC8"/>
    <w:rsid w:val="007F4F91"/>
    <w:rsid w:val="007F4FCC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3"/>
    <w:rsid w:val="007F6174"/>
    <w:rsid w:val="007F6244"/>
    <w:rsid w:val="007F6331"/>
    <w:rsid w:val="007F63D7"/>
    <w:rsid w:val="007F6468"/>
    <w:rsid w:val="007F66A5"/>
    <w:rsid w:val="007F68AD"/>
    <w:rsid w:val="007F6D7E"/>
    <w:rsid w:val="007F6EAB"/>
    <w:rsid w:val="007F7045"/>
    <w:rsid w:val="007F73F3"/>
    <w:rsid w:val="007F7549"/>
    <w:rsid w:val="007F78C7"/>
    <w:rsid w:val="008001AF"/>
    <w:rsid w:val="00800416"/>
    <w:rsid w:val="008009CB"/>
    <w:rsid w:val="00800F99"/>
    <w:rsid w:val="00801209"/>
    <w:rsid w:val="00801C34"/>
    <w:rsid w:val="00801E90"/>
    <w:rsid w:val="00801F6A"/>
    <w:rsid w:val="008023D2"/>
    <w:rsid w:val="00802896"/>
    <w:rsid w:val="008028C4"/>
    <w:rsid w:val="0080312A"/>
    <w:rsid w:val="00803507"/>
    <w:rsid w:val="008040B5"/>
    <w:rsid w:val="0080429C"/>
    <w:rsid w:val="00804B20"/>
    <w:rsid w:val="00804C6A"/>
    <w:rsid w:val="00804D42"/>
    <w:rsid w:val="0080522B"/>
    <w:rsid w:val="00805302"/>
    <w:rsid w:val="008053F2"/>
    <w:rsid w:val="008055BB"/>
    <w:rsid w:val="0080575B"/>
    <w:rsid w:val="00805EBF"/>
    <w:rsid w:val="00806467"/>
    <w:rsid w:val="008069FB"/>
    <w:rsid w:val="008070CC"/>
    <w:rsid w:val="0080739F"/>
    <w:rsid w:val="008075DC"/>
    <w:rsid w:val="00807982"/>
    <w:rsid w:val="00807A9A"/>
    <w:rsid w:val="00807B73"/>
    <w:rsid w:val="00807C38"/>
    <w:rsid w:val="00807D0C"/>
    <w:rsid w:val="00807D59"/>
    <w:rsid w:val="00807DB0"/>
    <w:rsid w:val="00807DB1"/>
    <w:rsid w:val="00810246"/>
    <w:rsid w:val="008102DF"/>
    <w:rsid w:val="008105B9"/>
    <w:rsid w:val="0081065E"/>
    <w:rsid w:val="00810A38"/>
    <w:rsid w:val="00810CBB"/>
    <w:rsid w:val="00810CD7"/>
    <w:rsid w:val="00810D9B"/>
    <w:rsid w:val="00810FD6"/>
    <w:rsid w:val="00811048"/>
    <w:rsid w:val="008117DE"/>
    <w:rsid w:val="0081197D"/>
    <w:rsid w:val="00811B8E"/>
    <w:rsid w:val="0081234F"/>
    <w:rsid w:val="008123C8"/>
    <w:rsid w:val="008124C5"/>
    <w:rsid w:val="00812582"/>
    <w:rsid w:val="00812702"/>
    <w:rsid w:val="00812951"/>
    <w:rsid w:val="00812E6B"/>
    <w:rsid w:val="00812ECD"/>
    <w:rsid w:val="00812F57"/>
    <w:rsid w:val="00813030"/>
    <w:rsid w:val="00813404"/>
    <w:rsid w:val="00813D25"/>
    <w:rsid w:val="008142DD"/>
    <w:rsid w:val="008142E1"/>
    <w:rsid w:val="00814408"/>
    <w:rsid w:val="00814749"/>
    <w:rsid w:val="00814881"/>
    <w:rsid w:val="008148AF"/>
    <w:rsid w:val="00814B72"/>
    <w:rsid w:val="00814C77"/>
    <w:rsid w:val="00814E50"/>
    <w:rsid w:val="008151CA"/>
    <w:rsid w:val="008151FB"/>
    <w:rsid w:val="00815239"/>
    <w:rsid w:val="008154B6"/>
    <w:rsid w:val="008155A5"/>
    <w:rsid w:val="00815629"/>
    <w:rsid w:val="00815748"/>
    <w:rsid w:val="008157F1"/>
    <w:rsid w:val="008159E7"/>
    <w:rsid w:val="00815AB8"/>
    <w:rsid w:val="00815FF4"/>
    <w:rsid w:val="0081624F"/>
    <w:rsid w:val="00816284"/>
    <w:rsid w:val="008163DC"/>
    <w:rsid w:val="00816498"/>
    <w:rsid w:val="008168B8"/>
    <w:rsid w:val="00816995"/>
    <w:rsid w:val="00816A28"/>
    <w:rsid w:val="00816B63"/>
    <w:rsid w:val="00816D48"/>
    <w:rsid w:val="00816FCE"/>
    <w:rsid w:val="00817446"/>
    <w:rsid w:val="00817531"/>
    <w:rsid w:val="008176AD"/>
    <w:rsid w:val="00817885"/>
    <w:rsid w:val="00820005"/>
    <w:rsid w:val="00820344"/>
    <w:rsid w:val="00820410"/>
    <w:rsid w:val="00820558"/>
    <w:rsid w:val="008206EB"/>
    <w:rsid w:val="00820F2F"/>
    <w:rsid w:val="00820FDD"/>
    <w:rsid w:val="00821276"/>
    <w:rsid w:val="008212F0"/>
    <w:rsid w:val="008215C9"/>
    <w:rsid w:val="00821AF4"/>
    <w:rsid w:val="00821ED1"/>
    <w:rsid w:val="00821F41"/>
    <w:rsid w:val="00821F5E"/>
    <w:rsid w:val="00821FF9"/>
    <w:rsid w:val="008221FE"/>
    <w:rsid w:val="00822624"/>
    <w:rsid w:val="008227B7"/>
    <w:rsid w:val="0082284A"/>
    <w:rsid w:val="0082292E"/>
    <w:rsid w:val="00822A78"/>
    <w:rsid w:val="00822B8C"/>
    <w:rsid w:val="00822C61"/>
    <w:rsid w:val="00822CEB"/>
    <w:rsid w:val="00822DB9"/>
    <w:rsid w:val="00822DF5"/>
    <w:rsid w:val="00822F22"/>
    <w:rsid w:val="00823BA1"/>
    <w:rsid w:val="008240CB"/>
    <w:rsid w:val="008242EF"/>
    <w:rsid w:val="00824E70"/>
    <w:rsid w:val="00825056"/>
    <w:rsid w:val="00825638"/>
    <w:rsid w:val="00825C08"/>
    <w:rsid w:val="00825CD2"/>
    <w:rsid w:val="00826244"/>
    <w:rsid w:val="00826428"/>
    <w:rsid w:val="00826459"/>
    <w:rsid w:val="00826A16"/>
    <w:rsid w:val="00826B90"/>
    <w:rsid w:val="008270F3"/>
    <w:rsid w:val="008277D3"/>
    <w:rsid w:val="00827B1D"/>
    <w:rsid w:val="00827C70"/>
    <w:rsid w:val="00827DBF"/>
    <w:rsid w:val="008300A4"/>
    <w:rsid w:val="008301BD"/>
    <w:rsid w:val="00830394"/>
    <w:rsid w:val="008303A2"/>
    <w:rsid w:val="0083042C"/>
    <w:rsid w:val="008305B1"/>
    <w:rsid w:val="008306C1"/>
    <w:rsid w:val="008307CB"/>
    <w:rsid w:val="00830E89"/>
    <w:rsid w:val="00831061"/>
    <w:rsid w:val="0083121A"/>
    <w:rsid w:val="00831336"/>
    <w:rsid w:val="0083145C"/>
    <w:rsid w:val="00831512"/>
    <w:rsid w:val="0083165F"/>
    <w:rsid w:val="008318E8"/>
    <w:rsid w:val="00831C93"/>
    <w:rsid w:val="00831DC6"/>
    <w:rsid w:val="00831E33"/>
    <w:rsid w:val="00831FCA"/>
    <w:rsid w:val="008321B1"/>
    <w:rsid w:val="00832E62"/>
    <w:rsid w:val="00833114"/>
    <w:rsid w:val="0083311C"/>
    <w:rsid w:val="00833424"/>
    <w:rsid w:val="00833454"/>
    <w:rsid w:val="0083358C"/>
    <w:rsid w:val="00833598"/>
    <w:rsid w:val="00833600"/>
    <w:rsid w:val="0083383E"/>
    <w:rsid w:val="00833E7B"/>
    <w:rsid w:val="00833EFB"/>
    <w:rsid w:val="0083419D"/>
    <w:rsid w:val="00834205"/>
    <w:rsid w:val="008344E3"/>
    <w:rsid w:val="0083454D"/>
    <w:rsid w:val="00834606"/>
    <w:rsid w:val="0083461B"/>
    <w:rsid w:val="00834A05"/>
    <w:rsid w:val="00834A14"/>
    <w:rsid w:val="00834BE9"/>
    <w:rsid w:val="00834CF3"/>
    <w:rsid w:val="0083515B"/>
    <w:rsid w:val="0083515F"/>
    <w:rsid w:val="008352DE"/>
    <w:rsid w:val="00835324"/>
    <w:rsid w:val="0083561C"/>
    <w:rsid w:val="0083583B"/>
    <w:rsid w:val="00835A05"/>
    <w:rsid w:val="00835ACB"/>
    <w:rsid w:val="00835E93"/>
    <w:rsid w:val="0083608B"/>
    <w:rsid w:val="0083614A"/>
    <w:rsid w:val="00836164"/>
    <w:rsid w:val="008361F8"/>
    <w:rsid w:val="008362EA"/>
    <w:rsid w:val="0083647A"/>
    <w:rsid w:val="00836C21"/>
    <w:rsid w:val="008372F4"/>
    <w:rsid w:val="00837353"/>
    <w:rsid w:val="00837595"/>
    <w:rsid w:val="00837EB0"/>
    <w:rsid w:val="0084000C"/>
    <w:rsid w:val="008400DF"/>
    <w:rsid w:val="0084029D"/>
    <w:rsid w:val="008402E2"/>
    <w:rsid w:val="00840466"/>
    <w:rsid w:val="0084054F"/>
    <w:rsid w:val="008407AA"/>
    <w:rsid w:val="0084091C"/>
    <w:rsid w:val="00840AC8"/>
    <w:rsid w:val="00840F37"/>
    <w:rsid w:val="00840F7C"/>
    <w:rsid w:val="0084142E"/>
    <w:rsid w:val="00841ADB"/>
    <w:rsid w:val="00841CD6"/>
    <w:rsid w:val="00841F16"/>
    <w:rsid w:val="00842167"/>
    <w:rsid w:val="0084224E"/>
    <w:rsid w:val="00842CE4"/>
    <w:rsid w:val="00842D32"/>
    <w:rsid w:val="00842FE6"/>
    <w:rsid w:val="00843333"/>
    <w:rsid w:val="008433D3"/>
    <w:rsid w:val="008434CA"/>
    <w:rsid w:val="00843724"/>
    <w:rsid w:val="00843DE6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E71"/>
    <w:rsid w:val="00844FE0"/>
    <w:rsid w:val="008454C9"/>
    <w:rsid w:val="008456FA"/>
    <w:rsid w:val="00846112"/>
    <w:rsid w:val="008465FD"/>
    <w:rsid w:val="00846B4A"/>
    <w:rsid w:val="00846BE6"/>
    <w:rsid w:val="00846C8A"/>
    <w:rsid w:val="00846CEB"/>
    <w:rsid w:val="00846ECF"/>
    <w:rsid w:val="00846F85"/>
    <w:rsid w:val="00846FB7"/>
    <w:rsid w:val="008473F2"/>
    <w:rsid w:val="008475AD"/>
    <w:rsid w:val="00847867"/>
    <w:rsid w:val="0084787C"/>
    <w:rsid w:val="00847B4D"/>
    <w:rsid w:val="0085051B"/>
    <w:rsid w:val="00850565"/>
    <w:rsid w:val="00850648"/>
    <w:rsid w:val="0085089F"/>
    <w:rsid w:val="008508BF"/>
    <w:rsid w:val="00850A09"/>
    <w:rsid w:val="00851561"/>
    <w:rsid w:val="008516C3"/>
    <w:rsid w:val="00851939"/>
    <w:rsid w:val="008519D7"/>
    <w:rsid w:val="00851B7E"/>
    <w:rsid w:val="00851BC2"/>
    <w:rsid w:val="00851DAD"/>
    <w:rsid w:val="00851E17"/>
    <w:rsid w:val="00851E75"/>
    <w:rsid w:val="00851F4B"/>
    <w:rsid w:val="00852118"/>
    <w:rsid w:val="00852237"/>
    <w:rsid w:val="0085223A"/>
    <w:rsid w:val="008522ED"/>
    <w:rsid w:val="00852586"/>
    <w:rsid w:val="008527EA"/>
    <w:rsid w:val="00852837"/>
    <w:rsid w:val="00852B5D"/>
    <w:rsid w:val="00852CD5"/>
    <w:rsid w:val="00852F10"/>
    <w:rsid w:val="008532CC"/>
    <w:rsid w:val="0085366C"/>
    <w:rsid w:val="008536B1"/>
    <w:rsid w:val="0085377C"/>
    <w:rsid w:val="00853D5F"/>
    <w:rsid w:val="00854133"/>
    <w:rsid w:val="00854543"/>
    <w:rsid w:val="0085460D"/>
    <w:rsid w:val="00854925"/>
    <w:rsid w:val="008549DB"/>
    <w:rsid w:val="0085533C"/>
    <w:rsid w:val="0085543D"/>
    <w:rsid w:val="00855662"/>
    <w:rsid w:val="008558FD"/>
    <w:rsid w:val="00855B1E"/>
    <w:rsid w:val="00855BA8"/>
    <w:rsid w:val="00856097"/>
    <w:rsid w:val="00856099"/>
    <w:rsid w:val="0085644A"/>
    <w:rsid w:val="008568B7"/>
    <w:rsid w:val="008569A9"/>
    <w:rsid w:val="008569D7"/>
    <w:rsid w:val="00856B36"/>
    <w:rsid w:val="00856E3E"/>
    <w:rsid w:val="00856E75"/>
    <w:rsid w:val="00857179"/>
    <w:rsid w:val="008574BA"/>
    <w:rsid w:val="008575A1"/>
    <w:rsid w:val="00857767"/>
    <w:rsid w:val="00857B7A"/>
    <w:rsid w:val="00857CDD"/>
    <w:rsid w:val="00857DFB"/>
    <w:rsid w:val="0086092C"/>
    <w:rsid w:val="00860E45"/>
    <w:rsid w:val="00860F63"/>
    <w:rsid w:val="00861417"/>
    <w:rsid w:val="00861430"/>
    <w:rsid w:val="00861553"/>
    <w:rsid w:val="0086160C"/>
    <w:rsid w:val="00861DD4"/>
    <w:rsid w:val="008623E1"/>
    <w:rsid w:val="00862429"/>
    <w:rsid w:val="0086248C"/>
    <w:rsid w:val="00862840"/>
    <w:rsid w:val="00862E3A"/>
    <w:rsid w:val="008630DF"/>
    <w:rsid w:val="008630FD"/>
    <w:rsid w:val="008637CE"/>
    <w:rsid w:val="008637D4"/>
    <w:rsid w:val="00863AD2"/>
    <w:rsid w:val="00863DEE"/>
    <w:rsid w:val="00863E79"/>
    <w:rsid w:val="00863E96"/>
    <w:rsid w:val="008640B3"/>
    <w:rsid w:val="00864127"/>
    <w:rsid w:val="00864130"/>
    <w:rsid w:val="0086450E"/>
    <w:rsid w:val="008645F9"/>
    <w:rsid w:val="00864791"/>
    <w:rsid w:val="00864844"/>
    <w:rsid w:val="00864990"/>
    <w:rsid w:val="00864B71"/>
    <w:rsid w:val="00864CD2"/>
    <w:rsid w:val="0086504D"/>
    <w:rsid w:val="00865213"/>
    <w:rsid w:val="00865227"/>
    <w:rsid w:val="00865816"/>
    <w:rsid w:val="00865B6F"/>
    <w:rsid w:val="00865B92"/>
    <w:rsid w:val="00865CE6"/>
    <w:rsid w:val="00865D1D"/>
    <w:rsid w:val="00865DF8"/>
    <w:rsid w:val="0086637F"/>
    <w:rsid w:val="0086647A"/>
    <w:rsid w:val="008664EA"/>
    <w:rsid w:val="00866AE2"/>
    <w:rsid w:val="00866D3A"/>
    <w:rsid w:val="00867062"/>
    <w:rsid w:val="00867654"/>
    <w:rsid w:val="00867FDA"/>
    <w:rsid w:val="00867FF5"/>
    <w:rsid w:val="00870041"/>
    <w:rsid w:val="008703A0"/>
    <w:rsid w:val="008704F3"/>
    <w:rsid w:val="0087072E"/>
    <w:rsid w:val="00870FC5"/>
    <w:rsid w:val="00871045"/>
    <w:rsid w:val="0087116F"/>
    <w:rsid w:val="00871341"/>
    <w:rsid w:val="00871348"/>
    <w:rsid w:val="008713D8"/>
    <w:rsid w:val="008715AB"/>
    <w:rsid w:val="00871668"/>
    <w:rsid w:val="008716D3"/>
    <w:rsid w:val="00871903"/>
    <w:rsid w:val="0087198D"/>
    <w:rsid w:val="00871BF3"/>
    <w:rsid w:val="00872180"/>
    <w:rsid w:val="008721B0"/>
    <w:rsid w:val="0087228B"/>
    <w:rsid w:val="00872313"/>
    <w:rsid w:val="008723B0"/>
    <w:rsid w:val="0087281F"/>
    <w:rsid w:val="008729BF"/>
    <w:rsid w:val="00872C88"/>
    <w:rsid w:val="0087315C"/>
    <w:rsid w:val="0087321C"/>
    <w:rsid w:val="0087378F"/>
    <w:rsid w:val="00873DAA"/>
    <w:rsid w:val="00873E60"/>
    <w:rsid w:val="00873E6B"/>
    <w:rsid w:val="00873F0A"/>
    <w:rsid w:val="00873F52"/>
    <w:rsid w:val="00874229"/>
    <w:rsid w:val="008745E3"/>
    <w:rsid w:val="00874837"/>
    <w:rsid w:val="00874872"/>
    <w:rsid w:val="008748DF"/>
    <w:rsid w:val="00874BE1"/>
    <w:rsid w:val="00874DF8"/>
    <w:rsid w:val="00874E3B"/>
    <w:rsid w:val="00874EE3"/>
    <w:rsid w:val="00874F7E"/>
    <w:rsid w:val="00875122"/>
    <w:rsid w:val="008751E2"/>
    <w:rsid w:val="00875229"/>
    <w:rsid w:val="00875258"/>
    <w:rsid w:val="00875894"/>
    <w:rsid w:val="00875B8F"/>
    <w:rsid w:val="00875C45"/>
    <w:rsid w:val="008760E6"/>
    <w:rsid w:val="008766FC"/>
    <w:rsid w:val="00877164"/>
    <w:rsid w:val="0087751C"/>
    <w:rsid w:val="00877646"/>
    <w:rsid w:val="00877819"/>
    <w:rsid w:val="00877A49"/>
    <w:rsid w:val="00877A6F"/>
    <w:rsid w:val="00877B80"/>
    <w:rsid w:val="00877F8C"/>
    <w:rsid w:val="00880014"/>
    <w:rsid w:val="0088001D"/>
    <w:rsid w:val="00880089"/>
    <w:rsid w:val="00880665"/>
    <w:rsid w:val="00880779"/>
    <w:rsid w:val="008807D4"/>
    <w:rsid w:val="008807D8"/>
    <w:rsid w:val="00880B59"/>
    <w:rsid w:val="00880BAA"/>
    <w:rsid w:val="00880DB1"/>
    <w:rsid w:val="00880EEF"/>
    <w:rsid w:val="00881037"/>
    <w:rsid w:val="008813C8"/>
    <w:rsid w:val="00881486"/>
    <w:rsid w:val="00881549"/>
    <w:rsid w:val="00881A13"/>
    <w:rsid w:val="00881C2E"/>
    <w:rsid w:val="00881C7A"/>
    <w:rsid w:val="00881D76"/>
    <w:rsid w:val="00881FD7"/>
    <w:rsid w:val="008827AA"/>
    <w:rsid w:val="0088291E"/>
    <w:rsid w:val="00882A70"/>
    <w:rsid w:val="00882B7E"/>
    <w:rsid w:val="00882BEE"/>
    <w:rsid w:val="00882DA9"/>
    <w:rsid w:val="00882FC4"/>
    <w:rsid w:val="0088306D"/>
    <w:rsid w:val="008831AE"/>
    <w:rsid w:val="00883433"/>
    <w:rsid w:val="00883782"/>
    <w:rsid w:val="00883860"/>
    <w:rsid w:val="00883A62"/>
    <w:rsid w:val="00883D0E"/>
    <w:rsid w:val="00884077"/>
    <w:rsid w:val="008840CF"/>
    <w:rsid w:val="008841AC"/>
    <w:rsid w:val="008846E3"/>
    <w:rsid w:val="008847B4"/>
    <w:rsid w:val="00884B97"/>
    <w:rsid w:val="00884E5D"/>
    <w:rsid w:val="008855E2"/>
    <w:rsid w:val="0088588A"/>
    <w:rsid w:val="008859FF"/>
    <w:rsid w:val="00885CBC"/>
    <w:rsid w:val="00885CF5"/>
    <w:rsid w:val="00885E8F"/>
    <w:rsid w:val="008860A7"/>
    <w:rsid w:val="008861A5"/>
    <w:rsid w:val="008861A7"/>
    <w:rsid w:val="008863E6"/>
    <w:rsid w:val="008864E1"/>
    <w:rsid w:val="008867FC"/>
    <w:rsid w:val="00887345"/>
    <w:rsid w:val="008875D3"/>
    <w:rsid w:val="00887B1A"/>
    <w:rsid w:val="00887C0F"/>
    <w:rsid w:val="00887CEE"/>
    <w:rsid w:val="008900C6"/>
    <w:rsid w:val="00890AA1"/>
    <w:rsid w:val="00890F20"/>
    <w:rsid w:val="00890FB7"/>
    <w:rsid w:val="00891147"/>
    <w:rsid w:val="0089117A"/>
    <w:rsid w:val="0089129A"/>
    <w:rsid w:val="0089141A"/>
    <w:rsid w:val="008915CB"/>
    <w:rsid w:val="008916A8"/>
    <w:rsid w:val="008916AF"/>
    <w:rsid w:val="00891B91"/>
    <w:rsid w:val="0089204F"/>
    <w:rsid w:val="0089263A"/>
    <w:rsid w:val="008926CF"/>
    <w:rsid w:val="00892775"/>
    <w:rsid w:val="00893059"/>
    <w:rsid w:val="0089322C"/>
    <w:rsid w:val="00893300"/>
    <w:rsid w:val="0089355C"/>
    <w:rsid w:val="00893751"/>
    <w:rsid w:val="00893D6A"/>
    <w:rsid w:val="008942E7"/>
    <w:rsid w:val="00894485"/>
    <w:rsid w:val="008947CA"/>
    <w:rsid w:val="008947FA"/>
    <w:rsid w:val="008949B4"/>
    <w:rsid w:val="00894A72"/>
    <w:rsid w:val="00894AD1"/>
    <w:rsid w:val="00894AE5"/>
    <w:rsid w:val="00894B8A"/>
    <w:rsid w:val="00894E5E"/>
    <w:rsid w:val="008951C1"/>
    <w:rsid w:val="008952DB"/>
    <w:rsid w:val="008953E5"/>
    <w:rsid w:val="008957F9"/>
    <w:rsid w:val="00895B5B"/>
    <w:rsid w:val="00895BDE"/>
    <w:rsid w:val="00895DBA"/>
    <w:rsid w:val="00896184"/>
    <w:rsid w:val="00896379"/>
    <w:rsid w:val="00896541"/>
    <w:rsid w:val="00896FAF"/>
    <w:rsid w:val="00897473"/>
    <w:rsid w:val="00897561"/>
    <w:rsid w:val="00897777"/>
    <w:rsid w:val="008979C6"/>
    <w:rsid w:val="00897C33"/>
    <w:rsid w:val="00897E0A"/>
    <w:rsid w:val="008A006C"/>
    <w:rsid w:val="008A0115"/>
    <w:rsid w:val="008A038B"/>
    <w:rsid w:val="008A06C6"/>
    <w:rsid w:val="008A098E"/>
    <w:rsid w:val="008A0F8D"/>
    <w:rsid w:val="008A110F"/>
    <w:rsid w:val="008A13BF"/>
    <w:rsid w:val="008A14AC"/>
    <w:rsid w:val="008A1580"/>
    <w:rsid w:val="008A1822"/>
    <w:rsid w:val="008A2313"/>
    <w:rsid w:val="008A291D"/>
    <w:rsid w:val="008A2EFF"/>
    <w:rsid w:val="008A35D7"/>
    <w:rsid w:val="008A36BB"/>
    <w:rsid w:val="008A36ED"/>
    <w:rsid w:val="008A3BCD"/>
    <w:rsid w:val="008A3C6F"/>
    <w:rsid w:val="008A3FF3"/>
    <w:rsid w:val="008A40DE"/>
    <w:rsid w:val="008A4229"/>
    <w:rsid w:val="008A423F"/>
    <w:rsid w:val="008A4316"/>
    <w:rsid w:val="008A43FB"/>
    <w:rsid w:val="008A4624"/>
    <w:rsid w:val="008A51AB"/>
    <w:rsid w:val="008A52B2"/>
    <w:rsid w:val="008A54B6"/>
    <w:rsid w:val="008A54D5"/>
    <w:rsid w:val="008A55D9"/>
    <w:rsid w:val="008A5796"/>
    <w:rsid w:val="008A58B9"/>
    <w:rsid w:val="008A59FD"/>
    <w:rsid w:val="008A5A6C"/>
    <w:rsid w:val="008A602A"/>
    <w:rsid w:val="008A67A3"/>
    <w:rsid w:val="008A6D26"/>
    <w:rsid w:val="008A7121"/>
    <w:rsid w:val="008A72AA"/>
    <w:rsid w:val="008A735D"/>
    <w:rsid w:val="008A73FD"/>
    <w:rsid w:val="008A758A"/>
    <w:rsid w:val="008A78B6"/>
    <w:rsid w:val="008A7C7A"/>
    <w:rsid w:val="008A7FC7"/>
    <w:rsid w:val="008B00CC"/>
    <w:rsid w:val="008B040E"/>
    <w:rsid w:val="008B062C"/>
    <w:rsid w:val="008B06BA"/>
    <w:rsid w:val="008B07F7"/>
    <w:rsid w:val="008B0CBB"/>
    <w:rsid w:val="008B0DF7"/>
    <w:rsid w:val="008B0E82"/>
    <w:rsid w:val="008B17B1"/>
    <w:rsid w:val="008B17E3"/>
    <w:rsid w:val="008B1A61"/>
    <w:rsid w:val="008B2010"/>
    <w:rsid w:val="008B20E3"/>
    <w:rsid w:val="008B2134"/>
    <w:rsid w:val="008B292E"/>
    <w:rsid w:val="008B2971"/>
    <w:rsid w:val="008B2D2B"/>
    <w:rsid w:val="008B3083"/>
    <w:rsid w:val="008B3110"/>
    <w:rsid w:val="008B370C"/>
    <w:rsid w:val="008B3A91"/>
    <w:rsid w:val="008B3A9E"/>
    <w:rsid w:val="008B3D58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DD0"/>
    <w:rsid w:val="008B5FD5"/>
    <w:rsid w:val="008B6489"/>
    <w:rsid w:val="008B65E0"/>
    <w:rsid w:val="008B6980"/>
    <w:rsid w:val="008B6A62"/>
    <w:rsid w:val="008B6A7A"/>
    <w:rsid w:val="008B6CC1"/>
    <w:rsid w:val="008B6CFC"/>
    <w:rsid w:val="008B6E98"/>
    <w:rsid w:val="008B71D3"/>
    <w:rsid w:val="008B72DD"/>
    <w:rsid w:val="008B7362"/>
    <w:rsid w:val="008B74F0"/>
    <w:rsid w:val="008B757E"/>
    <w:rsid w:val="008B7D27"/>
    <w:rsid w:val="008B7EA4"/>
    <w:rsid w:val="008B7FCA"/>
    <w:rsid w:val="008C0098"/>
    <w:rsid w:val="008C06E7"/>
    <w:rsid w:val="008C081A"/>
    <w:rsid w:val="008C0B56"/>
    <w:rsid w:val="008C0BBC"/>
    <w:rsid w:val="008C0C40"/>
    <w:rsid w:val="008C0CC7"/>
    <w:rsid w:val="008C0E1B"/>
    <w:rsid w:val="008C0F99"/>
    <w:rsid w:val="008C14F6"/>
    <w:rsid w:val="008C1643"/>
    <w:rsid w:val="008C1956"/>
    <w:rsid w:val="008C1AEF"/>
    <w:rsid w:val="008C1BDD"/>
    <w:rsid w:val="008C1CCC"/>
    <w:rsid w:val="008C1F0A"/>
    <w:rsid w:val="008C223C"/>
    <w:rsid w:val="008C2350"/>
    <w:rsid w:val="008C290C"/>
    <w:rsid w:val="008C2F02"/>
    <w:rsid w:val="008C3456"/>
    <w:rsid w:val="008C35A6"/>
    <w:rsid w:val="008C3ACE"/>
    <w:rsid w:val="008C4BC9"/>
    <w:rsid w:val="008C4D78"/>
    <w:rsid w:val="008C52A8"/>
    <w:rsid w:val="008C53D8"/>
    <w:rsid w:val="008C545D"/>
    <w:rsid w:val="008C5598"/>
    <w:rsid w:val="008C5A16"/>
    <w:rsid w:val="008C6234"/>
    <w:rsid w:val="008C67D5"/>
    <w:rsid w:val="008C6880"/>
    <w:rsid w:val="008C69C0"/>
    <w:rsid w:val="008C6BAC"/>
    <w:rsid w:val="008C6CB1"/>
    <w:rsid w:val="008C6E4E"/>
    <w:rsid w:val="008C6F49"/>
    <w:rsid w:val="008C700D"/>
    <w:rsid w:val="008C7135"/>
    <w:rsid w:val="008C76B2"/>
    <w:rsid w:val="008C7ACE"/>
    <w:rsid w:val="008C7BE8"/>
    <w:rsid w:val="008D00A7"/>
    <w:rsid w:val="008D00E5"/>
    <w:rsid w:val="008D02B8"/>
    <w:rsid w:val="008D036E"/>
    <w:rsid w:val="008D03A7"/>
    <w:rsid w:val="008D0C2D"/>
    <w:rsid w:val="008D0C83"/>
    <w:rsid w:val="008D0C9C"/>
    <w:rsid w:val="008D102A"/>
    <w:rsid w:val="008D1659"/>
    <w:rsid w:val="008D166F"/>
    <w:rsid w:val="008D17A5"/>
    <w:rsid w:val="008D1F89"/>
    <w:rsid w:val="008D2091"/>
    <w:rsid w:val="008D258C"/>
    <w:rsid w:val="008D2762"/>
    <w:rsid w:val="008D2AFD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7E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FA"/>
    <w:rsid w:val="008D5453"/>
    <w:rsid w:val="008D5643"/>
    <w:rsid w:val="008D58EC"/>
    <w:rsid w:val="008D5C15"/>
    <w:rsid w:val="008D5CED"/>
    <w:rsid w:val="008D614A"/>
    <w:rsid w:val="008D6242"/>
    <w:rsid w:val="008D66AC"/>
    <w:rsid w:val="008D6DD1"/>
    <w:rsid w:val="008D6E7F"/>
    <w:rsid w:val="008D706E"/>
    <w:rsid w:val="008D7430"/>
    <w:rsid w:val="008D75B7"/>
    <w:rsid w:val="008E005A"/>
    <w:rsid w:val="008E00B6"/>
    <w:rsid w:val="008E0433"/>
    <w:rsid w:val="008E0974"/>
    <w:rsid w:val="008E0A48"/>
    <w:rsid w:val="008E0CD2"/>
    <w:rsid w:val="008E0DD0"/>
    <w:rsid w:val="008E0E39"/>
    <w:rsid w:val="008E0EC4"/>
    <w:rsid w:val="008E11FE"/>
    <w:rsid w:val="008E125D"/>
    <w:rsid w:val="008E1325"/>
    <w:rsid w:val="008E1507"/>
    <w:rsid w:val="008E1592"/>
    <w:rsid w:val="008E1C21"/>
    <w:rsid w:val="008E1C48"/>
    <w:rsid w:val="008E1DA6"/>
    <w:rsid w:val="008E1DF8"/>
    <w:rsid w:val="008E1E20"/>
    <w:rsid w:val="008E21CC"/>
    <w:rsid w:val="008E2448"/>
    <w:rsid w:val="008E250D"/>
    <w:rsid w:val="008E2581"/>
    <w:rsid w:val="008E2640"/>
    <w:rsid w:val="008E27E9"/>
    <w:rsid w:val="008E2980"/>
    <w:rsid w:val="008E2A7A"/>
    <w:rsid w:val="008E2C84"/>
    <w:rsid w:val="008E2F13"/>
    <w:rsid w:val="008E3737"/>
    <w:rsid w:val="008E3878"/>
    <w:rsid w:val="008E389C"/>
    <w:rsid w:val="008E3932"/>
    <w:rsid w:val="008E3B76"/>
    <w:rsid w:val="008E408F"/>
    <w:rsid w:val="008E418E"/>
    <w:rsid w:val="008E4190"/>
    <w:rsid w:val="008E43A1"/>
    <w:rsid w:val="008E4598"/>
    <w:rsid w:val="008E4604"/>
    <w:rsid w:val="008E46A7"/>
    <w:rsid w:val="008E4D44"/>
    <w:rsid w:val="008E5053"/>
    <w:rsid w:val="008E5157"/>
    <w:rsid w:val="008E5263"/>
    <w:rsid w:val="008E540B"/>
    <w:rsid w:val="008E5481"/>
    <w:rsid w:val="008E55A4"/>
    <w:rsid w:val="008E56B3"/>
    <w:rsid w:val="008E5730"/>
    <w:rsid w:val="008E5A82"/>
    <w:rsid w:val="008E5CE1"/>
    <w:rsid w:val="008E60AF"/>
    <w:rsid w:val="008E6790"/>
    <w:rsid w:val="008E728A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830"/>
    <w:rsid w:val="008F0B71"/>
    <w:rsid w:val="008F0CD5"/>
    <w:rsid w:val="008F0F29"/>
    <w:rsid w:val="008F0F5E"/>
    <w:rsid w:val="008F0FA5"/>
    <w:rsid w:val="008F1324"/>
    <w:rsid w:val="008F1526"/>
    <w:rsid w:val="008F166A"/>
    <w:rsid w:val="008F2066"/>
    <w:rsid w:val="008F209D"/>
    <w:rsid w:val="008F216E"/>
    <w:rsid w:val="008F227C"/>
    <w:rsid w:val="008F22EA"/>
    <w:rsid w:val="008F22EE"/>
    <w:rsid w:val="008F2511"/>
    <w:rsid w:val="008F2AF7"/>
    <w:rsid w:val="008F2C04"/>
    <w:rsid w:val="008F2C4A"/>
    <w:rsid w:val="008F2DCA"/>
    <w:rsid w:val="008F2EE8"/>
    <w:rsid w:val="008F3335"/>
    <w:rsid w:val="008F3FD9"/>
    <w:rsid w:val="008F4010"/>
    <w:rsid w:val="008F40C8"/>
    <w:rsid w:val="008F4190"/>
    <w:rsid w:val="008F4285"/>
    <w:rsid w:val="008F446C"/>
    <w:rsid w:val="008F4569"/>
    <w:rsid w:val="008F49EE"/>
    <w:rsid w:val="008F4F29"/>
    <w:rsid w:val="008F4FBB"/>
    <w:rsid w:val="008F50C8"/>
    <w:rsid w:val="008F523F"/>
    <w:rsid w:val="008F55E3"/>
    <w:rsid w:val="008F5C6E"/>
    <w:rsid w:val="008F5EAB"/>
    <w:rsid w:val="008F616A"/>
    <w:rsid w:val="008F658C"/>
    <w:rsid w:val="008F699F"/>
    <w:rsid w:val="008F708B"/>
    <w:rsid w:val="008F731A"/>
    <w:rsid w:val="008F7464"/>
    <w:rsid w:val="008F749E"/>
    <w:rsid w:val="008F7639"/>
    <w:rsid w:val="008F77CF"/>
    <w:rsid w:val="008F7A34"/>
    <w:rsid w:val="008F7CB0"/>
    <w:rsid w:val="008F7E99"/>
    <w:rsid w:val="0090017D"/>
    <w:rsid w:val="009004FB"/>
    <w:rsid w:val="00900507"/>
    <w:rsid w:val="00900BFA"/>
    <w:rsid w:val="00900D41"/>
    <w:rsid w:val="00900F86"/>
    <w:rsid w:val="00901289"/>
    <w:rsid w:val="00901424"/>
    <w:rsid w:val="0090144B"/>
    <w:rsid w:val="00901574"/>
    <w:rsid w:val="00901D1B"/>
    <w:rsid w:val="009022B9"/>
    <w:rsid w:val="00902403"/>
    <w:rsid w:val="009024EB"/>
    <w:rsid w:val="009025B5"/>
    <w:rsid w:val="00902890"/>
    <w:rsid w:val="009029E6"/>
    <w:rsid w:val="00902BD1"/>
    <w:rsid w:val="00902CF3"/>
    <w:rsid w:val="00902D9B"/>
    <w:rsid w:val="009030DB"/>
    <w:rsid w:val="00903392"/>
    <w:rsid w:val="009034A5"/>
    <w:rsid w:val="009034B6"/>
    <w:rsid w:val="00903836"/>
    <w:rsid w:val="0090398F"/>
    <w:rsid w:val="00903FAE"/>
    <w:rsid w:val="0090424B"/>
    <w:rsid w:val="0090447F"/>
    <w:rsid w:val="009046AC"/>
    <w:rsid w:val="0090496D"/>
    <w:rsid w:val="00904B36"/>
    <w:rsid w:val="00904D51"/>
    <w:rsid w:val="00905188"/>
    <w:rsid w:val="00905330"/>
    <w:rsid w:val="00905357"/>
    <w:rsid w:val="009054E7"/>
    <w:rsid w:val="009054F4"/>
    <w:rsid w:val="009057B4"/>
    <w:rsid w:val="00905B3F"/>
    <w:rsid w:val="00905EEC"/>
    <w:rsid w:val="009060D5"/>
    <w:rsid w:val="00906400"/>
    <w:rsid w:val="0090644C"/>
    <w:rsid w:val="0090655D"/>
    <w:rsid w:val="00906739"/>
    <w:rsid w:val="00906847"/>
    <w:rsid w:val="00906907"/>
    <w:rsid w:val="00906A51"/>
    <w:rsid w:val="00906DAA"/>
    <w:rsid w:val="00907185"/>
    <w:rsid w:val="009071CC"/>
    <w:rsid w:val="0090747F"/>
    <w:rsid w:val="00907511"/>
    <w:rsid w:val="00907857"/>
    <w:rsid w:val="00907D22"/>
    <w:rsid w:val="00910060"/>
    <w:rsid w:val="009101B0"/>
    <w:rsid w:val="009102DC"/>
    <w:rsid w:val="00910566"/>
    <w:rsid w:val="009106F3"/>
    <w:rsid w:val="00910C02"/>
    <w:rsid w:val="00911008"/>
    <w:rsid w:val="00911292"/>
    <w:rsid w:val="00911313"/>
    <w:rsid w:val="009118A2"/>
    <w:rsid w:val="00911950"/>
    <w:rsid w:val="00911FAD"/>
    <w:rsid w:val="00912176"/>
    <w:rsid w:val="009123F4"/>
    <w:rsid w:val="00912447"/>
    <w:rsid w:val="00912870"/>
    <w:rsid w:val="0091296E"/>
    <w:rsid w:val="00912B1C"/>
    <w:rsid w:val="00912D4E"/>
    <w:rsid w:val="00912DFA"/>
    <w:rsid w:val="009130EA"/>
    <w:rsid w:val="0091332B"/>
    <w:rsid w:val="00913342"/>
    <w:rsid w:val="00913512"/>
    <w:rsid w:val="0091367E"/>
    <w:rsid w:val="00913996"/>
    <w:rsid w:val="00913A18"/>
    <w:rsid w:val="00913DD4"/>
    <w:rsid w:val="009142A2"/>
    <w:rsid w:val="009142F7"/>
    <w:rsid w:val="0091480B"/>
    <w:rsid w:val="00914A96"/>
    <w:rsid w:val="00914B84"/>
    <w:rsid w:val="00914BB4"/>
    <w:rsid w:val="00914C4A"/>
    <w:rsid w:val="009151A2"/>
    <w:rsid w:val="009154C5"/>
    <w:rsid w:val="009154DB"/>
    <w:rsid w:val="0091565F"/>
    <w:rsid w:val="00915770"/>
    <w:rsid w:val="00915D8E"/>
    <w:rsid w:val="00915E07"/>
    <w:rsid w:val="00915F6F"/>
    <w:rsid w:val="0091603A"/>
    <w:rsid w:val="009160DE"/>
    <w:rsid w:val="00916349"/>
    <w:rsid w:val="009163D0"/>
    <w:rsid w:val="009166DB"/>
    <w:rsid w:val="009169C4"/>
    <w:rsid w:val="00916A92"/>
    <w:rsid w:val="00916AD4"/>
    <w:rsid w:val="00916B2E"/>
    <w:rsid w:val="00916EB8"/>
    <w:rsid w:val="00917004"/>
    <w:rsid w:val="00917058"/>
    <w:rsid w:val="00917527"/>
    <w:rsid w:val="0091775B"/>
    <w:rsid w:val="0091796A"/>
    <w:rsid w:val="00917E14"/>
    <w:rsid w:val="0092018A"/>
    <w:rsid w:val="00920259"/>
    <w:rsid w:val="009202DD"/>
    <w:rsid w:val="009203BC"/>
    <w:rsid w:val="009205A4"/>
    <w:rsid w:val="00920FA9"/>
    <w:rsid w:val="0092110A"/>
    <w:rsid w:val="00921466"/>
    <w:rsid w:val="0092177F"/>
    <w:rsid w:val="00921894"/>
    <w:rsid w:val="00921B60"/>
    <w:rsid w:val="009223EE"/>
    <w:rsid w:val="00922485"/>
    <w:rsid w:val="009224EE"/>
    <w:rsid w:val="0092283B"/>
    <w:rsid w:val="00922C2A"/>
    <w:rsid w:val="00922E45"/>
    <w:rsid w:val="00923452"/>
    <w:rsid w:val="009236C5"/>
    <w:rsid w:val="0092390E"/>
    <w:rsid w:val="00923A28"/>
    <w:rsid w:val="00923A8A"/>
    <w:rsid w:val="009242EF"/>
    <w:rsid w:val="00924518"/>
    <w:rsid w:val="009249B7"/>
    <w:rsid w:val="00924B33"/>
    <w:rsid w:val="00924B51"/>
    <w:rsid w:val="00924F83"/>
    <w:rsid w:val="00925233"/>
    <w:rsid w:val="0092559F"/>
    <w:rsid w:val="00925747"/>
    <w:rsid w:val="0092588E"/>
    <w:rsid w:val="00925B74"/>
    <w:rsid w:val="00925C29"/>
    <w:rsid w:val="00925C4D"/>
    <w:rsid w:val="00925F23"/>
    <w:rsid w:val="009261CB"/>
    <w:rsid w:val="00926226"/>
    <w:rsid w:val="00926279"/>
    <w:rsid w:val="00926AD1"/>
    <w:rsid w:val="00926B07"/>
    <w:rsid w:val="00926C6B"/>
    <w:rsid w:val="00926FDE"/>
    <w:rsid w:val="009271D1"/>
    <w:rsid w:val="00927343"/>
    <w:rsid w:val="009273EA"/>
    <w:rsid w:val="009276CB"/>
    <w:rsid w:val="0092773A"/>
    <w:rsid w:val="00927749"/>
    <w:rsid w:val="0092777A"/>
    <w:rsid w:val="00927D20"/>
    <w:rsid w:val="0093063E"/>
    <w:rsid w:val="009306E0"/>
    <w:rsid w:val="009306E7"/>
    <w:rsid w:val="00930748"/>
    <w:rsid w:val="009307C9"/>
    <w:rsid w:val="009307DA"/>
    <w:rsid w:val="00930956"/>
    <w:rsid w:val="009309EA"/>
    <w:rsid w:val="00930AC7"/>
    <w:rsid w:val="00930F07"/>
    <w:rsid w:val="0093128C"/>
    <w:rsid w:val="009312CD"/>
    <w:rsid w:val="009312EE"/>
    <w:rsid w:val="009314D1"/>
    <w:rsid w:val="0093177B"/>
    <w:rsid w:val="00931A15"/>
    <w:rsid w:val="00931A72"/>
    <w:rsid w:val="00931F67"/>
    <w:rsid w:val="0093286D"/>
    <w:rsid w:val="00932AAD"/>
    <w:rsid w:val="00932C66"/>
    <w:rsid w:val="00932C9B"/>
    <w:rsid w:val="00932CE6"/>
    <w:rsid w:val="00933087"/>
    <w:rsid w:val="00933288"/>
    <w:rsid w:val="0093335B"/>
    <w:rsid w:val="009333FF"/>
    <w:rsid w:val="0093348B"/>
    <w:rsid w:val="009336E3"/>
    <w:rsid w:val="00933F1A"/>
    <w:rsid w:val="00933F9C"/>
    <w:rsid w:val="00934201"/>
    <w:rsid w:val="00934355"/>
    <w:rsid w:val="0093436C"/>
    <w:rsid w:val="00934678"/>
    <w:rsid w:val="009347FA"/>
    <w:rsid w:val="00934FF6"/>
    <w:rsid w:val="0093519D"/>
    <w:rsid w:val="00935278"/>
    <w:rsid w:val="00935378"/>
    <w:rsid w:val="0093573D"/>
    <w:rsid w:val="009357E0"/>
    <w:rsid w:val="00935DE0"/>
    <w:rsid w:val="00935E1A"/>
    <w:rsid w:val="00936068"/>
    <w:rsid w:val="00936ECC"/>
    <w:rsid w:val="0093713F"/>
    <w:rsid w:val="0093745A"/>
    <w:rsid w:val="009400B3"/>
    <w:rsid w:val="0094067B"/>
    <w:rsid w:val="00940750"/>
    <w:rsid w:val="009407AA"/>
    <w:rsid w:val="00940A13"/>
    <w:rsid w:val="00940CC3"/>
    <w:rsid w:val="00941062"/>
    <w:rsid w:val="0094121F"/>
    <w:rsid w:val="00941429"/>
    <w:rsid w:val="00941943"/>
    <w:rsid w:val="00941947"/>
    <w:rsid w:val="00941D7D"/>
    <w:rsid w:val="00942177"/>
    <w:rsid w:val="0094259E"/>
    <w:rsid w:val="009425FB"/>
    <w:rsid w:val="00942C9B"/>
    <w:rsid w:val="00942DC2"/>
    <w:rsid w:val="0094306B"/>
    <w:rsid w:val="00943196"/>
    <w:rsid w:val="00943287"/>
    <w:rsid w:val="009435C6"/>
    <w:rsid w:val="009437E8"/>
    <w:rsid w:val="00943861"/>
    <w:rsid w:val="00943879"/>
    <w:rsid w:val="00943ABA"/>
    <w:rsid w:val="0094404E"/>
    <w:rsid w:val="00944434"/>
    <w:rsid w:val="009444C8"/>
    <w:rsid w:val="009446A4"/>
    <w:rsid w:val="00944A8A"/>
    <w:rsid w:val="00944ECC"/>
    <w:rsid w:val="0094506A"/>
    <w:rsid w:val="00945138"/>
    <w:rsid w:val="0094551E"/>
    <w:rsid w:val="00945A77"/>
    <w:rsid w:val="00945AF9"/>
    <w:rsid w:val="00945F44"/>
    <w:rsid w:val="0094608D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50B84"/>
    <w:rsid w:val="00950F4C"/>
    <w:rsid w:val="009511BF"/>
    <w:rsid w:val="009513F8"/>
    <w:rsid w:val="009514D7"/>
    <w:rsid w:val="0095180B"/>
    <w:rsid w:val="00951B15"/>
    <w:rsid w:val="00951CB0"/>
    <w:rsid w:val="00951EC2"/>
    <w:rsid w:val="009522CD"/>
    <w:rsid w:val="009522E1"/>
    <w:rsid w:val="00952303"/>
    <w:rsid w:val="00952538"/>
    <w:rsid w:val="00952847"/>
    <w:rsid w:val="0095286E"/>
    <w:rsid w:val="00952933"/>
    <w:rsid w:val="00952F7D"/>
    <w:rsid w:val="009530F4"/>
    <w:rsid w:val="00953146"/>
    <w:rsid w:val="0095343D"/>
    <w:rsid w:val="009535F0"/>
    <w:rsid w:val="00953712"/>
    <w:rsid w:val="009539C8"/>
    <w:rsid w:val="00953C30"/>
    <w:rsid w:val="00953D24"/>
    <w:rsid w:val="00954AB5"/>
    <w:rsid w:val="00954ED6"/>
    <w:rsid w:val="0095549B"/>
    <w:rsid w:val="009554AC"/>
    <w:rsid w:val="009556EC"/>
    <w:rsid w:val="00955E51"/>
    <w:rsid w:val="009560CF"/>
    <w:rsid w:val="0095618E"/>
    <w:rsid w:val="00956437"/>
    <w:rsid w:val="009564ED"/>
    <w:rsid w:val="00956543"/>
    <w:rsid w:val="0095666C"/>
    <w:rsid w:val="00956746"/>
    <w:rsid w:val="00956BD5"/>
    <w:rsid w:val="00956D42"/>
    <w:rsid w:val="00957064"/>
    <w:rsid w:val="009571C2"/>
    <w:rsid w:val="009572C0"/>
    <w:rsid w:val="009573F4"/>
    <w:rsid w:val="009574B4"/>
    <w:rsid w:val="00957717"/>
    <w:rsid w:val="009579A2"/>
    <w:rsid w:val="009579DB"/>
    <w:rsid w:val="00957C2A"/>
    <w:rsid w:val="0096067D"/>
    <w:rsid w:val="009607EB"/>
    <w:rsid w:val="00960913"/>
    <w:rsid w:val="00960B90"/>
    <w:rsid w:val="00960E2F"/>
    <w:rsid w:val="00960F8E"/>
    <w:rsid w:val="00961136"/>
    <w:rsid w:val="0096124D"/>
    <w:rsid w:val="0096131E"/>
    <w:rsid w:val="0096158E"/>
    <w:rsid w:val="00961880"/>
    <w:rsid w:val="00961D52"/>
    <w:rsid w:val="00961EAD"/>
    <w:rsid w:val="00961FDA"/>
    <w:rsid w:val="00962186"/>
    <w:rsid w:val="00962408"/>
    <w:rsid w:val="0096247A"/>
    <w:rsid w:val="009627AB"/>
    <w:rsid w:val="0096287F"/>
    <w:rsid w:val="00962B01"/>
    <w:rsid w:val="00962DC7"/>
    <w:rsid w:val="0096304D"/>
    <w:rsid w:val="009632A3"/>
    <w:rsid w:val="009632B5"/>
    <w:rsid w:val="009633DB"/>
    <w:rsid w:val="009636B1"/>
    <w:rsid w:val="00963784"/>
    <w:rsid w:val="0096393B"/>
    <w:rsid w:val="00963961"/>
    <w:rsid w:val="00963A1F"/>
    <w:rsid w:val="00963DAD"/>
    <w:rsid w:val="00963F7E"/>
    <w:rsid w:val="009640F8"/>
    <w:rsid w:val="0096451C"/>
    <w:rsid w:val="00964580"/>
    <w:rsid w:val="00964DD7"/>
    <w:rsid w:val="00965562"/>
    <w:rsid w:val="00965C8C"/>
    <w:rsid w:val="0096616D"/>
    <w:rsid w:val="009663E1"/>
    <w:rsid w:val="009666D4"/>
    <w:rsid w:val="00966BFF"/>
    <w:rsid w:val="00966C0F"/>
    <w:rsid w:val="00966DC4"/>
    <w:rsid w:val="00966DEC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A6"/>
    <w:rsid w:val="009709B7"/>
    <w:rsid w:val="00970BAE"/>
    <w:rsid w:val="0097144B"/>
    <w:rsid w:val="00971585"/>
    <w:rsid w:val="00971B6F"/>
    <w:rsid w:val="00971DB5"/>
    <w:rsid w:val="00971E00"/>
    <w:rsid w:val="0097223A"/>
    <w:rsid w:val="00972409"/>
    <w:rsid w:val="0097254A"/>
    <w:rsid w:val="00972BC9"/>
    <w:rsid w:val="00972D61"/>
    <w:rsid w:val="00972EEF"/>
    <w:rsid w:val="009731A2"/>
    <w:rsid w:val="00973216"/>
    <w:rsid w:val="009736F5"/>
    <w:rsid w:val="00973728"/>
    <w:rsid w:val="0097376C"/>
    <w:rsid w:val="0097384E"/>
    <w:rsid w:val="00973BE6"/>
    <w:rsid w:val="00973CBD"/>
    <w:rsid w:val="00974001"/>
    <w:rsid w:val="00974155"/>
    <w:rsid w:val="0097441E"/>
    <w:rsid w:val="00974696"/>
    <w:rsid w:val="00974DAA"/>
    <w:rsid w:val="00974E6A"/>
    <w:rsid w:val="00974FC5"/>
    <w:rsid w:val="00975481"/>
    <w:rsid w:val="009754AB"/>
    <w:rsid w:val="0097563A"/>
    <w:rsid w:val="009757B2"/>
    <w:rsid w:val="00975F87"/>
    <w:rsid w:val="009764EA"/>
    <w:rsid w:val="0097662E"/>
    <w:rsid w:val="00976A46"/>
    <w:rsid w:val="00976DF0"/>
    <w:rsid w:val="00976E1C"/>
    <w:rsid w:val="009770E0"/>
    <w:rsid w:val="00977446"/>
    <w:rsid w:val="00977718"/>
    <w:rsid w:val="00977A1B"/>
    <w:rsid w:val="00977B61"/>
    <w:rsid w:val="00977D3B"/>
    <w:rsid w:val="009800EA"/>
    <w:rsid w:val="00980281"/>
    <w:rsid w:val="009804C6"/>
    <w:rsid w:val="009805FB"/>
    <w:rsid w:val="009806FB"/>
    <w:rsid w:val="0098094B"/>
    <w:rsid w:val="00980CAB"/>
    <w:rsid w:val="0098109C"/>
    <w:rsid w:val="009814A1"/>
    <w:rsid w:val="00981E5A"/>
    <w:rsid w:val="00981EDC"/>
    <w:rsid w:val="00981F02"/>
    <w:rsid w:val="0098209B"/>
    <w:rsid w:val="0098247B"/>
    <w:rsid w:val="0098260C"/>
    <w:rsid w:val="009827CC"/>
    <w:rsid w:val="00982877"/>
    <w:rsid w:val="00982A95"/>
    <w:rsid w:val="00982AD0"/>
    <w:rsid w:val="00982B5B"/>
    <w:rsid w:val="00982B74"/>
    <w:rsid w:val="00982D07"/>
    <w:rsid w:val="009832D7"/>
    <w:rsid w:val="00983434"/>
    <w:rsid w:val="00983445"/>
    <w:rsid w:val="009838B2"/>
    <w:rsid w:val="00983D1E"/>
    <w:rsid w:val="00983ED9"/>
    <w:rsid w:val="0098425A"/>
    <w:rsid w:val="0098434D"/>
    <w:rsid w:val="0098458F"/>
    <w:rsid w:val="009845CA"/>
    <w:rsid w:val="00984B74"/>
    <w:rsid w:val="00984C42"/>
    <w:rsid w:val="00984DD9"/>
    <w:rsid w:val="0098508C"/>
    <w:rsid w:val="0098540E"/>
    <w:rsid w:val="009859F5"/>
    <w:rsid w:val="00985C25"/>
    <w:rsid w:val="00985C9B"/>
    <w:rsid w:val="00985DBA"/>
    <w:rsid w:val="00986A5B"/>
    <w:rsid w:val="00986B26"/>
    <w:rsid w:val="009870F3"/>
    <w:rsid w:val="009872E3"/>
    <w:rsid w:val="0098739F"/>
    <w:rsid w:val="009874C0"/>
    <w:rsid w:val="009876F4"/>
    <w:rsid w:val="00987B5B"/>
    <w:rsid w:val="0099012F"/>
    <w:rsid w:val="009901D9"/>
    <w:rsid w:val="009903A1"/>
    <w:rsid w:val="009904C9"/>
    <w:rsid w:val="00990E8B"/>
    <w:rsid w:val="00990F4B"/>
    <w:rsid w:val="0099108E"/>
    <w:rsid w:val="009910E7"/>
    <w:rsid w:val="009915F2"/>
    <w:rsid w:val="00992AFF"/>
    <w:rsid w:val="00992C67"/>
    <w:rsid w:val="00992DFE"/>
    <w:rsid w:val="009932D5"/>
    <w:rsid w:val="009935AE"/>
    <w:rsid w:val="009935AF"/>
    <w:rsid w:val="009937C9"/>
    <w:rsid w:val="00993854"/>
    <w:rsid w:val="00993A57"/>
    <w:rsid w:val="00993E38"/>
    <w:rsid w:val="0099434A"/>
    <w:rsid w:val="00994662"/>
    <w:rsid w:val="00994724"/>
    <w:rsid w:val="0099494B"/>
    <w:rsid w:val="00994F14"/>
    <w:rsid w:val="00995373"/>
    <w:rsid w:val="009955ED"/>
    <w:rsid w:val="0099583A"/>
    <w:rsid w:val="0099594C"/>
    <w:rsid w:val="00995A53"/>
    <w:rsid w:val="00996006"/>
    <w:rsid w:val="0099608F"/>
    <w:rsid w:val="0099636C"/>
    <w:rsid w:val="00996925"/>
    <w:rsid w:val="009969A8"/>
    <w:rsid w:val="009969B2"/>
    <w:rsid w:val="009969C3"/>
    <w:rsid w:val="00996DBF"/>
    <w:rsid w:val="00996F5A"/>
    <w:rsid w:val="0099709B"/>
    <w:rsid w:val="00997349"/>
    <w:rsid w:val="009973C3"/>
    <w:rsid w:val="00997859"/>
    <w:rsid w:val="009A00ED"/>
    <w:rsid w:val="009A0145"/>
    <w:rsid w:val="009A0165"/>
    <w:rsid w:val="009A0459"/>
    <w:rsid w:val="009A04F3"/>
    <w:rsid w:val="009A0568"/>
    <w:rsid w:val="009A08C6"/>
    <w:rsid w:val="009A0ACA"/>
    <w:rsid w:val="009A0D64"/>
    <w:rsid w:val="009A11BA"/>
    <w:rsid w:val="009A11E2"/>
    <w:rsid w:val="009A131A"/>
    <w:rsid w:val="009A14B5"/>
    <w:rsid w:val="009A1541"/>
    <w:rsid w:val="009A1AEA"/>
    <w:rsid w:val="009A1D75"/>
    <w:rsid w:val="009A1ED0"/>
    <w:rsid w:val="009A1EF9"/>
    <w:rsid w:val="009A2067"/>
    <w:rsid w:val="009A20A2"/>
    <w:rsid w:val="009A232C"/>
    <w:rsid w:val="009A2622"/>
    <w:rsid w:val="009A2737"/>
    <w:rsid w:val="009A2B8C"/>
    <w:rsid w:val="009A2BE8"/>
    <w:rsid w:val="009A2C89"/>
    <w:rsid w:val="009A3048"/>
    <w:rsid w:val="009A3794"/>
    <w:rsid w:val="009A37EA"/>
    <w:rsid w:val="009A389F"/>
    <w:rsid w:val="009A3A1B"/>
    <w:rsid w:val="009A3C4F"/>
    <w:rsid w:val="009A3EB9"/>
    <w:rsid w:val="009A3EE6"/>
    <w:rsid w:val="009A3F61"/>
    <w:rsid w:val="009A4592"/>
    <w:rsid w:val="009A49D8"/>
    <w:rsid w:val="009A4A60"/>
    <w:rsid w:val="009A4B17"/>
    <w:rsid w:val="009A4E21"/>
    <w:rsid w:val="009A502F"/>
    <w:rsid w:val="009A5302"/>
    <w:rsid w:val="009A5390"/>
    <w:rsid w:val="009A57B9"/>
    <w:rsid w:val="009A59C1"/>
    <w:rsid w:val="009A5CC1"/>
    <w:rsid w:val="009A5EF3"/>
    <w:rsid w:val="009A61F0"/>
    <w:rsid w:val="009A636F"/>
    <w:rsid w:val="009A676F"/>
    <w:rsid w:val="009A6EE4"/>
    <w:rsid w:val="009A6F84"/>
    <w:rsid w:val="009A6FE4"/>
    <w:rsid w:val="009A72B0"/>
    <w:rsid w:val="009A7926"/>
    <w:rsid w:val="009A7BE0"/>
    <w:rsid w:val="009A7F91"/>
    <w:rsid w:val="009B0BB8"/>
    <w:rsid w:val="009B0CC8"/>
    <w:rsid w:val="009B0EFE"/>
    <w:rsid w:val="009B111E"/>
    <w:rsid w:val="009B12C7"/>
    <w:rsid w:val="009B1531"/>
    <w:rsid w:val="009B15AE"/>
    <w:rsid w:val="009B175B"/>
    <w:rsid w:val="009B1A48"/>
    <w:rsid w:val="009B1BB7"/>
    <w:rsid w:val="009B1D6D"/>
    <w:rsid w:val="009B1F0F"/>
    <w:rsid w:val="009B20EB"/>
    <w:rsid w:val="009B2177"/>
    <w:rsid w:val="009B22A7"/>
    <w:rsid w:val="009B235B"/>
    <w:rsid w:val="009B2B90"/>
    <w:rsid w:val="009B34D7"/>
    <w:rsid w:val="009B380A"/>
    <w:rsid w:val="009B3821"/>
    <w:rsid w:val="009B43C9"/>
    <w:rsid w:val="009B471B"/>
    <w:rsid w:val="009B4940"/>
    <w:rsid w:val="009B4F5C"/>
    <w:rsid w:val="009B506D"/>
    <w:rsid w:val="009B506E"/>
    <w:rsid w:val="009B5303"/>
    <w:rsid w:val="009B55C0"/>
    <w:rsid w:val="009B55C7"/>
    <w:rsid w:val="009B55FE"/>
    <w:rsid w:val="009B58DA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714A"/>
    <w:rsid w:val="009B7180"/>
    <w:rsid w:val="009B7183"/>
    <w:rsid w:val="009B726D"/>
    <w:rsid w:val="009B72AD"/>
    <w:rsid w:val="009B73B6"/>
    <w:rsid w:val="009B75B5"/>
    <w:rsid w:val="009B7E28"/>
    <w:rsid w:val="009B7F6D"/>
    <w:rsid w:val="009B7F72"/>
    <w:rsid w:val="009B7FC7"/>
    <w:rsid w:val="009C02E7"/>
    <w:rsid w:val="009C0419"/>
    <w:rsid w:val="009C08F7"/>
    <w:rsid w:val="009C0BAB"/>
    <w:rsid w:val="009C0FF1"/>
    <w:rsid w:val="009C1069"/>
    <w:rsid w:val="009C10CD"/>
    <w:rsid w:val="009C1331"/>
    <w:rsid w:val="009C1571"/>
    <w:rsid w:val="009C171D"/>
    <w:rsid w:val="009C187E"/>
    <w:rsid w:val="009C192F"/>
    <w:rsid w:val="009C1933"/>
    <w:rsid w:val="009C1B92"/>
    <w:rsid w:val="009C205D"/>
    <w:rsid w:val="009C20AF"/>
    <w:rsid w:val="009C2210"/>
    <w:rsid w:val="009C267A"/>
    <w:rsid w:val="009C273F"/>
    <w:rsid w:val="009C2A84"/>
    <w:rsid w:val="009C2C5A"/>
    <w:rsid w:val="009C330D"/>
    <w:rsid w:val="009C34AB"/>
    <w:rsid w:val="009C359F"/>
    <w:rsid w:val="009C35C9"/>
    <w:rsid w:val="009C3603"/>
    <w:rsid w:val="009C36E4"/>
    <w:rsid w:val="009C3AF9"/>
    <w:rsid w:val="009C406B"/>
    <w:rsid w:val="009C40DC"/>
    <w:rsid w:val="009C45D6"/>
    <w:rsid w:val="009C45DC"/>
    <w:rsid w:val="009C48D0"/>
    <w:rsid w:val="009C49A6"/>
    <w:rsid w:val="009C4D91"/>
    <w:rsid w:val="009C500B"/>
    <w:rsid w:val="009C5031"/>
    <w:rsid w:val="009C52D0"/>
    <w:rsid w:val="009C5510"/>
    <w:rsid w:val="009C5E35"/>
    <w:rsid w:val="009C6874"/>
    <w:rsid w:val="009C68C7"/>
    <w:rsid w:val="009C6C19"/>
    <w:rsid w:val="009C6C73"/>
    <w:rsid w:val="009C707E"/>
    <w:rsid w:val="009C728F"/>
    <w:rsid w:val="009C7817"/>
    <w:rsid w:val="009C7ABA"/>
    <w:rsid w:val="009C7B02"/>
    <w:rsid w:val="009C7B82"/>
    <w:rsid w:val="009C7C61"/>
    <w:rsid w:val="009C7C9D"/>
    <w:rsid w:val="009C7D53"/>
    <w:rsid w:val="009D03D8"/>
    <w:rsid w:val="009D08C8"/>
    <w:rsid w:val="009D0911"/>
    <w:rsid w:val="009D0B5B"/>
    <w:rsid w:val="009D0CA3"/>
    <w:rsid w:val="009D0D49"/>
    <w:rsid w:val="009D116E"/>
    <w:rsid w:val="009D1DE1"/>
    <w:rsid w:val="009D21E9"/>
    <w:rsid w:val="009D2232"/>
    <w:rsid w:val="009D260C"/>
    <w:rsid w:val="009D26A6"/>
    <w:rsid w:val="009D28A1"/>
    <w:rsid w:val="009D2957"/>
    <w:rsid w:val="009D29C7"/>
    <w:rsid w:val="009D2EF0"/>
    <w:rsid w:val="009D35FB"/>
    <w:rsid w:val="009D368D"/>
    <w:rsid w:val="009D3CE6"/>
    <w:rsid w:val="009D3EF8"/>
    <w:rsid w:val="009D403B"/>
    <w:rsid w:val="009D47F0"/>
    <w:rsid w:val="009D51CC"/>
    <w:rsid w:val="009D5230"/>
    <w:rsid w:val="009D54B8"/>
    <w:rsid w:val="009D57E8"/>
    <w:rsid w:val="009D5989"/>
    <w:rsid w:val="009D5C22"/>
    <w:rsid w:val="009D5C8E"/>
    <w:rsid w:val="009D62CF"/>
    <w:rsid w:val="009D664D"/>
    <w:rsid w:val="009D6697"/>
    <w:rsid w:val="009D676E"/>
    <w:rsid w:val="009D67DB"/>
    <w:rsid w:val="009D68BA"/>
    <w:rsid w:val="009D6904"/>
    <w:rsid w:val="009D6997"/>
    <w:rsid w:val="009D6BF2"/>
    <w:rsid w:val="009D6E6B"/>
    <w:rsid w:val="009D6EC6"/>
    <w:rsid w:val="009D6FD9"/>
    <w:rsid w:val="009D75BF"/>
    <w:rsid w:val="009D75C1"/>
    <w:rsid w:val="009D765C"/>
    <w:rsid w:val="009D779C"/>
    <w:rsid w:val="009D7C11"/>
    <w:rsid w:val="009E008F"/>
    <w:rsid w:val="009E06CB"/>
    <w:rsid w:val="009E0780"/>
    <w:rsid w:val="009E08E5"/>
    <w:rsid w:val="009E123E"/>
    <w:rsid w:val="009E15DB"/>
    <w:rsid w:val="009E1BF3"/>
    <w:rsid w:val="009E1CD6"/>
    <w:rsid w:val="009E1E30"/>
    <w:rsid w:val="009E1F07"/>
    <w:rsid w:val="009E239D"/>
    <w:rsid w:val="009E257B"/>
    <w:rsid w:val="009E285A"/>
    <w:rsid w:val="009E29FB"/>
    <w:rsid w:val="009E2AA3"/>
    <w:rsid w:val="009E2C5A"/>
    <w:rsid w:val="009E2D98"/>
    <w:rsid w:val="009E3462"/>
    <w:rsid w:val="009E3665"/>
    <w:rsid w:val="009E392E"/>
    <w:rsid w:val="009E3B79"/>
    <w:rsid w:val="009E3FA8"/>
    <w:rsid w:val="009E413B"/>
    <w:rsid w:val="009E4400"/>
    <w:rsid w:val="009E4BFC"/>
    <w:rsid w:val="009E4D1F"/>
    <w:rsid w:val="009E4DC1"/>
    <w:rsid w:val="009E572B"/>
    <w:rsid w:val="009E69F4"/>
    <w:rsid w:val="009E6D9D"/>
    <w:rsid w:val="009E704C"/>
    <w:rsid w:val="009E73CD"/>
    <w:rsid w:val="009E7768"/>
    <w:rsid w:val="009F0021"/>
    <w:rsid w:val="009F00A8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365"/>
    <w:rsid w:val="009F1409"/>
    <w:rsid w:val="009F1539"/>
    <w:rsid w:val="009F1793"/>
    <w:rsid w:val="009F19A7"/>
    <w:rsid w:val="009F1B4C"/>
    <w:rsid w:val="009F1F04"/>
    <w:rsid w:val="009F249E"/>
    <w:rsid w:val="009F280E"/>
    <w:rsid w:val="009F290E"/>
    <w:rsid w:val="009F2A92"/>
    <w:rsid w:val="009F2AB0"/>
    <w:rsid w:val="009F2ACE"/>
    <w:rsid w:val="009F2B3A"/>
    <w:rsid w:val="009F2BB5"/>
    <w:rsid w:val="009F31F1"/>
    <w:rsid w:val="009F36A3"/>
    <w:rsid w:val="009F3815"/>
    <w:rsid w:val="009F3DE1"/>
    <w:rsid w:val="009F3F8E"/>
    <w:rsid w:val="009F4524"/>
    <w:rsid w:val="009F45CD"/>
    <w:rsid w:val="009F465E"/>
    <w:rsid w:val="009F4BFF"/>
    <w:rsid w:val="009F4C24"/>
    <w:rsid w:val="009F5123"/>
    <w:rsid w:val="009F5874"/>
    <w:rsid w:val="009F5957"/>
    <w:rsid w:val="009F5A0B"/>
    <w:rsid w:val="009F5AEC"/>
    <w:rsid w:val="009F5B93"/>
    <w:rsid w:val="009F62DF"/>
    <w:rsid w:val="009F641C"/>
    <w:rsid w:val="009F677A"/>
    <w:rsid w:val="009F6C5E"/>
    <w:rsid w:val="009F6CA3"/>
    <w:rsid w:val="009F6D4E"/>
    <w:rsid w:val="009F6EC8"/>
    <w:rsid w:val="009F7BC0"/>
    <w:rsid w:val="009F7D12"/>
    <w:rsid w:val="009F7D9C"/>
    <w:rsid w:val="00A0011B"/>
    <w:rsid w:val="00A001A3"/>
    <w:rsid w:val="00A00364"/>
    <w:rsid w:val="00A00780"/>
    <w:rsid w:val="00A00B13"/>
    <w:rsid w:val="00A00E0F"/>
    <w:rsid w:val="00A00ED8"/>
    <w:rsid w:val="00A010FD"/>
    <w:rsid w:val="00A011B0"/>
    <w:rsid w:val="00A01218"/>
    <w:rsid w:val="00A012C4"/>
    <w:rsid w:val="00A0157B"/>
    <w:rsid w:val="00A015A1"/>
    <w:rsid w:val="00A0166D"/>
    <w:rsid w:val="00A018C0"/>
    <w:rsid w:val="00A0197C"/>
    <w:rsid w:val="00A01B81"/>
    <w:rsid w:val="00A01CA8"/>
    <w:rsid w:val="00A01D5E"/>
    <w:rsid w:val="00A0228B"/>
    <w:rsid w:val="00A025E6"/>
    <w:rsid w:val="00A02735"/>
    <w:rsid w:val="00A02A62"/>
    <w:rsid w:val="00A02C97"/>
    <w:rsid w:val="00A02D8C"/>
    <w:rsid w:val="00A03123"/>
    <w:rsid w:val="00A032F8"/>
    <w:rsid w:val="00A033CE"/>
    <w:rsid w:val="00A033DD"/>
    <w:rsid w:val="00A0341A"/>
    <w:rsid w:val="00A0343D"/>
    <w:rsid w:val="00A03576"/>
    <w:rsid w:val="00A042A9"/>
    <w:rsid w:val="00A04465"/>
    <w:rsid w:val="00A046EC"/>
    <w:rsid w:val="00A0498B"/>
    <w:rsid w:val="00A04BC4"/>
    <w:rsid w:val="00A04DF5"/>
    <w:rsid w:val="00A0533E"/>
    <w:rsid w:val="00A0542A"/>
    <w:rsid w:val="00A054B8"/>
    <w:rsid w:val="00A05D58"/>
    <w:rsid w:val="00A05DFA"/>
    <w:rsid w:val="00A06065"/>
    <w:rsid w:val="00A06096"/>
    <w:rsid w:val="00A0617B"/>
    <w:rsid w:val="00A061BD"/>
    <w:rsid w:val="00A0662C"/>
    <w:rsid w:val="00A068E2"/>
    <w:rsid w:val="00A06DCE"/>
    <w:rsid w:val="00A0723E"/>
    <w:rsid w:val="00A074BB"/>
    <w:rsid w:val="00A076CD"/>
    <w:rsid w:val="00A0791A"/>
    <w:rsid w:val="00A102E9"/>
    <w:rsid w:val="00A104DA"/>
    <w:rsid w:val="00A10734"/>
    <w:rsid w:val="00A109E6"/>
    <w:rsid w:val="00A10CA5"/>
    <w:rsid w:val="00A10D55"/>
    <w:rsid w:val="00A10F9B"/>
    <w:rsid w:val="00A10FA9"/>
    <w:rsid w:val="00A1114A"/>
    <w:rsid w:val="00A1132F"/>
    <w:rsid w:val="00A113FE"/>
    <w:rsid w:val="00A115F5"/>
    <w:rsid w:val="00A11639"/>
    <w:rsid w:val="00A119B9"/>
    <w:rsid w:val="00A12068"/>
    <w:rsid w:val="00A12133"/>
    <w:rsid w:val="00A12398"/>
    <w:rsid w:val="00A123A0"/>
    <w:rsid w:val="00A123CE"/>
    <w:rsid w:val="00A12688"/>
    <w:rsid w:val="00A12AB4"/>
    <w:rsid w:val="00A12BF1"/>
    <w:rsid w:val="00A12C30"/>
    <w:rsid w:val="00A12CEB"/>
    <w:rsid w:val="00A12D09"/>
    <w:rsid w:val="00A12DCD"/>
    <w:rsid w:val="00A12E2D"/>
    <w:rsid w:val="00A13169"/>
    <w:rsid w:val="00A13495"/>
    <w:rsid w:val="00A139DD"/>
    <w:rsid w:val="00A13B24"/>
    <w:rsid w:val="00A13D4D"/>
    <w:rsid w:val="00A13DBC"/>
    <w:rsid w:val="00A13F6A"/>
    <w:rsid w:val="00A1414B"/>
    <w:rsid w:val="00A14172"/>
    <w:rsid w:val="00A142C4"/>
    <w:rsid w:val="00A143BC"/>
    <w:rsid w:val="00A14880"/>
    <w:rsid w:val="00A148DA"/>
    <w:rsid w:val="00A14A3A"/>
    <w:rsid w:val="00A14CD2"/>
    <w:rsid w:val="00A14D94"/>
    <w:rsid w:val="00A153D1"/>
    <w:rsid w:val="00A15516"/>
    <w:rsid w:val="00A15534"/>
    <w:rsid w:val="00A15961"/>
    <w:rsid w:val="00A15AB2"/>
    <w:rsid w:val="00A15AE4"/>
    <w:rsid w:val="00A15E17"/>
    <w:rsid w:val="00A15EDA"/>
    <w:rsid w:val="00A16118"/>
    <w:rsid w:val="00A162A2"/>
    <w:rsid w:val="00A16D51"/>
    <w:rsid w:val="00A16D89"/>
    <w:rsid w:val="00A16E97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ABB"/>
    <w:rsid w:val="00A21DC3"/>
    <w:rsid w:val="00A222F1"/>
    <w:rsid w:val="00A222F9"/>
    <w:rsid w:val="00A22340"/>
    <w:rsid w:val="00A225EE"/>
    <w:rsid w:val="00A22929"/>
    <w:rsid w:val="00A2297F"/>
    <w:rsid w:val="00A22AA8"/>
    <w:rsid w:val="00A22D50"/>
    <w:rsid w:val="00A22D61"/>
    <w:rsid w:val="00A22DAF"/>
    <w:rsid w:val="00A23156"/>
    <w:rsid w:val="00A23DAB"/>
    <w:rsid w:val="00A23DF0"/>
    <w:rsid w:val="00A23E76"/>
    <w:rsid w:val="00A242BC"/>
    <w:rsid w:val="00A24319"/>
    <w:rsid w:val="00A2445C"/>
    <w:rsid w:val="00A24634"/>
    <w:rsid w:val="00A24A9C"/>
    <w:rsid w:val="00A24B6B"/>
    <w:rsid w:val="00A25041"/>
    <w:rsid w:val="00A253F0"/>
    <w:rsid w:val="00A254AC"/>
    <w:rsid w:val="00A25D54"/>
    <w:rsid w:val="00A25F13"/>
    <w:rsid w:val="00A26089"/>
    <w:rsid w:val="00A26197"/>
    <w:rsid w:val="00A26365"/>
    <w:rsid w:val="00A2644D"/>
    <w:rsid w:val="00A26629"/>
    <w:rsid w:val="00A26AF0"/>
    <w:rsid w:val="00A26B59"/>
    <w:rsid w:val="00A26C1F"/>
    <w:rsid w:val="00A26DD5"/>
    <w:rsid w:val="00A26E86"/>
    <w:rsid w:val="00A2734A"/>
    <w:rsid w:val="00A273A2"/>
    <w:rsid w:val="00A275E1"/>
    <w:rsid w:val="00A27781"/>
    <w:rsid w:val="00A27D46"/>
    <w:rsid w:val="00A27F15"/>
    <w:rsid w:val="00A305BF"/>
    <w:rsid w:val="00A30991"/>
    <w:rsid w:val="00A30C16"/>
    <w:rsid w:val="00A30E2B"/>
    <w:rsid w:val="00A30FDA"/>
    <w:rsid w:val="00A3109B"/>
    <w:rsid w:val="00A312B2"/>
    <w:rsid w:val="00A31402"/>
    <w:rsid w:val="00A3187A"/>
    <w:rsid w:val="00A31B1A"/>
    <w:rsid w:val="00A31BED"/>
    <w:rsid w:val="00A31FC1"/>
    <w:rsid w:val="00A32111"/>
    <w:rsid w:val="00A32150"/>
    <w:rsid w:val="00A326FB"/>
    <w:rsid w:val="00A32822"/>
    <w:rsid w:val="00A32828"/>
    <w:rsid w:val="00A329B5"/>
    <w:rsid w:val="00A32D38"/>
    <w:rsid w:val="00A32E8A"/>
    <w:rsid w:val="00A32FEF"/>
    <w:rsid w:val="00A32FF5"/>
    <w:rsid w:val="00A334FD"/>
    <w:rsid w:val="00A336D1"/>
    <w:rsid w:val="00A336E7"/>
    <w:rsid w:val="00A33851"/>
    <w:rsid w:val="00A33CA3"/>
    <w:rsid w:val="00A33DEA"/>
    <w:rsid w:val="00A341DD"/>
    <w:rsid w:val="00A34319"/>
    <w:rsid w:val="00A34A01"/>
    <w:rsid w:val="00A34C46"/>
    <w:rsid w:val="00A34CEB"/>
    <w:rsid w:val="00A34CF7"/>
    <w:rsid w:val="00A35083"/>
    <w:rsid w:val="00A353A7"/>
    <w:rsid w:val="00A353BD"/>
    <w:rsid w:val="00A3583C"/>
    <w:rsid w:val="00A35A51"/>
    <w:rsid w:val="00A35CCE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46"/>
    <w:rsid w:val="00A36C55"/>
    <w:rsid w:val="00A36E20"/>
    <w:rsid w:val="00A370BF"/>
    <w:rsid w:val="00A370DE"/>
    <w:rsid w:val="00A37A72"/>
    <w:rsid w:val="00A37D0D"/>
    <w:rsid w:val="00A40274"/>
    <w:rsid w:val="00A4049A"/>
    <w:rsid w:val="00A40501"/>
    <w:rsid w:val="00A4071E"/>
    <w:rsid w:val="00A408D6"/>
    <w:rsid w:val="00A40B45"/>
    <w:rsid w:val="00A40CDC"/>
    <w:rsid w:val="00A410C9"/>
    <w:rsid w:val="00A4149A"/>
    <w:rsid w:val="00A41637"/>
    <w:rsid w:val="00A418A3"/>
    <w:rsid w:val="00A41EDC"/>
    <w:rsid w:val="00A420FB"/>
    <w:rsid w:val="00A4216D"/>
    <w:rsid w:val="00A42348"/>
    <w:rsid w:val="00A42464"/>
    <w:rsid w:val="00A42505"/>
    <w:rsid w:val="00A42774"/>
    <w:rsid w:val="00A42B44"/>
    <w:rsid w:val="00A43405"/>
    <w:rsid w:val="00A43571"/>
    <w:rsid w:val="00A43731"/>
    <w:rsid w:val="00A43AC1"/>
    <w:rsid w:val="00A43EB9"/>
    <w:rsid w:val="00A43EC4"/>
    <w:rsid w:val="00A440C9"/>
    <w:rsid w:val="00A44281"/>
    <w:rsid w:val="00A445B8"/>
    <w:rsid w:val="00A44815"/>
    <w:rsid w:val="00A44A5D"/>
    <w:rsid w:val="00A44CB5"/>
    <w:rsid w:val="00A44F0B"/>
    <w:rsid w:val="00A452EF"/>
    <w:rsid w:val="00A454C9"/>
    <w:rsid w:val="00A45518"/>
    <w:rsid w:val="00A455BA"/>
    <w:rsid w:val="00A459D9"/>
    <w:rsid w:val="00A45A52"/>
    <w:rsid w:val="00A45C6D"/>
    <w:rsid w:val="00A4662D"/>
    <w:rsid w:val="00A46853"/>
    <w:rsid w:val="00A4698C"/>
    <w:rsid w:val="00A46A38"/>
    <w:rsid w:val="00A46C5D"/>
    <w:rsid w:val="00A46F98"/>
    <w:rsid w:val="00A474EA"/>
    <w:rsid w:val="00A4774D"/>
    <w:rsid w:val="00A478B6"/>
    <w:rsid w:val="00A47F4C"/>
    <w:rsid w:val="00A501E8"/>
    <w:rsid w:val="00A503BF"/>
    <w:rsid w:val="00A50500"/>
    <w:rsid w:val="00A507FF"/>
    <w:rsid w:val="00A50BE3"/>
    <w:rsid w:val="00A50D0E"/>
    <w:rsid w:val="00A50D2E"/>
    <w:rsid w:val="00A50E42"/>
    <w:rsid w:val="00A515AA"/>
    <w:rsid w:val="00A51B58"/>
    <w:rsid w:val="00A51B91"/>
    <w:rsid w:val="00A51BB3"/>
    <w:rsid w:val="00A51ECB"/>
    <w:rsid w:val="00A51F54"/>
    <w:rsid w:val="00A5233D"/>
    <w:rsid w:val="00A52633"/>
    <w:rsid w:val="00A52647"/>
    <w:rsid w:val="00A526C3"/>
    <w:rsid w:val="00A52B3E"/>
    <w:rsid w:val="00A53210"/>
    <w:rsid w:val="00A5322A"/>
    <w:rsid w:val="00A5338F"/>
    <w:rsid w:val="00A533A3"/>
    <w:rsid w:val="00A53575"/>
    <w:rsid w:val="00A5358F"/>
    <w:rsid w:val="00A53692"/>
    <w:rsid w:val="00A53A1F"/>
    <w:rsid w:val="00A53E30"/>
    <w:rsid w:val="00A541B2"/>
    <w:rsid w:val="00A54BB9"/>
    <w:rsid w:val="00A55374"/>
    <w:rsid w:val="00A5543D"/>
    <w:rsid w:val="00A55511"/>
    <w:rsid w:val="00A556A9"/>
    <w:rsid w:val="00A5570E"/>
    <w:rsid w:val="00A55947"/>
    <w:rsid w:val="00A559CF"/>
    <w:rsid w:val="00A55BF2"/>
    <w:rsid w:val="00A55D03"/>
    <w:rsid w:val="00A5615E"/>
    <w:rsid w:val="00A5668A"/>
    <w:rsid w:val="00A56759"/>
    <w:rsid w:val="00A56CC8"/>
    <w:rsid w:val="00A56D89"/>
    <w:rsid w:val="00A56ED9"/>
    <w:rsid w:val="00A56F6E"/>
    <w:rsid w:val="00A57050"/>
    <w:rsid w:val="00A57070"/>
    <w:rsid w:val="00A575DF"/>
    <w:rsid w:val="00A57E75"/>
    <w:rsid w:val="00A57F50"/>
    <w:rsid w:val="00A600BE"/>
    <w:rsid w:val="00A60114"/>
    <w:rsid w:val="00A6047D"/>
    <w:rsid w:val="00A606DB"/>
    <w:rsid w:val="00A60854"/>
    <w:rsid w:val="00A6085B"/>
    <w:rsid w:val="00A60E8A"/>
    <w:rsid w:val="00A60F73"/>
    <w:rsid w:val="00A61335"/>
    <w:rsid w:val="00A613B1"/>
    <w:rsid w:val="00A61420"/>
    <w:rsid w:val="00A6143A"/>
    <w:rsid w:val="00A615D7"/>
    <w:rsid w:val="00A6171C"/>
    <w:rsid w:val="00A61AEF"/>
    <w:rsid w:val="00A61B95"/>
    <w:rsid w:val="00A61C01"/>
    <w:rsid w:val="00A61F03"/>
    <w:rsid w:val="00A61F04"/>
    <w:rsid w:val="00A620D7"/>
    <w:rsid w:val="00A62200"/>
    <w:rsid w:val="00A623FB"/>
    <w:rsid w:val="00A6244C"/>
    <w:rsid w:val="00A62644"/>
    <w:rsid w:val="00A62656"/>
    <w:rsid w:val="00A628EE"/>
    <w:rsid w:val="00A62A33"/>
    <w:rsid w:val="00A62D0A"/>
    <w:rsid w:val="00A62F8E"/>
    <w:rsid w:val="00A6304C"/>
    <w:rsid w:val="00A63403"/>
    <w:rsid w:val="00A637B9"/>
    <w:rsid w:val="00A638EB"/>
    <w:rsid w:val="00A63F6B"/>
    <w:rsid w:val="00A63F7F"/>
    <w:rsid w:val="00A6423C"/>
    <w:rsid w:val="00A6445E"/>
    <w:rsid w:val="00A64813"/>
    <w:rsid w:val="00A64AD9"/>
    <w:rsid w:val="00A64F3D"/>
    <w:rsid w:val="00A65105"/>
    <w:rsid w:val="00A65185"/>
    <w:rsid w:val="00A65841"/>
    <w:rsid w:val="00A65895"/>
    <w:rsid w:val="00A65975"/>
    <w:rsid w:val="00A65D87"/>
    <w:rsid w:val="00A65D9B"/>
    <w:rsid w:val="00A6642E"/>
    <w:rsid w:val="00A66552"/>
    <w:rsid w:val="00A666EB"/>
    <w:rsid w:val="00A6676D"/>
    <w:rsid w:val="00A66AEF"/>
    <w:rsid w:val="00A66EE9"/>
    <w:rsid w:val="00A67290"/>
    <w:rsid w:val="00A672A7"/>
    <w:rsid w:val="00A67676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775"/>
    <w:rsid w:val="00A70AF6"/>
    <w:rsid w:val="00A70C87"/>
    <w:rsid w:val="00A713DB"/>
    <w:rsid w:val="00A71498"/>
    <w:rsid w:val="00A7170F"/>
    <w:rsid w:val="00A71A4A"/>
    <w:rsid w:val="00A71EBD"/>
    <w:rsid w:val="00A72288"/>
    <w:rsid w:val="00A724FC"/>
    <w:rsid w:val="00A72795"/>
    <w:rsid w:val="00A72821"/>
    <w:rsid w:val="00A72B70"/>
    <w:rsid w:val="00A72F37"/>
    <w:rsid w:val="00A730B2"/>
    <w:rsid w:val="00A73145"/>
    <w:rsid w:val="00A734C7"/>
    <w:rsid w:val="00A73DEF"/>
    <w:rsid w:val="00A73E86"/>
    <w:rsid w:val="00A73ECE"/>
    <w:rsid w:val="00A73F79"/>
    <w:rsid w:val="00A74598"/>
    <w:rsid w:val="00A7465D"/>
    <w:rsid w:val="00A746EC"/>
    <w:rsid w:val="00A74C19"/>
    <w:rsid w:val="00A75239"/>
    <w:rsid w:val="00A7529D"/>
    <w:rsid w:val="00A75445"/>
    <w:rsid w:val="00A755E3"/>
    <w:rsid w:val="00A756BA"/>
    <w:rsid w:val="00A75714"/>
    <w:rsid w:val="00A762CC"/>
    <w:rsid w:val="00A76417"/>
    <w:rsid w:val="00A769D7"/>
    <w:rsid w:val="00A76BE7"/>
    <w:rsid w:val="00A77225"/>
    <w:rsid w:val="00A774CC"/>
    <w:rsid w:val="00A80016"/>
    <w:rsid w:val="00A8043D"/>
    <w:rsid w:val="00A80737"/>
    <w:rsid w:val="00A807D6"/>
    <w:rsid w:val="00A80906"/>
    <w:rsid w:val="00A8098F"/>
    <w:rsid w:val="00A80CF8"/>
    <w:rsid w:val="00A80D27"/>
    <w:rsid w:val="00A80E17"/>
    <w:rsid w:val="00A81342"/>
    <w:rsid w:val="00A81410"/>
    <w:rsid w:val="00A81434"/>
    <w:rsid w:val="00A81967"/>
    <w:rsid w:val="00A819BA"/>
    <w:rsid w:val="00A82344"/>
    <w:rsid w:val="00A8244D"/>
    <w:rsid w:val="00A82778"/>
    <w:rsid w:val="00A82E6E"/>
    <w:rsid w:val="00A830CF"/>
    <w:rsid w:val="00A83308"/>
    <w:rsid w:val="00A83445"/>
    <w:rsid w:val="00A83DD5"/>
    <w:rsid w:val="00A84011"/>
    <w:rsid w:val="00A840A5"/>
    <w:rsid w:val="00A840D7"/>
    <w:rsid w:val="00A844E7"/>
    <w:rsid w:val="00A8463F"/>
    <w:rsid w:val="00A84934"/>
    <w:rsid w:val="00A84B87"/>
    <w:rsid w:val="00A84F89"/>
    <w:rsid w:val="00A854C8"/>
    <w:rsid w:val="00A855E9"/>
    <w:rsid w:val="00A85897"/>
    <w:rsid w:val="00A85A07"/>
    <w:rsid w:val="00A85A10"/>
    <w:rsid w:val="00A85B85"/>
    <w:rsid w:val="00A85DD3"/>
    <w:rsid w:val="00A86092"/>
    <w:rsid w:val="00A863FC"/>
    <w:rsid w:val="00A86526"/>
    <w:rsid w:val="00A86733"/>
    <w:rsid w:val="00A868C7"/>
    <w:rsid w:val="00A86B14"/>
    <w:rsid w:val="00A86ED2"/>
    <w:rsid w:val="00A8718F"/>
    <w:rsid w:val="00A87594"/>
    <w:rsid w:val="00A87960"/>
    <w:rsid w:val="00A87E48"/>
    <w:rsid w:val="00A87F50"/>
    <w:rsid w:val="00A90145"/>
    <w:rsid w:val="00A9066A"/>
    <w:rsid w:val="00A907E6"/>
    <w:rsid w:val="00A90AA5"/>
    <w:rsid w:val="00A90AE0"/>
    <w:rsid w:val="00A90E52"/>
    <w:rsid w:val="00A90EA1"/>
    <w:rsid w:val="00A91049"/>
    <w:rsid w:val="00A9113C"/>
    <w:rsid w:val="00A915C9"/>
    <w:rsid w:val="00A916C6"/>
    <w:rsid w:val="00A91B53"/>
    <w:rsid w:val="00A91C4F"/>
    <w:rsid w:val="00A920A0"/>
    <w:rsid w:val="00A9265A"/>
    <w:rsid w:val="00A92715"/>
    <w:rsid w:val="00A928E8"/>
    <w:rsid w:val="00A92A8E"/>
    <w:rsid w:val="00A92B2F"/>
    <w:rsid w:val="00A92DE7"/>
    <w:rsid w:val="00A92DFD"/>
    <w:rsid w:val="00A933A5"/>
    <w:rsid w:val="00A934C3"/>
    <w:rsid w:val="00A93553"/>
    <w:rsid w:val="00A935DF"/>
    <w:rsid w:val="00A935EB"/>
    <w:rsid w:val="00A93805"/>
    <w:rsid w:val="00A93A8E"/>
    <w:rsid w:val="00A93BC7"/>
    <w:rsid w:val="00A93C5F"/>
    <w:rsid w:val="00A93C78"/>
    <w:rsid w:val="00A93E31"/>
    <w:rsid w:val="00A9407F"/>
    <w:rsid w:val="00A942D5"/>
    <w:rsid w:val="00A943D2"/>
    <w:rsid w:val="00A94765"/>
    <w:rsid w:val="00A94884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F01"/>
    <w:rsid w:val="00A960A4"/>
    <w:rsid w:val="00A961D4"/>
    <w:rsid w:val="00A96457"/>
    <w:rsid w:val="00A965EB"/>
    <w:rsid w:val="00A966E8"/>
    <w:rsid w:val="00A96959"/>
    <w:rsid w:val="00A9696B"/>
    <w:rsid w:val="00A96B80"/>
    <w:rsid w:val="00A96E15"/>
    <w:rsid w:val="00A96EB7"/>
    <w:rsid w:val="00A970F6"/>
    <w:rsid w:val="00A971F1"/>
    <w:rsid w:val="00A972A9"/>
    <w:rsid w:val="00A9730F"/>
    <w:rsid w:val="00A97642"/>
    <w:rsid w:val="00A97E6E"/>
    <w:rsid w:val="00A97F1B"/>
    <w:rsid w:val="00AA04B5"/>
    <w:rsid w:val="00AA0B27"/>
    <w:rsid w:val="00AA0CA5"/>
    <w:rsid w:val="00AA0DAB"/>
    <w:rsid w:val="00AA0DC1"/>
    <w:rsid w:val="00AA148F"/>
    <w:rsid w:val="00AA1AAF"/>
    <w:rsid w:val="00AA1AC1"/>
    <w:rsid w:val="00AA1B1A"/>
    <w:rsid w:val="00AA1B67"/>
    <w:rsid w:val="00AA1B6A"/>
    <w:rsid w:val="00AA1FE9"/>
    <w:rsid w:val="00AA2175"/>
    <w:rsid w:val="00AA2548"/>
    <w:rsid w:val="00AA27C4"/>
    <w:rsid w:val="00AA29B9"/>
    <w:rsid w:val="00AA32BD"/>
    <w:rsid w:val="00AA338B"/>
    <w:rsid w:val="00AA3924"/>
    <w:rsid w:val="00AA3F2F"/>
    <w:rsid w:val="00AA42CC"/>
    <w:rsid w:val="00AA44C3"/>
    <w:rsid w:val="00AA4973"/>
    <w:rsid w:val="00AA4AB1"/>
    <w:rsid w:val="00AA4E5C"/>
    <w:rsid w:val="00AA50DB"/>
    <w:rsid w:val="00AA5136"/>
    <w:rsid w:val="00AA548E"/>
    <w:rsid w:val="00AA54A0"/>
    <w:rsid w:val="00AA56E5"/>
    <w:rsid w:val="00AA588E"/>
    <w:rsid w:val="00AA59CA"/>
    <w:rsid w:val="00AA5C6E"/>
    <w:rsid w:val="00AA60FD"/>
    <w:rsid w:val="00AA622C"/>
    <w:rsid w:val="00AA64FA"/>
    <w:rsid w:val="00AA6691"/>
    <w:rsid w:val="00AA6828"/>
    <w:rsid w:val="00AA68FF"/>
    <w:rsid w:val="00AA69A4"/>
    <w:rsid w:val="00AA6AA3"/>
    <w:rsid w:val="00AA7069"/>
    <w:rsid w:val="00AA70B2"/>
    <w:rsid w:val="00AA77F4"/>
    <w:rsid w:val="00AA7B42"/>
    <w:rsid w:val="00AA7C82"/>
    <w:rsid w:val="00AA7FDB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C2"/>
    <w:rsid w:val="00AB1D4A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C84"/>
    <w:rsid w:val="00AB2E65"/>
    <w:rsid w:val="00AB3058"/>
    <w:rsid w:val="00AB3142"/>
    <w:rsid w:val="00AB34F1"/>
    <w:rsid w:val="00AB3770"/>
    <w:rsid w:val="00AB3856"/>
    <w:rsid w:val="00AB396F"/>
    <w:rsid w:val="00AB3D90"/>
    <w:rsid w:val="00AB3DE8"/>
    <w:rsid w:val="00AB3E19"/>
    <w:rsid w:val="00AB3E34"/>
    <w:rsid w:val="00AB41D5"/>
    <w:rsid w:val="00AB4514"/>
    <w:rsid w:val="00AB47EE"/>
    <w:rsid w:val="00AB4823"/>
    <w:rsid w:val="00AB49A8"/>
    <w:rsid w:val="00AB4A5F"/>
    <w:rsid w:val="00AB4AD1"/>
    <w:rsid w:val="00AB4D32"/>
    <w:rsid w:val="00AB53BD"/>
    <w:rsid w:val="00AB5450"/>
    <w:rsid w:val="00AB5B01"/>
    <w:rsid w:val="00AB5D78"/>
    <w:rsid w:val="00AB6044"/>
    <w:rsid w:val="00AB606C"/>
    <w:rsid w:val="00AB6171"/>
    <w:rsid w:val="00AB62DC"/>
    <w:rsid w:val="00AB663D"/>
    <w:rsid w:val="00AB668A"/>
    <w:rsid w:val="00AB68AC"/>
    <w:rsid w:val="00AB6B89"/>
    <w:rsid w:val="00AB6B9E"/>
    <w:rsid w:val="00AB6BEA"/>
    <w:rsid w:val="00AB6CAE"/>
    <w:rsid w:val="00AB6FAA"/>
    <w:rsid w:val="00AB713D"/>
    <w:rsid w:val="00AB71A5"/>
    <w:rsid w:val="00AB71E3"/>
    <w:rsid w:val="00AB7271"/>
    <w:rsid w:val="00AB7761"/>
    <w:rsid w:val="00AB7D27"/>
    <w:rsid w:val="00AC00F0"/>
    <w:rsid w:val="00AC0154"/>
    <w:rsid w:val="00AC0382"/>
    <w:rsid w:val="00AC1005"/>
    <w:rsid w:val="00AC153F"/>
    <w:rsid w:val="00AC155B"/>
    <w:rsid w:val="00AC1FBE"/>
    <w:rsid w:val="00AC1FDF"/>
    <w:rsid w:val="00AC2B4F"/>
    <w:rsid w:val="00AC3006"/>
    <w:rsid w:val="00AC317E"/>
    <w:rsid w:val="00AC3283"/>
    <w:rsid w:val="00AC32F9"/>
    <w:rsid w:val="00AC352E"/>
    <w:rsid w:val="00AC362D"/>
    <w:rsid w:val="00AC37A8"/>
    <w:rsid w:val="00AC38F7"/>
    <w:rsid w:val="00AC3A8C"/>
    <w:rsid w:val="00AC3F23"/>
    <w:rsid w:val="00AC422D"/>
    <w:rsid w:val="00AC457B"/>
    <w:rsid w:val="00AC4620"/>
    <w:rsid w:val="00AC485C"/>
    <w:rsid w:val="00AC49B5"/>
    <w:rsid w:val="00AC4A07"/>
    <w:rsid w:val="00AC4B59"/>
    <w:rsid w:val="00AC4BD6"/>
    <w:rsid w:val="00AC4C6E"/>
    <w:rsid w:val="00AC51B6"/>
    <w:rsid w:val="00AC51E7"/>
    <w:rsid w:val="00AC5333"/>
    <w:rsid w:val="00AC5357"/>
    <w:rsid w:val="00AC55CC"/>
    <w:rsid w:val="00AC55FD"/>
    <w:rsid w:val="00AC570B"/>
    <w:rsid w:val="00AC5A7F"/>
    <w:rsid w:val="00AC5FD1"/>
    <w:rsid w:val="00AC6065"/>
    <w:rsid w:val="00AC623A"/>
    <w:rsid w:val="00AC623C"/>
    <w:rsid w:val="00AC6502"/>
    <w:rsid w:val="00AC6602"/>
    <w:rsid w:val="00AC6660"/>
    <w:rsid w:val="00AC6698"/>
    <w:rsid w:val="00AC688E"/>
    <w:rsid w:val="00AC6ACD"/>
    <w:rsid w:val="00AC6B1A"/>
    <w:rsid w:val="00AC7069"/>
    <w:rsid w:val="00AC71D9"/>
    <w:rsid w:val="00AC7933"/>
    <w:rsid w:val="00AC7A27"/>
    <w:rsid w:val="00AD02E4"/>
    <w:rsid w:val="00AD0431"/>
    <w:rsid w:val="00AD043F"/>
    <w:rsid w:val="00AD04FF"/>
    <w:rsid w:val="00AD07C4"/>
    <w:rsid w:val="00AD085E"/>
    <w:rsid w:val="00AD0EAD"/>
    <w:rsid w:val="00AD1125"/>
    <w:rsid w:val="00AD1172"/>
    <w:rsid w:val="00AD1996"/>
    <w:rsid w:val="00AD1CAD"/>
    <w:rsid w:val="00AD1D41"/>
    <w:rsid w:val="00AD1E1E"/>
    <w:rsid w:val="00AD208B"/>
    <w:rsid w:val="00AD2248"/>
    <w:rsid w:val="00AD23A1"/>
    <w:rsid w:val="00AD23E3"/>
    <w:rsid w:val="00AD2665"/>
    <w:rsid w:val="00AD28D1"/>
    <w:rsid w:val="00AD2966"/>
    <w:rsid w:val="00AD2AE2"/>
    <w:rsid w:val="00AD2EA6"/>
    <w:rsid w:val="00AD3324"/>
    <w:rsid w:val="00AD3402"/>
    <w:rsid w:val="00AD3496"/>
    <w:rsid w:val="00AD376E"/>
    <w:rsid w:val="00AD39AA"/>
    <w:rsid w:val="00AD3BC7"/>
    <w:rsid w:val="00AD3E77"/>
    <w:rsid w:val="00AD409C"/>
    <w:rsid w:val="00AD4295"/>
    <w:rsid w:val="00AD46BB"/>
    <w:rsid w:val="00AD46D7"/>
    <w:rsid w:val="00AD48AD"/>
    <w:rsid w:val="00AD4DA0"/>
    <w:rsid w:val="00AD4F65"/>
    <w:rsid w:val="00AD5064"/>
    <w:rsid w:val="00AD51F5"/>
    <w:rsid w:val="00AD5475"/>
    <w:rsid w:val="00AD55D3"/>
    <w:rsid w:val="00AD55F4"/>
    <w:rsid w:val="00AD5C0F"/>
    <w:rsid w:val="00AD5C99"/>
    <w:rsid w:val="00AD5F36"/>
    <w:rsid w:val="00AD634B"/>
    <w:rsid w:val="00AD6732"/>
    <w:rsid w:val="00AD6791"/>
    <w:rsid w:val="00AD6E61"/>
    <w:rsid w:val="00AD73B3"/>
    <w:rsid w:val="00AD753F"/>
    <w:rsid w:val="00AD795B"/>
    <w:rsid w:val="00AD7B8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1758"/>
    <w:rsid w:val="00AE1822"/>
    <w:rsid w:val="00AE18D0"/>
    <w:rsid w:val="00AE199A"/>
    <w:rsid w:val="00AE19D4"/>
    <w:rsid w:val="00AE1C91"/>
    <w:rsid w:val="00AE1D55"/>
    <w:rsid w:val="00AE1E5B"/>
    <w:rsid w:val="00AE2133"/>
    <w:rsid w:val="00AE2650"/>
    <w:rsid w:val="00AE2794"/>
    <w:rsid w:val="00AE289D"/>
    <w:rsid w:val="00AE2D37"/>
    <w:rsid w:val="00AE2E18"/>
    <w:rsid w:val="00AE30B4"/>
    <w:rsid w:val="00AE3233"/>
    <w:rsid w:val="00AE3258"/>
    <w:rsid w:val="00AE33B0"/>
    <w:rsid w:val="00AE34F4"/>
    <w:rsid w:val="00AE350C"/>
    <w:rsid w:val="00AE369E"/>
    <w:rsid w:val="00AE384F"/>
    <w:rsid w:val="00AE3875"/>
    <w:rsid w:val="00AE3B0C"/>
    <w:rsid w:val="00AE3FF7"/>
    <w:rsid w:val="00AE4128"/>
    <w:rsid w:val="00AE41CB"/>
    <w:rsid w:val="00AE4840"/>
    <w:rsid w:val="00AE4995"/>
    <w:rsid w:val="00AE4A4D"/>
    <w:rsid w:val="00AE5190"/>
    <w:rsid w:val="00AE54CF"/>
    <w:rsid w:val="00AE560F"/>
    <w:rsid w:val="00AE57F7"/>
    <w:rsid w:val="00AE58C7"/>
    <w:rsid w:val="00AE5956"/>
    <w:rsid w:val="00AE5A0B"/>
    <w:rsid w:val="00AE5D5F"/>
    <w:rsid w:val="00AE60FD"/>
    <w:rsid w:val="00AE64B9"/>
    <w:rsid w:val="00AE6912"/>
    <w:rsid w:val="00AE6939"/>
    <w:rsid w:val="00AE6C15"/>
    <w:rsid w:val="00AE6CC7"/>
    <w:rsid w:val="00AE6D91"/>
    <w:rsid w:val="00AE6E69"/>
    <w:rsid w:val="00AE7168"/>
    <w:rsid w:val="00AE7623"/>
    <w:rsid w:val="00AE7993"/>
    <w:rsid w:val="00AE7C2E"/>
    <w:rsid w:val="00AF005E"/>
    <w:rsid w:val="00AF0149"/>
    <w:rsid w:val="00AF01D0"/>
    <w:rsid w:val="00AF022B"/>
    <w:rsid w:val="00AF0307"/>
    <w:rsid w:val="00AF0445"/>
    <w:rsid w:val="00AF05BB"/>
    <w:rsid w:val="00AF09BE"/>
    <w:rsid w:val="00AF0D31"/>
    <w:rsid w:val="00AF12F7"/>
    <w:rsid w:val="00AF15F7"/>
    <w:rsid w:val="00AF1677"/>
    <w:rsid w:val="00AF1ADF"/>
    <w:rsid w:val="00AF2799"/>
    <w:rsid w:val="00AF2A50"/>
    <w:rsid w:val="00AF2A90"/>
    <w:rsid w:val="00AF2CCB"/>
    <w:rsid w:val="00AF3000"/>
    <w:rsid w:val="00AF32B0"/>
    <w:rsid w:val="00AF32CA"/>
    <w:rsid w:val="00AF351A"/>
    <w:rsid w:val="00AF35E4"/>
    <w:rsid w:val="00AF37BB"/>
    <w:rsid w:val="00AF3937"/>
    <w:rsid w:val="00AF3AB4"/>
    <w:rsid w:val="00AF3B22"/>
    <w:rsid w:val="00AF3E26"/>
    <w:rsid w:val="00AF4190"/>
    <w:rsid w:val="00AF4749"/>
    <w:rsid w:val="00AF4832"/>
    <w:rsid w:val="00AF48AF"/>
    <w:rsid w:val="00AF4B12"/>
    <w:rsid w:val="00AF4C46"/>
    <w:rsid w:val="00AF539E"/>
    <w:rsid w:val="00AF53EA"/>
    <w:rsid w:val="00AF54E0"/>
    <w:rsid w:val="00AF595D"/>
    <w:rsid w:val="00AF5C3A"/>
    <w:rsid w:val="00AF5D75"/>
    <w:rsid w:val="00AF62D9"/>
    <w:rsid w:val="00AF6748"/>
    <w:rsid w:val="00AF6ABA"/>
    <w:rsid w:val="00AF6AE0"/>
    <w:rsid w:val="00AF6DE6"/>
    <w:rsid w:val="00AF6EEE"/>
    <w:rsid w:val="00B00637"/>
    <w:rsid w:val="00B00889"/>
    <w:rsid w:val="00B00969"/>
    <w:rsid w:val="00B00E13"/>
    <w:rsid w:val="00B00F7C"/>
    <w:rsid w:val="00B01B7B"/>
    <w:rsid w:val="00B01D5F"/>
    <w:rsid w:val="00B01D94"/>
    <w:rsid w:val="00B01ED0"/>
    <w:rsid w:val="00B0206B"/>
    <w:rsid w:val="00B021EE"/>
    <w:rsid w:val="00B02A9C"/>
    <w:rsid w:val="00B02AE9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69A"/>
    <w:rsid w:val="00B04891"/>
    <w:rsid w:val="00B04B4F"/>
    <w:rsid w:val="00B04CF5"/>
    <w:rsid w:val="00B04D54"/>
    <w:rsid w:val="00B04E6D"/>
    <w:rsid w:val="00B04EAD"/>
    <w:rsid w:val="00B04FC0"/>
    <w:rsid w:val="00B05165"/>
    <w:rsid w:val="00B051FF"/>
    <w:rsid w:val="00B055EB"/>
    <w:rsid w:val="00B05A29"/>
    <w:rsid w:val="00B06152"/>
    <w:rsid w:val="00B062C2"/>
    <w:rsid w:val="00B06463"/>
    <w:rsid w:val="00B0649C"/>
    <w:rsid w:val="00B064CD"/>
    <w:rsid w:val="00B06928"/>
    <w:rsid w:val="00B06A10"/>
    <w:rsid w:val="00B06ACF"/>
    <w:rsid w:val="00B06B67"/>
    <w:rsid w:val="00B06CCF"/>
    <w:rsid w:val="00B06F85"/>
    <w:rsid w:val="00B07044"/>
    <w:rsid w:val="00B0734E"/>
    <w:rsid w:val="00B07627"/>
    <w:rsid w:val="00B07629"/>
    <w:rsid w:val="00B077BB"/>
    <w:rsid w:val="00B07854"/>
    <w:rsid w:val="00B079A7"/>
    <w:rsid w:val="00B07A67"/>
    <w:rsid w:val="00B10384"/>
    <w:rsid w:val="00B10391"/>
    <w:rsid w:val="00B103C5"/>
    <w:rsid w:val="00B104F6"/>
    <w:rsid w:val="00B10EDC"/>
    <w:rsid w:val="00B10F73"/>
    <w:rsid w:val="00B113B5"/>
    <w:rsid w:val="00B115A9"/>
    <w:rsid w:val="00B115FB"/>
    <w:rsid w:val="00B11CA8"/>
    <w:rsid w:val="00B1240D"/>
    <w:rsid w:val="00B12EC2"/>
    <w:rsid w:val="00B12FA3"/>
    <w:rsid w:val="00B13200"/>
    <w:rsid w:val="00B139AA"/>
    <w:rsid w:val="00B13ADB"/>
    <w:rsid w:val="00B13D9B"/>
    <w:rsid w:val="00B1443F"/>
    <w:rsid w:val="00B1477A"/>
    <w:rsid w:val="00B14784"/>
    <w:rsid w:val="00B14815"/>
    <w:rsid w:val="00B149AB"/>
    <w:rsid w:val="00B14E31"/>
    <w:rsid w:val="00B14FED"/>
    <w:rsid w:val="00B15094"/>
    <w:rsid w:val="00B151F8"/>
    <w:rsid w:val="00B152EE"/>
    <w:rsid w:val="00B1557E"/>
    <w:rsid w:val="00B155B9"/>
    <w:rsid w:val="00B15620"/>
    <w:rsid w:val="00B15827"/>
    <w:rsid w:val="00B15C49"/>
    <w:rsid w:val="00B15E55"/>
    <w:rsid w:val="00B16477"/>
    <w:rsid w:val="00B1700E"/>
    <w:rsid w:val="00B1741D"/>
    <w:rsid w:val="00B17504"/>
    <w:rsid w:val="00B17F48"/>
    <w:rsid w:val="00B17F72"/>
    <w:rsid w:val="00B20163"/>
    <w:rsid w:val="00B202B9"/>
    <w:rsid w:val="00B2052D"/>
    <w:rsid w:val="00B205B2"/>
    <w:rsid w:val="00B20658"/>
    <w:rsid w:val="00B20676"/>
    <w:rsid w:val="00B2093C"/>
    <w:rsid w:val="00B20A1D"/>
    <w:rsid w:val="00B20BDE"/>
    <w:rsid w:val="00B20EBC"/>
    <w:rsid w:val="00B20FAA"/>
    <w:rsid w:val="00B2102D"/>
    <w:rsid w:val="00B21220"/>
    <w:rsid w:val="00B21373"/>
    <w:rsid w:val="00B2160F"/>
    <w:rsid w:val="00B2169F"/>
    <w:rsid w:val="00B2172E"/>
    <w:rsid w:val="00B21BC5"/>
    <w:rsid w:val="00B21D5A"/>
    <w:rsid w:val="00B21D6D"/>
    <w:rsid w:val="00B21DA2"/>
    <w:rsid w:val="00B21E14"/>
    <w:rsid w:val="00B21E37"/>
    <w:rsid w:val="00B21E5F"/>
    <w:rsid w:val="00B220DE"/>
    <w:rsid w:val="00B22248"/>
    <w:rsid w:val="00B222F4"/>
    <w:rsid w:val="00B2249F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566"/>
    <w:rsid w:val="00B247C3"/>
    <w:rsid w:val="00B24ABC"/>
    <w:rsid w:val="00B24F32"/>
    <w:rsid w:val="00B252CA"/>
    <w:rsid w:val="00B254C7"/>
    <w:rsid w:val="00B2567D"/>
    <w:rsid w:val="00B257CE"/>
    <w:rsid w:val="00B25952"/>
    <w:rsid w:val="00B25B02"/>
    <w:rsid w:val="00B25F18"/>
    <w:rsid w:val="00B26203"/>
    <w:rsid w:val="00B26B4F"/>
    <w:rsid w:val="00B26CAC"/>
    <w:rsid w:val="00B26E14"/>
    <w:rsid w:val="00B26E85"/>
    <w:rsid w:val="00B27062"/>
    <w:rsid w:val="00B275CD"/>
    <w:rsid w:val="00B27DA5"/>
    <w:rsid w:val="00B27FFA"/>
    <w:rsid w:val="00B301B6"/>
    <w:rsid w:val="00B301D9"/>
    <w:rsid w:val="00B304E1"/>
    <w:rsid w:val="00B30529"/>
    <w:rsid w:val="00B306C3"/>
    <w:rsid w:val="00B30769"/>
    <w:rsid w:val="00B30870"/>
    <w:rsid w:val="00B309A4"/>
    <w:rsid w:val="00B30F42"/>
    <w:rsid w:val="00B31996"/>
    <w:rsid w:val="00B31E71"/>
    <w:rsid w:val="00B31E9F"/>
    <w:rsid w:val="00B31FDA"/>
    <w:rsid w:val="00B322AA"/>
    <w:rsid w:val="00B32B68"/>
    <w:rsid w:val="00B32D72"/>
    <w:rsid w:val="00B33B54"/>
    <w:rsid w:val="00B33E9E"/>
    <w:rsid w:val="00B33EA1"/>
    <w:rsid w:val="00B34105"/>
    <w:rsid w:val="00B34128"/>
    <w:rsid w:val="00B34B24"/>
    <w:rsid w:val="00B34C48"/>
    <w:rsid w:val="00B34DCD"/>
    <w:rsid w:val="00B34DE8"/>
    <w:rsid w:val="00B34EA0"/>
    <w:rsid w:val="00B34F59"/>
    <w:rsid w:val="00B34F9A"/>
    <w:rsid w:val="00B35079"/>
    <w:rsid w:val="00B3534C"/>
    <w:rsid w:val="00B35E1D"/>
    <w:rsid w:val="00B36081"/>
    <w:rsid w:val="00B362BD"/>
    <w:rsid w:val="00B366CA"/>
    <w:rsid w:val="00B36CD6"/>
    <w:rsid w:val="00B36FB8"/>
    <w:rsid w:val="00B3757C"/>
    <w:rsid w:val="00B37A64"/>
    <w:rsid w:val="00B37CA1"/>
    <w:rsid w:val="00B37ECD"/>
    <w:rsid w:val="00B37EF2"/>
    <w:rsid w:val="00B37F48"/>
    <w:rsid w:val="00B4035E"/>
    <w:rsid w:val="00B40450"/>
    <w:rsid w:val="00B40645"/>
    <w:rsid w:val="00B40CF9"/>
    <w:rsid w:val="00B41036"/>
    <w:rsid w:val="00B41095"/>
    <w:rsid w:val="00B41412"/>
    <w:rsid w:val="00B41D40"/>
    <w:rsid w:val="00B42018"/>
    <w:rsid w:val="00B4221B"/>
    <w:rsid w:val="00B422C4"/>
    <w:rsid w:val="00B42523"/>
    <w:rsid w:val="00B42622"/>
    <w:rsid w:val="00B42BC9"/>
    <w:rsid w:val="00B42F20"/>
    <w:rsid w:val="00B4314B"/>
    <w:rsid w:val="00B432E6"/>
    <w:rsid w:val="00B4333A"/>
    <w:rsid w:val="00B437B7"/>
    <w:rsid w:val="00B43AA0"/>
    <w:rsid w:val="00B44220"/>
    <w:rsid w:val="00B444FC"/>
    <w:rsid w:val="00B447CD"/>
    <w:rsid w:val="00B44D53"/>
    <w:rsid w:val="00B44DBA"/>
    <w:rsid w:val="00B45083"/>
    <w:rsid w:val="00B45C5D"/>
    <w:rsid w:val="00B46433"/>
    <w:rsid w:val="00B4668D"/>
    <w:rsid w:val="00B46740"/>
    <w:rsid w:val="00B46C90"/>
    <w:rsid w:val="00B46F1C"/>
    <w:rsid w:val="00B46F46"/>
    <w:rsid w:val="00B470FE"/>
    <w:rsid w:val="00B47305"/>
    <w:rsid w:val="00B47BF5"/>
    <w:rsid w:val="00B47C57"/>
    <w:rsid w:val="00B500AB"/>
    <w:rsid w:val="00B50D51"/>
    <w:rsid w:val="00B50DD6"/>
    <w:rsid w:val="00B51041"/>
    <w:rsid w:val="00B51089"/>
    <w:rsid w:val="00B510DF"/>
    <w:rsid w:val="00B51265"/>
    <w:rsid w:val="00B51520"/>
    <w:rsid w:val="00B5155D"/>
    <w:rsid w:val="00B51646"/>
    <w:rsid w:val="00B519BA"/>
    <w:rsid w:val="00B51D21"/>
    <w:rsid w:val="00B51E32"/>
    <w:rsid w:val="00B51EA6"/>
    <w:rsid w:val="00B51F99"/>
    <w:rsid w:val="00B524BE"/>
    <w:rsid w:val="00B524E8"/>
    <w:rsid w:val="00B527CD"/>
    <w:rsid w:val="00B52956"/>
    <w:rsid w:val="00B52C8A"/>
    <w:rsid w:val="00B536A1"/>
    <w:rsid w:val="00B54010"/>
    <w:rsid w:val="00B54039"/>
    <w:rsid w:val="00B543CF"/>
    <w:rsid w:val="00B55185"/>
    <w:rsid w:val="00B551AC"/>
    <w:rsid w:val="00B5548E"/>
    <w:rsid w:val="00B5557C"/>
    <w:rsid w:val="00B5593C"/>
    <w:rsid w:val="00B55CC0"/>
    <w:rsid w:val="00B55D33"/>
    <w:rsid w:val="00B55D48"/>
    <w:rsid w:val="00B56353"/>
    <w:rsid w:val="00B563C2"/>
    <w:rsid w:val="00B56BAF"/>
    <w:rsid w:val="00B56F3C"/>
    <w:rsid w:val="00B571F9"/>
    <w:rsid w:val="00B57555"/>
    <w:rsid w:val="00B60029"/>
    <w:rsid w:val="00B6049F"/>
    <w:rsid w:val="00B604D5"/>
    <w:rsid w:val="00B606A0"/>
    <w:rsid w:val="00B60A56"/>
    <w:rsid w:val="00B60B0E"/>
    <w:rsid w:val="00B60BD8"/>
    <w:rsid w:val="00B60E3B"/>
    <w:rsid w:val="00B6111C"/>
    <w:rsid w:val="00B61260"/>
    <w:rsid w:val="00B616C0"/>
    <w:rsid w:val="00B6183F"/>
    <w:rsid w:val="00B61AB8"/>
    <w:rsid w:val="00B61C94"/>
    <w:rsid w:val="00B61CE0"/>
    <w:rsid w:val="00B61F0E"/>
    <w:rsid w:val="00B6214D"/>
    <w:rsid w:val="00B624E7"/>
    <w:rsid w:val="00B62B1E"/>
    <w:rsid w:val="00B62DDF"/>
    <w:rsid w:val="00B62F9A"/>
    <w:rsid w:val="00B63228"/>
    <w:rsid w:val="00B632BE"/>
    <w:rsid w:val="00B635A4"/>
    <w:rsid w:val="00B63730"/>
    <w:rsid w:val="00B63A1F"/>
    <w:rsid w:val="00B63A3C"/>
    <w:rsid w:val="00B63F60"/>
    <w:rsid w:val="00B641A2"/>
    <w:rsid w:val="00B6420D"/>
    <w:rsid w:val="00B6420F"/>
    <w:rsid w:val="00B642A4"/>
    <w:rsid w:val="00B642C0"/>
    <w:rsid w:val="00B64704"/>
    <w:rsid w:val="00B647B9"/>
    <w:rsid w:val="00B64A2C"/>
    <w:rsid w:val="00B64A96"/>
    <w:rsid w:val="00B65397"/>
    <w:rsid w:val="00B657CD"/>
    <w:rsid w:val="00B65AC8"/>
    <w:rsid w:val="00B65FAB"/>
    <w:rsid w:val="00B65FF7"/>
    <w:rsid w:val="00B66127"/>
    <w:rsid w:val="00B66223"/>
    <w:rsid w:val="00B6640E"/>
    <w:rsid w:val="00B66479"/>
    <w:rsid w:val="00B66651"/>
    <w:rsid w:val="00B666A5"/>
    <w:rsid w:val="00B66702"/>
    <w:rsid w:val="00B66AB2"/>
    <w:rsid w:val="00B66C2A"/>
    <w:rsid w:val="00B66DB2"/>
    <w:rsid w:val="00B66F63"/>
    <w:rsid w:val="00B66F80"/>
    <w:rsid w:val="00B6744A"/>
    <w:rsid w:val="00B67932"/>
    <w:rsid w:val="00B679E9"/>
    <w:rsid w:val="00B67A66"/>
    <w:rsid w:val="00B67B4E"/>
    <w:rsid w:val="00B67D8D"/>
    <w:rsid w:val="00B67DE8"/>
    <w:rsid w:val="00B70190"/>
    <w:rsid w:val="00B701D3"/>
    <w:rsid w:val="00B702DE"/>
    <w:rsid w:val="00B7060C"/>
    <w:rsid w:val="00B70966"/>
    <w:rsid w:val="00B709F6"/>
    <w:rsid w:val="00B70AC2"/>
    <w:rsid w:val="00B70B6C"/>
    <w:rsid w:val="00B710B7"/>
    <w:rsid w:val="00B714D1"/>
    <w:rsid w:val="00B716BB"/>
    <w:rsid w:val="00B716E2"/>
    <w:rsid w:val="00B71794"/>
    <w:rsid w:val="00B7194B"/>
    <w:rsid w:val="00B71ABE"/>
    <w:rsid w:val="00B71C29"/>
    <w:rsid w:val="00B71CF5"/>
    <w:rsid w:val="00B723CC"/>
    <w:rsid w:val="00B726D7"/>
    <w:rsid w:val="00B7281B"/>
    <w:rsid w:val="00B72D1F"/>
    <w:rsid w:val="00B73026"/>
    <w:rsid w:val="00B73312"/>
    <w:rsid w:val="00B73611"/>
    <w:rsid w:val="00B738AF"/>
    <w:rsid w:val="00B7395D"/>
    <w:rsid w:val="00B73E86"/>
    <w:rsid w:val="00B7402B"/>
    <w:rsid w:val="00B74039"/>
    <w:rsid w:val="00B7403B"/>
    <w:rsid w:val="00B74361"/>
    <w:rsid w:val="00B743D5"/>
    <w:rsid w:val="00B7441E"/>
    <w:rsid w:val="00B74B48"/>
    <w:rsid w:val="00B74D72"/>
    <w:rsid w:val="00B74E16"/>
    <w:rsid w:val="00B74E9A"/>
    <w:rsid w:val="00B74FF9"/>
    <w:rsid w:val="00B751F9"/>
    <w:rsid w:val="00B7536C"/>
    <w:rsid w:val="00B753BC"/>
    <w:rsid w:val="00B755C4"/>
    <w:rsid w:val="00B756C7"/>
    <w:rsid w:val="00B757BB"/>
    <w:rsid w:val="00B7581A"/>
    <w:rsid w:val="00B75E61"/>
    <w:rsid w:val="00B76211"/>
    <w:rsid w:val="00B76375"/>
    <w:rsid w:val="00B76480"/>
    <w:rsid w:val="00B76863"/>
    <w:rsid w:val="00B76969"/>
    <w:rsid w:val="00B769BD"/>
    <w:rsid w:val="00B769C3"/>
    <w:rsid w:val="00B76C3A"/>
    <w:rsid w:val="00B773FE"/>
    <w:rsid w:val="00B7782B"/>
    <w:rsid w:val="00B77943"/>
    <w:rsid w:val="00B77A55"/>
    <w:rsid w:val="00B77A7F"/>
    <w:rsid w:val="00B77CB6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2DB"/>
    <w:rsid w:val="00B80863"/>
    <w:rsid w:val="00B808A6"/>
    <w:rsid w:val="00B80CDC"/>
    <w:rsid w:val="00B80EDE"/>
    <w:rsid w:val="00B80FDB"/>
    <w:rsid w:val="00B8128E"/>
    <w:rsid w:val="00B8132E"/>
    <w:rsid w:val="00B814F2"/>
    <w:rsid w:val="00B817A8"/>
    <w:rsid w:val="00B81D58"/>
    <w:rsid w:val="00B821C1"/>
    <w:rsid w:val="00B8228F"/>
    <w:rsid w:val="00B822DE"/>
    <w:rsid w:val="00B8254F"/>
    <w:rsid w:val="00B8268D"/>
    <w:rsid w:val="00B82763"/>
    <w:rsid w:val="00B82CC6"/>
    <w:rsid w:val="00B833CE"/>
    <w:rsid w:val="00B83831"/>
    <w:rsid w:val="00B8395F"/>
    <w:rsid w:val="00B83984"/>
    <w:rsid w:val="00B83C6E"/>
    <w:rsid w:val="00B8402C"/>
    <w:rsid w:val="00B84191"/>
    <w:rsid w:val="00B84898"/>
    <w:rsid w:val="00B84ABD"/>
    <w:rsid w:val="00B84B2E"/>
    <w:rsid w:val="00B84CCF"/>
    <w:rsid w:val="00B84E6A"/>
    <w:rsid w:val="00B84FA3"/>
    <w:rsid w:val="00B850E8"/>
    <w:rsid w:val="00B8532A"/>
    <w:rsid w:val="00B85FB2"/>
    <w:rsid w:val="00B86397"/>
    <w:rsid w:val="00B865EB"/>
    <w:rsid w:val="00B8678E"/>
    <w:rsid w:val="00B8681B"/>
    <w:rsid w:val="00B8689A"/>
    <w:rsid w:val="00B86BAC"/>
    <w:rsid w:val="00B86EC1"/>
    <w:rsid w:val="00B86F8F"/>
    <w:rsid w:val="00B87082"/>
    <w:rsid w:val="00B870EE"/>
    <w:rsid w:val="00B87157"/>
    <w:rsid w:val="00B87189"/>
    <w:rsid w:val="00B87B26"/>
    <w:rsid w:val="00B87DCA"/>
    <w:rsid w:val="00B87FB5"/>
    <w:rsid w:val="00B9029E"/>
    <w:rsid w:val="00B904B7"/>
    <w:rsid w:val="00B905CA"/>
    <w:rsid w:val="00B90771"/>
    <w:rsid w:val="00B90E6A"/>
    <w:rsid w:val="00B90FBF"/>
    <w:rsid w:val="00B91851"/>
    <w:rsid w:val="00B9189E"/>
    <w:rsid w:val="00B91B99"/>
    <w:rsid w:val="00B91F87"/>
    <w:rsid w:val="00B92031"/>
    <w:rsid w:val="00B9224B"/>
    <w:rsid w:val="00B92556"/>
    <w:rsid w:val="00B9260E"/>
    <w:rsid w:val="00B9286D"/>
    <w:rsid w:val="00B92BBF"/>
    <w:rsid w:val="00B92EFB"/>
    <w:rsid w:val="00B9304A"/>
    <w:rsid w:val="00B93781"/>
    <w:rsid w:val="00B93D0D"/>
    <w:rsid w:val="00B93D6C"/>
    <w:rsid w:val="00B94816"/>
    <w:rsid w:val="00B94913"/>
    <w:rsid w:val="00B94A08"/>
    <w:rsid w:val="00B94EC0"/>
    <w:rsid w:val="00B94F5E"/>
    <w:rsid w:val="00B94F91"/>
    <w:rsid w:val="00B94FB4"/>
    <w:rsid w:val="00B952BC"/>
    <w:rsid w:val="00B9561A"/>
    <w:rsid w:val="00B95681"/>
    <w:rsid w:val="00B95907"/>
    <w:rsid w:val="00B95BA8"/>
    <w:rsid w:val="00B95C35"/>
    <w:rsid w:val="00B95DBB"/>
    <w:rsid w:val="00B95F40"/>
    <w:rsid w:val="00B95F99"/>
    <w:rsid w:val="00B96343"/>
    <w:rsid w:val="00B964E3"/>
    <w:rsid w:val="00B9651A"/>
    <w:rsid w:val="00B96524"/>
    <w:rsid w:val="00B968C7"/>
    <w:rsid w:val="00B96907"/>
    <w:rsid w:val="00B96D2C"/>
    <w:rsid w:val="00B96D45"/>
    <w:rsid w:val="00B96E4B"/>
    <w:rsid w:val="00B9720F"/>
    <w:rsid w:val="00B97422"/>
    <w:rsid w:val="00B97660"/>
    <w:rsid w:val="00B97B44"/>
    <w:rsid w:val="00B97E01"/>
    <w:rsid w:val="00BA0051"/>
    <w:rsid w:val="00BA0964"/>
    <w:rsid w:val="00BA0C24"/>
    <w:rsid w:val="00BA0E61"/>
    <w:rsid w:val="00BA13D9"/>
    <w:rsid w:val="00BA1599"/>
    <w:rsid w:val="00BA1874"/>
    <w:rsid w:val="00BA1AB3"/>
    <w:rsid w:val="00BA1F6D"/>
    <w:rsid w:val="00BA1F95"/>
    <w:rsid w:val="00BA225C"/>
    <w:rsid w:val="00BA2693"/>
    <w:rsid w:val="00BA2719"/>
    <w:rsid w:val="00BA2A42"/>
    <w:rsid w:val="00BA3212"/>
    <w:rsid w:val="00BA322A"/>
    <w:rsid w:val="00BA38C3"/>
    <w:rsid w:val="00BA39F8"/>
    <w:rsid w:val="00BA3A11"/>
    <w:rsid w:val="00BA418B"/>
    <w:rsid w:val="00BA44A6"/>
    <w:rsid w:val="00BA46D0"/>
    <w:rsid w:val="00BA4717"/>
    <w:rsid w:val="00BA480C"/>
    <w:rsid w:val="00BA4C79"/>
    <w:rsid w:val="00BA55E8"/>
    <w:rsid w:val="00BA5A58"/>
    <w:rsid w:val="00BA5B2E"/>
    <w:rsid w:val="00BA5D25"/>
    <w:rsid w:val="00BA5D5B"/>
    <w:rsid w:val="00BA5F73"/>
    <w:rsid w:val="00BA6F6E"/>
    <w:rsid w:val="00BA7813"/>
    <w:rsid w:val="00BA7829"/>
    <w:rsid w:val="00BA7EB8"/>
    <w:rsid w:val="00BA7F72"/>
    <w:rsid w:val="00BA7F8B"/>
    <w:rsid w:val="00BA7F98"/>
    <w:rsid w:val="00BB0262"/>
    <w:rsid w:val="00BB03A4"/>
    <w:rsid w:val="00BB0435"/>
    <w:rsid w:val="00BB06E4"/>
    <w:rsid w:val="00BB081B"/>
    <w:rsid w:val="00BB091C"/>
    <w:rsid w:val="00BB0C73"/>
    <w:rsid w:val="00BB0CED"/>
    <w:rsid w:val="00BB0D48"/>
    <w:rsid w:val="00BB100E"/>
    <w:rsid w:val="00BB1B21"/>
    <w:rsid w:val="00BB1BA5"/>
    <w:rsid w:val="00BB1CA4"/>
    <w:rsid w:val="00BB1DF0"/>
    <w:rsid w:val="00BB1E3E"/>
    <w:rsid w:val="00BB1E77"/>
    <w:rsid w:val="00BB20D6"/>
    <w:rsid w:val="00BB29E9"/>
    <w:rsid w:val="00BB2A53"/>
    <w:rsid w:val="00BB2C7E"/>
    <w:rsid w:val="00BB3020"/>
    <w:rsid w:val="00BB3107"/>
    <w:rsid w:val="00BB3172"/>
    <w:rsid w:val="00BB343F"/>
    <w:rsid w:val="00BB3501"/>
    <w:rsid w:val="00BB38DD"/>
    <w:rsid w:val="00BB39B4"/>
    <w:rsid w:val="00BB3A8D"/>
    <w:rsid w:val="00BB3CA5"/>
    <w:rsid w:val="00BB3FC4"/>
    <w:rsid w:val="00BB4278"/>
    <w:rsid w:val="00BB44AD"/>
    <w:rsid w:val="00BB456B"/>
    <w:rsid w:val="00BB460B"/>
    <w:rsid w:val="00BB4A56"/>
    <w:rsid w:val="00BB4C4A"/>
    <w:rsid w:val="00BB4CCC"/>
    <w:rsid w:val="00BB4DC2"/>
    <w:rsid w:val="00BB50D3"/>
    <w:rsid w:val="00BB5160"/>
    <w:rsid w:val="00BB53D6"/>
    <w:rsid w:val="00BB54D6"/>
    <w:rsid w:val="00BB54F0"/>
    <w:rsid w:val="00BB5987"/>
    <w:rsid w:val="00BB5CF0"/>
    <w:rsid w:val="00BB5E0E"/>
    <w:rsid w:val="00BB6058"/>
    <w:rsid w:val="00BB6359"/>
    <w:rsid w:val="00BB64C4"/>
    <w:rsid w:val="00BB65F8"/>
    <w:rsid w:val="00BB691E"/>
    <w:rsid w:val="00BB69BA"/>
    <w:rsid w:val="00BB6CBE"/>
    <w:rsid w:val="00BB6FF8"/>
    <w:rsid w:val="00BB733C"/>
    <w:rsid w:val="00BB76C0"/>
    <w:rsid w:val="00BB790E"/>
    <w:rsid w:val="00BB7983"/>
    <w:rsid w:val="00BC01F5"/>
    <w:rsid w:val="00BC03B8"/>
    <w:rsid w:val="00BC0480"/>
    <w:rsid w:val="00BC04B4"/>
    <w:rsid w:val="00BC07B9"/>
    <w:rsid w:val="00BC0F17"/>
    <w:rsid w:val="00BC0F52"/>
    <w:rsid w:val="00BC0FB7"/>
    <w:rsid w:val="00BC13EE"/>
    <w:rsid w:val="00BC14D3"/>
    <w:rsid w:val="00BC1973"/>
    <w:rsid w:val="00BC19AB"/>
    <w:rsid w:val="00BC1E1B"/>
    <w:rsid w:val="00BC2251"/>
    <w:rsid w:val="00BC230B"/>
    <w:rsid w:val="00BC2452"/>
    <w:rsid w:val="00BC2521"/>
    <w:rsid w:val="00BC267E"/>
    <w:rsid w:val="00BC2DCD"/>
    <w:rsid w:val="00BC2DEC"/>
    <w:rsid w:val="00BC2E45"/>
    <w:rsid w:val="00BC2F16"/>
    <w:rsid w:val="00BC2FAB"/>
    <w:rsid w:val="00BC35B1"/>
    <w:rsid w:val="00BC37B7"/>
    <w:rsid w:val="00BC3AE6"/>
    <w:rsid w:val="00BC3B42"/>
    <w:rsid w:val="00BC3D7B"/>
    <w:rsid w:val="00BC4162"/>
    <w:rsid w:val="00BC43EE"/>
    <w:rsid w:val="00BC43FA"/>
    <w:rsid w:val="00BC46F8"/>
    <w:rsid w:val="00BC4802"/>
    <w:rsid w:val="00BC4A81"/>
    <w:rsid w:val="00BC4CE5"/>
    <w:rsid w:val="00BC4DFF"/>
    <w:rsid w:val="00BC514B"/>
    <w:rsid w:val="00BC5745"/>
    <w:rsid w:val="00BC5D68"/>
    <w:rsid w:val="00BC60D6"/>
    <w:rsid w:val="00BC67EA"/>
    <w:rsid w:val="00BC6949"/>
    <w:rsid w:val="00BC696B"/>
    <w:rsid w:val="00BC69D8"/>
    <w:rsid w:val="00BC6BDB"/>
    <w:rsid w:val="00BC6F75"/>
    <w:rsid w:val="00BC6F8A"/>
    <w:rsid w:val="00BC743A"/>
    <w:rsid w:val="00BC749B"/>
    <w:rsid w:val="00BC77FB"/>
    <w:rsid w:val="00BC7823"/>
    <w:rsid w:val="00BC7AE1"/>
    <w:rsid w:val="00BC7B89"/>
    <w:rsid w:val="00BC7E19"/>
    <w:rsid w:val="00BD01CD"/>
    <w:rsid w:val="00BD02A9"/>
    <w:rsid w:val="00BD075C"/>
    <w:rsid w:val="00BD0F2B"/>
    <w:rsid w:val="00BD1183"/>
    <w:rsid w:val="00BD11D6"/>
    <w:rsid w:val="00BD12A7"/>
    <w:rsid w:val="00BD17AD"/>
    <w:rsid w:val="00BD1990"/>
    <w:rsid w:val="00BD2053"/>
    <w:rsid w:val="00BD2061"/>
    <w:rsid w:val="00BD29DE"/>
    <w:rsid w:val="00BD2D54"/>
    <w:rsid w:val="00BD32EF"/>
    <w:rsid w:val="00BD330B"/>
    <w:rsid w:val="00BD346E"/>
    <w:rsid w:val="00BD3A10"/>
    <w:rsid w:val="00BD3BA1"/>
    <w:rsid w:val="00BD3BBE"/>
    <w:rsid w:val="00BD43D6"/>
    <w:rsid w:val="00BD44E4"/>
    <w:rsid w:val="00BD456A"/>
    <w:rsid w:val="00BD4845"/>
    <w:rsid w:val="00BD4AFE"/>
    <w:rsid w:val="00BD4EC7"/>
    <w:rsid w:val="00BD52B4"/>
    <w:rsid w:val="00BD5369"/>
    <w:rsid w:val="00BD55E3"/>
    <w:rsid w:val="00BD5764"/>
    <w:rsid w:val="00BD5906"/>
    <w:rsid w:val="00BD5978"/>
    <w:rsid w:val="00BD5A1F"/>
    <w:rsid w:val="00BD5E88"/>
    <w:rsid w:val="00BD5EB7"/>
    <w:rsid w:val="00BD6222"/>
    <w:rsid w:val="00BD623F"/>
    <w:rsid w:val="00BD6C53"/>
    <w:rsid w:val="00BD6E5E"/>
    <w:rsid w:val="00BD71C7"/>
    <w:rsid w:val="00BD746C"/>
    <w:rsid w:val="00BD7563"/>
    <w:rsid w:val="00BD75F9"/>
    <w:rsid w:val="00BD765D"/>
    <w:rsid w:val="00BD7DC1"/>
    <w:rsid w:val="00BE0897"/>
    <w:rsid w:val="00BE10FC"/>
    <w:rsid w:val="00BE11D0"/>
    <w:rsid w:val="00BE12C6"/>
    <w:rsid w:val="00BE13C4"/>
    <w:rsid w:val="00BE147A"/>
    <w:rsid w:val="00BE151C"/>
    <w:rsid w:val="00BE1573"/>
    <w:rsid w:val="00BE175D"/>
    <w:rsid w:val="00BE1E1A"/>
    <w:rsid w:val="00BE1E6B"/>
    <w:rsid w:val="00BE1E74"/>
    <w:rsid w:val="00BE2186"/>
    <w:rsid w:val="00BE2855"/>
    <w:rsid w:val="00BE2B45"/>
    <w:rsid w:val="00BE2C04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62C"/>
    <w:rsid w:val="00BE46BC"/>
    <w:rsid w:val="00BE46CD"/>
    <w:rsid w:val="00BE4C14"/>
    <w:rsid w:val="00BE4DB8"/>
    <w:rsid w:val="00BE4F10"/>
    <w:rsid w:val="00BE5026"/>
    <w:rsid w:val="00BE513E"/>
    <w:rsid w:val="00BE545B"/>
    <w:rsid w:val="00BE6274"/>
    <w:rsid w:val="00BE6314"/>
    <w:rsid w:val="00BE644D"/>
    <w:rsid w:val="00BE6D6A"/>
    <w:rsid w:val="00BE6DC7"/>
    <w:rsid w:val="00BE70CB"/>
    <w:rsid w:val="00BE78F9"/>
    <w:rsid w:val="00BE79DA"/>
    <w:rsid w:val="00BE7B21"/>
    <w:rsid w:val="00BF0258"/>
    <w:rsid w:val="00BF02C4"/>
    <w:rsid w:val="00BF064C"/>
    <w:rsid w:val="00BF075B"/>
    <w:rsid w:val="00BF07ED"/>
    <w:rsid w:val="00BF097C"/>
    <w:rsid w:val="00BF0BA0"/>
    <w:rsid w:val="00BF1055"/>
    <w:rsid w:val="00BF11F5"/>
    <w:rsid w:val="00BF13B8"/>
    <w:rsid w:val="00BF1572"/>
    <w:rsid w:val="00BF17DE"/>
    <w:rsid w:val="00BF237D"/>
    <w:rsid w:val="00BF253C"/>
    <w:rsid w:val="00BF25A9"/>
    <w:rsid w:val="00BF27B4"/>
    <w:rsid w:val="00BF2A2A"/>
    <w:rsid w:val="00BF2B87"/>
    <w:rsid w:val="00BF2BA7"/>
    <w:rsid w:val="00BF3263"/>
    <w:rsid w:val="00BF3720"/>
    <w:rsid w:val="00BF397C"/>
    <w:rsid w:val="00BF3B16"/>
    <w:rsid w:val="00BF3C30"/>
    <w:rsid w:val="00BF3E2E"/>
    <w:rsid w:val="00BF4075"/>
    <w:rsid w:val="00BF40F2"/>
    <w:rsid w:val="00BF40FC"/>
    <w:rsid w:val="00BF4344"/>
    <w:rsid w:val="00BF4361"/>
    <w:rsid w:val="00BF4541"/>
    <w:rsid w:val="00BF4580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976"/>
    <w:rsid w:val="00BF5AD0"/>
    <w:rsid w:val="00BF5F91"/>
    <w:rsid w:val="00BF6019"/>
    <w:rsid w:val="00BF60AA"/>
    <w:rsid w:val="00BF612B"/>
    <w:rsid w:val="00BF62FB"/>
    <w:rsid w:val="00BF666F"/>
    <w:rsid w:val="00BF66CF"/>
    <w:rsid w:val="00BF6997"/>
    <w:rsid w:val="00BF6CB9"/>
    <w:rsid w:val="00BF6D08"/>
    <w:rsid w:val="00BF6F3F"/>
    <w:rsid w:val="00BF6FA9"/>
    <w:rsid w:val="00BF71E9"/>
    <w:rsid w:val="00BF727C"/>
    <w:rsid w:val="00BF72BE"/>
    <w:rsid w:val="00BF75EA"/>
    <w:rsid w:val="00BF7886"/>
    <w:rsid w:val="00BF7B6A"/>
    <w:rsid w:val="00C00829"/>
    <w:rsid w:val="00C00951"/>
    <w:rsid w:val="00C00A45"/>
    <w:rsid w:val="00C00C8C"/>
    <w:rsid w:val="00C00F68"/>
    <w:rsid w:val="00C00F72"/>
    <w:rsid w:val="00C013E5"/>
    <w:rsid w:val="00C014EC"/>
    <w:rsid w:val="00C01D17"/>
    <w:rsid w:val="00C01F73"/>
    <w:rsid w:val="00C021F9"/>
    <w:rsid w:val="00C023F0"/>
    <w:rsid w:val="00C02941"/>
    <w:rsid w:val="00C02AE3"/>
    <w:rsid w:val="00C02E0D"/>
    <w:rsid w:val="00C02F8E"/>
    <w:rsid w:val="00C03215"/>
    <w:rsid w:val="00C03354"/>
    <w:rsid w:val="00C03A3C"/>
    <w:rsid w:val="00C03E9D"/>
    <w:rsid w:val="00C03F76"/>
    <w:rsid w:val="00C04168"/>
    <w:rsid w:val="00C04470"/>
    <w:rsid w:val="00C04587"/>
    <w:rsid w:val="00C04701"/>
    <w:rsid w:val="00C047DF"/>
    <w:rsid w:val="00C04916"/>
    <w:rsid w:val="00C04942"/>
    <w:rsid w:val="00C04A66"/>
    <w:rsid w:val="00C05631"/>
    <w:rsid w:val="00C05667"/>
    <w:rsid w:val="00C05B04"/>
    <w:rsid w:val="00C05C7B"/>
    <w:rsid w:val="00C05E95"/>
    <w:rsid w:val="00C05F2A"/>
    <w:rsid w:val="00C062FC"/>
    <w:rsid w:val="00C0678F"/>
    <w:rsid w:val="00C0695A"/>
    <w:rsid w:val="00C06E31"/>
    <w:rsid w:val="00C07332"/>
    <w:rsid w:val="00C07720"/>
    <w:rsid w:val="00C101C6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8"/>
    <w:rsid w:val="00C11EFF"/>
    <w:rsid w:val="00C11F04"/>
    <w:rsid w:val="00C12263"/>
    <w:rsid w:val="00C1242C"/>
    <w:rsid w:val="00C12731"/>
    <w:rsid w:val="00C129EA"/>
    <w:rsid w:val="00C12A2D"/>
    <w:rsid w:val="00C12C9C"/>
    <w:rsid w:val="00C12D03"/>
    <w:rsid w:val="00C12E59"/>
    <w:rsid w:val="00C12FED"/>
    <w:rsid w:val="00C1309A"/>
    <w:rsid w:val="00C13220"/>
    <w:rsid w:val="00C1346D"/>
    <w:rsid w:val="00C138FC"/>
    <w:rsid w:val="00C14065"/>
    <w:rsid w:val="00C14121"/>
    <w:rsid w:val="00C142B3"/>
    <w:rsid w:val="00C142BF"/>
    <w:rsid w:val="00C14303"/>
    <w:rsid w:val="00C1471B"/>
    <w:rsid w:val="00C14B47"/>
    <w:rsid w:val="00C14B61"/>
    <w:rsid w:val="00C14D4A"/>
    <w:rsid w:val="00C14D61"/>
    <w:rsid w:val="00C1507E"/>
    <w:rsid w:val="00C1551B"/>
    <w:rsid w:val="00C15907"/>
    <w:rsid w:val="00C15959"/>
    <w:rsid w:val="00C162DE"/>
    <w:rsid w:val="00C168B8"/>
    <w:rsid w:val="00C168F0"/>
    <w:rsid w:val="00C16BDD"/>
    <w:rsid w:val="00C16E53"/>
    <w:rsid w:val="00C17118"/>
    <w:rsid w:val="00C17188"/>
    <w:rsid w:val="00C1725D"/>
    <w:rsid w:val="00C17644"/>
    <w:rsid w:val="00C178B6"/>
    <w:rsid w:val="00C17958"/>
    <w:rsid w:val="00C17998"/>
    <w:rsid w:val="00C17B30"/>
    <w:rsid w:val="00C17CC0"/>
    <w:rsid w:val="00C17EAB"/>
    <w:rsid w:val="00C20084"/>
    <w:rsid w:val="00C205EB"/>
    <w:rsid w:val="00C20779"/>
    <w:rsid w:val="00C20833"/>
    <w:rsid w:val="00C20AF3"/>
    <w:rsid w:val="00C21040"/>
    <w:rsid w:val="00C212C7"/>
    <w:rsid w:val="00C21957"/>
    <w:rsid w:val="00C219E7"/>
    <w:rsid w:val="00C21C60"/>
    <w:rsid w:val="00C21EE4"/>
    <w:rsid w:val="00C221CF"/>
    <w:rsid w:val="00C221E1"/>
    <w:rsid w:val="00C2286C"/>
    <w:rsid w:val="00C229DF"/>
    <w:rsid w:val="00C22B1C"/>
    <w:rsid w:val="00C22DDB"/>
    <w:rsid w:val="00C22EFD"/>
    <w:rsid w:val="00C233E0"/>
    <w:rsid w:val="00C23763"/>
    <w:rsid w:val="00C23765"/>
    <w:rsid w:val="00C237CB"/>
    <w:rsid w:val="00C23814"/>
    <w:rsid w:val="00C238F9"/>
    <w:rsid w:val="00C23DEC"/>
    <w:rsid w:val="00C23E3F"/>
    <w:rsid w:val="00C2415E"/>
    <w:rsid w:val="00C247B5"/>
    <w:rsid w:val="00C24E16"/>
    <w:rsid w:val="00C24E50"/>
    <w:rsid w:val="00C25338"/>
    <w:rsid w:val="00C253DA"/>
    <w:rsid w:val="00C25AA1"/>
    <w:rsid w:val="00C25E27"/>
    <w:rsid w:val="00C25EE1"/>
    <w:rsid w:val="00C2636E"/>
    <w:rsid w:val="00C267B0"/>
    <w:rsid w:val="00C2685E"/>
    <w:rsid w:val="00C26B81"/>
    <w:rsid w:val="00C26C97"/>
    <w:rsid w:val="00C26FC3"/>
    <w:rsid w:val="00C27048"/>
    <w:rsid w:val="00C270B1"/>
    <w:rsid w:val="00C273D9"/>
    <w:rsid w:val="00C276C4"/>
    <w:rsid w:val="00C27751"/>
    <w:rsid w:val="00C278F1"/>
    <w:rsid w:val="00C279A1"/>
    <w:rsid w:val="00C27C55"/>
    <w:rsid w:val="00C27E20"/>
    <w:rsid w:val="00C30075"/>
    <w:rsid w:val="00C30227"/>
    <w:rsid w:val="00C30DEF"/>
    <w:rsid w:val="00C310AE"/>
    <w:rsid w:val="00C3119F"/>
    <w:rsid w:val="00C31453"/>
    <w:rsid w:val="00C31745"/>
    <w:rsid w:val="00C31A98"/>
    <w:rsid w:val="00C322D2"/>
    <w:rsid w:val="00C3257F"/>
    <w:rsid w:val="00C32670"/>
    <w:rsid w:val="00C326BF"/>
    <w:rsid w:val="00C32729"/>
    <w:rsid w:val="00C32B2E"/>
    <w:rsid w:val="00C3314B"/>
    <w:rsid w:val="00C3326A"/>
    <w:rsid w:val="00C332CE"/>
    <w:rsid w:val="00C33338"/>
    <w:rsid w:val="00C33402"/>
    <w:rsid w:val="00C33904"/>
    <w:rsid w:val="00C33A59"/>
    <w:rsid w:val="00C33B12"/>
    <w:rsid w:val="00C33DBC"/>
    <w:rsid w:val="00C33F9A"/>
    <w:rsid w:val="00C34008"/>
    <w:rsid w:val="00C3405A"/>
    <w:rsid w:val="00C34078"/>
    <w:rsid w:val="00C34164"/>
    <w:rsid w:val="00C345E6"/>
    <w:rsid w:val="00C34752"/>
    <w:rsid w:val="00C34A76"/>
    <w:rsid w:val="00C34BC0"/>
    <w:rsid w:val="00C34C10"/>
    <w:rsid w:val="00C34E85"/>
    <w:rsid w:val="00C34EC6"/>
    <w:rsid w:val="00C35993"/>
    <w:rsid w:val="00C35C1E"/>
    <w:rsid w:val="00C35CB7"/>
    <w:rsid w:val="00C35EC2"/>
    <w:rsid w:val="00C360E3"/>
    <w:rsid w:val="00C361CC"/>
    <w:rsid w:val="00C36233"/>
    <w:rsid w:val="00C36255"/>
    <w:rsid w:val="00C3644F"/>
    <w:rsid w:val="00C36466"/>
    <w:rsid w:val="00C36B09"/>
    <w:rsid w:val="00C36DCD"/>
    <w:rsid w:val="00C370E8"/>
    <w:rsid w:val="00C371B6"/>
    <w:rsid w:val="00C37303"/>
    <w:rsid w:val="00C379A1"/>
    <w:rsid w:val="00C37C05"/>
    <w:rsid w:val="00C37CE7"/>
    <w:rsid w:val="00C40486"/>
    <w:rsid w:val="00C40B4F"/>
    <w:rsid w:val="00C40C3C"/>
    <w:rsid w:val="00C415DD"/>
    <w:rsid w:val="00C41774"/>
    <w:rsid w:val="00C4183C"/>
    <w:rsid w:val="00C4248C"/>
    <w:rsid w:val="00C425C2"/>
    <w:rsid w:val="00C4265A"/>
    <w:rsid w:val="00C42879"/>
    <w:rsid w:val="00C42C6F"/>
    <w:rsid w:val="00C42E51"/>
    <w:rsid w:val="00C43335"/>
    <w:rsid w:val="00C43391"/>
    <w:rsid w:val="00C43443"/>
    <w:rsid w:val="00C43683"/>
    <w:rsid w:val="00C43687"/>
    <w:rsid w:val="00C43701"/>
    <w:rsid w:val="00C4371B"/>
    <w:rsid w:val="00C43B0E"/>
    <w:rsid w:val="00C43B7F"/>
    <w:rsid w:val="00C43E8D"/>
    <w:rsid w:val="00C44013"/>
    <w:rsid w:val="00C441EC"/>
    <w:rsid w:val="00C44349"/>
    <w:rsid w:val="00C4439E"/>
    <w:rsid w:val="00C443B2"/>
    <w:rsid w:val="00C445E6"/>
    <w:rsid w:val="00C4474E"/>
    <w:rsid w:val="00C44BA3"/>
    <w:rsid w:val="00C44D9D"/>
    <w:rsid w:val="00C458DE"/>
    <w:rsid w:val="00C45998"/>
    <w:rsid w:val="00C45C68"/>
    <w:rsid w:val="00C45DC3"/>
    <w:rsid w:val="00C45EDD"/>
    <w:rsid w:val="00C46107"/>
    <w:rsid w:val="00C46111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A67"/>
    <w:rsid w:val="00C47CBF"/>
    <w:rsid w:val="00C47D0A"/>
    <w:rsid w:val="00C47E38"/>
    <w:rsid w:val="00C506D8"/>
    <w:rsid w:val="00C510F3"/>
    <w:rsid w:val="00C512CD"/>
    <w:rsid w:val="00C514C4"/>
    <w:rsid w:val="00C51670"/>
    <w:rsid w:val="00C51C98"/>
    <w:rsid w:val="00C51C9D"/>
    <w:rsid w:val="00C51FDB"/>
    <w:rsid w:val="00C52329"/>
    <w:rsid w:val="00C5265F"/>
    <w:rsid w:val="00C52713"/>
    <w:rsid w:val="00C5288E"/>
    <w:rsid w:val="00C528F4"/>
    <w:rsid w:val="00C52A1D"/>
    <w:rsid w:val="00C52BAB"/>
    <w:rsid w:val="00C52D04"/>
    <w:rsid w:val="00C52F58"/>
    <w:rsid w:val="00C52FE3"/>
    <w:rsid w:val="00C53475"/>
    <w:rsid w:val="00C53567"/>
    <w:rsid w:val="00C535A8"/>
    <w:rsid w:val="00C5392D"/>
    <w:rsid w:val="00C53955"/>
    <w:rsid w:val="00C5398F"/>
    <w:rsid w:val="00C539E7"/>
    <w:rsid w:val="00C53D31"/>
    <w:rsid w:val="00C53DED"/>
    <w:rsid w:val="00C5435D"/>
    <w:rsid w:val="00C54869"/>
    <w:rsid w:val="00C54B12"/>
    <w:rsid w:val="00C54C2E"/>
    <w:rsid w:val="00C54FC4"/>
    <w:rsid w:val="00C5504E"/>
    <w:rsid w:val="00C550AB"/>
    <w:rsid w:val="00C55863"/>
    <w:rsid w:val="00C56651"/>
    <w:rsid w:val="00C56A00"/>
    <w:rsid w:val="00C56C4F"/>
    <w:rsid w:val="00C56E5F"/>
    <w:rsid w:val="00C56FEF"/>
    <w:rsid w:val="00C570B5"/>
    <w:rsid w:val="00C57202"/>
    <w:rsid w:val="00C57326"/>
    <w:rsid w:val="00C5740C"/>
    <w:rsid w:val="00C57575"/>
    <w:rsid w:val="00C5791F"/>
    <w:rsid w:val="00C57A51"/>
    <w:rsid w:val="00C6030A"/>
    <w:rsid w:val="00C60421"/>
    <w:rsid w:val="00C604E9"/>
    <w:rsid w:val="00C605E2"/>
    <w:rsid w:val="00C605E4"/>
    <w:rsid w:val="00C60791"/>
    <w:rsid w:val="00C609FF"/>
    <w:rsid w:val="00C60D9A"/>
    <w:rsid w:val="00C610A0"/>
    <w:rsid w:val="00C6149D"/>
    <w:rsid w:val="00C61661"/>
    <w:rsid w:val="00C61680"/>
    <w:rsid w:val="00C61B84"/>
    <w:rsid w:val="00C61C89"/>
    <w:rsid w:val="00C61F81"/>
    <w:rsid w:val="00C622D9"/>
    <w:rsid w:val="00C625FD"/>
    <w:rsid w:val="00C627EE"/>
    <w:rsid w:val="00C62CF2"/>
    <w:rsid w:val="00C62F94"/>
    <w:rsid w:val="00C63045"/>
    <w:rsid w:val="00C63197"/>
    <w:rsid w:val="00C63199"/>
    <w:rsid w:val="00C633C5"/>
    <w:rsid w:val="00C6364C"/>
    <w:rsid w:val="00C636CE"/>
    <w:rsid w:val="00C638D2"/>
    <w:rsid w:val="00C63A90"/>
    <w:rsid w:val="00C63BE6"/>
    <w:rsid w:val="00C63D49"/>
    <w:rsid w:val="00C63D7D"/>
    <w:rsid w:val="00C64268"/>
    <w:rsid w:val="00C64335"/>
    <w:rsid w:val="00C64490"/>
    <w:rsid w:val="00C646DE"/>
    <w:rsid w:val="00C64900"/>
    <w:rsid w:val="00C64961"/>
    <w:rsid w:val="00C64B2F"/>
    <w:rsid w:val="00C64BB0"/>
    <w:rsid w:val="00C65267"/>
    <w:rsid w:val="00C65411"/>
    <w:rsid w:val="00C6544D"/>
    <w:rsid w:val="00C65629"/>
    <w:rsid w:val="00C65E7E"/>
    <w:rsid w:val="00C6602E"/>
    <w:rsid w:val="00C66361"/>
    <w:rsid w:val="00C66449"/>
    <w:rsid w:val="00C66BFF"/>
    <w:rsid w:val="00C66CD6"/>
    <w:rsid w:val="00C66EA2"/>
    <w:rsid w:val="00C671BE"/>
    <w:rsid w:val="00C6758D"/>
    <w:rsid w:val="00C67881"/>
    <w:rsid w:val="00C6797A"/>
    <w:rsid w:val="00C67A47"/>
    <w:rsid w:val="00C67B82"/>
    <w:rsid w:val="00C67C39"/>
    <w:rsid w:val="00C67C65"/>
    <w:rsid w:val="00C67CFF"/>
    <w:rsid w:val="00C67E11"/>
    <w:rsid w:val="00C67E9C"/>
    <w:rsid w:val="00C67ED2"/>
    <w:rsid w:val="00C7030D"/>
    <w:rsid w:val="00C70446"/>
    <w:rsid w:val="00C70488"/>
    <w:rsid w:val="00C706AB"/>
    <w:rsid w:val="00C70BBE"/>
    <w:rsid w:val="00C70C14"/>
    <w:rsid w:val="00C714BF"/>
    <w:rsid w:val="00C71659"/>
    <w:rsid w:val="00C71A33"/>
    <w:rsid w:val="00C7245A"/>
    <w:rsid w:val="00C72651"/>
    <w:rsid w:val="00C727D5"/>
    <w:rsid w:val="00C72EE5"/>
    <w:rsid w:val="00C72EF3"/>
    <w:rsid w:val="00C73058"/>
    <w:rsid w:val="00C7336C"/>
    <w:rsid w:val="00C73C94"/>
    <w:rsid w:val="00C73E75"/>
    <w:rsid w:val="00C74058"/>
    <w:rsid w:val="00C7439D"/>
    <w:rsid w:val="00C74469"/>
    <w:rsid w:val="00C744EE"/>
    <w:rsid w:val="00C746B8"/>
    <w:rsid w:val="00C747A1"/>
    <w:rsid w:val="00C749F5"/>
    <w:rsid w:val="00C74AC8"/>
    <w:rsid w:val="00C752FB"/>
    <w:rsid w:val="00C7549C"/>
    <w:rsid w:val="00C754AF"/>
    <w:rsid w:val="00C75841"/>
    <w:rsid w:val="00C75913"/>
    <w:rsid w:val="00C75B14"/>
    <w:rsid w:val="00C75D3E"/>
    <w:rsid w:val="00C75EE5"/>
    <w:rsid w:val="00C762B7"/>
    <w:rsid w:val="00C767B0"/>
    <w:rsid w:val="00C76872"/>
    <w:rsid w:val="00C76A0E"/>
    <w:rsid w:val="00C76ACA"/>
    <w:rsid w:val="00C76CFA"/>
    <w:rsid w:val="00C76D42"/>
    <w:rsid w:val="00C76E92"/>
    <w:rsid w:val="00C77203"/>
    <w:rsid w:val="00C772B9"/>
    <w:rsid w:val="00C773E1"/>
    <w:rsid w:val="00C775CF"/>
    <w:rsid w:val="00C776F8"/>
    <w:rsid w:val="00C77774"/>
    <w:rsid w:val="00C77A23"/>
    <w:rsid w:val="00C77BC2"/>
    <w:rsid w:val="00C77C8B"/>
    <w:rsid w:val="00C77CAA"/>
    <w:rsid w:val="00C8024D"/>
    <w:rsid w:val="00C806A0"/>
    <w:rsid w:val="00C80729"/>
    <w:rsid w:val="00C80946"/>
    <w:rsid w:val="00C80B0A"/>
    <w:rsid w:val="00C8105C"/>
    <w:rsid w:val="00C81082"/>
    <w:rsid w:val="00C810A9"/>
    <w:rsid w:val="00C817B7"/>
    <w:rsid w:val="00C818DB"/>
    <w:rsid w:val="00C81CC1"/>
    <w:rsid w:val="00C82141"/>
    <w:rsid w:val="00C82582"/>
    <w:rsid w:val="00C825F0"/>
    <w:rsid w:val="00C827F6"/>
    <w:rsid w:val="00C8282E"/>
    <w:rsid w:val="00C82A5F"/>
    <w:rsid w:val="00C82A75"/>
    <w:rsid w:val="00C82C6E"/>
    <w:rsid w:val="00C82FA3"/>
    <w:rsid w:val="00C83201"/>
    <w:rsid w:val="00C832A1"/>
    <w:rsid w:val="00C83448"/>
    <w:rsid w:val="00C839B3"/>
    <w:rsid w:val="00C839EB"/>
    <w:rsid w:val="00C83E00"/>
    <w:rsid w:val="00C83FDD"/>
    <w:rsid w:val="00C840A1"/>
    <w:rsid w:val="00C845F3"/>
    <w:rsid w:val="00C84638"/>
    <w:rsid w:val="00C84A95"/>
    <w:rsid w:val="00C84AE4"/>
    <w:rsid w:val="00C84F69"/>
    <w:rsid w:val="00C84FBB"/>
    <w:rsid w:val="00C85572"/>
    <w:rsid w:val="00C856C9"/>
    <w:rsid w:val="00C85B18"/>
    <w:rsid w:val="00C85B70"/>
    <w:rsid w:val="00C85ED2"/>
    <w:rsid w:val="00C85F21"/>
    <w:rsid w:val="00C86356"/>
    <w:rsid w:val="00C869BB"/>
    <w:rsid w:val="00C869F4"/>
    <w:rsid w:val="00C86C23"/>
    <w:rsid w:val="00C86DCF"/>
    <w:rsid w:val="00C86FCE"/>
    <w:rsid w:val="00C870F9"/>
    <w:rsid w:val="00C8756C"/>
    <w:rsid w:val="00C87765"/>
    <w:rsid w:val="00C87A87"/>
    <w:rsid w:val="00C87AD4"/>
    <w:rsid w:val="00C87CEB"/>
    <w:rsid w:val="00C90020"/>
    <w:rsid w:val="00C9014C"/>
    <w:rsid w:val="00C9058B"/>
    <w:rsid w:val="00C906DC"/>
    <w:rsid w:val="00C90829"/>
    <w:rsid w:val="00C90B75"/>
    <w:rsid w:val="00C90CD1"/>
    <w:rsid w:val="00C90CD8"/>
    <w:rsid w:val="00C91395"/>
    <w:rsid w:val="00C91676"/>
    <w:rsid w:val="00C91D65"/>
    <w:rsid w:val="00C91F15"/>
    <w:rsid w:val="00C91F72"/>
    <w:rsid w:val="00C92088"/>
    <w:rsid w:val="00C92189"/>
    <w:rsid w:val="00C92420"/>
    <w:rsid w:val="00C9260F"/>
    <w:rsid w:val="00C926C4"/>
    <w:rsid w:val="00C926EE"/>
    <w:rsid w:val="00C9277A"/>
    <w:rsid w:val="00C9287F"/>
    <w:rsid w:val="00C92BBF"/>
    <w:rsid w:val="00C92CBD"/>
    <w:rsid w:val="00C92E3B"/>
    <w:rsid w:val="00C92F6C"/>
    <w:rsid w:val="00C92FFD"/>
    <w:rsid w:val="00C93537"/>
    <w:rsid w:val="00C937D7"/>
    <w:rsid w:val="00C93BD8"/>
    <w:rsid w:val="00C93FB5"/>
    <w:rsid w:val="00C93FB6"/>
    <w:rsid w:val="00C9402D"/>
    <w:rsid w:val="00C94587"/>
    <w:rsid w:val="00C94645"/>
    <w:rsid w:val="00C9484D"/>
    <w:rsid w:val="00C94A0C"/>
    <w:rsid w:val="00C94ACE"/>
    <w:rsid w:val="00C94C4C"/>
    <w:rsid w:val="00C94D1A"/>
    <w:rsid w:val="00C95615"/>
    <w:rsid w:val="00C95B33"/>
    <w:rsid w:val="00C95EF9"/>
    <w:rsid w:val="00C95FB2"/>
    <w:rsid w:val="00C95FB3"/>
    <w:rsid w:val="00C961F7"/>
    <w:rsid w:val="00C96431"/>
    <w:rsid w:val="00C9648C"/>
    <w:rsid w:val="00C9690B"/>
    <w:rsid w:val="00C96DFD"/>
    <w:rsid w:val="00C9715C"/>
    <w:rsid w:val="00C9715E"/>
    <w:rsid w:val="00C97259"/>
    <w:rsid w:val="00C97434"/>
    <w:rsid w:val="00C975AA"/>
    <w:rsid w:val="00C977EC"/>
    <w:rsid w:val="00CA01DE"/>
    <w:rsid w:val="00CA020D"/>
    <w:rsid w:val="00CA0299"/>
    <w:rsid w:val="00CA062C"/>
    <w:rsid w:val="00CA06CD"/>
    <w:rsid w:val="00CA07E8"/>
    <w:rsid w:val="00CA0EE4"/>
    <w:rsid w:val="00CA1414"/>
    <w:rsid w:val="00CA1501"/>
    <w:rsid w:val="00CA17D4"/>
    <w:rsid w:val="00CA1845"/>
    <w:rsid w:val="00CA1AB2"/>
    <w:rsid w:val="00CA1C77"/>
    <w:rsid w:val="00CA1EB2"/>
    <w:rsid w:val="00CA1EC9"/>
    <w:rsid w:val="00CA214F"/>
    <w:rsid w:val="00CA22CC"/>
    <w:rsid w:val="00CA23E8"/>
    <w:rsid w:val="00CA2554"/>
    <w:rsid w:val="00CA25A6"/>
    <w:rsid w:val="00CA2937"/>
    <w:rsid w:val="00CA2B7A"/>
    <w:rsid w:val="00CA2BAC"/>
    <w:rsid w:val="00CA2E4B"/>
    <w:rsid w:val="00CA3176"/>
    <w:rsid w:val="00CA3277"/>
    <w:rsid w:val="00CA33C8"/>
    <w:rsid w:val="00CA347E"/>
    <w:rsid w:val="00CA35AE"/>
    <w:rsid w:val="00CA39C7"/>
    <w:rsid w:val="00CA3AD9"/>
    <w:rsid w:val="00CA3B3C"/>
    <w:rsid w:val="00CA3DBB"/>
    <w:rsid w:val="00CA3F94"/>
    <w:rsid w:val="00CA4AE8"/>
    <w:rsid w:val="00CA4D4E"/>
    <w:rsid w:val="00CA518D"/>
    <w:rsid w:val="00CA51C3"/>
    <w:rsid w:val="00CA535A"/>
    <w:rsid w:val="00CA537F"/>
    <w:rsid w:val="00CA5638"/>
    <w:rsid w:val="00CA5741"/>
    <w:rsid w:val="00CA5AEB"/>
    <w:rsid w:val="00CA5F25"/>
    <w:rsid w:val="00CA623D"/>
    <w:rsid w:val="00CA6BBB"/>
    <w:rsid w:val="00CA6EA0"/>
    <w:rsid w:val="00CA6EFB"/>
    <w:rsid w:val="00CA71CA"/>
    <w:rsid w:val="00CA7281"/>
    <w:rsid w:val="00CA728B"/>
    <w:rsid w:val="00CA7583"/>
    <w:rsid w:val="00CA76FF"/>
    <w:rsid w:val="00CA7DE4"/>
    <w:rsid w:val="00CA7F5B"/>
    <w:rsid w:val="00CB01A0"/>
    <w:rsid w:val="00CB01C5"/>
    <w:rsid w:val="00CB0783"/>
    <w:rsid w:val="00CB0835"/>
    <w:rsid w:val="00CB09E5"/>
    <w:rsid w:val="00CB0B47"/>
    <w:rsid w:val="00CB1042"/>
    <w:rsid w:val="00CB10BF"/>
    <w:rsid w:val="00CB1730"/>
    <w:rsid w:val="00CB1794"/>
    <w:rsid w:val="00CB252C"/>
    <w:rsid w:val="00CB2893"/>
    <w:rsid w:val="00CB298C"/>
    <w:rsid w:val="00CB2A0C"/>
    <w:rsid w:val="00CB2D2D"/>
    <w:rsid w:val="00CB3056"/>
    <w:rsid w:val="00CB3147"/>
    <w:rsid w:val="00CB3212"/>
    <w:rsid w:val="00CB32DD"/>
    <w:rsid w:val="00CB34F2"/>
    <w:rsid w:val="00CB3702"/>
    <w:rsid w:val="00CB3761"/>
    <w:rsid w:val="00CB3A10"/>
    <w:rsid w:val="00CB3C29"/>
    <w:rsid w:val="00CB3FE5"/>
    <w:rsid w:val="00CB40D4"/>
    <w:rsid w:val="00CB42CD"/>
    <w:rsid w:val="00CB4618"/>
    <w:rsid w:val="00CB4764"/>
    <w:rsid w:val="00CB490A"/>
    <w:rsid w:val="00CB5040"/>
    <w:rsid w:val="00CB509B"/>
    <w:rsid w:val="00CB51A6"/>
    <w:rsid w:val="00CB524B"/>
    <w:rsid w:val="00CB5340"/>
    <w:rsid w:val="00CB5506"/>
    <w:rsid w:val="00CB5AB2"/>
    <w:rsid w:val="00CB6350"/>
    <w:rsid w:val="00CB67B7"/>
    <w:rsid w:val="00CB6A57"/>
    <w:rsid w:val="00CB6DA1"/>
    <w:rsid w:val="00CB6FB4"/>
    <w:rsid w:val="00CB6FB5"/>
    <w:rsid w:val="00CB742F"/>
    <w:rsid w:val="00CB7730"/>
    <w:rsid w:val="00CB7D2F"/>
    <w:rsid w:val="00CB7DA8"/>
    <w:rsid w:val="00CC0252"/>
    <w:rsid w:val="00CC0254"/>
    <w:rsid w:val="00CC0431"/>
    <w:rsid w:val="00CC0487"/>
    <w:rsid w:val="00CC06DD"/>
    <w:rsid w:val="00CC0711"/>
    <w:rsid w:val="00CC0D70"/>
    <w:rsid w:val="00CC0DB6"/>
    <w:rsid w:val="00CC103A"/>
    <w:rsid w:val="00CC10B0"/>
    <w:rsid w:val="00CC11AE"/>
    <w:rsid w:val="00CC1602"/>
    <w:rsid w:val="00CC1B13"/>
    <w:rsid w:val="00CC1E75"/>
    <w:rsid w:val="00CC1F9C"/>
    <w:rsid w:val="00CC1FD8"/>
    <w:rsid w:val="00CC24C4"/>
    <w:rsid w:val="00CC2539"/>
    <w:rsid w:val="00CC2B4C"/>
    <w:rsid w:val="00CC319F"/>
    <w:rsid w:val="00CC31F0"/>
    <w:rsid w:val="00CC37F1"/>
    <w:rsid w:val="00CC3972"/>
    <w:rsid w:val="00CC3C31"/>
    <w:rsid w:val="00CC46C3"/>
    <w:rsid w:val="00CC4713"/>
    <w:rsid w:val="00CC47C7"/>
    <w:rsid w:val="00CC48A4"/>
    <w:rsid w:val="00CC498F"/>
    <w:rsid w:val="00CC4B35"/>
    <w:rsid w:val="00CC4F98"/>
    <w:rsid w:val="00CC5427"/>
    <w:rsid w:val="00CC5BA9"/>
    <w:rsid w:val="00CC5F81"/>
    <w:rsid w:val="00CC6065"/>
    <w:rsid w:val="00CC62C9"/>
    <w:rsid w:val="00CC6385"/>
    <w:rsid w:val="00CC64F0"/>
    <w:rsid w:val="00CC65D3"/>
    <w:rsid w:val="00CC65DB"/>
    <w:rsid w:val="00CC674E"/>
    <w:rsid w:val="00CC67A0"/>
    <w:rsid w:val="00CC67C7"/>
    <w:rsid w:val="00CC68E0"/>
    <w:rsid w:val="00CC6C53"/>
    <w:rsid w:val="00CC6ECA"/>
    <w:rsid w:val="00CC715C"/>
    <w:rsid w:val="00CC7189"/>
    <w:rsid w:val="00CC7255"/>
    <w:rsid w:val="00CC7614"/>
    <w:rsid w:val="00CC7970"/>
    <w:rsid w:val="00CD0079"/>
    <w:rsid w:val="00CD04A7"/>
    <w:rsid w:val="00CD05E5"/>
    <w:rsid w:val="00CD0870"/>
    <w:rsid w:val="00CD08E5"/>
    <w:rsid w:val="00CD0A32"/>
    <w:rsid w:val="00CD0C91"/>
    <w:rsid w:val="00CD0EC1"/>
    <w:rsid w:val="00CD1029"/>
    <w:rsid w:val="00CD105F"/>
    <w:rsid w:val="00CD1690"/>
    <w:rsid w:val="00CD1910"/>
    <w:rsid w:val="00CD1D21"/>
    <w:rsid w:val="00CD1F93"/>
    <w:rsid w:val="00CD1FCE"/>
    <w:rsid w:val="00CD2375"/>
    <w:rsid w:val="00CD27ED"/>
    <w:rsid w:val="00CD2819"/>
    <w:rsid w:val="00CD2A07"/>
    <w:rsid w:val="00CD2B8D"/>
    <w:rsid w:val="00CD2C0F"/>
    <w:rsid w:val="00CD2EE4"/>
    <w:rsid w:val="00CD2F53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4B6"/>
    <w:rsid w:val="00CD4971"/>
    <w:rsid w:val="00CD4D1B"/>
    <w:rsid w:val="00CD4F08"/>
    <w:rsid w:val="00CD4F17"/>
    <w:rsid w:val="00CD4F3D"/>
    <w:rsid w:val="00CD4FA9"/>
    <w:rsid w:val="00CD5001"/>
    <w:rsid w:val="00CD5177"/>
    <w:rsid w:val="00CD5331"/>
    <w:rsid w:val="00CD589F"/>
    <w:rsid w:val="00CD59C8"/>
    <w:rsid w:val="00CD5A71"/>
    <w:rsid w:val="00CD5BE9"/>
    <w:rsid w:val="00CD5C93"/>
    <w:rsid w:val="00CD5EA5"/>
    <w:rsid w:val="00CD5F3C"/>
    <w:rsid w:val="00CD60FA"/>
    <w:rsid w:val="00CD6144"/>
    <w:rsid w:val="00CD6193"/>
    <w:rsid w:val="00CD69F0"/>
    <w:rsid w:val="00CD6A5C"/>
    <w:rsid w:val="00CD6C67"/>
    <w:rsid w:val="00CD6F2F"/>
    <w:rsid w:val="00CD70EE"/>
    <w:rsid w:val="00CD717A"/>
    <w:rsid w:val="00CD7201"/>
    <w:rsid w:val="00CD7312"/>
    <w:rsid w:val="00CD74F4"/>
    <w:rsid w:val="00CD76C7"/>
    <w:rsid w:val="00CD785D"/>
    <w:rsid w:val="00CD79D2"/>
    <w:rsid w:val="00CD7C32"/>
    <w:rsid w:val="00CE05A5"/>
    <w:rsid w:val="00CE0ABB"/>
    <w:rsid w:val="00CE0BA0"/>
    <w:rsid w:val="00CE0D8A"/>
    <w:rsid w:val="00CE0DB2"/>
    <w:rsid w:val="00CE0F8E"/>
    <w:rsid w:val="00CE107C"/>
    <w:rsid w:val="00CE13FF"/>
    <w:rsid w:val="00CE14AA"/>
    <w:rsid w:val="00CE1607"/>
    <w:rsid w:val="00CE1A6B"/>
    <w:rsid w:val="00CE21F6"/>
    <w:rsid w:val="00CE22AC"/>
    <w:rsid w:val="00CE24C2"/>
    <w:rsid w:val="00CE268B"/>
    <w:rsid w:val="00CE28AC"/>
    <w:rsid w:val="00CE2FF2"/>
    <w:rsid w:val="00CE307B"/>
    <w:rsid w:val="00CE322D"/>
    <w:rsid w:val="00CE330A"/>
    <w:rsid w:val="00CE348F"/>
    <w:rsid w:val="00CE39DB"/>
    <w:rsid w:val="00CE3F07"/>
    <w:rsid w:val="00CE3F93"/>
    <w:rsid w:val="00CE486E"/>
    <w:rsid w:val="00CE4B2B"/>
    <w:rsid w:val="00CE4EA3"/>
    <w:rsid w:val="00CE4FC7"/>
    <w:rsid w:val="00CE5431"/>
    <w:rsid w:val="00CE572A"/>
    <w:rsid w:val="00CE5A40"/>
    <w:rsid w:val="00CE5BEE"/>
    <w:rsid w:val="00CE5C2B"/>
    <w:rsid w:val="00CE5C8E"/>
    <w:rsid w:val="00CE6225"/>
    <w:rsid w:val="00CE6A53"/>
    <w:rsid w:val="00CE6C3C"/>
    <w:rsid w:val="00CE705A"/>
    <w:rsid w:val="00CE73EA"/>
    <w:rsid w:val="00CE75A2"/>
    <w:rsid w:val="00CE787C"/>
    <w:rsid w:val="00CE7B1E"/>
    <w:rsid w:val="00CE7C02"/>
    <w:rsid w:val="00CE7C84"/>
    <w:rsid w:val="00CF010D"/>
    <w:rsid w:val="00CF0930"/>
    <w:rsid w:val="00CF0B93"/>
    <w:rsid w:val="00CF0EF0"/>
    <w:rsid w:val="00CF0F3D"/>
    <w:rsid w:val="00CF111F"/>
    <w:rsid w:val="00CF16BC"/>
    <w:rsid w:val="00CF1759"/>
    <w:rsid w:val="00CF1FC4"/>
    <w:rsid w:val="00CF22D0"/>
    <w:rsid w:val="00CF22DD"/>
    <w:rsid w:val="00CF2637"/>
    <w:rsid w:val="00CF27E8"/>
    <w:rsid w:val="00CF2863"/>
    <w:rsid w:val="00CF2CC3"/>
    <w:rsid w:val="00CF2FAF"/>
    <w:rsid w:val="00CF32EF"/>
    <w:rsid w:val="00CF350F"/>
    <w:rsid w:val="00CF36A9"/>
    <w:rsid w:val="00CF3B0D"/>
    <w:rsid w:val="00CF3D04"/>
    <w:rsid w:val="00CF4291"/>
    <w:rsid w:val="00CF4658"/>
    <w:rsid w:val="00CF4916"/>
    <w:rsid w:val="00CF4E6C"/>
    <w:rsid w:val="00CF4F3E"/>
    <w:rsid w:val="00CF503E"/>
    <w:rsid w:val="00CF55BE"/>
    <w:rsid w:val="00CF59F6"/>
    <w:rsid w:val="00CF5C7F"/>
    <w:rsid w:val="00CF652D"/>
    <w:rsid w:val="00CF6641"/>
    <w:rsid w:val="00CF6D28"/>
    <w:rsid w:val="00CF6E82"/>
    <w:rsid w:val="00CF727A"/>
    <w:rsid w:val="00CF731C"/>
    <w:rsid w:val="00CF7390"/>
    <w:rsid w:val="00CF760F"/>
    <w:rsid w:val="00CF7939"/>
    <w:rsid w:val="00CF79ED"/>
    <w:rsid w:val="00CF7B96"/>
    <w:rsid w:val="00CF7CAF"/>
    <w:rsid w:val="00D00203"/>
    <w:rsid w:val="00D00423"/>
    <w:rsid w:val="00D0042E"/>
    <w:rsid w:val="00D00765"/>
    <w:rsid w:val="00D00BE0"/>
    <w:rsid w:val="00D01999"/>
    <w:rsid w:val="00D019BB"/>
    <w:rsid w:val="00D01D44"/>
    <w:rsid w:val="00D02048"/>
    <w:rsid w:val="00D02600"/>
    <w:rsid w:val="00D02DC8"/>
    <w:rsid w:val="00D0312E"/>
    <w:rsid w:val="00D03178"/>
    <w:rsid w:val="00D03562"/>
    <w:rsid w:val="00D03893"/>
    <w:rsid w:val="00D03A32"/>
    <w:rsid w:val="00D03B4E"/>
    <w:rsid w:val="00D03DDF"/>
    <w:rsid w:val="00D03ED7"/>
    <w:rsid w:val="00D048C0"/>
    <w:rsid w:val="00D04A29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826"/>
    <w:rsid w:val="00D05937"/>
    <w:rsid w:val="00D05B49"/>
    <w:rsid w:val="00D05EF8"/>
    <w:rsid w:val="00D063D5"/>
    <w:rsid w:val="00D066F0"/>
    <w:rsid w:val="00D06715"/>
    <w:rsid w:val="00D0671C"/>
    <w:rsid w:val="00D068E0"/>
    <w:rsid w:val="00D06C04"/>
    <w:rsid w:val="00D06C37"/>
    <w:rsid w:val="00D072CB"/>
    <w:rsid w:val="00D07C45"/>
    <w:rsid w:val="00D07FC2"/>
    <w:rsid w:val="00D10088"/>
    <w:rsid w:val="00D10230"/>
    <w:rsid w:val="00D102B1"/>
    <w:rsid w:val="00D10385"/>
    <w:rsid w:val="00D10604"/>
    <w:rsid w:val="00D107CD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225A"/>
    <w:rsid w:val="00D12517"/>
    <w:rsid w:val="00D12991"/>
    <w:rsid w:val="00D12AA9"/>
    <w:rsid w:val="00D13007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2CB"/>
    <w:rsid w:val="00D14631"/>
    <w:rsid w:val="00D147EF"/>
    <w:rsid w:val="00D14881"/>
    <w:rsid w:val="00D14CA2"/>
    <w:rsid w:val="00D14D8A"/>
    <w:rsid w:val="00D15202"/>
    <w:rsid w:val="00D1521A"/>
    <w:rsid w:val="00D1534B"/>
    <w:rsid w:val="00D15697"/>
    <w:rsid w:val="00D156EA"/>
    <w:rsid w:val="00D1572D"/>
    <w:rsid w:val="00D15E0F"/>
    <w:rsid w:val="00D161BB"/>
    <w:rsid w:val="00D162D3"/>
    <w:rsid w:val="00D166DA"/>
    <w:rsid w:val="00D168A8"/>
    <w:rsid w:val="00D16EEC"/>
    <w:rsid w:val="00D16F9C"/>
    <w:rsid w:val="00D1713B"/>
    <w:rsid w:val="00D172C8"/>
    <w:rsid w:val="00D1731E"/>
    <w:rsid w:val="00D17521"/>
    <w:rsid w:val="00D17D35"/>
    <w:rsid w:val="00D17F7B"/>
    <w:rsid w:val="00D2014F"/>
    <w:rsid w:val="00D2035F"/>
    <w:rsid w:val="00D203C0"/>
    <w:rsid w:val="00D203D4"/>
    <w:rsid w:val="00D2044A"/>
    <w:rsid w:val="00D2088F"/>
    <w:rsid w:val="00D20ABE"/>
    <w:rsid w:val="00D20B0F"/>
    <w:rsid w:val="00D20D28"/>
    <w:rsid w:val="00D20D5F"/>
    <w:rsid w:val="00D21F3E"/>
    <w:rsid w:val="00D2208B"/>
    <w:rsid w:val="00D2225B"/>
    <w:rsid w:val="00D2250D"/>
    <w:rsid w:val="00D22746"/>
    <w:rsid w:val="00D22B5A"/>
    <w:rsid w:val="00D22E30"/>
    <w:rsid w:val="00D232BD"/>
    <w:rsid w:val="00D234CE"/>
    <w:rsid w:val="00D23CD0"/>
    <w:rsid w:val="00D23FDF"/>
    <w:rsid w:val="00D24093"/>
    <w:rsid w:val="00D24368"/>
    <w:rsid w:val="00D243BC"/>
    <w:rsid w:val="00D243FD"/>
    <w:rsid w:val="00D2480E"/>
    <w:rsid w:val="00D24830"/>
    <w:rsid w:val="00D24969"/>
    <w:rsid w:val="00D24B3D"/>
    <w:rsid w:val="00D24E19"/>
    <w:rsid w:val="00D25613"/>
    <w:rsid w:val="00D258F2"/>
    <w:rsid w:val="00D25B79"/>
    <w:rsid w:val="00D25BFF"/>
    <w:rsid w:val="00D25FF2"/>
    <w:rsid w:val="00D26246"/>
    <w:rsid w:val="00D26529"/>
    <w:rsid w:val="00D266A9"/>
    <w:rsid w:val="00D26862"/>
    <w:rsid w:val="00D26978"/>
    <w:rsid w:val="00D26A96"/>
    <w:rsid w:val="00D26BF3"/>
    <w:rsid w:val="00D26C30"/>
    <w:rsid w:val="00D26CC8"/>
    <w:rsid w:val="00D26E72"/>
    <w:rsid w:val="00D26EC8"/>
    <w:rsid w:val="00D271C0"/>
    <w:rsid w:val="00D27269"/>
    <w:rsid w:val="00D2741C"/>
    <w:rsid w:val="00D2761E"/>
    <w:rsid w:val="00D27A77"/>
    <w:rsid w:val="00D27D69"/>
    <w:rsid w:val="00D27E42"/>
    <w:rsid w:val="00D3007B"/>
    <w:rsid w:val="00D301C2"/>
    <w:rsid w:val="00D30448"/>
    <w:rsid w:val="00D3060E"/>
    <w:rsid w:val="00D306E9"/>
    <w:rsid w:val="00D309A5"/>
    <w:rsid w:val="00D30A50"/>
    <w:rsid w:val="00D30FC1"/>
    <w:rsid w:val="00D3130C"/>
    <w:rsid w:val="00D313A7"/>
    <w:rsid w:val="00D319FC"/>
    <w:rsid w:val="00D31C91"/>
    <w:rsid w:val="00D3212D"/>
    <w:rsid w:val="00D32187"/>
    <w:rsid w:val="00D32406"/>
    <w:rsid w:val="00D32E66"/>
    <w:rsid w:val="00D3302B"/>
    <w:rsid w:val="00D33102"/>
    <w:rsid w:val="00D33370"/>
    <w:rsid w:val="00D3339C"/>
    <w:rsid w:val="00D336A3"/>
    <w:rsid w:val="00D33710"/>
    <w:rsid w:val="00D33A4F"/>
    <w:rsid w:val="00D3419F"/>
    <w:rsid w:val="00D34932"/>
    <w:rsid w:val="00D34972"/>
    <w:rsid w:val="00D3497A"/>
    <w:rsid w:val="00D34A27"/>
    <w:rsid w:val="00D34CC1"/>
    <w:rsid w:val="00D353E5"/>
    <w:rsid w:val="00D359B0"/>
    <w:rsid w:val="00D359FB"/>
    <w:rsid w:val="00D35D76"/>
    <w:rsid w:val="00D35E25"/>
    <w:rsid w:val="00D35FC8"/>
    <w:rsid w:val="00D360DB"/>
    <w:rsid w:val="00D361C3"/>
    <w:rsid w:val="00D36287"/>
    <w:rsid w:val="00D36411"/>
    <w:rsid w:val="00D3665C"/>
    <w:rsid w:val="00D367B8"/>
    <w:rsid w:val="00D36821"/>
    <w:rsid w:val="00D368A1"/>
    <w:rsid w:val="00D36F02"/>
    <w:rsid w:val="00D36F33"/>
    <w:rsid w:val="00D36F93"/>
    <w:rsid w:val="00D37424"/>
    <w:rsid w:val="00D37D0C"/>
    <w:rsid w:val="00D37D97"/>
    <w:rsid w:val="00D400F3"/>
    <w:rsid w:val="00D4082F"/>
    <w:rsid w:val="00D40C31"/>
    <w:rsid w:val="00D40C58"/>
    <w:rsid w:val="00D40CA7"/>
    <w:rsid w:val="00D40DEC"/>
    <w:rsid w:val="00D40E25"/>
    <w:rsid w:val="00D41902"/>
    <w:rsid w:val="00D421ED"/>
    <w:rsid w:val="00D42276"/>
    <w:rsid w:val="00D424B6"/>
    <w:rsid w:val="00D430E7"/>
    <w:rsid w:val="00D43127"/>
    <w:rsid w:val="00D43210"/>
    <w:rsid w:val="00D43360"/>
    <w:rsid w:val="00D4345C"/>
    <w:rsid w:val="00D434FB"/>
    <w:rsid w:val="00D437AD"/>
    <w:rsid w:val="00D43861"/>
    <w:rsid w:val="00D43A2F"/>
    <w:rsid w:val="00D43C1E"/>
    <w:rsid w:val="00D440BC"/>
    <w:rsid w:val="00D44363"/>
    <w:rsid w:val="00D443D3"/>
    <w:rsid w:val="00D449B1"/>
    <w:rsid w:val="00D44A53"/>
    <w:rsid w:val="00D44C16"/>
    <w:rsid w:val="00D44C35"/>
    <w:rsid w:val="00D44F36"/>
    <w:rsid w:val="00D4598D"/>
    <w:rsid w:val="00D45ABA"/>
    <w:rsid w:val="00D45C71"/>
    <w:rsid w:val="00D461B4"/>
    <w:rsid w:val="00D462FD"/>
    <w:rsid w:val="00D46360"/>
    <w:rsid w:val="00D465A2"/>
    <w:rsid w:val="00D46689"/>
    <w:rsid w:val="00D4670F"/>
    <w:rsid w:val="00D46B05"/>
    <w:rsid w:val="00D46D4F"/>
    <w:rsid w:val="00D46EBC"/>
    <w:rsid w:val="00D46F6A"/>
    <w:rsid w:val="00D46F81"/>
    <w:rsid w:val="00D47499"/>
    <w:rsid w:val="00D477FC"/>
    <w:rsid w:val="00D47BF7"/>
    <w:rsid w:val="00D47CC6"/>
    <w:rsid w:val="00D47E90"/>
    <w:rsid w:val="00D47F16"/>
    <w:rsid w:val="00D47FF6"/>
    <w:rsid w:val="00D5006B"/>
    <w:rsid w:val="00D500DF"/>
    <w:rsid w:val="00D50230"/>
    <w:rsid w:val="00D503D3"/>
    <w:rsid w:val="00D5084C"/>
    <w:rsid w:val="00D50CBB"/>
    <w:rsid w:val="00D51276"/>
    <w:rsid w:val="00D514A6"/>
    <w:rsid w:val="00D51762"/>
    <w:rsid w:val="00D51891"/>
    <w:rsid w:val="00D5214B"/>
    <w:rsid w:val="00D523AC"/>
    <w:rsid w:val="00D52606"/>
    <w:rsid w:val="00D526C0"/>
    <w:rsid w:val="00D529BC"/>
    <w:rsid w:val="00D52BFA"/>
    <w:rsid w:val="00D52EDF"/>
    <w:rsid w:val="00D53186"/>
    <w:rsid w:val="00D53A90"/>
    <w:rsid w:val="00D53D97"/>
    <w:rsid w:val="00D53E57"/>
    <w:rsid w:val="00D5458C"/>
    <w:rsid w:val="00D5463D"/>
    <w:rsid w:val="00D547A7"/>
    <w:rsid w:val="00D54BBF"/>
    <w:rsid w:val="00D5502A"/>
    <w:rsid w:val="00D551D7"/>
    <w:rsid w:val="00D55568"/>
    <w:rsid w:val="00D55989"/>
    <w:rsid w:val="00D55DE7"/>
    <w:rsid w:val="00D55E38"/>
    <w:rsid w:val="00D5610B"/>
    <w:rsid w:val="00D5616F"/>
    <w:rsid w:val="00D5659D"/>
    <w:rsid w:val="00D56912"/>
    <w:rsid w:val="00D570F2"/>
    <w:rsid w:val="00D570F5"/>
    <w:rsid w:val="00D57151"/>
    <w:rsid w:val="00D573A0"/>
    <w:rsid w:val="00D574DC"/>
    <w:rsid w:val="00D574F1"/>
    <w:rsid w:val="00D57626"/>
    <w:rsid w:val="00D579E8"/>
    <w:rsid w:val="00D57A0A"/>
    <w:rsid w:val="00D57DA6"/>
    <w:rsid w:val="00D57DE2"/>
    <w:rsid w:val="00D6010A"/>
    <w:rsid w:val="00D60267"/>
    <w:rsid w:val="00D60344"/>
    <w:rsid w:val="00D6042D"/>
    <w:rsid w:val="00D605D4"/>
    <w:rsid w:val="00D607B0"/>
    <w:rsid w:val="00D60C54"/>
    <w:rsid w:val="00D60DD3"/>
    <w:rsid w:val="00D613F1"/>
    <w:rsid w:val="00D6163D"/>
    <w:rsid w:val="00D618F8"/>
    <w:rsid w:val="00D62572"/>
    <w:rsid w:val="00D625CE"/>
    <w:rsid w:val="00D6270E"/>
    <w:rsid w:val="00D62AD5"/>
    <w:rsid w:val="00D62CED"/>
    <w:rsid w:val="00D62D26"/>
    <w:rsid w:val="00D62F13"/>
    <w:rsid w:val="00D63108"/>
    <w:rsid w:val="00D63279"/>
    <w:rsid w:val="00D63A84"/>
    <w:rsid w:val="00D63E40"/>
    <w:rsid w:val="00D64047"/>
    <w:rsid w:val="00D640C8"/>
    <w:rsid w:val="00D640F2"/>
    <w:rsid w:val="00D642D8"/>
    <w:rsid w:val="00D644BB"/>
    <w:rsid w:val="00D64C31"/>
    <w:rsid w:val="00D64C64"/>
    <w:rsid w:val="00D64D95"/>
    <w:rsid w:val="00D64FA0"/>
    <w:rsid w:val="00D65338"/>
    <w:rsid w:val="00D655D6"/>
    <w:rsid w:val="00D65748"/>
    <w:rsid w:val="00D65797"/>
    <w:rsid w:val="00D65EA6"/>
    <w:rsid w:val="00D66284"/>
    <w:rsid w:val="00D664CF"/>
    <w:rsid w:val="00D66899"/>
    <w:rsid w:val="00D668DF"/>
    <w:rsid w:val="00D66ACC"/>
    <w:rsid w:val="00D66D90"/>
    <w:rsid w:val="00D66DEB"/>
    <w:rsid w:val="00D6755E"/>
    <w:rsid w:val="00D6765E"/>
    <w:rsid w:val="00D67A8C"/>
    <w:rsid w:val="00D67B30"/>
    <w:rsid w:val="00D67C27"/>
    <w:rsid w:val="00D67F0E"/>
    <w:rsid w:val="00D70789"/>
    <w:rsid w:val="00D70D07"/>
    <w:rsid w:val="00D70D76"/>
    <w:rsid w:val="00D7120D"/>
    <w:rsid w:val="00D715CE"/>
    <w:rsid w:val="00D718F4"/>
    <w:rsid w:val="00D72177"/>
    <w:rsid w:val="00D72B61"/>
    <w:rsid w:val="00D73066"/>
    <w:rsid w:val="00D730FB"/>
    <w:rsid w:val="00D7376C"/>
    <w:rsid w:val="00D73986"/>
    <w:rsid w:val="00D73A2A"/>
    <w:rsid w:val="00D73C39"/>
    <w:rsid w:val="00D73CDE"/>
    <w:rsid w:val="00D73DE7"/>
    <w:rsid w:val="00D73F60"/>
    <w:rsid w:val="00D73FC2"/>
    <w:rsid w:val="00D740B7"/>
    <w:rsid w:val="00D744B7"/>
    <w:rsid w:val="00D74B2A"/>
    <w:rsid w:val="00D74E42"/>
    <w:rsid w:val="00D74FA3"/>
    <w:rsid w:val="00D750F8"/>
    <w:rsid w:val="00D754EA"/>
    <w:rsid w:val="00D757E4"/>
    <w:rsid w:val="00D75BA8"/>
    <w:rsid w:val="00D75EBB"/>
    <w:rsid w:val="00D75FB7"/>
    <w:rsid w:val="00D75FE6"/>
    <w:rsid w:val="00D75FF3"/>
    <w:rsid w:val="00D76130"/>
    <w:rsid w:val="00D76469"/>
    <w:rsid w:val="00D765AB"/>
    <w:rsid w:val="00D76B11"/>
    <w:rsid w:val="00D76C53"/>
    <w:rsid w:val="00D770EA"/>
    <w:rsid w:val="00D77122"/>
    <w:rsid w:val="00D77530"/>
    <w:rsid w:val="00D7761D"/>
    <w:rsid w:val="00D77AB4"/>
    <w:rsid w:val="00D77C35"/>
    <w:rsid w:val="00D77DE8"/>
    <w:rsid w:val="00D77E75"/>
    <w:rsid w:val="00D77F96"/>
    <w:rsid w:val="00D77FBC"/>
    <w:rsid w:val="00D801C0"/>
    <w:rsid w:val="00D8024A"/>
    <w:rsid w:val="00D802CB"/>
    <w:rsid w:val="00D80335"/>
    <w:rsid w:val="00D804FC"/>
    <w:rsid w:val="00D808A9"/>
    <w:rsid w:val="00D808E4"/>
    <w:rsid w:val="00D80C66"/>
    <w:rsid w:val="00D80DF8"/>
    <w:rsid w:val="00D813EC"/>
    <w:rsid w:val="00D81979"/>
    <w:rsid w:val="00D8210E"/>
    <w:rsid w:val="00D8216C"/>
    <w:rsid w:val="00D82273"/>
    <w:rsid w:val="00D8240A"/>
    <w:rsid w:val="00D82554"/>
    <w:rsid w:val="00D826F3"/>
    <w:rsid w:val="00D82722"/>
    <w:rsid w:val="00D82B59"/>
    <w:rsid w:val="00D82EBF"/>
    <w:rsid w:val="00D82F1C"/>
    <w:rsid w:val="00D8306E"/>
    <w:rsid w:val="00D830B2"/>
    <w:rsid w:val="00D834D1"/>
    <w:rsid w:val="00D834E4"/>
    <w:rsid w:val="00D835CD"/>
    <w:rsid w:val="00D8390C"/>
    <w:rsid w:val="00D83969"/>
    <w:rsid w:val="00D839BF"/>
    <w:rsid w:val="00D83C8D"/>
    <w:rsid w:val="00D83CB2"/>
    <w:rsid w:val="00D83E6F"/>
    <w:rsid w:val="00D83F52"/>
    <w:rsid w:val="00D83FF5"/>
    <w:rsid w:val="00D84151"/>
    <w:rsid w:val="00D843D6"/>
    <w:rsid w:val="00D84533"/>
    <w:rsid w:val="00D8479B"/>
    <w:rsid w:val="00D8494A"/>
    <w:rsid w:val="00D84B84"/>
    <w:rsid w:val="00D85559"/>
    <w:rsid w:val="00D85683"/>
    <w:rsid w:val="00D8584F"/>
    <w:rsid w:val="00D85E70"/>
    <w:rsid w:val="00D85F63"/>
    <w:rsid w:val="00D860EF"/>
    <w:rsid w:val="00D86225"/>
    <w:rsid w:val="00D8631F"/>
    <w:rsid w:val="00D86639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E5"/>
    <w:rsid w:val="00D878EF"/>
    <w:rsid w:val="00D87B49"/>
    <w:rsid w:val="00D87BEC"/>
    <w:rsid w:val="00D87C2A"/>
    <w:rsid w:val="00D90055"/>
    <w:rsid w:val="00D90080"/>
    <w:rsid w:val="00D90095"/>
    <w:rsid w:val="00D90446"/>
    <w:rsid w:val="00D90C21"/>
    <w:rsid w:val="00D90C5E"/>
    <w:rsid w:val="00D90E58"/>
    <w:rsid w:val="00D916F7"/>
    <w:rsid w:val="00D91B93"/>
    <w:rsid w:val="00D91E6E"/>
    <w:rsid w:val="00D91EC2"/>
    <w:rsid w:val="00D9204D"/>
    <w:rsid w:val="00D9290C"/>
    <w:rsid w:val="00D93B4A"/>
    <w:rsid w:val="00D93FAB"/>
    <w:rsid w:val="00D942D7"/>
    <w:rsid w:val="00D946E4"/>
    <w:rsid w:val="00D94A96"/>
    <w:rsid w:val="00D94E14"/>
    <w:rsid w:val="00D94F13"/>
    <w:rsid w:val="00D94F66"/>
    <w:rsid w:val="00D94FC6"/>
    <w:rsid w:val="00D95100"/>
    <w:rsid w:val="00D95436"/>
    <w:rsid w:val="00D95578"/>
    <w:rsid w:val="00D9565F"/>
    <w:rsid w:val="00D95C64"/>
    <w:rsid w:val="00D95E54"/>
    <w:rsid w:val="00D960EC"/>
    <w:rsid w:val="00D96437"/>
    <w:rsid w:val="00D965FC"/>
    <w:rsid w:val="00D96773"/>
    <w:rsid w:val="00D968F1"/>
    <w:rsid w:val="00D96992"/>
    <w:rsid w:val="00D96D9A"/>
    <w:rsid w:val="00D9709E"/>
    <w:rsid w:val="00D973BA"/>
    <w:rsid w:val="00D97476"/>
    <w:rsid w:val="00D974AB"/>
    <w:rsid w:val="00D97ABD"/>
    <w:rsid w:val="00D97FD9"/>
    <w:rsid w:val="00DA0056"/>
    <w:rsid w:val="00DA007F"/>
    <w:rsid w:val="00DA0090"/>
    <w:rsid w:val="00DA0152"/>
    <w:rsid w:val="00DA0192"/>
    <w:rsid w:val="00DA0299"/>
    <w:rsid w:val="00DA0370"/>
    <w:rsid w:val="00DA0BD5"/>
    <w:rsid w:val="00DA0E16"/>
    <w:rsid w:val="00DA0EE4"/>
    <w:rsid w:val="00DA116B"/>
    <w:rsid w:val="00DA1475"/>
    <w:rsid w:val="00DA163E"/>
    <w:rsid w:val="00DA1EAF"/>
    <w:rsid w:val="00DA1FF0"/>
    <w:rsid w:val="00DA20A2"/>
    <w:rsid w:val="00DA23C4"/>
    <w:rsid w:val="00DA2582"/>
    <w:rsid w:val="00DA25AF"/>
    <w:rsid w:val="00DA2628"/>
    <w:rsid w:val="00DA2A90"/>
    <w:rsid w:val="00DA2C59"/>
    <w:rsid w:val="00DA2C65"/>
    <w:rsid w:val="00DA2C74"/>
    <w:rsid w:val="00DA336F"/>
    <w:rsid w:val="00DA33E2"/>
    <w:rsid w:val="00DA3401"/>
    <w:rsid w:val="00DA3479"/>
    <w:rsid w:val="00DA367B"/>
    <w:rsid w:val="00DA3D8C"/>
    <w:rsid w:val="00DA4136"/>
    <w:rsid w:val="00DA4166"/>
    <w:rsid w:val="00DA45FA"/>
    <w:rsid w:val="00DA472E"/>
    <w:rsid w:val="00DA4855"/>
    <w:rsid w:val="00DA4882"/>
    <w:rsid w:val="00DA49A9"/>
    <w:rsid w:val="00DA4D56"/>
    <w:rsid w:val="00DA522D"/>
    <w:rsid w:val="00DA5277"/>
    <w:rsid w:val="00DA52AF"/>
    <w:rsid w:val="00DA5688"/>
    <w:rsid w:val="00DA572E"/>
    <w:rsid w:val="00DA5B07"/>
    <w:rsid w:val="00DA5BBF"/>
    <w:rsid w:val="00DA5C29"/>
    <w:rsid w:val="00DA5CC5"/>
    <w:rsid w:val="00DA5DC6"/>
    <w:rsid w:val="00DA5F26"/>
    <w:rsid w:val="00DA6485"/>
    <w:rsid w:val="00DA680C"/>
    <w:rsid w:val="00DA690F"/>
    <w:rsid w:val="00DA6926"/>
    <w:rsid w:val="00DA6991"/>
    <w:rsid w:val="00DA6A31"/>
    <w:rsid w:val="00DA6D43"/>
    <w:rsid w:val="00DA6F73"/>
    <w:rsid w:val="00DA7255"/>
    <w:rsid w:val="00DA740C"/>
    <w:rsid w:val="00DA786E"/>
    <w:rsid w:val="00DA7DD7"/>
    <w:rsid w:val="00DA7E7D"/>
    <w:rsid w:val="00DB0793"/>
    <w:rsid w:val="00DB08ED"/>
    <w:rsid w:val="00DB0C4A"/>
    <w:rsid w:val="00DB0CAD"/>
    <w:rsid w:val="00DB0D33"/>
    <w:rsid w:val="00DB0F2B"/>
    <w:rsid w:val="00DB121E"/>
    <w:rsid w:val="00DB1255"/>
    <w:rsid w:val="00DB17FF"/>
    <w:rsid w:val="00DB1B78"/>
    <w:rsid w:val="00DB2055"/>
    <w:rsid w:val="00DB2593"/>
    <w:rsid w:val="00DB2AB2"/>
    <w:rsid w:val="00DB2DCD"/>
    <w:rsid w:val="00DB312D"/>
    <w:rsid w:val="00DB3609"/>
    <w:rsid w:val="00DB3C2A"/>
    <w:rsid w:val="00DB3D18"/>
    <w:rsid w:val="00DB3DD4"/>
    <w:rsid w:val="00DB3E92"/>
    <w:rsid w:val="00DB3FFC"/>
    <w:rsid w:val="00DB4188"/>
    <w:rsid w:val="00DB430D"/>
    <w:rsid w:val="00DB4362"/>
    <w:rsid w:val="00DB49DA"/>
    <w:rsid w:val="00DB4EF2"/>
    <w:rsid w:val="00DB50AE"/>
    <w:rsid w:val="00DB51FB"/>
    <w:rsid w:val="00DB53E1"/>
    <w:rsid w:val="00DB5409"/>
    <w:rsid w:val="00DB561B"/>
    <w:rsid w:val="00DB5904"/>
    <w:rsid w:val="00DB5AFC"/>
    <w:rsid w:val="00DB5B4E"/>
    <w:rsid w:val="00DB5B71"/>
    <w:rsid w:val="00DB5CAB"/>
    <w:rsid w:val="00DB6037"/>
    <w:rsid w:val="00DB61E4"/>
    <w:rsid w:val="00DB6297"/>
    <w:rsid w:val="00DB62F9"/>
    <w:rsid w:val="00DB6318"/>
    <w:rsid w:val="00DB63CE"/>
    <w:rsid w:val="00DB6A33"/>
    <w:rsid w:val="00DB7240"/>
    <w:rsid w:val="00DB725A"/>
    <w:rsid w:val="00DB7283"/>
    <w:rsid w:val="00DB7422"/>
    <w:rsid w:val="00DB74D7"/>
    <w:rsid w:val="00DB77F2"/>
    <w:rsid w:val="00DB7F19"/>
    <w:rsid w:val="00DC02D4"/>
    <w:rsid w:val="00DC02F4"/>
    <w:rsid w:val="00DC03E0"/>
    <w:rsid w:val="00DC0435"/>
    <w:rsid w:val="00DC046D"/>
    <w:rsid w:val="00DC071B"/>
    <w:rsid w:val="00DC0A29"/>
    <w:rsid w:val="00DC131B"/>
    <w:rsid w:val="00DC1835"/>
    <w:rsid w:val="00DC1E40"/>
    <w:rsid w:val="00DC261E"/>
    <w:rsid w:val="00DC2B0B"/>
    <w:rsid w:val="00DC2BB3"/>
    <w:rsid w:val="00DC2D33"/>
    <w:rsid w:val="00DC2DAB"/>
    <w:rsid w:val="00DC31D4"/>
    <w:rsid w:val="00DC3484"/>
    <w:rsid w:val="00DC3565"/>
    <w:rsid w:val="00DC358F"/>
    <w:rsid w:val="00DC36D0"/>
    <w:rsid w:val="00DC3A8C"/>
    <w:rsid w:val="00DC3DDF"/>
    <w:rsid w:val="00DC4060"/>
    <w:rsid w:val="00DC4539"/>
    <w:rsid w:val="00DC46B6"/>
    <w:rsid w:val="00DC473B"/>
    <w:rsid w:val="00DC47BC"/>
    <w:rsid w:val="00DC4816"/>
    <w:rsid w:val="00DC4CBB"/>
    <w:rsid w:val="00DC5226"/>
    <w:rsid w:val="00DC552B"/>
    <w:rsid w:val="00DC55AD"/>
    <w:rsid w:val="00DC5615"/>
    <w:rsid w:val="00DC59A3"/>
    <w:rsid w:val="00DC5D0A"/>
    <w:rsid w:val="00DC5DE3"/>
    <w:rsid w:val="00DC636A"/>
    <w:rsid w:val="00DC6A03"/>
    <w:rsid w:val="00DC6D96"/>
    <w:rsid w:val="00DC6F2D"/>
    <w:rsid w:val="00DC70ED"/>
    <w:rsid w:val="00DC74AE"/>
    <w:rsid w:val="00DC75A0"/>
    <w:rsid w:val="00DC7752"/>
    <w:rsid w:val="00DC78C0"/>
    <w:rsid w:val="00DC79C5"/>
    <w:rsid w:val="00DC7BF9"/>
    <w:rsid w:val="00DC7E7E"/>
    <w:rsid w:val="00DD02BE"/>
    <w:rsid w:val="00DD02FC"/>
    <w:rsid w:val="00DD056B"/>
    <w:rsid w:val="00DD063C"/>
    <w:rsid w:val="00DD06D0"/>
    <w:rsid w:val="00DD0835"/>
    <w:rsid w:val="00DD0925"/>
    <w:rsid w:val="00DD0BA3"/>
    <w:rsid w:val="00DD0D0F"/>
    <w:rsid w:val="00DD0D78"/>
    <w:rsid w:val="00DD0E72"/>
    <w:rsid w:val="00DD10E2"/>
    <w:rsid w:val="00DD11DB"/>
    <w:rsid w:val="00DD1541"/>
    <w:rsid w:val="00DD16DB"/>
    <w:rsid w:val="00DD1863"/>
    <w:rsid w:val="00DD186A"/>
    <w:rsid w:val="00DD19DB"/>
    <w:rsid w:val="00DD1B71"/>
    <w:rsid w:val="00DD1FD4"/>
    <w:rsid w:val="00DD26E2"/>
    <w:rsid w:val="00DD2DD5"/>
    <w:rsid w:val="00DD2FE7"/>
    <w:rsid w:val="00DD31A7"/>
    <w:rsid w:val="00DD31DF"/>
    <w:rsid w:val="00DD31EB"/>
    <w:rsid w:val="00DD3278"/>
    <w:rsid w:val="00DD3A12"/>
    <w:rsid w:val="00DD3E0F"/>
    <w:rsid w:val="00DD3F7A"/>
    <w:rsid w:val="00DD3FED"/>
    <w:rsid w:val="00DD42DD"/>
    <w:rsid w:val="00DD436D"/>
    <w:rsid w:val="00DD43B3"/>
    <w:rsid w:val="00DD4492"/>
    <w:rsid w:val="00DD4527"/>
    <w:rsid w:val="00DD4557"/>
    <w:rsid w:val="00DD4944"/>
    <w:rsid w:val="00DD4BA5"/>
    <w:rsid w:val="00DD4CDF"/>
    <w:rsid w:val="00DD5337"/>
    <w:rsid w:val="00DD5369"/>
    <w:rsid w:val="00DD543B"/>
    <w:rsid w:val="00DD54F5"/>
    <w:rsid w:val="00DD590C"/>
    <w:rsid w:val="00DD5AC5"/>
    <w:rsid w:val="00DD5E76"/>
    <w:rsid w:val="00DD60C8"/>
    <w:rsid w:val="00DD6352"/>
    <w:rsid w:val="00DD6487"/>
    <w:rsid w:val="00DD64BC"/>
    <w:rsid w:val="00DD66F7"/>
    <w:rsid w:val="00DD6A56"/>
    <w:rsid w:val="00DD6DF8"/>
    <w:rsid w:val="00DD7646"/>
    <w:rsid w:val="00DD7CBD"/>
    <w:rsid w:val="00DE05AD"/>
    <w:rsid w:val="00DE0E22"/>
    <w:rsid w:val="00DE1311"/>
    <w:rsid w:val="00DE1920"/>
    <w:rsid w:val="00DE19FE"/>
    <w:rsid w:val="00DE1D23"/>
    <w:rsid w:val="00DE1E42"/>
    <w:rsid w:val="00DE1FDE"/>
    <w:rsid w:val="00DE20D5"/>
    <w:rsid w:val="00DE2312"/>
    <w:rsid w:val="00DE245D"/>
    <w:rsid w:val="00DE28E5"/>
    <w:rsid w:val="00DE291A"/>
    <w:rsid w:val="00DE29C9"/>
    <w:rsid w:val="00DE2A57"/>
    <w:rsid w:val="00DE31A3"/>
    <w:rsid w:val="00DE33D6"/>
    <w:rsid w:val="00DE35A7"/>
    <w:rsid w:val="00DE36BD"/>
    <w:rsid w:val="00DE36E4"/>
    <w:rsid w:val="00DE3AB8"/>
    <w:rsid w:val="00DE3AC3"/>
    <w:rsid w:val="00DE405F"/>
    <w:rsid w:val="00DE417D"/>
    <w:rsid w:val="00DE43F1"/>
    <w:rsid w:val="00DE458B"/>
    <w:rsid w:val="00DE46D9"/>
    <w:rsid w:val="00DE492A"/>
    <w:rsid w:val="00DE4AC6"/>
    <w:rsid w:val="00DE4D45"/>
    <w:rsid w:val="00DE4DE0"/>
    <w:rsid w:val="00DE4FEC"/>
    <w:rsid w:val="00DE505A"/>
    <w:rsid w:val="00DE5213"/>
    <w:rsid w:val="00DE54B0"/>
    <w:rsid w:val="00DE552C"/>
    <w:rsid w:val="00DE5561"/>
    <w:rsid w:val="00DE5601"/>
    <w:rsid w:val="00DE575A"/>
    <w:rsid w:val="00DE5951"/>
    <w:rsid w:val="00DE5A38"/>
    <w:rsid w:val="00DE5B4A"/>
    <w:rsid w:val="00DE5DB6"/>
    <w:rsid w:val="00DE625F"/>
    <w:rsid w:val="00DE6329"/>
    <w:rsid w:val="00DE6447"/>
    <w:rsid w:val="00DE6509"/>
    <w:rsid w:val="00DE6732"/>
    <w:rsid w:val="00DE6806"/>
    <w:rsid w:val="00DE6CF4"/>
    <w:rsid w:val="00DE7938"/>
    <w:rsid w:val="00DE7F3F"/>
    <w:rsid w:val="00DF021C"/>
    <w:rsid w:val="00DF03F5"/>
    <w:rsid w:val="00DF04B3"/>
    <w:rsid w:val="00DF0820"/>
    <w:rsid w:val="00DF0C13"/>
    <w:rsid w:val="00DF0C5C"/>
    <w:rsid w:val="00DF0DFF"/>
    <w:rsid w:val="00DF0E8C"/>
    <w:rsid w:val="00DF15AF"/>
    <w:rsid w:val="00DF1EFA"/>
    <w:rsid w:val="00DF2086"/>
    <w:rsid w:val="00DF2127"/>
    <w:rsid w:val="00DF230F"/>
    <w:rsid w:val="00DF2659"/>
    <w:rsid w:val="00DF26AA"/>
    <w:rsid w:val="00DF2887"/>
    <w:rsid w:val="00DF2A18"/>
    <w:rsid w:val="00DF2C3D"/>
    <w:rsid w:val="00DF2D3E"/>
    <w:rsid w:val="00DF2FB2"/>
    <w:rsid w:val="00DF3202"/>
    <w:rsid w:val="00DF3C6C"/>
    <w:rsid w:val="00DF3DED"/>
    <w:rsid w:val="00DF3FD2"/>
    <w:rsid w:val="00DF4313"/>
    <w:rsid w:val="00DF460E"/>
    <w:rsid w:val="00DF4AD7"/>
    <w:rsid w:val="00DF4E11"/>
    <w:rsid w:val="00DF53EC"/>
    <w:rsid w:val="00DF58DA"/>
    <w:rsid w:val="00DF5C90"/>
    <w:rsid w:val="00DF5F18"/>
    <w:rsid w:val="00DF6078"/>
    <w:rsid w:val="00DF6406"/>
    <w:rsid w:val="00DF65D0"/>
    <w:rsid w:val="00DF6846"/>
    <w:rsid w:val="00DF6945"/>
    <w:rsid w:val="00DF6A6E"/>
    <w:rsid w:val="00DF6C4F"/>
    <w:rsid w:val="00DF6CB5"/>
    <w:rsid w:val="00DF6E00"/>
    <w:rsid w:val="00DF70F2"/>
    <w:rsid w:val="00DF7546"/>
    <w:rsid w:val="00DF7969"/>
    <w:rsid w:val="00DF7F19"/>
    <w:rsid w:val="00DF7FC1"/>
    <w:rsid w:val="00E0024D"/>
    <w:rsid w:val="00E0038B"/>
    <w:rsid w:val="00E00400"/>
    <w:rsid w:val="00E008CA"/>
    <w:rsid w:val="00E01472"/>
    <w:rsid w:val="00E01977"/>
    <w:rsid w:val="00E019AC"/>
    <w:rsid w:val="00E01C23"/>
    <w:rsid w:val="00E01CB1"/>
    <w:rsid w:val="00E01EE5"/>
    <w:rsid w:val="00E021C3"/>
    <w:rsid w:val="00E02988"/>
    <w:rsid w:val="00E02CBD"/>
    <w:rsid w:val="00E02E10"/>
    <w:rsid w:val="00E03137"/>
    <w:rsid w:val="00E03191"/>
    <w:rsid w:val="00E033D8"/>
    <w:rsid w:val="00E03633"/>
    <w:rsid w:val="00E036EF"/>
    <w:rsid w:val="00E03C35"/>
    <w:rsid w:val="00E0440A"/>
    <w:rsid w:val="00E04807"/>
    <w:rsid w:val="00E0486B"/>
    <w:rsid w:val="00E04BB0"/>
    <w:rsid w:val="00E04DF0"/>
    <w:rsid w:val="00E04F35"/>
    <w:rsid w:val="00E05196"/>
    <w:rsid w:val="00E05205"/>
    <w:rsid w:val="00E05488"/>
    <w:rsid w:val="00E058E8"/>
    <w:rsid w:val="00E05C1E"/>
    <w:rsid w:val="00E05F36"/>
    <w:rsid w:val="00E05FEA"/>
    <w:rsid w:val="00E06423"/>
    <w:rsid w:val="00E069B0"/>
    <w:rsid w:val="00E06A84"/>
    <w:rsid w:val="00E06C18"/>
    <w:rsid w:val="00E06F7F"/>
    <w:rsid w:val="00E07298"/>
    <w:rsid w:val="00E07933"/>
    <w:rsid w:val="00E0799E"/>
    <w:rsid w:val="00E07BD7"/>
    <w:rsid w:val="00E07CB1"/>
    <w:rsid w:val="00E07EC9"/>
    <w:rsid w:val="00E10142"/>
    <w:rsid w:val="00E10A73"/>
    <w:rsid w:val="00E10AE7"/>
    <w:rsid w:val="00E10BAB"/>
    <w:rsid w:val="00E110C0"/>
    <w:rsid w:val="00E11123"/>
    <w:rsid w:val="00E117C7"/>
    <w:rsid w:val="00E11A9E"/>
    <w:rsid w:val="00E11C53"/>
    <w:rsid w:val="00E11C5C"/>
    <w:rsid w:val="00E11D0D"/>
    <w:rsid w:val="00E11D81"/>
    <w:rsid w:val="00E120C9"/>
    <w:rsid w:val="00E1242E"/>
    <w:rsid w:val="00E12487"/>
    <w:rsid w:val="00E127D4"/>
    <w:rsid w:val="00E1288D"/>
    <w:rsid w:val="00E12928"/>
    <w:rsid w:val="00E12963"/>
    <w:rsid w:val="00E12A0A"/>
    <w:rsid w:val="00E12AAC"/>
    <w:rsid w:val="00E12BDC"/>
    <w:rsid w:val="00E12E8E"/>
    <w:rsid w:val="00E12FD2"/>
    <w:rsid w:val="00E12FD6"/>
    <w:rsid w:val="00E13087"/>
    <w:rsid w:val="00E13316"/>
    <w:rsid w:val="00E1338B"/>
    <w:rsid w:val="00E133E6"/>
    <w:rsid w:val="00E134C8"/>
    <w:rsid w:val="00E13613"/>
    <w:rsid w:val="00E13666"/>
    <w:rsid w:val="00E13992"/>
    <w:rsid w:val="00E1419A"/>
    <w:rsid w:val="00E14C23"/>
    <w:rsid w:val="00E14EC8"/>
    <w:rsid w:val="00E14F34"/>
    <w:rsid w:val="00E14FE0"/>
    <w:rsid w:val="00E15346"/>
    <w:rsid w:val="00E1546A"/>
    <w:rsid w:val="00E15693"/>
    <w:rsid w:val="00E1581D"/>
    <w:rsid w:val="00E15902"/>
    <w:rsid w:val="00E15910"/>
    <w:rsid w:val="00E15D6D"/>
    <w:rsid w:val="00E15EB3"/>
    <w:rsid w:val="00E16512"/>
    <w:rsid w:val="00E16564"/>
    <w:rsid w:val="00E16ABF"/>
    <w:rsid w:val="00E16D44"/>
    <w:rsid w:val="00E16DCA"/>
    <w:rsid w:val="00E16E6C"/>
    <w:rsid w:val="00E1703F"/>
    <w:rsid w:val="00E17445"/>
    <w:rsid w:val="00E1753F"/>
    <w:rsid w:val="00E17BB1"/>
    <w:rsid w:val="00E17ED9"/>
    <w:rsid w:val="00E2030C"/>
    <w:rsid w:val="00E204BE"/>
    <w:rsid w:val="00E20564"/>
    <w:rsid w:val="00E20832"/>
    <w:rsid w:val="00E20D2E"/>
    <w:rsid w:val="00E21125"/>
    <w:rsid w:val="00E21B38"/>
    <w:rsid w:val="00E21E5F"/>
    <w:rsid w:val="00E22251"/>
    <w:rsid w:val="00E2237B"/>
    <w:rsid w:val="00E22B1C"/>
    <w:rsid w:val="00E231CA"/>
    <w:rsid w:val="00E231E5"/>
    <w:rsid w:val="00E23401"/>
    <w:rsid w:val="00E23507"/>
    <w:rsid w:val="00E23579"/>
    <w:rsid w:val="00E235F0"/>
    <w:rsid w:val="00E23610"/>
    <w:rsid w:val="00E23773"/>
    <w:rsid w:val="00E23789"/>
    <w:rsid w:val="00E2378D"/>
    <w:rsid w:val="00E23BFE"/>
    <w:rsid w:val="00E23C53"/>
    <w:rsid w:val="00E23E1A"/>
    <w:rsid w:val="00E23EDB"/>
    <w:rsid w:val="00E2439A"/>
    <w:rsid w:val="00E246E0"/>
    <w:rsid w:val="00E24E6F"/>
    <w:rsid w:val="00E25068"/>
    <w:rsid w:val="00E25654"/>
    <w:rsid w:val="00E25867"/>
    <w:rsid w:val="00E25E9D"/>
    <w:rsid w:val="00E25ED1"/>
    <w:rsid w:val="00E26817"/>
    <w:rsid w:val="00E26833"/>
    <w:rsid w:val="00E26D16"/>
    <w:rsid w:val="00E277E3"/>
    <w:rsid w:val="00E2782F"/>
    <w:rsid w:val="00E27A44"/>
    <w:rsid w:val="00E30006"/>
    <w:rsid w:val="00E3010A"/>
    <w:rsid w:val="00E301C4"/>
    <w:rsid w:val="00E302AF"/>
    <w:rsid w:val="00E30344"/>
    <w:rsid w:val="00E3051D"/>
    <w:rsid w:val="00E30609"/>
    <w:rsid w:val="00E309B1"/>
    <w:rsid w:val="00E30A8F"/>
    <w:rsid w:val="00E30BB9"/>
    <w:rsid w:val="00E30D08"/>
    <w:rsid w:val="00E31486"/>
    <w:rsid w:val="00E3172E"/>
    <w:rsid w:val="00E317FB"/>
    <w:rsid w:val="00E31A3B"/>
    <w:rsid w:val="00E31CC3"/>
    <w:rsid w:val="00E3200E"/>
    <w:rsid w:val="00E3214C"/>
    <w:rsid w:val="00E32439"/>
    <w:rsid w:val="00E325AF"/>
    <w:rsid w:val="00E3260D"/>
    <w:rsid w:val="00E32989"/>
    <w:rsid w:val="00E329FF"/>
    <w:rsid w:val="00E32A20"/>
    <w:rsid w:val="00E32ACF"/>
    <w:rsid w:val="00E32B5F"/>
    <w:rsid w:val="00E32D5A"/>
    <w:rsid w:val="00E32D9C"/>
    <w:rsid w:val="00E32F44"/>
    <w:rsid w:val="00E330C6"/>
    <w:rsid w:val="00E330DA"/>
    <w:rsid w:val="00E3383C"/>
    <w:rsid w:val="00E338FC"/>
    <w:rsid w:val="00E33973"/>
    <w:rsid w:val="00E33B51"/>
    <w:rsid w:val="00E33E39"/>
    <w:rsid w:val="00E343BB"/>
    <w:rsid w:val="00E349DD"/>
    <w:rsid w:val="00E34CDB"/>
    <w:rsid w:val="00E3505A"/>
    <w:rsid w:val="00E3508B"/>
    <w:rsid w:val="00E350DF"/>
    <w:rsid w:val="00E35355"/>
    <w:rsid w:val="00E35358"/>
    <w:rsid w:val="00E3596C"/>
    <w:rsid w:val="00E35BFF"/>
    <w:rsid w:val="00E360D5"/>
    <w:rsid w:val="00E363F1"/>
    <w:rsid w:val="00E3655D"/>
    <w:rsid w:val="00E36B1D"/>
    <w:rsid w:val="00E36D70"/>
    <w:rsid w:val="00E36E32"/>
    <w:rsid w:val="00E37189"/>
    <w:rsid w:val="00E371FC"/>
    <w:rsid w:val="00E37466"/>
    <w:rsid w:val="00E37553"/>
    <w:rsid w:val="00E375DF"/>
    <w:rsid w:val="00E379E8"/>
    <w:rsid w:val="00E379FD"/>
    <w:rsid w:val="00E37D41"/>
    <w:rsid w:val="00E4018D"/>
    <w:rsid w:val="00E4020B"/>
    <w:rsid w:val="00E402E2"/>
    <w:rsid w:val="00E40AA5"/>
    <w:rsid w:val="00E40B03"/>
    <w:rsid w:val="00E40B84"/>
    <w:rsid w:val="00E40C2E"/>
    <w:rsid w:val="00E40E07"/>
    <w:rsid w:val="00E40F62"/>
    <w:rsid w:val="00E40F79"/>
    <w:rsid w:val="00E410B0"/>
    <w:rsid w:val="00E41BCB"/>
    <w:rsid w:val="00E4200A"/>
    <w:rsid w:val="00E42313"/>
    <w:rsid w:val="00E42462"/>
    <w:rsid w:val="00E42586"/>
    <w:rsid w:val="00E427F3"/>
    <w:rsid w:val="00E42D2E"/>
    <w:rsid w:val="00E42D35"/>
    <w:rsid w:val="00E42DA9"/>
    <w:rsid w:val="00E43162"/>
    <w:rsid w:val="00E43404"/>
    <w:rsid w:val="00E441C6"/>
    <w:rsid w:val="00E44248"/>
    <w:rsid w:val="00E445B6"/>
    <w:rsid w:val="00E449DA"/>
    <w:rsid w:val="00E44DE3"/>
    <w:rsid w:val="00E45034"/>
    <w:rsid w:val="00E45053"/>
    <w:rsid w:val="00E450AA"/>
    <w:rsid w:val="00E450C8"/>
    <w:rsid w:val="00E45634"/>
    <w:rsid w:val="00E456CB"/>
    <w:rsid w:val="00E45ABA"/>
    <w:rsid w:val="00E45C22"/>
    <w:rsid w:val="00E462D1"/>
    <w:rsid w:val="00E465B6"/>
    <w:rsid w:val="00E4660F"/>
    <w:rsid w:val="00E4685C"/>
    <w:rsid w:val="00E470B0"/>
    <w:rsid w:val="00E47524"/>
    <w:rsid w:val="00E47673"/>
    <w:rsid w:val="00E4787B"/>
    <w:rsid w:val="00E47B7F"/>
    <w:rsid w:val="00E47D91"/>
    <w:rsid w:val="00E47DAB"/>
    <w:rsid w:val="00E47E21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33"/>
    <w:rsid w:val="00E50D65"/>
    <w:rsid w:val="00E50E54"/>
    <w:rsid w:val="00E51060"/>
    <w:rsid w:val="00E5117D"/>
    <w:rsid w:val="00E51619"/>
    <w:rsid w:val="00E517B9"/>
    <w:rsid w:val="00E51DC6"/>
    <w:rsid w:val="00E51E33"/>
    <w:rsid w:val="00E51F76"/>
    <w:rsid w:val="00E52212"/>
    <w:rsid w:val="00E525C6"/>
    <w:rsid w:val="00E52796"/>
    <w:rsid w:val="00E52A05"/>
    <w:rsid w:val="00E532FD"/>
    <w:rsid w:val="00E53416"/>
    <w:rsid w:val="00E53626"/>
    <w:rsid w:val="00E5379B"/>
    <w:rsid w:val="00E53ACF"/>
    <w:rsid w:val="00E53B48"/>
    <w:rsid w:val="00E53BAD"/>
    <w:rsid w:val="00E542FE"/>
    <w:rsid w:val="00E5447B"/>
    <w:rsid w:val="00E5448C"/>
    <w:rsid w:val="00E54517"/>
    <w:rsid w:val="00E54BE9"/>
    <w:rsid w:val="00E54CED"/>
    <w:rsid w:val="00E54D2E"/>
    <w:rsid w:val="00E54EC2"/>
    <w:rsid w:val="00E552B1"/>
    <w:rsid w:val="00E55319"/>
    <w:rsid w:val="00E55421"/>
    <w:rsid w:val="00E554DF"/>
    <w:rsid w:val="00E55635"/>
    <w:rsid w:val="00E5587C"/>
    <w:rsid w:val="00E55EEB"/>
    <w:rsid w:val="00E5642D"/>
    <w:rsid w:val="00E565AD"/>
    <w:rsid w:val="00E56771"/>
    <w:rsid w:val="00E569CB"/>
    <w:rsid w:val="00E56C78"/>
    <w:rsid w:val="00E56C8F"/>
    <w:rsid w:val="00E57180"/>
    <w:rsid w:val="00E57BDE"/>
    <w:rsid w:val="00E57F55"/>
    <w:rsid w:val="00E600EC"/>
    <w:rsid w:val="00E6019A"/>
    <w:rsid w:val="00E602A4"/>
    <w:rsid w:val="00E60560"/>
    <w:rsid w:val="00E60577"/>
    <w:rsid w:val="00E606B8"/>
    <w:rsid w:val="00E60D38"/>
    <w:rsid w:val="00E6111A"/>
    <w:rsid w:val="00E6134A"/>
    <w:rsid w:val="00E61354"/>
    <w:rsid w:val="00E616CB"/>
    <w:rsid w:val="00E616FB"/>
    <w:rsid w:val="00E618BC"/>
    <w:rsid w:val="00E61963"/>
    <w:rsid w:val="00E61BAB"/>
    <w:rsid w:val="00E6208E"/>
    <w:rsid w:val="00E621FD"/>
    <w:rsid w:val="00E628A0"/>
    <w:rsid w:val="00E62C02"/>
    <w:rsid w:val="00E62C13"/>
    <w:rsid w:val="00E62F37"/>
    <w:rsid w:val="00E63A7E"/>
    <w:rsid w:val="00E63BF3"/>
    <w:rsid w:val="00E63CF2"/>
    <w:rsid w:val="00E63E93"/>
    <w:rsid w:val="00E64158"/>
    <w:rsid w:val="00E642AE"/>
    <w:rsid w:val="00E643BF"/>
    <w:rsid w:val="00E646E3"/>
    <w:rsid w:val="00E647E3"/>
    <w:rsid w:val="00E64806"/>
    <w:rsid w:val="00E64A3A"/>
    <w:rsid w:val="00E64CB2"/>
    <w:rsid w:val="00E65028"/>
    <w:rsid w:val="00E653D7"/>
    <w:rsid w:val="00E6542C"/>
    <w:rsid w:val="00E6586A"/>
    <w:rsid w:val="00E65A5F"/>
    <w:rsid w:val="00E66146"/>
    <w:rsid w:val="00E665EB"/>
    <w:rsid w:val="00E66780"/>
    <w:rsid w:val="00E66A4B"/>
    <w:rsid w:val="00E66AAF"/>
    <w:rsid w:val="00E66BC1"/>
    <w:rsid w:val="00E66C7D"/>
    <w:rsid w:val="00E66E20"/>
    <w:rsid w:val="00E6702A"/>
    <w:rsid w:val="00E670AB"/>
    <w:rsid w:val="00E670DB"/>
    <w:rsid w:val="00E6716F"/>
    <w:rsid w:val="00E67780"/>
    <w:rsid w:val="00E67FA2"/>
    <w:rsid w:val="00E701A6"/>
    <w:rsid w:val="00E70345"/>
    <w:rsid w:val="00E703E1"/>
    <w:rsid w:val="00E706A2"/>
    <w:rsid w:val="00E706C1"/>
    <w:rsid w:val="00E7078A"/>
    <w:rsid w:val="00E707E3"/>
    <w:rsid w:val="00E7085D"/>
    <w:rsid w:val="00E70C04"/>
    <w:rsid w:val="00E71A5A"/>
    <w:rsid w:val="00E71A81"/>
    <w:rsid w:val="00E71B72"/>
    <w:rsid w:val="00E71CF7"/>
    <w:rsid w:val="00E722FC"/>
    <w:rsid w:val="00E72423"/>
    <w:rsid w:val="00E7269E"/>
    <w:rsid w:val="00E7288D"/>
    <w:rsid w:val="00E72C56"/>
    <w:rsid w:val="00E72CDD"/>
    <w:rsid w:val="00E72EC1"/>
    <w:rsid w:val="00E73BB5"/>
    <w:rsid w:val="00E73CD9"/>
    <w:rsid w:val="00E73EC7"/>
    <w:rsid w:val="00E74071"/>
    <w:rsid w:val="00E7413D"/>
    <w:rsid w:val="00E7431E"/>
    <w:rsid w:val="00E7442D"/>
    <w:rsid w:val="00E747C2"/>
    <w:rsid w:val="00E74803"/>
    <w:rsid w:val="00E74A43"/>
    <w:rsid w:val="00E7537E"/>
    <w:rsid w:val="00E7552D"/>
    <w:rsid w:val="00E75759"/>
    <w:rsid w:val="00E75A28"/>
    <w:rsid w:val="00E75BB5"/>
    <w:rsid w:val="00E75C29"/>
    <w:rsid w:val="00E75C82"/>
    <w:rsid w:val="00E75D8F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495"/>
    <w:rsid w:val="00E777DC"/>
    <w:rsid w:val="00E77ABE"/>
    <w:rsid w:val="00E80065"/>
    <w:rsid w:val="00E80099"/>
    <w:rsid w:val="00E803DC"/>
    <w:rsid w:val="00E8056C"/>
    <w:rsid w:val="00E807D3"/>
    <w:rsid w:val="00E80953"/>
    <w:rsid w:val="00E80D03"/>
    <w:rsid w:val="00E80F8C"/>
    <w:rsid w:val="00E81218"/>
    <w:rsid w:val="00E818E6"/>
    <w:rsid w:val="00E81918"/>
    <w:rsid w:val="00E81CED"/>
    <w:rsid w:val="00E81DC1"/>
    <w:rsid w:val="00E81FF3"/>
    <w:rsid w:val="00E8225D"/>
    <w:rsid w:val="00E82692"/>
    <w:rsid w:val="00E829A8"/>
    <w:rsid w:val="00E82ADD"/>
    <w:rsid w:val="00E82B00"/>
    <w:rsid w:val="00E82BA4"/>
    <w:rsid w:val="00E834CC"/>
    <w:rsid w:val="00E8385C"/>
    <w:rsid w:val="00E83ACD"/>
    <w:rsid w:val="00E83BAE"/>
    <w:rsid w:val="00E83C73"/>
    <w:rsid w:val="00E83CE4"/>
    <w:rsid w:val="00E83D73"/>
    <w:rsid w:val="00E83F00"/>
    <w:rsid w:val="00E83F01"/>
    <w:rsid w:val="00E83FB6"/>
    <w:rsid w:val="00E8417E"/>
    <w:rsid w:val="00E8432F"/>
    <w:rsid w:val="00E843DB"/>
    <w:rsid w:val="00E8451B"/>
    <w:rsid w:val="00E849EB"/>
    <w:rsid w:val="00E84CB3"/>
    <w:rsid w:val="00E84D12"/>
    <w:rsid w:val="00E84DC4"/>
    <w:rsid w:val="00E84E4F"/>
    <w:rsid w:val="00E85284"/>
    <w:rsid w:val="00E85645"/>
    <w:rsid w:val="00E85669"/>
    <w:rsid w:val="00E856F1"/>
    <w:rsid w:val="00E856F5"/>
    <w:rsid w:val="00E85798"/>
    <w:rsid w:val="00E859BE"/>
    <w:rsid w:val="00E85E4A"/>
    <w:rsid w:val="00E85E8D"/>
    <w:rsid w:val="00E861F9"/>
    <w:rsid w:val="00E86203"/>
    <w:rsid w:val="00E862AE"/>
    <w:rsid w:val="00E864C1"/>
    <w:rsid w:val="00E8659F"/>
    <w:rsid w:val="00E86684"/>
    <w:rsid w:val="00E868D9"/>
    <w:rsid w:val="00E86BF7"/>
    <w:rsid w:val="00E86C37"/>
    <w:rsid w:val="00E87572"/>
    <w:rsid w:val="00E87599"/>
    <w:rsid w:val="00E87725"/>
    <w:rsid w:val="00E8775D"/>
    <w:rsid w:val="00E87D92"/>
    <w:rsid w:val="00E87E10"/>
    <w:rsid w:val="00E90083"/>
    <w:rsid w:val="00E901A5"/>
    <w:rsid w:val="00E904AB"/>
    <w:rsid w:val="00E9064D"/>
    <w:rsid w:val="00E90A94"/>
    <w:rsid w:val="00E90C1C"/>
    <w:rsid w:val="00E90DB4"/>
    <w:rsid w:val="00E91284"/>
    <w:rsid w:val="00E91324"/>
    <w:rsid w:val="00E91565"/>
    <w:rsid w:val="00E91568"/>
    <w:rsid w:val="00E91F13"/>
    <w:rsid w:val="00E9208E"/>
    <w:rsid w:val="00E9223E"/>
    <w:rsid w:val="00E92512"/>
    <w:rsid w:val="00E92552"/>
    <w:rsid w:val="00E929B0"/>
    <w:rsid w:val="00E92A2F"/>
    <w:rsid w:val="00E93223"/>
    <w:rsid w:val="00E93331"/>
    <w:rsid w:val="00E93544"/>
    <w:rsid w:val="00E9366A"/>
    <w:rsid w:val="00E939C3"/>
    <w:rsid w:val="00E93B4D"/>
    <w:rsid w:val="00E9412F"/>
    <w:rsid w:val="00E9449C"/>
    <w:rsid w:val="00E94E1D"/>
    <w:rsid w:val="00E95160"/>
    <w:rsid w:val="00E951B6"/>
    <w:rsid w:val="00E95527"/>
    <w:rsid w:val="00E9559A"/>
    <w:rsid w:val="00E95743"/>
    <w:rsid w:val="00E95A64"/>
    <w:rsid w:val="00E95BDF"/>
    <w:rsid w:val="00E95C41"/>
    <w:rsid w:val="00E95E70"/>
    <w:rsid w:val="00E95F0A"/>
    <w:rsid w:val="00E95FB3"/>
    <w:rsid w:val="00E96216"/>
    <w:rsid w:val="00E96431"/>
    <w:rsid w:val="00E96EE3"/>
    <w:rsid w:val="00E96F4E"/>
    <w:rsid w:val="00E96F6B"/>
    <w:rsid w:val="00E9714F"/>
    <w:rsid w:val="00E974F1"/>
    <w:rsid w:val="00E977E4"/>
    <w:rsid w:val="00E97A93"/>
    <w:rsid w:val="00E97F4C"/>
    <w:rsid w:val="00EA00F1"/>
    <w:rsid w:val="00EA02D9"/>
    <w:rsid w:val="00EA093A"/>
    <w:rsid w:val="00EA0AF1"/>
    <w:rsid w:val="00EA0E89"/>
    <w:rsid w:val="00EA0F9D"/>
    <w:rsid w:val="00EA11B0"/>
    <w:rsid w:val="00EA1436"/>
    <w:rsid w:val="00EA1839"/>
    <w:rsid w:val="00EA1C12"/>
    <w:rsid w:val="00EA1D16"/>
    <w:rsid w:val="00EA1DAA"/>
    <w:rsid w:val="00EA1DD1"/>
    <w:rsid w:val="00EA1DF7"/>
    <w:rsid w:val="00EA2062"/>
    <w:rsid w:val="00EA251A"/>
    <w:rsid w:val="00EA25CE"/>
    <w:rsid w:val="00EA33CC"/>
    <w:rsid w:val="00EA34F5"/>
    <w:rsid w:val="00EA3680"/>
    <w:rsid w:val="00EA3984"/>
    <w:rsid w:val="00EA4161"/>
    <w:rsid w:val="00EA436A"/>
    <w:rsid w:val="00EA4438"/>
    <w:rsid w:val="00EA46E3"/>
    <w:rsid w:val="00EA49B6"/>
    <w:rsid w:val="00EA4A90"/>
    <w:rsid w:val="00EA4B1C"/>
    <w:rsid w:val="00EA4B9F"/>
    <w:rsid w:val="00EA5397"/>
    <w:rsid w:val="00EA5868"/>
    <w:rsid w:val="00EA588D"/>
    <w:rsid w:val="00EA5D2B"/>
    <w:rsid w:val="00EA5D8A"/>
    <w:rsid w:val="00EA641F"/>
    <w:rsid w:val="00EA6957"/>
    <w:rsid w:val="00EA6C67"/>
    <w:rsid w:val="00EA6D1B"/>
    <w:rsid w:val="00EA6F24"/>
    <w:rsid w:val="00EA71F8"/>
    <w:rsid w:val="00EA723A"/>
    <w:rsid w:val="00EA73AE"/>
    <w:rsid w:val="00EA73FD"/>
    <w:rsid w:val="00EA7417"/>
    <w:rsid w:val="00EA748D"/>
    <w:rsid w:val="00EA7781"/>
    <w:rsid w:val="00EA7C98"/>
    <w:rsid w:val="00EB00A6"/>
    <w:rsid w:val="00EB01BE"/>
    <w:rsid w:val="00EB02A5"/>
    <w:rsid w:val="00EB02C0"/>
    <w:rsid w:val="00EB0729"/>
    <w:rsid w:val="00EB0BFB"/>
    <w:rsid w:val="00EB10C9"/>
    <w:rsid w:val="00EB14BA"/>
    <w:rsid w:val="00EB1598"/>
    <w:rsid w:val="00EB17DD"/>
    <w:rsid w:val="00EB1865"/>
    <w:rsid w:val="00EB186E"/>
    <w:rsid w:val="00EB189E"/>
    <w:rsid w:val="00EB1902"/>
    <w:rsid w:val="00EB1C4F"/>
    <w:rsid w:val="00EB1CF6"/>
    <w:rsid w:val="00EB1DA5"/>
    <w:rsid w:val="00EB1DDC"/>
    <w:rsid w:val="00EB2138"/>
    <w:rsid w:val="00EB2435"/>
    <w:rsid w:val="00EB25A5"/>
    <w:rsid w:val="00EB2651"/>
    <w:rsid w:val="00EB286C"/>
    <w:rsid w:val="00EB2988"/>
    <w:rsid w:val="00EB2E0C"/>
    <w:rsid w:val="00EB30E9"/>
    <w:rsid w:val="00EB30F3"/>
    <w:rsid w:val="00EB3128"/>
    <w:rsid w:val="00EB315A"/>
    <w:rsid w:val="00EB3359"/>
    <w:rsid w:val="00EB36A8"/>
    <w:rsid w:val="00EB36F1"/>
    <w:rsid w:val="00EB398D"/>
    <w:rsid w:val="00EB3BA8"/>
    <w:rsid w:val="00EB3BF9"/>
    <w:rsid w:val="00EB3FE3"/>
    <w:rsid w:val="00EB44BA"/>
    <w:rsid w:val="00EB48B7"/>
    <w:rsid w:val="00EB4975"/>
    <w:rsid w:val="00EB4DD2"/>
    <w:rsid w:val="00EB4DF9"/>
    <w:rsid w:val="00EB4F3E"/>
    <w:rsid w:val="00EB4F68"/>
    <w:rsid w:val="00EB53C4"/>
    <w:rsid w:val="00EB5916"/>
    <w:rsid w:val="00EB5BA7"/>
    <w:rsid w:val="00EB63F4"/>
    <w:rsid w:val="00EB646B"/>
    <w:rsid w:val="00EB672B"/>
    <w:rsid w:val="00EB67C2"/>
    <w:rsid w:val="00EB696B"/>
    <w:rsid w:val="00EB7301"/>
    <w:rsid w:val="00EB7521"/>
    <w:rsid w:val="00EB76A8"/>
    <w:rsid w:val="00EB7910"/>
    <w:rsid w:val="00EB79DF"/>
    <w:rsid w:val="00EB7C67"/>
    <w:rsid w:val="00EB7C96"/>
    <w:rsid w:val="00EC00AF"/>
    <w:rsid w:val="00EC08E1"/>
    <w:rsid w:val="00EC0D6F"/>
    <w:rsid w:val="00EC1016"/>
    <w:rsid w:val="00EC1083"/>
    <w:rsid w:val="00EC1161"/>
    <w:rsid w:val="00EC150F"/>
    <w:rsid w:val="00EC1588"/>
    <w:rsid w:val="00EC178F"/>
    <w:rsid w:val="00EC17CA"/>
    <w:rsid w:val="00EC1C68"/>
    <w:rsid w:val="00EC21EC"/>
    <w:rsid w:val="00EC2785"/>
    <w:rsid w:val="00EC2B6D"/>
    <w:rsid w:val="00EC2C42"/>
    <w:rsid w:val="00EC2CAC"/>
    <w:rsid w:val="00EC3490"/>
    <w:rsid w:val="00EC3BE8"/>
    <w:rsid w:val="00EC3C8D"/>
    <w:rsid w:val="00EC3CEE"/>
    <w:rsid w:val="00EC3F00"/>
    <w:rsid w:val="00EC434F"/>
    <w:rsid w:val="00EC49EA"/>
    <w:rsid w:val="00EC4AC6"/>
    <w:rsid w:val="00EC4B55"/>
    <w:rsid w:val="00EC4F4A"/>
    <w:rsid w:val="00EC4FE4"/>
    <w:rsid w:val="00EC5293"/>
    <w:rsid w:val="00EC5679"/>
    <w:rsid w:val="00EC56A9"/>
    <w:rsid w:val="00EC59D6"/>
    <w:rsid w:val="00EC5A2F"/>
    <w:rsid w:val="00EC5D1A"/>
    <w:rsid w:val="00EC5DB3"/>
    <w:rsid w:val="00EC675B"/>
    <w:rsid w:val="00EC67FF"/>
    <w:rsid w:val="00EC6894"/>
    <w:rsid w:val="00EC6C8B"/>
    <w:rsid w:val="00EC6D85"/>
    <w:rsid w:val="00EC772D"/>
    <w:rsid w:val="00EC7ABA"/>
    <w:rsid w:val="00ED04D3"/>
    <w:rsid w:val="00ED07D9"/>
    <w:rsid w:val="00ED07EF"/>
    <w:rsid w:val="00ED0847"/>
    <w:rsid w:val="00ED0A4E"/>
    <w:rsid w:val="00ED0BE7"/>
    <w:rsid w:val="00ED18CD"/>
    <w:rsid w:val="00ED1B21"/>
    <w:rsid w:val="00ED211B"/>
    <w:rsid w:val="00ED21B0"/>
    <w:rsid w:val="00ED2358"/>
    <w:rsid w:val="00ED2591"/>
    <w:rsid w:val="00ED263A"/>
    <w:rsid w:val="00ED29F6"/>
    <w:rsid w:val="00ED2BAD"/>
    <w:rsid w:val="00ED2C2C"/>
    <w:rsid w:val="00ED35E3"/>
    <w:rsid w:val="00ED389E"/>
    <w:rsid w:val="00ED3C6E"/>
    <w:rsid w:val="00ED4055"/>
    <w:rsid w:val="00ED44B6"/>
    <w:rsid w:val="00ED4FE7"/>
    <w:rsid w:val="00ED5047"/>
    <w:rsid w:val="00ED5155"/>
    <w:rsid w:val="00ED518C"/>
    <w:rsid w:val="00ED5902"/>
    <w:rsid w:val="00ED59A9"/>
    <w:rsid w:val="00ED6181"/>
    <w:rsid w:val="00ED61D6"/>
    <w:rsid w:val="00ED6690"/>
    <w:rsid w:val="00ED68DE"/>
    <w:rsid w:val="00ED6A16"/>
    <w:rsid w:val="00ED6ED8"/>
    <w:rsid w:val="00ED6F34"/>
    <w:rsid w:val="00ED6FA6"/>
    <w:rsid w:val="00ED6FDF"/>
    <w:rsid w:val="00ED74F9"/>
    <w:rsid w:val="00ED761C"/>
    <w:rsid w:val="00ED7814"/>
    <w:rsid w:val="00ED7A54"/>
    <w:rsid w:val="00ED7AC4"/>
    <w:rsid w:val="00ED7E7B"/>
    <w:rsid w:val="00ED7FC5"/>
    <w:rsid w:val="00EE03D7"/>
    <w:rsid w:val="00EE0481"/>
    <w:rsid w:val="00EE0653"/>
    <w:rsid w:val="00EE091C"/>
    <w:rsid w:val="00EE0DCB"/>
    <w:rsid w:val="00EE0F09"/>
    <w:rsid w:val="00EE1179"/>
    <w:rsid w:val="00EE1478"/>
    <w:rsid w:val="00EE1521"/>
    <w:rsid w:val="00EE15A1"/>
    <w:rsid w:val="00EE1871"/>
    <w:rsid w:val="00EE1984"/>
    <w:rsid w:val="00EE19C6"/>
    <w:rsid w:val="00EE1B57"/>
    <w:rsid w:val="00EE1BDD"/>
    <w:rsid w:val="00EE1BEA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CE"/>
    <w:rsid w:val="00EE2D48"/>
    <w:rsid w:val="00EE3011"/>
    <w:rsid w:val="00EE3518"/>
    <w:rsid w:val="00EE35AB"/>
    <w:rsid w:val="00EE37AF"/>
    <w:rsid w:val="00EE413C"/>
    <w:rsid w:val="00EE434C"/>
    <w:rsid w:val="00EE43BE"/>
    <w:rsid w:val="00EE481F"/>
    <w:rsid w:val="00EE4ACC"/>
    <w:rsid w:val="00EE4D14"/>
    <w:rsid w:val="00EE50D4"/>
    <w:rsid w:val="00EE5964"/>
    <w:rsid w:val="00EE59A5"/>
    <w:rsid w:val="00EE5D31"/>
    <w:rsid w:val="00EE5EB3"/>
    <w:rsid w:val="00EE6282"/>
    <w:rsid w:val="00EE676A"/>
    <w:rsid w:val="00EE6868"/>
    <w:rsid w:val="00EE6AF9"/>
    <w:rsid w:val="00EE6D30"/>
    <w:rsid w:val="00EE6E58"/>
    <w:rsid w:val="00EE77D1"/>
    <w:rsid w:val="00EE78C8"/>
    <w:rsid w:val="00EE7E43"/>
    <w:rsid w:val="00EF00D2"/>
    <w:rsid w:val="00EF010B"/>
    <w:rsid w:val="00EF05CB"/>
    <w:rsid w:val="00EF06FB"/>
    <w:rsid w:val="00EF0734"/>
    <w:rsid w:val="00EF0967"/>
    <w:rsid w:val="00EF0CBC"/>
    <w:rsid w:val="00EF0D7B"/>
    <w:rsid w:val="00EF0F34"/>
    <w:rsid w:val="00EF1116"/>
    <w:rsid w:val="00EF128B"/>
    <w:rsid w:val="00EF19C8"/>
    <w:rsid w:val="00EF1BD4"/>
    <w:rsid w:val="00EF1CAE"/>
    <w:rsid w:val="00EF1FDB"/>
    <w:rsid w:val="00EF22A7"/>
    <w:rsid w:val="00EF24E8"/>
    <w:rsid w:val="00EF26A3"/>
    <w:rsid w:val="00EF2878"/>
    <w:rsid w:val="00EF292D"/>
    <w:rsid w:val="00EF2977"/>
    <w:rsid w:val="00EF2A02"/>
    <w:rsid w:val="00EF2C2C"/>
    <w:rsid w:val="00EF2DE6"/>
    <w:rsid w:val="00EF2F70"/>
    <w:rsid w:val="00EF303A"/>
    <w:rsid w:val="00EF3383"/>
    <w:rsid w:val="00EF34A3"/>
    <w:rsid w:val="00EF35A6"/>
    <w:rsid w:val="00EF392A"/>
    <w:rsid w:val="00EF3CAA"/>
    <w:rsid w:val="00EF3F9E"/>
    <w:rsid w:val="00EF43B9"/>
    <w:rsid w:val="00EF43BC"/>
    <w:rsid w:val="00EF43E0"/>
    <w:rsid w:val="00EF4C47"/>
    <w:rsid w:val="00EF4E6D"/>
    <w:rsid w:val="00EF5622"/>
    <w:rsid w:val="00EF64FC"/>
    <w:rsid w:val="00EF65A6"/>
    <w:rsid w:val="00EF6646"/>
    <w:rsid w:val="00EF671E"/>
    <w:rsid w:val="00EF6747"/>
    <w:rsid w:val="00EF67F8"/>
    <w:rsid w:val="00EF6854"/>
    <w:rsid w:val="00EF6930"/>
    <w:rsid w:val="00EF6DB5"/>
    <w:rsid w:val="00EF6E31"/>
    <w:rsid w:val="00EF7135"/>
    <w:rsid w:val="00EF715B"/>
    <w:rsid w:val="00EF7199"/>
    <w:rsid w:val="00EF71F6"/>
    <w:rsid w:val="00EF72A7"/>
    <w:rsid w:val="00EF72BE"/>
    <w:rsid w:val="00EF7421"/>
    <w:rsid w:val="00EF74D9"/>
    <w:rsid w:val="00EF7912"/>
    <w:rsid w:val="00EF7A7E"/>
    <w:rsid w:val="00EF7B32"/>
    <w:rsid w:val="00EF7B63"/>
    <w:rsid w:val="00EF7BA9"/>
    <w:rsid w:val="00EF7E38"/>
    <w:rsid w:val="00F00416"/>
    <w:rsid w:val="00F005F0"/>
    <w:rsid w:val="00F008CF"/>
    <w:rsid w:val="00F00BCE"/>
    <w:rsid w:val="00F00E90"/>
    <w:rsid w:val="00F00EE2"/>
    <w:rsid w:val="00F0131D"/>
    <w:rsid w:val="00F013BB"/>
    <w:rsid w:val="00F015F7"/>
    <w:rsid w:val="00F01F20"/>
    <w:rsid w:val="00F020A0"/>
    <w:rsid w:val="00F02126"/>
    <w:rsid w:val="00F0226D"/>
    <w:rsid w:val="00F02579"/>
    <w:rsid w:val="00F026E7"/>
    <w:rsid w:val="00F028A7"/>
    <w:rsid w:val="00F02A4D"/>
    <w:rsid w:val="00F02BE3"/>
    <w:rsid w:val="00F035A9"/>
    <w:rsid w:val="00F03918"/>
    <w:rsid w:val="00F03F7D"/>
    <w:rsid w:val="00F042A0"/>
    <w:rsid w:val="00F046D3"/>
    <w:rsid w:val="00F04B07"/>
    <w:rsid w:val="00F05443"/>
    <w:rsid w:val="00F05581"/>
    <w:rsid w:val="00F05881"/>
    <w:rsid w:val="00F05AE0"/>
    <w:rsid w:val="00F05B30"/>
    <w:rsid w:val="00F0610B"/>
    <w:rsid w:val="00F065D0"/>
    <w:rsid w:val="00F067D8"/>
    <w:rsid w:val="00F067E2"/>
    <w:rsid w:val="00F0687F"/>
    <w:rsid w:val="00F06B3B"/>
    <w:rsid w:val="00F06B95"/>
    <w:rsid w:val="00F06C1A"/>
    <w:rsid w:val="00F0751D"/>
    <w:rsid w:val="00F078F0"/>
    <w:rsid w:val="00F07B9F"/>
    <w:rsid w:val="00F07C86"/>
    <w:rsid w:val="00F07E5D"/>
    <w:rsid w:val="00F07E94"/>
    <w:rsid w:val="00F07FA9"/>
    <w:rsid w:val="00F104CB"/>
    <w:rsid w:val="00F10B41"/>
    <w:rsid w:val="00F10C00"/>
    <w:rsid w:val="00F11186"/>
    <w:rsid w:val="00F111B2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D6"/>
    <w:rsid w:val="00F12738"/>
    <w:rsid w:val="00F12A3A"/>
    <w:rsid w:val="00F12D27"/>
    <w:rsid w:val="00F12E69"/>
    <w:rsid w:val="00F12FD0"/>
    <w:rsid w:val="00F1312D"/>
    <w:rsid w:val="00F13502"/>
    <w:rsid w:val="00F136AC"/>
    <w:rsid w:val="00F1372D"/>
    <w:rsid w:val="00F13AC3"/>
    <w:rsid w:val="00F13C5B"/>
    <w:rsid w:val="00F13D55"/>
    <w:rsid w:val="00F14492"/>
    <w:rsid w:val="00F1490F"/>
    <w:rsid w:val="00F14B62"/>
    <w:rsid w:val="00F15291"/>
    <w:rsid w:val="00F1531B"/>
    <w:rsid w:val="00F157A9"/>
    <w:rsid w:val="00F159E8"/>
    <w:rsid w:val="00F15A16"/>
    <w:rsid w:val="00F15A8D"/>
    <w:rsid w:val="00F15B27"/>
    <w:rsid w:val="00F15C94"/>
    <w:rsid w:val="00F15D94"/>
    <w:rsid w:val="00F15F15"/>
    <w:rsid w:val="00F160FE"/>
    <w:rsid w:val="00F1621E"/>
    <w:rsid w:val="00F165E3"/>
    <w:rsid w:val="00F16638"/>
    <w:rsid w:val="00F1679E"/>
    <w:rsid w:val="00F167E7"/>
    <w:rsid w:val="00F16B3B"/>
    <w:rsid w:val="00F16BB0"/>
    <w:rsid w:val="00F172FD"/>
    <w:rsid w:val="00F1748A"/>
    <w:rsid w:val="00F175A6"/>
    <w:rsid w:val="00F175AD"/>
    <w:rsid w:val="00F1775D"/>
    <w:rsid w:val="00F1798D"/>
    <w:rsid w:val="00F20261"/>
    <w:rsid w:val="00F204D2"/>
    <w:rsid w:val="00F20653"/>
    <w:rsid w:val="00F20862"/>
    <w:rsid w:val="00F20B35"/>
    <w:rsid w:val="00F20E2C"/>
    <w:rsid w:val="00F211FE"/>
    <w:rsid w:val="00F21F33"/>
    <w:rsid w:val="00F21F46"/>
    <w:rsid w:val="00F220C4"/>
    <w:rsid w:val="00F2247A"/>
    <w:rsid w:val="00F2291A"/>
    <w:rsid w:val="00F22E43"/>
    <w:rsid w:val="00F23386"/>
    <w:rsid w:val="00F2392E"/>
    <w:rsid w:val="00F23A89"/>
    <w:rsid w:val="00F23CA9"/>
    <w:rsid w:val="00F23CB2"/>
    <w:rsid w:val="00F23CD1"/>
    <w:rsid w:val="00F23D64"/>
    <w:rsid w:val="00F23ED8"/>
    <w:rsid w:val="00F242F9"/>
    <w:rsid w:val="00F249DA"/>
    <w:rsid w:val="00F24B49"/>
    <w:rsid w:val="00F24B4F"/>
    <w:rsid w:val="00F24C0D"/>
    <w:rsid w:val="00F24CBC"/>
    <w:rsid w:val="00F2506C"/>
    <w:rsid w:val="00F251F7"/>
    <w:rsid w:val="00F25AC0"/>
    <w:rsid w:val="00F25B40"/>
    <w:rsid w:val="00F25BEF"/>
    <w:rsid w:val="00F25EAF"/>
    <w:rsid w:val="00F25F30"/>
    <w:rsid w:val="00F260D2"/>
    <w:rsid w:val="00F26160"/>
    <w:rsid w:val="00F2641E"/>
    <w:rsid w:val="00F26428"/>
    <w:rsid w:val="00F268F8"/>
    <w:rsid w:val="00F26AAF"/>
    <w:rsid w:val="00F26B62"/>
    <w:rsid w:val="00F2701E"/>
    <w:rsid w:val="00F27194"/>
    <w:rsid w:val="00F27509"/>
    <w:rsid w:val="00F27A26"/>
    <w:rsid w:val="00F27AC8"/>
    <w:rsid w:val="00F27CB7"/>
    <w:rsid w:val="00F27D81"/>
    <w:rsid w:val="00F300AA"/>
    <w:rsid w:val="00F305B9"/>
    <w:rsid w:val="00F3068D"/>
    <w:rsid w:val="00F30795"/>
    <w:rsid w:val="00F30AD2"/>
    <w:rsid w:val="00F30D93"/>
    <w:rsid w:val="00F317F9"/>
    <w:rsid w:val="00F318D4"/>
    <w:rsid w:val="00F31B51"/>
    <w:rsid w:val="00F31C0F"/>
    <w:rsid w:val="00F31E10"/>
    <w:rsid w:val="00F3201E"/>
    <w:rsid w:val="00F322F1"/>
    <w:rsid w:val="00F32AFD"/>
    <w:rsid w:val="00F32F78"/>
    <w:rsid w:val="00F33102"/>
    <w:rsid w:val="00F334B6"/>
    <w:rsid w:val="00F33A74"/>
    <w:rsid w:val="00F33D18"/>
    <w:rsid w:val="00F3426E"/>
    <w:rsid w:val="00F34297"/>
    <w:rsid w:val="00F34362"/>
    <w:rsid w:val="00F34511"/>
    <w:rsid w:val="00F3482E"/>
    <w:rsid w:val="00F34B0B"/>
    <w:rsid w:val="00F34BAD"/>
    <w:rsid w:val="00F352B8"/>
    <w:rsid w:val="00F3552C"/>
    <w:rsid w:val="00F35825"/>
    <w:rsid w:val="00F35856"/>
    <w:rsid w:val="00F35A17"/>
    <w:rsid w:val="00F361F5"/>
    <w:rsid w:val="00F36255"/>
    <w:rsid w:val="00F362CB"/>
    <w:rsid w:val="00F36489"/>
    <w:rsid w:val="00F367D9"/>
    <w:rsid w:val="00F3710B"/>
    <w:rsid w:val="00F37179"/>
    <w:rsid w:val="00F372B7"/>
    <w:rsid w:val="00F37627"/>
    <w:rsid w:val="00F378B2"/>
    <w:rsid w:val="00F37903"/>
    <w:rsid w:val="00F37C12"/>
    <w:rsid w:val="00F37D23"/>
    <w:rsid w:val="00F37D91"/>
    <w:rsid w:val="00F37F4B"/>
    <w:rsid w:val="00F400D0"/>
    <w:rsid w:val="00F401E9"/>
    <w:rsid w:val="00F40479"/>
    <w:rsid w:val="00F40A6B"/>
    <w:rsid w:val="00F4104D"/>
    <w:rsid w:val="00F417D7"/>
    <w:rsid w:val="00F41A62"/>
    <w:rsid w:val="00F41B8F"/>
    <w:rsid w:val="00F4215D"/>
    <w:rsid w:val="00F42358"/>
    <w:rsid w:val="00F42A49"/>
    <w:rsid w:val="00F42B2A"/>
    <w:rsid w:val="00F42EEC"/>
    <w:rsid w:val="00F431FA"/>
    <w:rsid w:val="00F43AF2"/>
    <w:rsid w:val="00F43DCF"/>
    <w:rsid w:val="00F44F09"/>
    <w:rsid w:val="00F44F49"/>
    <w:rsid w:val="00F44FBF"/>
    <w:rsid w:val="00F44FFC"/>
    <w:rsid w:val="00F4504A"/>
    <w:rsid w:val="00F45404"/>
    <w:rsid w:val="00F45438"/>
    <w:rsid w:val="00F45809"/>
    <w:rsid w:val="00F45D70"/>
    <w:rsid w:val="00F461B2"/>
    <w:rsid w:val="00F462FD"/>
    <w:rsid w:val="00F464FA"/>
    <w:rsid w:val="00F46657"/>
    <w:rsid w:val="00F46840"/>
    <w:rsid w:val="00F47106"/>
    <w:rsid w:val="00F472A3"/>
    <w:rsid w:val="00F476BC"/>
    <w:rsid w:val="00F4770E"/>
    <w:rsid w:val="00F47789"/>
    <w:rsid w:val="00F47A06"/>
    <w:rsid w:val="00F47B08"/>
    <w:rsid w:val="00F47CCD"/>
    <w:rsid w:val="00F47F70"/>
    <w:rsid w:val="00F50077"/>
    <w:rsid w:val="00F504A2"/>
    <w:rsid w:val="00F50570"/>
    <w:rsid w:val="00F505AE"/>
    <w:rsid w:val="00F50860"/>
    <w:rsid w:val="00F50996"/>
    <w:rsid w:val="00F50A8A"/>
    <w:rsid w:val="00F50C63"/>
    <w:rsid w:val="00F512A5"/>
    <w:rsid w:val="00F513B3"/>
    <w:rsid w:val="00F51FAD"/>
    <w:rsid w:val="00F520A8"/>
    <w:rsid w:val="00F52168"/>
    <w:rsid w:val="00F5248C"/>
    <w:rsid w:val="00F5250E"/>
    <w:rsid w:val="00F52633"/>
    <w:rsid w:val="00F527A2"/>
    <w:rsid w:val="00F527AE"/>
    <w:rsid w:val="00F527D4"/>
    <w:rsid w:val="00F52BEC"/>
    <w:rsid w:val="00F52FAB"/>
    <w:rsid w:val="00F5306B"/>
    <w:rsid w:val="00F5326D"/>
    <w:rsid w:val="00F532CD"/>
    <w:rsid w:val="00F53727"/>
    <w:rsid w:val="00F53B35"/>
    <w:rsid w:val="00F53B9F"/>
    <w:rsid w:val="00F53E26"/>
    <w:rsid w:val="00F54153"/>
    <w:rsid w:val="00F5422C"/>
    <w:rsid w:val="00F5451A"/>
    <w:rsid w:val="00F548FA"/>
    <w:rsid w:val="00F5499B"/>
    <w:rsid w:val="00F551DC"/>
    <w:rsid w:val="00F5532A"/>
    <w:rsid w:val="00F553CA"/>
    <w:rsid w:val="00F555B0"/>
    <w:rsid w:val="00F558D6"/>
    <w:rsid w:val="00F558F1"/>
    <w:rsid w:val="00F5594F"/>
    <w:rsid w:val="00F55A9D"/>
    <w:rsid w:val="00F55BAB"/>
    <w:rsid w:val="00F55EB6"/>
    <w:rsid w:val="00F560D6"/>
    <w:rsid w:val="00F56929"/>
    <w:rsid w:val="00F56F5E"/>
    <w:rsid w:val="00F57217"/>
    <w:rsid w:val="00F5724A"/>
    <w:rsid w:val="00F57485"/>
    <w:rsid w:val="00F57638"/>
    <w:rsid w:val="00F57893"/>
    <w:rsid w:val="00F57A0C"/>
    <w:rsid w:val="00F57A45"/>
    <w:rsid w:val="00F57D8B"/>
    <w:rsid w:val="00F57F03"/>
    <w:rsid w:val="00F603C4"/>
    <w:rsid w:val="00F6056B"/>
    <w:rsid w:val="00F60DFC"/>
    <w:rsid w:val="00F611ED"/>
    <w:rsid w:val="00F6141B"/>
    <w:rsid w:val="00F615EA"/>
    <w:rsid w:val="00F61718"/>
    <w:rsid w:val="00F617AD"/>
    <w:rsid w:val="00F61983"/>
    <w:rsid w:val="00F61BB9"/>
    <w:rsid w:val="00F61F1F"/>
    <w:rsid w:val="00F620C9"/>
    <w:rsid w:val="00F623DB"/>
    <w:rsid w:val="00F6242D"/>
    <w:rsid w:val="00F62781"/>
    <w:rsid w:val="00F629E5"/>
    <w:rsid w:val="00F62C06"/>
    <w:rsid w:val="00F62ED6"/>
    <w:rsid w:val="00F634FA"/>
    <w:rsid w:val="00F63C76"/>
    <w:rsid w:val="00F63DB1"/>
    <w:rsid w:val="00F63DD4"/>
    <w:rsid w:val="00F6424E"/>
    <w:rsid w:val="00F647B3"/>
    <w:rsid w:val="00F649A2"/>
    <w:rsid w:val="00F64A78"/>
    <w:rsid w:val="00F64E0B"/>
    <w:rsid w:val="00F6535A"/>
    <w:rsid w:val="00F65FE4"/>
    <w:rsid w:val="00F65FFA"/>
    <w:rsid w:val="00F66812"/>
    <w:rsid w:val="00F669A2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6CC"/>
    <w:rsid w:val="00F70D61"/>
    <w:rsid w:val="00F70DBC"/>
    <w:rsid w:val="00F71130"/>
    <w:rsid w:val="00F7164D"/>
    <w:rsid w:val="00F71686"/>
    <w:rsid w:val="00F71688"/>
    <w:rsid w:val="00F7194E"/>
    <w:rsid w:val="00F71BDD"/>
    <w:rsid w:val="00F71CAA"/>
    <w:rsid w:val="00F720EB"/>
    <w:rsid w:val="00F7218D"/>
    <w:rsid w:val="00F7228E"/>
    <w:rsid w:val="00F722E5"/>
    <w:rsid w:val="00F724DA"/>
    <w:rsid w:val="00F724E9"/>
    <w:rsid w:val="00F72B61"/>
    <w:rsid w:val="00F72F0D"/>
    <w:rsid w:val="00F737CA"/>
    <w:rsid w:val="00F73AFC"/>
    <w:rsid w:val="00F73CC4"/>
    <w:rsid w:val="00F741AB"/>
    <w:rsid w:val="00F74213"/>
    <w:rsid w:val="00F74764"/>
    <w:rsid w:val="00F74B15"/>
    <w:rsid w:val="00F74B1E"/>
    <w:rsid w:val="00F752C2"/>
    <w:rsid w:val="00F75421"/>
    <w:rsid w:val="00F756D2"/>
    <w:rsid w:val="00F75887"/>
    <w:rsid w:val="00F75CCE"/>
    <w:rsid w:val="00F75DFD"/>
    <w:rsid w:val="00F76092"/>
    <w:rsid w:val="00F760CC"/>
    <w:rsid w:val="00F7622F"/>
    <w:rsid w:val="00F7656F"/>
    <w:rsid w:val="00F76820"/>
    <w:rsid w:val="00F769F4"/>
    <w:rsid w:val="00F76D19"/>
    <w:rsid w:val="00F7701C"/>
    <w:rsid w:val="00F77042"/>
    <w:rsid w:val="00F770AD"/>
    <w:rsid w:val="00F7714F"/>
    <w:rsid w:val="00F77309"/>
    <w:rsid w:val="00F77394"/>
    <w:rsid w:val="00F7790F"/>
    <w:rsid w:val="00F779A8"/>
    <w:rsid w:val="00F779E3"/>
    <w:rsid w:val="00F80096"/>
    <w:rsid w:val="00F801F0"/>
    <w:rsid w:val="00F803D5"/>
    <w:rsid w:val="00F804E6"/>
    <w:rsid w:val="00F80639"/>
    <w:rsid w:val="00F809DE"/>
    <w:rsid w:val="00F809FB"/>
    <w:rsid w:val="00F80B9E"/>
    <w:rsid w:val="00F80E80"/>
    <w:rsid w:val="00F810B4"/>
    <w:rsid w:val="00F8207A"/>
    <w:rsid w:val="00F82A1C"/>
    <w:rsid w:val="00F82FDA"/>
    <w:rsid w:val="00F8351E"/>
    <w:rsid w:val="00F8367C"/>
    <w:rsid w:val="00F83901"/>
    <w:rsid w:val="00F83D15"/>
    <w:rsid w:val="00F83DE1"/>
    <w:rsid w:val="00F8490C"/>
    <w:rsid w:val="00F8490F"/>
    <w:rsid w:val="00F84A72"/>
    <w:rsid w:val="00F85438"/>
    <w:rsid w:val="00F8586B"/>
    <w:rsid w:val="00F85A35"/>
    <w:rsid w:val="00F85CE4"/>
    <w:rsid w:val="00F85EE1"/>
    <w:rsid w:val="00F8694D"/>
    <w:rsid w:val="00F86F44"/>
    <w:rsid w:val="00F86F63"/>
    <w:rsid w:val="00F8709E"/>
    <w:rsid w:val="00F8757D"/>
    <w:rsid w:val="00F87828"/>
    <w:rsid w:val="00F87870"/>
    <w:rsid w:val="00F87984"/>
    <w:rsid w:val="00F901A8"/>
    <w:rsid w:val="00F901C0"/>
    <w:rsid w:val="00F9020A"/>
    <w:rsid w:val="00F903E9"/>
    <w:rsid w:val="00F9066F"/>
    <w:rsid w:val="00F9090A"/>
    <w:rsid w:val="00F90AF3"/>
    <w:rsid w:val="00F913CC"/>
    <w:rsid w:val="00F916BD"/>
    <w:rsid w:val="00F917F8"/>
    <w:rsid w:val="00F918AA"/>
    <w:rsid w:val="00F918FD"/>
    <w:rsid w:val="00F91D1C"/>
    <w:rsid w:val="00F9231A"/>
    <w:rsid w:val="00F92341"/>
    <w:rsid w:val="00F92344"/>
    <w:rsid w:val="00F92903"/>
    <w:rsid w:val="00F929AB"/>
    <w:rsid w:val="00F92C7D"/>
    <w:rsid w:val="00F92E3E"/>
    <w:rsid w:val="00F9302E"/>
    <w:rsid w:val="00F93102"/>
    <w:rsid w:val="00F9330C"/>
    <w:rsid w:val="00F934AA"/>
    <w:rsid w:val="00F93528"/>
    <w:rsid w:val="00F94603"/>
    <w:rsid w:val="00F9476E"/>
    <w:rsid w:val="00F9489D"/>
    <w:rsid w:val="00F94AD4"/>
    <w:rsid w:val="00F94B09"/>
    <w:rsid w:val="00F94D51"/>
    <w:rsid w:val="00F9533E"/>
    <w:rsid w:val="00F954CD"/>
    <w:rsid w:val="00F958E1"/>
    <w:rsid w:val="00F95911"/>
    <w:rsid w:val="00F9599F"/>
    <w:rsid w:val="00F95CFD"/>
    <w:rsid w:val="00F95D07"/>
    <w:rsid w:val="00F95DC7"/>
    <w:rsid w:val="00F9633C"/>
    <w:rsid w:val="00F96398"/>
    <w:rsid w:val="00F965F1"/>
    <w:rsid w:val="00F96829"/>
    <w:rsid w:val="00F96FB0"/>
    <w:rsid w:val="00F9739C"/>
    <w:rsid w:val="00F9771C"/>
    <w:rsid w:val="00F977CE"/>
    <w:rsid w:val="00F978DA"/>
    <w:rsid w:val="00F97941"/>
    <w:rsid w:val="00F97AB9"/>
    <w:rsid w:val="00F97ADD"/>
    <w:rsid w:val="00F97BD5"/>
    <w:rsid w:val="00F97D4B"/>
    <w:rsid w:val="00F97F28"/>
    <w:rsid w:val="00F97FCF"/>
    <w:rsid w:val="00FA0574"/>
    <w:rsid w:val="00FA093B"/>
    <w:rsid w:val="00FA0969"/>
    <w:rsid w:val="00FA12F1"/>
    <w:rsid w:val="00FA130B"/>
    <w:rsid w:val="00FA1438"/>
    <w:rsid w:val="00FA166F"/>
    <w:rsid w:val="00FA1E23"/>
    <w:rsid w:val="00FA2155"/>
    <w:rsid w:val="00FA225F"/>
    <w:rsid w:val="00FA23C7"/>
    <w:rsid w:val="00FA23F2"/>
    <w:rsid w:val="00FA24D0"/>
    <w:rsid w:val="00FA25D0"/>
    <w:rsid w:val="00FA27F4"/>
    <w:rsid w:val="00FA29A7"/>
    <w:rsid w:val="00FA2BB5"/>
    <w:rsid w:val="00FA2C48"/>
    <w:rsid w:val="00FA2C60"/>
    <w:rsid w:val="00FA2DDE"/>
    <w:rsid w:val="00FA2DE7"/>
    <w:rsid w:val="00FA2E7F"/>
    <w:rsid w:val="00FA302B"/>
    <w:rsid w:val="00FA35C3"/>
    <w:rsid w:val="00FA3845"/>
    <w:rsid w:val="00FA3D72"/>
    <w:rsid w:val="00FA43DF"/>
    <w:rsid w:val="00FA478E"/>
    <w:rsid w:val="00FA4839"/>
    <w:rsid w:val="00FA48E6"/>
    <w:rsid w:val="00FA4B87"/>
    <w:rsid w:val="00FA4C11"/>
    <w:rsid w:val="00FA4FDD"/>
    <w:rsid w:val="00FA5273"/>
    <w:rsid w:val="00FA5542"/>
    <w:rsid w:val="00FA5796"/>
    <w:rsid w:val="00FA5820"/>
    <w:rsid w:val="00FA590A"/>
    <w:rsid w:val="00FA5CB7"/>
    <w:rsid w:val="00FA5DD5"/>
    <w:rsid w:val="00FA5E01"/>
    <w:rsid w:val="00FA5F7F"/>
    <w:rsid w:val="00FA6340"/>
    <w:rsid w:val="00FA6474"/>
    <w:rsid w:val="00FA653D"/>
    <w:rsid w:val="00FA6702"/>
    <w:rsid w:val="00FA6F81"/>
    <w:rsid w:val="00FA71BC"/>
    <w:rsid w:val="00FA73F5"/>
    <w:rsid w:val="00FA7420"/>
    <w:rsid w:val="00FA7747"/>
    <w:rsid w:val="00FA778D"/>
    <w:rsid w:val="00FA7B99"/>
    <w:rsid w:val="00FA7BA2"/>
    <w:rsid w:val="00FA7C88"/>
    <w:rsid w:val="00FA7F4E"/>
    <w:rsid w:val="00FB00F4"/>
    <w:rsid w:val="00FB0762"/>
    <w:rsid w:val="00FB0AD7"/>
    <w:rsid w:val="00FB0B9D"/>
    <w:rsid w:val="00FB0EF0"/>
    <w:rsid w:val="00FB100F"/>
    <w:rsid w:val="00FB158A"/>
    <w:rsid w:val="00FB186B"/>
    <w:rsid w:val="00FB1C9D"/>
    <w:rsid w:val="00FB200D"/>
    <w:rsid w:val="00FB217E"/>
    <w:rsid w:val="00FB22F5"/>
    <w:rsid w:val="00FB2584"/>
    <w:rsid w:val="00FB261C"/>
    <w:rsid w:val="00FB27E4"/>
    <w:rsid w:val="00FB27EF"/>
    <w:rsid w:val="00FB2B85"/>
    <w:rsid w:val="00FB2ED3"/>
    <w:rsid w:val="00FB31FC"/>
    <w:rsid w:val="00FB346C"/>
    <w:rsid w:val="00FB361C"/>
    <w:rsid w:val="00FB379F"/>
    <w:rsid w:val="00FB3897"/>
    <w:rsid w:val="00FB3AD8"/>
    <w:rsid w:val="00FB3E91"/>
    <w:rsid w:val="00FB3EAD"/>
    <w:rsid w:val="00FB49A4"/>
    <w:rsid w:val="00FB4ACA"/>
    <w:rsid w:val="00FB4BD7"/>
    <w:rsid w:val="00FB4C0E"/>
    <w:rsid w:val="00FB4CAB"/>
    <w:rsid w:val="00FB4ECA"/>
    <w:rsid w:val="00FB5446"/>
    <w:rsid w:val="00FB5507"/>
    <w:rsid w:val="00FB5991"/>
    <w:rsid w:val="00FB5B09"/>
    <w:rsid w:val="00FB5B6E"/>
    <w:rsid w:val="00FB5C3F"/>
    <w:rsid w:val="00FB618C"/>
    <w:rsid w:val="00FB6613"/>
    <w:rsid w:val="00FB6820"/>
    <w:rsid w:val="00FB68C3"/>
    <w:rsid w:val="00FB710F"/>
    <w:rsid w:val="00FB7227"/>
    <w:rsid w:val="00FB7675"/>
    <w:rsid w:val="00FB77D8"/>
    <w:rsid w:val="00FB781A"/>
    <w:rsid w:val="00FB799A"/>
    <w:rsid w:val="00FC01A8"/>
    <w:rsid w:val="00FC0344"/>
    <w:rsid w:val="00FC09EF"/>
    <w:rsid w:val="00FC0A8C"/>
    <w:rsid w:val="00FC1033"/>
    <w:rsid w:val="00FC1149"/>
    <w:rsid w:val="00FC14AC"/>
    <w:rsid w:val="00FC1566"/>
    <w:rsid w:val="00FC157E"/>
    <w:rsid w:val="00FC1697"/>
    <w:rsid w:val="00FC1734"/>
    <w:rsid w:val="00FC1D0B"/>
    <w:rsid w:val="00FC1E21"/>
    <w:rsid w:val="00FC20EF"/>
    <w:rsid w:val="00FC21B2"/>
    <w:rsid w:val="00FC228C"/>
    <w:rsid w:val="00FC22D4"/>
    <w:rsid w:val="00FC2DF4"/>
    <w:rsid w:val="00FC2E79"/>
    <w:rsid w:val="00FC3158"/>
    <w:rsid w:val="00FC345C"/>
    <w:rsid w:val="00FC3D10"/>
    <w:rsid w:val="00FC3D39"/>
    <w:rsid w:val="00FC3DC5"/>
    <w:rsid w:val="00FC3F35"/>
    <w:rsid w:val="00FC4180"/>
    <w:rsid w:val="00FC454D"/>
    <w:rsid w:val="00FC48D3"/>
    <w:rsid w:val="00FC4CDE"/>
    <w:rsid w:val="00FC5624"/>
    <w:rsid w:val="00FC56CF"/>
    <w:rsid w:val="00FC5774"/>
    <w:rsid w:val="00FC5923"/>
    <w:rsid w:val="00FC5C64"/>
    <w:rsid w:val="00FC5FAC"/>
    <w:rsid w:val="00FC665F"/>
    <w:rsid w:val="00FC6809"/>
    <w:rsid w:val="00FC68BD"/>
    <w:rsid w:val="00FC6A90"/>
    <w:rsid w:val="00FC6B2D"/>
    <w:rsid w:val="00FC7573"/>
    <w:rsid w:val="00FC7831"/>
    <w:rsid w:val="00FC7A88"/>
    <w:rsid w:val="00FC7BD3"/>
    <w:rsid w:val="00FC7DB3"/>
    <w:rsid w:val="00FD0226"/>
    <w:rsid w:val="00FD06BE"/>
    <w:rsid w:val="00FD0738"/>
    <w:rsid w:val="00FD0820"/>
    <w:rsid w:val="00FD09FF"/>
    <w:rsid w:val="00FD0AA3"/>
    <w:rsid w:val="00FD137E"/>
    <w:rsid w:val="00FD1422"/>
    <w:rsid w:val="00FD1C68"/>
    <w:rsid w:val="00FD1E87"/>
    <w:rsid w:val="00FD204A"/>
    <w:rsid w:val="00FD226D"/>
    <w:rsid w:val="00FD2281"/>
    <w:rsid w:val="00FD22A4"/>
    <w:rsid w:val="00FD23A0"/>
    <w:rsid w:val="00FD2458"/>
    <w:rsid w:val="00FD2463"/>
    <w:rsid w:val="00FD2540"/>
    <w:rsid w:val="00FD25A0"/>
    <w:rsid w:val="00FD2818"/>
    <w:rsid w:val="00FD2884"/>
    <w:rsid w:val="00FD2A42"/>
    <w:rsid w:val="00FD2BAC"/>
    <w:rsid w:val="00FD2C22"/>
    <w:rsid w:val="00FD2CBB"/>
    <w:rsid w:val="00FD3593"/>
    <w:rsid w:val="00FD36FF"/>
    <w:rsid w:val="00FD3709"/>
    <w:rsid w:val="00FD374C"/>
    <w:rsid w:val="00FD3B00"/>
    <w:rsid w:val="00FD41D9"/>
    <w:rsid w:val="00FD4306"/>
    <w:rsid w:val="00FD441F"/>
    <w:rsid w:val="00FD463B"/>
    <w:rsid w:val="00FD4640"/>
    <w:rsid w:val="00FD497E"/>
    <w:rsid w:val="00FD4BD9"/>
    <w:rsid w:val="00FD4EAE"/>
    <w:rsid w:val="00FD4FC2"/>
    <w:rsid w:val="00FD50AA"/>
    <w:rsid w:val="00FD5C5F"/>
    <w:rsid w:val="00FD5D4A"/>
    <w:rsid w:val="00FD5DDD"/>
    <w:rsid w:val="00FD5F1A"/>
    <w:rsid w:val="00FD60FF"/>
    <w:rsid w:val="00FD6549"/>
    <w:rsid w:val="00FD678F"/>
    <w:rsid w:val="00FD69FF"/>
    <w:rsid w:val="00FD6DB7"/>
    <w:rsid w:val="00FD6DE8"/>
    <w:rsid w:val="00FD6EF3"/>
    <w:rsid w:val="00FD78C0"/>
    <w:rsid w:val="00FD7C9C"/>
    <w:rsid w:val="00FD7DA1"/>
    <w:rsid w:val="00FE0BBD"/>
    <w:rsid w:val="00FE0EE6"/>
    <w:rsid w:val="00FE0F94"/>
    <w:rsid w:val="00FE0FC2"/>
    <w:rsid w:val="00FE1409"/>
    <w:rsid w:val="00FE17D7"/>
    <w:rsid w:val="00FE2076"/>
    <w:rsid w:val="00FE2210"/>
    <w:rsid w:val="00FE2380"/>
    <w:rsid w:val="00FE23F9"/>
    <w:rsid w:val="00FE24DF"/>
    <w:rsid w:val="00FE2550"/>
    <w:rsid w:val="00FE2B38"/>
    <w:rsid w:val="00FE2EA7"/>
    <w:rsid w:val="00FE2F1B"/>
    <w:rsid w:val="00FE2F24"/>
    <w:rsid w:val="00FE2F95"/>
    <w:rsid w:val="00FE33B9"/>
    <w:rsid w:val="00FE37AF"/>
    <w:rsid w:val="00FE3C89"/>
    <w:rsid w:val="00FE41B2"/>
    <w:rsid w:val="00FE421B"/>
    <w:rsid w:val="00FE4240"/>
    <w:rsid w:val="00FE4887"/>
    <w:rsid w:val="00FE4D22"/>
    <w:rsid w:val="00FE4F1A"/>
    <w:rsid w:val="00FE503A"/>
    <w:rsid w:val="00FE55BB"/>
    <w:rsid w:val="00FE5627"/>
    <w:rsid w:val="00FE56B1"/>
    <w:rsid w:val="00FE5831"/>
    <w:rsid w:val="00FE5A92"/>
    <w:rsid w:val="00FE606B"/>
    <w:rsid w:val="00FE608D"/>
    <w:rsid w:val="00FE6102"/>
    <w:rsid w:val="00FE61D9"/>
    <w:rsid w:val="00FE64E9"/>
    <w:rsid w:val="00FE6608"/>
    <w:rsid w:val="00FE661F"/>
    <w:rsid w:val="00FE6A40"/>
    <w:rsid w:val="00FE6F52"/>
    <w:rsid w:val="00FE71CC"/>
    <w:rsid w:val="00FE723B"/>
    <w:rsid w:val="00FE76AA"/>
    <w:rsid w:val="00FE7726"/>
    <w:rsid w:val="00FE772E"/>
    <w:rsid w:val="00FE79BB"/>
    <w:rsid w:val="00FE7DA1"/>
    <w:rsid w:val="00FF027A"/>
    <w:rsid w:val="00FF0574"/>
    <w:rsid w:val="00FF0E74"/>
    <w:rsid w:val="00FF11F0"/>
    <w:rsid w:val="00FF13FB"/>
    <w:rsid w:val="00FF1A73"/>
    <w:rsid w:val="00FF1BF3"/>
    <w:rsid w:val="00FF1CFB"/>
    <w:rsid w:val="00FF2230"/>
    <w:rsid w:val="00FF223E"/>
    <w:rsid w:val="00FF25FC"/>
    <w:rsid w:val="00FF2617"/>
    <w:rsid w:val="00FF2648"/>
    <w:rsid w:val="00FF28BF"/>
    <w:rsid w:val="00FF2C66"/>
    <w:rsid w:val="00FF2CEE"/>
    <w:rsid w:val="00FF2E8C"/>
    <w:rsid w:val="00FF2F0F"/>
    <w:rsid w:val="00FF30A5"/>
    <w:rsid w:val="00FF3615"/>
    <w:rsid w:val="00FF3AE2"/>
    <w:rsid w:val="00FF3C8F"/>
    <w:rsid w:val="00FF3D00"/>
    <w:rsid w:val="00FF40F9"/>
    <w:rsid w:val="00FF4184"/>
    <w:rsid w:val="00FF42BC"/>
    <w:rsid w:val="00FF4872"/>
    <w:rsid w:val="00FF4884"/>
    <w:rsid w:val="00FF4C60"/>
    <w:rsid w:val="00FF4FF3"/>
    <w:rsid w:val="00FF50B2"/>
    <w:rsid w:val="00FF51D9"/>
    <w:rsid w:val="00FF5236"/>
    <w:rsid w:val="00FF5465"/>
    <w:rsid w:val="00FF556D"/>
    <w:rsid w:val="00FF55B9"/>
    <w:rsid w:val="00FF5713"/>
    <w:rsid w:val="00FF5752"/>
    <w:rsid w:val="00FF5A79"/>
    <w:rsid w:val="00FF5BB4"/>
    <w:rsid w:val="00FF5CD4"/>
    <w:rsid w:val="00FF5D4A"/>
    <w:rsid w:val="00FF65A1"/>
    <w:rsid w:val="00FF6A79"/>
    <w:rsid w:val="00FF6AE8"/>
    <w:rsid w:val="00FF6B3C"/>
    <w:rsid w:val="00FF6B81"/>
    <w:rsid w:val="00FF6BA6"/>
    <w:rsid w:val="00FF6C99"/>
    <w:rsid w:val="00FF72EF"/>
    <w:rsid w:val="00FF73E0"/>
    <w:rsid w:val="00FF78CE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29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A54D4F0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E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Char,Body Char Char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,Body Char Char"/>
    <w:basedOn w:val="Normal"/>
    <w:link w:val="BodyTextChar"/>
    <w:rsid w:val="00D718F4"/>
    <w:pPr>
      <w:spacing w:after="120"/>
    </w:pPr>
  </w:style>
  <w:style w:type="paragraph" w:styleId="Header">
    <w:name w:val="header"/>
    <w:basedOn w:val="Normal"/>
    <w:link w:val="HeaderChar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D718F4"/>
    <w:pPr>
      <w:ind w:left="284"/>
    </w:pPr>
  </w:style>
  <w:style w:type="paragraph" w:customStyle="1" w:styleId="AAFrameAddress">
    <w:name w:val="AA Frame Address"/>
    <w:basedOn w:val="Heading1"/>
    <w:uiPriority w:val="99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D718F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D718F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D718F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D718F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D718F4"/>
    <w:pPr>
      <w:ind w:left="567" w:hanging="567"/>
    </w:pPr>
  </w:style>
  <w:style w:type="paragraph" w:styleId="ListBullet5">
    <w:name w:val="List Bullet 5"/>
    <w:basedOn w:val="Normal"/>
    <w:uiPriority w:val="99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D718F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D718F4"/>
    <w:pPr>
      <w:ind w:left="284" w:firstLine="284"/>
    </w:pPr>
  </w:style>
  <w:style w:type="character" w:styleId="Strong">
    <w:name w:val="Strong"/>
    <w:uiPriority w:val="99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718F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D718F4"/>
  </w:style>
  <w:style w:type="paragraph" w:customStyle="1" w:styleId="ASSETS">
    <w:name w:val="ASSETS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aliases w:val="fr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6D55E6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basedOn w:val="DefaultParagraphFont"/>
    <w:link w:val="Heading6"/>
    <w:locked/>
    <w:rsid w:val="006D55E6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6D55E6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6D55E6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6D55E6"/>
    <w:rPr>
      <w:rFonts w:ascii="Arial" w:hAnsi="Arial" w:cs="Angsana New"/>
      <w:sz w:val="22"/>
      <w:szCs w:val="22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6D55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6D55E6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locked/>
    <w:rsid w:val="006D55E6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locked/>
    <w:rsid w:val="006D55E6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D55E6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6D55E6"/>
    <w:rPr>
      <w:rFonts w:ascii="Tahoma" w:hAnsi="Tahoma" w:cs="Tahoma"/>
      <w:sz w:val="16"/>
      <w:szCs w:val="16"/>
    </w:rPr>
  </w:style>
  <w:style w:type="character" w:customStyle="1" w:styleId="SignatureChar">
    <w:name w:val="Signature Char"/>
    <w:basedOn w:val="DefaultParagraphFont"/>
    <w:link w:val="Signature"/>
    <w:locked/>
    <w:rsid w:val="006D55E6"/>
    <w:rPr>
      <w:rFonts w:ascii="Arial" w:hAnsi="Arial"/>
      <w:sz w:val="18"/>
      <w:szCs w:val="18"/>
    </w:rPr>
  </w:style>
  <w:style w:type="character" w:customStyle="1" w:styleId="MacroTextChar">
    <w:name w:val="Macro Text Char"/>
    <w:basedOn w:val="DefaultParagraphFont"/>
    <w:link w:val="MacroText"/>
    <w:semiHidden/>
    <w:locked/>
    <w:rsid w:val="006D55E6"/>
    <w:rPr>
      <w:rFonts w:ascii="Courier New" w:hAnsi="Courier New"/>
      <w:lang w:val="en-AU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6D55E6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6D55E6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D55E6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D55E6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D55E6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D55E6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6D55E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55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55E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D5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55E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6D55E6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D55E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D55E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D55E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D55E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D55E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D55E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D55E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D55E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6D55E6"/>
    <w:rPr>
      <w:i/>
      <w:iCs/>
    </w:rPr>
  </w:style>
  <w:style w:type="character" w:customStyle="1" w:styleId="apple-converted-space">
    <w:name w:val="apple-converted-space"/>
    <w:basedOn w:val="DefaultParagraphFont"/>
    <w:rsid w:val="006D55E6"/>
  </w:style>
  <w:style w:type="table" w:styleId="Table3Deffects2">
    <w:name w:val="Table 3D effects 2"/>
    <w:basedOn w:val="TableNormal"/>
    <w:rsid w:val="006D55E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D55E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6D55E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D55E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D55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6D55E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D55E6"/>
    <w:rPr>
      <w:rFonts w:ascii="Book Antiqua" w:eastAsia="Times New Roman" w:hAnsi="Book Antiqua" w:cs="Times New Roman"/>
      <w:szCs w:val="22"/>
    </w:rPr>
  </w:style>
  <w:style w:type="paragraph" w:customStyle="1" w:styleId="7I-7H-3">
    <w:name w:val="@7I-@#7H-3"/>
    <w:basedOn w:val="Normal"/>
    <w:next w:val="Normal"/>
    <w:rsid w:val="002307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31">
    <w:name w:val="ตาราง3ช่อง"/>
    <w:basedOn w:val="Normal"/>
    <w:rsid w:val="00D942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NormalWeb">
    <w:name w:val="Normal (Web)"/>
    <w:basedOn w:val="Normal"/>
    <w:uiPriority w:val="99"/>
    <w:semiHidden/>
    <w:unhideWhenUsed/>
    <w:rsid w:val="003D19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60FF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5F199A"/>
    <w:rPr>
      <w:rFonts w:ascii="Times New Roman" w:eastAsia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94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07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930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796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347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571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86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1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89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5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087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1163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7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89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55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788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9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36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38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8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10773-5A9E-469A-8D8F-96F7E5491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14</Pages>
  <Words>2545</Words>
  <Characters>10688</Characters>
  <Application>Microsoft Office Word</Application>
  <DocSecurity>0</DocSecurity>
  <Lines>89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Somjai, Nigonyanont</cp:lastModifiedBy>
  <cp:revision>3</cp:revision>
  <cp:lastPrinted>2022-11-11T03:54:00Z</cp:lastPrinted>
  <dcterms:created xsi:type="dcterms:W3CDTF">2022-11-11T08:10:00Z</dcterms:created>
  <dcterms:modified xsi:type="dcterms:W3CDTF">2022-11-11T08:13:00Z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