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BD12C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6ED42B45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C8CEF4D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5C53E4E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AF40E4E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FD58341" w14:textId="77777777" w:rsidR="00DE6A98" w:rsidRPr="00A1352A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A1352A">
        <w:rPr>
          <w:rFonts w:asciiTheme="majorBidi" w:hAnsiTheme="majorBidi" w:cstheme="majorBidi"/>
        </w:rPr>
        <w:tab/>
      </w:r>
    </w:p>
    <w:p w14:paraId="5D1921F0" w14:textId="77777777" w:rsidR="00DE6A98" w:rsidRPr="00A1352A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2837DF69" w14:textId="77777777" w:rsidR="00DE6A98" w:rsidRPr="00A1352A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02829637" w14:textId="77777777" w:rsidR="00DE6A98" w:rsidRPr="00A1352A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66C97200" w14:textId="77777777" w:rsidR="00DE6A98" w:rsidRPr="00A1352A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592768C8" w14:textId="77777777" w:rsidR="00EA6304" w:rsidRPr="00A1352A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A1352A">
        <w:rPr>
          <w:rFonts w:asciiTheme="majorBidi" w:hAnsiTheme="majorBidi" w:cstheme="majorBidi"/>
        </w:rPr>
        <w:tab/>
      </w:r>
    </w:p>
    <w:p w14:paraId="57EB9806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433F015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78DF732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C512163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F7AC634" w14:textId="77777777" w:rsidR="00CA76C3" w:rsidRPr="00A1352A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3412A0D1" w14:textId="77777777" w:rsidR="00CA76C3" w:rsidRPr="00A1352A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49B0494B" w14:textId="77777777" w:rsidR="00CA76C3" w:rsidRPr="00272DBB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บริษัท ล็อกซเล่ย์ จำกัด</w:t>
      </w:r>
      <w:bookmarkStart w:id="1" w:name="SubTitle"/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272DBB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มหาชน</w:t>
      </w:r>
      <w:r w:rsidRPr="00272DBB">
        <w:rPr>
          <w:rFonts w:asciiTheme="majorBidi" w:hAnsiTheme="majorBidi" w:cstheme="majorBidi"/>
          <w:b/>
          <w:bCs/>
          <w:sz w:val="52"/>
          <w:szCs w:val="52"/>
        </w:rPr>
        <w:t xml:space="preserve">) </w:t>
      </w: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bookmarkEnd w:id="1"/>
    <w:p w14:paraId="0AF89425" w14:textId="77777777" w:rsidR="00B63EA7" w:rsidRPr="00272DBB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92D2BB6" w14:textId="77777777" w:rsidR="00052D67" w:rsidRDefault="00052D67" w:rsidP="00052D67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7F0F3963" w14:textId="1E1E65D4" w:rsidR="00052D67" w:rsidRPr="00052D67" w:rsidRDefault="00052D67" w:rsidP="00052D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52D67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052D67">
        <w:rPr>
          <w:rFonts w:asciiTheme="majorBidi" w:hAnsiTheme="majorBidi" w:cstheme="majorBidi" w:hint="cs"/>
          <w:b w:val="0"/>
          <w:bCs w:val="0"/>
          <w:sz w:val="32"/>
          <w:szCs w:val="32"/>
        </w:rPr>
        <w:t>30</w:t>
      </w:r>
      <w:r w:rsidRPr="00052D67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กันยายน </w:t>
      </w:r>
      <w:r w:rsidRPr="00052D67">
        <w:rPr>
          <w:rFonts w:asciiTheme="majorBidi" w:hAnsiTheme="majorBidi" w:cstheme="majorBidi" w:hint="cs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039BEE71" w14:textId="260A9552" w:rsidR="00A15395" w:rsidRPr="00C0003D" w:rsidRDefault="00A15395" w:rsidP="00052D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01729EA" w14:textId="77777777" w:rsidR="00A15395" w:rsidRPr="00C0003D" w:rsidRDefault="00A15395" w:rsidP="00A1539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907532E" w14:textId="77777777" w:rsidR="007C2D59" w:rsidRPr="00272DBB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90EE64C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BA5E299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25F3047D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7000174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AE569A" w:rsidRPr="00272DBB" w:rsidSect="003D0432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644BB5F" w14:textId="77777777" w:rsidR="0009267B" w:rsidRPr="00272DBB" w:rsidRDefault="0009267B" w:rsidP="00C562FA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272DB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A51D0A" w:rsidRPr="00272DB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272DBB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25D50BA6" w14:textId="77777777" w:rsidR="0009267B" w:rsidRPr="00272DBB" w:rsidRDefault="0009267B" w:rsidP="00C562FA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92C9480" w14:textId="77777777" w:rsidR="0009267B" w:rsidRPr="00272DBB" w:rsidRDefault="0009267B" w:rsidP="00BC7CF8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72DBB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ล็อกซเล่ย์ จำกัด (มหาชน)</w:t>
      </w:r>
    </w:p>
    <w:p w14:paraId="3E49F15B" w14:textId="77777777" w:rsidR="00BC7CF8" w:rsidRPr="00272DBB" w:rsidRDefault="00BC7CF8" w:rsidP="00BC7C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17AA5BD" w14:textId="09ED94DF" w:rsidR="00052D67" w:rsidRDefault="00052D67" w:rsidP="00052D6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>
        <w:rPr>
          <w:rFonts w:asciiTheme="majorBidi" w:hAnsiTheme="majorBidi" w:cstheme="majorBidi" w:hint="cs"/>
          <w:color w:val="FFFFFF"/>
          <w:sz w:val="30"/>
          <w:szCs w:val="30"/>
          <w:cs/>
        </w:rPr>
        <w:t>-</w:t>
      </w:r>
      <w:r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>
        <w:rPr>
          <w:rFonts w:asciiTheme="majorBidi" w:hAnsiTheme="majorBidi" w:cstheme="majorBidi" w:hint="cs"/>
          <w:color w:val="FFFFFF"/>
          <w:sz w:val="30"/>
          <w:szCs w:val="30"/>
          <w:cs/>
        </w:rPr>
        <w:t>-</w:t>
      </w:r>
      <w:r>
        <w:rPr>
          <w:rFonts w:asciiTheme="majorBidi" w:hAnsiTheme="majorBidi" w:cstheme="majorBidi" w:hint="cs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>
        <w:rPr>
          <w:rFonts w:asciiTheme="majorBidi" w:hAnsiTheme="majorBidi" w:cstheme="majorBidi" w:hint="cs"/>
          <w:color w:val="FFFFFF"/>
          <w:sz w:val="30"/>
          <w:szCs w:val="30"/>
          <w:cs/>
        </w:rPr>
        <w:t>-</w:t>
      </w:r>
      <w:r>
        <w:rPr>
          <w:rFonts w:asciiTheme="majorBidi" w:hAnsiTheme="majorBidi" w:cstheme="majorBidi" w:hint="cs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ที่ </w:t>
      </w:r>
      <w:r>
        <w:rPr>
          <w:rFonts w:asciiTheme="majorBidi" w:hAnsiTheme="majorBidi" w:cstheme="majorBidi" w:hint="cs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 w:hint="cs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งบแสดงการเปลี่ยนแปลงส่วนของผู้ถือหุ้นรวมและ</w:t>
      </w:r>
      <w:r>
        <w:rPr>
          <w:rFonts w:asciiTheme="majorBidi" w:hAnsiTheme="majorBidi" w:cstheme="majorBidi" w:hint="cs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 สำหรับงวดเก้าเดือนสิ้นสุดวันที่</w:t>
      </w:r>
      <w:r>
        <w:rPr>
          <w:rFonts w:asciiTheme="majorBidi" w:hAnsiTheme="majorBidi" w:cstheme="majorBidi" w:hint="cs"/>
          <w:color w:val="FFFFFF"/>
          <w:sz w:val="30"/>
          <w:szCs w:val="30"/>
        </w:rPr>
        <w:t>-</w:t>
      </w:r>
      <w:r>
        <w:rPr>
          <w:rFonts w:asciiTheme="majorBidi" w:hAnsiTheme="majorBidi" w:cstheme="majorBidi" w:hint="cs"/>
          <w:sz w:val="30"/>
          <w:szCs w:val="30"/>
        </w:rPr>
        <w:t>30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กันยายน</w:t>
      </w:r>
      <w:r>
        <w:rPr>
          <w:rFonts w:asciiTheme="majorBidi" w:hAnsiTheme="majorBidi" w:cstheme="majorBidi" w:hint="cs"/>
          <w:color w:val="FFFFFF"/>
          <w:sz w:val="30"/>
          <w:szCs w:val="30"/>
        </w:rPr>
        <w:t>-</w:t>
      </w:r>
      <w:r>
        <w:rPr>
          <w:rFonts w:asciiTheme="majorBidi" w:hAnsiTheme="majorBidi" w:cstheme="majorBidi" w:hint="cs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และหมายเหตุประกอบงบการเงินแบบย่อ (ข้อมูลทางการเงิน      ระหว่างกาล) ของบริษัท ล็อกซเล่ย์ จำกัด (มหาชน) และบริษัทย่อย และของเฉพาะบริษัท ล็อกซเล่ย์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Theme="majorBidi" w:hAnsiTheme="majorBidi" w:cstheme="majorBidi" w:hint="cs"/>
          <w:sz w:val="30"/>
          <w:szCs w:val="30"/>
        </w:rPr>
        <w:t>34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กาลดังกล่าวจากผลการสอบทานของข้าพเจ้า </w:t>
      </w:r>
    </w:p>
    <w:p w14:paraId="2D6E6E0B" w14:textId="77777777" w:rsidR="00117797" w:rsidRPr="00272DBB" w:rsidRDefault="00117797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0805F5C" w14:textId="77777777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7D70B36" w14:textId="77777777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FD5F8B2" w14:textId="70CE2197" w:rsidR="001E5D9B" w:rsidRPr="00272DBB" w:rsidRDefault="001E5D9B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รหัส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2410</w:t>
      </w:r>
      <w:r w:rsidRPr="00272DBB">
        <w:rPr>
          <w:rFonts w:asciiTheme="majorBidi" w:hAnsiTheme="majorBidi" w:cstheme="majorBidi"/>
          <w:sz w:val="30"/>
          <w:szCs w:val="30"/>
        </w:rPr>
        <w:t xml:space="preserve"> “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2DBB">
        <w:rPr>
          <w:rFonts w:asciiTheme="majorBidi" w:hAnsiTheme="majorBidi" w:cstheme="majorBidi"/>
          <w:sz w:val="30"/>
          <w:szCs w:val="30"/>
        </w:rPr>
        <w:t>”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EB2C769" w14:textId="77777777" w:rsidR="009629BB" w:rsidRPr="00272DBB" w:rsidRDefault="009629BB" w:rsidP="00B46991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B990600" w14:textId="77777777" w:rsidR="009629BB" w:rsidRPr="00272DBB" w:rsidRDefault="009629BB" w:rsidP="00B46991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887F569" w14:textId="77777777" w:rsidR="00517596" w:rsidRPr="00272DBB" w:rsidRDefault="00517596" w:rsidP="00B46991">
      <w:pPr>
        <w:rPr>
          <w:rFonts w:asciiTheme="majorBidi" w:hAnsiTheme="majorBidi" w:cstheme="majorBidi"/>
          <w:i/>
          <w:iCs/>
          <w:sz w:val="30"/>
          <w:szCs w:val="30"/>
        </w:rPr>
        <w:sectPr w:rsidR="00517596" w:rsidRPr="00272DBB" w:rsidSect="003D0432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7FC1F6C5" w14:textId="77777777" w:rsidR="003D0432" w:rsidRDefault="003D0432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1FB7413" w14:textId="77777777" w:rsidR="003D0432" w:rsidRDefault="003D0432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6718521" w14:textId="77777777" w:rsidR="003D0432" w:rsidRDefault="003D0432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2DE7498" w14:textId="36A0EB59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2B2BAE95" w14:textId="77777777" w:rsidR="0071316E" w:rsidRPr="00272DBB" w:rsidRDefault="0071316E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5D548EC" w14:textId="20EA6DE3" w:rsidR="00302649" w:rsidRPr="00272DBB" w:rsidRDefault="00302649" w:rsidP="00517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72DBB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ไม่ได้จัดทำขึ้นตาม</w:t>
      </w:r>
      <w:r w:rsidR="004B6414" w:rsidRPr="00272DBB">
        <w:rPr>
          <w:rFonts w:asciiTheme="majorBidi" w:hAnsiTheme="majorBidi" w:cstheme="majorBidi"/>
          <w:sz w:val="30"/>
          <w:szCs w:val="30"/>
          <w:cs/>
        </w:rPr>
        <w:t>มาตรฐานการบัญชี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272DBB" w:rsidRPr="00272DBB">
        <w:rPr>
          <w:rFonts w:asciiTheme="majorBidi" w:hAnsiTheme="majorBidi" w:cstheme="majorBidi"/>
          <w:sz w:val="30"/>
          <w:szCs w:val="30"/>
        </w:rPr>
        <w:t>34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2E1D54" w:rsidRPr="00272DBB">
        <w:rPr>
          <w:rFonts w:asciiTheme="majorBidi" w:hAnsiTheme="majorBidi" w:cstheme="majorBidi"/>
          <w:sz w:val="30"/>
          <w:szCs w:val="30"/>
          <w:cs/>
        </w:rPr>
        <w:t>การรายงานทาง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272D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225B5875" w14:textId="77777777" w:rsidR="001E5D9B" w:rsidRPr="00272DBB" w:rsidRDefault="001E5D9B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E918EA7" w14:textId="77777777" w:rsidR="003075C7" w:rsidRPr="00272DBB" w:rsidRDefault="003075C7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A8FFC" w14:textId="77777777" w:rsidR="001E5D9B" w:rsidRPr="00272DBB" w:rsidRDefault="001E5D9B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127F00" w14:textId="77777777" w:rsidR="001E5D9B" w:rsidRPr="00272DBB" w:rsidRDefault="001E5D9B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579F15A4" w14:textId="77777777" w:rsidR="001E5D9B" w:rsidRPr="00272DBB" w:rsidRDefault="001E5D9B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0D0E0AF9" w14:textId="77777777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>(</w:t>
      </w:r>
      <w:r w:rsidR="002800EE" w:rsidRPr="00272DBB">
        <w:rPr>
          <w:rFonts w:asciiTheme="majorBidi" w:hAnsiTheme="majorBidi" w:cstheme="majorBidi"/>
          <w:cs/>
        </w:rPr>
        <w:t>มาริษา ธราธรบรรพกุล</w:t>
      </w:r>
      <w:r w:rsidRPr="00272DBB">
        <w:rPr>
          <w:rFonts w:asciiTheme="majorBidi" w:hAnsiTheme="majorBidi" w:cstheme="majorBidi"/>
          <w:cs/>
          <w:lang w:val="en-US"/>
        </w:rPr>
        <w:t>)</w:t>
      </w:r>
    </w:p>
    <w:p w14:paraId="6EC7B67D" w14:textId="77777777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>ผู้สอบบัญชีรับอนุญาต</w:t>
      </w:r>
    </w:p>
    <w:p w14:paraId="7EB0D6E9" w14:textId="26274DF3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cs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 xml:space="preserve">เลขทะเบียน </w:t>
      </w:r>
      <w:r w:rsidR="00272DBB" w:rsidRPr="00272DBB">
        <w:rPr>
          <w:rFonts w:asciiTheme="majorBidi" w:hAnsiTheme="majorBidi" w:cstheme="majorBidi"/>
          <w:lang w:val="en-US"/>
        </w:rPr>
        <w:t>5752</w:t>
      </w:r>
    </w:p>
    <w:p w14:paraId="6131B270" w14:textId="77777777" w:rsidR="001E5D9B" w:rsidRPr="00272DBB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4A974E06" w14:textId="77777777" w:rsidR="001E5D9B" w:rsidRPr="00272DBB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9992621" w14:textId="77777777" w:rsidR="001E5D9B" w:rsidRPr="00272DBB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826764B" w14:textId="1CBFC2F1" w:rsidR="00710575" w:rsidRPr="00E408C7" w:rsidRDefault="00F63A56" w:rsidP="00E408C7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E408C7">
        <w:rPr>
          <w:rFonts w:asciiTheme="majorBidi" w:hAnsiTheme="majorBidi" w:cstheme="majorBidi"/>
          <w:sz w:val="30"/>
          <w:szCs w:val="30"/>
        </w:rPr>
        <w:t>11</w:t>
      </w:r>
      <w:r w:rsidR="00D96B37" w:rsidRPr="00E408C7">
        <w:rPr>
          <w:rFonts w:asciiTheme="majorBidi" w:hAnsiTheme="majorBidi" w:cstheme="majorBidi"/>
          <w:sz w:val="30"/>
          <w:szCs w:val="30"/>
        </w:rPr>
        <w:t xml:space="preserve"> </w:t>
      </w:r>
      <w:r w:rsidR="00D96B37" w:rsidRPr="00E408C7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E408C7">
        <w:rPr>
          <w:rFonts w:asciiTheme="majorBidi" w:hAnsiTheme="majorBidi" w:cstheme="majorBidi"/>
          <w:sz w:val="30"/>
          <w:szCs w:val="30"/>
        </w:rPr>
        <w:t>2565</w:t>
      </w:r>
    </w:p>
    <w:p w14:paraId="16CD1789" w14:textId="77777777" w:rsidR="00710575" w:rsidRPr="00272DBB" w:rsidRDefault="00710575" w:rsidP="00710575">
      <w:pPr>
        <w:rPr>
          <w:rFonts w:asciiTheme="majorBidi" w:hAnsiTheme="majorBidi" w:cstheme="majorBidi"/>
          <w:cs/>
          <w:lang w:val="th-TH"/>
        </w:rPr>
      </w:pPr>
    </w:p>
    <w:p w14:paraId="550CA993" w14:textId="77777777" w:rsidR="00710575" w:rsidRPr="00272DBB" w:rsidRDefault="00710575" w:rsidP="00710575">
      <w:pPr>
        <w:rPr>
          <w:rFonts w:asciiTheme="majorBidi" w:hAnsiTheme="majorBidi" w:cstheme="majorBidi"/>
          <w:cs/>
          <w:lang w:val="th-TH"/>
        </w:rPr>
      </w:pPr>
    </w:p>
    <w:p w14:paraId="712B74C7" w14:textId="77777777" w:rsidR="00B21460" w:rsidRPr="0067271A" w:rsidRDefault="00B21460" w:rsidP="003D0432"/>
    <w:sectPr w:rsidR="00B21460" w:rsidRPr="0067271A" w:rsidSect="002B21A9"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506D8" w14:textId="77777777" w:rsidR="00A174F7" w:rsidRDefault="00A174F7" w:rsidP="00900EE2">
      <w:r>
        <w:separator/>
      </w:r>
    </w:p>
  </w:endnote>
  <w:endnote w:type="continuationSeparator" w:id="0">
    <w:p w14:paraId="0021D358" w14:textId="77777777" w:rsidR="00A174F7" w:rsidRDefault="00A174F7" w:rsidP="00900EE2">
      <w:r>
        <w:continuationSeparator/>
      </w:r>
    </w:p>
  </w:endnote>
  <w:endnote w:type="continuationNotice" w:id="1">
    <w:p w14:paraId="4BD7C5B9" w14:textId="77777777" w:rsidR="00A174F7" w:rsidRDefault="00A174F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B9EFC" w14:textId="2E77D573" w:rsidR="005E4962" w:rsidRDefault="005E4962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272DBB">
      <w:rPr>
        <w:rStyle w:val="PageNumber"/>
        <w:noProof/>
      </w:rPr>
      <w:t>6</w:t>
    </w:r>
    <w:r>
      <w:rPr>
        <w:rStyle w:val="PageNumber"/>
      </w:rPr>
      <w:fldChar w:fldCharType="end"/>
    </w:r>
  </w:p>
  <w:p w14:paraId="44FED8C0" w14:textId="77777777" w:rsidR="005E4962" w:rsidRDefault="005E4962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9F0D2" w14:textId="481AA484" w:rsidR="005E4962" w:rsidRPr="00EE2DC5" w:rsidRDefault="005E496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272DBB">
      <w:rPr>
        <w:rStyle w:val="PageNumber"/>
        <w:rFonts w:ascii="Angsana New" w:hAnsi="Angsana New"/>
        <w:noProof/>
        <w:sz w:val="30"/>
        <w:szCs w:val="30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03C8612A" w14:textId="77777777" w:rsidR="005E4962" w:rsidRDefault="005E4962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AB507" w14:textId="49023071" w:rsidR="005E4962" w:rsidRPr="00C562FA" w:rsidRDefault="005E4962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F92B0" w14:textId="129BC8B7" w:rsidR="005E4962" w:rsidRPr="007E2578" w:rsidRDefault="005E496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272DBB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64B5B61" w14:textId="77777777" w:rsidR="005E4962" w:rsidRPr="00B411AC" w:rsidRDefault="005E4962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0734" w14:textId="77777777" w:rsidR="005E4962" w:rsidRPr="007C0E01" w:rsidRDefault="005E4962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4EA11" w14:textId="28042828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272DBB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2B46FBD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64369" w14:textId="77777777" w:rsidR="00A174F7" w:rsidRDefault="00A174F7" w:rsidP="00900EE2">
      <w:r>
        <w:separator/>
      </w:r>
    </w:p>
  </w:footnote>
  <w:footnote w:type="continuationSeparator" w:id="0">
    <w:p w14:paraId="3461B1BD" w14:textId="77777777" w:rsidR="00A174F7" w:rsidRDefault="00A174F7" w:rsidP="00900EE2">
      <w:r>
        <w:continuationSeparator/>
      </w:r>
    </w:p>
  </w:footnote>
  <w:footnote w:type="continuationNotice" w:id="1">
    <w:p w14:paraId="64C197E3" w14:textId="77777777" w:rsidR="00A174F7" w:rsidRDefault="00A174F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7AABA" w14:textId="77777777" w:rsidR="005E4962" w:rsidRDefault="005E49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3FAAE" w14:textId="77777777" w:rsidR="005E4962" w:rsidRPr="00B411AC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7284B65B" w14:textId="77777777" w:rsidR="005E4962" w:rsidRPr="00B411AC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6854B665" w14:textId="77777777" w:rsidR="005E4962" w:rsidRPr="00B411AC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14E62BEB" w14:textId="77777777" w:rsidR="005E4962" w:rsidRPr="00B411AC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5D2F8713" w14:textId="77777777" w:rsidR="005E4962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035DC04B" w14:textId="77777777" w:rsidR="005E4962" w:rsidRPr="00B411AC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3EA6AF4C" w14:textId="77777777" w:rsidR="005E4962" w:rsidRDefault="005E4962" w:rsidP="009629BB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9B13A0"/>
    <w:multiLevelType w:val="hybridMultilevel"/>
    <w:tmpl w:val="8C9E087C"/>
    <w:lvl w:ilvl="0" w:tplc="877AF1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D098C"/>
    <w:multiLevelType w:val="multilevel"/>
    <w:tmpl w:val="257C8C62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7677D1"/>
    <w:multiLevelType w:val="hybridMultilevel"/>
    <w:tmpl w:val="AD52BF0E"/>
    <w:lvl w:ilvl="0" w:tplc="7B6E8A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6C5405C"/>
    <w:multiLevelType w:val="hybridMultilevel"/>
    <w:tmpl w:val="2FF673A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227C5A42">
      <w:start w:val="1"/>
      <w:numFmt w:val="thaiLetters"/>
      <w:lvlText w:val="(%4)"/>
      <w:lvlJc w:val="left"/>
      <w:pPr>
        <w:ind w:left="342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5"/>
  </w:num>
  <w:num w:numId="14">
    <w:abstractNumId w:val="18"/>
  </w:num>
  <w:num w:numId="15">
    <w:abstractNumId w:val="20"/>
  </w:num>
  <w:num w:numId="16">
    <w:abstractNumId w:val="27"/>
  </w:num>
  <w:num w:numId="17">
    <w:abstractNumId w:val="12"/>
  </w:num>
  <w:num w:numId="18">
    <w:abstractNumId w:val="28"/>
  </w:num>
  <w:num w:numId="19">
    <w:abstractNumId w:val="17"/>
  </w:num>
  <w:num w:numId="20">
    <w:abstractNumId w:val="22"/>
  </w:num>
  <w:num w:numId="21">
    <w:abstractNumId w:val="29"/>
  </w:num>
  <w:num w:numId="22">
    <w:abstractNumId w:val="16"/>
  </w:num>
  <w:num w:numId="23">
    <w:abstractNumId w:val="14"/>
  </w:num>
  <w:num w:numId="24">
    <w:abstractNumId w:val="21"/>
  </w:num>
  <w:num w:numId="25">
    <w:abstractNumId w:val="26"/>
  </w:num>
  <w:num w:numId="26">
    <w:abstractNumId w:val="24"/>
  </w:num>
  <w:num w:numId="27">
    <w:abstractNumId w:val="13"/>
  </w:num>
  <w:num w:numId="28">
    <w:abstractNumId w:val="23"/>
  </w:num>
  <w:num w:numId="29">
    <w:abstractNumId w:val="10"/>
  </w:num>
  <w:num w:numId="30">
    <w:abstractNumId w:val="11"/>
  </w:num>
  <w:num w:numId="31">
    <w:abstractNumId w:val="18"/>
  </w:num>
  <w:num w:numId="32">
    <w:abstractNumId w:val="18"/>
  </w:num>
  <w:num w:numId="33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601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DA9"/>
    <w:rsid w:val="0000113A"/>
    <w:rsid w:val="000013E3"/>
    <w:rsid w:val="00001411"/>
    <w:rsid w:val="000014FF"/>
    <w:rsid w:val="0000155D"/>
    <w:rsid w:val="000018B1"/>
    <w:rsid w:val="00001A22"/>
    <w:rsid w:val="00001B9F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88"/>
    <w:rsid w:val="00006838"/>
    <w:rsid w:val="00006947"/>
    <w:rsid w:val="00006BA7"/>
    <w:rsid w:val="00006BFA"/>
    <w:rsid w:val="00006C60"/>
    <w:rsid w:val="00006E4F"/>
    <w:rsid w:val="00006F01"/>
    <w:rsid w:val="000070C9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463"/>
    <w:rsid w:val="00010897"/>
    <w:rsid w:val="00010959"/>
    <w:rsid w:val="00010A3D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2F2C"/>
    <w:rsid w:val="00013278"/>
    <w:rsid w:val="000132ED"/>
    <w:rsid w:val="00013415"/>
    <w:rsid w:val="00013486"/>
    <w:rsid w:val="000134A8"/>
    <w:rsid w:val="00013792"/>
    <w:rsid w:val="00013AF1"/>
    <w:rsid w:val="00013B9E"/>
    <w:rsid w:val="00013D2E"/>
    <w:rsid w:val="0001445F"/>
    <w:rsid w:val="000146CB"/>
    <w:rsid w:val="00014733"/>
    <w:rsid w:val="00014813"/>
    <w:rsid w:val="00014BB5"/>
    <w:rsid w:val="00015022"/>
    <w:rsid w:val="000151DD"/>
    <w:rsid w:val="000152F6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7DE"/>
    <w:rsid w:val="000218D9"/>
    <w:rsid w:val="000219FD"/>
    <w:rsid w:val="00022155"/>
    <w:rsid w:val="000224A4"/>
    <w:rsid w:val="000225DB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AD"/>
    <w:rsid w:val="00023C68"/>
    <w:rsid w:val="00023D64"/>
    <w:rsid w:val="00023EC2"/>
    <w:rsid w:val="0002435A"/>
    <w:rsid w:val="00024610"/>
    <w:rsid w:val="000247AE"/>
    <w:rsid w:val="00024B77"/>
    <w:rsid w:val="00024FC3"/>
    <w:rsid w:val="0002506D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049"/>
    <w:rsid w:val="00026066"/>
    <w:rsid w:val="00026206"/>
    <w:rsid w:val="000262E0"/>
    <w:rsid w:val="000264D2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BA0"/>
    <w:rsid w:val="00032C93"/>
    <w:rsid w:val="00032F35"/>
    <w:rsid w:val="00032F93"/>
    <w:rsid w:val="000330D2"/>
    <w:rsid w:val="000335B5"/>
    <w:rsid w:val="0003392B"/>
    <w:rsid w:val="00033B45"/>
    <w:rsid w:val="00033C6D"/>
    <w:rsid w:val="00034195"/>
    <w:rsid w:val="00034776"/>
    <w:rsid w:val="000348A4"/>
    <w:rsid w:val="00034C7C"/>
    <w:rsid w:val="00034DE2"/>
    <w:rsid w:val="00034F14"/>
    <w:rsid w:val="00035052"/>
    <w:rsid w:val="000351F3"/>
    <w:rsid w:val="0003541D"/>
    <w:rsid w:val="000354ED"/>
    <w:rsid w:val="000357CA"/>
    <w:rsid w:val="00036023"/>
    <w:rsid w:val="00036399"/>
    <w:rsid w:val="00036AD0"/>
    <w:rsid w:val="00036C09"/>
    <w:rsid w:val="00036CBF"/>
    <w:rsid w:val="00036F9B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5D"/>
    <w:rsid w:val="00037B93"/>
    <w:rsid w:val="00037FFB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70"/>
    <w:rsid w:val="00045E3F"/>
    <w:rsid w:val="00045E68"/>
    <w:rsid w:val="00045ECF"/>
    <w:rsid w:val="000460B9"/>
    <w:rsid w:val="000462C5"/>
    <w:rsid w:val="00046354"/>
    <w:rsid w:val="000467C8"/>
    <w:rsid w:val="00046BBB"/>
    <w:rsid w:val="00046D85"/>
    <w:rsid w:val="00046E6B"/>
    <w:rsid w:val="000471B3"/>
    <w:rsid w:val="000476F2"/>
    <w:rsid w:val="000477E5"/>
    <w:rsid w:val="00047A56"/>
    <w:rsid w:val="00047A85"/>
    <w:rsid w:val="00047DCD"/>
    <w:rsid w:val="00047F60"/>
    <w:rsid w:val="00050061"/>
    <w:rsid w:val="0005023C"/>
    <w:rsid w:val="00050592"/>
    <w:rsid w:val="000506FC"/>
    <w:rsid w:val="0005116D"/>
    <w:rsid w:val="0005123E"/>
    <w:rsid w:val="00051434"/>
    <w:rsid w:val="000518DA"/>
    <w:rsid w:val="00051920"/>
    <w:rsid w:val="0005196C"/>
    <w:rsid w:val="00051994"/>
    <w:rsid w:val="00051BDE"/>
    <w:rsid w:val="00052267"/>
    <w:rsid w:val="00052547"/>
    <w:rsid w:val="0005284C"/>
    <w:rsid w:val="00052D67"/>
    <w:rsid w:val="00052E75"/>
    <w:rsid w:val="00053079"/>
    <w:rsid w:val="0005349C"/>
    <w:rsid w:val="000534BE"/>
    <w:rsid w:val="000537FD"/>
    <w:rsid w:val="00053938"/>
    <w:rsid w:val="00053D9E"/>
    <w:rsid w:val="00054418"/>
    <w:rsid w:val="0005457E"/>
    <w:rsid w:val="00054691"/>
    <w:rsid w:val="00054706"/>
    <w:rsid w:val="00054896"/>
    <w:rsid w:val="00054B6D"/>
    <w:rsid w:val="00054C08"/>
    <w:rsid w:val="00054CF1"/>
    <w:rsid w:val="00054D73"/>
    <w:rsid w:val="000554B1"/>
    <w:rsid w:val="0005553D"/>
    <w:rsid w:val="00055887"/>
    <w:rsid w:val="00055A44"/>
    <w:rsid w:val="00055B58"/>
    <w:rsid w:val="00055EBA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1355"/>
    <w:rsid w:val="0006158D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ADC"/>
    <w:rsid w:val="00062B9A"/>
    <w:rsid w:val="00062F23"/>
    <w:rsid w:val="0006335F"/>
    <w:rsid w:val="0006367C"/>
    <w:rsid w:val="000637A9"/>
    <w:rsid w:val="00063890"/>
    <w:rsid w:val="00063BD8"/>
    <w:rsid w:val="00063FF4"/>
    <w:rsid w:val="000641C0"/>
    <w:rsid w:val="0006435E"/>
    <w:rsid w:val="0006448C"/>
    <w:rsid w:val="00064632"/>
    <w:rsid w:val="00064A31"/>
    <w:rsid w:val="00064F19"/>
    <w:rsid w:val="0006525E"/>
    <w:rsid w:val="000652DA"/>
    <w:rsid w:val="00065508"/>
    <w:rsid w:val="0006597E"/>
    <w:rsid w:val="00065CF3"/>
    <w:rsid w:val="00065D59"/>
    <w:rsid w:val="00065F11"/>
    <w:rsid w:val="00065F6A"/>
    <w:rsid w:val="00065FAD"/>
    <w:rsid w:val="00066560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0928"/>
    <w:rsid w:val="00071553"/>
    <w:rsid w:val="00071775"/>
    <w:rsid w:val="000718DA"/>
    <w:rsid w:val="00071904"/>
    <w:rsid w:val="0007199D"/>
    <w:rsid w:val="00071A80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854"/>
    <w:rsid w:val="00074BDE"/>
    <w:rsid w:val="00074C0D"/>
    <w:rsid w:val="00074DC3"/>
    <w:rsid w:val="00074E97"/>
    <w:rsid w:val="00075034"/>
    <w:rsid w:val="00075A75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1DF"/>
    <w:rsid w:val="000802E6"/>
    <w:rsid w:val="0008040B"/>
    <w:rsid w:val="00080420"/>
    <w:rsid w:val="000804E9"/>
    <w:rsid w:val="00080754"/>
    <w:rsid w:val="000807D0"/>
    <w:rsid w:val="00080C75"/>
    <w:rsid w:val="00080E88"/>
    <w:rsid w:val="00080F30"/>
    <w:rsid w:val="00081212"/>
    <w:rsid w:val="00081213"/>
    <w:rsid w:val="000817D7"/>
    <w:rsid w:val="00081898"/>
    <w:rsid w:val="00081BBB"/>
    <w:rsid w:val="00081FF2"/>
    <w:rsid w:val="0008241A"/>
    <w:rsid w:val="00082797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9B3"/>
    <w:rsid w:val="00083B42"/>
    <w:rsid w:val="00083B65"/>
    <w:rsid w:val="0008412A"/>
    <w:rsid w:val="00084434"/>
    <w:rsid w:val="000844E0"/>
    <w:rsid w:val="0008485E"/>
    <w:rsid w:val="0008492A"/>
    <w:rsid w:val="00084A7D"/>
    <w:rsid w:val="00084D0B"/>
    <w:rsid w:val="00084ED8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4CB"/>
    <w:rsid w:val="00090673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1E15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724"/>
    <w:rsid w:val="000957F9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C9"/>
    <w:rsid w:val="000976FF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5D0"/>
    <w:rsid w:val="000A15E9"/>
    <w:rsid w:val="000A18A1"/>
    <w:rsid w:val="000A19F3"/>
    <w:rsid w:val="000A1A7E"/>
    <w:rsid w:val="000A1BA6"/>
    <w:rsid w:val="000A1C49"/>
    <w:rsid w:val="000A1E68"/>
    <w:rsid w:val="000A2141"/>
    <w:rsid w:val="000A2224"/>
    <w:rsid w:val="000A23D5"/>
    <w:rsid w:val="000A2516"/>
    <w:rsid w:val="000A258B"/>
    <w:rsid w:val="000A2637"/>
    <w:rsid w:val="000A2A21"/>
    <w:rsid w:val="000A2E69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A91"/>
    <w:rsid w:val="000A4C67"/>
    <w:rsid w:val="000A4EA1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6A5"/>
    <w:rsid w:val="000B0706"/>
    <w:rsid w:val="000B09DF"/>
    <w:rsid w:val="000B0B6E"/>
    <w:rsid w:val="000B10E5"/>
    <w:rsid w:val="000B1463"/>
    <w:rsid w:val="000B171F"/>
    <w:rsid w:val="000B177F"/>
    <w:rsid w:val="000B1BC3"/>
    <w:rsid w:val="000B1C92"/>
    <w:rsid w:val="000B2066"/>
    <w:rsid w:val="000B2227"/>
    <w:rsid w:val="000B2261"/>
    <w:rsid w:val="000B2444"/>
    <w:rsid w:val="000B2982"/>
    <w:rsid w:val="000B2A77"/>
    <w:rsid w:val="000B30AE"/>
    <w:rsid w:val="000B3641"/>
    <w:rsid w:val="000B3770"/>
    <w:rsid w:val="000B37AB"/>
    <w:rsid w:val="000B393A"/>
    <w:rsid w:val="000B4141"/>
    <w:rsid w:val="000B467B"/>
    <w:rsid w:val="000B4821"/>
    <w:rsid w:val="000B49DA"/>
    <w:rsid w:val="000B4BA7"/>
    <w:rsid w:val="000B52F7"/>
    <w:rsid w:val="000B53DE"/>
    <w:rsid w:val="000B57F1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494"/>
    <w:rsid w:val="000C39B3"/>
    <w:rsid w:val="000C3AD4"/>
    <w:rsid w:val="000C3BA8"/>
    <w:rsid w:val="000C4240"/>
    <w:rsid w:val="000C4506"/>
    <w:rsid w:val="000C464C"/>
    <w:rsid w:val="000C46BB"/>
    <w:rsid w:val="000C4B27"/>
    <w:rsid w:val="000C4BB0"/>
    <w:rsid w:val="000C4C30"/>
    <w:rsid w:val="000C4C93"/>
    <w:rsid w:val="000C51EE"/>
    <w:rsid w:val="000C55AB"/>
    <w:rsid w:val="000C57EE"/>
    <w:rsid w:val="000C5986"/>
    <w:rsid w:val="000C5E24"/>
    <w:rsid w:val="000C5EF3"/>
    <w:rsid w:val="000C5EFD"/>
    <w:rsid w:val="000C61BC"/>
    <w:rsid w:val="000C61D7"/>
    <w:rsid w:val="000C64C2"/>
    <w:rsid w:val="000C64C9"/>
    <w:rsid w:val="000C65C6"/>
    <w:rsid w:val="000C68E2"/>
    <w:rsid w:val="000C6CD7"/>
    <w:rsid w:val="000C6DE9"/>
    <w:rsid w:val="000C6E70"/>
    <w:rsid w:val="000C6F6E"/>
    <w:rsid w:val="000C6FE9"/>
    <w:rsid w:val="000C7056"/>
    <w:rsid w:val="000C739F"/>
    <w:rsid w:val="000C741C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B6F"/>
    <w:rsid w:val="000D0D19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1DE"/>
    <w:rsid w:val="000D3240"/>
    <w:rsid w:val="000D3312"/>
    <w:rsid w:val="000D33D9"/>
    <w:rsid w:val="000D340E"/>
    <w:rsid w:val="000D36FB"/>
    <w:rsid w:val="000D3919"/>
    <w:rsid w:val="000D3CE6"/>
    <w:rsid w:val="000D4019"/>
    <w:rsid w:val="000D4190"/>
    <w:rsid w:val="000D4320"/>
    <w:rsid w:val="000D43C2"/>
    <w:rsid w:val="000D48A0"/>
    <w:rsid w:val="000D48D6"/>
    <w:rsid w:val="000D4EAE"/>
    <w:rsid w:val="000D51B1"/>
    <w:rsid w:val="000D561E"/>
    <w:rsid w:val="000D5722"/>
    <w:rsid w:val="000D580D"/>
    <w:rsid w:val="000D5AC3"/>
    <w:rsid w:val="000D5ADB"/>
    <w:rsid w:val="000D5D2D"/>
    <w:rsid w:val="000D5D3E"/>
    <w:rsid w:val="000D5E47"/>
    <w:rsid w:val="000D5FDD"/>
    <w:rsid w:val="000D62BC"/>
    <w:rsid w:val="000D62FF"/>
    <w:rsid w:val="000D6311"/>
    <w:rsid w:val="000D65F2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E0"/>
    <w:rsid w:val="000E03AA"/>
    <w:rsid w:val="000E03F3"/>
    <w:rsid w:val="000E0555"/>
    <w:rsid w:val="000E0807"/>
    <w:rsid w:val="000E131E"/>
    <w:rsid w:val="000E1C70"/>
    <w:rsid w:val="000E1D30"/>
    <w:rsid w:val="000E1E18"/>
    <w:rsid w:val="000E26EE"/>
    <w:rsid w:val="000E2B23"/>
    <w:rsid w:val="000E2E17"/>
    <w:rsid w:val="000E30A7"/>
    <w:rsid w:val="000E36D4"/>
    <w:rsid w:val="000E389D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8DA"/>
    <w:rsid w:val="000E795B"/>
    <w:rsid w:val="000E7AD9"/>
    <w:rsid w:val="000E7B40"/>
    <w:rsid w:val="000E7BF5"/>
    <w:rsid w:val="000E7D89"/>
    <w:rsid w:val="000F0021"/>
    <w:rsid w:val="000F053D"/>
    <w:rsid w:val="000F06C7"/>
    <w:rsid w:val="000F08C2"/>
    <w:rsid w:val="000F090A"/>
    <w:rsid w:val="000F0CA8"/>
    <w:rsid w:val="000F1208"/>
    <w:rsid w:val="000F12BE"/>
    <w:rsid w:val="000F1766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638"/>
    <w:rsid w:val="000F4ED4"/>
    <w:rsid w:val="000F503D"/>
    <w:rsid w:val="000F5155"/>
    <w:rsid w:val="000F522B"/>
    <w:rsid w:val="000F5D4C"/>
    <w:rsid w:val="000F5E2D"/>
    <w:rsid w:val="000F6370"/>
    <w:rsid w:val="000F63E9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0AE9"/>
    <w:rsid w:val="0010123D"/>
    <w:rsid w:val="00101258"/>
    <w:rsid w:val="0010140E"/>
    <w:rsid w:val="00101511"/>
    <w:rsid w:val="00101513"/>
    <w:rsid w:val="0010160B"/>
    <w:rsid w:val="0010161B"/>
    <w:rsid w:val="00101739"/>
    <w:rsid w:val="00101949"/>
    <w:rsid w:val="00101951"/>
    <w:rsid w:val="00101B4E"/>
    <w:rsid w:val="00101DB0"/>
    <w:rsid w:val="00101DB2"/>
    <w:rsid w:val="0010204A"/>
    <w:rsid w:val="001020B5"/>
    <w:rsid w:val="001021DB"/>
    <w:rsid w:val="00102274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D62"/>
    <w:rsid w:val="00104E62"/>
    <w:rsid w:val="00104FD4"/>
    <w:rsid w:val="0010530C"/>
    <w:rsid w:val="0010531C"/>
    <w:rsid w:val="001054F2"/>
    <w:rsid w:val="00105653"/>
    <w:rsid w:val="001056B4"/>
    <w:rsid w:val="00105705"/>
    <w:rsid w:val="001058DE"/>
    <w:rsid w:val="00105BB0"/>
    <w:rsid w:val="001063EC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7F"/>
    <w:rsid w:val="001102E4"/>
    <w:rsid w:val="00110357"/>
    <w:rsid w:val="0011042C"/>
    <w:rsid w:val="001104D8"/>
    <w:rsid w:val="00110577"/>
    <w:rsid w:val="001105AB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2F97"/>
    <w:rsid w:val="001131F1"/>
    <w:rsid w:val="001136D5"/>
    <w:rsid w:val="00113CFD"/>
    <w:rsid w:val="00113F4B"/>
    <w:rsid w:val="00114071"/>
    <w:rsid w:val="0011445A"/>
    <w:rsid w:val="0011447D"/>
    <w:rsid w:val="00114885"/>
    <w:rsid w:val="00114C93"/>
    <w:rsid w:val="00114CF3"/>
    <w:rsid w:val="00115384"/>
    <w:rsid w:val="00115990"/>
    <w:rsid w:val="00115A91"/>
    <w:rsid w:val="00115D8E"/>
    <w:rsid w:val="001166D1"/>
    <w:rsid w:val="00116788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53"/>
    <w:rsid w:val="00117D98"/>
    <w:rsid w:val="00117DF1"/>
    <w:rsid w:val="00117E91"/>
    <w:rsid w:val="00120083"/>
    <w:rsid w:val="001203DF"/>
    <w:rsid w:val="00120434"/>
    <w:rsid w:val="0012055D"/>
    <w:rsid w:val="00120ABB"/>
    <w:rsid w:val="00120CF4"/>
    <w:rsid w:val="00120FF3"/>
    <w:rsid w:val="0012107D"/>
    <w:rsid w:val="001215E4"/>
    <w:rsid w:val="001216E3"/>
    <w:rsid w:val="001217BA"/>
    <w:rsid w:val="00121B07"/>
    <w:rsid w:val="00121D40"/>
    <w:rsid w:val="001220A8"/>
    <w:rsid w:val="001221E7"/>
    <w:rsid w:val="001229B2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355"/>
    <w:rsid w:val="001254D9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6C68"/>
    <w:rsid w:val="0012774C"/>
    <w:rsid w:val="00127B2C"/>
    <w:rsid w:val="00127CD2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2040"/>
    <w:rsid w:val="001322EF"/>
    <w:rsid w:val="0013231C"/>
    <w:rsid w:val="0013292F"/>
    <w:rsid w:val="0013293B"/>
    <w:rsid w:val="00132958"/>
    <w:rsid w:val="00132A52"/>
    <w:rsid w:val="00132E9B"/>
    <w:rsid w:val="00132EFD"/>
    <w:rsid w:val="00132F49"/>
    <w:rsid w:val="0013358D"/>
    <w:rsid w:val="00133A9C"/>
    <w:rsid w:val="00133BAC"/>
    <w:rsid w:val="00133C46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608B"/>
    <w:rsid w:val="001367F6"/>
    <w:rsid w:val="0013684C"/>
    <w:rsid w:val="00136D8B"/>
    <w:rsid w:val="00136DC2"/>
    <w:rsid w:val="00137605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42"/>
    <w:rsid w:val="001453C7"/>
    <w:rsid w:val="001455A7"/>
    <w:rsid w:val="0014564F"/>
    <w:rsid w:val="00145B81"/>
    <w:rsid w:val="00145BB9"/>
    <w:rsid w:val="0014630F"/>
    <w:rsid w:val="00146444"/>
    <w:rsid w:val="00146D3C"/>
    <w:rsid w:val="00146F4E"/>
    <w:rsid w:val="0014707D"/>
    <w:rsid w:val="00147103"/>
    <w:rsid w:val="00147506"/>
    <w:rsid w:val="001476F4"/>
    <w:rsid w:val="001477AD"/>
    <w:rsid w:val="00147858"/>
    <w:rsid w:val="00147877"/>
    <w:rsid w:val="00147C86"/>
    <w:rsid w:val="001506B9"/>
    <w:rsid w:val="001509EE"/>
    <w:rsid w:val="00150CED"/>
    <w:rsid w:val="00150D96"/>
    <w:rsid w:val="00150D9B"/>
    <w:rsid w:val="0015174A"/>
    <w:rsid w:val="001520F2"/>
    <w:rsid w:val="001521A1"/>
    <w:rsid w:val="00152B5D"/>
    <w:rsid w:val="00153013"/>
    <w:rsid w:val="00153320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1B6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6C5"/>
    <w:rsid w:val="0016086C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011"/>
    <w:rsid w:val="00163196"/>
    <w:rsid w:val="00163331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F4"/>
    <w:rsid w:val="00164A66"/>
    <w:rsid w:val="00164C79"/>
    <w:rsid w:val="00164D16"/>
    <w:rsid w:val="00164E37"/>
    <w:rsid w:val="00164E55"/>
    <w:rsid w:val="00164F36"/>
    <w:rsid w:val="001657F4"/>
    <w:rsid w:val="00165AFE"/>
    <w:rsid w:val="00165BC9"/>
    <w:rsid w:val="00165C5D"/>
    <w:rsid w:val="00165DB7"/>
    <w:rsid w:val="00165F30"/>
    <w:rsid w:val="0016607F"/>
    <w:rsid w:val="0016610F"/>
    <w:rsid w:val="0016621D"/>
    <w:rsid w:val="00166559"/>
    <w:rsid w:val="00166567"/>
    <w:rsid w:val="0016656E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702F3"/>
    <w:rsid w:val="00170301"/>
    <w:rsid w:val="00170772"/>
    <w:rsid w:val="00170C90"/>
    <w:rsid w:val="00170E05"/>
    <w:rsid w:val="00170EB7"/>
    <w:rsid w:val="00171218"/>
    <w:rsid w:val="001712F4"/>
    <w:rsid w:val="0017160C"/>
    <w:rsid w:val="00171765"/>
    <w:rsid w:val="00171C24"/>
    <w:rsid w:val="00171D9E"/>
    <w:rsid w:val="00171EC4"/>
    <w:rsid w:val="00171F8C"/>
    <w:rsid w:val="00172030"/>
    <w:rsid w:val="00172067"/>
    <w:rsid w:val="00172158"/>
    <w:rsid w:val="00172543"/>
    <w:rsid w:val="00172544"/>
    <w:rsid w:val="001725A1"/>
    <w:rsid w:val="001726A3"/>
    <w:rsid w:val="001727C0"/>
    <w:rsid w:val="001729EC"/>
    <w:rsid w:val="00172CC6"/>
    <w:rsid w:val="00172E58"/>
    <w:rsid w:val="001730CD"/>
    <w:rsid w:val="001736DD"/>
    <w:rsid w:val="001739BC"/>
    <w:rsid w:val="00173B5C"/>
    <w:rsid w:val="00173B6F"/>
    <w:rsid w:val="00173CAA"/>
    <w:rsid w:val="00174048"/>
    <w:rsid w:val="00174085"/>
    <w:rsid w:val="001740D0"/>
    <w:rsid w:val="00174137"/>
    <w:rsid w:val="00174497"/>
    <w:rsid w:val="00174701"/>
    <w:rsid w:val="0017490B"/>
    <w:rsid w:val="0017495D"/>
    <w:rsid w:val="00174A73"/>
    <w:rsid w:val="00174B9D"/>
    <w:rsid w:val="00175464"/>
    <w:rsid w:val="00175A42"/>
    <w:rsid w:val="00175CD9"/>
    <w:rsid w:val="001760FB"/>
    <w:rsid w:val="00176149"/>
    <w:rsid w:val="001763C2"/>
    <w:rsid w:val="00176462"/>
    <w:rsid w:val="001765A6"/>
    <w:rsid w:val="0017668B"/>
    <w:rsid w:val="00176745"/>
    <w:rsid w:val="00176967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1E"/>
    <w:rsid w:val="00180088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6B6"/>
    <w:rsid w:val="0018372C"/>
    <w:rsid w:val="00183AB4"/>
    <w:rsid w:val="00183DC0"/>
    <w:rsid w:val="00184086"/>
    <w:rsid w:val="001841EB"/>
    <w:rsid w:val="00184F8D"/>
    <w:rsid w:val="00185397"/>
    <w:rsid w:val="001854CE"/>
    <w:rsid w:val="001854DD"/>
    <w:rsid w:val="00185871"/>
    <w:rsid w:val="00185C38"/>
    <w:rsid w:val="00185DFD"/>
    <w:rsid w:val="00186709"/>
    <w:rsid w:val="00186915"/>
    <w:rsid w:val="00186947"/>
    <w:rsid w:val="00186A0E"/>
    <w:rsid w:val="00186B8B"/>
    <w:rsid w:val="00186C88"/>
    <w:rsid w:val="00186EC7"/>
    <w:rsid w:val="00187056"/>
    <w:rsid w:val="00187307"/>
    <w:rsid w:val="00187387"/>
    <w:rsid w:val="001873D4"/>
    <w:rsid w:val="001875A7"/>
    <w:rsid w:val="001876D1"/>
    <w:rsid w:val="00187B0B"/>
    <w:rsid w:val="00187E54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1F71"/>
    <w:rsid w:val="00192057"/>
    <w:rsid w:val="00192259"/>
    <w:rsid w:val="001923B3"/>
    <w:rsid w:val="0019240C"/>
    <w:rsid w:val="00192548"/>
    <w:rsid w:val="001925AA"/>
    <w:rsid w:val="00192ABB"/>
    <w:rsid w:val="00192AF3"/>
    <w:rsid w:val="00192CFF"/>
    <w:rsid w:val="00192D1C"/>
    <w:rsid w:val="00192D8C"/>
    <w:rsid w:val="00192DDF"/>
    <w:rsid w:val="00192F3A"/>
    <w:rsid w:val="00192F42"/>
    <w:rsid w:val="00192F8F"/>
    <w:rsid w:val="00193420"/>
    <w:rsid w:val="001936D4"/>
    <w:rsid w:val="00193C7B"/>
    <w:rsid w:val="00193F97"/>
    <w:rsid w:val="00193FE5"/>
    <w:rsid w:val="00194233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CF7"/>
    <w:rsid w:val="00196DF5"/>
    <w:rsid w:val="00197A5C"/>
    <w:rsid w:val="00197C60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496"/>
    <w:rsid w:val="001A3909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D7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510"/>
    <w:rsid w:val="001A762B"/>
    <w:rsid w:val="001A76CE"/>
    <w:rsid w:val="001A79E5"/>
    <w:rsid w:val="001A7B0B"/>
    <w:rsid w:val="001A7D31"/>
    <w:rsid w:val="001B037C"/>
    <w:rsid w:val="001B03ED"/>
    <w:rsid w:val="001B0491"/>
    <w:rsid w:val="001B0716"/>
    <w:rsid w:val="001B08FF"/>
    <w:rsid w:val="001B0974"/>
    <w:rsid w:val="001B097C"/>
    <w:rsid w:val="001B1180"/>
    <w:rsid w:val="001B155D"/>
    <w:rsid w:val="001B1899"/>
    <w:rsid w:val="001B1F6B"/>
    <w:rsid w:val="001B1FCF"/>
    <w:rsid w:val="001B1FF7"/>
    <w:rsid w:val="001B20F9"/>
    <w:rsid w:val="001B2316"/>
    <w:rsid w:val="001B27AD"/>
    <w:rsid w:val="001B2955"/>
    <w:rsid w:val="001B2C5B"/>
    <w:rsid w:val="001B2E69"/>
    <w:rsid w:val="001B308F"/>
    <w:rsid w:val="001B313F"/>
    <w:rsid w:val="001B38C4"/>
    <w:rsid w:val="001B3953"/>
    <w:rsid w:val="001B4002"/>
    <w:rsid w:val="001B4277"/>
    <w:rsid w:val="001B451C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BC"/>
    <w:rsid w:val="001B70D2"/>
    <w:rsid w:val="001B7470"/>
    <w:rsid w:val="001B7B4E"/>
    <w:rsid w:val="001B7B8B"/>
    <w:rsid w:val="001B7CF7"/>
    <w:rsid w:val="001B7E17"/>
    <w:rsid w:val="001B7F21"/>
    <w:rsid w:val="001C0094"/>
    <w:rsid w:val="001C00C0"/>
    <w:rsid w:val="001C02CF"/>
    <w:rsid w:val="001C0872"/>
    <w:rsid w:val="001C09FE"/>
    <w:rsid w:val="001C0BDB"/>
    <w:rsid w:val="001C0D86"/>
    <w:rsid w:val="001C0F69"/>
    <w:rsid w:val="001C13E9"/>
    <w:rsid w:val="001C1A27"/>
    <w:rsid w:val="001C1F52"/>
    <w:rsid w:val="001C2541"/>
    <w:rsid w:val="001C258D"/>
    <w:rsid w:val="001C26E2"/>
    <w:rsid w:val="001C2A69"/>
    <w:rsid w:val="001C2F6C"/>
    <w:rsid w:val="001C30CC"/>
    <w:rsid w:val="001C30D3"/>
    <w:rsid w:val="001C3573"/>
    <w:rsid w:val="001C364F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250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3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9C1"/>
    <w:rsid w:val="001D2A44"/>
    <w:rsid w:val="001D2D65"/>
    <w:rsid w:val="001D2D6D"/>
    <w:rsid w:val="001D3145"/>
    <w:rsid w:val="001D334D"/>
    <w:rsid w:val="001D343A"/>
    <w:rsid w:val="001D3605"/>
    <w:rsid w:val="001D3A65"/>
    <w:rsid w:val="001D3E85"/>
    <w:rsid w:val="001D40A9"/>
    <w:rsid w:val="001D4581"/>
    <w:rsid w:val="001D4796"/>
    <w:rsid w:val="001D4BC1"/>
    <w:rsid w:val="001D4C8D"/>
    <w:rsid w:val="001D4F25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69F"/>
    <w:rsid w:val="001E2867"/>
    <w:rsid w:val="001E2C76"/>
    <w:rsid w:val="001E33FE"/>
    <w:rsid w:val="001E35C9"/>
    <w:rsid w:val="001E3842"/>
    <w:rsid w:val="001E3CCE"/>
    <w:rsid w:val="001E3EE6"/>
    <w:rsid w:val="001E417E"/>
    <w:rsid w:val="001E4B4F"/>
    <w:rsid w:val="001E4B62"/>
    <w:rsid w:val="001E4EAF"/>
    <w:rsid w:val="001E506F"/>
    <w:rsid w:val="001E538C"/>
    <w:rsid w:val="001E557D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E7E7E"/>
    <w:rsid w:val="001F0240"/>
    <w:rsid w:val="001F0307"/>
    <w:rsid w:val="001F06BF"/>
    <w:rsid w:val="001F07D0"/>
    <w:rsid w:val="001F08CF"/>
    <w:rsid w:val="001F0AF2"/>
    <w:rsid w:val="001F0BD7"/>
    <w:rsid w:val="001F0BEF"/>
    <w:rsid w:val="001F0EB6"/>
    <w:rsid w:val="001F1472"/>
    <w:rsid w:val="001F1AD5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F3"/>
    <w:rsid w:val="001F379F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2ED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D0A"/>
    <w:rsid w:val="001F6EC3"/>
    <w:rsid w:val="001F76BC"/>
    <w:rsid w:val="001F78CE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2F6D"/>
    <w:rsid w:val="002030C1"/>
    <w:rsid w:val="00203176"/>
    <w:rsid w:val="0020317A"/>
    <w:rsid w:val="00203309"/>
    <w:rsid w:val="0020331B"/>
    <w:rsid w:val="00203548"/>
    <w:rsid w:val="00203709"/>
    <w:rsid w:val="00204617"/>
    <w:rsid w:val="002046B0"/>
    <w:rsid w:val="00204804"/>
    <w:rsid w:val="00204914"/>
    <w:rsid w:val="00204AA1"/>
    <w:rsid w:val="00204C43"/>
    <w:rsid w:val="00204C7B"/>
    <w:rsid w:val="00204DE8"/>
    <w:rsid w:val="00204E57"/>
    <w:rsid w:val="00205051"/>
    <w:rsid w:val="002050A8"/>
    <w:rsid w:val="002050FA"/>
    <w:rsid w:val="00205133"/>
    <w:rsid w:val="002054AB"/>
    <w:rsid w:val="00205637"/>
    <w:rsid w:val="002058DE"/>
    <w:rsid w:val="002060F3"/>
    <w:rsid w:val="00206333"/>
    <w:rsid w:val="002064F5"/>
    <w:rsid w:val="00206750"/>
    <w:rsid w:val="0020696D"/>
    <w:rsid w:val="00206A08"/>
    <w:rsid w:val="00206A7F"/>
    <w:rsid w:val="00206B4C"/>
    <w:rsid w:val="00206FB3"/>
    <w:rsid w:val="002070A4"/>
    <w:rsid w:val="002073BD"/>
    <w:rsid w:val="00207D75"/>
    <w:rsid w:val="00210211"/>
    <w:rsid w:val="00210396"/>
    <w:rsid w:val="00210496"/>
    <w:rsid w:val="002105D2"/>
    <w:rsid w:val="00210A96"/>
    <w:rsid w:val="00210B08"/>
    <w:rsid w:val="002110BC"/>
    <w:rsid w:val="002115A4"/>
    <w:rsid w:val="00211939"/>
    <w:rsid w:val="0021197D"/>
    <w:rsid w:val="00211AC7"/>
    <w:rsid w:val="00211B90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99E"/>
    <w:rsid w:val="002150FF"/>
    <w:rsid w:val="0021515B"/>
    <w:rsid w:val="00215567"/>
    <w:rsid w:val="002157EB"/>
    <w:rsid w:val="00215ADE"/>
    <w:rsid w:val="00215AEE"/>
    <w:rsid w:val="00215DF7"/>
    <w:rsid w:val="0021640F"/>
    <w:rsid w:val="00216598"/>
    <w:rsid w:val="002166C0"/>
    <w:rsid w:val="00216773"/>
    <w:rsid w:val="00217034"/>
    <w:rsid w:val="0021708C"/>
    <w:rsid w:val="0021763D"/>
    <w:rsid w:val="00217A88"/>
    <w:rsid w:val="00217C08"/>
    <w:rsid w:val="002206E1"/>
    <w:rsid w:val="00220AAB"/>
    <w:rsid w:val="00220B12"/>
    <w:rsid w:val="00220CF5"/>
    <w:rsid w:val="00220DEF"/>
    <w:rsid w:val="00220ED1"/>
    <w:rsid w:val="0022101F"/>
    <w:rsid w:val="00221056"/>
    <w:rsid w:val="002211CC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6E0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C75"/>
    <w:rsid w:val="00235F36"/>
    <w:rsid w:val="00236079"/>
    <w:rsid w:val="0023610A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E65"/>
    <w:rsid w:val="00240179"/>
    <w:rsid w:val="0024045F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2B"/>
    <w:rsid w:val="00241862"/>
    <w:rsid w:val="00241D66"/>
    <w:rsid w:val="00242096"/>
    <w:rsid w:val="002420FF"/>
    <w:rsid w:val="0024223C"/>
    <w:rsid w:val="00242653"/>
    <w:rsid w:val="002427C6"/>
    <w:rsid w:val="002428BF"/>
    <w:rsid w:val="00242C56"/>
    <w:rsid w:val="00242C5A"/>
    <w:rsid w:val="00242F99"/>
    <w:rsid w:val="00243252"/>
    <w:rsid w:val="0024390E"/>
    <w:rsid w:val="00243E02"/>
    <w:rsid w:val="00243E96"/>
    <w:rsid w:val="00243ED1"/>
    <w:rsid w:val="00244291"/>
    <w:rsid w:val="00244835"/>
    <w:rsid w:val="0024491F"/>
    <w:rsid w:val="00244A4C"/>
    <w:rsid w:val="00244D1B"/>
    <w:rsid w:val="00244EF0"/>
    <w:rsid w:val="00245743"/>
    <w:rsid w:val="00245878"/>
    <w:rsid w:val="0024594D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AFD"/>
    <w:rsid w:val="00250D61"/>
    <w:rsid w:val="002510EA"/>
    <w:rsid w:val="002511FB"/>
    <w:rsid w:val="00251241"/>
    <w:rsid w:val="0025133F"/>
    <w:rsid w:val="002513ED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4AF"/>
    <w:rsid w:val="00253677"/>
    <w:rsid w:val="00253711"/>
    <w:rsid w:val="00253761"/>
    <w:rsid w:val="00253B32"/>
    <w:rsid w:val="00253BA5"/>
    <w:rsid w:val="00254661"/>
    <w:rsid w:val="00254669"/>
    <w:rsid w:val="00254785"/>
    <w:rsid w:val="00255383"/>
    <w:rsid w:val="0025598F"/>
    <w:rsid w:val="00255B60"/>
    <w:rsid w:val="00255F13"/>
    <w:rsid w:val="00255F69"/>
    <w:rsid w:val="00255FCB"/>
    <w:rsid w:val="00256019"/>
    <w:rsid w:val="002561DC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2FB1"/>
    <w:rsid w:val="002636E0"/>
    <w:rsid w:val="002637F6"/>
    <w:rsid w:val="00263C1E"/>
    <w:rsid w:val="00264297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801"/>
    <w:rsid w:val="00267C55"/>
    <w:rsid w:val="00270301"/>
    <w:rsid w:val="00270755"/>
    <w:rsid w:val="002707A8"/>
    <w:rsid w:val="00270820"/>
    <w:rsid w:val="00270CA7"/>
    <w:rsid w:val="00271006"/>
    <w:rsid w:val="002710F7"/>
    <w:rsid w:val="00271948"/>
    <w:rsid w:val="002719AF"/>
    <w:rsid w:val="00271A16"/>
    <w:rsid w:val="00271DDA"/>
    <w:rsid w:val="0027221B"/>
    <w:rsid w:val="002724DF"/>
    <w:rsid w:val="002727B9"/>
    <w:rsid w:val="00272A01"/>
    <w:rsid w:val="00272A86"/>
    <w:rsid w:val="00272BC8"/>
    <w:rsid w:val="00272DBB"/>
    <w:rsid w:val="00273251"/>
    <w:rsid w:val="00273691"/>
    <w:rsid w:val="002736DB"/>
    <w:rsid w:val="002738A9"/>
    <w:rsid w:val="00273D90"/>
    <w:rsid w:val="00273E52"/>
    <w:rsid w:val="00273EE9"/>
    <w:rsid w:val="00273F92"/>
    <w:rsid w:val="0027418C"/>
    <w:rsid w:val="0027483A"/>
    <w:rsid w:val="00274928"/>
    <w:rsid w:val="00274A55"/>
    <w:rsid w:val="00274CAD"/>
    <w:rsid w:val="00275258"/>
    <w:rsid w:val="00275527"/>
    <w:rsid w:val="0027562D"/>
    <w:rsid w:val="0027580E"/>
    <w:rsid w:val="0027621D"/>
    <w:rsid w:val="00276613"/>
    <w:rsid w:val="00276680"/>
    <w:rsid w:val="00276A7C"/>
    <w:rsid w:val="00276AFC"/>
    <w:rsid w:val="00276DE6"/>
    <w:rsid w:val="00277285"/>
    <w:rsid w:val="002776C1"/>
    <w:rsid w:val="002779EC"/>
    <w:rsid w:val="00277C8A"/>
    <w:rsid w:val="00277E3C"/>
    <w:rsid w:val="00277F65"/>
    <w:rsid w:val="002800EE"/>
    <w:rsid w:val="0028070A"/>
    <w:rsid w:val="002808E9"/>
    <w:rsid w:val="00280985"/>
    <w:rsid w:val="00280A53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11E"/>
    <w:rsid w:val="002834CA"/>
    <w:rsid w:val="0028353A"/>
    <w:rsid w:val="00283A3A"/>
    <w:rsid w:val="00283BF2"/>
    <w:rsid w:val="00283D49"/>
    <w:rsid w:val="00284099"/>
    <w:rsid w:val="00284A2C"/>
    <w:rsid w:val="00284C05"/>
    <w:rsid w:val="0028522D"/>
    <w:rsid w:val="002852B0"/>
    <w:rsid w:val="0028549B"/>
    <w:rsid w:val="0028554F"/>
    <w:rsid w:val="002856C4"/>
    <w:rsid w:val="002858E4"/>
    <w:rsid w:val="00285A30"/>
    <w:rsid w:val="00285E2C"/>
    <w:rsid w:val="002860DA"/>
    <w:rsid w:val="002860F4"/>
    <w:rsid w:val="002862D2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9D3"/>
    <w:rsid w:val="00290C76"/>
    <w:rsid w:val="00290C83"/>
    <w:rsid w:val="00290DD9"/>
    <w:rsid w:val="002910C9"/>
    <w:rsid w:val="00291238"/>
    <w:rsid w:val="002914DE"/>
    <w:rsid w:val="002915E0"/>
    <w:rsid w:val="00291A38"/>
    <w:rsid w:val="00291BCB"/>
    <w:rsid w:val="00291DF4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3A"/>
    <w:rsid w:val="002933B8"/>
    <w:rsid w:val="002934D1"/>
    <w:rsid w:val="002934E0"/>
    <w:rsid w:val="0029361D"/>
    <w:rsid w:val="0029391B"/>
    <w:rsid w:val="00293D68"/>
    <w:rsid w:val="00293F9F"/>
    <w:rsid w:val="00294496"/>
    <w:rsid w:val="0029459B"/>
    <w:rsid w:val="00294EB0"/>
    <w:rsid w:val="00295112"/>
    <w:rsid w:val="00295131"/>
    <w:rsid w:val="0029549E"/>
    <w:rsid w:val="00295555"/>
    <w:rsid w:val="00295877"/>
    <w:rsid w:val="00295ACD"/>
    <w:rsid w:val="00295C2A"/>
    <w:rsid w:val="00295CE8"/>
    <w:rsid w:val="00295EEB"/>
    <w:rsid w:val="0029657B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754"/>
    <w:rsid w:val="002A0928"/>
    <w:rsid w:val="002A0ADF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B37"/>
    <w:rsid w:val="002A4D64"/>
    <w:rsid w:val="002A4ED6"/>
    <w:rsid w:val="002A4F9F"/>
    <w:rsid w:val="002A5046"/>
    <w:rsid w:val="002A5145"/>
    <w:rsid w:val="002A5365"/>
    <w:rsid w:val="002A5493"/>
    <w:rsid w:val="002A5548"/>
    <w:rsid w:val="002A587F"/>
    <w:rsid w:val="002A58CA"/>
    <w:rsid w:val="002A5F0B"/>
    <w:rsid w:val="002A6581"/>
    <w:rsid w:val="002A6C19"/>
    <w:rsid w:val="002A6CBB"/>
    <w:rsid w:val="002A6D33"/>
    <w:rsid w:val="002A709B"/>
    <w:rsid w:val="002A72F3"/>
    <w:rsid w:val="002A75BD"/>
    <w:rsid w:val="002A763C"/>
    <w:rsid w:val="002A772A"/>
    <w:rsid w:val="002A7863"/>
    <w:rsid w:val="002A7869"/>
    <w:rsid w:val="002A7AF6"/>
    <w:rsid w:val="002B006F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1A9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15F"/>
    <w:rsid w:val="002B483B"/>
    <w:rsid w:val="002B4858"/>
    <w:rsid w:val="002B4941"/>
    <w:rsid w:val="002B4B55"/>
    <w:rsid w:val="002B4C7B"/>
    <w:rsid w:val="002B4DF6"/>
    <w:rsid w:val="002B5003"/>
    <w:rsid w:val="002B5186"/>
    <w:rsid w:val="002B526B"/>
    <w:rsid w:val="002B55ED"/>
    <w:rsid w:val="002B5E80"/>
    <w:rsid w:val="002B5F7C"/>
    <w:rsid w:val="002B6337"/>
    <w:rsid w:val="002B6450"/>
    <w:rsid w:val="002B6520"/>
    <w:rsid w:val="002B66CE"/>
    <w:rsid w:val="002B6ECE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BC4"/>
    <w:rsid w:val="002C0FC0"/>
    <w:rsid w:val="002C1635"/>
    <w:rsid w:val="002C1A74"/>
    <w:rsid w:val="002C21E0"/>
    <w:rsid w:val="002C233B"/>
    <w:rsid w:val="002C299E"/>
    <w:rsid w:val="002C320F"/>
    <w:rsid w:val="002C340D"/>
    <w:rsid w:val="002C3A00"/>
    <w:rsid w:val="002C3CAC"/>
    <w:rsid w:val="002C3CDC"/>
    <w:rsid w:val="002C3F43"/>
    <w:rsid w:val="002C3F72"/>
    <w:rsid w:val="002C4252"/>
    <w:rsid w:val="002C4259"/>
    <w:rsid w:val="002C4446"/>
    <w:rsid w:val="002C49AF"/>
    <w:rsid w:val="002C4AE7"/>
    <w:rsid w:val="002C5166"/>
    <w:rsid w:val="002C51DF"/>
    <w:rsid w:val="002C54F6"/>
    <w:rsid w:val="002C56D7"/>
    <w:rsid w:val="002C59C4"/>
    <w:rsid w:val="002C59FE"/>
    <w:rsid w:val="002C5A60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92"/>
    <w:rsid w:val="002D2DEA"/>
    <w:rsid w:val="002D2F2D"/>
    <w:rsid w:val="002D2F9D"/>
    <w:rsid w:val="002D332D"/>
    <w:rsid w:val="002D349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38A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D96"/>
    <w:rsid w:val="002E4EF2"/>
    <w:rsid w:val="002E5524"/>
    <w:rsid w:val="002E558C"/>
    <w:rsid w:val="002E55CD"/>
    <w:rsid w:val="002E57BC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7E"/>
    <w:rsid w:val="002F11D8"/>
    <w:rsid w:val="002F1235"/>
    <w:rsid w:val="002F124B"/>
    <w:rsid w:val="002F1280"/>
    <w:rsid w:val="002F18AA"/>
    <w:rsid w:val="002F1DFA"/>
    <w:rsid w:val="002F1E1D"/>
    <w:rsid w:val="002F1FB6"/>
    <w:rsid w:val="002F248E"/>
    <w:rsid w:val="002F24AA"/>
    <w:rsid w:val="002F264F"/>
    <w:rsid w:val="002F2833"/>
    <w:rsid w:val="002F28EF"/>
    <w:rsid w:val="002F2CFB"/>
    <w:rsid w:val="002F2D13"/>
    <w:rsid w:val="002F3187"/>
    <w:rsid w:val="002F32A9"/>
    <w:rsid w:val="002F3317"/>
    <w:rsid w:val="002F3517"/>
    <w:rsid w:val="002F3592"/>
    <w:rsid w:val="002F3724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B4C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2F7B2B"/>
    <w:rsid w:val="00300183"/>
    <w:rsid w:val="00300362"/>
    <w:rsid w:val="00300630"/>
    <w:rsid w:val="00300F20"/>
    <w:rsid w:val="003017D0"/>
    <w:rsid w:val="00301B58"/>
    <w:rsid w:val="00301FC9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4C"/>
    <w:rsid w:val="003064AB"/>
    <w:rsid w:val="00306635"/>
    <w:rsid w:val="00306BC5"/>
    <w:rsid w:val="00306CE8"/>
    <w:rsid w:val="00307350"/>
    <w:rsid w:val="003075C7"/>
    <w:rsid w:val="0030765C"/>
    <w:rsid w:val="00307DA4"/>
    <w:rsid w:val="00310313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2BE7"/>
    <w:rsid w:val="003131EE"/>
    <w:rsid w:val="003133A4"/>
    <w:rsid w:val="003133AD"/>
    <w:rsid w:val="00313734"/>
    <w:rsid w:val="00313742"/>
    <w:rsid w:val="003143A6"/>
    <w:rsid w:val="003144E0"/>
    <w:rsid w:val="00314528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568"/>
    <w:rsid w:val="003176BE"/>
    <w:rsid w:val="00317946"/>
    <w:rsid w:val="00317BED"/>
    <w:rsid w:val="00317F5C"/>
    <w:rsid w:val="00320189"/>
    <w:rsid w:val="0032050F"/>
    <w:rsid w:val="00320BED"/>
    <w:rsid w:val="00320F19"/>
    <w:rsid w:val="0032126E"/>
    <w:rsid w:val="003212AD"/>
    <w:rsid w:val="00321455"/>
    <w:rsid w:val="003215EF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4F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79"/>
    <w:rsid w:val="003304E7"/>
    <w:rsid w:val="0033097F"/>
    <w:rsid w:val="00330CF2"/>
    <w:rsid w:val="00330E82"/>
    <w:rsid w:val="00331292"/>
    <w:rsid w:val="003315E9"/>
    <w:rsid w:val="0033168F"/>
    <w:rsid w:val="00331806"/>
    <w:rsid w:val="00331E29"/>
    <w:rsid w:val="00331E4C"/>
    <w:rsid w:val="0033209A"/>
    <w:rsid w:val="003320FE"/>
    <w:rsid w:val="00332221"/>
    <w:rsid w:val="0033265B"/>
    <w:rsid w:val="003328C0"/>
    <w:rsid w:val="00332DA0"/>
    <w:rsid w:val="00332EE3"/>
    <w:rsid w:val="003332F7"/>
    <w:rsid w:val="003333C1"/>
    <w:rsid w:val="0033353A"/>
    <w:rsid w:val="00333601"/>
    <w:rsid w:val="00333607"/>
    <w:rsid w:val="00333954"/>
    <w:rsid w:val="00333B1F"/>
    <w:rsid w:val="00333DF6"/>
    <w:rsid w:val="00334259"/>
    <w:rsid w:val="0033428A"/>
    <w:rsid w:val="00334307"/>
    <w:rsid w:val="0033436E"/>
    <w:rsid w:val="003344F1"/>
    <w:rsid w:val="003348C0"/>
    <w:rsid w:val="00334A27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008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21A"/>
    <w:rsid w:val="00341991"/>
    <w:rsid w:val="00341B1B"/>
    <w:rsid w:val="00342225"/>
    <w:rsid w:val="003425E0"/>
    <w:rsid w:val="00342627"/>
    <w:rsid w:val="0034268B"/>
    <w:rsid w:val="003427EC"/>
    <w:rsid w:val="00342B12"/>
    <w:rsid w:val="00342BCD"/>
    <w:rsid w:val="00343006"/>
    <w:rsid w:val="00343418"/>
    <w:rsid w:val="003434F9"/>
    <w:rsid w:val="003438BA"/>
    <w:rsid w:val="00343972"/>
    <w:rsid w:val="003439B3"/>
    <w:rsid w:val="00343D4F"/>
    <w:rsid w:val="00344205"/>
    <w:rsid w:val="003444FC"/>
    <w:rsid w:val="003445E9"/>
    <w:rsid w:val="00344689"/>
    <w:rsid w:val="00344C5B"/>
    <w:rsid w:val="00344E54"/>
    <w:rsid w:val="00345170"/>
    <w:rsid w:val="00345646"/>
    <w:rsid w:val="00345717"/>
    <w:rsid w:val="00345939"/>
    <w:rsid w:val="00345A12"/>
    <w:rsid w:val="00345C6B"/>
    <w:rsid w:val="00345E53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3B"/>
    <w:rsid w:val="00347526"/>
    <w:rsid w:val="003475DC"/>
    <w:rsid w:val="003477F6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75"/>
    <w:rsid w:val="003510AC"/>
    <w:rsid w:val="003510CA"/>
    <w:rsid w:val="003510E7"/>
    <w:rsid w:val="003511B6"/>
    <w:rsid w:val="00351770"/>
    <w:rsid w:val="00351967"/>
    <w:rsid w:val="00351AD6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1C0"/>
    <w:rsid w:val="0035433F"/>
    <w:rsid w:val="00354407"/>
    <w:rsid w:val="003544F1"/>
    <w:rsid w:val="00354579"/>
    <w:rsid w:val="00354B61"/>
    <w:rsid w:val="00354C8E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5FF4"/>
    <w:rsid w:val="00356252"/>
    <w:rsid w:val="00356821"/>
    <w:rsid w:val="00356A25"/>
    <w:rsid w:val="003570B7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8BA"/>
    <w:rsid w:val="00360AD5"/>
    <w:rsid w:val="00360BB2"/>
    <w:rsid w:val="00360C8B"/>
    <w:rsid w:val="003618D9"/>
    <w:rsid w:val="00361931"/>
    <w:rsid w:val="00361A20"/>
    <w:rsid w:val="00361DCD"/>
    <w:rsid w:val="00361E60"/>
    <w:rsid w:val="00361FC8"/>
    <w:rsid w:val="003622C6"/>
    <w:rsid w:val="003625B1"/>
    <w:rsid w:val="00362614"/>
    <w:rsid w:val="00362A4D"/>
    <w:rsid w:val="00362DD8"/>
    <w:rsid w:val="00362F06"/>
    <w:rsid w:val="0036313E"/>
    <w:rsid w:val="00363518"/>
    <w:rsid w:val="00363537"/>
    <w:rsid w:val="00363A4F"/>
    <w:rsid w:val="00363F4D"/>
    <w:rsid w:val="00364215"/>
    <w:rsid w:val="00364621"/>
    <w:rsid w:val="00364726"/>
    <w:rsid w:val="00364A7A"/>
    <w:rsid w:val="00365231"/>
    <w:rsid w:val="00365238"/>
    <w:rsid w:val="003655FB"/>
    <w:rsid w:val="003657F3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891"/>
    <w:rsid w:val="00367979"/>
    <w:rsid w:val="00367AA5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1EB0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3B6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F06"/>
    <w:rsid w:val="00381048"/>
    <w:rsid w:val="0038105E"/>
    <w:rsid w:val="003811D8"/>
    <w:rsid w:val="0038141B"/>
    <w:rsid w:val="00381655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B9F"/>
    <w:rsid w:val="00383D5A"/>
    <w:rsid w:val="00383D67"/>
    <w:rsid w:val="00383F15"/>
    <w:rsid w:val="00383F50"/>
    <w:rsid w:val="00383FDF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775"/>
    <w:rsid w:val="00385959"/>
    <w:rsid w:val="00385C94"/>
    <w:rsid w:val="00385DC3"/>
    <w:rsid w:val="00385F72"/>
    <w:rsid w:val="00386B84"/>
    <w:rsid w:val="00386DF6"/>
    <w:rsid w:val="003870CB"/>
    <w:rsid w:val="00387855"/>
    <w:rsid w:val="00387885"/>
    <w:rsid w:val="0038797A"/>
    <w:rsid w:val="00387D7A"/>
    <w:rsid w:val="003903C4"/>
    <w:rsid w:val="00390474"/>
    <w:rsid w:val="003904C2"/>
    <w:rsid w:val="00390D18"/>
    <w:rsid w:val="00390FDA"/>
    <w:rsid w:val="00391301"/>
    <w:rsid w:val="003913B1"/>
    <w:rsid w:val="00391515"/>
    <w:rsid w:val="0039194E"/>
    <w:rsid w:val="00391AC4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149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5CA9"/>
    <w:rsid w:val="00395CC9"/>
    <w:rsid w:val="0039613E"/>
    <w:rsid w:val="00396518"/>
    <w:rsid w:val="00396628"/>
    <w:rsid w:val="003968F9"/>
    <w:rsid w:val="00396BF5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430"/>
    <w:rsid w:val="003A0450"/>
    <w:rsid w:val="003A0662"/>
    <w:rsid w:val="003A06E9"/>
    <w:rsid w:val="003A0B4A"/>
    <w:rsid w:val="003A11F7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C37"/>
    <w:rsid w:val="003A3EE6"/>
    <w:rsid w:val="003A3F3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EA"/>
    <w:rsid w:val="003B22F2"/>
    <w:rsid w:val="003B23A9"/>
    <w:rsid w:val="003B2514"/>
    <w:rsid w:val="003B2790"/>
    <w:rsid w:val="003B28C4"/>
    <w:rsid w:val="003B28DB"/>
    <w:rsid w:val="003B29BF"/>
    <w:rsid w:val="003B2E00"/>
    <w:rsid w:val="003B2E95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2CCC"/>
    <w:rsid w:val="003C307C"/>
    <w:rsid w:val="003C3378"/>
    <w:rsid w:val="003C3472"/>
    <w:rsid w:val="003C35F7"/>
    <w:rsid w:val="003C3981"/>
    <w:rsid w:val="003C3B50"/>
    <w:rsid w:val="003C3C0C"/>
    <w:rsid w:val="003C3DE2"/>
    <w:rsid w:val="003C41BD"/>
    <w:rsid w:val="003C45CB"/>
    <w:rsid w:val="003C4817"/>
    <w:rsid w:val="003C482D"/>
    <w:rsid w:val="003C49D6"/>
    <w:rsid w:val="003C4B42"/>
    <w:rsid w:val="003C4B79"/>
    <w:rsid w:val="003C5132"/>
    <w:rsid w:val="003C56DA"/>
    <w:rsid w:val="003C5E20"/>
    <w:rsid w:val="003C5ECA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432"/>
    <w:rsid w:val="003D052D"/>
    <w:rsid w:val="003D05E3"/>
    <w:rsid w:val="003D0689"/>
    <w:rsid w:val="003D0737"/>
    <w:rsid w:val="003D08A3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7C2"/>
    <w:rsid w:val="003D685D"/>
    <w:rsid w:val="003D6EF5"/>
    <w:rsid w:val="003D6F3D"/>
    <w:rsid w:val="003D7382"/>
    <w:rsid w:val="003D74A8"/>
    <w:rsid w:val="003D7592"/>
    <w:rsid w:val="003D7AED"/>
    <w:rsid w:val="003D7BC9"/>
    <w:rsid w:val="003D7D18"/>
    <w:rsid w:val="003E0189"/>
    <w:rsid w:val="003E0335"/>
    <w:rsid w:val="003E04F3"/>
    <w:rsid w:val="003E07AF"/>
    <w:rsid w:val="003E09A1"/>
    <w:rsid w:val="003E0C53"/>
    <w:rsid w:val="003E0E03"/>
    <w:rsid w:val="003E1060"/>
    <w:rsid w:val="003E128F"/>
    <w:rsid w:val="003E14C2"/>
    <w:rsid w:val="003E15AB"/>
    <w:rsid w:val="003E17BD"/>
    <w:rsid w:val="003E1A0B"/>
    <w:rsid w:val="003E1EF8"/>
    <w:rsid w:val="003E2153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047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EC0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960"/>
    <w:rsid w:val="003F5C8E"/>
    <w:rsid w:val="003F6372"/>
    <w:rsid w:val="003F65E8"/>
    <w:rsid w:val="003F6955"/>
    <w:rsid w:val="003F6B4C"/>
    <w:rsid w:val="003F6F81"/>
    <w:rsid w:val="003F6FBA"/>
    <w:rsid w:val="003F71EE"/>
    <w:rsid w:val="003F7A19"/>
    <w:rsid w:val="003F7D2D"/>
    <w:rsid w:val="003F7F4B"/>
    <w:rsid w:val="004001E4"/>
    <w:rsid w:val="004008E7"/>
    <w:rsid w:val="00400AFE"/>
    <w:rsid w:val="00401753"/>
    <w:rsid w:val="00401E6D"/>
    <w:rsid w:val="00401FD8"/>
    <w:rsid w:val="00402299"/>
    <w:rsid w:val="00402D07"/>
    <w:rsid w:val="00403158"/>
    <w:rsid w:val="00403465"/>
    <w:rsid w:val="004037C3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752"/>
    <w:rsid w:val="0040486E"/>
    <w:rsid w:val="00404C43"/>
    <w:rsid w:val="00404D72"/>
    <w:rsid w:val="00404ED0"/>
    <w:rsid w:val="0040512E"/>
    <w:rsid w:val="00405447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391D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2F9"/>
    <w:rsid w:val="00417411"/>
    <w:rsid w:val="0041742F"/>
    <w:rsid w:val="004200A7"/>
    <w:rsid w:val="00420318"/>
    <w:rsid w:val="00420456"/>
    <w:rsid w:val="004206BB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474"/>
    <w:rsid w:val="00423541"/>
    <w:rsid w:val="00423919"/>
    <w:rsid w:val="00423967"/>
    <w:rsid w:val="00423D93"/>
    <w:rsid w:val="00423DF8"/>
    <w:rsid w:val="00423F32"/>
    <w:rsid w:val="00424207"/>
    <w:rsid w:val="004243CC"/>
    <w:rsid w:val="004246E9"/>
    <w:rsid w:val="00424C79"/>
    <w:rsid w:val="00424EE6"/>
    <w:rsid w:val="00424F8D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27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BD3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E06"/>
    <w:rsid w:val="0043709E"/>
    <w:rsid w:val="004370E4"/>
    <w:rsid w:val="004373D1"/>
    <w:rsid w:val="00437568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3331"/>
    <w:rsid w:val="00443530"/>
    <w:rsid w:val="0044360D"/>
    <w:rsid w:val="004436AB"/>
    <w:rsid w:val="00443BAE"/>
    <w:rsid w:val="00443BB5"/>
    <w:rsid w:val="00443C17"/>
    <w:rsid w:val="00443EAE"/>
    <w:rsid w:val="00444468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89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F19"/>
    <w:rsid w:val="00453F89"/>
    <w:rsid w:val="00454107"/>
    <w:rsid w:val="004542B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458"/>
    <w:rsid w:val="004554AD"/>
    <w:rsid w:val="004557EA"/>
    <w:rsid w:val="004558CA"/>
    <w:rsid w:val="00455A40"/>
    <w:rsid w:val="00456044"/>
    <w:rsid w:val="004562A2"/>
    <w:rsid w:val="004562F2"/>
    <w:rsid w:val="0045653F"/>
    <w:rsid w:val="00456843"/>
    <w:rsid w:val="00456C8D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D89"/>
    <w:rsid w:val="00464EB4"/>
    <w:rsid w:val="00464EC6"/>
    <w:rsid w:val="00465440"/>
    <w:rsid w:val="0046549C"/>
    <w:rsid w:val="0046553B"/>
    <w:rsid w:val="0046561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71"/>
    <w:rsid w:val="004663C1"/>
    <w:rsid w:val="00466A29"/>
    <w:rsid w:val="00466D9D"/>
    <w:rsid w:val="00466E2B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31DF"/>
    <w:rsid w:val="0047355D"/>
    <w:rsid w:val="00473A44"/>
    <w:rsid w:val="00474029"/>
    <w:rsid w:val="00474069"/>
    <w:rsid w:val="0047436F"/>
    <w:rsid w:val="0047477A"/>
    <w:rsid w:val="0047477B"/>
    <w:rsid w:val="00474881"/>
    <w:rsid w:val="00474A21"/>
    <w:rsid w:val="00474B89"/>
    <w:rsid w:val="00474D0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EA3"/>
    <w:rsid w:val="00476FE5"/>
    <w:rsid w:val="004779C1"/>
    <w:rsid w:val="00477AF7"/>
    <w:rsid w:val="00477C6E"/>
    <w:rsid w:val="00480250"/>
    <w:rsid w:val="0048047E"/>
    <w:rsid w:val="00480890"/>
    <w:rsid w:val="00480906"/>
    <w:rsid w:val="00480AE1"/>
    <w:rsid w:val="00480F3A"/>
    <w:rsid w:val="00481266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5ECF"/>
    <w:rsid w:val="0048610C"/>
    <w:rsid w:val="0048632F"/>
    <w:rsid w:val="00486747"/>
    <w:rsid w:val="004868F7"/>
    <w:rsid w:val="004869AA"/>
    <w:rsid w:val="00486C0C"/>
    <w:rsid w:val="00486D0E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7C9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0A6"/>
    <w:rsid w:val="004A1333"/>
    <w:rsid w:val="004A139A"/>
    <w:rsid w:val="004A13CC"/>
    <w:rsid w:val="004A14A8"/>
    <w:rsid w:val="004A1506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9FC"/>
    <w:rsid w:val="004A2A3C"/>
    <w:rsid w:val="004A3185"/>
    <w:rsid w:val="004A32B5"/>
    <w:rsid w:val="004A338D"/>
    <w:rsid w:val="004A3432"/>
    <w:rsid w:val="004A352A"/>
    <w:rsid w:val="004A36D0"/>
    <w:rsid w:val="004A3895"/>
    <w:rsid w:val="004A3AEB"/>
    <w:rsid w:val="004A3AF3"/>
    <w:rsid w:val="004A4496"/>
    <w:rsid w:val="004A44D4"/>
    <w:rsid w:val="004A454F"/>
    <w:rsid w:val="004A46C1"/>
    <w:rsid w:val="004A4AB4"/>
    <w:rsid w:val="004A4C5D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6AA1"/>
    <w:rsid w:val="004A7160"/>
    <w:rsid w:val="004A790F"/>
    <w:rsid w:val="004A7989"/>
    <w:rsid w:val="004A7A0B"/>
    <w:rsid w:val="004A7D8C"/>
    <w:rsid w:val="004B02B5"/>
    <w:rsid w:val="004B0308"/>
    <w:rsid w:val="004B0459"/>
    <w:rsid w:val="004B06A1"/>
    <w:rsid w:val="004B0CEA"/>
    <w:rsid w:val="004B118E"/>
    <w:rsid w:val="004B1262"/>
    <w:rsid w:val="004B1318"/>
    <w:rsid w:val="004B1356"/>
    <w:rsid w:val="004B17C3"/>
    <w:rsid w:val="004B1916"/>
    <w:rsid w:val="004B1A3F"/>
    <w:rsid w:val="004B1B98"/>
    <w:rsid w:val="004B1F2E"/>
    <w:rsid w:val="004B1FC5"/>
    <w:rsid w:val="004B20F7"/>
    <w:rsid w:val="004B22B7"/>
    <w:rsid w:val="004B2310"/>
    <w:rsid w:val="004B2389"/>
    <w:rsid w:val="004B25C6"/>
    <w:rsid w:val="004B26F5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A4"/>
    <w:rsid w:val="004B3D70"/>
    <w:rsid w:val="004B3DFA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4BC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418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462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ADA"/>
    <w:rsid w:val="004C4B1E"/>
    <w:rsid w:val="004C4B45"/>
    <w:rsid w:val="004C4E09"/>
    <w:rsid w:val="004C5853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93D"/>
    <w:rsid w:val="004C7BD4"/>
    <w:rsid w:val="004C7C2C"/>
    <w:rsid w:val="004C7C9D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2FA9"/>
    <w:rsid w:val="004D32A7"/>
    <w:rsid w:val="004D336C"/>
    <w:rsid w:val="004D33BB"/>
    <w:rsid w:val="004D3410"/>
    <w:rsid w:val="004D3945"/>
    <w:rsid w:val="004D3B5B"/>
    <w:rsid w:val="004D40E2"/>
    <w:rsid w:val="004D4308"/>
    <w:rsid w:val="004D441F"/>
    <w:rsid w:val="004D44AC"/>
    <w:rsid w:val="004D4505"/>
    <w:rsid w:val="004D469A"/>
    <w:rsid w:val="004D494A"/>
    <w:rsid w:val="004D4AE3"/>
    <w:rsid w:val="004D522E"/>
    <w:rsid w:val="004D57F4"/>
    <w:rsid w:val="004D5A35"/>
    <w:rsid w:val="004D5DC2"/>
    <w:rsid w:val="004D5DF1"/>
    <w:rsid w:val="004D5FED"/>
    <w:rsid w:val="004D68C3"/>
    <w:rsid w:val="004D6D00"/>
    <w:rsid w:val="004D721D"/>
    <w:rsid w:val="004D7A12"/>
    <w:rsid w:val="004D7A53"/>
    <w:rsid w:val="004D7AAE"/>
    <w:rsid w:val="004D7EBF"/>
    <w:rsid w:val="004E0315"/>
    <w:rsid w:val="004E04B5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C01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58"/>
    <w:rsid w:val="004E5ECE"/>
    <w:rsid w:val="004E62C6"/>
    <w:rsid w:val="004E6303"/>
    <w:rsid w:val="004E6386"/>
    <w:rsid w:val="004E64D9"/>
    <w:rsid w:val="004E6720"/>
    <w:rsid w:val="004E6877"/>
    <w:rsid w:val="004E722A"/>
    <w:rsid w:val="004E72D8"/>
    <w:rsid w:val="004E7505"/>
    <w:rsid w:val="004E761A"/>
    <w:rsid w:val="004E7810"/>
    <w:rsid w:val="004E7BF4"/>
    <w:rsid w:val="004E7D9E"/>
    <w:rsid w:val="004E7E15"/>
    <w:rsid w:val="004F001A"/>
    <w:rsid w:val="004F039F"/>
    <w:rsid w:val="004F048C"/>
    <w:rsid w:val="004F04BB"/>
    <w:rsid w:val="004F0A1F"/>
    <w:rsid w:val="004F0AD2"/>
    <w:rsid w:val="004F0E69"/>
    <w:rsid w:val="004F0F95"/>
    <w:rsid w:val="004F1090"/>
    <w:rsid w:val="004F12D6"/>
    <w:rsid w:val="004F133D"/>
    <w:rsid w:val="004F1486"/>
    <w:rsid w:val="004F162B"/>
    <w:rsid w:val="004F1846"/>
    <w:rsid w:val="004F1CA5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3101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2D5"/>
    <w:rsid w:val="004F7359"/>
    <w:rsid w:val="004F736C"/>
    <w:rsid w:val="004F756C"/>
    <w:rsid w:val="004F7928"/>
    <w:rsid w:val="004F79BA"/>
    <w:rsid w:val="004F7B5C"/>
    <w:rsid w:val="004F7C94"/>
    <w:rsid w:val="00500247"/>
    <w:rsid w:val="005003D7"/>
    <w:rsid w:val="0050045D"/>
    <w:rsid w:val="005007E6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F22"/>
    <w:rsid w:val="00504167"/>
    <w:rsid w:val="0050422F"/>
    <w:rsid w:val="00504517"/>
    <w:rsid w:val="00504642"/>
    <w:rsid w:val="0050473D"/>
    <w:rsid w:val="0050475B"/>
    <w:rsid w:val="0050490A"/>
    <w:rsid w:val="0050500C"/>
    <w:rsid w:val="005051DC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143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56C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EE8"/>
    <w:rsid w:val="0052086C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B2A"/>
    <w:rsid w:val="00523DC4"/>
    <w:rsid w:val="00523E22"/>
    <w:rsid w:val="00524043"/>
    <w:rsid w:val="00524200"/>
    <w:rsid w:val="0052440D"/>
    <w:rsid w:val="00524479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6A"/>
    <w:rsid w:val="00525780"/>
    <w:rsid w:val="0052590A"/>
    <w:rsid w:val="00525A02"/>
    <w:rsid w:val="00525BAD"/>
    <w:rsid w:val="00525C00"/>
    <w:rsid w:val="00525DE3"/>
    <w:rsid w:val="0052614B"/>
    <w:rsid w:val="005261E5"/>
    <w:rsid w:val="005263A1"/>
    <w:rsid w:val="0052667C"/>
    <w:rsid w:val="005269ED"/>
    <w:rsid w:val="00526DC1"/>
    <w:rsid w:val="00527D55"/>
    <w:rsid w:val="00530717"/>
    <w:rsid w:val="00530E23"/>
    <w:rsid w:val="00531478"/>
    <w:rsid w:val="00531671"/>
    <w:rsid w:val="00532276"/>
    <w:rsid w:val="005322D2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A7"/>
    <w:rsid w:val="00535FB1"/>
    <w:rsid w:val="0053612E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4D9"/>
    <w:rsid w:val="005415A4"/>
    <w:rsid w:val="00541865"/>
    <w:rsid w:val="00541BB3"/>
    <w:rsid w:val="00541BE8"/>
    <w:rsid w:val="00541BF5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548"/>
    <w:rsid w:val="00545617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27B"/>
    <w:rsid w:val="0055286B"/>
    <w:rsid w:val="00552944"/>
    <w:rsid w:val="00552C5E"/>
    <w:rsid w:val="0055300C"/>
    <w:rsid w:val="00553019"/>
    <w:rsid w:val="005530BD"/>
    <w:rsid w:val="005530DF"/>
    <w:rsid w:val="005536D5"/>
    <w:rsid w:val="00553765"/>
    <w:rsid w:val="00553D84"/>
    <w:rsid w:val="00554668"/>
    <w:rsid w:val="00554B23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D17"/>
    <w:rsid w:val="00556075"/>
    <w:rsid w:val="0055665D"/>
    <w:rsid w:val="0055690E"/>
    <w:rsid w:val="005569D2"/>
    <w:rsid w:val="00556C2C"/>
    <w:rsid w:val="00556CBD"/>
    <w:rsid w:val="00556FDB"/>
    <w:rsid w:val="005572F1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BB4"/>
    <w:rsid w:val="00562BB8"/>
    <w:rsid w:val="00562D8F"/>
    <w:rsid w:val="00563016"/>
    <w:rsid w:val="005636A7"/>
    <w:rsid w:val="005637A0"/>
    <w:rsid w:val="00563928"/>
    <w:rsid w:val="00563A39"/>
    <w:rsid w:val="0056427C"/>
    <w:rsid w:val="00564343"/>
    <w:rsid w:val="00564738"/>
    <w:rsid w:val="00564845"/>
    <w:rsid w:val="00564940"/>
    <w:rsid w:val="00564D20"/>
    <w:rsid w:val="00564D34"/>
    <w:rsid w:val="00564EA8"/>
    <w:rsid w:val="00564EF0"/>
    <w:rsid w:val="00564F21"/>
    <w:rsid w:val="0056505C"/>
    <w:rsid w:val="00565260"/>
    <w:rsid w:val="00565338"/>
    <w:rsid w:val="00566525"/>
    <w:rsid w:val="0056659C"/>
    <w:rsid w:val="00566A94"/>
    <w:rsid w:val="00566BBE"/>
    <w:rsid w:val="00566DDE"/>
    <w:rsid w:val="0056711F"/>
    <w:rsid w:val="00567703"/>
    <w:rsid w:val="00567F0D"/>
    <w:rsid w:val="00567F3C"/>
    <w:rsid w:val="005700CD"/>
    <w:rsid w:val="0057022E"/>
    <w:rsid w:val="005703A0"/>
    <w:rsid w:val="005708F5"/>
    <w:rsid w:val="00570BF0"/>
    <w:rsid w:val="0057116E"/>
    <w:rsid w:val="00571192"/>
    <w:rsid w:val="005714B6"/>
    <w:rsid w:val="005715FD"/>
    <w:rsid w:val="005716D0"/>
    <w:rsid w:val="00571C7E"/>
    <w:rsid w:val="00571C95"/>
    <w:rsid w:val="005721DA"/>
    <w:rsid w:val="00572439"/>
    <w:rsid w:val="005726E1"/>
    <w:rsid w:val="00572998"/>
    <w:rsid w:val="005729C2"/>
    <w:rsid w:val="00572C14"/>
    <w:rsid w:val="00572D6F"/>
    <w:rsid w:val="005730A6"/>
    <w:rsid w:val="0057322B"/>
    <w:rsid w:val="005732E6"/>
    <w:rsid w:val="0057340C"/>
    <w:rsid w:val="00573708"/>
    <w:rsid w:val="00573AAE"/>
    <w:rsid w:val="00573BF3"/>
    <w:rsid w:val="00573C97"/>
    <w:rsid w:val="00573D92"/>
    <w:rsid w:val="00574087"/>
    <w:rsid w:val="0057421A"/>
    <w:rsid w:val="00574282"/>
    <w:rsid w:val="00574309"/>
    <w:rsid w:val="0057463F"/>
    <w:rsid w:val="00574E10"/>
    <w:rsid w:val="0057520F"/>
    <w:rsid w:val="00575210"/>
    <w:rsid w:val="005752D8"/>
    <w:rsid w:val="00575543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A05"/>
    <w:rsid w:val="00577FCD"/>
    <w:rsid w:val="005806F8"/>
    <w:rsid w:val="00580AE7"/>
    <w:rsid w:val="005810D1"/>
    <w:rsid w:val="0058110F"/>
    <w:rsid w:val="005812AB"/>
    <w:rsid w:val="00581336"/>
    <w:rsid w:val="0058138A"/>
    <w:rsid w:val="0058156E"/>
    <w:rsid w:val="00581705"/>
    <w:rsid w:val="005817C6"/>
    <w:rsid w:val="00581CC5"/>
    <w:rsid w:val="00581F88"/>
    <w:rsid w:val="0058220C"/>
    <w:rsid w:val="00582581"/>
    <w:rsid w:val="00582E56"/>
    <w:rsid w:val="0058301D"/>
    <w:rsid w:val="005830D8"/>
    <w:rsid w:val="00583181"/>
    <w:rsid w:val="00583663"/>
    <w:rsid w:val="005836A7"/>
    <w:rsid w:val="005837AF"/>
    <w:rsid w:val="0058382E"/>
    <w:rsid w:val="00583869"/>
    <w:rsid w:val="00583D11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3FE"/>
    <w:rsid w:val="0059049C"/>
    <w:rsid w:val="00590A2B"/>
    <w:rsid w:val="00590CA1"/>
    <w:rsid w:val="005910CE"/>
    <w:rsid w:val="00591207"/>
    <w:rsid w:val="005912B1"/>
    <w:rsid w:val="0059130F"/>
    <w:rsid w:val="00591424"/>
    <w:rsid w:val="005915CB"/>
    <w:rsid w:val="0059164E"/>
    <w:rsid w:val="005917B1"/>
    <w:rsid w:val="0059193F"/>
    <w:rsid w:val="0059207F"/>
    <w:rsid w:val="0059211D"/>
    <w:rsid w:val="00592460"/>
    <w:rsid w:val="005924EA"/>
    <w:rsid w:val="00592B63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180"/>
    <w:rsid w:val="005948BE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B35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F1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A7F5B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E3C"/>
    <w:rsid w:val="005B2EC1"/>
    <w:rsid w:val="005B2FE2"/>
    <w:rsid w:val="005B3104"/>
    <w:rsid w:val="005B36A4"/>
    <w:rsid w:val="005B373D"/>
    <w:rsid w:val="005B3AA2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C48"/>
    <w:rsid w:val="005B5CD5"/>
    <w:rsid w:val="005B5EC8"/>
    <w:rsid w:val="005B6007"/>
    <w:rsid w:val="005B63DC"/>
    <w:rsid w:val="005B64CD"/>
    <w:rsid w:val="005B651C"/>
    <w:rsid w:val="005B661C"/>
    <w:rsid w:val="005B6AAB"/>
    <w:rsid w:val="005B722E"/>
    <w:rsid w:val="005B7239"/>
    <w:rsid w:val="005B7337"/>
    <w:rsid w:val="005B73F5"/>
    <w:rsid w:val="005B768F"/>
    <w:rsid w:val="005B7AA0"/>
    <w:rsid w:val="005B7CD6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2C0"/>
    <w:rsid w:val="005C5D78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B43"/>
    <w:rsid w:val="005D2D75"/>
    <w:rsid w:val="005D2F2A"/>
    <w:rsid w:val="005D2FB8"/>
    <w:rsid w:val="005D32BE"/>
    <w:rsid w:val="005D3462"/>
    <w:rsid w:val="005D3889"/>
    <w:rsid w:val="005D3B48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B1"/>
    <w:rsid w:val="005E09C8"/>
    <w:rsid w:val="005E0A63"/>
    <w:rsid w:val="005E0F4C"/>
    <w:rsid w:val="005E135F"/>
    <w:rsid w:val="005E1538"/>
    <w:rsid w:val="005E1766"/>
    <w:rsid w:val="005E1770"/>
    <w:rsid w:val="005E18CA"/>
    <w:rsid w:val="005E1B3C"/>
    <w:rsid w:val="005E1C36"/>
    <w:rsid w:val="005E1E2E"/>
    <w:rsid w:val="005E1FA4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2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3C"/>
    <w:rsid w:val="005E6043"/>
    <w:rsid w:val="005E6159"/>
    <w:rsid w:val="005E6873"/>
    <w:rsid w:val="005E68C1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E7F6A"/>
    <w:rsid w:val="005F0895"/>
    <w:rsid w:val="005F0A60"/>
    <w:rsid w:val="005F0C22"/>
    <w:rsid w:val="005F0D48"/>
    <w:rsid w:val="005F0E51"/>
    <w:rsid w:val="005F0E92"/>
    <w:rsid w:val="005F128E"/>
    <w:rsid w:val="005F1855"/>
    <w:rsid w:val="005F1896"/>
    <w:rsid w:val="005F18A9"/>
    <w:rsid w:val="005F1FB6"/>
    <w:rsid w:val="005F2426"/>
    <w:rsid w:val="005F29D1"/>
    <w:rsid w:val="005F2EEF"/>
    <w:rsid w:val="005F30F9"/>
    <w:rsid w:val="005F31C5"/>
    <w:rsid w:val="005F3852"/>
    <w:rsid w:val="005F3BA7"/>
    <w:rsid w:val="005F3E2A"/>
    <w:rsid w:val="005F4000"/>
    <w:rsid w:val="005F44FD"/>
    <w:rsid w:val="005F471D"/>
    <w:rsid w:val="005F4736"/>
    <w:rsid w:val="005F497A"/>
    <w:rsid w:val="005F4D03"/>
    <w:rsid w:val="005F52B8"/>
    <w:rsid w:val="005F5419"/>
    <w:rsid w:val="005F54DA"/>
    <w:rsid w:val="005F58FE"/>
    <w:rsid w:val="005F628D"/>
    <w:rsid w:val="005F642C"/>
    <w:rsid w:val="005F64F6"/>
    <w:rsid w:val="005F6911"/>
    <w:rsid w:val="005F694C"/>
    <w:rsid w:val="005F6B47"/>
    <w:rsid w:val="005F6C92"/>
    <w:rsid w:val="005F6D3D"/>
    <w:rsid w:val="005F6F7E"/>
    <w:rsid w:val="005F71D6"/>
    <w:rsid w:val="005F79DA"/>
    <w:rsid w:val="005F7EFF"/>
    <w:rsid w:val="00600267"/>
    <w:rsid w:val="00600279"/>
    <w:rsid w:val="0060037D"/>
    <w:rsid w:val="0060040D"/>
    <w:rsid w:val="00600CA1"/>
    <w:rsid w:val="00600E2C"/>
    <w:rsid w:val="00601086"/>
    <w:rsid w:val="006010B9"/>
    <w:rsid w:val="006013A4"/>
    <w:rsid w:val="006013DD"/>
    <w:rsid w:val="0060171F"/>
    <w:rsid w:val="00601744"/>
    <w:rsid w:val="00601982"/>
    <w:rsid w:val="006019D1"/>
    <w:rsid w:val="00601B6F"/>
    <w:rsid w:val="00601D45"/>
    <w:rsid w:val="00601E2A"/>
    <w:rsid w:val="00601ED1"/>
    <w:rsid w:val="00602268"/>
    <w:rsid w:val="00602464"/>
    <w:rsid w:val="0060246A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1C0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076C7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6D5"/>
    <w:rsid w:val="0061281E"/>
    <w:rsid w:val="00612B23"/>
    <w:rsid w:val="00612E7E"/>
    <w:rsid w:val="00613164"/>
    <w:rsid w:val="00613442"/>
    <w:rsid w:val="006135C2"/>
    <w:rsid w:val="00613670"/>
    <w:rsid w:val="00613731"/>
    <w:rsid w:val="00613826"/>
    <w:rsid w:val="006138F7"/>
    <w:rsid w:val="0061394D"/>
    <w:rsid w:val="00613AE2"/>
    <w:rsid w:val="00613AFD"/>
    <w:rsid w:val="00613C63"/>
    <w:rsid w:val="00613C7F"/>
    <w:rsid w:val="00613FFA"/>
    <w:rsid w:val="00614080"/>
    <w:rsid w:val="006140FB"/>
    <w:rsid w:val="00614C02"/>
    <w:rsid w:val="00614D10"/>
    <w:rsid w:val="0061500A"/>
    <w:rsid w:val="006150C9"/>
    <w:rsid w:val="00615712"/>
    <w:rsid w:val="00615A00"/>
    <w:rsid w:val="00615B0D"/>
    <w:rsid w:val="00615E48"/>
    <w:rsid w:val="00616303"/>
    <w:rsid w:val="006166AD"/>
    <w:rsid w:val="006168C6"/>
    <w:rsid w:val="00616ADB"/>
    <w:rsid w:val="00617130"/>
    <w:rsid w:val="006172F0"/>
    <w:rsid w:val="006179D4"/>
    <w:rsid w:val="00620138"/>
    <w:rsid w:val="00620463"/>
    <w:rsid w:val="00620480"/>
    <w:rsid w:val="00620A04"/>
    <w:rsid w:val="00621038"/>
    <w:rsid w:val="00621446"/>
    <w:rsid w:val="00621AC3"/>
    <w:rsid w:val="00622061"/>
    <w:rsid w:val="00622225"/>
    <w:rsid w:val="006222A0"/>
    <w:rsid w:val="00622339"/>
    <w:rsid w:val="0062236F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184"/>
    <w:rsid w:val="006276B0"/>
    <w:rsid w:val="0062782F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46"/>
    <w:rsid w:val="00633A5F"/>
    <w:rsid w:val="00633DD3"/>
    <w:rsid w:val="006341C2"/>
    <w:rsid w:val="006342D1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621E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4E8"/>
    <w:rsid w:val="00637780"/>
    <w:rsid w:val="0063789F"/>
    <w:rsid w:val="00637D19"/>
    <w:rsid w:val="00637FB0"/>
    <w:rsid w:val="006402CC"/>
    <w:rsid w:val="00640569"/>
    <w:rsid w:val="006407AC"/>
    <w:rsid w:val="00640A4A"/>
    <w:rsid w:val="00640C2C"/>
    <w:rsid w:val="00640D4C"/>
    <w:rsid w:val="00640E49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01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84E"/>
    <w:rsid w:val="0064596B"/>
    <w:rsid w:val="006459D9"/>
    <w:rsid w:val="00645AA9"/>
    <w:rsid w:val="00645B28"/>
    <w:rsid w:val="006460AA"/>
    <w:rsid w:val="00646BB2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160"/>
    <w:rsid w:val="0065122E"/>
    <w:rsid w:val="0065171D"/>
    <w:rsid w:val="0065175E"/>
    <w:rsid w:val="00651771"/>
    <w:rsid w:val="00651858"/>
    <w:rsid w:val="00651C0B"/>
    <w:rsid w:val="00651D4A"/>
    <w:rsid w:val="00651DAB"/>
    <w:rsid w:val="006524DA"/>
    <w:rsid w:val="006525F4"/>
    <w:rsid w:val="006526C2"/>
    <w:rsid w:val="006528C9"/>
    <w:rsid w:val="00652A8F"/>
    <w:rsid w:val="00652AC0"/>
    <w:rsid w:val="00652C4F"/>
    <w:rsid w:val="00652D89"/>
    <w:rsid w:val="00652D9A"/>
    <w:rsid w:val="00652DA7"/>
    <w:rsid w:val="00652F93"/>
    <w:rsid w:val="00652FAD"/>
    <w:rsid w:val="00653245"/>
    <w:rsid w:val="006532A7"/>
    <w:rsid w:val="0065394C"/>
    <w:rsid w:val="00653F5F"/>
    <w:rsid w:val="00654359"/>
    <w:rsid w:val="006544FD"/>
    <w:rsid w:val="006547F5"/>
    <w:rsid w:val="006552DD"/>
    <w:rsid w:val="00655A48"/>
    <w:rsid w:val="00655C30"/>
    <w:rsid w:val="00655E5D"/>
    <w:rsid w:val="006560D9"/>
    <w:rsid w:val="00656154"/>
    <w:rsid w:val="006562C5"/>
    <w:rsid w:val="0065645E"/>
    <w:rsid w:val="0065654F"/>
    <w:rsid w:val="006568CD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472"/>
    <w:rsid w:val="00660684"/>
    <w:rsid w:val="0066069C"/>
    <w:rsid w:val="00660CCB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E9C"/>
    <w:rsid w:val="006631CF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7F8"/>
    <w:rsid w:val="006669B4"/>
    <w:rsid w:val="00666A8E"/>
    <w:rsid w:val="00666CA7"/>
    <w:rsid w:val="006673EC"/>
    <w:rsid w:val="006675A3"/>
    <w:rsid w:val="006676BA"/>
    <w:rsid w:val="0066795D"/>
    <w:rsid w:val="00667B0D"/>
    <w:rsid w:val="00667BA7"/>
    <w:rsid w:val="00667D69"/>
    <w:rsid w:val="006701A6"/>
    <w:rsid w:val="006704F8"/>
    <w:rsid w:val="00670549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2420"/>
    <w:rsid w:val="0067251A"/>
    <w:rsid w:val="006726E2"/>
    <w:rsid w:val="0067271A"/>
    <w:rsid w:val="00672D3E"/>
    <w:rsid w:val="006730F9"/>
    <w:rsid w:val="00673141"/>
    <w:rsid w:val="00673ADE"/>
    <w:rsid w:val="00673C50"/>
    <w:rsid w:val="00673F36"/>
    <w:rsid w:val="0067436E"/>
    <w:rsid w:val="00674872"/>
    <w:rsid w:val="00674A8D"/>
    <w:rsid w:val="00674D5B"/>
    <w:rsid w:val="00674DAC"/>
    <w:rsid w:val="00674DC2"/>
    <w:rsid w:val="00674E1B"/>
    <w:rsid w:val="00675135"/>
    <w:rsid w:val="0067532C"/>
    <w:rsid w:val="006758B0"/>
    <w:rsid w:val="00675AFA"/>
    <w:rsid w:val="00675E8E"/>
    <w:rsid w:val="006761F9"/>
    <w:rsid w:val="00676263"/>
    <w:rsid w:val="006766F1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AA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DF0"/>
    <w:rsid w:val="00680E41"/>
    <w:rsid w:val="006810C3"/>
    <w:rsid w:val="006812C0"/>
    <w:rsid w:val="006813AE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87FFC"/>
    <w:rsid w:val="0069033F"/>
    <w:rsid w:val="006903C0"/>
    <w:rsid w:val="00690C25"/>
    <w:rsid w:val="00690C5E"/>
    <w:rsid w:val="006915F7"/>
    <w:rsid w:val="006916E9"/>
    <w:rsid w:val="00691A6B"/>
    <w:rsid w:val="00691ABD"/>
    <w:rsid w:val="00691C40"/>
    <w:rsid w:val="006920EE"/>
    <w:rsid w:val="00692749"/>
    <w:rsid w:val="00692940"/>
    <w:rsid w:val="006929AA"/>
    <w:rsid w:val="00692A62"/>
    <w:rsid w:val="00693775"/>
    <w:rsid w:val="006938CC"/>
    <w:rsid w:val="006939A6"/>
    <w:rsid w:val="00693AF1"/>
    <w:rsid w:val="00693B4E"/>
    <w:rsid w:val="00694626"/>
    <w:rsid w:val="00694D40"/>
    <w:rsid w:val="00694D48"/>
    <w:rsid w:val="00695835"/>
    <w:rsid w:val="006961CA"/>
    <w:rsid w:val="0069627A"/>
    <w:rsid w:val="0069629C"/>
    <w:rsid w:val="00696463"/>
    <w:rsid w:val="00696662"/>
    <w:rsid w:val="00696CBD"/>
    <w:rsid w:val="00696DD7"/>
    <w:rsid w:val="00697573"/>
    <w:rsid w:val="006976D5"/>
    <w:rsid w:val="006976DB"/>
    <w:rsid w:val="00697728"/>
    <w:rsid w:val="00697737"/>
    <w:rsid w:val="006977F4"/>
    <w:rsid w:val="00697889"/>
    <w:rsid w:val="00697B67"/>
    <w:rsid w:val="00697B97"/>
    <w:rsid w:val="00697DDC"/>
    <w:rsid w:val="006A0024"/>
    <w:rsid w:val="006A00CC"/>
    <w:rsid w:val="006A0368"/>
    <w:rsid w:val="006A09A7"/>
    <w:rsid w:val="006A1020"/>
    <w:rsid w:val="006A147A"/>
    <w:rsid w:val="006A1489"/>
    <w:rsid w:val="006A1AA7"/>
    <w:rsid w:val="006A1AA8"/>
    <w:rsid w:val="006A1B09"/>
    <w:rsid w:val="006A1DDD"/>
    <w:rsid w:val="006A1E4A"/>
    <w:rsid w:val="006A1F2F"/>
    <w:rsid w:val="006A2141"/>
    <w:rsid w:val="006A2559"/>
    <w:rsid w:val="006A27D7"/>
    <w:rsid w:val="006A2BC6"/>
    <w:rsid w:val="006A2CEE"/>
    <w:rsid w:val="006A30A4"/>
    <w:rsid w:val="006A30F6"/>
    <w:rsid w:val="006A39FD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A5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E00"/>
    <w:rsid w:val="006B11BF"/>
    <w:rsid w:val="006B1323"/>
    <w:rsid w:val="006B1463"/>
    <w:rsid w:val="006B1605"/>
    <w:rsid w:val="006B16ED"/>
    <w:rsid w:val="006B188D"/>
    <w:rsid w:val="006B1A70"/>
    <w:rsid w:val="006B1ACA"/>
    <w:rsid w:val="006B1D80"/>
    <w:rsid w:val="006B1F75"/>
    <w:rsid w:val="006B2258"/>
    <w:rsid w:val="006B2B5C"/>
    <w:rsid w:val="006B2D43"/>
    <w:rsid w:val="006B3101"/>
    <w:rsid w:val="006B33E8"/>
    <w:rsid w:val="006B3756"/>
    <w:rsid w:val="006B3978"/>
    <w:rsid w:val="006B3D30"/>
    <w:rsid w:val="006B3D46"/>
    <w:rsid w:val="006B3FA5"/>
    <w:rsid w:val="006B40F1"/>
    <w:rsid w:val="006B40F4"/>
    <w:rsid w:val="006B475A"/>
    <w:rsid w:val="006B4A1F"/>
    <w:rsid w:val="006B4A74"/>
    <w:rsid w:val="006B4F00"/>
    <w:rsid w:val="006B5260"/>
    <w:rsid w:val="006B53DC"/>
    <w:rsid w:val="006B55A9"/>
    <w:rsid w:val="006B55C2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61B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823"/>
    <w:rsid w:val="006C28D9"/>
    <w:rsid w:val="006C2923"/>
    <w:rsid w:val="006C2AA4"/>
    <w:rsid w:val="006C327B"/>
    <w:rsid w:val="006C33A9"/>
    <w:rsid w:val="006C3463"/>
    <w:rsid w:val="006C358C"/>
    <w:rsid w:val="006C3859"/>
    <w:rsid w:val="006C3ACD"/>
    <w:rsid w:val="006C43F0"/>
    <w:rsid w:val="006C4A18"/>
    <w:rsid w:val="006C4CDC"/>
    <w:rsid w:val="006C4CF0"/>
    <w:rsid w:val="006C4EFB"/>
    <w:rsid w:val="006C4F2A"/>
    <w:rsid w:val="006C4F52"/>
    <w:rsid w:val="006C52B1"/>
    <w:rsid w:val="006C57DD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7089"/>
    <w:rsid w:val="006C70F3"/>
    <w:rsid w:val="006C72E2"/>
    <w:rsid w:val="006C7833"/>
    <w:rsid w:val="006D02B9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34A"/>
    <w:rsid w:val="006D2419"/>
    <w:rsid w:val="006D242F"/>
    <w:rsid w:val="006D243D"/>
    <w:rsid w:val="006D258B"/>
    <w:rsid w:val="006D2875"/>
    <w:rsid w:val="006D2973"/>
    <w:rsid w:val="006D2F4B"/>
    <w:rsid w:val="006D323A"/>
    <w:rsid w:val="006D3399"/>
    <w:rsid w:val="006D33E6"/>
    <w:rsid w:val="006D3458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A0"/>
    <w:rsid w:val="006D7CA6"/>
    <w:rsid w:val="006E013F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24C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50FE"/>
    <w:rsid w:val="006E567B"/>
    <w:rsid w:val="006E5B30"/>
    <w:rsid w:val="006E5F3A"/>
    <w:rsid w:val="006E6469"/>
    <w:rsid w:val="006E6522"/>
    <w:rsid w:val="006E6732"/>
    <w:rsid w:val="006E69EF"/>
    <w:rsid w:val="006E6AA7"/>
    <w:rsid w:val="006E6BAC"/>
    <w:rsid w:val="006E6CB1"/>
    <w:rsid w:val="006E6D56"/>
    <w:rsid w:val="006E740C"/>
    <w:rsid w:val="006E752E"/>
    <w:rsid w:val="006E767C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3EA"/>
    <w:rsid w:val="006F246D"/>
    <w:rsid w:val="006F274A"/>
    <w:rsid w:val="006F2958"/>
    <w:rsid w:val="006F29F4"/>
    <w:rsid w:val="006F2A17"/>
    <w:rsid w:val="006F2CCB"/>
    <w:rsid w:val="006F2D7D"/>
    <w:rsid w:val="006F2DA5"/>
    <w:rsid w:val="006F2E7C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BBB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18A"/>
    <w:rsid w:val="00703461"/>
    <w:rsid w:val="00703644"/>
    <w:rsid w:val="00703921"/>
    <w:rsid w:val="00703998"/>
    <w:rsid w:val="00703AC2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E09"/>
    <w:rsid w:val="00712F76"/>
    <w:rsid w:val="00712F7F"/>
    <w:rsid w:val="0071316E"/>
    <w:rsid w:val="0071335A"/>
    <w:rsid w:val="007133AD"/>
    <w:rsid w:val="0071380B"/>
    <w:rsid w:val="00713931"/>
    <w:rsid w:val="00713B78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3D8"/>
    <w:rsid w:val="007155B7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6F7C"/>
    <w:rsid w:val="00717145"/>
    <w:rsid w:val="00717451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47C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613"/>
    <w:rsid w:val="00725770"/>
    <w:rsid w:val="0072599E"/>
    <w:rsid w:val="00725ACE"/>
    <w:rsid w:val="00725D7A"/>
    <w:rsid w:val="0072617E"/>
    <w:rsid w:val="00726222"/>
    <w:rsid w:val="00726580"/>
    <w:rsid w:val="0072665C"/>
    <w:rsid w:val="00726EE5"/>
    <w:rsid w:val="007273B1"/>
    <w:rsid w:val="007279CD"/>
    <w:rsid w:val="00727D97"/>
    <w:rsid w:val="00727FAE"/>
    <w:rsid w:val="00727FC7"/>
    <w:rsid w:val="00730649"/>
    <w:rsid w:val="007306A2"/>
    <w:rsid w:val="00730B06"/>
    <w:rsid w:val="00730FE2"/>
    <w:rsid w:val="00730FEB"/>
    <w:rsid w:val="0073111E"/>
    <w:rsid w:val="00731241"/>
    <w:rsid w:val="0073127E"/>
    <w:rsid w:val="0073188A"/>
    <w:rsid w:val="00731984"/>
    <w:rsid w:val="007319D7"/>
    <w:rsid w:val="00731BEB"/>
    <w:rsid w:val="00731C79"/>
    <w:rsid w:val="00731D61"/>
    <w:rsid w:val="007321BC"/>
    <w:rsid w:val="007323B9"/>
    <w:rsid w:val="007325F8"/>
    <w:rsid w:val="00732C75"/>
    <w:rsid w:val="00733170"/>
    <w:rsid w:val="0073317F"/>
    <w:rsid w:val="007331FD"/>
    <w:rsid w:val="00733535"/>
    <w:rsid w:val="0073358F"/>
    <w:rsid w:val="0073369C"/>
    <w:rsid w:val="007337E9"/>
    <w:rsid w:val="00733BBF"/>
    <w:rsid w:val="00733C0B"/>
    <w:rsid w:val="00733FF5"/>
    <w:rsid w:val="0073410A"/>
    <w:rsid w:val="007341E3"/>
    <w:rsid w:val="0073444B"/>
    <w:rsid w:val="007348D1"/>
    <w:rsid w:val="00734921"/>
    <w:rsid w:val="00734A23"/>
    <w:rsid w:val="00734A93"/>
    <w:rsid w:val="00734DA8"/>
    <w:rsid w:val="00734E73"/>
    <w:rsid w:val="00734EA9"/>
    <w:rsid w:val="00735007"/>
    <w:rsid w:val="00735083"/>
    <w:rsid w:val="00735FAF"/>
    <w:rsid w:val="00736188"/>
    <w:rsid w:val="00736256"/>
    <w:rsid w:val="00736908"/>
    <w:rsid w:val="00736B7A"/>
    <w:rsid w:val="00736EF4"/>
    <w:rsid w:val="00736FFD"/>
    <w:rsid w:val="00737252"/>
    <w:rsid w:val="00737255"/>
    <w:rsid w:val="00737257"/>
    <w:rsid w:val="007373D1"/>
    <w:rsid w:val="00737473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103D"/>
    <w:rsid w:val="00741526"/>
    <w:rsid w:val="00741763"/>
    <w:rsid w:val="00741FFA"/>
    <w:rsid w:val="007420A6"/>
    <w:rsid w:val="00742288"/>
    <w:rsid w:val="00742755"/>
    <w:rsid w:val="00742AAF"/>
    <w:rsid w:val="00742B75"/>
    <w:rsid w:val="00742E19"/>
    <w:rsid w:val="00742EC0"/>
    <w:rsid w:val="00742F0D"/>
    <w:rsid w:val="007432B1"/>
    <w:rsid w:val="00743388"/>
    <w:rsid w:val="0074349D"/>
    <w:rsid w:val="007435C5"/>
    <w:rsid w:val="0074384A"/>
    <w:rsid w:val="0074389E"/>
    <w:rsid w:val="0074399A"/>
    <w:rsid w:val="0074471F"/>
    <w:rsid w:val="007449C7"/>
    <w:rsid w:val="00744A6C"/>
    <w:rsid w:val="00745405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EEA"/>
    <w:rsid w:val="00746F44"/>
    <w:rsid w:val="00747180"/>
    <w:rsid w:val="007471BE"/>
    <w:rsid w:val="00747246"/>
    <w:rsid w:val="0074742A"/>
    <w:rsid w:val="0074772D"/>
    <w:rsid w:val="00747777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1DE5"/>
    <w:rsid w:val="00752591"/>
    <w:rsid w:val="0075261E"/>
    <w:rsid w:val="007526D9"/>
    <w:rsid w:val="007529A3"/>
    <w:rsid w:val="00752A0F"/>
    <w:rsid w:val="00752A5A"/>
    <w:rsid w:val="00752B03"/>
    <w:rsid w:val="00752B1B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E61"/>
    <w:rsid w:val="0075622F"/>
    <w:rsid w:val="007562C5"/>
    <w:rsid w:val="00756561"/>
    <w:rsid w:val="0075687F"/>
    <w:rsid w:val="0075693C"/>
    <w:rsid w:val="00756A23"/>
    <w:rsid w:val="007571BF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27"/>
    <w:rsid w:val="00760E57"/>
    <w:rsid w:val="0076136F"/>
    <w:rsid w:val="007616FA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A26"/>
    <w:rsid w:val="00764C5E"/>
    <w:rsid w:val="00764D07"/>
    <w:rsid w:val="00764E20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58D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B0E"/>
    <w:rsid w:val="00774C0D"/>
    <w:rsid w:val="00774E07"/>
    <w:rsid w:val="00775066"/>
    <w:rsid w:val="00775278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20D4"/>
    <w:rsid w:val="007823DF"/>
    <w:rsid w:val="007827C1"/>
    <w:rsid w:val="0078318D"/>
    <w:rsid w:val="007831A9"/>
    <w:rsid w:val="007832D7"/>
    <w:rsid w:val="007832DF"/>
    <w:rsid w:val="00783332"/>
    <w:rsid w:val="007834D0"/>
    <w:rsid w:val="007837A9"/>
    <w:rsid w:val="007838F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1"/>
    <w:rsid w:val="0078487E"/>
    <w:rsid w:val="00784981"/>
    <w:rsid w:val="00784AFD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F2"/>
    <w:rsid w:val="00785E81"/>
    <w:rsid w:val="00785F52"/>
    <w:rsid w:val="0078626A"/>
    <w:rsid w:val="00786896"/>
    <w:rsid w:val="0078696A"/>
    <w:rsid w:val="00786BFE"/>
    <w:rsid w:val="00787085"/>
    <w:rsid w:val="00787173"/>
    <w:rsid w:val="0078719A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634"/>
    <w:rsid w:val="00792185"/>
    <w:rsid w:val="007921C1"/>
    <w:rsid w:val="00792D57"/>
    <w:rsid w:val="00792DCB"/>
    <w:rsid w:val="00792ECF"/>
    <w:rsid w:val="00792F41"/>
    <w:rsid w:val="007932C2"/>
    <w:rsid w:val="0079365A"/>
    <w:rsid w:val="007937AF"/>
    <w:rsid w:val="00793B39"/>
    <w:rsid w:val="00793FA5"/>
    <w:rsid w:val="007940A6"/>
    <w:rsid w:val="0079417F"/>
    <w:rsid w:val="007947C6"/>
    <w:rsid w:val="00794D33"/>
    <w:rsid w:val="00794E75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79"/>
    <w:rsid w:val="0079722F"/>
    <w:rsid w:val="007972C2"/>
    <w:rsid w:val="007974D1"/>
    <w:rsid w:val="00797BFD"/>
    <w:rsid w:val="00797EA5"/>
    <w:rsid w:val="00797F4B"/>
    <w:rsid w:val="007A0144"/>
    <w:rsid w:val="007A0884"/>
    <w:rsid w:val="007A0F21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546"/>
    <w:rsid w:val="007A26E5"/>
    <w:rsid w:val="007A2BDE"/>
    <w:rsid w:val="007A2D46"/>
    <w:rsid w:val="007A2E7E"/>
    <w:rsid w:val="007A2F07"/>
    <w:rsid w:val="007A2F35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74A"/>
    <w:rsid w:val="007A5785"/>
    <w:rsid w:val="007A5FAB"/>
    <w:rsid w:val="007A6229"/>
    <w:rsid w:val="007A628C"/>
    <w:rsid w:val="007A62C4"/>
    <w:rsid w:val="007A668E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3E4"/>
    <w:rsid w:val="007B07BC"/>
    <w:rsid w:val="007B0870"/>
    <w:rsid w:val="007B08E5"/>
    <w:rsid w:val="007B0AB8"/>
    <w:rsid w:val="007B0C99"/>
    <w:rsid w:val="007B101A"/>
    <w:rsid w:val="007B11D9"/>
    <w:rsid w:val="007B11DA"/>
    <w:rsid w:val="007B12E4"/>
    <w:rsid w:val="007B13D8"/>
    <w:rsid w:val="007B14AA"/>
    <w:rsid w:val="007B15F0"/>
    <w:rsid w:val="007B174B"/>
    <w:rsid w:val="007B1922"/>
    <w:rsid w:val="007B1F17"/>
    <w:rsid w:val="007B205C"/>
    <w:rsid w:val="007B223B"/>
    <w:rsid w:val="007B22E5"/>
    <w:rsid w:val="007B28EE"/>
    <w:rsid w:val="007B2B5D"/>
    <w:rsid w:val="007B2B6F"/>
    <w:rsid w:val="007B2F28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3D8D"/>
    <w:rsid w:val="007B41EC"/>
    <w:rsid w:val="007B4358"/>
    <w:rsid w:val="007B45F2"/>
    <w:rsid w:val="007B460C"/>
    <w:rsid w:val="007B4691"/>
    <w:rsid w:val="007B4700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E8"/>
    <w:rsid w:val="007B5F44"/>
    <w:rsid w:val="007B6334"/>
    <w:rsid w:val="007B6478"/>
    <w:rsid w:val="007B67F1"/>
    <w:rsid w:val="007B6C96"/>
    <w:rsid w:val="007B6E5C"/>
    <w:rsid w:val="007B7078"/>
    <w:rsid w:val="007B70D5"/>
    <w:rsid w:val="007B7192"/>
    <w:rsid w:val="007B772A"/>
    <w:rsid w:val="007B7896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7D"/>
    <w:rsid w:val="007C20A5"/>
    <w:rsid w:val="007C2147"/>
    <w:rsid w:val="007C227F"/>
    <w:rsid w:val="007C29EA"/>
    <w:rsid w:val="007C2D59"/>
    <w:rsid w:val="007C2FA8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4CC3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5E"/>
    <w:rsid w:val="007D16D4"/>
    <w:rsid w:val="007D1C7D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D63"/>
    <w:rsid w:val="007D3D68"/>
    <w:rsid w:val="007D3FDE"/>
    <w:rsid w:val="007D3FED"/>
    <w:rsid w:val="007D416C"/>
    <w:rsid w:val="007D4898"/>
    <w:rsid w:val="007D4900"/>
    <w:rsid w:val="007D4DA1"/>
    <w:rsid w:val="007D4E6C"/>
    <w:rsid w:val="007D4FFB"/>
    <w:rsid w:val="007D5165"/>
    <w:rsid w:val="007D51D1"/>
    <w:rsid w:val="007D5DBF"/>
    <w:rsid w:val="007D5F4A"/>
    <w:rsid w:val="007D6085"/>
    <w:rsid w:val="007D60F2"/>
    <w:rsid w:val="007D6658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C2F"/>
    <w:rsid w:val="007E0D3A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8F4"/>
    <w:rsid w:val="007E397D"/>
    <w:rsid w:val="007E3AC2"/>
    <w:rsid w:val="007E4664"/>
    <w:rsid w:val="007E466E"/>
    <w:rsid w:val="007E4771"/>
    <w:rsid w:val="007E49C9"/>
    <w:rsid w:val="007E4B8A"/>
    <w:rsid w:val="007E4C78"/>
    <w:rsid w:val="007E4CA8"/>
    <w:rsid w:val="007E4CC3"/>
    <w:rsid w:val="007E5A5D"/>
    <w:rsid w:val="007E5AE9"/>
    <w:rsid w:val="007E5B38"/>
    <w:rsid w:val="007E5C3C"/>
    <w:rsid w:val="007E5EDA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E7CF3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D9"/>
    <w:rsid w:val="007F2927"/>
    <w:rsid w:val="007F2B90"/>
    <w:rsid w:val="007F2EEA"/>
    <w:rsid w:val="007F37C2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D2B"/>
    <w:rsid w:val="007F64CF"/>
    <w:rsid w:val="007F650D"/>
    <w:rsid w:val="007F6596"/>
    <w:rsid w:val="007F6751"/>
    <w:rsid w:val="007F6D3C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86F"/>
    <w:rsid w:val="00802910"/>
    <w:rsid w:val="00802D1A"/>
    <w:rsid w:val="00803808"/>
    <w:rsid w:val="00803CBB"/>
    <w:rsid w:val="00803D3E"/>
    <w:rsid w:val="00803D82"/>
    <w:rsid w:val="00803DEE"/>
    <w:rsid w:val="00803E34"/>
    <w:rsid w:val="00803E49"/>
    <w:rsid w:val="00803E63"/>
    <w:rsid w:val="00804148"/>
    <w:rsid w:val="00804212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5"/>
    <w:rsid w:val="008069DF"/>
    <w:rsid w:val="00806BCF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250"/>
    <w:rsid w:val="008105C9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A32"/>
    <w:rsid w:val="0081310E"/>
    <w:rsid w:val="008133AF"/>
    <w:rsid w:val="008133B1"/>
    <w:rsid w:val="00813CDA"/>
    <w:rsid w:val="00813CF0"/>
    <w:rsid w:val="00813F8B"/>
    <w:rsid w:val="008140A5"/>
    <w:rsid w:val="00814470"/>
    <w:rsid w:val="00814879"/>
    <w:rsid w:val="00814C9C"/>
    <w:rsid w:val="00814DB3"/>
    <w:rsid w:val="00814E3F"/>
    <w:rsid w:val="00814E4A"/>
    <w:rsid w:val="00814EA5"/>
    <w:rsid w:val="00815150"/>
    <w:rsid w:val="00815478"/>
    <w:rsid w:val="00815938"/>
    <w:rsid w:val="0081599B"/>
    <w:rsid w:val="008159CB"/>
    <w:rsid w:val="008159F2"/>
    <w:rsid w:val="00815A03"/>
    <w:rsid w:val="00815BCC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7FC"/>
    <w:rsid w:val="00820904"/>
    <w:rsid w:val="00820A13"/>
    <w:rsid w:val="00820AEE"/>
    <w:rsid w:val="00820B8A"/>
    <w:rsid w:val="00820BB2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7266"/>
    <w:rsid w:val="0082744C"/>
    <w:rsid w:val="00827E1B"/>
    <w:rsid w:val="0083012B"/>
    <w:rsid w:val="0083039F"/>
    <w:rsid w:val="008306FF"/>
    <w:rsid w:val="00830765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0"/>
    <w:rsid w:val="00832C79"/>
    <w:rsid w:val="00832D3D"/>
    <w:rsid w:val="008331BF"/>
    <w:rsid w:val="008332C3"/>
    <w:rsid w:val="00833431"/>
    <w:rsid w:val="00833C2E"/>
    <w:rsid w:val="00833C93"/>
    <w:rsid w:val="008340BF"/>
    <w:rsid w:val="008342FA"/>
    <w:rsid w:val="008345AB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AD4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7D5"/>
    <w:rsid w:val="0084282C"/>
    <w:rsid w:val="00842A1E"/>
    <w:rsid w:val="00842DBA"/>
    <w:rsid w:val="00843814"/>
    <w:rsid w:val="0084381E"/>
    <w:rsid w:val="00843904"/>
    <w:rsid w:val="008439B8"/>
    <w:rsid w:val="00843BB5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945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C2F"/>
    <w:rsid w:val="00852E2A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CD"/>
    <w:rsid w:val="00854BD2"/>
    <w:rsid w:val="00854CAA"/>
    <w:rsid w:val="0085503D"/>
    <w:rsid w:val="00855075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0CA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27C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6A"/>
    <w:rsid w:val="008658A6"/>
    <w:rsid w:val="00865917"/>
    <w:rsid w:val="00865AC9"/>
    <w:rsid w:val="00865DA3"/>
    <w:rsid w:val="008660A9"/>
    <w:rsid w:val="00866122"/>
    <w:rsid w:val="00866819"/>
    <w:rsid w:val="008668E7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207C"/>
    <w:rsid w:val="0087213D"/>
    <w:rsid w:val="00872145"/>
    <w:rsid w:val="008727E0"/>
    <w:rsid w:val="008728DA"/>
    <w:rsid w:val="00872ABC"/>
    <w:rsid w:val="00872B0A"/>
    <w:rsid w:val="008730A9"/>
    <w:rsid w:val="00873258"/>
    <w:rsid w:val="008735F6"/>
    <w:rsid w:val="00873735"/>
    <w:rsid w:val="00873743"/>
    <w:rsid w:val="008737D0"/>
    <w:rsid w:val="00873B28"/>
    <w:rsid w:val="00873DD9"/>
    <w:rsid w:val="00873FFA"/>
    <w:rsid w:val="008743DA"/>
    <w:rsid w:val="00874721"/>
    <w:rsid w:val="008751BB"/>
    <w:rsid w:val="0087565E"/>
    <w:rsid w:val="00875863"/>
    <w:rsid w:val="008758B9"/>
    <w:rsid w:val="00875959"/>
    <w:rsid w:val="00875A0C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77ED2"/>
    <w:rsid w:val="00880024"/>
    <w:rsid w:val="008800CD"/>
    <w:rsid w:val="0088070B"/>
    <w:rsid w:val="00880ED5"/>
    <w:rsid w:val="0088114B"/>
    <w:rsid w:val="008815F0"/>
    <w:rsid w:val="008817E9"/>
    <w:rsid w:val="00881E2E"/>
    <w:rsid w:val="00881F37"/>
    <w:rsid w:val="00882010"/>
    <w:rsid w:val="008821A2"/>
    <w:rsid w:val="00882B4A"/>
    <w:rsid w:val="00882B85"/>
    <w:rsid w:val="00882E2B"/>
    <w:rsid w:val="00882FAF"/>
    <w:rsid w:val="00883190"/>
    <w:rsid w:val="00883221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4DE3"/>
    <w:rsid w:val="008855AB"/>
    <w:rsid w:val="00885908"/>
    <w:rsid w:val="00885AF5"/>
    <w:rsid w:val="00885F36"/>
    <w:rsid w:val="00885FE9"/>
    <w:rsid w:val="00886021"/>
    <w:rsid w:val="0088685C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1E8"/>
    <w:rsid w:val="00894484"/>
    <w:rsid w:val="00894696"/>
    <w:rsid w:val="00894740"/>
    <w:rsid w:val="0089487D"/>
    <w:rsid w:val="0089535E"/>
    <w:rsid w:val="008955FC"/>
    <w:rsid w:val="00895800"/>
    <w:rsid w:val="008958C4"/>
    <w:rsid w:val="0089590C"/>
    <w:rsid w:val="0089592E"/>
    <w:rsid w:val="00895F71"/>
    <w:rsid w:val="00895F76"/>
    <w:rsid w:val="008962F0"/>
    <w:rsid w:val="00896309"/>
    <w:rsid w:val="00896385"/>
    <w:rsid w:val="0089655D"/>
    <w:rsid w:val="00896708"/>
    <w:rsid w:val="0089678A"/>
    <w:rsid w:val="00896CFC"/>
    <w:rsid w:val="00896E18"/>
    <w:rsid w:val="00897398"/>
    <w:rsid w:val="00897972"/>
    <w:rsid w:val="00897ECF"/>
    <w:rsid w:val="008A09B7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974"/>
    <w:rsid w:val="008A2C9F"/>
    <w:rsid w:val="008A2DE6"/>
    <w:rsid w:val="008A327B"/>
    <w:rsid w:val="008A36A7"/>
    <w:rsid w:val="008A3926"/>
    <w:rsid w:val="008A3BA7"/>
    <w:rsid w:val="008A3C6C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012"/>
    <w:rsid w:val="008A6264"/>
    <w:rsid w:val="008A695F"/>
    <w:rsid w:val="008A6A93"/>
    <w:rsid w:val="008A6F39"/>
    <w:rsid w:val="008A6FA9"/>
    <w:rsid w:val="008A7009"/>
    <w:rsid w:val="008A72C9"/>
    <w:rsid w:val="008A749B"/>
    <w:rsid w:val="008A7782"/>
    <w:rsid w:val="008A784F"/>
    <w:rsid w:val="008A7E94"/>
    <w:rsid w:val="008B0342"/>
    <w:rsid w:val="008B048D"/>
    <w:rsid w:val="008B07C1"/>
    <w:rsid w:val="008B0A0A"/>
    <w:rsid w:val="008B0BD8"/>
    <w:rsid w:val="008B0C50"/>
    <w:rsid w:val="008B0D5B"/>
    <w:rsid w:val="008B14B5"/>
    <w:rsid w:val="008B1631"/>
    <w:rsid w:val="008B174F"/>
    <w:rsid w:val="008B1823"/>
    <w:rsid w:val="008B1E4C"/>
    <w:rsid w:val="008B1ED5"/>
    <w:rsid w:val="008B22AB"/>
    <w:rsid w:val="008B2968"/>
    <w:rsid w:val="008B312C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2C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93"/>
    <w:rsid w:val="008B6D0D"/>
    <w:rsid w:val="008B7106"/>
    <w:rsid w:val="008B71EF"/>
    <w:rsid w:val="008B7586"/>
    <w:rsid w:val="008B79A7"/>
    <w:rsid w:val="008B7B85"/>
    <w:rsid w:val="008B7DE9"/>
    <w:rsid w:val="008B7F4B"/>
    <w:rsid w:val="008C0357"/>
    <w:rsid w:val="008C05D7"/>
    <w:rsid w:val="008C0A3B"/>
    <w:rsid w:val="008C0CB9"/>
    <w:rsid w:val="008C0F9C"/>
    <w:rsid w:val="008C1484"/>
    <w:rsid w:val="008C191D"/>
    <w:rsid w:val="008C1E1B"/>
    <w:rsid w:val="008C2454"/>
    <w:rsid w:val="008C2C26"/>
    <w:rsid w:val="008C2C4E"/>
    <w:rsid w:val="008C30AB"/>
    <w:rsid w:val="008C3257"/>
    <w:rsid w:val="008C338F"/>
    <w:rsid w:val="008C354E"/>
    <w:rsid w:val="008C3629"/>
    <w:rsid w:val="008C3AC7"/>
    <w:rsid w:val="008C3C1A"/>
    <w:rsid w:val="008C3D08"/>
    <w:rsid w:val="008C3FBE"/>
    <w:rsid w:val="008C4B1C"/>
    <w:rsid w:val="008C4B53"/>
    <w:rsid w:val="008C4B5E"/>
    <w:rsid w:val="008C4E8E"/>
    <w:rsid w:val="008C544A"/>
    <w:rsid w:val="008C56E5"/>
    <w:rsid w:val="008C57BD"/>
    <w:rsid w:val="008C5871"/>
    <w:rsid w:val="008C5A2B"/>
    <w:rsid w:val="008C5A67"/>
    <w:rsid w:val="008C5A8C"/>
    <w:rsid w:val="008C5C45"/>
    <w:rsid w:val="008C5F10"/>
    <w:rsid w:val="008C5F2E"/>
    <w:rsid w:val="008C616C"/>
    <w:rsid w:val="008C6B44"/>
    <w:rsid w:val="008C7022"/>
    <w:rsid w:val="008C7418"/>
    <w:rsid w:val="008C75C4"/>
    <w:rsid w:val="008C7846"/>
    <w:rsid w:val="008C7909"/>
    <w:rsid w:val="008C7B09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85"/>
    <w:rsid w:val="008D244F"/>
    <w:rsid w:val="008D2603"/>
    <w:rsid w:val="008D2721"/>
    <w:rsid w:val="008D2731"/>
    <w:rsid w:val="008D2C62"/>
    <w:rsid w:val="008D3063"/>
    <w:rsid w:val="008D3561"/>
    <w:rsid w:val="008D3635"/>
    <w:rsid w:val="008D3A30"/>
    <w:rsid w:val="008D3CB4"/>
    <w:rsid w:val="008D3EF0"/>
    <w:rsid w:val="008D41BA"/>
    <w:rsid w:val="008D43A7"/>
    <w:rsid w:val="008D4BA1"/>
    <w:rsid w:val="008D501E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672"/>
    <w:rsid w:val="008D677B"/>
    <w:rsid w:val="008D67AC"/>
    <w:rsid w:val="008D6923"/>
    <w:rsid w:val="008D69DB"/>
    <w:rsid w:val="008D6C22"/>
    <w:rsid w:val="008D6D28"/>
    <w:rsid w:val="008D6D83"/>
    <w:rsid w:val="008D75FC"/>
    <w:rsid w:val="008D77EC"/>
    <w:rsid w:val="008D78FE"/>
    <w:rsid w:val="008D7C5E"/>
    <w:rsid w:val="008D7E52"/>
    <w:rsid w:val="008E0014"/>
    <w:rsid w:val="008E03A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B1A"/>
    <w:rsid w:val="008E2C86"/>
    <w:rsid w:val="008E2E66"/>
    <w:rsid w:val="008E2EE4"/>
    <w:rsid w:val="008E30F6"/>
    <w:rsid w:val="008E316F"/>
    <w:rsid w:val="008E343A"/>
    <w:rsid w:val="008E3609"/>
    <w:rsid w:val="008E4286"/>
    <w:rsid w:val="008E4487"/>
    <w:rsid w:val="008E45AA"/>
    <w:rsid w:val="008E4BB0"/>
    <w:rsid w:val="008E4D9B"/>
    <w:rsid w:val="008E4DF6"/>
    <w:rsid w:val="008E4EE4"/>
    <w:rsid w:val="008E531E"/>
    <w:rsid w:val="008E5884"/>
    <w:rsid w:val="008E5E5A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71"/>
    <w:rsid w:val="008F1B9F"/>
    <w:rsid w:val="008F1E14"/>
    <w:rsid w:val="008F23A1"/>
    <w:rsid w:val="008F23C7"/>
    <w:rsid w:val="008F282B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BA1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CB5"/>
    <w:rsid w:val="008F7D4E"/>
    <w:rsid w:val="008F7EAE"/>
    <w:rsid w:val="008F7FB8"/>
    <w:rsid w:val="0090008B"/>
    <w:rsid w:val="009001D8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6C3"/>
    <w:rsid w:val="009029DC"/>
    <w:rsid w:val="00902A6D"/>
    <w:rsid w:val="00902B21"/>
    <w:rsid w:val="00902D9C"/>
    <w:rsid w:val="0090341F"/>
    <w:rsid w:val="0090360E"/>
    <w:rsid w:val="00903A30"/>
    <w:rsid w:val="00903B3C"/>
    <w:rsid w:val="00903FDE"/>
    <w:rsid w:val="009042C4"/>
    <w:rsid w:val="00904374"/>
    <w:rsid w:val="0090472E"/>
    <w:rsid w:val="0090490C"/>
    <w:rsid w:val="00904D40"/>
    <w:rsid w:val="00905727"/>
    <w:rsid w:val="0090574E"/>
    <w:rsid w:val="009057D6"/>
    <w:rsid w:val="0090583E"/>
    <w:rsid w:val="009058EC"/>
    <w:rsid w:val="00906133"/>
    <w:rsid w:val="00906242"/>
    <w:rsid w:val="009064BE"/>
    <w:rsid w:val="00906690"/>
    <w:rsid w:val="00906BFA"/>
    <w:rsid w:val="0090712A"/>
    <w:rsid w:val="00907488"/>
    <w:rsid w:val="009074CA"/>
    <w:rsid w:val="0090774B"/>
    <w:rsid w:val="009078C1"/>
    <w:rsid w:val="00910433"/>
    <w:rsid w:val="0091045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1E1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A7"/>
    <w:rsid w:val="009135DE"/>
    <w:rsid w:val="00913697"/>
    <w:rsid w:val="00913782"/>
    <w:rsid w:val="00913DA1"/>
    <w:rsid w:val="00913DB2"/>
    <w:rsid w:val="009141D9"/>
    <w:rsid w:val="009143E4"/>
    <w:rsid w:val="0091448E"/>
    <w:rsid w:val="00914787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0F86"/>
    <w:rsid w:val="009210DE"/>
    <w:rsid w:val="0092117B"/>
    <w:rsid w:val="009212CA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AF5"/>
    <w:rsid w:val="009240ED"/>
    <w:rsid w:val="00924383"/>
    <w:rsid w:val="009247F6"/>
    <w:rsid w:val="00924B18"/>
    <w:rsid w:val="00924C3C"/>
    <w:rsid w:val="00924D4B"/>
    <w:rsid w:val="00925378"/>
    <w:rsid w:val="009256D8"/>
    <w:rsid w:val="0092575F"/>
    <w:rsid w:val="00925863"/>
    <w:rsid w:val="00925D5F"/>
    <w:rsid w:val="00925EB0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8E1"/>
    <w:rsid w:val="00927983"/>
    <w:rsid w:val="00927C25"/>
    <w:rsid w:val="00927F84"/>
    <w:rsid w:val="00927FF1"/>
    <w:rsid w:val="0093094C"/>
    <w:rsid w:val="00930B38"/>
    <w:rsid w:val="00930C23"/>
    <w:rsid w:val="00930CEB"/>
    <w:rsid w:val="00930E09"/>
    <w:rsid w:val="00930E5C"/>
    <w:rsid w:val="00930FD4"/>
    <w:rsid w:val="00931266"/>
    <w:rsid w:val="009317F2"/>
    <w:rsid w:val="009320A1"/>
    <w:rsid w:val="009323C1"/>
    <w:rsid w:val="009326A2"/>
    <w:rsid w:val="009329DF"/>
    <w:rsid w:val="00932AC4"/>
    <w:rsid w:val="00932D0F"/>
    <w:rsid w:val="00932D34"/>
    <w:rsid w:val="00933407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65"/>
    <w:rsid w:val="009347F2"/>
    <w:rsid w:val="00934AD6"/>
    <w:rsid w:val="00934F78"/>
    <w:rsid w:val="009355AB"/>
    <w:rsid w:val="00935D6A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DDE"/>
    <w:rsid w:val="00940FFC"/>
    <w:rsid w:val="0094106D"/>
    <w:rsid w:val="00941092"/>
    <w:rsid w:val="009410B5"/>
    <w:rsid w:val="0094110A"/>
    <w:rsid w:val="00941293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AF8"/>
    <w:rsid w:val="00942D1E"/>
    <w:rsid w:val="00942E1E"/>
    <w:rsid w:val="00942F36"/>
    <w:rsid w:val="00942FF5"/>
    <w:rsid w:val="00943065"/>
    <w:rsid w:val="009431B4"/>
    <w:rsid w:val="00943B5E"/>
    <w:rsid w:val="00943DBE"/>
    <w:rsid w:val="00943E21"/>
    <w:rsid w:val="00943F02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3DB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2FC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685"/>
    <w:rsid w:val="00960810"/>
    <w:rsid w:val="00960826"/>
    <w:rsid w:val="00960D3B"/>
    <w:rsid w:val="00960F91"/>
    <w:rsid w:val="0096129D"/>
    <w:rsid w:val="00961692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853"/>
    <w:rsid w:val="00963975"/>
    <w:rsid w:val="00963C1E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767"/>
    <w:rsid w:val="00965B2F"/>
    <w:rsid w:val="00965D05"/>
    <w:rsid w:val="00965D88"/>
    <w:rsid w:val="0096626A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5E0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1E14"/>
    <w:rsid w:val="009720C1"/>
    <w:rsid w:val="00972135"/>
    <w:rsid w:val="0097221F"/>
    <w:rsid w:val="00972411"/>
    <w:rsid w:val="00972B06"/>
    <w:rsid w:val="00972B2D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3F7"/>
    <w:rsid w:val="0097555D"/>
    <w:rsid w:val="00975660"/>
    <w:rsid w:val="009757D0"/>
    <w:rsid w:val="00975B23"/>
    <w:rsid w:val="00975F0E"/>
    <w:rsid w:val="00975F21"/>
    <w:rsid w:val="00975F5A"/>
    <w:rsid w:val="00976020"/>
    <w:rsid w:val="009764B1"/>
    <w:rsid w:val="0097654A"/>
    <w:rsid w:val="00976B96"/>
    <w:rsid w:val="00976F3D"/>
    <w:rsid w:val="00977020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AFE"/>
    <w:rsid w:val="00982D44"/>
    <w:rsid w:val="00982FF8"/>
    <w:rsid w:val="0098362C"/>
    <w:rsid w:val="00983643"/>
    <w:rsid w:val="0098367F"/>
    <w:rsid w:val="009837B6"/>
    <w:rsid w:val="00983AC8"/>
    <w:rsid w:val="00984025"/>
    <w:rsid w:val="009846F4"/>
    <w:rsid w:val="00984841"/>
    <w:rsid w:val="00984978"/>
    <w:rsid w:val="00984B6E"/>
    <w:rsid w:val="00984CBC"/>
    <w:rsid w:val="00984E81"/>
    <w:rsid w:val="009850F2"/>
    <w:rsid w:val="00985389"/>
    <w:rsid w:val="009855AF"/>
    <w:rsid w:val="00985999"/>
    <w:rsid w:val="00985AF3"/>
    <w:rsid w:val="00985BDF"/>
    <w:rsid w:val="009860FA"/>
    <w:rsid w:val="009863EF"/>
    <w:rsid w:val="00986490"/>
    <w:rsid w:val="00986BD8"/>
    <w:rsid w:val="00986CC0"/>
    <w:rsid w:val="00986D83"/>
    <w:rsid w:val="00987002"/>
    <w:rsid w:val="009878C5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75B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426"/>
    <w:rsid w:val="00996BE2"/>
    <w:rsid w:val="009971CB"/>
    <w:rsid w:val="00997202"/>
    <w:rsid w:val="00997631"/>
    <w:rsid w:val="009979E2"/>
    <w:rsid w:val="00997C69"/>
    <w:rsid w:val="00997E15"/>
    <w:rsid w:val="009A0361"/>
    <w:rsid w:val="009A045E"/>
    <w:rsid w:val="009A08B9"/>
    <w:rsid w:val="009A0DA4"/>
    <w:rsid w:val="009A0DD8"/>
    <w:rsid w:val="009A0E60"/>
    <w:rsid w:val="009A0F95"/>
    <w:rsid w:val="009A1293"/>
    <w:rsid w:val="009A162E"/>
    <w:rsid w:val="009A1AF0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047"/>
    <w:rsid w:val="009A56CB"/>
    <w:rsid w:val="009A5D00"/>
    <w:rsid w:val="009A5F02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2CFB"/>
    <w:rsid w:val="009B2ECA"/>
    <w:rsid w:val="009B30C1"/>
    <w:rsid w:val="009B33C3"/>
    <w:rsid w:val="009B33CF"/>
    <w:rsid w:val="009B3611"/>
    <w:rsid w:val="009B36BF"/>
    <w:rsid w:val="009B3791"/>
    <w:rsid w:val="009B3C52"/>
    <w:rsid w:val="009B3CCB"/>
    <w:rsid w:val="009B3EBA"/>
    <w:rsid w:val="009B401A"/>
    <w:rsid w:val="009B412D"/>
    <w:rsid w:val="009B4593"/>
    <w:rsid w:val="009B46DE"/>
    <w:rsid w:val="009B46DF"/>
    <w:rsid w:val="009B46F0"/>
    <w:rsid w:val="009B4D9C"/>
    <w:rsid w:val="009B4DC7"/>
    <w:rsid w:val="009B4EA6"/>
    <w:rsid w:val="009B508E"/>
    <w:rsid w:val="009B5166"/>
    <w:rsid w:val="009B5955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454"/>
    <w:rsid w:val="009B7625"/>
    <w:rsid w:val="009B797F"/>
    <w:rsid w:val="009B7CDA"/>
    <w:rsid w:val="009B7E9C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721"/>
    <w:rsid w:val="009C17FB"/>
    <w:rsid w:val="009C1862"/>
    <w:rsid w:val="009C1A88"/>
    <w:rsid w:val="009C2249"/>
    <w:rsid w:val="009C237B"/>
    <w:rsid w:val="009C2396"/>
    <w:rsid w:val="009C2866"/>
    <w:rsid w:val="009C2906"/>
    <w:rsid w:val="009C2D3D"/>
    <w:rsid w:val="009C2DB8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53E"/>
    <w:rsid w:val="009C4AE8"/>
    <w:rsid w:val="009C4BF9"/>
    <w:rsid w:val="009C4D44"/>
    <w:rsid w:val="009C4E51"/>
    <w:rsid w:val="009C50DE"/>
    <w:rsid w:val="009C5211"/>
    <w:rsid w:val="009C5AFF"/>
    <w:rsid w:val="009C5CD5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1BA"/>
    <w:rsid w:val="009D0461"/>
    <w:rsid w:val="009D0BA0"/>
    <w:rsid w:val="009D0BE3"/>
    <w:rsid w:val="009D0D4A"/>
    <w:rsid w:val="009D1048"/>
    <w:rsid w:val="009D1468"/>
    <w:rsid w:val="009D16C6"/>
    <w:rsid w:val="009D1A5F"/>
    <w:rsid w:val="009D20D7"/>
    <w:rsid w:val="009D230C"/>
    <w:rsid w:val="009D2311"/>
    <w:rsid w:val="009D24C6"/>
    <w:rsid w:val="009D253C"/>
    <w:rsid w:val="009D25DE"/>
    <w:rsid w:val="009D26EF"/>
    <w:rsid w:val="009D290F"/>
    <w:rsid w:val="009D2C4F"/>
    <w:rsid w:val="009D2CEF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280"/>
    <w:rsid w:val="009D55A3"/>
    <w:rsid w:val="009D5730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6D4D"/>
    <w:rsid w:val="009D6E96"/>
    <w:rsid w:val="009D759E"/>
    <w:rsid w:val="009D7665"/>
    <w:rsid w:val="009D7775"/>
    <w:rsid w:val="009D7793"/>
    <w:rsid w:val="009D7889"/>
    <w:rsid w:val="009D7949"/>
    <w:rsid w:val="009D7B1A"/>
    <w:rsid w:val="009E01B7"/>
    <w:rsid w:val="009E03B6"/>
    <w:rsid w:val="009E08E7"/>
    <w:rsid w:val="009E0FB1"/>
    <w:rsid w:val="009E0FB7"/>
    <w:rsid w:val="009E130F"/>
    <w:rsid w:val="009E178F"/>
    <w:rsid w:val="009E1AF0"/>
    <w:rsid w:val="009E1B83"/>
    <w:rsid w:val="009E1BCB"/>
    <w:rsid w:val="009E2576"/>
    <w:rsid w:val="009E25D4"/>
    <w:rsid w:val="009E2C77"/>
    <w:rsid w:val="009E2E2E"/>
    <w:rsid w:val="009E33AF"/>
    <w:rsid w:val="009E352D"/>
    <w:rsid w:val="009E381B"/>
    <w:rsid w:val="009E394B"/>
    <w:rsid w:val="009E399C"/>
    <w:rsid w:val="009E3AB3"/>
    <w:rsid w:val="009E3B7D"/>
    <w:rsid w:val="009E3B83"/>
    <w:rsid w:val="009E3C40"/>
    <w:rsid w:val="009E3DA7"/>
    <w:rsid w:val="009E4098"/>
    <w:rsid w:val="009E4361"/>
    <w:rsid w:val="009E43D7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A48"/>
    <w:rsid w:val="009F0AB5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325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4250"/>
    <w:rsid w:val="009F426E"/>
    <w:rsid w:val="009F43C4"/>
    <w:rsid w:val="009F43E4"/>
    <w:rsid w:val="009F46CD"/>
    <w:rsid w:val="009F4746"/>
    <w:rsid w:val="009F49A6"/>
    <w:rsid w:val="009F4A35"/>
    <w:rsid w:val="009F5398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C4F"/>
    <w:rsid w:val="009F7D19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4D05"/>
    <w:rsid w:val="00A054AD"/>
    <w:rsid w:val="00A0564C"/>
    <w:rsid w:val="00A05721"/>
    <w:rsid w:val="00A05871"/>
    <w:rsid w:val="00A05A96"/>
    <w:rsid w:val="00A05CF1"/>
    <w:rsid w:val="00A05F45"/>
    <w:rsid w:val="00A06581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B0A"/>
    <w:rsid w:val="00A11C0D"/>
    <w:rsid w:val="00A11F04"/>
    <w:rsid w:val="00A12374"/>
    <w:rsid w:val="00A1257B"/>
    <w:rsid w:val="00A12D56"/>
    <w:rsid w:val="00A1341E"/>
    <w:rsid w:val="00A1352A"/>
    <w:rsid w:val="00A13990"/>
    <w:rsid w:val="00A13AE5"/>
    <w:rsid w:val="00A13D75"/>
    <w:rsid w:val="00A146A3"/>
    <w:rsid w:val="00A15321"/>
    <w:rsid w:val="00A15395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4B8"/>
    <w:rsid w:val="00A174F7"/>
    <w:rsid w:val="00A17A1C"/>
    <w:rsid w:val="00A17B20"/>
    <w:rsid w:val="00A17D24"/>
    <w:rsid w:val="00A20020"/>
    <w:rsid w:val="00A2029D"/>
    <w:rsid w:val="00A20564"/>
    <w:rsid w:val="00A205A6"/>
    <w:rsid w:val="00A207EE"/>
    <w:rsid w:val="00A20848"/>
    <w:rsid w:val="00A2085F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546"/>
    <w:rsid w:val="00A22678"/>
    <w:rsid w:val="00A22C05"/>
    <w:rsid w:val="00A22C67"/>
    <w:rsid w:val="00A22DB2"/>
    <w:rsid w:val="00A2333F"/>
    <w:rsid w:val="00A233EF"/>
    <w:rsid w:val="00A23C66"/>
    <w:rsid w:val="00A23CA5"/>
    <w:rsid w:val="00A244F3"/>
    <w:rsid w:val="00A24533"/>
    <w:rsid w:val="00A24CEE"/>
    <w:rsid w:val="00A25804"/>
    <w:rsid w:val="00A2588E"/>
    <w:rsid w:val="00A2591C"/>
    <w:rsid w:val="00A25B8B"/>
    <w:rsid w:val="00A26248"/>
    <w:rsid w:val="00A26E37"/>
    <w:rsid w:val="00A270A1"/>
    <w:rsid w:val="00A27117"/>
    <w:rsid w:val="00A271FD"/>
    <w:rsid w:val="00A27659"/>
    <w:rsid w:val="00A27776"/>
    <w:rsid w:val="00A27ADF"/>
    <w:rsid w:val="00A27B00"/>
    <w:rsid w:val="00A30296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DE"/>
    <w:rsid w:val="00A3205F"/>
    <w:rsid w:val="00A32916"/>
    <w:rsid w:val="00A32A5B"/>
    <w:rsid w:val="00A32F32"/>
    <w:rsid w:val="00A32F4C"/>
    <w:rsid w:val="00A32FF5"/>
    <w:rsid w:val="00A33171"/>
    <w:rsid w:val="00A336DF"/>
    <w:rsid w:val="00A3371B"/>
    <w:rsid w:val="00A33A0B"/>
    <w:rsid w:val="00A33E81"/>
    <w:rsid w:val="00A33EDA"/>
    <w:rsid w:val="00A341F3"/>
    <w:rsid w:val="00A34481"/>
    <w:rsid w:val="00A3482A"/>
    <w:rsid w:val="00A34864"/>
    <w:rsid w:val="00A349A4"/>
    <w:rsid w:val="00A34A16"/>
    <w:rsid w:val="00A34C8E"/>
    <w:rsid w:val="00A34CE0"/>
    <w:rsid w:val="00A352DB"/>
    <w:rsid w:val="00A3537D"/>
    <w:rsid w:val="00A35EA4"/>
    <w:rsid w:val="00A35F12"/>
    <w:rsid w:val="00A3625A"/>
    <w:rsid w:val="00A36888"/>
    <w:rsid w:val="00A368DF"/>
    <w:rsid w:val="00A36B58"/>
    <w:rsid w:val="00A36ED6"/>
    <w:rsid w:val="00A3725C"/>
    <w:rsid w:val="00A374B9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429"/>
    <w:rsid w:val="00A424CA"/>
    <w:rsid w:val="00A424E0"/>
    <w:rsid w:val="00A42545"/>
    <w:rsid w:val="00A42676"/>
    <w:rsid w:val="00A4282A"/>
    <w:rsid w:val="00A42AD0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158"/>
    <w:rsid w:val="00A53451"/>
    <w:rsid w:val="00A53FF0"/>
    <w:rsid w:val="00A5441C"/>
    <w:rsid w:val="00A5472A"/>
    <w:rsid w:val="00A54768"/>
    <w:rsid w:val="00A549A9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7C9"/>
    <w:rsid w:val="00A56E72"/>
    <w:rsid w:val="00A57635"/>
    <w:rsid w:val="00A57AF1"/>
    <w:rsid w:val="00A57CF9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EF0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12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85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84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138"/>
    <w:rsid w:val="00A72719"/>
    <w:rsid w:val="00A72800"/>
    <w:rsid w:val="00A728E0"/>
    <w:rsid w:val="00A72B10"/>
    <w:rsid w:val="00A732B3"/>
    <w:rsid w:val="00A732DF"/>
    <w:rsid w:val="00A73361"/>
    <w:rsid w:val="00A733B7"/>
    <w:rsid w:val="00A7376A"/>
    <w:rsid w:val="00A73FB8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A43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B93"/>
    <w:rsid w:val="00A82D30"/>
    <w:rsid w:val="00A830B7"/>
    <w:rsid w:val="00A8323A"/>
    <w:rsid w:val="00A83291"/>
    <w:rsid w:val="00A83342"/>
    <w:rsid w:val="00A83556"/>
    <w:rsid w:val="00A83829"/>
    <w:rsid w:val="00A838E7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57"/>
    <w:rsid w:val="00A84FCF"/>
    <w:rsid w:val="00A853D9"/>
    <w:rsid w:val="00A859BC"/>
    <w:rsid w:val="00A85DF0"/>
    <w:rsid w:val="00A85E64"/>
    <w:rsid w:val="00A8621C"/>
    <w:rsid w:val="00A86221"/>
    <w:rsid w:val="00A8630E"/>
    <w:rsid w:val="00A8648A"/>
    <w:rsid w:val="00A868FC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DD6"/>
    <w:rsid w:val="00A90DE5"/>
    <w:rsid w:val="00A90F68"/>
    <w:rsid w:val="00A90F6D"/>
    <w:rsid w:val="00A9144D"/>
    <w:rsid w:val="00A91794"/>
    <w:rsid w:val="00A91CEE"/>
    <w:rsid w:val="00A91F6D"/>
    <w:rsid w:val="00A92194"/>
    <w:rsid w:val="00A92436"/>
    <w:rsid w:val="00A92456"/>
    <w:rsid w:val="00A927CC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3EE1"/>
    <w:rsid w:val="00A93F41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F99"/>
    <w:rsid w:val="00AA01A6"/>
    <w:rsid w:val="00AA0276"/>
    <w:rsid w:val="00AA04CA"/>
    <w:rsid w:val="00AA066C"/>
    <w:rsid w:val="00AA0718"/>
    <w:rsid w:val="00AA0799"/>
    <w:rsid w:val="00AA0A9A"/>
    <w:rsid w:val="00AA0BF4"/>
    <w:rsid w:val="00AA0C63"/>
    <w:rsid w:val="00AA0D7F"/>
    <w:rsid w:val="00AA1254"/>
    <w:rsid w:val="00AA1318"/>
    <w:rsid w:val="00AA1576"/>
    <w:rsid w:val="00AA159C"/>
    <w:rsid w:val="00AA1615"/>
    <w:rsid w:val="00AA1807"/>
    <w:rsid w:val="00AA1987"/>
    <w:rsid w:val="00AA19EC"/>
    <w:rsid w:val="00AA1DD0"/>
    <w:rsid w:val="00AA21E4"/>
    <w:rsid w:val="00AA22DB"/>
    <w:rsid w:val="00AA281C"/>
    <w:rsid w:val="00AA285F"/>
    <w:rsid w:val="00AA28E0"/>
    <w:rsid w:val="00AA2B17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57"/>
    <w:rsid w:val="00AA5278"/>
    <w:rsid w:val="00AA5693"/>
    <w:rsid w:val="00AA58DE"/>
    <w:rsid w:val="00AA5CEB"/>
    <w:rsid w:val="00AA5D86"/>
    <w:rsid w:val="00AA5EB8"/>
    <w:rsid w:val="00AA5FC7"/>
    <w:rsid w:val="00AA608B"/>
    <w:rsid w:val="00AA6324"/>
    <w:rsid w:val="00AA65A3"/>
    <w:rsid w:val="00AA678B"/>
    <w:rsid w:val="00AA6855"/>
    <w:rsid w:val="00AA6AF1"/>
    <w:rsid w:val="00AA7047"/>
    <w:rsid w:val="00AA7048"/>
    <w:rsid w:val="00AA735A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428"/>
    <w:rsid w:val="00AB159C"/>
    <w:rsid w:val="00AB1616"/>
    <w:rsid w:val="00AB1813"/>
    <w:rsid w:val="00AB19A4"/>
    <w:rsid w:val="00AB1A71"/>
    <w:rsid w:val="00AB1D3A"/>
    <w:rsid w:val="00AB21FF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3D4"/>
    <w:rsid w:val="00AB446A"/>
    <w:rsid w:val="00AB49A9"/>
    <w:rsid w:val="00AB4A28"/>
    <w:rsid w:val="00AB4C82"/>
    <w:rsid w:val="00AB4F1A"/>
    <w:rsid w:val="00AB5104"/>
    <w:rsid w:val="00AB51BA"/>
    <w:rsid w:val="00AB535C"/>
    <w:rsid w:val="00AB5409"/>
    <w:rsid w:val="00AB567E"/>
    <w:rsid w:val="00AB58B7"/>
    <w:rsid w:val="00AB5B66"/>
    <w:rsid w:val="00AB60FF"/>
    <w:rsid w:val="00AB62F6"/>
    <w:rsid w:val="00AB6562"/>
    <w:rsid w:val="00AB6713"/>
    <w:rsid w:val="00AB6782"/>
    <w:rsid w:val="00AB6DE4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7ED"/>
    <w:rsid w:val="00AC08A8"/>
    <w:rsid w:val="00AC0AC7"/>
    <w:rsid w:val="00AC0F54"/>
    <w:rsid w:val="00AC123D"/>
    <w:rsid w:val="00AC16A8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CA"/>
    <w:rsid w:val="00AC5FEE"/>
    <w:rsid w:val="00AC6384"/>
    <w:rsid w:val="00AC64A6"/>
    <w:rsid w:val="00AC6751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BEB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4AD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B84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083"/>
    <w:rsid w:val="00AE0294"/>
    <w:rsid w:val="00AE0331"/>
    <w:rsid w:val="00AE0480"/>
    <w:rsid w:val="00AE065E"/>
    <w:rsid w:val="00AE0682"/>
    <w:rsid w:val="00AE077C"/>
    <w:rsid w:val="00AE095D"/>
    <w:rsid w:val="00AE09F4"/>
    <w:rsid w:val="00AE0B0E"/>
    <w:rsid w:val="00AE0B4F"/>
    <w:rsid w:val="00AE0D60"/>
    <w:rsid w:val="00AE11FE"/>
    <w:rsid w:val="00AE1310"/>
    <w:rsid w:val="00AE139C"/>
    <w:rsid w:val="00AE1641"/>
    <w:rsid w:val="00AE1729"/>
    <w:rsid w:val="00AE1C68"/>
    <w:rsid w:val="00AE2188"/>
    <w:rsid w:val="00AE245E"/>
    <w:rsid w:val="00AE246A"/>
    <w:rsid w:val="00AE24B6"/>
    <w:rsid w:val="00AE2533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69A"/>
    <w:rsid w:val="00AE59C4"/>
    <w:rsid w:val="00AE59D6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E7A5B"/>
    <w:rsid w:val="00AE7F1C"/>
    <w:rsid w:val="00AF06B7"/>
    <w:rsid w:val="00AF06EB"/>
    <w:rsid w:val="00AF0C39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395"/>
    <w:rsid w:val="00AF55E7"/>
    <w:rsid w:val="00AF56CC"/>
    <w:rsid w:val="00AF5769"/>
    <w:rsid w:val="00AF5877"/>
    <w:rsid w:val="00AF5B7E"/>
    <w:rsid w:val="00AF6463"/>
    <w:rsid w:val="00AF6625"/>
    <w:rsid w:val="00AF690B"/>
    <w:rsid w:val="00AF6D05"/>
    <w:rsid w:val="00AF703D"/>
    <w:rsid w:val="00AF7394"/>
    <w:rsid w:val="00AF7455"/>
    <w:rsid w:val="00AF7C55"/>
    <w:rsid w:val="00AF7ED0"/>
    <w:rsid w:val="00B001A6"/>
    <w:rsid w:val="00B0042F"/>
    <w:rsid w:val="00B00763"/>
    <w:rsid w:val="00B00DBD"/>
    <w:rsid w:val="00B00F22"/>
    <w:rsid w:val="00B0107C"/>
    <w:rsid w:val="00B0122F"/>
    <w:rsid w:val="00B01389"/>
    <w:rsid w:val="00B01590"/>
    <w:rsid w:val="00B01620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2DF"/>
    <w:rsid w:val="00B07925"/>
    <w:rsid w:val="00B07B82"/>
    <w:rsid w:val="00B07E17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3FD"/>
    <w:rsid w:val="00B154DF"/>
    <w:rsid w:val="00B158E3"/>
    <w:rsid w:val="00B159A2"/>
    <w:rsid w:val="00B161D0"/>
    <w:rsid w:val="00B16453"/>
    <w:rsid w:val="00B16E33"/>
    <w:rsid w:val="00B16E51"/>
    <w:rsid w:val="00B16EB0"/>
    <w:rsid w:val="00B16FA7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D3F"/>
    <w:rsid w:val="00B21194"/>
    <w:rsid w:val="00B211D9"/>
    <w:rsid w:val="00B2125C"/>
    <w:rsid w:val="00B21460"/>
    <w:rsid w:val="00B214D6"/>
    <w:rsid w:val="00B21666"/>
    <w:rsid w:val="00B217AD"/>
    <w:rsid w:val="00B21A46"/>
    <w:rsid w:val="00B21C7B"/>
    <w:rsid w:val="00B22162"/>
    <w:rsid w:val="00B22281"/>
    <w:rsid w:val="00B223AB"/>
    <w:rsid w:val="00B224B5"/>
    <w:rsid w:val="00B226DE"/>
    <w:rsid w:val="00B22A4E"/>
    <w:rsid w:val="00B22BD7"/>
    <w:rsid w:val="00B22D27"/>
    <w:rsid w:val="00B22F1A"/>
    <w:rsid w:val="00B22F66"/>
    <w:rsid w:val="00B2317A"/>
    <w:rsid w:val="00B231B7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B55"/>
    <w:rsid w:val="00B26EB0"/>
    <w:rsid w:val="00B26F08"/>
    <w:rsid w:val="00B27252"/>
    <w:rsid w:val="00B27830"/>
    <w:rsid w:val="00B278A1"/>
    <w:rsid w:val="00B2792F"/>
    <w:rsid w:val="00B27998"/>
    <w:rsid w:val="00B27A5A"/>
    <w:rsid w:val="00B27BB3"/>
    <w:rsid w:val="00B27C62"/>
    <w:rsid w:val="00B27DF1"/>
    <w:rsid w:val="00B27F63"/>
    <w:rsid w:val="00B27FE5"/>
    <w:rsid w:val="00B301FC"/>
    <w:rsid w:val="00B30545"/>
    <w:rsid w:val="00B30F10"/>
    <w:rsid w:val="00B3114A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D1"/>
    <w:rsid w:val="00B328FE"/>
    <w:rsid w:val="00B32960"/>
    <w:rsid w:val="00B32ACA"/>
    <w:rsid w:val="00B32EDE"/>
    <w:rsid w:val="00B32FAF"/>
    <w:rsid w:val="00B3304B"/>
    <w:rsid w:val="00B33193"/>
    <w:rsid w:val="00B3322D"/>
    <w:rsid w:val="00B332CB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22E"/>
    <w:rsid w:val="00B35557"/>
    <w:rsid w:val="00B35756"/>
    <w:rsid w:val="00B3575B"/>
    <w:rsid w:val="00B35C09"/>
    <w:rsid w:val="00B35D6D"/>
    <w:rsid w:val="00B35E71"/>
    <w:rsid w:val="00B35F2D"/>
    <w:rsid w:val="00B3685E"/>
    <w:rsid w:val="00B3693A"/>
    <w:rsid w:val="00B36BC4"/>
    <w:rsid w:val="00B36EF5"/>
    <w:rsid w:val="00B37183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8E1"/>
    <w:rsid w:val="00B409D9"/>
    <w:rsid w:val="00B40D9A"/>
    <w:rsid w:val="00B40F2E"/>
    <w:rsid w:val="00B411AC"/>
    <w:rsid w:val="00B4149F"/>
    <w:rsid w:val="00B414DB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7C"/>
    <w:rsid w:val="00B454C6"/>
    <w:rsid w:val="00B454EC"/>
    <w:rsid w:val="00B455E1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97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6E9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287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2E8"/>
    <w:rsid w:val="00B5664A"/>
    <w:rsid w:val="00B566DF"/>
    <w:rsid w:val="00B566FC"/>
    <w:rsid w:val="00B5699A"/>
    <w:rsid w:val="00B56E0D"/>
    <w:rsid w:val="00B56F7D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408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DC1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70212"/>
    <w:rsid w:val="00B7034D"/>
    <w:rsid w:val="00B70368"/>
    <w:rsid w:val="00B70797"/>
    <w:rsid w:val="00B70C9C"/>
    <w:rsid w:val="00B70F7D"/>
    <w:rsid w:val="00B7112C"/>
    <w:rsid w:val="00B711C2"/>
    <w:rsid w:val="00B711D2"/>
    <w:rsid w:val="00B713B1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7A"/>
    <w:rsid w:val="00B756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46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2E6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E4C"/>
    <w:rsid w:val="00B87F24"/>
    <w:rsid w:val="00B87FA2"/>
    <w:rsid w:val="00B904E8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9F6"/>
    <w:rsid w:val="00B94B2A"/>
    <w:rsid w:val="00B94B48"/>
    <w:rsid w:val="00B94CCF"/>
    <w:rsid w:val="00B94CF9"/>
    <w:rsid w:val="00B954CB"/>
    <w:rsid w:val="00B95775"/>
    <w:rsid w:val="00B95912"/>
    <w:rsid w:val="00B9593D"/>
    <w:rsid w:val="00B95AD4"/>
    <w:rsid w:val="00B95AE6"/>
    <w:rsid w:val="00B95E03"/>
    <w:rsid w:val="00B9626B"/>
    <w:rsid w:val="00B9631D"/>
    <w:rsid w:val="00B96494"/>
    <w:rsid w:val="00B969BB"/>
    <w:rsid w:val="00B96B58"/>
    <w:rsid w:val="00B96F09"/>
    <w:rsid w:val="00B97409"/>
    <w:rsid w:val="00B975F0"/>
    <w:rsid w:val="00B977B5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86"/>
    <w:rsid w:val="00BA189C"/>
    <w:rsid w:val="00BA1C7D"/>
    <w:rsid w:val="00BA1D0B"/>
    <w:rsid w:val="00BA1E67"/>
    <w:rsid w:val="00BA1EE4"/>
    <w:rsid w:val="00BA2161"/>
    <w:rsid w:val="00BA22AC"/>
    <w:rsid w:val="00BA2832"/>
    <w:rsid w:val="00BA28F1"/>
    <w:rsid w:val="00BA2DEE"/>
    <w:rsid w:val="00BA2FFF"/>
    <w:rsid w:val="00BA3304"/>
    <w:rsid w:val="00BA339D"/>
    <w:rsid w:val="00BA36D7"/>
    <w:rsid w:val="00BA3736"/>
    <w:rsid w:val="00BA37EA"/>
    <w:rsid w:val="00BA3D40"/>
    <w:rsid w:val="00BA4226"/>
    <w:rsid w:val="00BA4570"/>
    <w:rsid w:val="00BA45DD"/>
    <w:rsid w:val="00BA48DF"/>
    <w:rsid w:val="00BA4E44"/>
    <w:rsid w:val="00BA5242"/>
    <w:rsid w:val="00BA52AD"/>
    <w:rsid w:val="00BA5450"/>
    <w:rsid w:val="00BA5488"/>
    <w:rsid w:val="00BA5498"/>
    <w:rsid w:val="00BA5504"/>
    <w:rsid w:val="00BA586C"/>
    <w:rsid w:val="00BA58A8"/>
    <w:rsid w:val="00BA5998"/>
    <w:rsid w:val="00BA59F1"/>
    <w:rsid w:val="00BA5B05"/>
    <w:rsid w:val="00BA5D0A"/>
    <w:rsid w:val="00BA5E33"/>
    <w:rsid w:val="00BA6318"/>
    <w:rsid w:val="00BA67B2"/>
    <w:rsid w:val="00BA680C"/>
    <w:rsid w:val="00BA6BB0"/>
    <w:rsid w:val="00BA6C47"/>
    <w:rsid w:val="00BA6D38"/>
    <w:rsid w:val="00BA6DC2"/>
    <w:rsid w:val="00BA6EA1"/>
    <w:rsid w:val="00BA6F69"/>
    <w:rsid w:val="00BA7702"/>
    <w:rsid w:val="00BA788B"/>
    <w:rsid w:val="00BA7B20"/>
    <w:rsid w:val="00BB053C"/>
    <w:rsid w:val="00BB0699"/>
    <w:rsid w:val="00BB0E69"/>
    <w:rsid w:val="00BB11BB"/>
    <w:rsid w:val="00BB12D0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15C"/>
    <w:rsid w:val="00BB3272"/>
    <w:rsid w:val="00BB3516"/>
    <w:rsid w:val="00BB354D"/>
    <w:rsid w:val="00BB3615"/>
    <w:rsid w:val="00BB3934"/>
    <w:rsid w:val="00BB39E8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51E1"/>
    <w:rsid w:val="00BB52F0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5C8"/>
    <w:rsid w:val="00BB763C"/>
    <w:rsid w:val="00BB7992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9B9"/>
    <w:rsid w:val="00BC6D56"/>
    <w:rsid w:val="00BC6F26"/>
    <w:rsid w:val="00BC709B"/>
    <w:rsid w:val="00BC7220"/>
    <w:rsid w:val="00BC7490"/>
    <w:rsid w:val="00BC75DA"/>
    <w:rsid w:val="00BC765B"/>
    <w:rsid w:val="00BC7707"/>
    <w:rsid w:val="00BC79CB"/>
    <w:rsid w:val="00BC7BA2"/>
    <w:rsid w:val="00BC7BCC"/>
    <w:rsid w:val="00BC7C48"/>
    <w:rsid w:val="00BC7C85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975"/>
    <w:rsid w:val="00BD2B43"/>
    <w:rsid w:val="00BD2C42"/>
    <w:rsid w:val="00BD31D4"/>
    <w:rsid w:val="00BD354D"/>
    <w:rsid w:val="00BD3771"/>
    <w:rsid w:val="00BD3C60"/>
    <w:rsid w:val="00BD3E84"/>
    <w:rsid w:val="00BD424C"/>
    <w:rsid w:val="00BD42F0"/>
    <w:rsid w:val="00BD4905"/>
    <w:rsid w:val="00BD4B2D"/>
    <w:rsid w:val="00BD4E82"/>
    <w:rsid w:val="00BD5130"/>
    <w:rsid w:val="00BD5498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AAF"/>
    <w:rsid w:val="00BE3CA3"/>
    <w:rsid w:val="00BE3DC8"/>
    <w:rsid w:val="00BE416D"/>
    <w:rsid w:val="00BE4446"/>
    <w:rsid w:val="00BE4588"/>
    <w:rsid w:val="00BE46A3"/>
    <w:rsid w:val="00BE4941"/>
    <w:rsid w:val="00BE4A7B"/>
    <w:rsid w:val="00BE4B0D"/>
    <w:rsid w:val="00BE4B4E"/>
    <w:rsid w:val="00BE4CA2"/>
    <w:rsid w:val="00BE4D30"/>
    <w:rsid w:val="00BE4DB1"/>
    <w:rsid w:val="00BE4F69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4F"/>
    <w:rsid w:val="00BE6AB3"/>
    <w:rsid w:val="00BE6B80"/>
    <w:rsid w:val="00BE6CCE"/>
    <w:rsid w:val="00BE6FC0"/>
    <w:rsid w:val="00BE76B2"/>
    <w:rsid w:val="00BE77E6"/>
    <w:rsid w:val="00BE7812"/>
    <w:rsid w:val="00BE78DB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1027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2A3E"/>
    <w:rsid w:val="00BF31A7"/>
    <w:rsid w:val="00BF350C"/>
    <w:rsid w:val="00BF3A54"/>
    <w:rsid w:val="00BF3AD1"/>
    <w:rsid w:val="00BF3E03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5DC"/>
    <w:rsid w:val="00BF6702"/>
    <w:rsid w:val="00BF6843"/>
    <w:rsid w:val="00BF7022"/>
    <w:rsid w:val="00BF745D"/>
    <w:rsid w:val="00BF7843"/>
    <w:rsid w:val="00BF7945"/>
    <w:rsid w:val="00BF79CB"/>
    <w:rsid w:val="00BF7A67"/>
    <w:rsid w:val="00BF7C5C"/>
    <w:rsid w:val="00BF7F6D"/>
    <w:rsid w:val="00BF7FD9"/>
    <w:rsid w:val="00C0003D"/>
    <w:rsid w:val="00C00390"/>
    <w:rsid w:val="00C00425"/>
    <w:rsid w:val="00C005F8"/>
    <w:rsid w:val="00C00B59"/>
    <w:rsid w:val="00C00DD3"/>
    <w:rsid w:val="00C00F5A"/>
    <w:rsid w:val="00C01212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2DD2"/>
    <w:rsid w:val="00C03143"/>
    <w:rsid w:val="00C031C3"/>
    <w:rsid w:val="00C031C6"/>
    <w:rsid w:val="00C03487"/>
    <w:rsid w:val="00C03563"/>
    <w:rsid w:val="00C03A86"/>
    <w:rsid w:val="00C03A8B"/>
    <w:rsid w:val="00C03ABB"/>
    <w:rsid w:val="00C03B3A"/>
    <w:rsid w:val="00C03E3B"/>
    <w:rsid w:val="00C04444"/>
    <w:rsid w:val="00C047FF"/>
    <w:rsid w:val="00C04BEF"/>
    <w:rsid w:val="00C04F22"/>
    <w:rsid w:val="00C04F5D"/>
    <w:rsid w:val="00C0550D"/>
    <w:rsid w:val="00C0632D"/>
    <w:rsid w:val="00C06462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977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409"/>
    <w:rsid w:val="00C12871"/>
    <w:rsid w:val="00C12945"/>
    <w:rsid w:val="00C12A67"/>
    <w:rsid w:val="00C1308D"/>
    <w:rsid w:val="00C130C8"/>
    <w:rsid w:val="00C133D9"/>
    <w:rsid w:val="00C13D41"/>
    <w:rsid w:val="00C1434E"/>
    <w:rsid w:val="00C14783"/>
    <w:rsid w:val="00C1488F"/>
    <w:rsid w:val="00C148AC"/>
    <w:rsid w:val="00C149B7"/>
    <w:rsid w:val="00C14D64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0A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60B"/>
    <w:rsid w:val="00C26BF6"/>
    <w:rsid w:val="00C26C78"/>
    <w:rsid w:val="00C26D7C"/>
    <w:rsid w:val="00C26FF2"/>
    <w:rsid w:val="00C2730E"/>
    <w:rsid w:val="00C2798B"/>
    <w:rsid w:val="00C3059D"/>
    <w:rsid w:val="00C3080D"/>
    <w:rsid w:val="00C30EFC"/>
    <w:rsid w:val="00C312A4"/>
    <w:rsid w:val="00C314CD"/>
    <w:rsid w:val="00C3299A"/>
    <w:rsid w:val="00C32F54"/>
    <w:rsid w:val="00C32F6F"/>
    <w:rsid w:val="00C33168"/>
    <w:rsid w:val="00C3338B"/>
    <w:rsid w:val="00C334E8"/>
    <w:rsid w:val="00C3350A"/>
    <w:rsid w:val="00C33BB2"/>
    <w:rsid w:val="00C33CED"/>
    <w:rsid w:val="00C33D59"/>
    <w:rsid w:val="00C33FB9"/>
    <w:rsid w:val="00C340A2"/>
    <w:rsid w:val="00C34654"/>
    <w:rsid w:val="00C34742"/>
    <w:rsid w:val="00C34964"/>
    <w:rsid w:val="00C34C85"/>
    <w:rsid w:val="00C34D13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05B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D85"/>
    <w:rsid w:val="00C42E16"/>
    <w:rsid w:val="00C43339"/>
    <w:rsid w:val="00C436A6"/>
    <w:rsid w:val="00C43991"/>
    <w:rsid w:val="00C441BB"/>
    <w:rsid w:val="00C4429C"/>
    <w:rsid w:val="00C44692"/>
    <w:rsid w:val="00C4470D"/>
    <w:rsid w:val="00C44753"/>
    <w:rsid w:val="00C44772"/>
    <w:rsid w:val="00C44D37"/>
    <w:rsid w:val="00C4512C"/>
    <w:rsid w:val="00C45168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082"/>
    <w:rsid w:val="00C47108"/>
    <w:rsid w:val="00C4747C"/>
    <w:rsid w:val="00C477C9"/>
    <w:rsid w:val="00C4790A"/>
    <w:rsid w:val="00C47B4B"/>
    <w:rsid w:val="00C47EC3"/>
    <w:rsid w:val="00C47EF2"/>
    <w:rsid w:val="00C50108"/>
    <w:rsid w:val="00C501A9"/>
    <w:rsid w:val="00C5048F"/>
    <w:rsid w:val="00C50AEA"/>
    <w:rsid w:val="00C50E48"/>
    <w:rsid w:val="00C50FCC"/>
    <w:rsid w:val="00C51287"/>
    <w:rsid w:val="00C51580"/>
    <w:rsid w:val="00C5175C"/>
    <w:rsid w:val="00C519E7"/>
    <w:rsid w:val="00C51A17"/>
    <w:rsid w:val="00C51EC4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4DEA"/>
    <w:rsid w:val="00C55233"/>
    <w:rsid w:val="00C5537D"/>
    <w:rsid w:val="00C553B2"/>
    <w:rsid w:val="00C553C9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0D"/>
    <w:rsid w:val="00C607A3"/>
    <w:rsid w:val="00C60DFC"/>
    <w:rsid w:val="00C60FBF"/>
    <w:rsid w:val="00C61000"/>
    <w:rsid w:val="00C6112D"/>
    <w:rsid w:val="00C6146F"/>
    <w:rsid w:val="00C618AD"/>
    <w:rsid w:val="00C618DD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32DA"/>
    <w:rsid w:val="00C63513"/>
    <w:rsid w:val="00C636DA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629"/>
    <w:rsid w:val="00C657E8"/>
    <w:rsid w:val="00C65928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67E13"/>
    <w:rsid w:val="00C704CD"/>
    <w:rsid w:val="00C707F3"/>
    <w:rsid w:val="00C7083F"/>
    <w:rsid w:val="00C709FB"/>
    <w:rsid w:val="00C70AC5"/>
    <w:rsid w:val="00C71578"/>
    <w:rsid w:val="00C71599"/>
    <w:rsid w:val="00C71650"/>
    <w:rsid w:val="00C71699"/>
    <w:rsid w:val="00C718BB"/>
    <w:rsid w:val="00C71B2D"/>
    <w:rsid w:val="00C71C27"/>
    <w:rsid w:val="00C71C5A"/>
    <w:rsid w:val="00C71DEF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6A1"/>
    <w:rsid w:val="00C747E7"/>
    <w:rsid w:val="00C74A0D"/>
    <w:rsid w:val="00C75070"/>
    <w:rsid w:val="00C755CE"/>
    <w:rsid w:val="00C7572F"/>
    <w:rsid w:val="00C75A4D"/>
    <w:rsid w:val="00C75A6B"/>
    <w:rsid w:val="00C75AB8"/>
    <w:rsid w:val="00C761C9"/>
    <w:rsid w:val="00C76279"/>
    <w:rsid w:val="00C7638B"/>
    <w:rsid w:val="00C765EF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6A1"/>
    <w:rsid w:val="00C80918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1ED6"/>
    <w:rsid w:val="00C82427"/>
    <w:rsid w:val="00C829A3"/>
    <w:rsid w:val="00C82B70"/>
    <w:rsid w:val="00C832F2"/>
    <w:rsid w:val="00C834BD"/>
    <w:rsid w:val="00C8354F"/>
    <w:rsid w:val="00C835FE"/>
    <w:rsid w:val="00C83695"/>
    <w:rsid w:val="00C836D3"/>
    <w:rsid w:val="00C838BE"/>
    <w:rsid w:val="00C83C58"/>
    <w:rsid w:val="00C84135"/>
    <w:rsid w:val="00C84150"/>
    <w:rsid w:val="00C84247"/>
    <w:rsid w:val="00C84AB7"/>
    <w:rsid w:val="00C84DE0"/>
    <w:rsid w:val="00C85260"/>
    <w:rsid w:val="00C85327"/>
    <w:rsid w:val="00C8569C"/>
    <w:rsid w:val="00C8580A"/>
    <w:rsid w:val="00C86030"/>
    <w:rsid w:val="00C868E5"/>
    <w:rsid w:val="00C869C8"/>
    <w:rsid w:val="00C86A72"/>
    <w:rsid w:val="00C86CD6"/>
    <w:rsid w:val="00C86D1D"/>
    <w:rsid w:val="00C86D90"/>
    <w:rsid w:val="00C87449"/>
    <w:rsid w:val="00C87481"/>
    <w:rsid w:val="00C874D8"/>
    <w:rsid w:val="00C87569"/>
    <w:rsid w:val="00C8790C"/>
    <w:rsid w:val="00C87AA7"/>
    <w:rsid w:val="00C9012C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7D4"/>
    <w:rsid w:val="00C91A6B"/>
    <w:rsid w:val="00C91B02"/>
    <w:rsid w:val="00C91CDC"/>
    <w:rsid w:val="00C92072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F22"/>
    <w:rsid w:val="00C936EB"/>
    <w:rsid w:val="00C93A18"/>
    <w:rsid w:val="00C93D92"/>
    <w:rsid w:val="00C93F1C"/>
    <w:rsid w:val="00C946B3"/>
    <w:rsid w:val="00C946D3"/>
    <w:rsid w:val="00C94793"/>
    <w:rsid w:val="00C94A6E"/>
    <w:rsid w:val="00C94A8A"/>
    <w:rsid w:val="00C94B92"/>
    <w:rsid w:val="00C951BA"/>
    <w:rsid w:val="00C951FB"/>
    <w:rsid w:val="00C95215"/>
    <w:rsid w:val="00C953BB"/>
    <w:rsid w:val="00C95613"/>
    <w:rsid w:val="00C9575D"/>
    <w:rsid w:val="00C95925"/>
    <w:rsid w:val="00C95EF1"/>
    <w:rsid w:val="00C95FF7"/>
    <w:rsid w:val="00C960A1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841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F7"/>
    <w:rsid w:val="00CA5C9B"/>
    <w:rsid w:val="00CA5F77"/>
    <w:rsid w:val="00CA617B"/>
    <w:rsid w:val="00CA61EE"/>
    <w:rsid w:val="00CA62A1"/>
    <w:rsid w:val="00CA6979"/>
    <w:rsid w:val="00CA6BC8"/>
    <w:rsid w:val="00CA6C2A"/>
    <w:rsid w:val="00CA70C5"/>
    <w:rsid w:val="00CA727C"/>
    <w:rsid w:val="00CA741C"/>
    <w:rsid w:val="00CA76C3"/>
    <w:rsid w:val="00CA7A1D"/>
    <w:rsid w:val="00CA7B57"/>
    <w:rsid w:val="00CA7BE8"/>
    <w:rsid w:val="00CA7D2F"/>
    <w:rsid w:val="00CA7FDE"/>
    <w:rsid w:val="00CB04EF"/>
    <w:rsid w:val="00CB07C9"/>
    <w:rsid w:val="00CB09BD"/>
    <w:rsid w:val="00CB0B02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10"/>
    <w:rsid w:val="00CB3EF1"/>
    <w:rsid w:val="00CB4427"/>
    <w:rsid w:val="00CB4568"/>
    <w:rsid w:val="00CB458D"/>
    <w:rsid w:val="00CB460E"/>
    <w:rsid w:val="00CB4C26"/>
    <w:rsid w:val="00CB4EE4"/>
    <w:rsid w:val="00CB4F15"/>
    <w:rsid w:val="00CB535D"/>
    <w:rsid w:val="00CB5977"/>
    <w:rsid w:val="00CB5DAD"/>
    <w:rsid w:val="00CB608C"/>
    <w:rsid w:val="00CB6334"/>
    <w:rsid w:val="00CB64A1"/>
    <w:rsid w:val="00CB66A5"/>
    <w:rsid w:val="00CB6729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431"/>
    <w:rsid w:val="00CC05FE"/>
    <w:rsid w:val="00CC0848"/>
    <w:rsid w:val="00CC08A2"/>
    <w:rsid w:val="00CC0976"/>
    <w:rsid w:val="00CC09F5"/>
    <w:rsid w:val="00CC0C6A"/>
    <w:rsid w:val="00CC0DEA"/>
    <w:rsid w:val="00CC0EA7"/>
    <w:rsid w:val="00CC0EF2"/>
    <w:rsid w:val="00CC1044"/>
    <w:rsid w:val="00CC10D9"/>
    <w:rsid w:val="00CC1672"/>
    <w:rsid w:val="00CC1794"/>
    <w:rsid w:val="00CC2177"/>
    <w:rsid w:val="00CC2A28"/>
    <w:rsid w:val="00CC2C34"/>
    <w:rsid w:val="00CC2FE1"/>
    <w:rsid w:val="00CC3100"/>
    <w:rsid w:val="00CC3602"/>
    <w:rsid w:val="00CC3636"/>
    <w:rsid w:val="00CC37EC"/>
    <w:rsid w:val="00CC39B6"/>
    <w:rsid w:val="00CC3A54"/>
    <w:rsid w:val="00CC3BB8"/>
    <w:rsid w:val="00CC4025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6DD"/>
    <w:rsid w:val="00CC59DE"/>
    <w:rsid w:val="00CC5A9C"/>
    <w:rsid w:val="00CC5AB1"/>
    <w:rsid w:val="00CC5D17"/>
    <w:rsid w:val="00CC61DC"/>
    <w:rsid w:val="00CC643D"/>
    <w:rsid w:val="00CC657B"/>
    <w:rsid w:val="00CC68F0"/>
    <w:rsid w:val="00CC6984"/>
    <w:rsid w:val="00CC6A18"/>
    <w:rsid w:val="00CC6A47"/>
    <w:rsid w:val="00CC6AAC"/>
    <w:rsid w:val="00CC6CFF"/>
    <w:rsid w:val="00CC6D31"/>
    <w:rsid w:val="00CC6D5F"/>
    <w:rsid w:val="00CC6E72"/>
    <w:rsid w:val="00CC7412"/>
    <w:rsid w:val="00CC7443"/>
    <w:rsid w:val="00CC7527"/>
    <w:rsid w:val="00CC7636"/>
    <w:rsid w:val="00CC772A"/>
    <w:rsid w:val="00CD003B"/>
    <w:rsid w:val="00CD0228"/>
    <w:rsid w:val="00CD02AA"/>
    <w:rsid w:val="00CD02D7"/>
    <w:rsid w:val="00CD0363"/>
    <w:rsid w:val="00CD0580"/>
    <w:rsid w:val="00CD05A9"/>
    <w:rsid w:val="00CD0ACD"/>
    <w:rsid w:val="00CD0B59"/>
    <w:rsid w:val="00CD0BC6"/>
    <w:rsid w:val="00CD0CE9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ACE"/>
    <w:rsid w:val="00CD2B51"/>
    <w:rsid w:val="00CD2B98"/>
    <w:rsid w:val="00CD372E"/>
    <w:rsid w:val="00CD39A7"/>
    <w:rsid w:val="00CD3DB2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1BB"/>
    <w:rsid w:val="00CD6460"/>
    <w:rsid w:val="00CD658D"/>
    <w:rsid w:val="00CD6D3E"/>
    <w:rsid w:val="00CD6E42"/>
    <w:rsid w:val="00CD710A"/>
    <w:rsid w:val="00CD7468"/>
    <w:rsid w:val="00CD74AA"/>
    <w:rsid w:val="00CD7918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A60"/>
    <w:rsid w:val="00CE1BFA"/>
    <w:rsid w:val="00CE1DAF"/>
    <w:rsid w:val="00CE23D2"/>
    <w:rsid w:val="00CE2706"/>
    <w:rsid w:val="00CE2835"/>
    <w:rsid w:val="00CE2D00"/>
    <w:rsid w:val="00CE3007"/>
    <w:rsid w:val="00CE365D"/>
    <w:rsid w:val="00CE36C8"/>
    <w:rsid w:val="00CE3BAE"/>
    <w:rsid w:val="00CE3C66"/>
    <w:rsid w:val="00CE3D0C"/>
    <w:rsid w:val="00CE41F2"/>
    <w:rsid w:val="00CE45B0"/>
    <w:rsid w:val="00CE4748"/>
    <w:rsid w:val="00CE4F45"/>
    <w:rsid w:val="00CE4FAF"/>
    <w:rsid w:val="00CE4FD3"/>
    <w:rsid w:val="00CE53B1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D5B"/>
    <w:rsid w:val="00CF305B"/>
    <w:rsid w:val="00CF3359"/>
    <w:rsid w:val="00CF3377"/>
    <w:rsid w:val="00CF385B"/>
    <w:rsid w:val="00CF39A6"/>
    <w:rsid w:val="00CF3FA9"/>
    <w:rsid w:val="00CF3FE8"/>
    <w:rsid w:val="00CF40A9"/>
    <w:rsid w:val="00CF40BE"/>
    <w:rsid w:val="00CF4B04"/>
    <w:rsid w:val="00CF4B32"/>
    <w:rsid w:val="00CF4D86"/>
    <w:rsid w:val="00CF508C"/>
    <w:rsid w:val="00CF5193"/>
    <w:rsid w:val="00CF535B"/>
    <w:rsid w:val="00CF628F"/>
    <w:rsid w:val="00CF6582"/>
    <w:rsid w:val="00CF6672"/>
    <w:rsid w:val="00CF68F6"/>
    <w:rsid w:val="00CF6CBD"/>
    <w:rsid w:val="00CF6E44"/>
    <w:rsid w:val="00CF6FD5"/>
    <w:rsid w:val="00CF789A"/>
    <w:rsid w:val="00CF78B3"/>
    <w:rsid w:val="00CF7B5D"/>
    <w:rsid w:val="00CF7B87"/>
    <w:rsid w:val="00CF7BAB"/>
    <w:rsid w:val="00CF7C42"/>
    <w:rsid w:val="00D00810"/>
    <w:rsid w:val="00D008E1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E17"/>
    <w:rsid w:val="00D02242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AE"/>
    <w:rsid w:val="00D040E1"/>
    <w:rsid w:val="00D048EF"/>
    <w:rsid w:val="00D04B21"/>
    <w:rsid w:val="00D04D11"/>
    <w:rsid w:val="00D04D3B"/>
    <w:rsid w:val="00D04D79"/>
    <w:rsid w:val="00D05908"/>
    <w:rsid w:val="00D059E6"/>
    <w:rsid w:val="00D05CCB"/>
    <w:rsid w:val="00D05E7C"/>
    <w:rsid w:val="00D05F3F"/>
    <w:rsid w:val="00D063E4"/>
    <w:rsid w:val="00D06489"/>
    <w:rsid w:val="00D0668E"/>
    <w:rsid w:val="00D06827"/>
    <w:rsid w:val="00D06A07"/>
    <w:rsid w:val="00D06A35"/>
    <w:rsid w:val="00D06AF7"/>
    <w:rsid w:val="00D06FA2"/>
    <w:rsid w:val="00D07258"/>
    <w:rsid w:val="00D072C1"/>
    <w:rsid w:val="00D07369"/>
    <w:rsid w:val="00D07629"/>
    <w:rsid w:val="00D078CC"/>
    <w:rsid w:val="00D07BC2"/>
    <w:rsid w:val="00D07EB0"/>
    <w:rsid w:val="00D100B8"/>
    <w:rsid w:val="00D10288"/>
    <w:rsid w:val="00D102F9"/>
    <w:rsid w:val="00D10508"/>
    <w:rsid w:val="00D10731"/>
    <w:rsid w:val="00D108DA"/>
    <w:rsid w:val="00D10A45"/>
    <w:rsid w:val="00D10A55"/>
    <w:rsid w:val="00D10B9B"/>
    <w:rsid w:val="00D10D92"/>
    <w:rsid w:val="00D1110C"/>
    <w:rsid w:val="00D11266"/>
    <w:rsid w:val="00D11715"/>
    <w:rsid w:val="00D11B3F"/>
    <w:rsid w:val="00D120FF"/>
    <w:rsid w:val="00D1226F"/>
    <w:rsid w:val="00D1278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77"/>
    <w:rsid w:val="00D1524D"/>
    <w:rsid w:val="00D1531D"/>
    <w:rsid w:val="00D15370"/>
    <w:rsid w:val="00D1546A"/>
    <w:rsid w:val="00D1581C"/>
    <w:rsid w:val="00D159BB"/>
    <w:rsid w:val="00D15B45"/>
    <w:rsid w:val="00D16779"/>
    <w:rsid w:val="00D16C4A"/>
    <w:rsid w:val="00D17176"/>
    <w:rsid w:val="00D17715"/>
    <w:rsid w:val="00D17BCB"/>
    <w:rsid w:val="00D17C49"/>
    <w:rsid w:val="00D17EE8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D75"/>
    <w:rsid w:val="00D22F30"/>
    <w:rsid w:val="00D22F8E"/>
    <w:rsid w:val="00D23240"/>
    <w:rsid w:val="00D2359B"/>
    <w:rsid w:val="00D23610"/>
    <w:rsid w:val="00D23834"/>
    <w:rsid w:val="00D23842"/>
    <w:rsid w:val="00D23AC8"/>
    <w:rsid w:val="00D23D10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AF1"/>
    <w:rsid w:val="00D26D39"/>
    <w:rsid w:val="00D272C5"/>
    <w:rsid w:val="00D272FA"/>
    <w:rsid w:val="00D278C6"/>
    <w:rsid w:val="00D27BC2"/>
    <w:rsid w:val="00D305BA"/>
    <w:rsid w:val="00D306FF"/>
    <w:rsid w:val="00D30912"/>
    <w:rsid w:val="00D30921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CD9"/>
    <w:rsid w:val="00D370C0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B4E"/>
    <w:rsid w:val="00D40D9E"/>
    <w:rsid w:val="00D414AB"/>
    <w:rsid w:val="00D4170D"/>
    <w:rsid w:val="00D41767"/>
    <w:rsid w:val="00D417A5"/>
    <w:rsid w:val="00D4186E"/>
    <w:rsid w:val="00D41CF1"/>
    <w:rsid w:val="00D41F86"/>
    <w:rsid w:val="00D4258B"/>
    <w:rsid w:val="00D426A0"/>
    <w:rsid w:val="00D42736"/>
    <w:rsid w:val="00D42CC1"/>
    <w:rsid w:val="00D42D9F"/>
    <w:rsid w:val="00D431D2"/>
    <w:rsid w:val="00D432A6"/>
    <w:rsid w:val="00D432B4"/>
    <w:rsid w:val="00D43667"/>
    <w:rsid w:val="00D43986"/>
    <w:rsid w:val="00D43C5A"/>
    <w:rsid w:val="00D43D74"/>
    <w:rsid w:val="00D43F3D"/>
    <w:rsid w:val="00D43FF7"/>
    <w:rsid w:val="00D44386"/>
    <w:rsid w:val="00D44805"/>
    <w:rsid w:val="00D44AA9"/>
    <w:rsid w:val="00D44DE0"/>
    <w:rsid w:val="00D44F07"/>
    <w:rsid w:val="00D45B54"/>
    <w:rsid w:val="00D45D7A"/>
    <w:rsid w:val="00D45FDC"/>
    <w:rsid w:val="00D46057"/>
    <w:rsid w:val="00D4644B"/>
    <w:rsid w:val="00D46933"/>
    <w:rsid w:val="00D46DE8"/>
    <w:rsid w:val="00D471A3"/>
    <w:rsid w:val="00D471FC"/>
    <w:rsid w:val="00D4764F"/>
    <w:rsid w:val="00D4783E"/>
    <w:rsid w:val="00D47DDB"/>
    <w:rsid w:val="00D501A6"/>
    <w:rsid w:val="00D501C0"/>
    <w:rsid w:val="00D5065B"/>
    <w:rsid w:val="00D506DA"/>
    <w:rsid w:val="00D509BB"/>
    <w:rsid w:val="00D50B97"/>
    <w:rsid w:val="00D50DC8"/>
    <w:rsid w:val="00D50E30"/>
    <w:rsid w:val="00D50FDC"/>
    <w:rsid w:val="00D50FFC"/>
    <w:rsid w:val="00D5127E"/>
    <w:rsid w:val="00D513D2"/>
    <w:rsid w:val="00D515F1"/>
    <w:rsid w:val="00D51C17"/>
    <w:rsid w:val="00D51D13"/>
    <w:rsid w:val="00D51ECF"/>
    <w:rsid w:val="00D51FA4"/>
    <w:rsid w:val="00D52567"/>
    <w:rsid w:val="00D52580"/>
    <w:rsid w:val="00D525D8"/>
    <w:rsid w:val="00D52C01"/>
    <w:rsid w:val="00D52C9E"/>
    <w:rsid w:val="00D52D81"/>
    <w:rsid w:val="00D52DD7"/>
    <w:rsid w:val="00D52F60"/>
    <w:rsid w:val="00D53096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1A2"/>
    <w:rsid w:val="00D56258"/>
    <w:rsid w:val="00D56288"/>
    <w:rsid w:val="00D56389"/>
    <w:rsid w:val="00D564C3"/>
    <w:rsid w:val="00D56584"/>
    <w:rsid w:val="00D56586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57FF1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507"/>
    <w:rsid w:val="00D6367D"/>
    <w:rsid w:val="00D638F2"/>
    <w:rsid w:val="00D63A0A"/>
    <w:rsid w:val="00D63A1A"/>
    <w:rsid w:val="00D63C3F"/>
    <w:rsid w:val="00D63D30"/>
    <w:rsid w:val="00D642A5"/>
    <w:rsid w:val="00D6462E"/>
    <w:rsid w:val="00D648A3"/>
    <w:rsid w:val="00D64B2D"/>
    <w:rsid w:val="00D650E8"/>
    <w:rsid w:val="00D65167"/>
    <w:rsid w:val="00D6517C"/>
    <w:rsid w:val="00D6527C"/>
    <w:rsid w:val="00D6530E"/>
    <w:rsid w:val="00D65656"/>
    <w:rsid w:val="00D659C7"/>
    <w:rsid w:val="00D65DBE"/>
    <w:rsid w:val="00D65E22"/>
    <w:rsid w:val="00D662C1"/>
    <w:rsid w:val="00D66818"/>
    <w:rsid w:val="00D66C46"/>
    <w:rsid w:val="00D67266"/>
    <w:rsid w:val="00D672E4"/>
    <w:rsid w:val="00D67573"/>
    <w:rsid w:val="00D67736"/>
    <w:rsid w:val="00D67A14"/>
    <w:rsid w:val="00D67B53"/>
    <w:rsid w:val="00D67BD6"/>
    <w:rsid w:val="00D67C6A"/>
    <w:rsid w:val="00D67CEA"/>
    <w:rsid w:val="00D67DC0"/>
    <w:rsid w:val="00D67F06"/>
    <w:rsid w:val="00D70122"/>
    <w:rsid w:val="00D70503"/>
    <w:rsid w:val="00D70A09"/>
    <w:rsid w:val="00D70FA5"/>
    <w:rsid w:val="00D70FDA"/>
    <w:rsid w:val="00D714E3"/>
    <w:rsid w:val="00D7153C"/>
    <w:rsid w:val="00D715D6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998"/>
    <w:rsid w:val="00D75FA2"/>
    <w:rsid w:val="00D76724"/>
    <w:rsid w:val="00D767FB"/>
    <w:rsid w:val="00D7684A"/>
    <w:rsid w:val="00D768FE"/>
    <w:rsid w:val="00D76B59"/>
    <w:rsid w:val="00D76D5C"/>
    <w:rsid w:val="00D76E05"/>
    <w:rsid w:val="00D77308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4D1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7F4"/>
    <w:rsid w:val="00D84ED9"/>
    <w:rsid w:val="00D85150"/>
    <w:rsid w:val="00D8527E"/>
    <w:rsid w:val="00D852F2"/>
    <w:rsid w:val="00D85440"/>
    <w:rsid w:val="00D8572C"/>
    <w:rsid w:val="00D857B3"/>
    <w:rsid w:val="00D85E17"/>
    <w:rsid w:val="00D861DB"/>
    <w:rsid w:val="00D86223"/>
    <w:rsid w:val="00D865E3"/>
    <w:rsid w:val="00D86730"/>
    <w:rsid w:val="00D867FA"/>
    <w:rsid w:val="00D86C06"/>
    <w:rsid w:val="00D86C2B"/>
    <w:rsid w:val="00D86D2E"/>
    <w:rsid w:val="00D86D67"/>
    <w:rsid w:val="00D86D8B"/>
    <w:rsid w:val="00D86FEC"/>
    <w:rsid w:val="00D870A3"/>
    <w:rsid w:val="00D8714F"/>
    <w:rsid w:val="00D907CD"/>
    <w:rsid w:val="00D90E25"/>
    <w:rsid w:val="00D90F7F"/>
    <w:rsid w:val="00D91370"/>
    <w:rsid w:val="00D913B8"/>
    <w:rsid w:val="00D913FA"/>
    <w:rsid w:val="00D9153B"/>
    <w:rsid w:val="00D91676"/>
    <w:rsid w:val="00D91D52"/>
    <w:rsid w:val="00D91D93"/>
    <w:rsid w:val="00D921CA"/>
    <w:rsid w:val="00D924CC"/>
    <w:rsid w:val="00D9275E"/>
    <w:rsid w:val="00D92C6F"/>
    <w:rsid w:val="00D92C92"/>
    <w:rsid w:val="00D92EFE"/>
    <w:rsid w:val="00D93044"/>
    <w:rsid w:val="00D9317E"/>
    <w:rsid w:val="00D931F2"/>
    <w:rsid w:val="00D933FB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40C0"/>
    <w:rsid w:val="00D9412B"/>
    <w:rsid w:val="00D942F6"/>
    <w:rsid w:val="00D944CE"/>
    <w:rsid w:val="00D94569"/>
    <w:rsid w:val="00D947C4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6B37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52A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3F"/>
    <w:rsid w:val="00DA4857"/>
    <w:rsid w:val="00DA4BCF"/>
    <w:rsid w:val="00DA4CB2"/>
    <w:rsid w:val="00DA4D4E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F9"/>
    <w:rsid w:val="00DB1B42"/>
    <w:rsid w:val="00DB1BC4"/>
    <w:rsid w:val="00DB1CA7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91"/>
    <w:rsid w:val="00DB4FF7"/>
    <w:rsid w:val="00DB5008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5FB"/>
    <w:rsid w:val="00DB788F"/>
    <w:rsid w:val="00DB7DED"/>
    <w:rsid w:val="00DC073C"/>
    <w:rsid w:val="00DC0D8C"/>
    <w:rsid w:val="00DC0FD2"/>
    <w:rsid w:val="00DC1011"/>
    <w:rsid w:val="00DC12D5"/>
    <w:rsid w:val="00DC150B"/>
    <w:rsid w:val="00DC15CA"/>
    <w:rsid w:val="00DC1CE9"/>
    <w:rsid w:val="00DC1D23"/>
    <w:rsid w:val="00DC26FF"/>
    <w:rsid w:val="00DC2708"/>
    <w:rsid w:val="00DC2930"/>
    <w:rsid w:val="00DC2CD2"/>
    <w:rsid w:val="00DC2D48"/>
    <w:rsid w:val="00DC3289"/>
    <w:rsid w:val="00DC355F"/>
    <w:rsid w:val="00DC37B2"/>
    <w:rsid w:val="00DC3B8A"/>
    <w:rsid w:val="00DC3D9E"/>
    <w:rsid w:val="00DC3EC8"/>
    <w:rsid w:val="00DC4149"/>
    <w:rsid w:val="00DC4328"/>
    <w:rsid w:val="00DC43D5"/>
    <w:rsid w:val="00DC440A"/>
    <w:rsid w:val="00DC470A"/>
    <w:rsid w:val="00DC4C89"/>
    <w:rsid w:val="00DC4CD0"/>
    <w:rsid w:val="00DC4FD3"/>
    <w:rsid w:val="00DC53F2"/>
    <w:rsid w:val="00DC5492"/>
    <w:rsid w:val="00DC560F"/>
    <w:rsid w:val="00DC5A59"/>
    <w:rsid w:val="00DC6316"/>
    <w:rsid w:val="00DC668D"/>
    <w:rsid w:val="00DC6A4E"/>
    <w:rsid w:val="00DC6E86"/>
    <w:rsid w:val="00DC6F5A"/>
    <w:rsid w:val="00DC7242"/>
    <w:rsid w:val="00DC7713"/>
    <w:rsid w:val="00DC7B18"/>
    <w:rsid w:val="00DC7B56"/>
    <w:rsid w:val="00DC7F7D"/>
    <w:rsid w:val="00DD0053"/>
    <w:rsid w:val="00DD01ED"/>
    <w:rsid w:val="00DD028C"/>
    <w:rsid w:val="00DD02CF"/>
    <w:rsid w:val="00DD06F9"/>
    <w:rsid w:val="00DD072E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1A1D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DC3"/>
    <w:rsid w:val="00DD4EA2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1E0"/>
    <w:rsid w:val="00DD6229"/>
    <w:rsid w:val="00DD6274"/>
    <w:rsid w:val="00DD637A"/>
    <w:rsid w:val="00DD6426"/>
    <w:rsid w:val="00DD648B"/>
    <w:rsid w:val="00DD650F"/>
    <w:rsid w:val="00DD696F"/>
    <w:rsid w:val="00DD6C25"/>
    <w:rsid w:val="00DD6ED8"/>
    <w:rsid w:val="00DD72BC"/>
    <w:rsid w:val="00DD7509"/>
    <w:rsid w:val="00DD752F"/>
    <w:rsid w:val="00DD7982"/>
    <w:rsid w:val="00DD7A84"/>
    <w:rsid w:val="00DD7A89"/>
    <w:rsid w:val="00DD7CA8"/>
    <w:rsid w:val="00DD7E3A"/>
    <w:rsid w:val="00DE045D"/>
    <w:rsid w:val="00DE047C"/>
    <w:rsid w:val="00DE091B"/>
    <w:rsid w:val="00DE099C"/>
    <w:rsid w:val="00DE0D85"/>
    <w:rsid w:val="00DE0E61"/>
    <w:rsid w:val="00DE0F82"/>
    <w:rsid w:val="00DE12AA"/>
    <w:rsid w:val="00DE1498"/>
    <w:rsid w:val="00DE18CB"/>
    <w:rsid w:val="00DE1B09"/>
    <w:rsid w:val="00DE1DB1"/>
    <w:rsid w:val="00DE244F"/>
    <w:rsid w:val="00DE24AD"/>
    <w:rsid w:val="00DE28AA"/>
    <w:rsid w:val="00DE2901"/>
    <w:rsid w:val="00DE2908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48E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200"/>
    <w:rsid w:val="00DE73F0"/>
    <w:rsid w:val="00DE7590"/>
    <w:rsid w:val="00DE7937"/>
    <w:rsid w:val="00DE7A3A"/>
    <w:rsid w:val="00DE7A3F"/>
    <w:rsid w:val="00DF0496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84A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66"/>
    <w:rsid w:val="00DF45DD"/>
    <w:rsid w:val="00DF4A1C"/>
    <w:rsid w:val="00DF4A8D"/>
    <w:rsid w:val="00DF4AE4"/>
    <w:rsid w:val="00DF4B08"/>
    <w:rsid w:val="00DF527D"/>
    <w:rsid w:val="00DF5598"/>
    <w:rsid w:val="00DF59EE"/>
    <w:rsid w:val="00DF5A6D"/>
    <w:rsid w:val="00DF5B6B"/>
    <w:rsid w:val="00DF5BFF"/>
    <w:rsid w:val="00DF64A3"/>
    <w:rsid w:val="00DF7037"/>
    <w:rsid w:val="00DF708B"/>
    <w:rsid w:val="00DF7265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90D"/>
    <w:rsid w:val="00E01D73"/>
    <w:rsid w:val="00E020FD"/>
    <w:rsid w:val="00E0213F"/>
    <w:rsid w:val="00E0239E"/>
    <w:rsid w:val="00E024CA"/>
    <w:rsid w:val="00E02720"/>
    <w:rsid w:val="00E02AA4"/>
    <w:rsid w:val="00E02E40"/>
    <w:rsid w:val="00E02F58"/>
    <w:rsid w:val="00E031C1"/>
    <w:rsid w:val="00E033A4"/>
    <w:rsid w:val="00E03A14"/>
    <w:rsid w:val="00E03AB2"/>
    <w:rsid w:val="00E03BF8"/>
    <w:rsid w:val="00E0428C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878"/>
    <w:rsid w:val="00E06F3C"/>
    <w:rsid w:val="00E07210"/>
    <w:rsid w:val="00E0738B"/>
    <w:rsid w:val="00E073A2"/>
    <w:rsid w:val="00E07679"/>
    <w:rsid w:val="00E078F5"/>
    <w:rsid w:val="00E079D9"/>
    <w:rsid w:val="00E07A1A"/>
    <w:rsid w:val="00E07EA6"/>
    <w:rsid w:val="00E07EC8"/>
    <w:rsid w:val="00E10A2B"/>
    <w:rsid w:val="00E11230"/>
    <w:rsid w:val="00E11285"/>
    <w:rsid w:val="00E11353"/>
    <w:rsid w:val="00E1145E"/>
    <w:rsid w:val="00E11624"/>
    <w:rsid w:val="00E11ADC"/>
    <w:rsid w:val="00E11C20"/>
    <w:rsid w:val="00E11E98"/>
    <w:rsid w:val="00E12005"/>
    <w:rsid w:val="00E122AC"/>
    <w:rsid w:val="00E123FF"/>
    <w:rsid w:val="00E124AD"/>
    <w:rsid w:val="00E12572"/>
    <w:rsid w:val="00E12624"/>
    <w:rsid w:val="00E1263B"/>
    <w:rsid w:val="00E128A8"/>
    <w:rsid w:val="00E12BD8"/>
    <w:rsid w:val="00E12BDD"/>
    <w:rsid w:val="00E12D35"/>
    <w:rsid w:val="00E133E0"/>
    <w:rsid w:val="00E135EF"/>
    <w:rsid w:val="00E138E5"/>
    <w:rsid w:val="00E13911"/>
    <w:rsid w:val="00E13915"/>
    <w:rsid w:val="00E13955"/>
    <w:rsid w:val="00E1406E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6143"/>
    <w:rsid w:val="00E16774"/>
    <w:rsid w:val="00E16B61"/>
    <w:rsid w:val="00E16C6A"/>
    <w:rsid w:val="00E170AF"/>
    <w:rsid w:val="00E1715D"/>
    <w:rsid w:val="00E171A7"/>
    <w:rsid w:val="00E1724D"/>
    <w:rsid w:val="00E172F9"/>
    <w:rsid w:val="00E1739C"/>
    <w:rsid w:val="00E1739F"/>
    <w:rsid w:val="00E17613"/>
    <w:rsid w:val="00E1773A"/>
    <w:rsid w:val="00E1789C"/>
    <w:rsid w:val="00E17ED3"/>
    <w:rsid w:val="00E20035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A8B"/>
    <w:rsid w:val="00E21C30"/>
    <w:rsid w:val="00E21E2D"/>
    <w:rsid w:val="00E21F02"/>
    <w:rsid w:val="00E221F7"/>
    <w:rsid w:val="00E225E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AC3"/>
    <w:rsid w:val="00E23C1C"/>
    <w:rsid w:val="00E23CE8"/>
    <w:rsid w:val="00E23E8D"/>
    <w:rsid w:val="00E2400B"/>
    <w:rsid w:val="00E2401B"/>
    <w:rsid w:val="00E24345"/>
    <w:rsid w:val="00E246EF"/>
    <w:rsid w:val="00E249C2"/>
    <w:rsid w:val="00E249E4"/>
    <w:rsid w:val="00E24B56"/>
    <w:rsid w:val="00E24C5B"/>
    <w:rsid w:val="00E24E1E"/>
    <w:rsid w:val="00E250A7"/>
    <w:rsid w:val="00E25194"/>
    <w:rsid w:val="00E25210"/>
    <w:rsid w:val="00E25462"/>
    <w:rsid w:val="00E2567D"/>
    <w:rsid w:val="00E25A57"/>
    <w:rsid w:val="00E25D01"/>
    <w:rsid w:val="00E25F48"/>
    <w:rsid w:val="00E265D7"/>
    <w:rsid w:val="00E266DF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CF2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07"/>
    <w:rsid w:val="00E33147"/>
    <w:rsid w:val="00E33151"/>
    <w:rsid w:val="00E336C6"/>
    <w:rsid w:val="00E337A5"/>
    <w:rsid w:val="00E33C0C"/>
    <w:rsid w:val="00E34240"/>
    <w:rsid w:val="00E34901"/>
    <w:rsid w:val="00E349D5"/>
    <w:rsid w:val="00E34EE7"/>
    <w:rsid w:val="00E35005"/>
    <w:rsid w:val="00E3516A"/>
    <w:rsid w:val="00E3597A"/>
    <w:rsid w:val="00E35990"/>
    <w:rsid w:val="00E35B45"/>
    <w:rsid w:val="00E36057"/>
    <w:rsid w:val="00E364F3"/>
    <w:rsid w:val="00E3681B"/>
    <w:rsid w:val="00E36FEC"/>
    <w:rsid w:val="00E370FC"/>
    <w:rsid w:val="00E37314"/>
    <w:rsid w:val="00E37708"/>
    <w:rsid w:val="00E377B3"/>
    <w:rsid w:val="00E37820"/>
    <w:rsid w:val="00E37A2A"/>
    <w:rsid w:val="00E37B43"/>
    <w:rsid w:val="00E37CF7"/>
    <w:rsid w:val="00E37ECE"/>
    <w:rsid w:val="00E37FAA"/>
    <w:rsid w:val="00E40293"/>
    <w:rsid w:val="00E403F9"/>
    <w:rsid w:val="00E4076B"/>
    <w:rsid w:val="00E40796"/>
    <w:rsid w:val="00E408C7"/>
    <w:rsid w:val="00E408FC"/>
    <w:rsid w:val="00E40A49"/>
    <w:rsid w:val="00E40BD3"/>
    <w:rsid w:val="00E40D3B"/>
    <w:rsid w:val="00E4123F"/>
    <w:rsid w:val="00E41251"/>
    <w:rsid w:val="00E41875"/>
    <w:rsid w:val="00E418FA"/>
    <w:rsid w:val="00E41C38"/>
    <w:rsid w:val="00E41E77"/>
    <w:rsid w:val="00E42972"/>
    <w:rsid w:val="00E42EB7"/>
    <w:rsid w:val="00E42EC3"/>
    <w:rsid w:val="00E43006"/>
    <w:rsid w:val="00E43136"/>
    <w:rsid w:val="00E43150"/>
    <w:rsid w:val="00E43332"/>
    <w:rsid w:val="00E4357D"/>
    <w:rsid w:val="00E436EC"/>
    <w:rsid w:val="00E438AB"/>
    <w:rsid w:val="00E43D8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1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4ED"/>
    <w:rsid w:val="00E47542"/>
    <w:rsid w:val="00E47A36"/>
    <w:rsid w:val="00E504B3"/>
    <w:rsid w:val="00E5070B"/>
    <w:rsid w:val="00E50BBC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47D"/>
    <w:rsid w:val="00E5359F"/>
    <w:rsid w:val="00E53801"/>
    <w:rsid w:val="00E538BB"/>
    <w:rsid w:val="00E53976"/>
    <w:rsid w:val="00E53D03"/>
    <w:rsid w:val="00E54AFE"/>
    <w:rsid w:val="00E54F6D"/>
    <w:rsid w:val="00E5503D"/>
    <w:rsid w:val="00E55097"/>
    <w:rsid w:val="00E5523F"/>
    <w:rsid w:val="00E5549B"/>
    <w:rsid w:val="00E5569F"/>
    <w:rsid w:val="00E556D0"/>
    <w:rsid w:val="00E55B8E"/>
    <w:rsid w:val="00E56100"/>
    <w:rsid w:val="00E56825"/>
    <w:rsid w:val="00E56C1D"/>
    <w:rsid w:val="00E56D62"/>
    <w:rsid w:val="00E56E02"/>
    <w:rsid w:val="00E56F05"/>
    <w:rsid w:val="00E57382"/>
    <w:rsid w:val="00E575F1"/>
    <w:rsid w:val="00E60032"/>
    <w:rsid w:val="00E6016A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18"/>
    <w:rsid w:val="00E62AA3"/>
    <w:rsid w:val="00E62AEE"/>
    <w:rsid w:val="00E62B54"/>
    <w:rsid w:val="00E62CDC"/>
    <w:rsid w:val="00E62DD9"/>
    <w:rsid w:val="00E634DD"/>
    <w:rsid w:val="00E6376C"/>
    <w:rsid w:val="00E6390F"/>
    <w:rsid w:val="00E63948"/>
    <w:rsid w:val="00E63F30"/>
    <w:rsid w:val="00E640BC"/>
    <w:rsid w:val="00E6414D"/>
    <w:rsid w:val="00E6417E"/>
    <w:rsid w:val="00E6431C"/>
    <w:rsid w:val="00E64408"/>
    <w:rsid w:val="00E644FD"/>
    <w:rsid w:val="00E64534"/>
    <w:rsid w:val="00E64618"/>
    <w:rsid w:val="00E64ABA"/>
    <w:rsid w:val="00E6535A"/>
    <w:rsid w:val="00E65D6D"/>
    <w:rsid w:val="00E66330"/>
    <w:rsid w:val="00E66778"/>
    <w:rsid w:val="00E6692D"/>
    <w:rsid w:val="00E66A86"/>
    <w:rsid w:val="00E66BFD"/>
    <w:rsid w:val="00E66EC4"/>
    <w:rsid w:val="00E67136"/>
    <w:rsid w:val="00E67252"/>
    <w:rsid w:val="00E673AE"/>
    <w:rsid w:val="00E6757D"/>
    <w:rsid w:val="00E67710"/>
    <w:rsid w:val="00E679FE"/>
    <w:rsid w:val="00E67A51"/>
    <w:rsid w:val="00E67D50"/>
    <w:rsid w:val="00E7024D"/>
    <w:rsid w:val="00E70667"/>
    <w:rsid w:val="00E70863"/>
    <w:rsid w:val="00E70B40"/>
    <w:rsid w:val="00E70F58"/>
    <w:rsid w:val="00E7107D"/>
    <w:rsid w:val="00E71293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C19"/>
    <w:rsid w:val="00E82E9E"/>
    <w:rsid w:val="00E83152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88"/>
    <w:rsid w:val="00E85095"/>
    <w:rsid w:val="00E85169"/>
    <w:rsid w:val="00E853A9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160F"/>
    <w:rsid w:val="00E9173A"/>
    <w:rsid w:val="00E918C4"/>
    <w:rsid w:val="00E919DD"/>
    <w:rsid w:val="00E91AEB"/>
    <w:rsid w:val="00E91C5F"/>
    <w:rsid w:val="00E91D94"/>
    <w:rsid w:val="00E91FFF"/>
    <w:rsid w:val="00E92536"/>
    <w:rsid w:val="00E92A5B"/>
    <w:rsid w:val="00E92A98"/>
    <w:rsid w:val="00E92ADB"/>
    <w:rsid w:val="00E92BBA"/>
    <w:rsid w:val="00E9309B"/>
    <w:rsid w:val="00E932DA"/>
    <w:rsid w:val="00E938C5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5053"/>
    <w:rsid w:val="00E95054"/>
    <w:rsid w:val="00E95161"/>
    <w:rsid w:val="00E9557F"/>
    <w:rsid w:val="00E95769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9DC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94"/>
    <w:rsid w:val="00EA0CC2"/>
    <w:rsid w:val="00EA0D0D"/>
    <w:rsid w:val="00EA0F7B"/>
    <w:rsid w:val="00EA13EF"/>
    <w:rsid w:val="00EA1507"/>
    <w:rsid w:val="00EA1582"/>
    <w:rsid w:val="00EA190E"/>
    <w:rsid w:val="00EA1998"/>
    <w:rsid w:val="00EA2394"/>
    <w:rsid w:val="00EA242C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379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4C2"/>
    <w:rsid w:val="00EA56D3"/>
    <w:rsid w:val="00EA5954"/>
    <w:rsid w:val="00EA5BC8"/>
    <w:rsid w:val="00EA5E83"/>
    <w:rsid w:val="00EA5EF2"/>
    <w:rsid w:val="00EA61F1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82B"/>
    <w:rsid w:val="00EA7900"/>
    <w:rsid w:val="00EA7A35"/>
    <w:rsid w:val="00EA7B8D"/>
    <w:rsid w:val="00EA7C84"/>
    <w:rsid w:val="00EB0416"/>
    <w:rsid w:val="00EB0473"/>
    <w:rsid w:val="00EB0496"/>
    <w:rsid w:val="00EB0E70"/>
    <w:rsid w:val="00EB0F97"/>
    <w:rsid w:val="00EB10BA"/>
    <w:rsid w:val="00EB1101"/>
    <w:rsid w:val="00EB119D"/>
    <w:rsid w:val="00EB1975"/>
    <w:rsid w:val="00EB1A77"/>
    <w:rsid w:val="00EB1AED"/>
    <w:rsid w:val="00EB1D23"/>
    <w:rsid w:val="00EB1EE2"/>
    <w:rsid w:val="00EB1F50"/>
    <w:rsid w:val="00EB1F80"/>
    <w:rsid w:val="00EB21CD"/>
    <w:rsid w:val="00EB2217"/>
    <w:rsid w:val="00EB241A"/>
    <w:rsid w:val="00EB24CD"/>
    <w:rsid w:val="00EB260A"/>
    <w:rsid w:val="00EB2A15"/>
    <w:rsid w:val="00EB2FBF"/>
    <w:rsid w:val="00EB30EF"/>
    <w:rsid w:val="00EB31E9"/>
    <w:rsid w:val="00EB36A7"/>
    <w:rsid w:val="00EB3845"/>
    <w:rsid w:val="00EB3988"/>
    <w:rsid w:val="00EB3D06"/>
    <w:rsid w:val="00EB3D5C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ACF"/>
    <w:rsid w:val="00EB5C9B"/>
    <w:rsid w:val="00EB637B"/>
    <w:rsid w:val="00EB647E"/>
    <w:rsid w:val="00EB677F"/>
    <w:rsid w:val="00EB6825"/>
    <w:rsid w:val="00EB689E"/>
    <w:rsid w:val="00EB697A"/>
    <w:rsid w:val="00EB6F3B"/>
    <w:rsid w:val="00EB6FF2"/>
    <w:rsid w:val="00EB704D"/>
    <w:rsid w:val="00EB7571"/>
    <w:rsid w:val="00EB76D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B0A"/>
    <w:rsid w:val="00EC0B1D"/>
    <w:rsid w:val="00EC0D1F"/>
    <w:rsid w:val="00EC10DE"/>
    <w:rsid w:val="00EC1184"/>
    <w:rsid w:val="00EC1734"/>
    <w:rsid w:val="00EC2041"/>
    <w:rsid w:val="00EC2058"/>
    <w:rsid w:val="00EC2075"/>
    <w:rsid w:val="00EC222F"/>
    <w:rsid w:val="00EC2400"/>
    <w:rsid w:val="00EC247B"/>
    <w:rsid w:val="00EC31B5"/>
    <w:rsid w:val="00EC32BC"/>
    <w:rsid w:val="00EC33DA"/>
    <w:rsid w:val="00EC396F"/>
    <w:rsid w:val="00EC3991"/>
    <w:rsid w:val="00EC40CF"/>
    <w:rsid w:val="00EC445F"/>
    <w:rsid w:val="00EC4511"/>
    <w:rsid w:val="00EC466D"/>
    <w:rsid w:val="00EC480A"/>
    <w:rsid w:val="00EC48DC"/>
    <w:rsid w:val="00EC4C8A"/>
    <w:rsid w:val="00EC4CF4"/>
    <w:rsid w:val="00EC4E23"/>
    <w:rsid w:val="00EC4F3F"/>
    <w:rsid w:val="00EC4F93"/>
    <w:rsid w:val="00EC548E"/>
    <w:rsid w:val="00EC5970"/>
    <w:rsid w:val="00EC5CFF"/>
    <w:rsid w:val="00EC5E80"/>
    <w:rsid w:val="00EC5EDF"/>
    <w:rsid w:val="00EC61DF"/>
    <w:rsid w:val="00EC6292"/>
    <w:rsid w:val="00EC6761"/>
    <w:rsid w:val="00EC685B"/>
    <w:rsid w:val="00EC6D43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8E1"/>
    <w:rsid w:val="00ED1BAA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674"/>
    <w:rsid w:val="00ED3B42"/>
    <w:rsid w:val="00ED3B5E"/>
    <w:rsid w:val="00ED4146"/>
    <w:rsid w:val="00ED42C2"/>
    <w:rsid w:val="00ED4325"/>
    <w:rsid w:val="00ED47D0"/>
    <w:rsid w:val="00ED48FE"/>
    <w:rsid w:val="00ED4C9A"/>
    <w:rsid w:val="00ED4D65"/>
    <w:rsid w:val="00ED4DE9"/>
    <w:rsid w:val="00ED5507"/>
    <w:rsid w:val="00ED562C"/>
    <w:rsid w:val="00ED56B2"/>
    <w:rsid w:val="00ED56CA"/>
    <w:rsid w:val="00ED5F6E"/>
    <w:rsid w:val="00ED7667"/>
    <w:rsid w:val="00ED781C"/>
    <w:rsid w:val="00ED792A"/>
    <w:rsid w:val="00EE0078"/>
    <w:rsid w:val="00EE028A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8C1"/>
    <w:rsid w:val="00EE197D"/>
    <w:rsid w:val="00EE19B0"/>
    <w:rsid w:val="00EE1E45"/>
    <w:rsid w:val="00EE1E48"/>
    <w:rsid w:val="00EE1F71"/>
    <w:rsid w:val="00EE1FAF"/>
    <w:rsid w:val="00EE2001"/>
    <w:rsid w:val="00EE2911"/>
    <w:rsid w:val="00EE293D"/>
    <w:rsid w:val="00EE2DC5"/>
    <w:rsid w:val="00EE2E6D"/>
    <w:rsid w:val="00EE2F6A"/>
    <w:rsid w:val="00EE32A2"/>
    <w:rsid w:val="00EE33CC"/>
    <w:rsid w:val="00EE352D"/>
    <w:rsid w:val="00EE38FF"/>
    <w:rsid w:val="00EE39B1"/>
    <w:rsid w:val="00EE3C1A"/>
    <w:rsid w:val="00EE3D3B"/>
    <w:rsid w:val="00EE499C"/>
    <w:rsid w:val="00EE4A46"/>
    <w:rsid w:val="00EE4AA2"/>
    <w:rsid w:val="00EE4BCE"/>
    <w:rsid w:val="00EE4ED7"/>
    <w:rsid w:val="00EE51A8"/>
    <w:rsid w:val="00EE544D"/>
    <w:rsid w:val="00EE559F"/>
    <w:rsid w:val="00EE57C6"/>
    <w:rsid w:val="00EE5939"/>
    <w:rsid w:val="00EE5B17"/>
    <w:rsid w:val="00EE5C7C"/>
    <w:rsid w:val="00EE5CD5"/>
    <w:rsid w:val="00EE5EF8"/>
    <w:rsid w:val="00EE621B"/>
    <w:rsid w:val="00EE655A"/>
    <w:rsid w:val="00EE65C0"/>
    <w:rsid w:val="00EE68AA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1751"/>
    <w:rsid w:val="00EF1C4E"/>
    <w:rsid w:val="00EF2216"/>
    <w:rsid w:val="00EF234F"/>
    <w:rsid w:val="00EF270D"/>
    <w:rsid w:val="00EF2A2F"/>
    <w:rsid w:val="00EF2A44"/>
    <w:rsid w:val="00EF2A97"/>
    <w:rsid w:val="00EF2AA0"/>
    <w:rsid w:val="00EF2B43"/>
    <w:rsid w:val="00EF2BC9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79A"/>
    <w:rsid w:val="00EF7857"/>
    <w:rsid w:val="00EF7A84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A36"/>
    <w:rsid w:val="00F04E15"/>
    <w:rsid w:val="00F04EFF"/>
    <w:rsid w:val="00F05B4A"/>
    <w:rsid w:val="00F05C49"/>
    <w:rsid w:val="00F05FB3"/>
    <w:rsid w:val="00F05FC7"/>
    <w:rsid w:val="00F060B9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64D"/>
    <w:rsid w:val="00F119F2"/>
    <w:rsid w:val="00F12273"/>
    <w:rsid w:val="00F125E9"/>
    <w:rsid w:val="00F127BC"/>
    <w:rsid w:val="00F12DA0"/>
    <w:rsid w:val="00F12F1D"/>
    <w:rsid w:val="00F1303A"/>
    <w:rsid w:val="00F13068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A58"/>
    <w:rsid w:val="00F16DAC"/>
    <w:rsid w:val="00F1702B"/>
    <w:rsid w:val="00F170A9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651"/>
    <w:rsid w:val="00F247AF"/>
    <w:rsid w:val="00F24BCC"/>
    <w:rsid w:val="00F24D29"/>
    <w:rsid w:val="00F24D9A"/>
    <w:rsid w:val="00F24FBE"/>
    <w:rsid w:val="00F251EF"/>
    <w:rsid w:val="00F2521D"/>
    <w:rsid w:val="00F25BFB"/>
    <w:rsid w:val="00F25C7B"/>
    <w:rsid w:val="00F268B8"/>
    <w:rsid w:val="00F26A51"/>
    <w:rsid w:val="00F26AA8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5D1"/>
    <w:rsid w:val="00F30749"/>
    <w:rsid w:val="00F30962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4CE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127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67F"/>
    <w:rsid w:val="00F4070B"/>
    <w:rsid w:val="00F40B51"/>
    <w:rsid w:val="00F40D4F"/>
    <w:rsid w:val="00F40DA0"/>
    <w:rsid w:val="00F40EF4"/>
    <w:rsid w:val="00F40FC9"/>
    <w:rsid w:val="00F40FD0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CEB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B82"/>
    <w:rsid w:val="00F4501E"/>
    <w:rsid w:val="00F4509D"/>
    <w:rsid w:val="00F45161"/>
    <w:rsid w:val="00F45570"/>
    <w:rsid w:val="00F45C6B"/>
    <w:rsid w:val="00F46058"/>
    <w:rsid w:val="00F46709"/>
    <w:rsid w:val="00F46C54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5A"/>
    <w:rsid w:val="00F51670"/>
    <w:rsid w:val="00F5178A"/>
    <w:rsid w:val="00F51842"/>
    <w:rsid w:val="00F51C6B"/>
    <w:rsid w:val="00F51CFE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24A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A19"/>
    <w:rsid w:val="00F56C78"/>
    <w:rsid w:val="00F56FC6"/>
    <w:rsid w:val="00F57067"/>
    <w:rsid w:val="00F575A3"/>
    <w:rsid w:val="00F600AE"/>
    <w:rsid w:val="00F603D2"/>
    <w:rsid w:val="00F6058D"/>
    <w:rsid w:val="00F607AF"/>
    <w:rsid w:val="00F6136A"/>
    <w:rsid w:val="00F6155A"/>
    <w:rsid w:val="00F61745"/>
    <w:rsid w:val="00F618AD"/>
    <w:rsid w:val="00F61A28"/>
    <w:rsid w:val="00F61ABF"/>
    <w:rsid w:val="00F61B6F"/>
    <w:rsid w:val="00F61BDB"/>
    <w:rsid w:val="00F61DEE"/>
    <w:rsid w:val="00F62622"/>
    <w:rsid w:val="00F629B9"/>
    <w:rsid w:val="00F62B86"/>
    <w:rsid w:val="00F62C26"/>
    <w:rsid w:val="00F62C47"/>
    <w:rsid w:val="00F62C52"/>
    <w:rsid w:val="00F62CFF"/>
    <w:rsid w:val="00F62F21"/>
    <w:rsid w:val="00F6356E"/>
    <w:rsid w:val="00F63A56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4FE6"/>
    <w:rsid w:val="00F65016"/>
    <w:rsid w:val="00F65040"/>
    <w:rsid w:val="00F650BF"/>
    <w:rsid w:val="00F652C1"/>
    <w:rsid w:val="00F652D2"/>
    <w:rsid w:val="00F658B3"/>
    <w:rsid w:val="00F65E21"/>
    <w:rsid w:val="00F65EB5"/>
    <w:rsid w:val="00F66417"/>
    <w:rsid w:val="00F66420"/>
    <w:rsid w:val="00F66465"/>
    <w:rsid w:val="00F668EC"/>
    <w:rsid w:val="00F66C79"/>
    <w:rsid w:val="00F66F70"/>
    <w:rsid w:val="00F67072"/>
    <w:rsid w:val="00F67082"/>
    <w:rsid w:val="00F67353"/>
    <w:rsid w:val="00F673AA"/>
    <w:rsid w:val="00F6745E"/>
    <w:rsid w:val="00F6785B"/>
    <w:rsid w:val="00F7031F"/>
    <w:rsid w:val="00F704FC"/>
    <w:rsid w:val="00F705A9"/>
    <w:rsid w:val="00F70861"/>
    <w:rsid w:val="00F70AFA"/>
    <w:rsid w:val="00F70B13"/>
    <w:rsid w:val="00F70BB3"/>
    <w:rsid w:val="00F70D00"/>
    <w:rsid w:val="00F70F6F"/>
    <w:rsid w:val="00F716AE"/>
    <w:rsid w:val="00F71A67"/>
    <w:rsid w:val="00F71EB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BA7"/>
    <w:rsid w:val="00F73E0E"/>
    <w:rsid w:val="00F73F2D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17C"/>
    <w:rsid w:val="00F8141B"/>
    <w:rsid w:val="00F815BD"/>
    <w:rsid w:val="00F815CF"/>
    <w:rsid w:val="00F818CF"/>
    <w:rsid w:val="00F82187"/>
    <w:rsid w:val="00F824B1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4E1F"/>
    <w:rsid w:val="00F8505B"/>
    <w:rsid w:val="00F850DE"/>
    <w:rsid w:val="00F85225"/>
    <w:rsid w:val="00F85458"/>
    <w:rsid w:val="00F85475"/>
    <w:rsid w:val="00F8561F"/>
    <w:rsid w:val="00F856BE"/>
    <w:rsid w:val="00F857B2"/>
    <w:rsid w:val="00F8598E"/>
    <w:rsid w:val="00F85BC5"/>
    <w:rsid w:val="00F85C51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87E"/>
    <w:rsid w:val="00F87D03"/>
    <w:rsid w:val="00F87F38"/>
    <w:rsid w:val="00F90806"/>
    <w:rsid w:val="00F909C2"/>
    <w:rsid w:val="00F90D99"/>
    <w:rsid w:val="00F9108D"/>
    <w:rsid w:val="00F91266"/>
    <w:rsid w:val="00F915EA"/>
    <w:rsid w:val="00F919F7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D18"/>
    <w:rsid w:val="00F92D93"/>
    <w:rsid w:val="00F93122"/>
    <w:rsid w:val="00F931F3"/>
    <w:rsid w:val="00F9363B"/>
    <w:rsid w:val="00F937AD"/>
    <w:rsid w:val="00F937DC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1E2"/>
    <w:rsid w:val="00F962E0"/>
    <w:rsid w:val="00F9641A"/>
    <w:rsid w:val="00F965BB"/>
    <w:rsid w:val="00F96688"/>
    <w:rsid w:val="00F967ED"/>
    <w:rsid w:val="00F968A7"/>
    <w:rsid w:val="00F968E6"/>
    <w:rsid w:val="00F96934"/>
    <w:rsid w:val="00F969B9"/>
    <w:rsid w:val="00F96A0C"/>
    <w:rsid w:val="00F9714A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124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6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F25"/>
    <w:rsid w:val="00FA7F57"/>
    <w:rsid w:val="00FA7F99"/>
    <w:rsid w:val="00FB0009"/>
    <w:rsid w:val="00FB07C6"/>
    <w:rsid w:val="00FB09A9"/>
    <w:rsid w:val="00FB0D21"/>
    <w:rsid w:val="00FB10F3"/>
    <w:rsid w:val="00FB123A"/>
    <w:rsid w:val="00FB12AE"/>
    <w:rsid w:val="00FB162F"/>
    <w:rsid w:val="00FB1AA3"/>
    <w:rsid w:val="00FB1E62"/>
    <w:rsid w:val="00FB2060"/>
    <w:rsid w:val="00FB21C1"/>
    <w:rsid w:val="00FB232E"/>
    <w:rsid w:val="00FB2A73"/>
    <w:rsid w:val="00FB2B5E"/>
    <w:rsid w:val="00FB2D75"/>
    <w:rsid w:val="00FB3420"/>
    <w:rsid w:val="00FB3575"/>
    <w:rsid w:val="00FB3805"/>
    <w:rsid w:val="00FB3BE8"/>
    <w:rsid w:val="00FB401F"/>
    <w:rsid w:val="00FB448C"/>
    <w:rsid w:val="00FB4546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584"/>
    <w:rsid w:val="00FB7775"/>
    <w:rsid w:val="00FB78FF"/>
    <w:rsid w:val="00FB7964"/>
    <w:rsid w:val="00FB7BB3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4CD7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C33"/>
    <w:rsid w:val="00FD127B"/>
    <w:rsid w:val="00FD1A53"/>
    <w:rsid w:val="00FD1B26"/>
    <w:rsid w:val="00FD1BAF"/>
    <w:rsid w:val="00FD1BD7"/>
    <w:rsid w:val="00FD1BDD"/>
    <w:rsid w:val="00FD1BF5"/>
    <w:rsid w:val="00FD1FB2"/>
    <w:rsid w:val="00FD2181"/>
    <w:rsid w:val="00FD2245"/>
    <w:rsid w:val="00FD27DD"/>
    <w:rsid w:val="00FD2854"/>
    <w:rsid w:val="00FD2B5B"/>
    <w:rsid w:val="00FD3471"/>
    <w:rsid w:val="00FD36C7"/>
    <w:rsid w:val="00FD3F30"/>
    <w:rsid w:val="00FD404A"/>
    <w:rsid w:val="00FD4577"/>
    <w:rsid w:val="00FD45B4"/>
    <w:rsid w:val="00FD45F2"/>
    <w:rsid w:val="00FD4609"/>
    <w:rsid w:val="00FD48EE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7F"/>
    <w:rsid w:val="00FE0526"/>
    <w:rsid w:val="00FE0705"/>
    <w:rsid w:val="00FE070F"/>
    <w:rsid w:val="00FE0A37"/>
    <w:rsid w:val="00FE0A66"/>
    <w:rsid w:val="00FE1154"/>
    <w:rsid w:val="00FE13E6"/>
    <w:rsid w:val="00FE176E"/>
    <w:rsid w:val="00FE1B8F"/>
    <w:rsid w:val="00FE1B9E"/>
    <w:rsid w:val="00FE1EC4"/>
    <w:rsid w:val="00FE1F82"/>
    <w:rsid w:val="00FE27DD"/>
    <w:rsid w:val="00FE29B9"/>
    <w:rsid w:val="00FE2A07"/>
    <w:rsid w:val="00FE2BA7"/>
    <w:rsid w:val="00FE33E6"/>
    <w:rsid w:val="00FE34FB"/>
    <w:rsid w:val="00FE3768"/>
    <w:rsid w:val="00FE3D6C"/>
    <w:rsid w:val="00FE44C0"/>
    <w:rsid w:val="00FE4711"/>
    <w:rsid w:val="00FE4906"/>
    <w:rsid w:val="00FE4991"/>
    <w:rsid w:val="00FE4CC8"/>
    <w:rsid w:val="00FE4D8A"/>
    <w:rsid w:val="00FE5034"/>
    <w:rsid w:val="00FE50F9"/>
    <w:rsid w:val="00FE574B"/>
    <w:rsid w:val="00FE57C3"/>
    <w:rsid w:val="00FE5A4F"/>
    <w:rsid w:val="00FE5F2B"/>
    <w:rsid w:val="00FE6345"/>
    <w:rsid w:val="00FE666C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98B"/>
    <w:rsid w:val="00FF1A90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1A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EAC"/>
    <w:rsid w:val="00FF52A5"/>
    <w:rsid w:val="00FF5630"/>
    <w:rsid w:val="00FF5789"/>
    <w:rsid w:val="00FF5898"/>
    <w:rsid w:val="00FF5C87"/>
    <w:rsid w:val="00FF5E85"/>
    <w:rsid w:val="00FF5F05"/>
    <w:rsid w:val="00FF5FAE"/>
    <w:rsid w:val="00FF666A"/>
    <w:rsid w:val="00FF6868"/>
    <w:rsid w:val="00FF69F9"/>
    <w:rsid w:val="00FF6D42"/>
    <w:rsid w:val="00FF760B"/>
    <w:rsid w:val="00FF7A72"/>
    <w:rsid w:val="00FF7B60"/>
    <w:rsid w:val="00FF7D1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420</Words>
  <Characters>1643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Somjai, Nigonyanont</cp:lastModifiedBy>
  <cp:revision>3</cp:revision>
  <cp:lastPrinted>2022-11-02T04:29:00Z</cp:lastPrinted>
  <dcterms:created xsi:type="dcterms:W3CDTF">2022-11-11T03:23:00Z</dcterms:created>
  <dcterms:modified xsi:type="dcterms:W3CDTF">2022-11-11T03:27:00Z</dcterms:modified>
</cp:coreProperties>
</file>