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272DBB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272DBB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272DBB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60B7970E" w:rsidR="00291DF4" w:rsidRPr="00272DBB" w:rsidRDefault="00272DBB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272DBB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7FE9459B" w:rsidR="00291DF4" w:rsidRPr="00272DBB" w:rsidRDefault="00272DBB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272DBB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67E52EB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3763B6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63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272DBB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14E56A69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3763B6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763B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3763B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272DBB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0B100A08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272DBB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775AE772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131ABF51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E4D96" w:rsidRPr="00272DBB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756DF321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5B7AE3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6D0575A1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2E4D96" w:rsidRPr="00272DBB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16152D5B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A88D4F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364E7D76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E4D96" w:rsidRPr="00272DBB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4579B2FB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7C2FD6BB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2E4D96" w:rsidRPr="00272DBB" w14:paraId="752E178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68D4267D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6A310232" w14:textId="524DACFB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E4D96" w:rsidRPr="00272DBB" w14:paraId="36D0414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2DD58B6A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08F20C80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E4D96" w:rsidRPr="00272DBB" w14:paraId="1F873A88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4615CAF3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AAA2A3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2DF11A" w14:textId="7B9619D8" w:rsidR="002E4D96" w:rsidRPr="00272DBB" w:rsidRDefault="001D47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E4D96" w:rsidRPr="00272DBB" w14:paraId="3B38E1B1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4D17AEA8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C74E318" w14:textId="48D652E1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E4D96" w:rsidRPr="00272DBB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20944FD4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6E8289DD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E4D96" w:rsidRPr="00272DBB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74C747F6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00102FAA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E4D96" w:rsidRPr="00272DBB" w14:paraId="15F8C37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12C83282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8CA25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06FA424" w14:textId="6C870498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E4D96" w:rsidRPr="00272DBB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E4D96" w:rsidRPr="00272DBB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2E4D96" w:rsidRPr="00272DBB" w:rsidRDefault="002E4D96" w:rsidP="002E4D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272DBB" w:rsidRDefault="001A021D" w:rsidP="0009267B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272DBB" w:rsidRDefault="00710575" w:rsidP="0009267B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272DBB" w:rsidRDefault="00710575" w:rsidP="00710575">
      <w:pPr>
        <w:rPr>
          <w:rFonts w:asciiTheme="majorBidi" w:hAnsiTheme="majorBidi" w:cstheme="majorBidi"/>
        </w:rPr>
      </w:pPr>
    </w:p>
    <w:p w14:paraId="5D3A0DB7" w14:textId="77777777" w:rsidR="0009267B" w:rsidRPr="00272DBB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</w:rPr>
        <w:br w:type="page"/>
      </w: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4E32FD95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272DBB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272DBB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272DB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D47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796">
        <w:rPr>
          <w:rFonts w:asciiTheme="majorBidi" w:hAnsiTheme="majorBidi" w:cstheme="majorBidi"/>
          <w:sz w:val="30"/>
          <w:szCs w:val="30"/>
        </w:rPr>
        <w:t xml:space="preserve">11 </w:t>
      </w:r>
      <w:r w:rsidR="001D479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23DC4" w:rsidRPr="00523DC4">
        <w:rPr>
          <w:rFonts w:asciiTheme="majorBidi" w:hAnsiTheme="majorBidi" w:cstheme="majorBidi"/>
          <w:sz w:val="30"/>
          <w:szCs w:val="30"/>
        </w:rPr>
        <w:t>2565</w:t>
      </w:r>
    </w:p>
    <w:p w14:paraId="0055BCD2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272DBB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272DBB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1220A8" w:rsidRDefault="00703461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20A8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1220A8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1220A8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220A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1220A8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20EFD1E2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220A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1220A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220A8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1220A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272DBB">
        <w:rPr>
          <w:rFonts w:asciiTheme="majorBidi" w:hAnsiTheme="majorBidi" w:cstheme="majorBidi"/>
          <w:sz w:val="30"/>
          <w:szCs w:val="30"/>
        </w:rPr>
        <w:br/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272DBB">
        <w:rPr>
          <w:rFonts w:asciiTheme="majorBidi" w:hAnsiTheme="majorBidi" w:cstheme="majorBidi"/>
          <w:sz w:val="30"/>
          <w:szCs w:val="30"/>
        </w:rPr>
        <w:t>“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272DBB">
        <w:rPr>
          <w:rFonts w:asciiTheme="majorBidi" w:hAnsiTheme="majorBidi" w:cstheme="majorBidi"/>
          <w:sz w:val="30"/>
          <w:szCs w:val="30"/>
        </w:rPr>
        <w:t>”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72DBB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272DBB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C6112D">
        <w:rPr>
          <w:rFonts w:asciiTheme="majorBidi" w:hAnsiTheme="majorBidi" w:cstheme="majorBidi"/>
          <w:spacing w:val="6"/>
          <w:sz w:val="30"/>
          <w:szCs w:val="30"/>
        </w:rPr>
        <w:t>4</w:t>
      </w:r>
    </w:p>
    <w:p w14:paraId="2ABE7E87" w14:textId="77777777" w:rsidR="00A97F99" w:rsidRPr="00272DBB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2BB786EA" w:rsidR="001419CD" w:rsidRPr="00272DBB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</w:t>
      </w:r>
      <w:r w:rsidR="00C6112D">
        <w:rPr>
          <w:rFonts w:asciiTheme="majorBidi" w:hAnsiTheme="majorBidi" w:cstheme="majorBidi"/>
          <w:sz w:val="30"/>
          <w:szCs w:val="30"/>
        </w:rPr>
        <w:t>4</w:t>
      </w:r>
    </w:p>
    <w:p w14:paraId="7369B47E" w14:textId="77777777" w:rsidR="007A2546" w:rsidRPr="00272DBB" w:rsidRDefault="007A2546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272DBB" w:rsidRDefault="007A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272DBB" w:rsidRDefault="00F212CE" w:rsidP="00466371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77777777" w:rsidR="00A15395" w:rsidRPr="00B713B1" w:rsidRDefault="00A15395" w:rsidP="00A1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466371" w14:paraId="072AD3DD" w14:textId="77777777" w:rsidTr="00466371">
        <w:trPr>
          <w:tblHeader/>
        </w:trPr>
        <w:tc>
          <w:tcPr>
            <w:tcW w:w="4140" w:type="dxa"/>
            <w:hideMark/>
          </w:tcPr>
          <w:p w14:paraId="0AC617B7" w14:textId="77777777" w:rsidR="00466371" w:rsidRDefault="004663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6C887E8D" w14:textId="77777777" w:rsidR="00466371" w:rsidRDefault="0046637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BD478" w14:textId="77777777" w:rsidR="00466371" w:rsidRDefault="0046637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2C2D325" w14:textId="77777777" w:rsidR="00466371" w:rsidRDefault="0046637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371" w14:paraId="479B9977" w14:textId="77777777" w:rsidTr="00466371">
        <w:trPr>
          <w:trHeight w:val="70"/>
          <w:tblHeader/>
        </w:trPr>
        <w:tc>
          <w:tcPr>
            <w:tcW w:w="4140" w:type="dxa"/>
            <w:hideMark/>
          </w:tcPr>
          <w:p w14:paraId="110E7937" w14:textId="3DC13EB7" w:rsidR="00466371" w:rsidRDefault="004663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734CF8BA" w14:textId="13CB9341" w:rsidR="00466371" w:rsidRDefault="004663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6AEEECA5" w14:textId="77777777" w:rsidR="00466371" w:rsidRDefault="004663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AF95BEB" w14:textId="354CF63E" w:rsidR="00466371" w:rsidRDefault="004663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B482873" w14:textId="77777777" w:rsidR="00466371" w:rsidRDefault="004663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A44BB24" w14:textId="00B75AFE" w:rsidR="00466371" w:rsidRDefault="004663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9CC1531" w14:textId="77777777" w:rsidR="00466371" w:rsidRDefault="004663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0555CCB9" w14:textId="7F9073BF" w:rsidR="00466371" w:rsidRDefault="004663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466371" w14:paraId="7E02CC6F" w14:textId="77777777" w:rsidTr="00466371">
        <w:trPr>
          <w:trHeight w:val="344"/>
          <w:tblHeader/>
        </w:trPr>
        <w:tc>
          <w:tcPr>
            <w:tcW w:w="4140" w:type="dxa"/>
          </w:tcPr>
          <w:p w14:paraId="375B5647" w14:textId="77777777" w:rsidR="00466371" w:rsidRDefault="0046637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4609B8C9" w14:textId="77777777" w:rsidR="00466371" w:rsidRDefault="004663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466371" w14:paraId="035C7CFA" w14:textId="77777777" w:rsidTr="00466371">
        <w:tc>
          <w:tcPr>
            <w:tcW w:w="4140" w:type="dxa"/>
            <w:hideMark/>
          </w:tcPr>
          <w:p w14:paraId="4C69C139" w14:textId="77777777" w:rsidR="00466371" w:rsidRDefault="0046637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268E23" w14:textId="77777777" w:rsidR="00466371" w:rsidRDefault="00466371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2793CE" w14:textId="77777777" w:rsidR="00466371" w:rsidRDefault="00466371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5E1D6E" w14:textId="77777777" w:rsidR="00466371" w:rsidRDefault="00466371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9BC566" w14:textId="77777777" w:rsidR="00466371" w:rsidRDefault="0046637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EF0BBFD" w14:textId="77777777" w:rsidR="00466371" w:rsidRDefault="0046637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4689BE6" w14:textId="77777777" w:rsidR="00466371" w:rsidRDefault="0046637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C3188DE" w14:textId="77777777" w:rsidR="00466371" w:rsidRDefault="0046637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80918" w14:paraId="723AC755" w14:textId="77777777" w:rsidTr="00466371">
        <w:tc>
          <w:tcPr>
            <w:tcW w:w="4140" w:type="dxa"/>
            <w:hideMark/>
          </w:tcPr>
          <w:p w14:paraId="0E332B82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C18E5E7" w14:textId="00047F94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238BA4A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54F8DE4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3119C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C766D7" w14:textId="1B28C229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34C0FF6D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B13D0B6" w14:textId="1A8E9F1D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49</w:t>
            </w:r>
          </w:p>
        </w:tc>
      </w:tr>
      <w:tr w:rsidR="00C80918" w14:paraId="78DA3E18" w14:textId="77777777" w:rsidTr="00466371">
        <w:tc>
          <w:tcPr>
            <w:tcW w:w="4140" w:type="dxa"/>
            <w:hideMark/>
          </w:tcPr>
          <w:p w14:paraId="53FDF366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06F8312" w14:textId="479EF03C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1041C68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5C2BDEF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FD7934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91F91A2" w14:textId="67741EB4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4B22FA93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7F3A3A9" w14:textId="42A306E0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</w:t>
            </w:r>
          </w:p>
        </w:tc>
      </w:tr>
      <w:tr w:rsidR="00C80918" w14:paraId="32E304FD" w14:textId="77777777" w:rsidTr="00466371">
        <w:tc>
          <w:tcPr>
            <w:tcW w:w="4140" w:type="dxa"/>
            <w:hideMark/>
          </w:tcPr>
          <w:p w14:paraId="678D054B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81101B6" w14:textId="377312BA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F7B7970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2EEE7AC1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E81961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225ADC" w14:textId="7C1E8305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6D045B5F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B324738" w14:textId="07A85170" w:rsidR="00C80918" w:rsidRDefault="003D6F3D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C80918" w14:paraId="3B9DFE01" w14:textId="77777777" w:rsidTr="00466371">
        <w:tc>
          <w:tcPr>
            <w:tcW w:w="4140" w:type="dxa"/>
            <w:vAlign w:val="bottom"/>
            <w:hideMark/>
          </w:tcPr>
          <w:p w14:paraId="4A4328FD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D884BE7" w14:textId="54A2449B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0D4962A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6919A68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DD56C2" w14:textId="77777777" w:rsidR="00C80918" w:rsidRDefault="00C80918" w:rsidP="00C80918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856152F" w14:textId="7A6FA240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</w:tcPr>
          <w:p w14:paraId="49779B91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C97EE4F" w14:textId="591CB069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169</w:t>
            </w:r>
          </w:p>
        </w:tc>
      </w:tr>
      <w:tr w:rsidR="00C80918" w14:paraId="24BAB2F5" w14:textId="77777777" w:rsidTr="00466371">
        <w:tc>
          <w:tcPr>
            <w:tcW w:w="4140" w:type="dxa"/>
            <w:hideMark/>
          </w:tcPr>
          <w:p w14:paraId="372633C5" w14:textId="77777777" w:rsidR="00C80918" w:rsidRDefault="00C80918" w:rsidP="00C80918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4F9CEA60" w14:textId="702EE2BF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1D84E99" w14:textId="77777777" w:rsidR="00C80918" w:rsidRDefault="00C80918" w:rsidP="00C80918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24C28BC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C39660" w14:textId="77777777" w:rsidR="00C80918" w:rsidRDefault="00C80918" w:rsidP="00C80918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06CD83C" w14:textId="27B067B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AB05D46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6AF71A59" w14:textId="283299CB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</w:tr>
      <w:tr w:rsidR="00C80918" w14:paraId="4E69C4A7" w14:textId="77777777" w:rsidTr="00466371">
        <w:tc>
          <w:tcPr>
            <w:tcW w:w="4140" w:type="dxa"/>
            <w:hideMark/>
          </w:tcPr>
          <w:p w14:paraId="297026C4" w14:textId="77777777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E8BE4CD" w14:textId="51BD9D91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7D55DC5" w14:textId="77777777" w:rsidR="00C80918" w:rsidRDefault="00C80918" w:rsidP="00C80918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F7B2B79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3FCA27" w14:textId="77777777" w:rsidR="00C80918" w:rsidRDefault="00C80918" w:rsidP="00C80918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313B0420" w14:textId="2CED5F0A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019FDD1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02B0BA0" w14:textId="75C31571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26</w:t>
            </w:r>
          </w:p>
        </w:tc>
      </w:tr>
      <w:tr w:rsidR="00C80918" w14:paraId="1D52B376" w14:textId="77777777" w:rsidTr="00466371">
        <w:tc>
          <w:tcPr>
            <w:tcW w:w="4140" w:type="dxa"/>
            <w:hideMark/>
          </w:tcPr>
          <w:p w14:paraId="4AAA181A" w14:textId="77777777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A6B8AB0" w14:textId="725297F8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AB47BB3" w14:textId="77777777" w:rsidR="00C80918" w:rsidRDefault="00C80918" w:rsidP="00C80918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8FA3BF2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DA9C6A" w14:textId="77777777" w:rsidR="00C80918" w:rsidRDefault="00C80918" w:rsidP="00C80918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7AF5EC1" w14:textId="2963C266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DD3008E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hideMark/>
          </w:tcPr>
          <w:p w14:paraId="22C93DC0" w14:textId="0A3A4C1C" w:rsidR="00C80918" w:rsidRDefault="00C80918" w:rsidP="00C80918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</w:tr>
      <w:tr w:rsidR="00360C8B" w14:paraId="6EE1E090" w14:textId="77777777" w:rsidTr="00466371">
        <w:tc>
          <w:tcPr>
            <w:tcW w:w="4140" w:type="dxa"/>
          </w:tcPr>
          <w:p w14:paraId="22E8E4C1" w14:textId="0D44B005" w:rsidR="00360C8B" w:rsidRDefault="00360C8B" w:rsidP="00360C8B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8091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C809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5B9C7E87" w14:textId="22C28E15" w:rsidR="00360C8B" w:rsidRDefault="00360C8B" w:rsidP="00360C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1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DAEE6A6" w14:textId="77777777" w:rsidR="00360C8B" w:rsidRDefault="00360C8B" w:rsidP="00360C8B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9D32D78" w14:textId="1CD186EF" w:rsidR="00360C8B" w:rsidRDefault="00360C8B" w:rsidP="00360C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1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5843328" w14:textId="77777777" w:rsidR="00360C8B" w:rsidRDefault="00360C8B" w:rsidP="00360C8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0BAB41DA" w14:textId="2D32475B" w:rsidR="00360C8B" w:rsidRDefault="00360C8B" w:rsidP="00360C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40A0423" w14:textId="77777777" w:rsidR="00360C8B" w:rsidRDefault="00360C8B" w:rsidP="00360C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F4D988B" w14:textId="74CAF1B9" w:rsidR="00360C8B" w:rsidRDefault="00360C8B" w:rsidP="00360C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0918" w14:paraId="5541B057" w14:textId="77777777" w:rsidTr="00466371">
        <w:tc>
          <w:tcPr>
            <w:tcW w:w="4140" w:type="dxa"/>
          </w:tcPr>
          <w:p w14:paraId="08BB7F00" w14:textId="77777777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03E145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BE5C55E" w14:textId="77777777" w:rsidR="00C80918" w:rsidRDefault="00C80918" w:rsidP="00C80918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18D194EC" w14:textId="7777777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3B4AD92F" w14:textId="77777777" w:rsidR="00C80918" w:rsidRDefault="00C80918" w:rsidP="00C80918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417AA36F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18DCBE7B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7843066" w14:textId="77777777" w:rsidR="00C80918" w:rsidRDefault="00C80918" w:rsidP="00C80918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80918" w14:paraId="435EED54" w14:textId="77777777" w:rsidTr="00466371">
        <w:tc>
          <w:tcPr>
            <w:tcW w:w="4140" w:type="dxa"/>
            <w:hideMark/>
          </w:tcPr>
          <w:p w14:paraId="5416DA0A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0BB782B5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1A1E21C3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1101FEAC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93D53E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6686D50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F365BF8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7324FE" w14:textId="77777777" w:rsidR="00C80918" w:rsidRDefault="00C80918" w:rsidP="00C80918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80918" w14:paraId="100DB659" w14:textId="77777777" w:rsidTr="00466371">
        <w:tc>
          <w:tcPr>
            <w:tcW w:w="4140" w:type="dxa"/>
            <w:hideMark/>
          </w:tcPr>
          <w:p w14:paraId="2BC38D2D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080BD323" w14:textId="5F07C4A0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61" w:type="dxa"/>
          </w:tcPr>
          <w:p w14:paraId="48AFACBF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1682FCB9" w14:textId="0182B3F4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3A25F6CF" w14:textId="77777777" w:rsidR="00C80918" w:rsidRDefault="00C80918" w:rsidP="00C80918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D7A467A" w14:textId="7EF6632B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36EEAA03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CFCF9F2" w14:textId="3A19D89B" w:rsidR="00C80918" w:rsidRDefault="00C80918" w:rsidP="00C80918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210</w:t>
            </w:r>
          </w:p>
        </w:tc>
      </w:tr>
      <w:tr w:rsidR="00C80918" w14:paraId="1BA446CB" w14:textId="77777777" w:rsidTr="00466371">
        <w:tc>
          <w:tcPr>
            <w:tcW w:w="4140" w:type="dxa"/>
            <w:hideMark/>
          </w:tcPr>
          <w:p w14:paraId="79192A81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5807D37" w14:textId="0332E619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61" w:type="dxa"/>
          </w:tcPr>
          <w:p w14:paraId="3D50859E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5522C1AF" w14:textId="06253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316D34C3" w14:textId="77777777" w:rsidR="00C80918" w:rsidRDefault="00C80918" w:rsidP="00C80918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58DDCAE" w14:textId="463447EB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6E57CFC2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CA296E" w14:textId="297E86CB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</w:t>
            </w:r>
          </w:p>
        </w:tc>
      </w:tr>
      <w:tr w:rsidR="00C80918" w14:paraId="5F278EEA" w14:textId="77777777" w:rsidTr="00466371">
        <w:tc>
          <w:tcPr>
            <w:tcW w:w="4140" w:type="dxa"/>
            <w:hideMark/>
          </w:tcPr>
          <w:p w14:paraId="083C8775" w14:textId="77777777" w:rsidR="00C80918" w:rsidRDefault="00C80918" w:rsidP="00C80918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5253F57" w14:textId="52B1F59E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50FBAA0C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  <w:hideMark/>
          </w:tcPr>
          <w:p w14:paraId="61B76619" w14:textId="525842F7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D4C1D2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1C6EFB" w14:textId="3A609519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71DA56EB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0455700" w14:textId="5B536AB3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</w:p>
        </w:tc>
      </w:tr>
      <w:tr w:rsidR="00C80918" w14:paraId="5608FF19" w14:textId="77777777" w:rsidTr="00466371">
        <w:trPr>
          <w:trHeight w:val="203"/>
        </w:trPr>
        <w:tc>
          <w:tcPr>
            <w:tcW w:w="4140" w:type="dxa"/>
            <w:hideMark/>
          </w:tcPr>
          <w:p w14:paraId="0BA280C7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7432F6A1" w14:textId="4FE0B116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61" w:type="dxa"/>
          </w:tcPr>
          <w:p w14:paraId="622C825C" w14:textId="77777777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091F7A2" w14:textId="727B1D8B" w:rsidR="00C80918" w:rsidRDefault="00C80918" w:rsidP="00C80918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14:paraId="5AD5F77D" w14:textId="77777777" w:rsidR="00C80918" w:rsidRDefault="00C80918" w:rsidP="00C80918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D8456FE" w14:textId="269523E2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390A2D49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6780948" w14:textId="3EF928A0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134</w:t>
            </w:r>
          </w:p>
        </w:tc>
      </w:tr>
      <w:tr w:rsidR="00C80918" w14:paraId="564D2195" w14:textId="77777777" w:rsidTr="00466371">
        <w:trPr>
          <w:trHeight w:val="203"/>
        </w:trPr>
        <w:tc>
          <w:tcPr>
            <w:tcW w:w="4140" w:type="dxa"/>
          </w:tcPr>
          <w:p w14:paraId="322F4A29" w14:textId="77777777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3CC5D5" w14:textId="77777777" w:rsidR="00C80918" w:rsidRDefault="00C80918" w:rsidP="00C80918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14:paraId="457E6C66" w14:textId="77777777" w:rsidR="00C80918" w:rsidRDefault="00C80918" w:rsidP="00C80918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E114DBD" w14:textId="77777777" w:rsidR="00C80918" w:rsidRDefault="00C80918" w:rsidP="00C80918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18E0067B" w14:textId="77777777" w:rsidR="00C80918" w:rsidRDefault="00C80918" w:rsidP="00C80918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656566B6" w14:textId="77777777" w:rsidR="00C80918" w:rsidRDefault="00C80918" w:rsidP="00C80918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7E223FA3" w14:textId="77777777" w:rsidR="00C80918" w:rsidRDefault="00C80918" w:rsidP="00C80918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2F04329" w14:textId="77777777" w:rsidR="00C80918" w:rsidRDefault="00C80918" w:rsidP="00C80918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80918" w14:paraId="2856F4B8" w14:textId="77777777" w:rsidTr="00466371">
        <w:tc>
          <w:tcPr>
            <w:tcW w:w="4140" w:type="dxa"/>
            <w:hideMark/>
          </w:tcPr>
          <w:p w14:paraId="680E38FB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04ACDC97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6973371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19D64CC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30AB92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2C221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24E2768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B4A9C31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80918" w14:paraId="5289A9C2" w14:textId="77777777" w:rsidTr="00466371">
        <w:tc>
          <w:tcPr>
            <w:tcW w:w="4140" w:type="dxa"/>
            <w:hideMark/>
          </w:tcPr>
          <w:p w14:paraId="2AF7067E" w14:textId="77777777" w:rsidR="00C80918" w:rsidRDefault="00C80918" w:rsidP="00C80918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61C0ECD5" w14:textId="33E2B853" w:rsidR="00C80918" w:rsidRDefault="00C80918" w:rsidP="00360C8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61" w:type="dxa"/>
          </w:tcPr>
          <w:p w14:paraId="414A9825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5BBAB71" w14:textId="6375AAF2" w:rsidR="00C80918" w:rsidRDefault="00C80918" w:rsidP="00BF65DC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6BACEC62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3F55FBD" w14:textId="08A49E18" w:rsidR="00C80918" w:rsidRDefault="00C80918" w:rsidP="00BF65D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766C47A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C8C6EF7" w14:textId="2D010DE7" w:rsidR="00C80918" w:rsidRDefault="00C80918" w:rsidP="00BF65D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C80918" w14:paraId="6EB7A1AF" w14:textId="77777777" w:rsidTr="00466371">
        <w:tc>
          <w:tcPr>
            <w:tcW w:w="4140" w:type="dxa"/>
            <w:hideMark/>
          </w:tcPr>
          <w:p w14:paraId="064261E1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BB1A584" w14:textId="1BC61003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29279C4F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6FA456FE" w14:textId="15361E21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EAA3561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2CE7B51" w14:textId="2E51C441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5DAB4B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81200E" w14:textId="527382B4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</w:p>
        </w:tc>
      </w:tr>
      <w:tr w:rsidR="00C80918" w14:paraId="55673ADE" w14:textId="77777777" w:rsidTr="00466371">
        <w:tc>
          <w:tcPr>
            <w:tcW w:w="4140" w:type="dxa"/>
            <w:hideMark/>
          </w:tcPr>
          <w:p w14:paraId="15C2A64C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7725E7D" w14:textId="5BFC7D8B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61" w:type="dxa"/>
          </w:tcPr>
          <w:p w14:paraId="299FDA0C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747CC2C4" w14:textId="0DCE58B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7148D32F" w14:textId="77777777" w:rsidR="00C80918" w:rsidRDefault="00C80918" w:rsidP="00C80918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1DAA731" w14:textId="11E2BAAC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C4CB2AF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56F99AB" w14:textId="6755F664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C80918" w14:paraId="62E3A72E" w14:textId="77777777" w:rsidTr="00466371">
        <w:tc>
          <w:tcPr>
            <w:tcW w:w="4140" w:type="dxa"/>
            <w:vAlign w:val="center"/>
            <w:hideMark/>
          </w:tcPr>
          <w:p w14:paraId="744A3953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5E862DD2" w14:textId="2939F2CD" w:rsidR="00C80918" w:rsidRDefault="00C80918" w:rsidP="0076758D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</w:t>
            </w:r>
            <w:r w:rsidR="0033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76758D">
              <w:rPr>
                <w:rFonts w:asciiTheme="majorBidi" w:hAnsiTheme="majorBidi" w:cstheme="majorBidi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5C98B71D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vAlign w:val="bottom"/>
            <w:hideMark/>
          </w:tcPr>
          <w:p w14:paraId="69B5CDF7" w14:textId="4387E19B" w:rsidR="00C80918" w:rsidRDefault="00C80918" w:rsidP="00C80918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1,711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7EAB7549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2BF7BB1" w14:textId="0A645889" w:rsidR="00C80918" w:rsidRDefault="00C42D85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3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6F8E6AD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  <w:hideMark/>
          </w:tcPr>
          <w:p w14:paraId="25B66F96" w14:textId="3CF87A4A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</w:t>
            </w:r>
          </w:p>
        </w:tc>
      </w:tr>
      <w:tr w:rsidR="00C80918" w14:paraId="6FD0D58F" w14:textId="77777777" w:rsidTr="00466371">
        <w:tc>
          <w:tcPr>
            <w:tcW w:w="4140" w:type="dxa"/>
          </w:tcPr>
          <w:p w14:paraId="57E7AFCB" w14:textId="7E2099F4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E4FE086" w14:textId="43BF1296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09657676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147E310F" w14:textId="1438E288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2CDC06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C01A845" w14:textId="6E9C5B25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6A153F4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61E9F44" w14:textId="7F6185A9" w:rsidR="00C80918" w:rsidRDefault="00C80918" w:rsidP="00C80918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0918" w14:paraId="023E1B45" w14:textId="77777777" w:rsidTr="00466371">
        <w:tc>
          <w:tcPr>
            <w:tcW w:w="4140" w:type="dxa"/>
            <w:hideMark/>
          </w:tcPr>
          <w:p w14:paraId="529179CF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1FADBD5" w14:textId="21041E76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7FD047DA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74616F5A" w14:textId="097F1EA2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8F9C4F5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105CF30" w14:textId="5383458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EA124B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CCCA761" w14:textId="555FDF00" w:rsidR="00C80918" w:rsidRDefault="00C80918" w:rsidP="00BF65D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C80918" w14:paraId="15FEFD68" w14:textId="77777777" w:rsidTr="00466371">
        <w:tc>
          <w:tcPr>
            <w:tcW w:w="4140" w:type="dxa"/>
            <w:hideMark/>
          </w:tcPr>
          <w:p w14:paraId="23A8D041" w14:textId="77777777" w:rsidR="00C80918" w:rsidRDefault="00C80918" w:rsidP="00C80918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E4A0B36" w14:textId="0051A811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61" w:type="dxa"/>
          </w:tcPr>
          <w:p w14:paraId="199CC693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2E7AB278" w14:textId="258A3D53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341D80DC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E53489" w14:textId="5580A888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761D69F2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76649E" w14:textId="0BEAC842" w:rsidR="00C80918" w:rsidRDefault="00C80918" w:rsidP="00BF65DC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</w:t>
            </w:r>
          </w:p>
        </w:tc>
      </w:tr>
      <w:tr w:rsidR="00C80918" w14:paraId="548AF21F" w14:textId="77777777" w:rsidTr="00466371">
        <w:tc>
          <w:tcPr>
            <w:tcW w:w="4140" w:type="dxa"/>
          </w:tcPr>
          <w:p w14:paraId="3BE8DFDB" w14:textId="233FF2FF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8091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C809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FE0A242" w14:textId="63B3B49C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0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gridSpan w:val="2"/>
          </w:tcPr>
          <w:p w14:paraId="17BDA5AE" w14:textId="77777777" w:rsidR="00C80918" w:rsidRPr="00C80918" w:rsidRDefault="00C80918" w:rsidP="00C80918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89C6AC" w14:textId="19C4C38A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0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D9792BE" w14:textId="77777777" w:rsidR="00C80918" w:rsidRPr="00C80918" w:rsidRDefault="00C80918" w:rsidP="00C80918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E57032" w14:textId="2F94F1DC" w:rsidR="00C80918" w:rsidRDefault="00C80918" w:rsidP="00BF65D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80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0F0DFAAB" w14:textId="77777777" w:rsidR="00C80918" w:rsidRPr="00C80918" w:rsidRDefault="00C80918" w:rsidP="00C80918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656370F" w14:textId="67D8BA57" w:rsidR="00C80918" w:rsidRDefault="00C80918" w:rsidP="00BF65DC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0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80918" w14:paraId="38C34D5E" w14:textId="77777777" w:rsidTr="00466371">
        <w:tc>
          <w:tcPr>
            <w:tcW w:w="4140" w:type="dxa"/>
          </w:tcPr>
          <w:p w14:paraId="5D7A7C97" w14:textId="77777777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70F141" w14:textId="77777777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FF0560" w14:textId="77777777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1BF59B" w14:textId="34E400CA" w:rsidR="00C80918" w:rsidRDefault="00C80918" w:rsidP="00C80918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AA0F74" w14:textId="77777777" w:rsidR="00C80918" w:rsidRDefault="00C80918" w:rsidP="00C80918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14:paraId="2B1FAE4F" w14:textId="77777777" w:rsidR="00C80918" w:rsidRDefault="00C80918" w:rsidP="00C80918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96EC604" w14:textId="77777777" w:rsidR="00C80918" w:rsidRDefault="00C80918" w:rsidP="00C80918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29AF85EF" w14:textId="77777777" w:rsidR="00C80918" w:rsidRDefault="00C80918" w:rsidP="00C80918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DB1ECAD" w14:textId="77777777" w:rsidR="00C80918" w:rsidRDefault="00C80918" w:rsidP="00C80918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3DD1944C" w14:textId="77777777" w:rsidR="00C80918" w:rsidRDefault="00C80918" w:rsidP="00C80918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C32ED38" w14:textId="77777777" w:rsidR="00C80918" w:rsidRDefault="00C80918" w:rsidP="00C80918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80918" w14:paraId="2481A4B8" w14:textId="77777777" w:rsidTr="00466371">
        <w:tc>
          <w:tcPr>
            <w:tcW w:w="4140" w:type="dxa"/>
            <w:hideMark/>
          </w:tcPr>
          <w:p w14:paraId="377BE8B0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279A841A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6DCA9CF4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10F42FBC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D7F2C7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189679A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585855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B41C078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80918" w14:paraId="53A9EA87" w14:textId="77777777" w:rsidTr="00466371">
        <w:tc>
          <w:tcPr>
            <w:tcW w:w="4140" w:type="dxa"/>
            <w:hideMark/>
          </w:tcPr>
          <w:p w14:paraId="1C98FAB1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33D61598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37073206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2A16E6CC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A0F90D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7F327F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C13CFB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34D32FD" w14:textId="77777777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80918" w14:paraId="2E9612FC" w14:textId="77777777" w:rsidTr="00466371">
        <w:tc>
          <w:tcPr>
            <w:tcW w:w="4140" w:type="dxa"/>
            <w:hideMark/>
          </w:tcPr>
          <w:p w14:paraId="389715FC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17332F54" w14:textId="74D37159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61" w:type="dxa"/>
            <w:vAlign w:val="bottom"/>
          </w:tcPr>
          <w:p w14:paraId="21AB67A2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47B37B95" w14:textId="3375E751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14:paraId="4B98D2C7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0DAF95B" w14:textId="396A6E00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vAlign w:val="bottom"/>
          </w:tcPr>
          <w:p w14:paraId="2B9CE277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CA8B0DE" w14:textId="22864B1E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</w:t>
            </w:r>
          </w:p>
        </w:tc>
      </w:tr>
      <w:tr w:rsidR="00C80918" w14:paraId="3FA08C3C" w14:textId="77777777" w:rsidTr="00466371">
        <w:tc>
          <w:tcPr>
            <w:tcW w:w="4140" w:type="dxa"/>
            <w:hideMark/>
          </w:tcPr>
          <w:p w14:paraId="4E631B52" w14:textId="77777777" w:rsidR="00C80918" w:rsidRDefault="00C80918" w:rsidP="00C8091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4B1C0775" w14:textId="6EB049C2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vAlign w:val="bottom"/>
          </w:tcPr>
          <w:p w14:paraId="0D56F836" w14:textId="77777777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5C7CE7E3" w14:textId="756BC3A6" w:rsidR="00C80918" w:rsidRDefault="00C80918" w:rsidP="00C80918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3ED8D91D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00E0BB9" w14:textId="430AB95C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5E4780C" w14:textId="77777777" w:rsidR="00C80918" w:rsidRDefault="00C80918" w:rsidP="00C80918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8DE34E8" w14:textId="35B868FA" w:rsidR="00C80918" w:rsidRDefault="00C80918" w:rsidP="00C80918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</w:p>
        </w:tc>
      </w:tr>
    </w:tbl>
    <w:p w14:paraId="7EA8607B" w14:textId="77777777" w:rsidR="00C80918" w:rsidRPr="00DB4F91" w:rsidRDefault="00C80918" w:rsidP="00466371">
      <w:pPr>
        <w:tabs>
          <w:tab w:val="clear" w:pos="227"/>
          <w:tab w:val="clear" w:pos="454"/>
          <w:tab w:val="clear" w:pos="68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24"/>
          <w:szCs w:val="24"/>
          <w:vertAlign w:val="superscript"/>
        </w:rPr>
      </w:pPr>
    </w:p>
    <w:p w14:paraId="0D30BF7A" w14:textId="3B1E9D0F" w:rsidR="00466371" w:rsidRDefault="00466371" w:rsidP="00466371">
      <w:pPr>
        <w:tabs>
          <w:tab w:val="clear" w:pos="227"/>
          <w:tab w:val="clear" w:pos="454"/>
          <w:tab w:val="clear" w:pos="680"/>
          <w:tab w:val="left" w:pos="720"/>
        </w:tabs>
        <w:ind w:left="720" w:hanging="180"/>
        <w:jc w:val="thaiDistribute"/>
        <w:rPr>
          <w:rFonts w:asciiTheme="majorBidi" w:hAnsiTheme="majorBidi" w:cstheme="majorBidi"/>
          <w:lang w:val="th-TH"/>
        </w:rPr>
      </w:pPr>
      <w:r>
        <w:rPr>
          <w:rFonts w:asciiTheme="majorBidi" w:hAnsiTheme="majorBidi" w:cstheme="majorBidi" w:hint="cs"/>
          <w:sz w:val="36"/>
          <w:szCs w:val="36"/>
          <w:vertAlign w:val="superscript"/>
        </w:rPr>
        <w:t>1</w:t>
      </w:r>
      <w:r>
        <w:rPr>
          <w:rFonts w:asciiTheme="majorBidi" w:hAnsiTheme="majorBidi" w:cstheme="majorBidi" w:hint="cs"/>
          <w:sz w:val="36"/>
          <w:szCs w:val="36"/>
          <w:vertAlign w:val="superscript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รวมอยู่ในงบการเงินรวม 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สำหรับแต่ละงวด</w:t>
      </w:r>
      <w:r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C80918">
        <w:rPr>
          <w:rFonts w:ascii="Angsana New" w:hAnsi="Angsana New"/>
          <w:sz w:val="30"/>
          <w:szCs w:val="30"/>
        </w:rPr>
        <w:t xml:space="preserve"> 2,158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="001D4796">
        <w:rPr>
          <w:rFonts w:ascii="Angsana New" w:hAnsi="Angsana New"/>
          <w:spacing w:val="-2"/>
          <w:sz w:val="30"/>
          <w:szCs w:val="30"/>
        </w:rPr>
        <w:t>1,700</w:t>
      </w:r>
      <w:r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1909DFD" w14:textId="5B9D9CCF" w:rsidR="002C4259" w:rsidRPr="003D08A3" w:rsidRDefault="002C4259" w:rsidP="00466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lang w:val="th-TH"/>
        </w:rPr>
      </w:pPr>
    </w:p>
    <w:p w14:paraId="7533782A" w14:textId="03DFBB21" w:rsidR="00CF40A9" w:rsidRPr="00466371" w:rsidRDefault="00CF40A9" w:rsidP="00466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66371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466371">
        <w:rPr>
          <w:rFonts w:ascii="Angsana New" w:hAnsi="Angsana New" w:hint="cs"/>
          <w:sz w:val="30"/>
          <w:szCs w:val="30"/>
        </w:rPr>
        <w:t xml:space="preserve"> </w:t>
      </w:r>
      <w:r w:rsidRPr="00466371">
        <w:rPr>
          <w:rFonts w:ascii="Angsana New" w:hAnsi="Angsana New" w:hint="cs"/>
          <w:sz w:val="30"/>
          <w:szCs w:val="30"/>
          <w:cs/>
        </w:rPr>
        <w:t>ณ วันที่</w:t>
      </w:r>
      <w:r w:rsidRPr="00466371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466371">
        <w:rPr>
          <w:rFonts w:ascii="Angsana New" w:hAnsi="Angsana New" w:hint="cs"/>
          <w:sz w:val="30"/>
          <w:szCs w:val="30"/>
        </w:rPr>
        <w:t xml:space="preserve">30 </w:t>
      </w:r>
      <w:r w:rsidR="0046637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66371">
        <w:rPr>
          <w:rFonts w:ascii="Angsana New" w:hAnsi="Angsana New" w:hint="cs"/>
          <w:sz w:val="30"/>
          <w:szCs w:val="30"/>
        </w:rPr>
        <w:t xml:space="preserve">2565 </w:t>
      </w:r>
      <w:r w:rsidRPr="0046637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66371">
        <w:rPr>
          <w:rFonts w:ascii="Angsana New" w:hAnsi="Angsana New" w:hint="cs"/>
          <w:sz w:val="30"/>
          <w:szCs w:val="30"/>
        </w:rPr>
        <w:t xml:space="preserve">31 </w:t>
      </w:r>
      <w:r w:rsidRPr="004663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66371">
        <w:rPr>
          <w:rFonts w:ascii="Angsana New" w:hAnsi="Angsana New" w:hint="cs"/>
          <w:sz w:val="30"/>
          <w:szCs w:val="30"/>
        </w:rPr>
        <w:t xml:space="preserve">2564 </w:t>
      </w:r>
      <w:r w:rsidRPr="0046637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3D08A3" w:rsidRDefault="00A15395" w:rsidP="00466371">
      <w:pPr>
        <w:rPr>
          <w:rFonts w:ascii="Angsana New" w:hAnsi="Angsana New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466371" w14:paraId="1178C65E" w14:textId="77777777" w:rsidTr="005E4962">
        <w:trPr>
          <w:tblHeader/>
        </w:trPr>
        <w:tc>
          <w:tcPr>
            <w:tcW w:w="2963" w:type="dxa"/>
          </w:tcPr>
          <w:p w14:paraId="4EC1B6F8" w14:textId="77777777" w:rsidR="002C4259" w:rsidRPr="00466371" w:rsidRDefault="002C4259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895247A" w14:textId="77777777" w:rsidR="002C4259" w:rsidRPr="00466371" w:rsidRDefault="002C4259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466371" w:rsidRDefault="002C4259" w:rsidP="0046637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466371" w:rsidRDefault="002C4259" w:rsidP="0046637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466371" w:rsidRDefault="002C4259" w:rsidP="0046637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962" w:rsidRPr="00466371" w14:paraId="03606877" w14:textId="77777777" w:rsidTr="005E4962">
        <w:trPr>
          <w:tblHeader/>
        </w:trPr>
        <w:tc>
          <w:tcPr>
            <w:tcW w:w="2963" w:type="dxa"/>
          </w:tcPr>
          <w:p w14:paraId="615EC615" w14:textId="64B806EC" w:rsidR="005E4962" w:rsidRPr="00466371" w:rsidRDefault="005E4962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BE20DD7" w14:textId="77777777" w:rsidR="005E4962" w:rsidRPr="00466371" w:rsidRDefault="005E4962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5AD21EBD" w:rsidR="005E4962" w:rsidRPr="00466371" w:rsidRDefault="00466371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1E448DD" w14:textId="77777777" w:rsidR="005E4962" w:rsidRPr="00466371" w:rsidRDefault="005E4962" w:rsidP="00466371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124BEA85" w:rsidR="005E4962" w:rsidRPr="00466371" w:rsidRDefault="005E4962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466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5E4962" w:rsidRPr="00466371" w:rsidRDefault="005E4962" w:rsidP="00466371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69EA0592" w:rsidR="005E4962" w:rsidRPr="00466371" w:rsidRDefault="00466371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gridSpan w:val="2"/>
          </w:tcPr>
          <w:p w14:paraId="1B7D4BE5" w14:textId="77777777" w:rsidR="005E4962" w:rsidRPr="00466371" w:rsidRDefault="005E4962" w:rsidP="00466371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7DF61607" w:rsidR="005E4962" w:rsidRPr="00466371" w:rsidRDefault="005E4962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466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E4962" w:rsidRPr="00466371" w14:paraId="42B47A86" w14:textId="77777777" w:rsidTr="005E4962">
        <w:trPr>
          <w:tblHeader/>
        </w:trPr>
        <w:tc>
          <w:tcPr>
            <w:tcW w:w="2963" w:type="dxa"/>
          </w:tcPr>
          <w:p w14:paraId="1798128A" w14:textId="24C056D2" w:rsidR="005E4962" w:rsidRPr="00466371" w:rsidRDefault="005E4962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00BEC22" w14:textId="77777777" w:rsidR="005E4962" w:rsidRPr="00466371" w:rsidRDefault="005E4962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2DD9A6CD" w:rsidR="005E4962" w:rsidRPr="00466371" w:rsidRDefault="005E4962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66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45739B98" w14:textId="77777777" w:rsidR="005E4962" w:rsidRPr="00466371" w:rsidRDefault="005E4962" w:rsidP="00466371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11E0DBD2" w:rsidR="005E4962" w:rsidRPr="00466371" w:rsidRDefault="005E4962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66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gridSpan w:val="2"/>
          </w:tcPr>
          <w:p w14:paraId="45C150A4" w14:textId="77777777" w:rsidR="005E4962" w:rsidRPr="00466371" w:rsidRDefault="005E4962" w:rsidP="00466371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7A5DB67E" w:rsidR="005E4962" w:rsidRPr="00466371" w:rsidRDefault="005E4962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66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2" w:type="dxa"/>
            <w:gridSpan w:val="2"/>
          </w:tcPr>
          <w:p w14:paraId="320ECB4E" w14:textId="77777777" w:rsidR="005E4962" w:rsidRPr="00466371" w:rsidRDefault="005E4962" w:rsidP="00466371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782EEA3E" w:rsidR="005E4962" w:rsidRPr="00466371" w:rsidRDefault="005E4962" w:rsidP="00466371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66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E4962" w:rsidRPr="00466371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5E4962" w:rsidRPr="00466371" w:rsidRDefault="005E4962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5E4962" w:rsidRPr="00466371" w:rsidRDefault="005E4962" w:rsidP="004663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13DD" w:rsidRPr="00466371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6013DD" w:rsidRPr="00466371" w:rsidRDefault="0067271A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6013DD" w:rsidRPr="00466371" w:rsidRDefault="006013DD" w:rsidP="004663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466371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6013DD" w:rsidRPr="00466371" w:rsidRDefault="006013DD" w:rsidP="0046637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0A0CF949" w:rsidR="006013DD" w:rsidRPr="00466371" w:rsidRDefault="00C51EC4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  <w:r w:rsidR="003434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11F5E36" w14:textId="77777777" w:rsidR="006013DD" w:rsidRPr="00466371" w:rsidRDefault="006013DD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4C63E373" w:rsidR="006013DD" w:rsidRPr="00466371" w:rsidRDefault="006013DD" w:rsidP="00F7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561</w:t>
            </w:r>
          </w:p>
        </w:tc>
        <w:tc>
          <w:tcPr>
            <w:tcW w:w="270" w:type="dxa"/>
            <w:gridSpan w:val="2"/>
          </w:tcPr>
          <w:p w14:paraId="66AC9606" w14:textId="77777777" w:rsidR="006013DD" w:rsidRPr="00466371" w:rsidRDefault="006013DD" w:rsidP="0046637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54527F41" w:rsidR="006013DD" w:rsidRPr="00466371" w:rsidRDefault="00C51EC4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  <w:r w:rsidR="003434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D5E8561" w14:textId="77777777" w:rsidR="006013DD" w:rsidRPr="00466371" w:rsidRDefault="006013DD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223D4308" w:rsidR="006013DD" w:rsidRPr="00466371" w:rsidRDefault="006013DD" w:rsidP="00F7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109</w:t>
            </w:r>
          </w:p>
        </w:tc>
      </w:tr>
    </w:tbl>
    <w:p w14:paraId="19D79B50" w14:textId="77777777" w:rsidR="002C4259" w:rsidRPr="003D08A3" w:rsidRDefault="002C4259" w:rsidP="00466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466371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466371" w:rsidRDefault="006013DD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 w:rsidRPr="0046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6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466371" w:rsidRDefault="006013DD" w:rsidP="004663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466371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466371" w:rsidRDefault="006013DD" w:rsidP="0046637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00DD54EC" w:rsidR="006013DD" w:rsidRPr="00466371" w:rsidRDefault="00C51EC4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  <w:r w:rsidR="003434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CE26AD6" w14:textId="77777777" w:rsidR="006013DD" w:rsidRPr="00466371" w:rsidRDefault="006013DD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77777777" w:rsidR="006013DD" w:rsidRPr="00466371" w:rsidRDefault="006013DD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</w:p>
        </w:tc>
        <w:tc>
          <w:tcPr>
            <w:tcW w:w="270" w:type="dxa"/>
          </w:tcPr>
          <w:p w14:paraId="1E8F1F22" w14:textId="77777777" w:rsidR="006013DD" w:rsidRPr="00466371" w:rsidRDefault="006013DD" w:rsidP="0046637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0051CD5B" w:rsidR="006013DD" w:rsidRPr="00466371" w:rsidRDefault="00C51EC4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466371" w:rsidRDefault="006013DD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466371" w:rsidRDefault="006013DD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DB4F91" w:rsidRDefault="002C4259" w:rsidP="00466371">
      <w:pPr>
        <w:rPr>
          <w:rFonts w:ascii="Angsana New" w:hAnsi="Angsana New"/>
          <w:sz w:val="22"/>
          <w:szCs w:val="2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466371" w14:paraId="79860B14" w14:textId="77777777" w:rsidTr="00696DD7">
        <w:tc>
          <w:tcPr>
            <w:tcW w:w="4230" w:type="dxa"/>
          </w:tcPr>
          <w:p w14:paraId="11E5D786" w14:textId="039BACFC" w:rsidR="00696DD7" w:rsidRPr="00466371" w:rsidRDefault="00696DD7" w:rsidP="0046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466371" w:rsidRDefault="00696DD7" w:rsidP="004663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A242C" w:rsidRPr="00466371" w14:paraId="20670098" w14:textId="77777777" w:rsidTr="00EA242C">
        <w:tc>
          <w:tcPr>
            <w:tcW w:w="4230" w:type="dxa"/>
          </w:tcPr>
          <w:p w14:paraId="070F4ED1" w14:textId="77777777" w:rsidR="00EA242C" w:rsidRPr="00466371" w:rsidRDefault="00EA242C" w:rsidP="00EA242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690E1B49" w:rsidR="00EA242C" w:rsidRPr="00466371" w:rsidRDefault="00EA242C" w:rsidP="00A5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54AEC" w14:textId="77777777" w:rsidR="00EA242C" w:rsidRPr="00466371" w:rsidRDefault="00EA242C" w:rsidP="00EA24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1E6C62DB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384DBA66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 xml:space="preserve"> 64 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5CEF4D2C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A242C" w:rsidRPr="00466371" w14:paraId="384A7E20" w14:textId="77777777" w:rsidTr="00EA242C">
        <w:tc>
          <w:tcPr>
            <w:tcW w:w="4230" w:type="dxa"/>
          </w:tcPr>
          <w:p w14:paraId="2A8E906D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10580EA0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 xml:space="preserve"> 265 </w:t>
            </w:r>
          </w:p>
        </w:tc>
        <w:tc>
          <w:tcPr>
            <w:tcW w:w="270" w:type="dxa"/>
          </w:tcPr>
          <w:p w14:paraId="60DA40EC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432CDDE8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66371">
              <w:rPr>
                <w:rFonts w:ascii="Angsana New" w:hAnsi="Angsana New" w:hint="cs"/>
                <w:sz w:val="30"/>
                <w:szCs w:val="30"/>
              </w:rPr>
              <w:t>473</w:t>
            </w:r>
          </w:p>
        </w:tc>
        <w:tc>
          <w:tcPr>
            <w:tcW w:w="273" w:type="dxa"/>
          </w:tcPr>
          <w:p w14:paraId="13781108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18F4B3B3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 xml:space="preserve"> 131 </w:t>
            </w:r>
          </w:p>
        </w:tc>
        <w:tc>
          <w:tcPr>
            <w:tcW w:w="272" w:type="dxa"/>
          </w:tcPr>
          <w:p w14:paraId="1B69506C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6CB8DB8F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66371">
              <w:rPr>
                <w:rFonts w:ascii="Angsana New" w:hAnsi="Angsana New" w:hint="cs"/>
                <w:sz w:val="30"/>
                <w:szCs w:val="30"/>
              </w:rPr>
              <w:t>343</w:t>
            </w:r>
          </w:p>
        </w:tc>
      </w:tr>
      <w:tr w:rsidR="00EA242C" w:rsidRPr="00466371" w14:paraId="16608225" w14:textId="77777777" w:rsidTr="00EA242C">
        <w:tc>
          <w:tcPr>
            <w:tcW w:w="4230" w:type="dxa"/>
          </w:tcPr>
          <w:p w14:paraId="1CD576A1" w14:textId="77777777" w:rsidR="00EA242C" w:rsidRPr="00466371" w:rsidRDefault="00EA242C" w:rsidP="00EA242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1D35DCB4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 xml:space="preserve"> 11 </w:t>
            </w:r>
          </w:p>
        </w:tc>
        <w:tc>
          <w:tcPr>
            <w:tcW w:w="270" w:type="dxa"/>
          </w:tcPr>
          <w:p w14:paraId="39816A04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4B4BB7EB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73" w:type="dxa"/>
          </w:tcPr>
          <w:p w14:paraId="36CB45D5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6AA613C8" w:rsidR="00EA242C" w:rsidRPr="00EA242C" w:rsidRDefault="00EA242C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2" w:type="dxa"/>
          </w:tcPr>
          <w:p w14:paraId="2FE20DE2" w14:textId="77777777" w:rsidR="00EA242C" w:rsidRPr="00466371" w:rsidRDefault="00EA242C" w:rsidP="00EA242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4F344D7C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6637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EA242C" w:rsidRPr="00466371" w14:paraId="658FC3EE" w14:textId="77777777" w:rsidTr="00EA242C">
        <w:tc>
          <w:tcPr>
            <w:tcW w:w="4230" w:type="dxa"/>
          </w:tcPr>
          <w:p w14:paraId="0F6D789F" w14:textId="77777777" w:rsidR="00EA242C" w:rsidRPr="00466371" w:rsidRDefault="00EA242C" w:rsidP="00EA242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3660B14B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276 </w:t>
            </w:r>
          </w:p>
        </w:tc>
        <w:tc>
          <w:tcPr>
            <w:tcW w:w="270" w:type="dxa"/>
          </w:tcPr>
          <w:p w14:paraId="5A4954D2" w14:textId="77777777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2D0EB4BD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 w:hint="cs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73" w:type="dxa"/>
          </w:tcPr>
          <w:p w14:paraId="44BA15F3" w14:textId="77777777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266A7FB9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195 </w:t>
            </w:r>
          </w:p>
        </w:tc>
        <w:tc>
          <w:tcPr>
            <w:tcW w:w="272" w:type="dxa"/>
          </w:tcPr>
          <w:p w14:paraId="4CD316C7" w14:textId="77777777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5DE037C4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 w:hint="cs"/>
                <w:b/>
                <w:bCs/>
                <w:sz w:val="30"/>
                <w:szCs w:val="30"/>
              </w:rPr>
              <w:t>407</w:t>
            </w:r>
          </w:p>
        </w:tc>
      </w:tr>
      <w:tr w:rsidR="00EA242C" w:rsidRPr="00466371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EA242C" w:rsidRPr="00466371" w:rsidRDefault="00EA242C" w:rsidP="00EA242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6637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367E6429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 xml:space="preserve"> (197)</w:t>
            </w:r>
          </w:p>
        </w:tc>
        <w:tc>
          <w:tcPr>
            <w:tcW w:w="270" w:type="dxa"/>
          </w:tcPr>
          <w:p w14:paraId="5D04AED8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18AB429D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sz w:val="30"/>
                <w:szCs w:val="30"/>
              </w:rPr>
              <w:t>(246)</w:t>
            </w:r>
          </w:p>
        </w:tc>
        <w:tc>
          <w:tcPr>
            <w:tcW w:w="273" w:type="dxa"/>
          </w:tcPr>
          <w:p w14:paraId="00BEF574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5EB2A543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2C">
              <w:rPr>
                <w:rFonts w:ascii="Angsana New" w:hAnsi="Angsana New"/>
                <w:sz w:val="30"/>
                <w:szCs w:val="30"/>
              </w:rPr>
              <w:t xml:space="preserve"> (103)</w:t>
            </w:r>
          </w:p>
        </w:tc>
        <w:tc>
          <w:tcPr>
            <w:tcW w:w="272" w:type="dxa"/>
          </w:tcPr>
          <w:p w14:paraId="458FB923" w14:textId="77777777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0907C78E" w:rsidR="00EA242C" w:rsidRPr="00466371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371">
              <w:rPr>
                <w:rFonts w:ascii="Angsana New" w:hAnsi="Angsana New" w:hint="cs"/>
                <w:sz w:val="30"/>
                <w:szCs w:val="30"/>
              </w:rPr>
              <w:t>(152)</w:t>
            </w:r>
          </w:p>
        </w:tc>
      </w:tr>
      <w:tr w:rsidR="00EA242C" w:rsidRPr="00466371" w14:paraId="4CDD0807" w14:textId="77777777" w:rsidTr="00EA242C">
        <w:tc>
          <w:tcPr>
            <w:tcW w:w="4230" w:type="dxa"/>
          </w:tcPr>
          <w:p w14:paraId="6DCA11E3" w14:textId="77777777" w:rsidR="00EA242C" w:rsidRPr="00466371" w:rsidRDefault="00EA242C" w:rsidP="00EA242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29D55189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79 </w:t>
            </w:r>
          </w:p>
        </w:tc>
        <w:tc>
          <w:tcPr>
            <w:tcW w:w="270" w:type="dxa"/>
          </w:tcPr>
          <w:p w14:paraId="053873C5" w14:textId="77777777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6369DF05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 w:hint="cs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3" w:type="dxa"/>
          </w:tcPr>
          <w:p w14:paraId="4F0F0EF2" w14:textId="77777777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067AD901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92 </w:t>
            </w:r>
          </w:p>
        </w:tc>
        <w:tc>
          <w:tcPr>
            <w:tcW w:w="272" w:type="dxa"/>
          </w:tcPr>
          <w:p w14:paraId="6A546F51" w14:textId="77777777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4DF4F966" w:rsidR="00EA242C" w:rsidRPr="00EA242C" w:rsidRDefault="00EA242C" w:rsidP="00EA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2C">
              <w:rPr>
                <w:rFonts w:ascii="Angsana New" w:hAnsi="Angsana New" w:hint="cs"/>
                <w:b/>
                <w:bCs/>
                <w:sz w:val="30"/>
                <w:szCs w:val="30"/>
              </w:rPr>
              <w:t>255</w:t>
            </w:r>
          </w:p>
        </w:tc>
      </w:tr>
    </w:tbl>
    <w:p w14:paraId="6BF536AE" w14:textId="6FEAE8BC" w:rsidR="00696DD7" w:rsidRPr="00466371" w:rsidRDefault="00696DD7" w:rsidP="00466371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00"/>
        <w:gridCol w:w="270"/>
        <w:gridCol w:w="990"/>
        <w:gridCol w:w="270"/>
        <w:gridCol w:w="990"/>
        <w:gridCol w:w="270"/>
        <w:gridCol w:w="990"/>
      </w:tblGrid>
      <w:tr w:rsidR="001D4796" w:rsidRPr="00272DBB" w14:paraId="6A62E46A" w14:textId="77777777" w:rsidTr="008F7CB5">
        <w:trPr>
          <w:cantSplit/>
          <w:trHeight w:val="291"/>
          <w:tblHeader/>
        </w:trPr>
        <w:tc>
          <w:tcPr>
            <w:tcW w:w="3870" w:type="dxa"/>
          </w:tcPr>
          <w:p w14:paraId="3C97A084" w14:textId="77777777" w:rsidR="001D4796" w:rsidRPr="00272DBB" w:rsidRDefault="001D4796" w:rsidP="00C5734E">
            <w:pPr>
              <w:spacing w:line="240" w:lineRule="auto"/>
              <w:ind w:left="3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1FF5B25C" w14:textId="77777777" w:rsidR="001D4796" w:rsidRPr="00272DBB" w:rsidRDefault="001D4796" w:rsidP="00C573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2FC8350F" w14:textId="77777777" w:rsidR="001D4796" w:rsidRPr="00272DBB" w:rsidRDefault="001D4796" w:rsidP="00C573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A85EC9" w14:textId="77777777" w:rsidR="001D4796" w:rsidRPr="00272DBB" w:rsidRDefault="001D4796" w:rsidP="00C573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C4912CC" w14:textId="77777777" w:rsidR="001D4796" w:rsidRPr="00272DBB" w:rsidRDefault="001D4796" w:rsidP="00C573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796" w:rsidRPr="00272DBB" w14:paraId="221DE5BC" w14:textId="77777777" w:rsidTr="008F7CB5">
        <w:trPr>
          <w:cantSplit/>
          <w:trHeight w:val="280"/>
        </w:trPr>
        <w:tc>
          <w:tcPr>
            <w:tcW w:w="3870" w:type="dxa"/>
          </w:tcPr>
          <w:p w14:paraId="6EE19B35" w14:textId="040C6C0D" w:rsidR="001D4796" w:rsidRPr="00272DBB" w:rsidRDefault="001D4796" w:rsidP="00C5734E">
            <w:pPr>
              <w:pStyle w:val="a1"/>
              <w:ind w:left="39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0" w:type="dxa"/>
            <w:vAlign w:val="bottom"/>
          </w:tcPr>
          <w:p w14:paraId="600C4540" w14:textId="77777777" w:rsidR="001D4796" w:rsidRPr="003F6926" w:rsidRDefault="001D4796" w:rsidP="00C5734E">
            <w:pPr>
              <w:pStyle w:val="a1"/>
              <w:ind w:left="-103" w:right="-193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0" w:type="dxa"/>
          </w:tcPr>
          <w:p w14:paraId="51C991F9" w14:textId="77777777" w:rsidR="001D4796" w:rsidRPr="00272DBB" w:rsidRDefault="001D4796" w:rsidP="00C5734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CF1E29C" w14:textId="77777777" w:rsidR="001D4796" w:rsidRPr="00272DBB" w:rsidRDefault="001D4796" w:rsidP="00C5734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68F5CC1" w14:textId="77777777" w:rsidR="001D4796" w:rsidRPr="00272DBB" w:rsidRDefault="001D4796" w:rsidP="00C5734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4E62909" w14:textId="77777777" w:rsidR="001D4796" w:rsidRPr="00272DBB" w:rsidRDefault="001D4796" w:rsidP="00C5734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CC11EB3" w14:textId="77777777" w:rsidR="001D4796" w:rsidRPr="00272DBB" w:rsidRDefault="001D4796" w:rsidP="00C5734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7C3B077" w14:textId="77777777" w:rsidR="001D4796" w:rsidRPr="00272DBB" w:rsidRDefault="001D4796" w:rsidP="00C5734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9558D63" w14:textId="77777777" w:rsidR="001D4796" w:rsidRPr="00272DBB" w:rsidRDefault="001D4796" w:rsidP="00C5734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D4796" w:rsidRPr="00272DBB" w14:paraId="4467C2C0" w14:textId="77777777" w:rsidTr="008F7CB5">
        <w:trPr>
          <w:cantSplit/>
          <w:trHeight w:val="291"/>
        </w:trPr>
        <w:tc>
          <w:tcPr>
            <w:tcW w:w="3870" w:type="dxa"/>
          </w:tcPr>
          <w:p w14:paraId="70031DCF" w14:textId="77777777" w:rsidR="001D4796" w:rsidRPr="00272DBB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29B7719" w14:textId="77777777" w:rsidR="001D4796" w:rsidRPr="00272DBB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6134DF4F" w14:textId="77777777" w:rsidR="001D4796" w:rsidRPr="00272DBB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4796" w:rsidRPr="00925F5F" w14:paraId="1E85EA94" w14:textId="77777777" w:rsidTr="008F7CB5">
        <w:trPr>
          <w:cantSplit/>
          <w:trHeight w:val="280"/>
        </w:trPr>
        <w:tc>
          <w:tcPr>
            <w:tcW w:w="3870" w:type="dxa"/>
          </w:tcPr>
          <w:p w14:paraId="5BA70C8D" w14:textId="77777777" w:rsidR="001D4796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32995E08" w14:textId="77777777" w:rsidR="001D4796" w:rsidRPr="000F6B3C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B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40B92675" w14:textId="135C63E4" w:rsidR="001D4796" w:rsidRPr="004B20F7" w:rsidRDefault="00E0428C" w:rsidP="004B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20F7" w:rsidRPr="004B20F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053045" w14:textId="77777777" w:rsidR="001D4796" w:rsidRPr="004B20F7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1991C5" w14:textId="77777777" w:rsidR="001D4796" w:rsidRPr="00E434F4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FA1013" w14:textId="77777777" w:rsidR="001D4796" w:rsidRPr="00E434F4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479D1D" w14:textId="39BEB474" w:rsidR="001D4796" w:rsidRPr="00E434F4" w:rsidRDefault="00E0428C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20F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63573F" w14:textId="77777777" w:rsidR="001D4796" w:rsidRPr="00E434F4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16F370" w14:textId="77777777" w:rsidR="001D4796" w:rsidRPr="00E434F4" w:rsidRDefault="001D4796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CCCD7B5" w14:textId="77777777" w:rsidR="001D4796" w:rsidRPr="00CC0976" w:rsidRDefault="001D4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367"/>
        <w:gridCol w:w="1260"/>
        <w:gridCol w:w="990"/>
        <w:gridCol w:w="270"/>
        <w:gridCol w:w="990"/>
        <w:gridCol w:w="270"/>
        <w:gridCol w:w="990"/>
        <w:gridCol w:w="270"/>
        <w:gridCol w:w="990"/>
      </w:tblGrid>
      <w:tr w:rsidR="00CF40A9" w:rsidRPr="008545D1" w14:paraId="378F5E9C" w14:textId="77777777" w:rsidTr="008F7CB5">
        <w:tc>
          <w:tcPr>
            <w:tcW w:w="2963" w:type="dxa"/>
          </w:tcPr>
          <w:p w14:paraId="29818636" w14:textId="77777777" w:rsidR="00CF40A9" w:rsidRPr="008545D1" w:rsidRDefault="00CF40A9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67" w:type="dxa"/>
          </w:tcPr>
          <w:p w14:paraId="69067D96" w14:textId="77777777" w:rsidR="00CF40A9" w:rsidRPr="008545D1" w:rsidRDefault="00CF40A9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0CD7A2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CB92A28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3253D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6084D6E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0A9" w:rsidRPr="008545D1" w14:paraId="09A07542" w14:textId="77777777" w:rsidTr="008F7CB5">
        <w:tc>
          <w:tcPr>
            <w:tcW w:w="2963" w:type="dxa"/>
          </w:tcPr>
          <w:p w14:paraId="2F687773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55BB3CAF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13F179" w14:textId="77777777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237804" w14:textId="3F3F9CA4" w:rsidR="00CF40A9" w:rsidRPr="008545D1" w:rsidRDefault="00343418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BFE8C0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B50E989" w14:textId="117F20C7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A1C1A29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3249E97" w14:textId="7330C69D" w:rsidR="00CF40A9" w:rsidRPr="008545D1" w:rsidRDefault="00343418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EE4DEE5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D47E171" w14:textId="43A4E764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40A9" w:rsidRPr="008545D1" w14:paraId="51BCC2DC" w14:textId="77777777" w:rsidTr="008F7CB5">
        <w:tc>
          <w:tcPr>
            <w:tcW w:w="2963" w:type="dxa"/>
          </w:tcPr>
          <w:p w14:paraId="122D6502" w14:textId="00076A83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7288CB80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F3DC2C" w14:textId="5A64BAA7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A524267" w14:textId="484373F3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0CA28A8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6869A8F" w14:textId="23BCFA9F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4E43E82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33EE3E9" w14:textId="00B5A40A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EBA1D97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50DE953" w14:textId="0E1E9EA0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F40A9" w:rsidRPr="008545D1" w14:paraId="4E6C19BA" w14:textId="77777777" w:rsidTr="008F7CB5">
        <w:tc>
          <w:tcPr>
            <w:tcW w:w="3330" w:type="dxa"/>
            <w:gridSpan w:val="2"/>
          </w:tcPr>
          <w:p w14:paraId="518C441E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1E16B5" w14:textId="77777777" w:rsidR="00CF40A9" w:rsidRPr="008545D1" w:rsidRDefault="00CF40A9" w:rsidP="00CF40A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5659CF21" w14:textId="77777777" w:rsidR="00CF40A9" w:rsidRPr="008545D1" w:rsidRDefault="00CF40A9" w:rsidP="00CF40A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6DD7" w:rsidRPr="008545D1" w14:paraId="529F4B3F" w14:textId="77777777" w:rsidTr="008F7CB5">
        <w:tc>
          <w:tcPr>
            <w:tcW w:w="3330" w:type="dxa"/>
            <w:gridSpan w:val="2"/>
          </w:tcPr>
          <w:p w14:paraId="587DE648" w14:textId="0A22987A" w:rsidR="00696DD7" w:rsidRPr="008545D1" w:rsidRDefault="00401E6D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260" w:type="dxa"/>
          </w:tcPr>
          <w:p w14:paraId="70F838BC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DA589AA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B4F91" w:rsidRPr="008545D1" w14:paraId="5E6BA935" w14:textId="77777777" w:rsidTr="008F7CB5">
        <w:tc>
          <w:tcPr>
            <w:tcW w:w="3330" w:type="dxa"/>
            <w:gridSpan w:val="2"/>
          </w:tcPr>
          <w:p w14:paraId="2423CE43" w14:textId="77777777" w:rsidR="00DB4F91" w:rsidRPr="008545D1" w:rsidRDefault="00DB4F91" w:rsidP="00DB4F9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ACA414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F4E88" w14:textId="0A18077F" w:rsidR="00DB4F91" w:rsidRPr="008545D1" w:rsidRDefault="00DB4F91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A14AB40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FA62AE" w14:textId="56A04BD0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B0031" w14:textId="69C06934" w:rsidR="00DB4F91" w:rsidRPr="008545D1" w:rsidRDefault="00DB4F91" w:rsidP="008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25 </w:t>
            </w:r>
          </w:p>
        </w:tc>
        <w:tc>
          <w:tcPr>
            <w:tcW w:w="270" w:type="dxa"/>
          </w:tcPr>
          <w:p w14:paraId="4CF3292C" w14:textId="77777777" w:rsidR="00DB4F91" w:rsidRPr="008545D1" w:rsidRDefault="00DB4F91" w:rsidP="00DB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F6C54" w14:textId="16A6DE3C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DB4F91" w:rsidRPr="008545D1" w14:paraId="4002C2E7" w14:textId="77777777" w:rsidTr="008F7CB5">
        <w:tc>
          <w:tcPr>
            <w:tcW w:w="3330" w:type="dxa"/>
            <w:gridSpan w:val="2"/>
          </w:tcPr>
          <w:p w14:paraId="63473629" w14:textId="77777777" w:rsidR="00DB4F91" w:rsidRPr="008545D1" w:rsidRDefault="00DB4F91" w:rsidP="00DB4F9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60" w:type="dxa"/>
          </w:tcPr>
          <w:p w14:paraId="3DF5AFEA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A88DD" w14:textId="1901CD7F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</w:tcPr>
          <w:p w14:paraId="33114C7E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05F2E" w14:textId="5645303B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3E4046A5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E3071A" w14:textId="1590DD4A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</w:tcPr>
          <w:p w14:paraId="1A943E26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F924" w14:textId="47EC614F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DB4F91" w:rsidRPr="008545D1" w14:paraId="1F2CB075" w14:textId="77777777" w:rsidTr="008F7CB5">
        <w:tc>
          <w:tcPr>
            <w:tcW w:w="3330" w:type="dxa"/>
            <w:gridSpan w:val="2"/>
          </w:tcPr>
          <w:p w14:paraId="44FBF62E" w14:textId="77777777" w:rsidR="00DB4F91" w:rsidRPr="008545D1" w:rsidRDefault="00DB4F91" w:rsidP="00DB4F9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11200985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19FFBF" w14:textId="75354D56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</w:tcPr>
          <w:p w14:paraId="2175005B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B5EDB" w14:textId="4D265366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92A917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6D8D4E" w14:textId="6DADEC5F" w:rsidR="00DB4F91" w:rsidRPr="008545D1" w:rsidRDefault="00DB4F91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1D2BACA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547582" w14:textId="769CEDC1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F91" w:rsidRPr="008545D1" w14:paraId="093CB63C" w14:textId="77777777" w:rsidTr="008F7CB5">
        <w:tc>
          <w:tcPr>
            <w:tcW w:w="3330" w:type="dxa"/>
            <w:gridSpan w:val="2"/>
          </w:tcPr>
          <w:p w14:paraId="107A33C4" w14:textId="77777777" w:rsidR="00DB4F91" w:rsidRPr="008545D1" w:rsidRDefault="00DB4F91" w:rsidP="00DB4F9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B20A46F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50F752" w14:textId="18E4D208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 </w:t>
            </w:r>
          </w:p>
        </w:tc>
        <w:tc>
          <w:tcPr>
            <w:tcW w:w="270" w:type="dxa"/>
          </w:tcPr>
          <w:p w14:paraId="332D07C4" w14:textId="77777777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8FB129" w14:textId="6F8668B1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F9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608C4C42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565C11" w14:textId="40C0F529" w:rsidR="00DB4F91" w:rsidRPr="005007E6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0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26 </w:t>
            </w:r>
          </w:p>
        </w:tc>
        <w:tc>
          <w:tcPr>
            <w:tcW w:w="270" w:type="dxa"/>
          </w:tcPr>
          <w:p w14:paraId="6916B4B7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1FC7B2" w14:textId="7E09EE85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  <w:tr w:rsidR="00DB4F91" w:rsidRPr="008545D1" w14:paraId="537E9165" w14:textId="77777777" w:rsidTr="008F7CB5">
        <w:tc>
          <w:tcPr>
            <w:tcW w:w="3330" w:type="dxa"/>
            <w:gridSpan w:val="2"/>
          </w:tcPr>
          <w:p w14:paraId="7927C29B" w14:textId="77777777" w:rsidR="00DB4F91" w:rsidRPr="008545D1" w:rsidRDefault="00DB4F91" w:rsidP="00DB4F9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61B7F6" w14:textId="77777777" w:rsidR="00DB4F91" w:rsidRPr="008545D1" w:rsidRDefault="00DB4F91" w:rsidP="00DB4F91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</w:tcPr>
          <w:p w14:paraId="10DB1164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293825" w14:textId="77777777" w:rsidR="00DB4F91" w:rsidRPr="005007E6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1ED61" w14:textId="78FF7C9B" w:rsidR="00DB4F91" w:rsidRPr="008545D1" w:rsidRDefault="00DB4F91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2CC65D3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421617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7E30D" w14:textId="14564554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14:paraId="260E3BC5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53A13" w14:textId="77777777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DE44F" w14:textId="4D21D560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F91">
              <w:rPr>
                <w:rFonts w:asciiTheme="majorBidi" w:hAnsiTheme="majorBidi" w:cstheme="majorBidi"/>
                <w:sz w:val="30"/>
                <w:szCs w:val="30"/>
              </w:rPr>
              <w:t xml:space="preserve"> (3)</w:t>
            </w:r>
          </w:p>
        </w:tc>
        <w:tc>
          <w:tcPr>
            <w:tcW w:w="270" w:type="dxa"/>
          </w:tcPr>
          <w:p w14:paraId="51EC7853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2128C2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83130D" w14:textId="77255BA9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DB4F91" w:rsidRPr="008545D1" w14:paraId="1A18F5F9" w14:textId="77777777" w:rsidTr="008F7CB5">
        <w:tc>
          <w:tcPr>
            <w:tcW w:w="3330" w:type="dxa"/>
            <w:gridSpan w:val="2"/>
          </w:tcPr>
          <w:p w14:paraId="399CA7F5" w14:textId="77777777" w:rsidR="00DB4F91" w:rsidRPr="008545D1" w:rsidRDefault="00DB4F91" w:rsidP="00DB4F9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49E43ACB" w14:textId="77777777" w:rsidR="00DB4F91" w:rsidRPr="008545D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2B184D95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</w:tcPr>
          <w:p w14:paraId="30843700" w14:textId="77777777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57C8D53D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11F14AE1" w14:textId="77777777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5B94906A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23 </w:t>
            </w:r>
          </w:p>
        </w:tc>
        <w:tc>
          <w:tcPr>
            <w:tcW w:w="270" w:type="dxa"/>
          </w:tcPr>
          <w:p w14:paraId="4FD1DE2D" w14:textId="77777777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2E0D9785" w:rsidR="00DB4F91" w:rsidRPr="00DB4F91" w:rsidRDefault="00DB4F91" w:rsidP="00D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</w:tbl>
    <w:p w14:paraId="2CD70643" w14:textId="6DFEE883" w:rsidR="00E43D8B" w:rsidRDefault="00E43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00"/>
        <w:gridCol w:w="270"/>
        <w:gridCol w:w="990"/>
        <w:gridCol w:w="270"/>
        <w:gridCol w:w="990"/>
        <w:gridCol w:w="270"/>
        <w:gridCol w:w="990"/>
      </w:tblGrid>
      <w:tr w:rsidR="005007E6" w:rsidRPr="00272DBB" w14:paraId="4B3200A2" w14:textId="77777777" w:rsidTr="008F7CB5">
        <w:trPr>
          <w:cantSplit/>
          <w:trHeight w:val="291"/>
          <w:tblHeader/>
        </w:trPr>
        <w:tc>
          <w:tcPr>
            <w:tcW w:w="3870" w:type="dxa"/>
          </w:tcPr>
          <w:p w14:paraId="55F9BCC8" w14:textId="77777777" w:rsidR="005007E6" w:rsidRPr="00272DBB" w:rsidRDefault="005007E6" w:rsidP="00A77232">
            <w:pPr>
              <w:spacing w:line="240" w:lineRule="auto"/>
              <w:ind w:left="3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68CC1FFE" w14:textId="77777777" w:rsidR="005007E6" w:rsidRPr="00272DBB" w:rsidRDefault="005007E6" w:rsidP="00A772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79F43D38" w14:textId="77777777" w:rsidR="005007E6" w:rsidRPr="00272DBB" w:rsidRDefault="005007E6" w:rsidP="00A772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DD8767" w14:textId="77777777" w:rsidR="005007E6" w:rsidRPr="00272DBB" w:rsidRDefault="005007E6" w:rsidP="00A772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2A05036" w14:textId="77777777" w:rsidR="005007E6" w:rsidRPr="00272DBB" w:rsidRDefault="005007E6" w:rsidP="00A772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7E6" w:rsidRPr="00272DBB" w14:paraId="77DFDFE9" w14:textId="77777777" w:rsidTr="008F7CB5">
        <w:trPr>
          <w:cantSplit/>
          <w:trHeight w:val="280"/>
        </w:trPr>
        <w:tc>
          <w:tcPr>
            <w:tcW w:w="3870" w:type="dxa"/>
          </w:tcPr>
          <w:p w14:paraId="584F1899" w14:textId="77777777" w:rsidR="005007E6" w:rsidRPr="00272DBB" w:rsidRDefault="005007E6" w:rsidP="00A77232">
            <w:pPr>
              <w:pStyle w:val="a1"/>
              <w:ind w:left="39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0" w:type="dxa"/>
            <w:vAlign w:val="bottom"/>
          </w:tcPr>
          <w:p w14:paraId="6D6F85F0" w14:textId="77777777" w:rsidR="005007E6" w:rsidRPr="003F6926" w:rsidRDefault="005007E6" w:rsidP="00A77232">
            <w:pPr>
              <w:pStyle w:val="a1"/>
              <w:ind w:left="-103" w:right="-193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0" w:type="dxa"/>
          </w:tcPr>
          <w:p w14:paraId="6A7238A7" w14:textId="77777777" w:rsidR="005007E6" w:rsidRPr="00272DBB" w:rsidRDefault="005007E6" w:rsidP="00A772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AF4513C" w14:textId="77777777" w:rsidR="005007E6" w:rsidRPr="00272DBB" w:rsidRDefault="005007E6" w:rsidP="00A77232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9DD3A38" w14:textId="77777777" w:rsidR="005007E6" w:rsidRPr="00272DBB" w:rsidRDefault="005007E6" w:rsidP="00A772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70F64DD" w14:textId="77777777" w:rsidR="005007E6" w:rsidRPr="00272DBB" w:rsidRDefault="005007E6" w:rsidP="00A77232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49D490E" w14:textId="77777777" w:rsidR="005007E6" w:rsidRPr="00272DBB" w:rsidRDefault="005007E6" w:rsidP="00A772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1085E9A" w14:textId="77777777" w:rsidR="005007E6" w:rsidRPr="00272DBB" w:rsidRDefault="005007E6" w:rsidP="00A77232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0921FC7C" w14:textId="77777777" w:rsidR="005007E6" w:rsidRPr="00272DBB" w:rsidRDefault="005007E6" w:rsidP="00A772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007E6" w:rsidRPr="00272DBB" w14:paraId="3C5F6DF7" w14:textId="77777777" w:rsidTr="008F7CB5">
        <w:trPr>
          <w:cantSplit/>
          <w:trHeight w:val="291"/>
        </w:trPr>
        <w:tc>
          <w:tcPr>
            <w:tcW w:w="3870" w:type="dxa"/>
          </w:tcPr>
          <w:p w14:paraId="629DD6B1" w14:textId="77777777" w:rsidR="005007E6" w:rsidRPr="00272DBB" w:rsidRDefault="005007E6" w:rsidP="00A7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C42379D" w14:textId="77777777" w:rsidR="005007E6" w:rsidRPr="00272DBB" w:rsidRDefault="005007E6" w:rsidP="00A7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735C70C7" w14:textId="77777777" w:rsidR="005007E6" w:rsidRPr="00272DBB" w:rsidRDefault="005007E6" w:rsidP="00A7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07E6" w:rsidRPr="00925F5F" w14:paraId="43CFF278" w14:textId="77777777" w:rsidTr="008F7CB5">
        <w:trPr>
          <w:cantSplit/>
          <w:trHeight w:val="280"/>
        </w:trPr>
        <w:tc>
          <w:tcPr>
            <w:tcW w:w="3870" w:type="dxa"/>
          </w:tcPr>
          <w:p w14:paraId="107B0BA7" w14:textId="0F1547A2" w:rsidR="005007E6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B7ACEB9" w14:textId="77777777" w:rsidR="005007E6" w:rsidRPr="000F6B3C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596CDF" w14:textId="3E69D3F0" w:rsidR="005007E6" w:rsidRDefault="005007E6" w:rsidP="008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25C70" w14:textId="77777777" w:rsidR="005007E6" w:rsidRPr="004B20F7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90FBB9" w14:textId="7CF47FF7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415A32D" w14:textId="77777777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21CD50" w14:textId="4ADE2882" w:rsidR="005007E6" w:rsidRDefault="005007E6" w:rsidP="008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E5957" w14:textId="77777777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46524C" w14:textId="47C4CDC8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5007E6" w:rsidRPr="00925F5F" w14:paraId="3BFCFDB9" w14:textId="77777777" w:rsidTr="008F7CB5">
        <w:trPr>
          <w:cantSplit/>
          <w:trHeight w:val="280"/>
        </w:trPr>
        <w:tc>
          <w:tcPr>
            <w:tcW w:w="3870" w:type="dxa"/>
          </w:tcPr>
          <w:p w14:paraId="340A7752" w14:textId="6B2E4A86" w:rsidR="005007E6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34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10904F6C" w14:textId="6773014D" w:rsidR="005007E6" w:rsidRPr="000F6B3C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0B43926B" w14:textId="72F64F65" w:rsidR="005007E6" w:rsidRPr="004B20F7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14:paraId="3A54BE7B" w14:textId="77777777" w:rsidR="005007E6" w:rsidRPr="004B20F7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1C4395" w14:textId="2B42055C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(276)</w:t>
            </w:r>
          </w:p>
        </w:tc>
        <w:tc>
          <w:tcPr>
            <w:tcW w:w="270" w:type="dxa"/>
            <w:shd w:val="clear" w:color="auto" w:fill="auto"/>
          </w:tcPr>
          <w:p w14:paraId="37598F3C" w14:textId="77777777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D8BE0D" w14:textId="56690C6D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72FFB69C" w14:textId="77777777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0D8039" w14:textId="25C2C572" w:rsidR="005007E6" w:rsidRPr="00E434F4" w:rsidRDefault="005007E6" w:rsidP="0050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342">
              <w:rPr>
                <w:rFonts w:asciiTheme="majorBidi" w:hAnsiTheme="majorBidi" w:cstheme="majorBidi"/>
                <w:sz w:val="30"/>
                <w:szCs w:val="30"/>
              </w:rPr>
              <w:t>(276)</w:t>
            </w:r>
          </w:p>
        </w:tc>
      </w:tr>
    </w:tbl>
    <w:p w14:paraId="3FF177FA" w14:textId="77777777" w:rsidR="00613164" w:rsidRPr="00696DD7" w:rsidRDefault="00613164" w:rsidP="005007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2"/>
        <w:gridCol w:w="367"/>
        <w:gridCol w:w="900"/>
        <w:gridCol w:w="1079"/>
        <w:gridCol w:w="270"/>
        <w:gridCol w:w="1082"/>
        <w:gridCol w:w="270"/>
        <w:gridCol w:w="1080"/>
        <w:gridCol w:w="270"/>
        <w:gridCol w:w="1080"/>
        <w:gridCol w:w="10"/>
      </w:tblGrid>
      <w:tr w:rsidR="00613164" w:rsidRPr="008545D1" w14:paraId="0D1BE247" w14:textId="77777777" w:rsidTr="00FF666A">
        <w:trPr>
          <w:cantSplit/>
        </w:trPr>
        <w:tc>
          <w:tcPr>
            <w:tcW w:w="2962" w:type="dxa"/>
          </w:tcPr>
          <w:p w14:paraId="2D948BD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7" w:type="dxa"/>
            <w:gridSpan w:val="2"/>
          </w:tcPr>
          <w:p w14:paraId="36C463CF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2735CD59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139E4E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4"/>
          </w:tcPr>
          <w:p w14:paraId="49AD0168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64" w:rsidRPr="008545D1" w14:paraId="56411386" w14:textId="77777777" w:rsidTr="00FF666A">
        <w:trPr>
          <w:gridAfter w:val="1"/>
          <w:wAfter w:w="10" w:type="dxa"/>
          <w:cantSplit/>
        </w:trPr>
        <w:tc>
          <w:tcPr>
            <w:tcW w:w="2962" w:type="dxa"/>
          </w:tcPr>
          <w:p w14:paraId="3D660F0A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0F5BC56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EB1DBC9" w14:textId="00EA0A64" w:rsidR="00613164" w:rsidRPr="008545D1" w:rsidRDefault="00343418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8498B28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</w:tcPr>
          <w:p w14:paraId="586C4EE7" w14:textId="077351AB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1BD7CC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328BD2" w14:textId="04F0F930" w:rsidR="00613164" w:rsidRPr="008545D1" w:rsidRDefault="00343418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72AC18B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E4FCB8E" w14:textId="11C835A1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13164" w:rsidRPr="008545D1" w14:paraId="2289EF31" w14:textId="77777777" w:rsidTr="00FF666A">
        <w:trPr>
          <w:gridAfter w:val="1"/>
          <w:wAfter w:w="10" w:type="dxa"/>
          <w:cantSplit/>
        </w:trPr>
        <w:tc>
          <w:tcPr>
            <w:tcW w:w="2962" w:type="dxa"/>
          </w:tcPr>
          <w:p w14:paraId="01C47C10" w14:textId="3C85282C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</w:tcPr>
          <w:p w14:paraId="69D8231D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3C7FD4F" w14:textId="42843361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4D8E26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</w:tcPr>
          <w:p w14:paraId="1C532877" w14:textId="677DB809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D441CD8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9136C79" w14:textId="690D982A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9354E45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D08B810" w14:textId="3880B610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13164" w:rsidRPr="008545D1" w14:paraId="4305FC5E" w14:textId="77777777" w:rsidTr="00FF666A">
        <w:trPr>
          <w:cantSplit/>
        </w:trPr>
        <w:tc>
          <w:tcPr>
            <w:tcW w:w="4229" w:type="dxa"/>
            <w:gridSpan w:val="3"/>
          </w:tcPr>
          <w:p w14:paraId="20A9F92E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8"/>
          </w:tcPr>
          <w:p w14:paraId="33C90D0A" w14:textId="77777777" w:rsidR="00613164" w:rsidRPr="008545D1" w:rsidRDefault="00613164" w:rsidP="006131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6DD7" w:rsidRPr="008545D1" w14:paraId="1936A2A1" w14:textId="77777777" w:rsidTr="00FF666A">
        <w:trPr>
          <w:cantSplit/>
        </w:trPr>
        <w:tc>
          <w:tcPr>
            <w:tcW w:w="4229" w:type="dxa"/>
            <w:gridSpan w:val="3"/>
          </w:tcPr>
          <w:p w14:paraId="454B3A9E" w14:textId="4C2D544A" w:rsidR="00696DD7" w:rsidRPr="008545D1" w:rsidRDefault="00401E6D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41" w:type="dxa"/>
            <w:gridSpan w:val="8"/>
          </w:tcPr>
          <w:p w14:paraId="72148B73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6DD7" w:rsidRPr="008545D1" w14:paraId="47B79183" w14:textId="77777777" w:rsidTr="00FF666A">
        <w:trPr>
          <w:gridAfter w:val="1"/>
          <w:wAfter w:w="10" w:type="dxa"/>
          <w:cantSplit/>
        </w:trPr>
        <w:tc>
          <w:tcPr>
            <w:tcW w:w="4229" w:type="dxa"/>
            <w:gridSpan w:val="3"/>
          </w:tcPr>
          <w:p w14:paraId="57AF83C7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35F5D23" w14:textId="415B0396" w:rsidR="00696DD7" w:rsidRPr="008545D1" w:rsidRDefault="00455458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4B42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9FFE4A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2D1A0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60B87F" w14:textId="745E2A2F" w:rsidR="00696DD7" w:rsidRPr="008545D1" w:rsidRDefault="00455458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792C40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76AC2A" w14:textId="77777777" w:rsidR="00696DD7" w:rsidRPr="008545D1" w:rsidRDefault="00696DD7" w:rsidP="0017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696DD7" w:rsidRPr="00696DD7" w14:paraId="7787B4D6" w14:textId="77777777" w:rsidTr="00FF666A">
        <w:trPr>
          <w:gridAfter w:val="1"/>
          <w:wAfter w:w="10" w:type="dxa"/>
          <w:cantSplit/>
        </w:trPr>
        <w:tc>
          <w:tcPr>
            <w:tcW w:w="4229" w:type="dxa"/>
            <w:gridSpan w:val="3"/>
          </w:tcPr>
          <w:p w14:paraId="6CBF3851" w14:textId="77777777" w:rsidR="00696DD7" w:rsidRPr="00696DD7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EE06A04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2501F8E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</w:tcPr>
          <w:p w14:paraId="56D7470D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CDADF8" w14:textId="77777777" w:rsidR="00696DD7" w:rsidRPr="00696DD7" w:rsidRDefault="00696DD7" w:rsidP="00696DD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C97D152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746028B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DC5A79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6DD7" w:rsidRPr="008545D1" w14:paraId="2FC5F7D7" w14:textId="77777777" w:rsidTr="00FF666A">
        <w:trPr>
          <w:gridAfter w:val="1"/>
          <w:wAfter w:w="10" w:type="dxa"/>
          <w:cantSplit/>
        </w:trPr>
        <w:tc>
          <w:tcPr>
            <w:tcW w:w="4229" w:type="dxa"/>
            <w:gridSpan w:val="3"/>
          </w:tcPr>
          <w:p w14:paraId="74F03473" w14:textId="05191FC8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79" w:type="dxa"/>
          </w:tcPr>
          <w:p w14:paraId="3E190DEC" w14:textId="77777777" w:rsid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37F12C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2C080B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466C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34818" w14:textId="77777777" w:rsid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B196AA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DB858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DD7" w:rsidRPr="008545D1" w14:paraId="064FD739" w14:textId="77777777" w:rsidTr="00FF666A">
        <w:trPr>
          <w:gridAfter w:val="1"/>
          <w:wAfter w:w="10" w:type="dxa"/>
          <w:cantSplit/>
        </w:trPr>
        <w:tc>
          <w:tcPr>
            <w:tcW w:w="4229" w:type="dxa"/>
            <w:gridSpan w:val="3"/>
          </w:tcPr>
          <w:p w14:paraId="6A751318" w14:textId="436BDB19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86A6EFD" w14:textId="355F3EEC" w:rsidR="00696DD7" w:rsidRDefault="00046BBB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0AFA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4CEBDE1" w14:textId="7FF683D0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574D62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24090FA" w14:textId="21FDC2D2" w:rsidR="00696DD7" w:rsidRDefault="00046BBB" w:rsidP="0017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6A1A1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73A364" w14:textId="5138AE59" w:rsidR="00696DD7" w:rsidRPr="008545D1" w:rsidRDefault="005007E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613164" w:rsidRPr="008545D1" w14:paraId="5BA31E7C" w14:textId="77777777" w:rsidTr="00FF666A">
        <w:tblPrEx>
          <w:tblLook w:val="04A0" w:firstRow="1" w:lastRow="0" w:firstColumn="1" w:lastColumn="0" w:noHBand="0" w:noVBand="1"/>
        </w:tblPrEx>
        <w:tc>
          <w:tcPr>
            <w:tcW w:w="3329" w:type="dxa"/>
            <w:gridSpan w:val="2"/>
            <w:shd w:val="clear" w:color="auto" w:fill="auto"/>
            <w:vAlign w:val="bottom"/>
          </w:tcPr>
          <w:p w14:paraId="09F13D9E" w14:textId="1383F718" w:rsidR="00613164" w:rsidRPr="008545D1" w:rsidRDefault="006150C9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900" w:type="dxa"/>
          </w:tcPr>
          <w:p w14:paraId="06D57E7D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14:paraId="47623BB4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4E5F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4"/>
            <w:shd w:val="clear" w:color="auto" w:fill="auto"/>
            <w:vAlign w:val="bottom"/>
          </w:tcPr>
          <w:p w14:paraId="7A604E27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3164" w:rsidRPr="008545D1" w14:paraId="0BFCC992" w14:textId="77777777" w:rsidTr="00FF666A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3329" w:type="dxa"/>
            <w:gridSpan w:val="2"/>
            <w:shd w:val="clear" w:color="auto" w:fill="auto"/>
            <w:vAlign w:val="bottom"/>
          </w:tcPr>
          <w:p w14:paraId="1DC75916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B15FB6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B17DDE" w14:textId="58B6A4BC" w:rsidR="00613164" w:rsidRPr="008545D1" w:rsidRDefault="00343418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23682B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01B337DA" w:rsidR="00613164" w:rsidRPr="00613164" w:rsidRDefault="00613164" w:rsidP="00FF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FF666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54BE0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6AF61B45" w:rsidR="00613164" w:rsidRPr="008545D1" w:rsidRDefault="00343418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D465F2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766879B7" w:rsidR="00613164" w:rsidRPr="008545D1" w:rsidRDefault="00613164" w:rsidP="00FF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13164" w:rsidRPr="008545D1" w14:paraId="6ADAA218" w14:textId="77777777" w:rsidTr="00FF666A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3329" w:type="dxa"/>
            <w:gridSpan w:val="2"/>
            <w:shd w:val="clear" w:color="auto" w:fill="auto"/>
            <w:vAlign w:val="bottom"/>
          </w:tcPr>
          <w:p w14:paraId="1BD55FAE" w14:textId="352CA84A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C4478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BF85A5B" w14:textId="560FACCA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AF593C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5B4CECBA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B01E1A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150A0BC6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065EE41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66E77599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3164" w:rsidRPr="008545D1" w14:paraId="5E8ACD02" w14:textId="77777777" w:rsidTr="00FF666A">
        <w:tblPrEx>
          <w:tblLook w:val="04A0" w:firstRow="1" w:lastRow="0" w:firstColumn="1" w:lastColumn="0" w:noHBand="0" w:noVBand="1"/>
        </w:tblPrEx>
        <w:tc>
          <w:tcPr>
            <w:tcW w:w="3329" w:type="dxa"/>
            <w:gridSpan w:val="2"/>
            <w:shd w:val="clear" w:color="auto" w:fill="auto"/>
          </w:tcPr>
          <w:p w14:paraId="6089646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DCF29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6452A540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19A7CC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4"/>
            <w:shd w:val="clear" w:color="auto" w:fill="auto"/>
          </w:tcPr>
          <w:p w14:paraId="2EB12FFD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05D11CF6" w14:textId="77777777" w:rsidTr="00FF666A">
        <w:tblPrEx>
          <w:tblLook w:val="04A0" w:firstRow="1" w:lastRow="0" w:firstColumn="1" w:lastColumn="0" w:noHBand="0" w:noVBand="1"/>
        </w:tblPrEx>
        <w:tc>
          <w:tcPr>
            <w:tcW w:w="3329" w:type="dxa"/>
            <w:gridSpan w:val="2"/>
            <w:shd w:val="clear" w:color="auto" w:fill="auto"/>
            <w:vAlign w:val="bottom"/>
          </w:tcPr>
          <w:p w14:paraId="5100CD19" w14:textId="088476B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26C90C2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09E4065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D5019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4"/>
            <w:shd w:val="clear" w:color="auto" w:fill="auto"/>
          </w:tcPr>
          <w:p w14:paraId="05AAD59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C0976" w:rsidRPr="008545D1" w14:paraId="0FC0AFB3" w14:textId="77777777" w:rsidTr="00FF666A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3329" w:type="dxa"/>
            <w:gridSpan w:val="2"/>
            <w:shd w:val="clear" w:color="auto" w:fill="auto"/>
          </w:tcPr>
          <w:p w14:paraId="0DE7A63D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0AE123D7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28B2FD" w14:textId="1B192A92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70" w:type="dxa"/>
          </w:tcPr>
          <w:p w14:paraId="0667837B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4908896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70" w:type="dxa"/>
            <w:shd w:val="clear" w:color="auto" w:fill="auto"/>
          </w:tcPr>
          <w:p w14:paraId="47174CC9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79EAB453" w:rsidR="00CC0976" w:rsidRPr="008545D1" w:rsidRDefault="00CC0976" w:rsidP="00E0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156D71AA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56047465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CC0976" w:rsidRPr="008545D1" w14:paraId="6389146F" w14:textId="77777777" w:rsidTr="00FF666A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3329" w:type="dxa"/>
            <w:gridSpan w:val="2"/>
            <w:shd w:val="clear" w:color="auto" w:fill="auto"/>
          </w:tcPr>
          <w:p w14:paraId="6E211202" w14:textId="77777777" w:rsidR="00CC0976" w:rsidRPr="008545D1" w:rsidRDefault="00CC0976" w:rsidP="00CC09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BCC879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3663733E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48EE96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2F522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A65D0D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C42F4" w14:textId="234CADFE" w:rsidR="00CC0976" w:rsidRPr="008545D1" w:rsidRDefault="00CC0976" w:rsidP="00FF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  <w:tc>
          <w:tcPr>
            <w:tcW w:w="270" w:type="dxa"/>
            <w:shd w:val="clear" w:color="auto" w:fill="auto"/>
          </w:tcPr>
          <w:p w14:paraId="104144DD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B11DBC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DB296" w14:textId="31CEBF9E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</w:tr>
      <w:tr w:rsidR="00CC0976" w:rsidRPr="008545D1" w14:paraId="60DFDE5A" w14:textId="77777777" w:rsidTr="00FF666A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3329" w:type="dxa"/>
            <w:gridSpan w:val="2"/>
            <w:shd w:val="clear" w:color="auto" w:fill="auto"/>
          </w:tcPr>
          <w:p w14:paraId="1CE1CE8D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1DBDC41A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418DADC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E1EC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1D5C4C15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839829" w14:textId="77777777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1EC8255B" w:rsidR="00CC0976" w:rsidRPr="008545D1" w:rsidRDefault="00CC0976" w:rsidP="00C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208AF59C" w14:textId="77777777" w:rsidR="00613164" w:rsidRPr="00EC0B0A" w:rsidRDefault="00613164">
      <w:pPr>
        <w:rPr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613164" w:rsidRPr="008545D1" w14:paraId="24A34B40" w14:textId="77777777" w:rsidTr="00324B4F">
        <w:tc>
          <w:tcPr>
            <w:tcW w:w="3330" w:type="dxa"/>
            <w:shd w:val="clear" w:color="auto" w:fill="auto"/>
            <w:vAlign w:val="bottom"/>
          </w:tcPr>
          <w:p w14:paraId="3FCC1A4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17E44A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DB8F5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64" w:rsidRPr="008545D1" w14:paraId="54ACB58F" w14:textId="77777777" w:rsidTr="00324B4F">
        <w:tc>
          <w:tcPr>
            <w:tcW w:w="3330" w:type="dxa"/>
            <w:shd w:val="clear" w:color="auto" w:fill="auto"/>
            <w:vAlign w:val="bottom"/>
          </w:tcPr>
          <w:p w14:paraId="2E3A957D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85B98C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2C013B" w14:textId="45A13C24" w:rsidR="00613164" w:rsidRPr="008545D1" w:rsidRDefault="00343418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7C38184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0993C6" w14:textId="3B4192C8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1D871AF4" w:rsidR="00613164" w:rsidRPr="008545D1" w:rsidRDefault="00343418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2EC72C59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13164" w:rsidRPr="008545D1" w14:paraId="1B2768B2" w14:textId="77777777" w:rsidTr="00324B4F">
        <w:tc>
          <w:tcPr>
            <w:tcW w:w="3330" w:type="dxa"/>
            <w:shd w:val="clear" w:color="auto" w:fill="auto"/>
            <w:vAlign w:val="bottom"/>
          </w:tcPr>
          <w:p w14:paraId="278AADB1" w14:textId="1AF167FC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36382B" w14:textId="23FE6EB6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158D6E" w14:textId="709465A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2DF9D90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7AC66AC" w14:textId="6AE57888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495C93A1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14F746C6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3164" w:rsidRPr="008545D1" w14:paraId="05829F44" w14:textId="77777777" w:rsidTr="00324B4F">
        <w:tc>
          <w:tcPr>
            <w:tcW w:w="3330" w:type="dxa"/>
            <w:shd w:val="clear" w:color="auto" w:fill="auto"/>
          </w:tcPr>
          <w:p w14:paraId="51E8391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26185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C4206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739F8AEF" w14:textId="77777777" w:rsidTr="00AC7C39">
        <w:tc>
          <w:tcPr>
            <w:tcW w:w="3330" w:type="dxa"/>
            <w:shd w:val="clear" w:color="auto" w:fill="auto"/>
            <w:vAlign w:val="bottom"/>
          </w:tcPr>
          <w:p w14:paraId="73F9EDDB" w14:textId="78C3756D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5626E46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D14B7A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96A0C" w:rsidRPr="008545D1" w14:paraId="57D97056" w14:textId="77777777" w:rsidTr="00324B4F">
        <w:tc>
          <w:tcPr>
            <w:tcW w:w="3330" w:type="dxa"/>
            <w:shd w:val="clear" w:color="auto" w:fill="auto"/>
          </w:tcPr>
          <w:p w14:paraId="7F24B689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E7BA6DF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D91A7" w14:textId="5272A863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sz w:val="30"/>
                <w:szCs w:val="30"/>
              </w:rPr>
              <w:t>3.25 - 5</w:t>
            </w:r>
          </w:p>
        </w:tc>
        <w:tc>
          <w:tcPr>
            <w:tcW w:w="240" w:type="dxa"/>
          </w:tcPr>
          <w:p w14:paraId="0B8988F1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572DCA" w14:textId="6583A223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3.25 - 5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0B0EE443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358831C9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F96A0C" w:rsidRPr="008545D1" w14:paraId="688BC617" w14:textId="77777777" w:rsidTr="00324B4F">
        <w:tc>
          <w:tcPr>
            <w:tcW w:w="3330" w:type="dxa"/>
            <w:shd w:val="clear" w:color="auto" w:fill="auto"/>
          </w:tcPr>
          <w:p w14:paraId="4BB7667D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55E39BAE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D84CFD" w14:textId="13B2B483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00E332A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CDC760" w14:textId="65FBCC6C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18FB4B09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7DC0DA13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96A0C" w:rsidRPr="008545D1" w14:paraId="71BF55ED" w14:textId="77777777" w:rsidTr="00324B4F">
        <w:tc>
          <w:tcPr>
            <w:tcW w:w="3330" w:type="dxa"/>
            <w:shd w:val="clear" w:color="auto" w:fill="auto"/>
          </w:tcPr>
          <w:p w14:paraId="553B5EE9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1B4E277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60D68E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352A7A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7B7A5D6D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58 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0ADC39C9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</w:tr>
      <w:tr w:rsidR="00F96A0C" w:rsidRPr="008545D1" w14:paraId="2636590A" w14:textId="77777777" w:rsidTr="00324B4F">
        <w:tc>
          <w:tcPr>
            <w:tcW w:w="3330" w:type="dxa"/>
            <w:shd w:val="clear" w:color="auto" w:fill="auto"/>
          </w:tcPr>
          <w:p w14:paraId="54505C9B" w14:textId="77777777" w:rsidR="00F96A0C" w:rsidRPr="008545D1" w:rsidRDefault="00F96A0C" w:rsidP="00F96A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9FD9BB9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14BD3E4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0C7079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943B6F6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15CEDAFB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D719FDD" w14:textId="77777777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BED40" w14:textId="0877F7FF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sz w:val="30"/>
                <w:szCs w:val="30"/>
              </w:rPr>
              <w:t xml:space="preserve"> (20)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F96A0C" w:rsidRPr="00F96A0C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B6A2731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E2034" w14:textId="326E6B8D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F96A0C" w:rsidRPr="008545D1" w14:paraId="0AF87F83" w14:textId="77777777" w:rsidTr="00324B4F">
        <w:tc>
          <w:tcPr>
            <w:tcW w:w="3330" w:type="dxa"/>
            <w:shd w:val="clear" w:color="auto" w:fill="auto"/>
          </w:tcPr>
          <w:p w14:paraId="0E028890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123DAB12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D89233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6E6DBDC5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7A30A72F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38 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F96A0C" w:rsidRPr="008545D1" w:rsidRDefault="00F96A0C" w:rsidP="00F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73FE6D9F" w:rsidR="00F96A0C" w:rsidRPr="008545D1" w:rsidRDefault="00F96A0C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14:paraId="7D89DBA3" w14:textId="07AF9D82" w:rsidR="00054706" w:rsidRDefault="00692940" w:rsidP="0069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96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918"/>
        <w:gridCol w:w="236"/>
        <w:gridCol w:w="835"/>
        <w:gridCol w:w="273"/>
        <w:gridCol w:w="879"/>
        <w:gridCol w:w="272"/>
        <w:gridCol w:w="907"/>
      </w:tblGrid>
      <w:tr w:rsidR="00C312A4" w:rsidRPr="00272DBB" w14:paraId="14876FDC" w14:textId="77777777" w:rsidTr="00516CAF">
        <w:trPr>
          <w:cantSplit/>
          <w:tblHeader/>
        </w:trPr>
        <w:tc>
          <w:tcPr>
            <w:tcW w:w="4140" w:type="dxa"/>
          </w:tcPr>
          <w:p w14:paraId="11C50B8E" w14:textId="77777777" w:rsidR="00C312A4" w:rsidRPr="00272DBB" w:rsidRDefault="00C312A4" w:rsidP="00516C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F58F8DD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9" w:type="dxa"/>
            <w:gridSpan w:val="3"/>
          </w:tcPr>
          <w:p w14:paraId="23500B8E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0D8152F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8" w:type="dxa"/>
            <w:gridSpan w:val="3"/>
          </w:tcPr>
          <w:p w14:paraId="0CB19AAC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7C" w:rsidRPr="00272DBB" w14:paraId="3E2A08ED" w14:textId="77777777" w:rsidTr="00516CAF">
        <w:trPr>
          <w:cantSplit/>
        </w:trPr>
        <w:tc>
          <w:tcPr>
            <w:tcW w:w="4140" w:type="dxa"/>
          </w:tcPr>
          <w:p w14:paraId="2ADB0751" w14:textId="16506DAB" w:rsidR="006E767C" w:rsidRPr="00272DBB" w:rsidRDefault="006E767C" w:rsidP="006E767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434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434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434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2FB47157" w14:textId="259ED9E0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</w:tcPr>
          <w:p w14:paraId="386CD1F3" w14:textId="1CAD0184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1BF2BB9" w14:textId="77777777" w:rsidR="006E767C" w:rsidRPr="00272DBB" w:rsidRDefault="006E767C" w:rsidP="006E767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35" w:type="dxa"/>
          </w:tcPr>
          <w:p w14:paraId="5DFD26E1" w14:textId="44B63D06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53C97B4D" w14:textId="77777777" w:rsidR="006E767C" w:rsidRPr="00272DBB" w:rsidRDefault="006E767C" w:rsidP="006E767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79" w:type="dxa"/>
          </w:tcPr>
          <w:p w14:paraId="738C1296" w14:textId="7B187192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5FB1E79F" w14:textId="77777777" w:rsidR="006E767C" w:rsidRPr="00272DBB" w:rsidRDefault="006E767C" w:rsidP="006E767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07" w:type="dxa"/>
          </w:tcPr>
          <w:p w14:paraId="470FA497" w14:textId="243B987B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312A4" w:rsidRPr="00272DBB" w14:paraId="2D7324AF" w14:textId="77777777" w:rsidTr="00524479">
        <w:trPr>
          <w:cantSplit/>
        </w:trPr>
        <w:tc>
          <w:tcPr>
            <w:tcW w:w="4140" w:type="dxa"/>
          </w:tcPr>
          <w:p w14:paraId="6DA53E4B" w14:textId="77777777" w:rsidR="00C312A4" w:rsidRPr="00272DBB" w:rsidRDefault="00C312A4" w:rsidP="00516C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53A70C" w14:textId="77777777" w:rsidR="00C312A4" w:rsidRPr="00272DBB" w:rsidRDefault="00C312A4" w:rsidP="0051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7"/>
          </w:tcPr>
          <w:p w14:paraId="5F3C7576" w14:textId="77777777" w:rsidR="00C312A4" w:rsidRPr="00272DBB" w:rsidRDefault="00C312A4" w:rsidP="0051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3954" w:rsidRPr="00272DBB" w14:paraId="79B91F27" w14:textId="77777777" w:rsidTr="00524479">
        <w:trPr>
          <w:cantSplit/>
        </w:trPr>
        <w:tc>
          <w:tcPr>
            <w:tcW w:w="4140" w:type="dxa"/>
          </w:tcPr>
          <w:p w14:paraId="355307DF" w14:textId="77777777" w:rsidR="00333954" w:rsidRPr="00272DBB" w:rsidRDefault="00333954" w:rsidP="0033395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D61B5A0" w14:textId="77777777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8819D22" w14:textId="1062A44B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75EB4E" w14:textId="77777777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9D0F3E4" w14:textId="051D3A78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70294286" w14:textId="6135BE3C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79" w:type="dxa"/>
          </w:tcPr>
          <w:p w14:paraId="79EA0091" w14:textId="7733974A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124BE7A" w14:textId="77777777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AC1548" w14:textId="1356D45A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33954" w:rsidRPr="00272DBB" w14:paraId="39AE42C9" w14:textId="77777777" w:rsidTr="00524479">
        <w:trPr>
          <w:cantSplit/>
        </w:trPr>
        <w:tc>
          <w:tcPr>
            <w:tcW w:w="4140" w:type="dxa"/>
          </w:tcPr>
          <w:p w14:paraId="27DD1B9F" w14:textId="466010BD" w:rsidR="00333954" w:rsidRPr="00272DBB" w:rsidRDefault="00333954" w:rsidP="0033395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687965E5" w14:textId="5A1939FE" w:rsidR="00333954" w:rsidRPr="006C3463" w:rsidRDefault="00333954" w:rsidP="006C3463">
            <w:pPr>
              <w:pStyle w:val="a1"/>
              <w:ind w:left="-103" w:right="-193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446F8CE" w14:textId="6E6A2BCB" w:rsidR="00333954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C3BEEC" w14:textId="77777777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D800D2B" w14:textId="102C5DFB" w:rsidR="00333954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(505)</w:t>
            </w:r>
          </w:p>
        </w:tc>
        <w:tc>
          <w:tcPr>
            <w:tcW w:w="273" w:type="dxa"/>
          </w:tcPr>
          <w:p w14:paraId="4486159F" w14:textId="77777777" w:rsidR="00333954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dxa"/>
          </w:tcPr>
          <w:p w14:paraId="66F84DED" w14:textId="2DC7E407" w:rsidR="00333954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ED25CC8" w14:textId="77777777" w:rsidR="00333954" w:rsidRPr="00272DBB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73E3CC6" w14:textId="12110E17" w:rsidR="00333954" w:rsidRDefault="00333954" w:rsidP="0033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(505)</w:t>
            </w:r>
          </w:p>
        </w:tc>
      </w:tr>
    </w:tbl>
    <w:p w14:paraId="773A470F" w14:textId="77777777" w:rsidR="00C312A4" w:rsidRDefault="00C312A4" w:rsidP="0069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96"/>
        </w:tabs>
        <w:rPr>
          <w:rFonts w:asciiTheme="majorBidi" w:hAnsiTheme="majorBidi" w:cstheme="majorBidi"/>
          <w:sz w:val="30"/>
          <w:szCs w:val="30"/>
        </w:rPr>
      </w:pPr>
    </w:p>
    <w:p w14:paraId="77743BC5" w14:textId="37B96086" w:rsidR="009C5211" w:rsidRPr="00272DBB" w:rsidRDefault="009C5211" w:rsidP="009C5211">
      <w:pPr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2614C9F2" w14:textId="594CF802" w:rsidR="00AC6751" w:rsidRDefault="00AC6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AA0276" w:rsidRPr="008545D1" w14:paraId="740F540F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694047C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77CCC08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8545D1" w14:paraId="5BA32691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7FE3CC3C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1F0F22" w14:textId="235DA8B7" w:rsidR="00AA0276" w:rsidRPr="008545D1" w:rsidRDefault="00D85440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6F1F1B0E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30FADC24" w:rsidR="00AA0276" w:rsidRPr="008545D1" w:rsidRDefault="00D85440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06328CD4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8545D1" w14:paraId="24E73614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B18B15F" w14:textId="69AF9DC9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94EF8" w14:textId="34C4B2BC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01BA374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4E117044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1B823F7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A0276" w:rsidRPr="008545D1" w14:paraId="61BA836E" w14:textId="77777777" w:rsidTr="00324B4F">
        <w:tc>
          <w:tcPr>
            <w:tcW w:w="4228" w:type="dxa"/>
            <w:shd w:val="clear" w:color="auto" w:fill="auto"/>
          </w:tcPr>
          <w:p w14:paraId="5512558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B68526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725C0CFD" w14:textId="77777777" w:rsidTr="003639FD">
        <w:tc>
          <w:tcPr>
            <w:tcW w:w="4228" w:type="dxa"/>
            <w:shd w:val="clear" w:color="auto" w:fill="auto"/>
            <w:vAlign w:val="bottom"/>
          </w:tcPr>
          <w:p w14:paraId="46BCB2AD" w14:textId="6540E661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01F6A0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5629" w:rsidRPr="008545D1" w14:paraId="12FED80F" w14:textId="77777777" w:rsidTr="00324B4F">
        <w:tc>
          <w:tcPr>
            <w:tcW w:w="4228" w:type="dxa"/>
            <w:shd w:val="clear" w:color="auto" w:fill="auto"/>
          </w:tcPr>
          <w:p w14:paraId="4B50F6E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C1D54AF" w14:textId="570785FA" w:rsidR="00C65629" w:rsidRPr="008545D1" w:rsidRDefault="001104D8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33395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2510696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3710329" w14:textId="1B59251D" w:rsidR="00C65629" w:rsidRPr="008545D1" w:rsidRDefault="001104D8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4129537B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</w:p>
        </w:tc>
      </w:tr>
      <w:tr w:rsidR="00C65629" w:rsidRPr="003B29BF" w14:paraId="1030C3E9" w14:textId="77777777" w:rsidTr="00324B4F">
        <w:tc>
          <w:tcPr>
            <w:tcW w:w="4228" w:type="dxa"/>
            <w:shd w:val="clear" w:color="auto" w:fill="auto"/>
          </w:tcPr>
          <w:p w14:paraId="55B380F4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66F1BF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5515D0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53295D8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AB4BAB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7682D4E8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2EB6CE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F27AD50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4D8" w:rsidRPr="008545D1" w14:paraId="604EA258" w14:textId="77777777" w:rsidTr="00324B4F">
        <w:tc>
          <w:tcPr>
            <w:tcW w:w="4228" w:type="dxa"/>
            <w:shd w:val="clear" w:color="auto" w:fill="auto"/>
          </w:tcPr>
          <w:p w14:paraId="39D8800F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41B5A50D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089C93F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0FA7ACF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63A07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2D0EDD" w14:textId="21A35475" w:rsidR="001104D8" w:rsidRPr="008545D1" w:rsidRDefault="001104D8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04D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4C9FF27A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F260305" w14:textId="32CD5A84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04D8" w:rsidRPr="008545D1" w14:paraId="29A8C7E8" w14:textId="77777777" w:rsidTr="00324B4F">
        <w:trPr>
          <w:trHeight w:val="353"/>
        </w:trPr>
        <w:tc>
          <w:tcPr>
            <w:tcW w:w="4228" w:type="dxa"/>
            <w:shd w:val="clear" w:color="auto" w:fill="auto"/>
          </w:tcPr>
          <w:p w14:paraId="43B6E768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AD847A9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421827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0A57061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4F569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5D76B26" w14:textId="155476FF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04D8">
              <w:rPr>
                <w:rFonts w:asciiTheme="majorBidi" w:hAnsiTheme="majorBidi" w:cstheme="majorBidi"/>
                <w:sz w:val="30"/>
                <w:szCs w:val="30"/>
              </w:rPr>
              <w:t xml:space="preserve"> 38 </w:t>
            </w:r>
          </w:p>
        </w:tc>
        <w:tc>
          <w:tcPr>
            <w:tcW w:w="236" w:type="dxa"/>
            <w:shd w:val="clear" w:color="auto" w:fill="auto"/>
          </w:tcPr>
          <w:p w14:paraId="44367EE0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9AE2AB1" w14:textId="72574764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04D8" w:rsidRPr="008545D1" w14:paraId="6D5E55A8" w14:textId="77777777" w:rsidTr="00324B4F">
        <w:trPr>
          <w:trHeight w:val="353"/>
        </w:trPr>
        <w:tc>
          <w:tcPr>
            <w:tcW w:w="4228" w:type="dxa"/>
            <w:shd w:val="clear" w:color="auto" w:fill="auto"/>
          </w:tcPr>
          <w:p w14:paraId="4B09CFA5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26FC7E7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554D664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B17C44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F9108D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CAE84" w14:textId="6465CC9B" w:rsidR="001104D8" w:rsidRPr="001104D8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0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38</w:t>
            </w:r>
            <w:r w:rsidRPr="001104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6BFC7C1" w14:textId="77777777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3417" w14:textId="4789420D" w:rsidR="001104D8" w:rsidRPr="008545D1" w:rsidRDefault="001104D8" w:rsidP="001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</w:tr>
    </w:tbl>
    <w:p w14:paraId="60E76CDF" w14:textId="2C355741" w:rsidR="00AA0276" w:rsidRPr="00401E6D" w:rsidRDefault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372AD2" w14:textId="3F227C71" w:rsidR="00E43D8B" w:rsidRPr="00272DBB" w:rsidRDefault="003C6B73" w:rsidP="00F7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="00B072DF" w:rsidRPr="00F64FE6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6076C7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="006076C7">
        <w:rPr>
          <w:rFonts w:asciiTheme="majorBidi" w:hAnsiTheme="majorBidi" w:cstheme="majorBidi"/>
          <w:sz w:val="30"/>
          <w:szCs w:val="30"/>
        </w:rPr>
        <w:t xml:space="preserve"> 38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="00E0428C">
        <w:rPr>
          <w:rFonts w:asciiTheme="majorBidi" w:hAnsiTheme="majorBidi" w:cstheme="majorBidi"/>
          <w:sz w:val="30"/>
          <w:szCs w:val="30"/>
        </w:rPr>
        <w:t>4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- </w:t>
      </w:r>
      <w:r w:rsidR="00333954">
        <w:rPr>
          <w:rFonts w:asciiTheme="majorBidi" w:hAnsiTheme="majorBidi" w:cstheme="majorBidi"/>
          <w:sz w:val="30"/>
          <w:szCs w:val="30"/>
        </w:rPr>
        <w:t>9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="0070318A" w:rsidRPr="00F64FE6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F64FE6">
        <w:rPr>
          <w:rFonts w:asciiTheme="majorBidi" w:hAnsiTheme="majorBidi" w:cstheme="majorBidi"/>
          <w:sz w:val="30"/>
          <w:szCs w:val="30"/>
        </w:rPr>
        <w:t>2567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="009C5CD5">
        <w:rPr>
          <w:rFonts w:asciiTheme="majorBidi" w:hAnsiTheme="majorBidi" w:cstheme="majorBidi" w:hint="cs"/>
          <w:sz w:val="30"/>
          <w:szCs w:val="30"/>
          <w:cs/>
        </w:rPr>
        <w:t>-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F64FE6">
        <w:rPr>
          <w:rFonts w:asciiTheme="majorBidi" w:hAnsiTheme="majorBidi" w:cstheme="majorBidi"/>
          <w:sz w:val="30"/>
          <w:szCs w:val="30"/>
        </w:rPr>
        <w:t>25</w:t>
      </w:r>
      <w:r w:rsidR="006076C7">
        <w:rPr>
          <w:rFonts w:asciiTheme="majorBidi" w:hAnsiTheme="majorBidi" w:cstheme="majorBidi"/>
          <w:sz w:val="30"/>
          <w:szCs w:val="30"/>
        </w:rPr>
        <w:t>72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โดยมีกำหนดชำระเงินต้นและดอกเบี้ยเป็นรายปี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FDBA48" w14:textId="7127EE1A" w:rsidR="00E43D8B" w:rsidRPr="00401E6D" w:rsidRDefault="00E43D8B" w:rsidP="00054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8545D1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8545D1" w:rsidRDefault="00AA0276" w:rsidP="00324B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8545D1" w:rsidRDefault="00AA0276" w:rsidP="00324B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8545D1" w:rsidRDefault="00AA0276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8545D1" w:rsidRDefault="00AA0276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8545D1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123D4CEB" w:rsidR="00AA0276" w:rsidRPr="008545D1" w:rsidRDefault="00D85440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905777C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018E0171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5F4EC759" w:rsidR="00AA0276" w:rsidRPr="008545D1" w:rsidRDefault="00D85440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3625E1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284C79CE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A0276" w:rsidRPr="008545D1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55CD0DA2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123DD34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700A354E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D9B14F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2584192A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62ADEA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69BB4DBF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A0276" w:rsidRPr="008545D1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AA0276" w:rsidRPr="008545D1" w:rsidRDefault="00AA0276" w:rsidP="00AA027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6E9" w:rsidRPr="008545D1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6916E9" w:rsidRPr="008545D1" w:rsidRDefault="006916E9" w:rsidP="006916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279BF05C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4E461CE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2D1D249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47F37F5E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sz w:val="30"/>
                <w:szCs w:val="30"/>
              </w:rPr>
              <w:t xml:space="preserve"> 17 </w:t>
            </w:r>
          </w:p>
        </w:tc>
        <w:tc>
          <w:tcPr>
            <w:tcW w:w="270" w:type="dxa"/>
          </w:tcPr>
          <w:p w14:paraId="63C316C7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63DB50AF" w:rsidR="006916E9" w:rsidRPr="008545D1" w:rsidRDefault="006916E9" w:rsidP="00E0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6916E9" w:rsidRPr="008545D1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6916E9" w:rsidRPr="008545D1" w:rsidRDefault="006916E9" w:rsidP="006916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181BB78B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sz w:val="30"/>
                <w:szCs w:val="30"/>
              </w:rPr>
              <w:t xml:space="preserve"> 62 </w:t>
            </w:r>
          </w:p>
        </w:tc>
        <w:tc>
          <w:tcPr>
            <w:tcW w:w="270" w:type="dxa"/>
          </w:tcPr>
          <w:p w14:paraId="01205F9D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53279145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7F81D2A2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636A1E00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sz w:val="30"/>
                <w:szCs w:val="30"/>
              </w:rPr>
              <w:t xml:space="preserve"> 62 </w:t>
            </w:r>
          </w:p>
        </w:tc>
        <w:tc>
          <w:tcPr>
            <w:tcW w:w="270" w:type="dxa"/>
          </w:tcPr>
          <w:p w14:paraId="225DE05F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4642CC9A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6916E9" w:rsidRPr="008545D1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6916E9" w:rsidRPr="008545D1" w:rsidRDefault="006916E9" w:rsidP="006916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7A5D0ECF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sz w:val="30"/>
                <w:szCs w:val="30"/>
              </w:rPr>
              <w:t xml:space="preserve"> 422 </w:t>
            </w:r>
          </w:p>
        </w:tc>
        <w:tc>
          <w:tcPr>
            <w:tcW w:w="270" w:type="dxa"/>
          </w:tcPr>
          <w:p w14:paraId="40F94B66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16B0F2BA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28C4A663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28FDAFB4" w:rsidR="006916E9" w:rsidRPr="008545D1" w:rsidRDefault="006916E9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A28C505" w14:textId="77777777" w:rsidR="006916E9" w:rsidRPr="008545D1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7C712A4F" w:rsidR="006916E9" w:rsidRPr="008545D1" w:rsidRDefault="006916E9" w:rsidP="00E0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916E9" w:rsidRPr="008545D1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6916E9" w:rsidRPr="008545D1" w:rsidRDefault="006916E9" w:rsidP="006916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5F0E07B2" w:rsidR="006916E9" w:rsidRPr="006916E9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484 </w:t>
            </w:r>
          </w:p>
        </w:tc>
        <w:tc>
          <w:tcPr>
            <w:tcW w:w="270" w:type="dxa"/>
          </w:tcPr>
          <w:p w14:paraId="0B89639F" w14:textId="77777777" w:rsidR="006916E9" w:rsidRPr="006916E9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01A5F67B" w:rsidR="006916E9" w:rsidRPr="006916E9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3BB14EF9" w14:textId="77777777" w:rsidR="006916E9" w:rsidRPr="006916E9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247BF39E" w:rsidR="006916E9" w:rsidRPr="006916E9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79 </w:t>
            </w:r>
          </w:p>
        </w:tc>
        <w:tc>
          <w:tcPr>
            <w:tcW w:w="270" w:type="dxa"/>
          </w:tcPr>
          <w:p w14:paraId="64B2FCC8" w14:textId="77777777" w:rsidR="006916E9" w:rsidRPr="006916E9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37290672" w:rsidR="006916E9" w:rsidRPr="006916E9" w:rsidRDefault="006916E9" w:rsidP="0069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0EC9D559" w14:textId="77777777" w:rsidR="00AA0276" w:rsidRPr="00401E6D" w:rsidRDefault="00AA0276" w:rsidP="00AA02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401E6D" w:rsidRPr="008545D1" w14:paraId="5274DFDE" w14:textId="77777777" w:rsidTr="00E504B3">
        <w:trPr>
          <w:cantSplit/>
        </w:trPr>
        <w:tc>
          <w:tcPr>
            <w:tcW w:w="4228" w:type="dxa"/>
          </w:tcPr>
          <w:p w14:paraId="5E150FEF" w14:textId="22763C20" w:rsidR="00401E6D" w:rsidRPr="008545D1" w:rsidRDefault="00401E6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69112993" w14:textId="77777777" w:rsidR="00401E6D" w:rsidRPr="008545D1" w:rsidRDefault="00401E6D" w:rsidP="00AA027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0276" w:rsidRPr="008545D1" w14:paraId="2BC12CAE" w14:textId="77777777" w:rsidTr="00E504B3">
        <w:trPr>
          <w:cantSplit/>
        </w:trPr>
        <w:tc>
          <w:tcPr>
            <w:tcW w:w="4228" w:type="dxa"/>
          </w:tcPr>
          <w:p w14:paraId="22A2AD1B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55D7BC8C" w14:textId="7907A5CE" w:rsidR="00AA0276" w:rsidRPr="008545D1" w:rsidRDefault="008560CA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93B9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3645" w14:textId="0EABFAFE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EDF2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42FE5" w14:textId="6CFFAA92" w:rsidR="00AA0276" w:rsidRPr="008545D1" w:rsidRDefault="008560CA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BE0B4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48222" w14:textId="3E3805D3" w:rsidR="00AA0276" w:rsidRPr="008545D1" w:rsidRDefault="008941E8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A0276" w:rsidRPr="008545D1" w14:paraId="55101629" w14:textId="77777777" w:rsidTr="00E504B3">
        <w:trPr>
          <w:cantSplit/>
          <w:trHeight w:val="80"/>
        </w:trPr>
        <w:tc>
          <w:tcPr>
            <w:tcW w:w="4228" w:type="dxa"/>
          </w:tcPr>
          <w:p w14:paraId="2CDBD499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0877ACB4" w14:textId="3570C660" w:rsidR="00AA0276" w:rsidRPr="008545D1" w:rsidRDefault="008560CA" w:rsidP="006E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2934E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06980" w14:textId="085F35D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3C21A7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3C873" w14:textId="273F856C" w:rsidR="00AA0276" w:rsidRPr="008545D1" w:rsidRDefault="008560CA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DDA3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A36AA" w14:textId="06B861F2" w:rsidR="00AA0276" w:rsidRPr="008545D1" w:rsidRDefault="008941E8" w:rsidP="0089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A0276" w:rsidRPr="008545D1" w14:paraId="389A8C46" w14:textId="77777777" w:rsidTr="00E504B3">
        <w:trPr>
          <w:cantSplit/>
          <w:trHeight w:val="389"/>
        </w:trPr>
        <w:tc>
          <w:tcPr>
            <w:tcW w:w="4228" w:type="dxa"/>
          </w:tcPr>
          <w:p w14:paraId="652F0D37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91AED84" w14:textId="42771223" w:rsidR="00AA0276" w:rsidRPr="008545D1" w:rsidRDefault="008560CA" w:rsidP="006E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6C86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3F7E1" w14:textId="0C522C26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195D5C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F7E8B" w14:textId="4AEE46BE" w:rsidR="00AA0276" w:rsidRPr="008545D1" w:rsidRDefault="008560CA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46788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8AD1AD" w14:textId="07A59E59" w:rsidR="00AA0276" w:rsidRPr="008545D1" w:rsidRDefault="008941E8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3D92D88D" w14:textId="77777777" w:rsidR="00401E6D" w:rsidRDefault="00401E6D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8545D1" w14:paraId="1ABAC331" w14:textId="77777777" w:rsidTr="00324B4F">
        <w:trPr>
          <w:cantSplit/>
          <w:tblHeader/>
        </w:trPr>
        <w:tc>
          <w:tcPr>
            <w:tcW w:w="4228" w:type="dxa"/>
          </w:tcPr>
          <w:p w14:paraId="6996FF92" w14:textId="77777777" w:rsidR="00AA0276" w:rsidRPr="008545D1" w:rsidRDefault="00AA0276" w:rsidP="00324B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0D77361" w14:textId="77777777" w:rsidR="00AA0276" w:rsidRPr="008545D1" w:rsidRDefault="00AA0276" w:rsidP="00324B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724D4B" w14:textId="77777777" w:rsidR="00AA0276" w:rsidRPr="008545D1" w:rsidRDefault="00AA0276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00C1627" w14:textId="77777777" w:rsidR="00AA0276" w:rsidRPr="008545D1" w:rsidRDefault="00AA0276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8545D1" w14:paraId="1E807D84" w14:textId="77777777" w:rsidTr="00324B4F">
        <w:trPr>
          <w:cantSplit/>
          <w:tblHeader/>
        </w:trPr>
        <w:tc>
          <w:tcPr>
            <w:tcW w:w="4228" w:type="dxa"/>
          </w:tcPr>
          <w:p w14:paraId="21ADFC95" w14:textId="77777777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ABFAA9C" w14:textId="16EF07D9" w:rsidR="00AA0276" w:rsidRPr="008545D1" w:rsidRDefault="00284A2C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600EB48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C4EDD02" w14:textId="02576181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88163E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6E17385" w14:textId="6309A6BE" w:rsidR="00AA0276" w:rsidRPr="008545D1" w:rsidRDefault="00284A2C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219ABC8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DFD1CD" w14:textId="7132F49C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A0276" w:rsidRPr="008545D1" w14:paraId="0B86D529" w14:textId="77777777" w:rsidTr="00324B4F">
        <w:trPr>
          <w:cantSplit/>
          <w:tblHeader/>
        </w:trPr>
        <w:tc>
          <w:tcPr>
            <w:tcW w:w="4228" w:type="dxa"/>
          </w:tcPr>
          <w:p w14:paraId="09DEED5F" w14:textId="4BB312CE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844FC53" w14:textId="68635BC6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990D97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F27CFF" w14:textId="04827692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5B21E46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D4042E3" w14:textId="7DE7671D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552E80B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89C9ED9" w14:textId="0D9D22DB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A0276" w:rsidRPr="008545D1" w14:paraId="58CE5F91" w14:textId="77777777" w:rsidTr="00C65629">
        <w:trPr>
          <w:cantSplit/>
          <w:tblHeader/>
        </w:trPr>
        <w:tc>
          <w:tcPr>
            <w:tcW w:w="4228" w:type="dxa"/>
          </w:tcPr>
          <w:p w14:paraId="4EAC2FB4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3EAEF3DE" w14:textId="77777777" w:rsidR="00AA0276" w:rsidRPr="008545D1" w:rsidRDefault="00AA0276" w:rsidP="00AA027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0A3745A3" w14:textId="77777777" w:rsidTr="00C65629">
        <w:trPr>
          <w:cantSplit/>
          <w:trHeight w:val="389"/>
        </w:trPr>
        <w:tc>
          <w:tcPr>
            <w:tcW w:w="4228" w:type="dxa"/>
          </w:tcPr>
          <w:p w14:paraId="6E5981FF" w14:textId="64B368E4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7ADD01A1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4703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1585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6556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6FD74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604F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A1A1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629" w:rsidRPr="008545D1" w14:paraId="11B9940D" w14:textId="77777777" w:rsidTr="00C65629">
        <w:trPr>
          <w:cantSplit/>
          <w:trHeight w:val="389"/>
        </w:trPr>
        <w:tc>
          <w:tcPr>
            <w:tcW w:w="4228" w:type="dxa"/>
          </w:tcPr>
          <w:p w14:paraId="0035284E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257D7A9" w14:textId="0DF389D6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EF91F0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280CF7" w14:textId="0C6960F0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863F5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38BDC0" w14:textId="56947672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61D4641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108B37" w14:textId="08C204B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65629" w:rsidRPr="008545D1" w14:paraId="69B7C86B" w14:textId="77777777" w:rsidTr="00324B4F">
        <w:trPr>
          <w:cantSplit/>
          <w:trHeight w:val="89"/>
        </w:trPr>
        <w:tc>
          <w:tcPr>
            <w:tcW w:w="4228" w:type="dxa"/>
          </w:tcPr>
          <w:p w14:paraId="17716CC0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7565B3C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AFA63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87CD9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EE601C0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DE06E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8BCACC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3C4F3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65629" w:rsidRPr="008545D1" w14:paraId="706AC745" w14:textId="77777777" w:rsidTr="00324B4F">
        <w:trPr>
          <w:cantSplit/>
          <w:trHeight w:val="389"/>
        </w:trPr>
        <w:tc>
          <w:tcPr>
            <w:tcW w:w="4228" w:type="dxa"/>
          </w:tcPr>
          <w:p w14:paraId="4A90B019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2BC09942" w14:textId="15E7040C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6C43B3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5E78DB44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568946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059ACE3D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6A50C8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12BCE486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C65629" w:rsidRPr="008545D1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2115B4E0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278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90FF6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2C553B3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080290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20DA54CB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00BF521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1C9EA190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C65629" w:rsidRPr="008545D1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27ABC638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2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95E18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61D73566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6C12AAE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19D7005A" w:rsidR="00C65629" w:rsidRPr="008545D1" w:rsidRDefault="000A23D5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7DDCE8F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4683122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234</w:t>
            </w:r>
          </w:p>
        </w:tc>
      </w:tr>
    </w:tbl>
    <w:p w14:paraId="73319FAD" w14:textId="77777777" w:rsidR="007F24D9" w:rsidRDefault="007F24D9" w:rsidP="00DF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6F4D1" w14:textId="330C76A0" w:rsidR="007F24D9" w:rsidRPr="00F64FE6" w:rsidRDefault="007F24D9" w:rsidP="007F24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F64FE6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24479">
        <w:rPr>
          <w:rFonts w:asciiTheme="majorBidi" w:hAnsiTheme="majorBidi" w:cstheme="majorBidi"/>
          <w:sz w:val="30"/>
          <w:szCs w:val="30"/>
        </w:rPr>
        <w:t xml:space="preserve">1 - 5 </w:t>
      </w:r>
      <w:r w:rsidRPr="00F64FE6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</w:rPr>
        <w:t xml:space="preserve">2565 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-</w:t>
      </w:r>
      <w:r w:rsidRPr="00F64FE6">
        <w:rPr>
          <w:rFonts w:asciiTheme="majorBidi" w:hAnsiTheme="majorBidi" w:cstheme="majorBidi"/>
          <w:sz w:val="30"/>
          <w:szCs w:val="30"/>
        </w:rPr>
        <w:t xml:space="preserve"> 25</w:t>
      </w:r>
      <w:r w:rsidR="00333954">
        <w:rPr>
          <w:rFonts w:asciiTheme="majorBidi" w:hAnsiTheme="majorBidi" w:cstheme="majorBidi"/>
          <w:sz w:val="30"/>
          <w:szCs w:val="30"/>
        </w:rPr>
        <w:t>70</w:t>
      </w:r>
    </w:p>
    <w:p w14:paraId="612AF527" w14:textId="77777777" w:rsidR="007F24D9" w:rsidRPr="003B29BF" w:rsidRDefault="007F24D9" w:rsidP="007F24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BC37E" w14:textId="77777777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 สัญญาดังกล่าวมีระยะเวลาเช่า </w:t>
      </w:r>
      <w:r w:rsidRPr="00F64FE6">
        <w:rPr>
          <w:rFonts w:asciiTheme="majorBidi" w:hAnsiTheme="majorBidi" w:cstheme="majorBidi"/>
          <w:sz w:val="30"/>
          <w:szCs w:val="30"/>
        </w:rPr>
        <w:t>3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Pr="00F64FE6">
        <w:rPr>
          <w:rFonts w:asciiTheme="majorBidi" w:hAnsiTheme="majorBidi" w:cstheme="majorBidi"/>
          <w:sz w:val="30"/>
          <w:szCs w:val="30"/>
        </w:rPr>
        <w:t>31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64FE6">
        <w:rPr>
          <w:rFonts w:asciiTheme="majorBidi" w:hAnsiTheme="majorBidi" w:cstheme="majorBidi"/>
          <w:sz w:val="30"/>
          <w:szCs w:val="30"/>
        </w:rPr>
        <w:t>2567</w:t>
      </w:r>
    </w:p>
    <w:p w14:paraId="261BAFE7" w14:textId="77777777" w:rsidR="00AA0276" w:rsidRPr="003B29BF" w:rsidRDefault="00AA0276" w:rsidP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8545D1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0276" w:rsidRPr="008545D1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4A57D60D" w:rsidR="00AA0276" w:rsidRPr="008545D1" w:rsidRDefault="00284A2C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1BD43CD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03386E11" w:rsidR="00AA0276" w:rsidRPr="008545D1" w:rsidRDefault="00284A2C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72CA065C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8545D1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2C80C0F1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7F12ECBF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798BDAAB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0A539873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A0276" w:rsidRPr="008545D1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8545D1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8545D1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7CD81939" w:rsidR="001B38C4" w:rsidRPr="008545D1" w:rsidRDefault="00CE1A60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2B227728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68354779" w:rsidR="001B38C4" w:rsidRPr="008545D1" w:rsidRDefault="000A23D5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BA8A2F6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0A8610B8" w14:textId="77777777" w:rsidR="00AA0276" w:rsidRPr="003B29BF" w:rsidRDefault="00AA0276" w:rsidP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97B49" w14:textId="7BA9834D" w:rsidR="006076C7" w:rsidRPr="008545D1" w:rsidRDefault="006076C7" w:rsidP="0060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363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CD0363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71C322E8" w14:textId="1283A0AC" w:rsidR="001B38C4" w:rsidRDefault="001B3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6592A2C7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6C3AFC1" w14:textId="312D453E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C3A336A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D33B1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058F4D3C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4D9" w:rsidRPr="008545D1" w14:paraId="7C198988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57B9E09" w14:textId="585DA37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6A8EC5" w14:textId="260F064B" w:rsidR="007F24D9" w:rsidRPr="008545D1" w:rsidRDefault="002C59FE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</w:tcPr>
          <w:p w14:paraId="3CF3EAB1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47F5AF2" w14:textId="7AD17E26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4D0DD2A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BC179C9" w14:textId="7588FBCC" w:rsidR="007F24D9" w:rsidRPr="008545D1" w:rsidRDefault="002C59FE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869F293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8BFA99" w14:textId="1BE3BFB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8545D1" w14:paraId="572CA1E5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5A77550" w14:textId="1B549DD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4C5D39" w14:textId="0B3E452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0A1216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08B7A7B" w14:textId="6EEF4D5E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1E6A983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901BE7C" w14:textId="6D780070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2F5883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7798C6" w14:textId="2FB5BB1B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F24D9" w:rsidRPr="008545D1" w14:paraId="4154CFFE" w14:textId="77777777" w:rsidTr="005E4962">
        <w:tc>
          <w:tcPr>
            <w:tcW w:w="4230" w:type="dxa"/>
            <w:shd w:val="clear" w:color="auto" w:fill="auto"/>
          </w:tcPr>
          <w:p w14:paraId="7ABE3152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D770DF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B60EF8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0D25D5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8545D1" w14:paraId="68325FC5" w14:textId="77777777" w:rsidTr="000B1ECA">
        <w:tc>
          <w:tcPr>
            <w:tcW w:w="4230" w:type="dxa"/>
            <w:shd w:val="clear" w:color="auto" w:fill="auto"/>
            <w:vAlign w:val="bottom"/>
          </w:tcPr>
          <w:p w14:paraId="388E5482" w14:textId="551239DC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74CD492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83C8FE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C29DF3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8545D1" w14:paraId="751D5BCD" w14:textId="77777777" w:rsidTr="000B1ECA">
        <w:tc>
          <w:tcPr>
            <w:tcW w:w="4230" w:type="dxa"/>
            <w:shd w:val="clear" w:color="auto" w:fill="auto"/>
            <w:vAlign w:val="bottom"/>
          </w:tcPr>
          <w:p w14:paraId="3E6A744A" w14:textId="37428B1C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4FC0F08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D958B6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12CF770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8545D1" w14:paraId="68881629" w14:textId="77777777" w:rsidTr="005E4962">
        <w:tc>
          <w:tcPr>
            <w:tcW w:w="4230" w:type="dxa"/>
            <w:shd w:val="clear" w:color="auto" w:fill="auto"/>
          </w:tcPr>
          <w:p w14:paraId="6DBC0BE0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22090F3" w14:textId="48EF9E5C" w:rsidR="001B38C4" w:rsidRPr="008545D1" w:rsidRDefault="002C59FE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E1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665AECB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EF6687" w14:textId="48565E20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5C3D3F81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4BA185F" w14:textId="441D25A4" w:rsidR="001B38C4" w:rsidRPr="008545D1" w:rsidRDefault="002C59FE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2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5CC8D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C52779" w14:textId="28284C8A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</w:tr>
    </w:tbl>
    <w:p w14:paraId="5D0140CB" w14:textId="77777777" w:rsidR="00C10977" w:rsidRPr="001B38C4" w:rsidRDefault="00C10977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482CBAD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CC69B52" w14:textId="4CA9945B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416836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7CE24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4FBBEB7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</w:p>
          <w:p w14:paraId="7745B48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4D9" w:rsidRPr="008545D1" w14:paraId="42D9322D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708FC0F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BAB480" w14:textId="712DE40B" w:rsidR="007F24D9" w:rsidRPr="008545D1" w:rsidRDefault="002C59FE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</w:tcPr>
          <w:p w14:paraId="4BAB5F73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879AD86" w14:textId="1EA0FB7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F02B2FD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5996E6C" w14:textId="773E5EA6" w:rsidR="007F24D9" w:rsidRPr="008545D1" w:rsidRDefault="002C59FE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A2E0F42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C31A3" w14:textId="6E4B6280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8545D1" w14:paraId="040C2677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D52CEFA" w14:textId="5E9FF926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DB14D4" w14:textId="5D0EC0C2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3BBAD1D9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9113A97" w14:textId="1A05C0D9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50174A4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3E4A3D9" w14:textId="69C40DA9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56EA7CF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2859DD" w14:textId="214CFB84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F24D9" w:rsidRPr="008545D1" w14:paraId="0B2C9E1A" w14:textId="77777777" w:rsidTr="005E4962">
        <w:tc>
          <w:tcPr>
            <w:tcW w:w="4230" w:type="dxa"/>
            <w:shd w:val="clear" w:color="auto" w:fill="auto"/>
          </w:tcPr>
          <w:p w14:paraId="2166BAC5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D17E9E9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9758163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BF1829D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76C7" w:rsidRPr="008545D1" w14:paraId="110B3D78" w14:textId="77777777" w:rsidTr="003330A1">
        <w:tc>
          <w:tcPr>
            <w:tcW w:w="4230" w:type="dxa"/>
            <w:shd w:val="clear" w:color="auto" w:fill="auto"/>
            <w:vAlign w:val="bottom"/>
          </w:tcPr>
          <w:p w14:paraId="639F141B" w14:textId="11C8F13D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46E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8D32A3F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80895F2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C6D1D56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076C7" w:rsidRPr="008545D1" w14:paraId="368E7B9C" w14:textId="77777777" w:rsidTr="003330A1">
        <w:tc>
          <w:tcPr>
            <w:tcW w:w="4230" w:type="dxa"/>
            <w:shd w:val="clear" w:color="auto" w:fill="auto"/>
            <w:vAlign w:val="bottom"/>
          </w:tcPr>
          <w:p w14:paraId="3B052328" w14:textId="64DB617D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946E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F22937E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811A11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D20172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076C7" w:rsidRPr="008545D1" w14:paraId="1CCC8F7A" w14:textId="77777777" w:rsidTr="005E4962">
        <w:tc>
          <w:tcPr>
            <w:tcW w:w="4230" w:type="dxa"/>
            <w:shd w:val="clear" w:color="auto" w:fill="auto"/>
          </w:tcPr>
          <w:p w14:paraId="49B9EF7C" w14:textId="2C728873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25500B" w14:textId="423EAF99" w:rsidR="006076C7" w:rsidRPr="0076758D" w:rsidRDefault="000A23D5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58D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420318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76758D">
              <w:rPr>
                <w:rFonts w:asciiTheme="majorBidi" w:hAnsiTheme="majorBidi" w:cstheme="majorBidi"/>
                <w:sz w:val="30"/>
                <w:szCs w:val="30"/>
              </w:rPr>
              <w:t xml:space="preserve"> - 3.</w:t>
            </w:r>
            <w:r w:rsidR="00420318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40" w:type="dxa"/>
            <w:shd w:val="clear" w:color="auto" w:fill="auto"/>
          </w:tcPr>
          <w:p w14:paraId="1B7CBAB2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B130C84" w14:textId="0B119930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44D3F33A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226D8A8" w14:textId="21B7DA7A" w:rsidR="006076C7" w:rsidRPr="008545D1" w:rsidRDefault="000A23D5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77525DAD" w14:textId="7777777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DE09BFA" w14:textId="04E79DE7" w:rsidR="006076C7" w:rsidRPr="008545D1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</w:tbl>
    <w:p w14:paraId="6EA90400" w14:textId="77777777" w:rsidR="007F24D9" w:rsidRPr="001B38C4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6BB746" w14:textId="369380E8" w:rsidR="006076C7" w:rsidRPr="008545D1" w:rsidRDefault="006076C7" w:rsidP="0060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เงินกู้ยืมระยะ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F64FE6">
        <w:rPr>
          <w:rFonts w:asciiTheme="majorBidi" w:hAnsiTheme="majorBidi" w:cstheme="majorBidi"/>
          <w:sz w:val="30"/>
          <w:szCs w:val="30"/>
          <w:cs/>
        </w:rPr>
        <w:t>จาก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มีกำหนดชำระคืนใน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33954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</w:rPr>
        <w:t>2567</w:t>
      </w:r>
    </w:p>
    <w:p w14:paraId="7ECFB62D" w14:textId="77777777" w:rsidR="007F24D9" w:rsidRPr="001B38C4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4D9" w:rsidRPr="008545D1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0022A6BA" w:rsidR="007F24D9" w:rsidRPr="008545D1" w:rsidRDefault="002C59FE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1974E0F6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072CC8E0" w:rsidR="007F24D9" w:rsidRPr="008545D1" w:rsidRDefault="002C59FE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38E8DC69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8545D1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585C7612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6E2A66C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6BB5E31E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3BD6D56F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F24D9" w:rsidRPr="008545D1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8545D1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1B38C4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1B38C4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C4" w:rsidRPr="008545D1" w14:paraId="101B2524" w14:textId="77777777" w:rsidTr="001B38C4">
        <w:tc>
          <w:tcPr>
            <w:tcW w:w="4230" w:type="dxa"/>
            <w:shd w:val="clear" w:color="auto" w:fill="auto"/>
          </w:tcPr>
          <w:p w14:paraId="1D1BA9FC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25452BA0" w:rsidR="001B38C4" w:rsidRPr="008545D1" w:rsidRDefault="000A23D5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552F1F37" w:rsidR="001B38C4" w:rsidRPr="008545D1" w:rsidRDefault="000A23D5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1B38C4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Theme="majorBidi" w:hAnsiTheme="majorBidi" w:cstheme="majorBidi"/>
          <w:sz w:val="20"/>
          <w:szCs w:val="20"/>
        </w:rPr>
      </w:pPr>
    </w:p>
    <w:p w14:paraId="6CBD490C" w14:textId="77777777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767C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เงินกู้ยืมระยะยาวจากบุคคลหรือกิจการที่เกี่ยวข้องกันดังกล่าวมีกำหนดชำระคืนใน</w:t>
      </w:r>
      <w:r w:rsidRPr="006E767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E767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E767C">
        <w:rPr>
          <w:rFonts w:asciiTheme="majorBidi" w:hAnsiTheme="majorBidi" w:cstheme="majorBidi"/>
          <w:sz w:val="30"/>
          <w:szCs w:val="30"/>
        </w:rPr>
        <w:t>2569</w:t>
      </w:r>
    </w:p>
    <w:p w14:paraId="020BCDB8" w14:textId="24721107" w:rsidR="00DF7265" w:rsidRDefault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CDB5C08" w14:textId="38315AE9" w:rsidR="00DF7265" w:rsidRPr="00163011" w:rsidRDefault="00DF7265" w:rsidP="00DF7265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6301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16301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272DBB" w:rsidRDefault="006C4CDC" w:rsidP="00DF7265"/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8545D1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31DD46D9" w:rsidR="00BF745D" w:rsidRPr="008545D1" w:rsidRDefault="006C4CDC" w:rsidP="0018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8545D1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77777777" w:rsidR="00BF745D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ที่คาดว่าจะเกิดขึ้น</w:t>
            </w:r>
          </w:p>
          <w:p w14:paraId="30881FC2" w14:textId="77777777" w:rsidR="006C4CDC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8545D1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8545D1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8545D1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5E52F2A1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244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C59F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6" w:type="dxa"/>
          </w:tcPr>
          <w:p w14:paraId="2573519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8545D1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47687A1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1,201 </w:t>
            </w:r>
          </w:p>
        </w:tc>
        <w:tc>
          <w:tcPr>
            <w:tcW w:w="236" w:type="dxa"/>
          </w:tcPr>
          <w:p w14:paraId="1983ADA1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62EAA3FB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2CF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408796D6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5060644B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1,667</w:t>
            </w:r>
          </w:p>
        </w:tc>
        <w:tc>
          <w:tcPr>
            <w:tcW w:w="236" w:type="dxa"/>
          </w:tcPr>
          <w:p w14:paraId="50A96BE8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5DD94E9A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2,92</w:t>
            </w:r>
            <w:r w:rsidR="00F62CF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DA47F9A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4B7BB96B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19</w:t>
            </w:r>
          </w:p>
        </w:tc>
      </w:tr>
      <w:tr w:rsidR="000A23D5" w:rsidRPr="008545D1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8545D1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06568570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694 </w:t>
            </w:r>
          </w:p>
        </w:tc>
        <w:tc>
          <w:tcPr>
            <w:tcW w:w="236" w:type="dxa"/>
          </w:tcPr>
          <w:p w14:paraId="65610821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4049D0D6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</w:p>
        </w:tc>
        <w:tc>
          <w:tcPr>
            <w:tcW w:w="239" w:type="dxa"/>
          </w:tcPr>
          <w:p w14:paraId="4ADF268A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24EA00D2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31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4C0EE97E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696 </w:t>
            </w:r>
          </w:p>
        </w:tc>
        <w:tc>
          <w:tcPr>
            <w:tcW w:w="236" w:type="dxa"/>
          </w:tcPr>
          <w:p w14:paraId="611AC864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78EB90A2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</w:tr>
      <w:tr w:rsidR="000A23D5" w:rsidRPr="008545D1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73206781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217 </w:t>
            </w:r>
          </w:p>
        </w:tc>
        <w:tc>
          <w:tcPr>
            <w:tcW w:w="236" w:type="dxa"/>
          </w:tcPr>
          <w:p w14:paraId="2B64450C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79DDF572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4A2EA363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31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0E235911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217 </w:t>
            </w:r>
          </w:p>
        </w:tc>
        <w:tc>
          <w:tcPr>
            <w:tcW w:w="236" w:type="dxa"/>
          </w:tcPr>
          <w:p w14:paraId="38EF300B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155EB0A3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0A23D5" w:rsidRPr="008545D1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7D1C9399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89 </w:t>
            </w:r>
          </w:p>
        </w:tc>
        <w:tc>
          <w:tcPr>
            <w:tcW w:w="236" w:type="dxa"/>
          </w:tcPr>
          <w:p w14:paraId="7A546E02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19F9EC63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6DE707EF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7C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47573806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89 </w:t>
            </w:r>
          </w:p>
        </w:tc>
        <w:tc>
          <w:tcPr>
            <w:tcW w:w="236" w:type="dxa"/>
          </w:tcPr>
          <w:p w14:paraId="27C33FF6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6B59C8CC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7A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A23D5" w:rsidRPr="008545D1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780D14DE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503 </w:t>
            </w:r>
          </w:p>
        </w:tc>
        <w:tc>
          <w:tcPr>
            <w:tcW w:w="236" w:type="dxa"/>
          </w:tcPr>
          <w:p w14:paraId="0AC954E2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5854FDD4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9" w:type="dxa"/>
          </w:tcPr>
          <w:p w14:paraId="2A0CB310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4B658CA3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7C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66CC732E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504 </w:t>
            </w:r>
          </w:p>
        </w:tc>
        <w:tc>
          <w:tcPr>
            <w:tcW w:w="236" w:type="dxa"/>
          </w:tcPr>
          <w:p w14:paraId="4D5CFC7E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4C2B0EF8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D67A14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0A23D5" w:rsidRPr="008545D1" w14:paraId="4F6BCAEC" w14:textId="77777777" w:rsidTr="00F40FD0">
        <w:trPr>
          <w:trHeight w:val="20"/>
        </w:trPr>
        <w:tc>
          <w:tcPr>
            <w:tcW w:w="2790" w:type="dxa"/>
          </w:tcPr>
          <w:p w14:paraId="0F89F39F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5D54AB6D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2,704</w:t>
            </w:r>
          </w:p>
        </w:tc>
        <w:tc>
          <w:tcPr>
            <w:tcW w:w="236" w:type="dxa"/>
          </w:tcPr>
          <w:p w14:paraId="3C7207F4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09A66A4A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9" w:type="dxa"/>
          </w:tcPr>
          <w:p w14:paraId="2E2850E0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2934274F" w:rsidR="000A23D5" w:rsidRPr="000A23D5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1,667</w:t>
            </w:r>
          </w:p>
        </w:tc>
        <w:tc>
          <w:tcPr>
            <w:tcW w:w="236" w:type="dxa"/>
          </w:tcPr>
          <w:p w14:paraId="0EDE466A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1D861418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4,43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563CF82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0C021C3E" w:rsidR="000A23D5" w:rsidRPr="000A23D5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499</w:t>
            </w:r>
          </w:p>
        </w:tc>
      </w:tr>
      <w:tr w:rsidR="000A23D5" w:rsidRPr="008545D1" w14:paraId="44780CE8" w14:textId="77777777" w:rsidTr="00F40FD0">
        <w:trPr>
          <w:trHeight w:val="20"/>
        </w:trPr>
        <w:tc>
          <w:tcPr>
            <w:tcW w:w="2790" w:type="dxa"/>
          </w:tcPr>
          <w:p w14:paraId="75549E84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977BAB8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7142EC19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>(493)</w:t>
            </w:r>
          </w:p>
        </w:tc>
        <w:tc>
          <w:tcPr>
            <w:tcW w:w="236" w:type="dxa"/>
          </w:tcPr>
          <w:p w14:paraId="0AA4C0DB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FC9FA79" w14:textId="77777777" w:rsid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129AD4D8" w:rsidR="000A23D5" w:rsidRPr="008545D1" w:rsidRDefault="000A23D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605E5D9" w14:textId="77777777" w:rsid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69601CD" w14:textId="6C6ABDF2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43CFB877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F3A92CD" w14:textId="77777777" w:rsid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2E48067" w14:textId="22BD3DA9" w:rsidR="000A23D5" w:rsidRPr="008545D1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A23D5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236" w:type="dxa"/>
          </w:tcPr>
          <w:p w14:paraId="631EBAB8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8545D1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0A23D5" w:rsidRPr="008545D1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533C97B5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2,211 </w:t>
            </w:r>
          </w:p>
        </w:tc>
        <w:tc>
          <w:tcPr>
            <w:tcW w:w="236" w:type="dxa"/>
          </w:tcPr>
          <w:p w14:paraId="6C060B41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03E4FF61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4CB102D0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257BEA9A" w:rsidR="000A23D5" w:rsidRPr="000A23D5" w:rsidRDefault="000A23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1,661 </w:t>
            </w:r>
          </w:p>
        </w:tc>
        <w:tc>
          <w:tcPr>
            <w:tcW w:w="236" w:type="dxa"/>
          </w:tcPr>
          <w:p w14:paraId="66B13F90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72012374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3,93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1E667B6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0A23D5" w:rsidRPr="000A23D5" w:rsidRDefault="000A23D5" w:rsidP="000A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7FFAEB6" w14:textId="77777777" w:rsidR="00BF745D" w:rsidRDefault="00BF745D" w:rsidP="00BF7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8545D1" w14:paraId="78880BAE" w14:textId="77777777" w:rsidTr="00F40FD0">
        <w:trPr>
          <w:trHeight w:val="20"/>
        </w:trPr>
        <w:tc>
          <w:tcPr>
            <w:tcW w:w="2790" w:type="dxa"/>
          </w:tcPr>
          <w:p w14:paraId="073E6512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66" w:type="dxa"/>
          </w:tcPr>
          <w:p w14:paraId="7FB82147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1946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A073E1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69A55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3BB606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E521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150342B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E1A1B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56C586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45D" w:rsidRPr="008545D1" w14:paraId="7B7BCDE2" w14:textId="77777777" w:rsidTr="00F40FD0">
        <w:trPr>
          <w:trHeight w:val="20"/>
        </w:trPr>
        <w:tc>
          <w:tcPr>
            <w:tcW w:w="2790" w:type="dxa"/>
          </w:tcPr>
          <w:p w14:paraId="16350F1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0C91C3F3" w14:textId="23594344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1,043</w:t>
            </w:r>
          </w:p>
        </w:tc>
        <w:tc>
          <w:tcPr>
            <w:tcW w:w="236" w:type="dxa"/>
          </w:tcPr>
          <w:p w14:paraId="4F16F0C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2008A4" w14:textId="01890EAF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9" w:type="dxa"/>
          </w:tcPr>
          <w:p w14:paraId="6DF8493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91D309F" w14:textId="12BAD946" w:rsidR="00BF745D" w:rsidRPr="008545D1" w:rsidRDefault="00BF745D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236" w:type="dxa"/>
          </w:tcPr>
          <w:p w14:paraId="1FDF30C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05F4D82" w14:textId="723C3928" w:rsidR="00BF745D" w:rsidRPr="008545D1" w:rsidRDefault="00BF745D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3,369</w:t>
            </w:r>
          </w:p>
        </w:tc>
        <w:tc>
          <w:tcPr>
            <w:tcW w:w="236" w:type="dxa"/>
          </w:tcPr>
          <w:p w14:paraId="732D60C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EE75384" w14:textId="719E0F74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BF745D" w:rsidRPr="008545D1" w14:paraId="3D716C38" w14:textId="77777777" w:rsidTr="00F40FD0">
        <w:trPr>
          <w:trHeight w:val="20"/>
        </w:trPr>
        <w:tc>
          <w:tcPr>
            <w:tcW w:w="2790" w:type="dxa"/>
          </w:tcPr>
          <w:p w14:paraId="57965C9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3E6C33F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2CD1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452F24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2652F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4A4D5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4BFA5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AB8DEA7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291F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1E6C71C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45D" w:rsidRPr="008545D1" w14:paraId="2816EFCC" w14:textId="77777777" w:rsidTr="00F40FD0">
        <w:trPr>
          <w:trHeight w:val="20"/>
        </w:trPr>
        <w:tc>
          <w:tcPr>
            <w:tcW w:w="2790" w:type="dxa"/>
          </w:tcPr>
          <w:p w14:paraId="435166B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4DDD05F" w14:textId="0C7DDDEF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36" w:type="dxa"/>
          </w:tcPr>
          <w:p w14:paraId="6C8FA33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74E1CC" w14:textId="4B4F0B89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68073C21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9AA2D7" w14:textId="1BDBF23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65FEA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6E81454" w14:textId="61EB4ED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36" w:type="dxa"/>
          </w:tcPr>
          <w:p w14:paraId="7060C06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AC2A3E9" w14:textId="0608385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745D" w:rsidRPr="008545D1" w14:paraId="3CF312C7" w14:textId="77777777" w:rsidTr="00F40FD0">
        <w:trPr>
          <w:trHeight w:val="20"/>
        </w:trPr>
        <w:tc>
          <w:tcPr>
            <w:tcW w:w="2790" w:type="dxa"/>
          </w:tcPr>
          <w:p w14:paraId="12FA29E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226064B" w14:textId="56D9EB20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27CC256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C3455E" w14:textId="78CBED52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49116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92D3F43" w14:textId="6BA23AC0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E0B29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22F84F3" w14:textId="399C9FA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140C261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11CE7BD" w14:textId="220393B4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745D" w:rsidRPr="008545D1" w14:paraId="3B1EBB63" w14:textId="77777777" w:rsidTr="00F40FD0">
        <w:trPr>
          <w:trHeight w:val="20"/>
        </w:trPr>
        <w:tc>
          <w:tcPr>
            <w:tcW w:w="2790" w:type="dxa"/>
          </w:tcPr>
          <w:p w14:paraId="5424435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E377144" w14:textId="62AE4F3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0000F455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FA9FDF4" w14:textId="3C8C14E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803F6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E0D17CE" w14:textId="708E2E8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56F51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E05DA49" w14:textId="10E4343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5193F551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436F340" w14:textId="1F17FEB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BF745D" w:rsidRPr="008545D1" w14:paraId="0726B924" w14:textId="77777777" w:rsidTr="00F40FD0">
        <w:trPr>
          <w:trHeight w:val="20"/>
        </w:trPr>
        <w:tc>
          <w:tcPr>
            <w:tcW w:w="2790" w:type="dxa"/>
          </w:tcPr>
          <w:p w14:paraId="25079657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F1F451F" w14:textId="0B06CFDE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5DAB94F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7EDEB7" w14:textId="6DC03C4B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32C62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6E9B94B" w14:textId="6824134C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7618E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0A671FF" w14:textId="2402E28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0C7004D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75ED8B" w14:textId="5E496AD5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BF745D" w:rsidRPr="008545D1" w14:paraId="60F7CC73" w14:textId="77777777" w:rsidTr="00F40FD0">
        <w:trPr>
          <w:trHeight w:val="20"/>
        </w:trPr>
        <w:tc>
          <w:tcPr>
            <w:tcW w:w="2790" w:type="dxa"/>
          </w:tcPr>
          <w:p w14:paraId="7399486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A7ABB2E" w14:textId="728269BC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00</w:t>
            </w:r>
          </w:p>
        </w:tc>
        <w:tc>
          <w:tcPr>
            <w:tcW w:w="236" w:type="dxa"/>
          </w:tcPr>
          <w:p w14:paraId="316BBCF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D3DF142" w14:textId="1A86C445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9" w:type="dxa"/>
          </w:tcPr>
          <w:p w14:paraId="1C5D1F0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B7D5120" w14:textId="6E2C78E5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2,241</w:t>
            </w:r>
          </w:p>
        </w:tc>
        <w:tc>
          <w:tcPr>
            <w:tcW w:w="236" w:type="dxa"/>
          </w:tcPr>
          <w:p w14:paraId="519E07D3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9F0344" w14:textId="5EBABAAD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4,827</w:t>
            </w:r>
          </w:p>
        </w:tc>
        <w:tc>
          <w:tcPr>
            <w:tcW w:w="236" w:type="dxa"/>
          </w:tcPr>
          <w:p w14:paraId="0D4D2AD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64711321" w14:textId="3D63B48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</w:tr>
      <w:tr w:rsidR="00BF745D" w:rsidRPr="008545D1" w14:paraId="580A2C17" w14:textId="77777777" w:rsidTr="00F40FD0">
        <w:trPr>
          <w:trHeight w:val="20"/>
        </w:trPr>
        <w:tc>
          <w:tcPr>
            <w:tcW w:w="2790" w:type="dxa"/>
          </w:tcPr>
          <w:p w14:paraId="1D6B547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3993EFE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17881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051F8" w14:textId="0ACCA78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(541)</w:t>
            </w:r>
          </w:p>
        </w:tc>
        <w:tc>
          <w:tcPr>
            <w:tcW w:w="236" w:type="dxa"/>
          </w:tcPr>
          <w:p w14:paraId="22B5955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06ECA5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AB9242" w14:textId="0555B21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6D4B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EEF02D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7AE22B" w14:textId="524CECD6" w:rsidR="00BF745D" w:rsidRPr="008545D1" w:rsidRDefault="00BF745D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0D434D9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4FFEDE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36167" w14:textId="0955D05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(547)</w:t>
            </w:r>
          </w:p>
        </w:tc>
        <w:tc>
          <w:tcPr>
            <w:tcW w:w="236" w:type="dxa"/>
          </w:tcPr>
          <w:p w14:paraId="4BEC763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49803F53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745D" w:rsidRPr="008545D1" w14:paraId="79B37E40" w14:textId="77777777" w:rsidTr="00F40FD0">
        <w:trPr>
          <w:trHeight w:val="20"/>
        </w:trPr>
        <w:tc>
          <w:tcPr>
            <w:tcW w:w="2790" w:type="dxa"/>
          </w:tcPr>
          <w:p w14:paraId="194A5F8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3E6F9D" w14:textId="2C1337F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</w:tcPr>
          <w:p w14:paraId="574CCA2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F323A3" w14:textId="400E1F80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9" w:type="dxa"/>
          </w:tcPr>
          <w:p w14:paraId="05AB014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C5CCB33" w14:textId="0F8A1E6B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2,235</w:t>
            </w:r>
          </w:p>
        </w:tc>
        <w:tc>
          <w:tcPr>
            <w:tcW w:w="236" w:type="dxa"/>
          </w:tcPr>
          <w:p w14:paraId="5EEC252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45A9A98" w14:textId="4882658D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4,280</w:t>
            </w:r>
          </w:p>
        </w:tc>
        <w:tc>
          <w:tcPr>
            <w:tcW w:w="236" w:type="dxa"/>
          </w:tcPr>
          <w:p w14:paraId="42E986F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13ECACF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AF7806" w14:textId="77777777" w:rsidR="00DF7265" w:rsidRPr="00272DBB" w:rsidRDefault="00DF7265" w:rsidP="00DF7265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1080"/>
        <w:gridCol w:w="236"/>
        <w:gridCol w:w="1204"/>
        <w:gridCol w:w="236"/>
        <w:gridCol w:w="1024"/>
        <w:gridCol w:w="236"/>
        <w:gridCol w:w="1375"/>
        <w:gridCol w:w="9"/>
      </w:tblGrid>
      <w:tr w:rsidR="00F40FD0" w:rsidRPr="008545D1" w14:paraId="349629E3" w14:textId="77777777" w:rsidTr="00117D53">
        <w:trPr>
          <w:gridAfter w:val="1"/>
          <w:wAfter w:w="9" w:type="dxa"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8545D1" w:rsidRDefault="00F40FD0" w:rsidP="00471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vAlign w:val="bottom"/>
          </w:tcPr>
          <w:p w14:paraId="18CABBDF" w14:textId="595BE373" w:rsidR="00F40FD0" w:rsidRPr="008545D1" w:rsidRDefault="00F40FD0" w:rsidP="0047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8545D1" w14:paraId="75A86708" w14:textId="77777777" w:rsidTr="00117D53">
        <w:trPr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8545D1" w:rsidRDefault="009C5CD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8101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A3DDA7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83216C1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9FA2E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39925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20885F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C07732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8545D1" w14:paraId="34D31285" w14:textId="77777777" w:rsidTr="00117D53">
        <w:trPr>
          <w:gridAfter w:val="1"/>
          <w:wAfter w:w="9" w:type="dxa"/>
          <w:trHeight w:val="20"/>
        </w:trPr>
        <w:tc>
          <w:tcPr>
            <w:tcW w:w="3861" w:type="dxa"/>
          </w:tcPr>
          <w:p w14:paraId="4D57D2F9" w14:textId="20592F90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109ECED" w14:textId="328CB329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8545D1" w14:paraId="35A2D0D3" w14:textId="77777777" w:rsidTr="00117D53">
        <w:trPr>
          <w:trHeight w:val="20"/>
        </w:trPr>
        <w:tc>
          <w:tcPr>
            <w:tcW w:w="3861" w:type="dxa"/>
          </w:tcPr>
          <w:p w14:paraId="6ECA83AB" w14:textId="2D461129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C5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C59F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6A2A172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81474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035563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F645E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EA6D32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C0B87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4031753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8545D1" w14:paraId="19D79BFA" w14:textId="77777777" w:rsidTr="00117D53">
        <w:trPr>
          <w:trHeight w:val="20"/>
        </w:trPr>
        <w:tc>
          <w:tcPr>
            <w:tcW w:w="3861" w:type="dxa"/>
          </w:tcPr>
          <w:p w14:paraId="42320A4A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4C19858" w14:textId="4181A903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36" w:type="dxa"/>
          </w:tcPr>
          <w:p w14:paraId="61FE2B2D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249F7B" w14:textId="6E6556F9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F62CF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5072021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861F0" w14:textId="6D4E2477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1,27</w:t>
            </w:r>
            <w:r w:rsidR="00F62CF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88206C2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3F4A20C3" w14:textId="24BEBD5B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19</w:t>
            </w:r>
          </w:p>
        </w:tc>
      </w:tr>
      <w:tr w:rsidR="00321455" w:rsidRPr="008545D1" w14:paraId="76C350BE" w14:textId="77777777" w:rsidTr="00117D53">
        <w:trPr>
          <w:trHeight w:val="20"/>
        </w:trPr>
        <w:tc>
          <w:tcPr>
            <w:tcW w:w="3861" w:type="dxa"/>
          </w:tcPr>
          <w:p w14:paraId="7F879611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F94F8A0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2BBB5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800CD8" w14:textId="263DBFF1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98AB7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CB7CED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4600C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E657EEE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8545D1" w14:paraId="7D8C48C3" w14:textId="77777777" w:rsidTr="00F62CFF">
        <w:trPr>
          <w:trHeight w:val="281"/>
        </w:trPr>
        <w:tc>
          <w:tcPr>
            <w:tcW w:w="3861" w:type="dxa"/>
          </w:tcPr>
          <w:p w14:paraId="3DFD7286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F1F4EEE" w14:textId="004C3B2C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2F23C88B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3D670C" w14:textId="00FE2DB4" w:rsidR="00321455" w:rsidRPr="008545D1" w:rsidRDefault="0032145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A7201D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7A977" w14:textId="56ECAC44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168</w:t>
            </w:r>
          </w:p>
        </w:tc>
        <w:tc>
          <w:tcPr>
            <w:tcW w:w="236" w:type="dxa"/>
          </w:tcPr>
          <w:p w14:paraId="3B7D0529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63BC1F2" w14:textId="0EFACBD1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</w:tr>
      <w:tr w:rsidR="00321455" w:rsidRPr="008545D1" w14:paraId="0356870E" w14:textId="77777777" w:rsidTr="00117D53">
        <w:trPr>
          <w:trHeight w:val="20"/>
        </w:trPr>
        <w:tc>
          <w:tcPr>
            <w:tcW w:w="3861" w:type="dxa"/>
          </w:tcPr>
          <w:p w14:paraId="09D0579B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BD850A" w14:textId="539B55D8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6" w:type="dxa"/>
          </w:tcPr>
          <w:p w14:paraId="39A59F29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4FC959" w14:textId="5E7C80B9" w:rsidR="00321455" w:rsidRPr="008545D1" w:rsidRDefault="0032145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EC21C4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D82C27" w14:textId="2CF0B27D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72</w:t>
            </w:r>
          </w:p>
        </w:tc>
        <w:tc>
          <w:tcPr>
            <w:tcW w:w="236" w:type="dxa"/>
          </w:tcPr>
          <w:p w14:paraId="4B22A6BD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0B6380F2" w14:textId="66100D84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321455" w:rsidRPr="008545D1" w14:paraId="2E183451" w14:textId="77777777" w:rsidTr="00117D53">
        <w:trPr>
          <w:trHeight w:val="20"/>
        </w:trPr>
        <w:tc>
          <w:tcPr>
            <w:tcW w:w="3861" w:type="dxa"/>
          </w:tcPr>
          <w:p w14:paraId="2987CDF9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9F59189" w14:textId="42A41823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3CDD2AEF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2AD14A" w14:textId="1D85FF64" w:rsidR="00321455" w:rsidRPr="008545D1" w:rsidRDefault="0032145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C018A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C3D622" w14:textId="28FC2F97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42</w:t>
            </w:r>
          </w:p>
        </w:tc>
        <w:tc>
          <w:tcPr>
            <w:tcW w:w="236" w:type="dxa"/>
          </w:tcPr>
          <w:p w14:paraId="5CFACFBC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1D004307" w14:textId="7DCB67A8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</w:tr>
      <w:tr w:rsidR="00321455" w:rsidRPr="008545D1" w14:paraId="6100988B" w14:textId="77777777" w:rsidTr="00117D53">
        <w:trPr>
          <w:trHeight w:val="20"/>
        </w:trPr>
        <w:tc>
          <w:tcPr>
            <w:tcW w:w="3861" w:type="dxa"/>
          </w:tcPr>
          <w:p w14:paraId="719BD9EB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040C0E" w14:textId="04AE56C9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236" w:type="dxa"/>
          </w:tcPr>
          <w:p w14:paraId="4D4F15FB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09E4C6D" w14:textId="6ECEA1EF" w:rsidR="00321455" w:rsidRPr="008545D1" w:rsidRDefault="0032145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6B52F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4C19FC6" w14:textId="6DBA86F3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320</w:t>
            </w:r>
          </w:p>
        </w:tc>
        <w:tc>
          <w:tcPr>
            <w:tcW w:w="236" w:type="dxa"/>
          </w:tcPr>
          <w:p w14:paraId="131B1E4A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1265A892" w14:textId="380E7584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284</w:t>
            </w:r>
          </w:p>
        </w:tc>
      </w:tr>
      <w:tr w:rsidR="00321455" w:rsidRPr="00321455" w14:paraId="035F958A" w14:textId="77777777" w:rsidTr="00117D53">
        <w:trPr>
          <w:trHeight w:val="20"/>
        </w:trPr>
        <w:tc>
          <w:tcPr>
            <w:tcW w:w="3861" w:type="dxa"/>
          </w:tcPr>
          <w:p w14:paraId="6EE8EC7A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4F84E" w14:textId="46E5A1D1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1,019</w:t>
            </w:r>
          </w:p>
        </w:tc>
        <w:tc>
          <w:tcPr>
            <w:tcW w:w="236" w:type="dxa"/>
          </w:tcPr>
          <w:p w14:paraId="3776CF6F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9C32D8" w14:textId="18D243CF" w:rsidR="00321455" w:rsidRPr="00321455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E574383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C5D786" w14:textId="44F5C115" w:rsidR="00321455" w:rsidRPr="00321455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4EA0ED7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81BCE" w14:textId="1DBF0F17" w:rsidR="00321455" w:rsidRPr="00A90F6D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307</w:t>
            </w:r>
          </w:p>
        </w:tc>
      </w:tr>
      <w:tr w:rsidR="00321455" w:rsidRPr="008545D1" w14:paraId="267F0F6E" w14:textId="77777777" w:rsidTr="00117D53">
        <w:trPr>
          <w:trHeight w:val="20"/>
        </w:trPr>
        <w:tc>
          <w:tcPr>
            <w:tcW w:w="3861" w:type="dxa"/>
          </w:tcPr>
          <w:p w14:paraId="4EF6527A" w14:textId="35D114DD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6FF7D" w14:textId="1117DBAE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  <w:tc>
          <w:tcPr>
            <w:tcW w:w="236" w:type="dxa"/>
          </w:tcPr>
          <w:p w14:paraId="1F445134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78A85F" w14:textId="7D8EF7D4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60E020D2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58101A" w14:textId="03428793" w:rsidR="00321455" w:rsidRPr="008545D1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sz w:val="28"/>
                <w:szCs w:val="28"/>
              </w:rPr>
              <w:t xml:space="preserve"> (307)</w:t>
            </w:r>
          </w:p>
        </w:tc>
        <w:tc>
          <w:tcPr>
            <w:tcW w:w="236" w:type="dxa"/>
          </w:tcPr>
          <w:p w14:paraId="7A6E79ED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B487A0C" w14:textId="77777777" w:rsidR="00321455" w:rsidRPr="00321455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8545D1" w14:paraId="27970C81" w14:textId="77777777" w:rsidTr="00117D53">
        <w:trPr>
          <w:trHeight w:val="20"/>
        </w:trPr>
        <w:tc>
          <w:tcPr>
            <w:tcW w:w="3861" w:type="dxa"/>
          </w:tcPr>
          <w:p w14:paraId="737FA62E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72DE6" w14:textId="1C099ED1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36" w:type="dxa"/>
          </w:tcPr>
          <w:p w14:paraId="2B487559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55B2051" w14:textId="2BE65D08" w:rsidR="00321455" w:rsidRPr="00321455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3F36958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C1D04FF" w14:textId="48C11222" w:rsidR="00321455" w:rsidRPr="00321455" w:rsidRDefault="0032145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F62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0055950A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E435169" w14:textId="77777777" w:rsidR="00321455" w:rsidRPr="008545D1" w:rsidRDefault="00321455" w:rsidP="0032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8C76D2E" w14:textId="77777777" w:rsidR="00DF7265" w:rsidRPr="00B3693A" w:rsidRDefault="00DF7265" w:rsidP="00DF7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204"/>
        <w:gridCol w:w="236"/>
        <w:gridCol w:w="1024"/>
        <w:gridCol w:w="236"/>
        <w:gridCol w:w="1384"/>
      </w:tblGrid>
      <w:tr w:rsidR="009C5CD5" w:rsidRPr="008545D1" w14:paraId="7FBC9AB3" w14:textId="77777777" w:rsidTr="00117D53">
        <w:trPr>
          <w:trHeight w:val="20"/>
        </w:trPr>
        <w:tc>
          <w:tcPr>
            <w:tcW w:w="3870" w:type="dxa"/>
          </w:tcPr>
          <w:p w14:paraId="53383FF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FFB8C0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6B39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6925AB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F072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B259D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2DF59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F342D5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8545D1" w14:paraId="52D3582F" w14:textId="77777777" w:rsidTr="00117D53">
        <w:trPr>
          <w:trHeight w:val="20"/>
        </w:trPr>
        <w:tc>
          <w:tcPr>
            <w:tcW w:w="3870" w:type="dxa"/>
          </w:tcPr>
          <w:p w14:paraId="0187D06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25286D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430B98E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991AF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  <w:tc>
          <w:tcPr>
            <w:tcW w:w="236" w:type="dxa"/>
          </w:tcPr>
          <w:p w14:paraId="39AC010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B0ED3F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236" w:type="dxa"/>
          </w:tcPr>
          <w:p w14:paraId="1C8A531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1A284F5" w14:textId="77777777" w:rsidR="009C5CD5" w:rsidRPr="008545D1" w:rsidRDefault="009C5CD5" w:rsidP="00A90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9C5CD5" w:rsidRPr="008545D1" w14:paraId="0520F4BD" w14:textId="77777777" w:rsidTr="00117D53">
        <w:trPr>
          <w:trHeight w:val="20"/>
        </w:trPr>
        <w:tc>
          <w:tcPr>
            <w:tcW w:w="3870" w:type="dxa"/>
          </w:tcPr>
          <w:p w14:paraId="10EAF13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2034D71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CA72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73DCB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821C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65282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193F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564EF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8545D1" w14:paraId="020F1867" w14:textId="77777777" w:rsidTr="00117D53">
        <w:trPr>
          <w:trHeight w:val="20"/>
        </w:trPr>
        <w:tc>
          <w:tcPr>
            <w:tcW w:w="3870" w:type="dxa"/>
          </w:tcPr>
          <w:p w14:paraId="5C59AC4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7342EA2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27EDF82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3C93A0" w14:textId="77777777" w:rsidR="009C5CD5" w:rsidRPr="008545D1" w:rsidRDefault="009C5CD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F83A5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E3E870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5558E4A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49D8C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C5CD5" w:rsidRPr="008545D1" w14:paraId="6E848C7E" w14:textId="77777777" w:rsidTr="00117D53">
        <w:trPr>
          <w:trHeight w:val="20"/>
        </w:trPr>
        <w:tc>
          <w:tcPr>
            <w:tcW w:w="3870" w:type="dxa"/>
          </w:tcPr>
          <w:p w14:paraId="1827D86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BA67922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4C81EC4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AFD5559" w14:textId="77777777" w:rsidR="009C5CD5" w:rsidRPr="008545D1" w:rsidRDefault="009C5CD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BFF9C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DEBF01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0A52768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89A323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C5CD5" w:rsidRPr="008545D1" w14:paraId="427FDA91" w14:textId="77777777" w:rsidTr="00117D53">
        <w:trPr>
          <w:trHeight w:val="20"/>
        </w:trPr>
        <w:tc>
          <w:tcPr>
            <w:tcW w:w="3870" w:type="dxa"/>
          </w:tcPr>
          <w:p w14:paraId="6E0E9FE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21A458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04E929D4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D09EFB" w14:textId="77777777" w:rsidR="009C5CD5" w:rsidRPr="008545D1" w:rsidRDefault="009C5CD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6FF4C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0E37DC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5281A3E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27A8CF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9C5CD5" w:rsidRPr="008545D1" w14:paraId="1D4AB237" w14:textId="77777777" w:rsidTr="00117D53">
        <w:trPr>
          <w:trHeight w:val="20"/>
        </w:trPr>
        <w:tc>
          <w:tcPr>
            <w:tcW w:w="3870" w:type="dxa"/>
          </w:tcPr>
          <w:p w14:paraId="3DF0D4E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46EC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1FBB498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576DB52" w14:textId="77777777" w:rsidR="009C5CD5" w:rsidRPr="008545D1" w:rsidRDefault="009C5CD5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C8A8B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BFE2D3B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411A10D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005E5B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9C5CD5" w:rsidRPr="008545D1" w14:paraId="4C369D77" w14:textId="77777777" w:rsidTr="00117D53">
        <w:trPr>
          <w:trHeight w:val="20"/>
        </w:trPr>
        <w:tc>
          <w:tcPr>
            <w:tcW w:w="3870" w:type="dxa"/>
          </w:tcPr>
          <w:p w14:paraId="55A3B0C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C2E452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1,084</w:t>
            </w:r>
          </w:p>
        </w:tc>
        <w:tc>
          <w:tcPr>
            <w:tcW w:w="236" w:type="dxa"/>
          </w:tcPr>
          <w:p w14:paraId="66BDDF9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45B48A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1,047</w:t>
            </w:r>
          </w:p>
        </w:tc>
        <w:tc>
          <w:tcPr>
            <w:tcW w:w="236" w:type="dxa"/>
          </w:tcPr>
          <w:p w14:paraId="7CFF32B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5488C16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2,131</w:t>
            </w:r>
          </w:p>
        </w:tc>
        <w:tc>
          <w:tcPr>
            <w:tcW w:w="236" w:type="dxa"/>
          </w:tcPr>
          <w:p w14:paraId="2B33157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1CB382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  <w:tr w:rsidR="009C5CD5" w:rsidRPr="008545D1" w14:paraId="7B86F2D9" w14:textId="77777777" w:rsidTr="00117D53">
        <w:trPr>
          <w:trHeight w:val="20"/>
        </w:trPr>
        <w:tc>
          <w:tcPr>
            <w:tcW w:w="3870" w:type="dxa"/>
          </w:tcPr>
          <w:p w14:paraId="5071EB45" w14:textId="0423BEFE" w:rsidR="009C5CD5" w:rsidRPr="008545D1" w:rsidRDefault="009C5CD5" w:rsidP="00B3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30EE8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236" w:type="dxa"/>
          </w:tcPr>
          <w:p w14:paraId="7C3B08B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0DF094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68D3197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CCB5C86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  <w:tc>
          <w:tcPr>
            <w:tcW w:w="236" w:type="dxa"/>
          </w:tcPr>
          <w:p w14:paraId="50A9781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71DF0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5CD5" w:rsidRPr="008545D1" w14:paraId="19FD8BC7" w14:textId="77777777" w:rsidTr="00117D53">
        <w:trPr>
          <w:trHeight w:val="20"/>
        </w:trPr>
        <w:tc>
          <w:tcPr>
            <w:tcW w:w="3870" w:type="dxa"/>
          </w:tcPr>
          <w:p w14:paraId="031F7C1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E7A78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36" w:type="dxa"/>
          </w:tcPr>
          <w:p w14:paraId="771238C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2B7699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1,041</w:t>
            </w:r>
          </w:p>
        </w:tc>
        <w:tc>
          <w:tcPr>
            <w:tcW w:w="236" w:type="dxa"/>
          </w:tcPr>
          <w:p w14:paraId="215B0FF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D7F3F9B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1,776</w:t>
            </w:r>
          </w:p>
        </w:tc>
        <w:tc>
          <w:tcPr>
            <w:tcW w:w="236" w:type="dxa"/>
          </w:tcPr>
          <w:p w14:paraId="55B7F9D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F8B9D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8A6EBE" w14:textId="77777777" w:rsidR="00B3693A" w:rsidRPr="00AF5769" w:rsidRDefault="00B3693A">
      <w:pPr>
        <w:rPr>
          <w:sz w:val="24"/>
          <w:szCs w:val="24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670549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77777777" w:rsidR="00670549" w:rsidRPr="00670549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9FE" w:rsidRPr="00670549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2C59FE" w:rsidRPr="00670549" w:rsidRDefault="002C59FE" w:rsidP="002C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615F196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" w:type="dxa"/>
          </w:tcPr>
          <w:p w14:paraId="1B469298" w14:textId="7777777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6763D114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67054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384CF736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60168B34" w14:textId="7777777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76DEE57B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67054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2C59FE" w:rsidRPr="00670549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2C59FE" w:rsidRPr="00670549" w:rsidRDefault="002C59FE" w:rsidP="002C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36C4FFA8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4" w:type="dxa"/>
          </w:tcPr>
          <w:p w14:paraId="641DF7F1" w14:textId="7777777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17E88928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8" w:type="dxa"/>
          </w:tcPr>
          <w:p w14:paraId="463D634F" w14:textId="7777777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295C5EDC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1186327" w14:textId="7777777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5BE73CE7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C59FE" w:rsidRPr="00670549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2C59FE" w:rsidRPr="00670549" w:rsidRDefault="002C59FE" w:rsidP="002C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2C59FE" w:rsidRPr="00670549" w:rsidRDefault="002C59FE" w:rsidP="002C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657F3" w:rsidRPr="00670549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3657F3" w:rsidRPr="00EB0473" w:rsidRDefault="003657F3" w:rsidP="0036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B047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6E3CDBE4" w:rsidR="003657F3" w:rsidRPr="00670549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540 </w:t>
            </w:r>
          </w:p>
        </w:tc>
        <w:tc>
          <w:tcPr>
            <w:tcW w:w="234" w:type="dxa"/>
          </w:tcPr>
          <w:p w14:paraId="56FE3AA4" w14:textId="77777777" w:rsidR="003657F3" w:rsidRPr="003657F3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5C45F3DC" w:rsidR="003657F3" w:rsidRPr="00670549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689 </w:t>
            </w:r>
          </w:p>
        </w:tc>
        <w:tc>
          <w:tcPr>
            <w:tcW w:w="228" w:type="dxa"/>
          </w:tcPr>
          <w:p w14:paraId="4B1474C0" w14:textId="77777777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70544D6E" w:rsidR="003657F3" w:rsidRPr="00670549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23</w:t>
            </w:r>
            <w:r w:rsidR="0033395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0E54A62" w14:textId="77777777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2BB18D40" w:rsidR="003657F3" w:rsidRPr="00670549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408</w:t>
            </w:r>
          </w:p>
        </w:tc>
      </w:tr>
      <w:tr w:rsidR="003657F3" w:rsidRPr="00670549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7054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6055A273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(8)</w:t>
            </w:r>
          </w:p>
        </w:tc>
        <w:tc>
          <w:tcPr>
            <w:tcW w:w="234" w:type="dxa"/>
          </w:tcPr>
          <w:p w14:paraId="61A7BB3F" w14:textId="77777777" w:rsidR="003657F3" w:rsidRPr="003657F3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25DE13E2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(51)</w:t>
            </w:r>
          </w:p>
        </w:tc>
        <w:tc>
          <w:tcPr>
            <w:tcW w:w="228" w:type="dxa"/>
          </w:tcPr>
          <w:p w14:paraId="4A1DADCD" w14:textId="77777777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33DF2499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(1</w:t>
            </w:r>
            <w:r w:rsidR="0033395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65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02C9B987" w:rsidR="003657F3" w:rsidRPr="00670549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sz w:val="28"/>
                <w:szCs w:val="28"/>
              </w:rPr>
              <w:t xml:space="preserve"> (53)</w:t>
            </w:r>
          </w:p>
        </w:tc>
      </w:tr>
      <w:tr w:rsidR="003657F3" w:rsidRPr="00670549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3657F3" w:rsidRPr="00670549" w:rsidRDefault="003657F3" w:rsidP="0036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0DBC7697" w:rsidR="003657F3" w:rsidRPr="003657F3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244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  <w:r w:rsidRPr="00365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4" w:type="dxa"/>
          </w:tcPr>
          <w:p w14:paraId="203090F8" w14:textId="77777777" w:rsidR="003657F3" w:rsidRPr="003657F3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06C33973" w:rsidR="003657F3" w:rsidRPr="003657F3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5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638 </w:t>
            </w:r>
          </w:p>
        </w:tc>
        <w:tc>
          <w:tcPr>
            <w:tcW w:w="228" w:type="dxa"/>
          </w:tcPr>
          <w:p w14:paraId="75FD2EFF" w14:textId="77777777" w:rsidR="003657F3" w:rsidRPr="003657F3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1BC8DC49" w:rsidR="003657F3" w:rsidRPr="003657F3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244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36" w:type="dxa"/>
          </w:tcPr>
          <w:p w14:paraId="0CFFC6FD" w14:textId="77777777" w:rsidR="003657F3" w:rsidRPr="003657F3" w:rsidRDefault="003657F3" w:rsidP="0036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219146B3" w:rsidR="003657F3" w:rsidRPr="003657F3" w:rsidRDefault="003657F3" w:rsidP="0024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5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355 </w:t>
            </w:r>
          </w:p>
        </w:tc>
      </w:tr>
    </w:tbl>
    <w:p w14:paraId="1653A802" w14:textId="567BA70E" w:rsidR="00DF7265" w:rsidRPr="00272DBB" w:rsidRDefault="00DF7265" w:rsidP="00DF7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226113D1" w14:textId="77777777" w:rsidR="00DF7265" w:rsidRPr="00B3693A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64"/>
        <w:gridCol w:w="1516"/>
        <w:gridCol w:w="1528"/>
        <w:gridCol w:w="257"/>
        <w:gridCol w:w="1432"/>
        <w:gridCol w:w="241"/>
        <w:gridCol w:w="1422"/>
      </w:tblGrid>
      <w:tr w:rsidR="00DF7265" w:rsidRPr="00950205" w14:paraId="3FBB5ECF" w14:textId="77777777" w:rsidTr="005E4962">
        <w:trPr>
          <w:tblHeader/>
        </w:trPr>
        <w:tc>
          <w:tcPr>
            <w:tcW w:w="2790" w:type="dxa"/>
            <w:vAlign w:val="bottom"/>
          </w:tcPr>
          <w:p w14:paraId="0142108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807EC1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028B940D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76C7" w:rsidRPr="00950205" w14:paraId="69E5BC37" w14:textId="77777777" w:rsidTr="005E4962">
        <w:trPr>
          <w:tblHeader/>
        </w:trPr>
        <w:tc>
          <w:tcPr>
            <w:tcW w:w="2790" w:type="dxa"/>
            <w:vAlign w:val="bottom"/>
          </w:tcPr>
          <w:p w14:paraId="12310BDD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EA0CD89" w14:textId="1302CC32" w:rsidR="006076C7" w:rsidRPr="00E232AA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79FA0012" w14:textId="77777777" w:rsidR="006076C7" w:rsidRPr="002A1AE8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bottom"/>
          </w:tcPr>
          <w:p w14:paraId="06E1A3C2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9540EA3" w14:textId="70225FE8" w:rsidR="006076C7" w:rsidRPr="00950205" w:rsidRDefault="008C544A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48C24FCB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617BEAA6" w14:textId="40F5B744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076C7" w:rsidRPr="00950205" w14:paraId="1956A347" w14:textId="77777777" w:rsidTr="005E4962">
        <w:trPr>
          <w:tblHeader/>
        </w:trPr>
        <w:tc>
          <w:tcPr>
            <w:tcW w:w="2790" w:type="dxa"/>
          </w:tcPr>
          <w:p w14:paraId="2D7288FC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DFE00D1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34722087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76C7" w:rsidRPr="00950205" w14:paraId="697C4411" w14:textId="77777777" w:rsidTr="005E4962">
        <w:trPr>
          <w:tblHeader/>
        </w:trPr>
        <w:tc>
          <w:tcPr>
            <w:tcW w:w="2790" w:type="dxa"/>
          </w:tcPr>
          <w:p w14:paraId="2BC2922B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26E3803" w14:textId="6D6055CE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967B45D" w14:textId="493F3861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58" w:type="dxa"/>
            <w:vAlign w:val="center"/>
          </w:tcPr>
          <w:p w14:paraId="5A7F357E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D33F737" w14:textId="2F7ECE18" w:rsidR="006076C7" w:rsidRPr="00950205" w:rsidRDefault="00BE6FC0" w:rsidP="00B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41" w:type="dxa"/>
          </w:tcPr>
          <w:p w14:paraId="2D9FEE05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B7B0503" w14:textId="386558E2" w:rsidR="006076C7" w:rsidRPr="00950205" w:rsidRDefault="00BE6FC0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6076C7" w:rsidRPr="00950205" w14:paraId="28CD4E33" w14:textId="77777777" w:rsidTr="005E4962">
        <w:trPr>
          <w:tblHeader/>
        </w:trPr>
        <w:tc>
          <w:tcPr>
            <w:tcW w:w="2790" w:type="dxa"/>
          </w:tcPr>
          <w:p w14:paraId="5F4C234E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6F34D18" w14:textId="23C8B028" w:rsidR="006076C7" w:rsidRPr="00E232AA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EE13875" w14:textId="0FDD2738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8" w:type="dxa"/>
            <w:vAlign w:val="center"/>
          </w:tcPr>
          <w:p w14:paraId="613FB6D2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645579B8" w14:textId="1D01CA23" w:rsidR="006076C7" w:rsidRPr="00950205" w:rsidRDefault="00BE6FC0" w:rsidP="00B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41" w:type="dxa"/>
          </w:tcPr>
          <w:p w14:paraId="3E2B631B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185E5CB" w14:textId="230FA5E7" w:rsidR="006076C7" w:rsidRPr="00950205" w:rsidRDefault="00BE6FC0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F7265" w:rsidRPr="00950205" w14:paraId="07AE1A9F" w14:textId="77777777" w:rsidTr="005E4962">
        <w:trPr>
          <w:tblHeader/>
        </w:trPr>
        <w:tc>
          <w:tcPr>
            <w:tcW w:w="2790" w:type="dxa"/>
          </w:tcPr>
          <w:p w14:paraId="0804C7A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3A6CEA0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5BC30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7E558FE6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337E58C6" w14:textId="68B469B1" w:rsidR="00DF7265" w:rsidRPr="00950205" w:rsidRDefault="00BE6FC0" w:rsidP="0024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120854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7A5334F" w14:textId="5CA0F823" w:rsidR="00DF7265" w:rsidRPr="00950205" w:rsidRDefault="00BE6FC0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950205" w14:paraId="0A5FA441" w14:textId="77777777" w:rsidTr="005E4962">
        <w:trPr>
          <w:tblHeader/>
        </w:trPr>
        <w:tc>
          <w:tcPr>
            <w:tcW w:w="2790" w:type="dxa"/>
          </w:tcPr>
          <w:p w14:paraId="3D3FECBA" w14:textId="77777777" w:rsidR="00DF7265" w:rsidRPr="004A1E9E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5869606E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A53307" w14:textId="3875AE19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8" w:type="dxa"/>
            <w:vAlign w:val="center"/>
          </w:tcPr>
          <w:p w14:paraId="25A36FE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9D5E1" w14:textId="4E5E349A" w:rsidR="00DF7265" w:rsidRPr="00BE6FC0" w:rsidRDefault="00BE6FC0" w:rsidP="00BE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6F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(91)</w:t>
            </w:r>
          </w:p>
        </w:tc>
        <w:tc>
          <w:tcPr>
            <w:tcW w:w="241" w:type="dxa"/>
          </w:tcPr>
          <w:p w14:paraId="365ED91A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FBB9568" w14:textId="5EA77215" w:rsidR="00DF7265" w:rsidRPr="00950205" w:rsidRDefault="00BE6FC0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</w:tr>
    </w:tbl>
    <w:p w14:paraId="122D13A1" w14:textId="77777777" w:rsidR="00DF7265" w:rsidRPr="00AC6751" w:rsidRDefault="00DF7265" w:rsidP="00DF726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66"/>
        <w:gridCol w:w="1513"/>
        <w:gridCol w:w="1528"/>
        <w:gridCol w:w="258"/>
        <w:gridCol w:w="1432"/>
        <w:gridCol w:w="241"/>
        <w:gridCol w:w="1422"/>
      </w:tblGrid>
      <w:tr w:rsidR="00DF7265" w:rsidRPr="00950205" w14:paraId="7064ED0F" w14:textId="77777777" w:rsidTr="006C3463">
        <w:trPr>
          <w:tblHeader/>
        </w:trPr>
        <w:tc>
          <w:tcPr>
            <w:tcW w:w="2766" w:type="dxa"/>
            <w:vAlign w:val="bottom"/>
          </w:tcPr>
          <w:p w14:paraId="6656BBF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</w:tcPr>
          <w:p w14:paraId="2874C5B9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5"/>
            <w:vAlign w:val="bottom"/>
          </w:tcPr>
          <w:p w14:paraId="22D21463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463" w:rsidRPr="00950205" w14:paraId="37996215" w14:textId="77777777" w:rsidTr="006C3463">
        <w:trPr>
          <w:tblHeader/>
        </w:trPr>
        <w:tc>
          <w:tcPr>
            <w:tcW w:w="2766" w:type="dxa"/>
            <w:vAlign w:val="bottom"/>
          </w:tcPr>
          <w:p w14:paraId="6AE74325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3" w:type="dxa"/>
            <w:vAlign w:val="bottom"/>
          </w:tcPr>
          <w:p w14:paraId="4507D575" w14:textId="71131231" w:rsidR="006C3463" w:rsidRPr="00E232AA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bottom"/>
          </w:tcPr>
          <w:p w14:paraId="5894BC73" w14:textId="77777777" w:rsidR="006C3463" w:rsidRPr="002A1AE8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5D0E648A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0C33D708" w14:textId="6F645B26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41" w:type="dxa"/>
          </w:tcPr>
          <w:p w14:paraId="3BCCF9AA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bottom"/>
          </w:tcPr>
          <w:p w14:paraId="4192CB98" w14:textId="66704779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3463" w:rsidRPr="00950205" w14:paraId="5E887AE8" w14:textId="77777777" w:rsidTr="006C3463">
        <w:trPr>
          <w:tblHeader/>
        </w:trPr>
        <w:tc>
          <w:tcPr>
            <w:tcW w:w="2766" w:type="dxa"/>
          </w:tcPr>
          <w:p w14:paraId="12548DA2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</w:tcPr>
          <w:p w14:paraId="50CA36B3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5"/>
            <w:vAlign w:val="center"/>
          </w:tcPr>
          <w:p w14:paraId="78A1495D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3463" w:rsidRPr="00950205" w14:paraId="6E511369" w14:textId="77777777" w:rsidTr="006C3463">
        <w:trPr>
          <w:tblHeader/>
        </w:trPr>
        <w:tc>
          <w:tcPr>
            <w:tcW w:w="2766" w:type="dxa"/>
          </w:tcPr>
          <w:p w14:paraId="34DFF584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3" w:type="dxa"/>
          </w:tcPr>
          <w:p w14:paraId="0EDA9DA0" w14:textId="03ADCA08" w:rsidR="006C3463" w:rsidRPr="006C3463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</w:tcPr>
          <w:p w14:paraId="73DDC057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58" w:type="dxa"/>
            <w:vAlign w:val="center"/>
          </w:tcPr>
          <w:p w14:paraId="1D28B2CF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</w:tcPr>
          <w:p w14:paraId="3D606393" w14:textId="00D18B84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070A">
              <w:rPr>
                <w:rFonts w:asciiTheme="majorBidi" w:hAnsiTheme="majorBidi" w:cstheme="majorBidi"/>
                <w:sz w:val="30"/>
                <w:szCs w:val="30"/>
              </w:rPr>
              <w:t xml:space="preserve"> (16)</w:t>
            </w:r>
          </w:p>
        </w:tc>
        <w:tc>
          <w:tcPr>
            <w:tcW w:w="241" w:type="dxa"/>
          </w:tcPr>
          <w:p w14:paraId="35D8D6F8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BBB664" w14:textId="49660976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070A">
              <w:rPr>
                <w:rFonts w:asciiTheme="majorBidi" w:hAnsiTheme="majorBidi" w:cstheme="majorBidi"/>
                <w:sz w:val="30"/>
                <w:szCs w:val="30"/>
              </w:rPr>
              <w:t xml:space="preserve"> 463</w:t>
            </w:r>
          </w:p>
        </w:tc>
      </w:tr>
      <w:tr w:rsidR="006C3463" w:rsidRPr="00950205" w14:paraId="5F52AD51" w14:textId="77777777" w:rsidTr="006C3463">
        <w:trPr>
          <w:tblHeader/>
        </w:trPr>
        <w:tc>
          <w:tcPr>
            <w:tcW w:w="2766" w:type="dxa"/>
          </w:tcPr>
          <w:p w14:paraId="3762915D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3" w:type="dxa"/>
          </w:tcPr>
          <w:p w14:paraId="5B6F7E1E" w14:textId="3D2C3B7F" w:rsidR="006C3463" w:rsidRPr="00E232AA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</w:tcPr>
          <w:p w14:paraId="5F461CDD" w14:textId="1084381E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1FCE2D91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32" w:type="dxa"/>
          </w:tcPr>
          <w:p w14:paraId="43B6E100" w14:textId="5D4FB4C5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41" w:type="dxa"/>
          </w:tcPr>
          <w:p w14:paraId="59E2A839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75C69C6" w14:textId="3736B75A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07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28070A" w:rsidRPr="00950205" w14:paraId="09D42DCE" w14:textId="77777777" w:rsidTr="006C3463">
        <w:trPr>
          <w:tblHeader/>
        </w:trPr>
        <w:tc>
          <w:tcPr>
            <w:tcW w:w="2766" w:type="dxa"/>
          </w:tcPr>
          <w:p w14:paraId="01CFD4D8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513" w:type="dxa"/>
          </w:tcPr>
          <w:p w14:paraId="1D2522D6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34B62058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4A03AE14" w14:textId="77777777" w:rsidR="0028070A" w:rsidRPr="00950205" w:rsidRDefault="0028070A" w:rsidP="0028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32" w:type="dxa"/>
          </w:tcPr>
          <w:p w14:paraId="0A3A1481" w14:textId="495030EE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070A">
              <w:rPr>
                <w:rFonts w:asciiTheme="majorBidi" w:hAnsiTheme="majorBidi" w:cstheme="majorBidi"/>
                <w:sz w:val="30"/>
                <w:szCs w:val="30"/>
              </w:rPr>
              <w:t xml:space="preserve"> (5)</w:t>
            </w:r>
          </w:p>
        </w:tc>
        <w:tc>
          <w:tcPr>
            <w:tcW w:w="241" w:type="dxa"/>
          </w:tcPr>
          <w:p w14:paraId="7131472B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A842034" w14:textId="73BF750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070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28070A" w:rsidRPr="00950205" w14:paraId="21802366" w14:textId="77777777" w:rsidTr="006C3463">
        <w:trPr>
          <w:tblHeader/>
        </w:trPr>
        <w:tc>
          <w:tcPr>
            <w:tcW w:w="2766" w:type="dxa"/>
          </w:tcPr>
          <w:p w14:paraId="2BEDF32E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3" w:type="dxa"/>
          </w:tcPr>
          <w:p w14:paraId="62970027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55EDCD34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EE63975" w14:textId="77777777" w:rsidR="0028070A" w:rsidRPr="00950205" w:rsidRDefault="0028070A" w:rsidP="0028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32" w:type="dxa"/>
          </w:tcPr>
          <w:p w14:paraId="0136F0C2" w14:textId="3D94684F" w:rsidR="0028070A" w:rsidRPr="00950205" w:rsidRDefault="0028070A" w:rsidP="0024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070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1" w:type="dxa"/>
          </w:tcPr>
          <w:p w14:paraId="33BEFF3F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152D347" w14:textId="6F145FCE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070A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</w:p>
        </w:tc>
      </w:tr>
      <w:tr w:rsidR="0028070A" w:rsidRPr="00950205" w14:paraId="4C67851B" w14:textId="77777777" w:rsidTr="006C3463">
        <w:trPr>
          <w:tblHeader/>
        </w:trPr>
        <w:tc>
          <w:tcPr>
            <w:tcW w:w="2766" w:type="dxa"/>
          </w:tcPr>
          <w:p w14:paraId="4BDABEB2" w14:textId="77777777" w:rsidR="0028070A" w:rsidRPr="004A1E9E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</w:tcPr>
          <w:p w14:paraId="21D286D0" w14:textId="77777777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8C5E" w14:textId="10F234BD" w:rsidR="0028070A" w:rsidRPr="00950205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="00943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7237AB77" w14:textId="77777777" w:rsidR="0028070A" w:rsidRPr="00950205" w:rsidRDefault="0028070A" w:rsidP="0028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5CB9F2B5" w14:textId="04A79187" w:rsidR="0028070A" w:rsidRPr="0028070A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0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33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  <w:r w:rsidRPr="00280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4A0FAF8" w14:textId="77777777" w:rsidR="0028070A" w:rsidRPr="0028070A" w:rsidRDefault="0028070A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EC8E78B" w14:textId="201A8C32" w:rsidR="0028070A" w:rsidRPr="0028070A" w:rsidRDefault="00333954" w:rsidP="0028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</w:tr>
    </w:tbl>
    <w:p w14:paraId="315CBB32" w14:textId="77777777" w:rsidR="00DF7265" w:rsidRPr="00AC6751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233694B9" w14:textId="77777777" w:rsidTr="005E4962">
        <w:trPr>
          <w:tblHeader/>
        </w:trPr>
        <w:tc>
          <w:tcPr>
            <w:tcW w:w="2790" w:type="dxa"/>
            <w:vAlign w:val="bottom"/>
          </w:tcPr>
          <w:p w14:paraId="4D862EA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B88D11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56089B31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6C7" w:rsidRPr="00950205" w14:paraId="6E86E049" w14:textId="77777777" w:rsidTr="005E4962">
        <w:trPr>
          <w:tblHeader/>
        </w:trPr>
        <w:tc>
          <w:tcPr>
            <w:tcW w:w="2790" w:type="dxa"/>
            <w:vAlign w:val="bottom"/>
          </w:tcPr>
          <w:p w14:paraId="7FF44296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8AB7C56" w14:textId="6D372AE1" w:rsidR="006076C7" w:rsidRPr="00E232AA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5CDD538" w14:textId="77777777" w:rsidR="006076C7" w:rsidRPr="000C7056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bottom"/>
          </w:tcPr>
          <w:p w14:paraId="0479A75B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A15F1A6" w14:textId="481985AB" w:rsidR="006076C7" w:rsidRPr="00950205" w:rsidRDefault="008C544A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46E451DC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025359F" w14:textId="37256980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076C7" w:rsidRPr="00950205" w14:paraId="3302CAFD" w14:textId="77777777" w:rsidTr="005E4962">
        <w:trPr>
          <w:tblHeader/>
        </w:trPr>
        <w:tc>
          <w:tcPr>
            <w:tcW w:w="2790" w:type="dxa"/>
          </w:tcPr>
          <w:p w14:paraId="47575451" w14:textId="77777777" w:rsidR="006076C7" w:rsidRPr="00950205" w:rsidRDefault="006076C7" w:rsidP="00607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4A94BE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54393DC0" w14:textId="77777777" w:rsidR="006076C7" w:rsidRPr="00950205" w:rsidRDefault="006076C7" w:rsidP="0060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3463" w:rsidRPr="00950205" w14:paraId="6D260CEB" w14:textId="77777777" w:rsidTr="006A09DA">
        <w:trPr>
          <w:tblHeader/>
        </w:trPr>
        <w:tc>
          <w:tcPr>
            <w:tcW w:w="2790" w:type="dxa"/>
          </w:tcPr>
          <w:p w14:paraId="0D321664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5591C2EF" w14:textId="77BEBC92" w:rsidR="006C3463" w:rsidRPr="006C3463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53F02509" w14:textId="69BF572F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8" w:type="dxa"/>
            <w:vAlign w:val="center"/>
          </w:tcPr>
          <w:p w14:paraId="3EC9BEC9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A8E9CD" w14:textId="13A8EC6A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6E9">
              <w:rPr>
                <w:rFonts w:asciiTheme="majorBidi" w:hAnsiTheme="majorBidi" w:cstheme="majorBidi"/>
                <w:sz w:val="30"/>
                <w:szCs w:val="30"/>
              </w:rPr>
              <w:t xml:space="preserve"> (48)</w:t>
            </w:r>
          </w:p>
        </w:tc>
        <w:tc>
          <w:tcPr>
            <w:tcW w:w="241" w:type="dxa"/>
          </w:tcPr>
          <w:p w14:paraId="571E53EF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186D855" w14:textId="5282537B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6E9">
              <w:rPr>
                <w:rFonts w:asciiTheme="majorBidi" w:hAnsiTheme="majorBidi" w:cstheme="majorBidi"/>
                <w:sz w:val="30"/>
                <w:szCs w:val="30"/>
              </w:rPr>
              <w:t xml:space="preserve"> 301 </w:t>
            </w:r>
          </w:p>
        </w:tc>
      </w:tr>
      <w:tr w:rsidR="006C3463" w:rsidRPr="00950205" w14:paraId="42D13B4E" w14:textId="77777777" w:rsidTr="006A09DA">
        <w:trPr>
          <w:tblHeader/>
        </w:trPr>
        <w:tc>
          <w:tcPr>
            <w:tcW w:w="2790" w:type="dxa"/>
          </w:tcPr>
          <w:p w14:paraId="67CA7D9E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E42061D" w14:textId="3D7BF7DB" w:rsidR="006C3463" w:rsidRPr="00E232AA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25F18012" w14:textId="440634FC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8" w:type="dxa"/>
            <w:vAlign w:val="center"/>
          </w:tcPr>
          <w:p w14:paraId="3CCAFDD8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</w:tcPr>
          <w:p w14:paraId="52791000" w14:textId="1B0E88AB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6E9">
              <w:rPr>
                <w:rFonts w:asciiTheme="majorBidi" w:hAnsiTheme="majorBidi" w:cstheme="majorBidi"/>
                <w:sz w:val="30"/>
                <w:szCs w:val="30"/>
              </w:rPr>
              <w:t xml:space="preserve"> (4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526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967A340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EE7A28" w14:textId="23C00AC0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6E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2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526E9" w:rsidRPr="00950205" w14:paraId="75C6B362" w14:textId="77777777" w:rsidTr="006A09DA">
        <w:trPr>
          <w:tblHeader/>
        </w:trPr>
        <w:tc>
          <w:tcPr>
            <w:tcW w:w="2790" w:type="dxa"/>
          </w:tcPr>
          <w:p w14:paraId="6FDCF2F4" w14:textId="77777777" w:rsidR="00B526E9" w:rsidRPr="00950205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0A616FC2" w14:textId="77777777" w:rsidR="00B526E9" w:rsidRPr="00950205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09155B" w14:textId="77777777" w:rsidR="00B526E9" w:rsidRPr="00950205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2852086" w14:textId="77777777" w:rsidR="00B526E9" w:rsidRPr="00950205" w:rsidRDefault="00B526E9" w:rsidP="00B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</w:tcPr>
          <w:p w14:paraId="183D6DB4" w14:textId="60A51141" w:rsidR="00B526E9" w:rsidRPr="00950205" w:rsidRDefault="00B526E9" w:rsidP="0024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6E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1" w:type="dxa"/>
          </w:tcPr>
          <w:p w14:paraId="07A64EA3" w14:textId="77777777" w:rsidR="00B526E9" w:rsidRPr="00950205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2237831" w14:textId="4DC954AF" w:rsidR="00B526E9" w:rsidRPr="00950205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6E9"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</w:p>
        </w:tc>
      </w:tr>
      <w:tr w:rsidR="00B526E9" w:rsidRPr="00950205" w14:paraId="6AD06AF7" w14:textId="77777777" w:rsidTr="006A09DA">
        <w:trPr>
          <w:tblHeader/>
        </w:trPr>
        <w:tc>
          <w:tcPr>
            <w:tcW w:w="2790" w:type="dxa"/>
          </w:tcPr>
          <w:p w14:paraId="62DCB0A8" w14:textId="77777777" w:rsidR="00B526E9" w:rsidRPr="00F16A58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47721930" w14:textId="77777777" w:rsidR="00B526E9" w:rsidRPr="00F16A58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3D1F73" w14:textId="203E0E42" w:rsidR="00B526E9" w:rsidRPr="00F16A58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8" w:type="dxa"/>
            <w:vAlign w:val="center"/>
          </w:tcPr>
          <w:p w14:paraId="66EC76E3" w14:textId="77777777" w:rsidR="00B526E9" w:rsidRPr="00F16A58" w:rsidRDefault="00B526E9" w:rsidP="00B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899C2E6" w14:textId="190A7011" w:rsidR="00B526E9" w:rsidRPr="00B526E9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(9</w:t>
            </w:r>
            <w:r w:rsidR="0033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52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DD6C2A0" w14:textId="77777777" w:rsidR="00B526E9" w:rsidRPr="00B526E9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2F5627F" w14:textId="48A62659" w:rsidR="00B526E9" w:rsidRPr="00B526E9" w:rsidRDefault="00B526E9" w:rsidP="00B5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="0033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A9538F4" w14:textId="77777777" w:rsidR="004554AD" w:rsidRDefault="004554AD"/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66"/>
        <w:gridCol w:w="1513"/>
        <w:gridCol w:w="1528"/>
        <w:gridCol w:w="258"/>
        <w:gridCol w:w="1432"/>
        <w:gridCol w:w="241"/>
        <w:gridCol w:w="1422"/>
      </w:tblGrid>
      <w:tr w:rsidR="00DF7265" w:rsidRPr="00950205" w14:paraId="69F54FE3" w14:textId="77777777" w:rsidTr="006C3463">
        <w:trPr>
          <w:tblHeader/>
        </w:trPr>
        <w:tc>
          <w:tcPr>
            <w:tcW w:w="2766" w:type="dxa"/>
            <w:vAlign w:val="bottom"/>
          </w:tcPr>
          <w:p w14:paraId="3823910F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4780B953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5"/>
            <w:vAlign w:val="bottom"/>
          </w:tcPr>
          <w:p w14:paraId="30528CE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463" w:rsidRPr="00950205" w14:paraId="03CBFD69" w14:textId="77777777" w:rsidTr="006C3463">
        <w:trPr>
          <w:tblHeader/>
        </w:trPr>
        <w:tc>
          <w:tcPr>
            <w:tcW w:w="2766" w:type="dxa"/>
            <w:vAlign w:val="bottom"/>
          </w:tcPr>
          <w:p w14:paraId="0306B7F9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3" w:type="dxa"/>
            <w:vAlign w:val="bottom"/>
          </w:tcPr>
          <w:p w14:paraId="33CC6C47" w14:textId="139E6E8E" w:rsidR="006C3463" w:rsidRPr="00E232AA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bottom"/>
          </w:tcPr>
          <w:p w14:paraId="4462A8B3" w14:textId="77777777" w:rsidR="006C3463" w:rsidRPr="000C7056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bottom"/>
          </w:tcPr>
          <w:p w14:paraId="17EEC1C2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D8BE414" w14:textId="0C6D3884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3AB99A60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bottom"/>
          </w:tcPr>
          <w:p w14:paraId="7D6416CF" w14:textId="0614F8E1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3463" w:rsidRPr="00950205" w14:paraId="08AA8979" w14:textId="77777777" w:rsidTr="006C3463">
        <w:trPr>
          <w:tblHeader/>
        </w:trPr>
        <w:tc>
          <w:tcPr>
            <w:tcW w:w="2766" w:type="dxa"/>
          </w:tcPr>
          <w:p w14:paraId="43C56283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</w:tcPr>
          <w:p w14:paraId="06610C5E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5"/>
            <w:vAlign w:val="center"/>
          </w:tcPr>
          <w:p w14:paraId="54241E48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3463" w:rsidRPr="00950205" w14:paraId="7C784494" w14:textId="77777777" w:rsidTr="006C3463">
        <w:trPr>
          <w:tblHeader/>
        </w:trPr>
        <w:tc>
          <w:tcPr>
            <w:tcW w:w="2766" w:type="dxa"/>
          </w:tcPr>
          <w:p w14:paraId="1168AE38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3" w:type="dxa"/>
          </w:tcPr>
          <w:p w14:paraId="77F043DA" w14:textId="302842FB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5767F429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4A0EAD60" w14:textId="77777777" w:rsidR="006C3463" w:rsidRPr="00950205" w:rsidRDefault="006C3463" w:rsidP="006C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</w:tcPr>
          <w:p w14:paraId="301E059B" w14:textId="6C2CC93F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37F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1" w:type="dxa"/>
          </w:tcPr>
          <w:p w14:paraId="0AC9DAF6" w14:textId="77777777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CE1C610" w14:textId="11D76274" w:rsidR="006C3463" w:rsidRPr="00950205" w:rsidRDefault="006C3463" w:rsidP="006C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37F6">
              <w:rPr>
                <w:rFonts w:asciiTheme="majorBidi" w:hAnsiTheme="majorBidi" w:cstheme="majorBidi"/>
                <w:sz w:val="30"/>
                <w:szCs w:val="30"/>
              </w:rPr>
              <w:t xml:space="preserve"> 262</w:t>
            </w:r>
          </w:p>
        </w:tc>
      </w:tr>
      <w:tr w:rsidR="002637F6" w:rsidRPr="00950205" w14:paraId="1CAECDDF" w14:textId="77777777" w:rsidTr="006C3463">
        <w:trPr>
          <w:tblHeader/>
        </w:trPr>
        <w:tc>
          <w:tcPr>
            <w:tcW w:w="2766" w:type="dxa"/>
          </w:tcPr>
          <w:p w14:paraId="2CEBC9D8" w14:textId="77777777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3" w:type="dxa"/>
          </w:tcPr>
          <w:p w14:paraId="6CAB227B" w14:textId="4003E91F" w:rsidR="002637F6" w:rsidRPr="00E232AA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</w:tcPr>
          <w:p w14:paraId="7C56BFAB" w14:textId="7637D44D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431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center"/>
          </w:tcPr>
          <w:p w14:paraId="2703EE0C" w14:textId="77777777" w:rsidR="002637F6" w:rsidRPr="00950205" w:rsidRDefault="002637F6" w:rsidP="0026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32" w:type="dxa"/>
          </w:tcPr>
          <w:p w14:paraId="5CCFFDA0" w14:textId="16434305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3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3954"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41" w:type="dxa"/>
          </w:tcPr>
          <w:p w14:paraId="3241D6F7" w14:textId="77777777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2E09487" w14:textId="5F347E67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3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39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637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</w:tr>
      <w:tr w:rsidR="002637F6" w:rsidRPr="00950205" w14:paraId="5D9F0C7E" w14:textId="77777777" w:rsidTr="006C3463">
        <w:trPr>
          <w:tblHeader/>
        </w:trPr>
        <w:tc>
          <w:tcPr>
            <w:tcW w:w="2766" w:type="dxa"/>
          </w:tcPr>
          <w:p w14:paraId="791C9AC8" w14:textId="77777777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3" w:type="dxa"/>
          </w:tcPr>
          <w:p w14:paraId="596AE264" w14:textId="77777777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747BFA5B" w14:textId="77777777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534061B4" w14:textId="77777777" w:rsidR="002637F6" w:rsidRPr="00950205" w:rsidRDefault="002637F6" w:rsidP="0026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32" w:type="dxa"/>
          </w:tcPr>
          <w:p w14:paraId="67F11EEA" w14:textId="6ED34D88" w:rsidR="002637F6" w:rsidRPr="00950205" w:rsidRDefault="002637F6" w:rsidP="0024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37F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1" w:type="dxa"/>
          </w:tcPr>
          <w:p w14:paraId="283BDFC2" w14:textId="77777777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C03ECC5" w14:textId="3B525F41" w:rsidR="002637F6" w:rsidRPr="00950205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37F6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</w:p>
        </w:tc>
      </w:tr>
      <w:tr w:rsidR="002637F6" w:rsidRPr="00950205" w14:paraId="3D2C1F10" w14:textId="77777777" w:rsidTr="006C3463">
        <w:trPr>
          <w:tblHeader/>
        </w:trPr>
        <w:tc>
          <w:tcPr>
            <w:tcW w:w="2766" w:type="dxa"/>
          </w:tcPr>
          <w:p w14:paraId="39AF3031" w14:textId="77777777" w:rsidR="002637F6" w:rsidRPr="00F16A58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</w:tcPr>
          <w:p w14:paraId="10D8894B" w14:textId="77777777" w:rsidR="002637F6" w:rsidRPr="00F16A58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5E17AC48" w14:textId="4D51A067" w:rsidR="002637F6" w:rsidRPr="00F16A58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943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4D391C2C" w14:textId="77777777" w:rsidR="002637F6" w:rsidRPr="00F16A58" w:rsidRDefault="002637F6" w:rsidP="0026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2FAB1E8" w14:textId="15D1E505" w:rsidR="002637F6" w:rsidRPr="002637F6" w:rsidRDefault="00333954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(256)</w:t>
            </w:r>
          </w:p>
        </w:tc>
        <w:tc>
          <w:tcPr>
            <w:tcW w:w="241" w:type="dxa"/>
          </w:tcPr>
          <w:p w14:paraId="0687D6AB" w14:textId="77777777" w:rsidR="002637F6" w:rsidRPr="002637F6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443193E" w14:textId="78A0D2F8" w:rsidR="002637F6" w:rsidRPr="002637F6" w:rsidRDefault="002637F6" w:rsidP="0026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3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</w:tr>
    </w:tbl>
    <w:p w14:paraId="49882275" w14:textId="77777777" w:rsidR="00B2792F" w:rsidRPr="007A2F35" w:rsidRDefault="00B2792F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0913D17" w14:textId="77777777" w:rsidR="00BF7843" w:rsidRPr="00272DBB" w:rsidRDefault="00BC06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ลูกหนี้ตามสัญญาปรับโครงสร้างหนี้</w:t>
      </w:r>
    </w:p>
    <w:p w14:paraId="5EE13E58" w14:textId="77777777" w:rsidR="00BC06E7" w:rsidRPr="007A2F35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221AF82" w14:textId="7A15B591" w:rsidR="00BF7843" w:rsidRPr="00272DBB" w:rsidRDefault="00BF7843" w:rsidP="006C2A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2560</w:t>
      </w:r>
      <w:r w:rsidR="00950E9E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272DBB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272DBB">
        <w:rPr>
          <w:rFonts w:asciiTheme="majorBidi" w:hAnsiTheme="majorBidi" w:cstheme="majorBidi"/>
          <w:sz w:val="30"/>
          <w:szCs w:val="30"/>
        </w:rPr>
        <w:t>”)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272DBB">
        <w:rPr>
          <w:rFonts w:asciiTheme="majorBidi" w:hAnsiTheme="majorBidi" w:cstheme="majorBidi"/>
          <w:sz w:val="30"/>
          <w:szCs w:val="30"/>
        </w:rPr>
        <w:t>“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272DBB">
        <w:rPr>
          <w:rFonts w:asciiTheme="majorBidi" w:hAnsiTheme="majorBidi" w:cstheme="majorBidi"/>
          <w:sz w:val="30"/>
          <w:szCs w:val="30"/>
        </w:rPr>
        <w:t>”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)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>,</w:t>
      </w:r>
      <w:r w:rsidR="00272DBB" w:rsidRPr="00272DBB">
        <w:rPr>
          <w:rFonts w:asciiTheme="majorBidi" w:hAnsiTheme="majorBidi" w:cstheme="majorBidi"/>
          <w:sz w:val="30"/>
          <w:szCs w:val="30"/>
        </w:rPr>
        <w:t>294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306E892E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272DBB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272DBB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0AA41D75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4866A4F0" w:rsidR="00BF7843" w:rsidRPr="00272DBB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272DBB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44168D3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78F5A496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68FEE115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4F066219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6C8923FA" w:rsidR="00BF7843" w:rsidRPr="00B07E17" w:rsidRDefault="00BF7843" w:rsidP="00B3693A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7A2F35" w:rsidRDefault="00734A93" w:rsidP="00B3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AEFEE00" w14:textId="02D9B458" w:rsidR="00C71DEF" w:rsidRDefault="00C71DEF" w:rsidP="00C71DEF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1" w:name="_Hlk78747847"/>
      <w:bookmarkEnd w:id="0"/>
      <w:r w:rsidRPr="007520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F6926">
        <w:rPr>
          <w:rFonts w:ascii="Angsana New" w:hAnsi="Angsana New"/>
          <w:sz w:val="30"/>
          <w:szCs w:val="30"/>
        </w:rPr>
        <w:t>30</w:t>
      </w:r>
      <w:r w:rsidRPr="0075209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5209B">
        <w:rPr>
          <w:rFonts w:ascii="Angsana New" w:hAnsi="Angsana New" w:hint="cs"/>
          <w:sz w:val="30"/>
          <w:szCs w:val="30"/>
          <w:cs/>
        </w:rPr>
        <w:t xml:space="preserve"> </w:t>
      </w:r>
      <w:r w:rsidRPr="003F6926">
        <w:rPr>
          <w:rFonts w:ascii="Angsana New" w:hAnsi="Angsana New" w:hint="cs"/>
          <w:sz w:val="30"/>
          <w:szCs w:val="30"/>
        </w:rPr>
        <w:t>256</w:t>
      </w:r>
      <w:r w:rsidRPr="003F6926">
        <w:rPr>
          <w:rFonts w:ascii="Angsana New" w:hAnsi="Angsana New"/>
          <w:sz w:val="30"/>
          <w:szCs w:val="30"/>
        </w:rPr>
        <w:t>5</w:t>
      </w:r>
      <w:r w:rsidRPr="0075209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Pr="003F6926">
        <w:rPr>
          <w:rFonts w:ascii="Angsana New" w:hAnsi="Angsana New" w:hint="cs"/>
          <w:sz w:val="30"/>
          <w:szCs w:val="30"/>
        </w:rPr>
        <w:t>2</w:t>
      </w:r>
      <w:r w:rsidRPr="0075209B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Pr="003F692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45</w:t>
      </w:r>
      <w:r w:rsidRPr="0075209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5209B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3F6926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75209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75209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3F6926">
        <w:rPr>
          <w:rFonts w:ascii="Angsana New" w:hAnsi="Angsana New"/>
          <w:i/>
          <w:iCs/>
          <w:spacing w:val="-4"/>
          <w:sz w:val="30"/>
          <w:szCs w:val="30"/>
        </w:rPr>
        <w:t>2564</w:t>
      </w:r>
      <w:r w:rsidRPr="0075209B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3F6926">
        <w:rPr>
          <w:rFonts w:ascii="Angsana New" w:hAnsi="Angsana New"/>
          <w:i/>
          <w:iCs/>
          <w:spacing w:val="-4"/>
          <w:sz w:val="30"/>
          <w:szCs w:val="30"/>
        </w:rPr>
        <w:t>430</w:t>
      </w:r>
      <w:r w:rsidRPr="0075209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75209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75209B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75209B">
        <w:rPr>
          <w:rFonts w:ascii="Angsana New" w:hAnsi="Angsana New"/>
          <w:spacing w:val="-4"/>
          <w:sz w:val="30"/>
          <w:szCs w:val="30"/>
        </w:rPr>
        <w:t xml:space="preserve"> </w:t>
      </w:r>
      <w:r w:rsidRPr="0075209B">
        <w:rPr>
          <w:rFonts w:ascii="Angsana New" w:hAnsi="Angsana New" w:hint="cs"/>
          <w:spacing w:val="-4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3F6926">
        <w:rPr>
          <w:rFonts w:ascii="Angsana New" w:hAnsi="Angsana New"/>
          <w:spacing w:val="-4"/>
          <w:sz w:val="30"/>
          <w:szCs w:val="30"/>
        </w:rPr>
        <w:t>2019</w:t>
      </w:r>
      <w:r w:rsidRPr="0075209B">
        <w:rPr>
          <w:rFonts w:ascii="Angsana New" w:hAnsi="Angsana New"/>
          <w:sz w:val="30"/>
          <w:szCs w:val="30"/>
        </w:rPr>
        <w:t xml:space="preserve"> </w:t>
      </w:r>
      <w:r w:rsidRPr="0075209B">
        <w:rPr>
          <w:rFonts w:ascii="Angsana New" w:hAnsi="Angsana New" w:hint="cs"/>
          <w:sz w:val="30"/>
          <w:szCs w:val="30"/>
          <w:cs/>
        </w:rPr>
        <w:t xml:space="preserve">ลูกหนี้การค้า สกสค. ได้มีการผิดนัดชำระเงินเพิ่มเติมตามข้อ </w:t>
      </w:r>
      <w:r w:rsidRPr="003F6926">
        <w:rPr>
          <w:rFonts w:ascii="Angsana New" w:hAnsi="Angsana New" w:hint="cs"/>
          <w:sz w:val="30"/>
          <w:szCs w:val="30"/>
        </w:rPr>
        <w:t>2</w:t>
      </w:r>
      <w:r w:rsidRPr="0075209B">
        <w:rPr>
          <w:rFonts w:ascii="Angsana New" w:hAnsi="Angsana New" w:hint="cs"/>
          <w:sz w:val="30"/>
          <w:szCs w:val="30"/>
          <w:cs/>
        </w:rPr>
        <w:t>.</w:t>
      </w:r>
      <w:r w:rsidRPr="003F6926">
        <w:rPr>
          <w:rFonts w:ascii="Angsana New" w:hAnsi="Angsana New" w:hint="cs"/>
          <w:sz w:val="30"/>
          <w:szCs w:val="30"/>
        </w:rPr>
        <w:t>2</w:t>
      </w:r>
      <w:r w:rsidRPr="0075209B">
        <w:rPr>
          <w:rFonts w:ascii="Angsana New" w:hAnsi="Angsana New" w:hint="cs"/>
          <w:sz w:val="30"/>
          <w:szCs w:val="30"/>
          <w:cs/>
        </w:rPr>
        <w:t xml:space="preserve">) ของงวดเดือนพฤษภาคม </w:t>
      </w:r>
      <w:r w:rsidRPr="003F6926">
        <w:rPr>
          <w:rFonts w:ascii="Angsana New" w:hAnsi="Angsana New" w:hint="cs"/>
          <w:sz w:val="30"/>
          <w:szCs w:val="30"/>
        </w:rPr>
        <w:t>256</w:t>
      </w:r>
      <w:r w:rsidRPr="003F692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75209B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3F6926">
        <w:rPr>
          <w:rFonts w:ascii="Angsana New" w:hAnsi="Angsana New"/>
          <w:sz w:val="30"/>
          <w:szCs w:val="30"/>
        </w:rPr>
        <w:t>1</w:t>
      </w:r>
      <w:r w:rsidR="003133A4">
        <w:rPr>
          <w:rFonts w:ascii="Angsana New" w:hAnsi="Angsana New"/>
          <w:sz w:val="30"/>
          <w:szCs w:val="30"/>
        </w:rPr>
        <w:t>0</w:t>
      </w:r>
      <w:r w:rsidRPr="003F6926">
        <w:rPr>
          <w:rFonts w:ascii="Angsana New" w:hAnsi="Angsana New"/>
          <w:sz w:val="30"/>
          <w:szCs w:val="30"/>
        </w:rPr>
        <w:t>0</w:t>
      </w:r>
      <w:r w:rsidRPr="0075209B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F6926">
        <w:rPr>
          <w:rFonts w:asciiTheme="majorBidi" w:hAnsiTheme="majorBidi" w:cstheme="majorBidi"/>
          <w:sz w:val="30"/>
          <w:szCs w:val="30"/>
        </w:rPr>
        <w:t>200</w:t>
      </w:r>
      <w:r w:rsidRPr="0075209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75209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เป็นจำนวนเงินรวมทั้งหมด </w:t>
      </w:r>
      <w:r w:rsidRPr="003F6926">
        <w:rPr>
          <w:rFonts w:asciiTheme="majorBidi" w:hAnsiTheme="majorBidi" w:cstheme="majorBidi"/>
          <w:sz w:val="30"/>
          <w:szCs w:val="30"/>
        </w:rPr>
        <w:t>3</w:t>
      </w:r>
      <w:r w:rsidR="003133A4">
        <w:rPr>
          <w:rFonts w:asciiTheme="majorBidi" w:hAnsiTheme="majorBidi" w:cstheme="majorBidi"/>
          <w:sz w:val="30"/>
          <w:szCs w:val="30"/>
        </w:rPr>
        <w:t>0</w:t>
      </w:r>
      <w:r w:rsidRPr="003F6926">
        <w:rPr>
          <w:rFonts w:asciiTheme="majorBidi" w:hAnsiTheme="majorBidi" w:cstheme="majorBidi"/>
          <w:sz w:val="30"/>
          <w:szCs w:val="30"/>
        </w:rPr>
        <w:t>0</w:t>
      </w:r>
      <w:r w:rsidRPr="0075209B">
        <w:rPr>
          <w:rFonts w:asciiTheme="majorBidi" w:hAnsiTheme="majorBidi" w:cstheme="majorBidi"/>
          <w:sz w:val="30"/>
          <w:szCs w:val="30"/>
        </w:rPr>
        <w:t xml:space="preserve"> </w:t>
      </w:r>
      <w:r w:rsidRPr="0075209B">
        <w:rPr>
          <w:rFonts w:asciiTheme="majorBidi" w:hAnsiTheme="majorBidi" w:cstheme="majorBidi"/>
          <w:sz w:val="30"/>
          <w:szCs w:val="30"/>
          <w:cs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5209B">
        <w:rPr>
          <w:rFonts w:ascii="Angsana New" w:hAnsi="Angsana New" w:hint="cs"/>
          <w:sz w:val="30"/>
          <w:szCs w:val="30"/>
          <w:cs/>
        </w:rPr>
        <w:t xml:space="preserve"> ซึ่งต่อมา สกสค. ได้มีหนังสือขอขยาย</w:t>
      </w:r>
      <w:r w:rsidRPr="0075209B">
        <w:rPr>
          <w:rFonts w:asciiTheme="majorBidi" w:hAnsiTheme="majorBidi" w:cstheme="majorBidi"/>
          <w:sz w:val="30"/>
          <w:szCs w:val="30"/>
          <w:cs/>
        </w:rPr>
        <w:t xml:space="preserve">ระยะเวลาชำระหนี้ที่ครบกำหนดสำหรับงวดที่ผิดนัดชำระตามที่กล่าวข้างต้น </w:t>
      </w:r>
      <w:bookmarkEnd w:id="1"/>
      <w:r w:rsidRPr="00B07E17">
        <w:rPr>
          <w:rFonts w:ascii="Angsana New" w:hAnsi="Angsana New"/>
          <w:sz w:val="30"/>
          <w:szCs w:val="30"/>
          <w:cs/>
        </w:rPr>
        <w:t>อย่างไรก็ตามตารางการผ่อนชำระสำหรับงวดที่ผิดนัดชำระตามที่กล่าวข้างต้นยังอยู่ระหว่างการเจรจา</w:t>
      </w:r>
      <w:r w:rsidRPr="00B07E1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B07E17">
        <w:rPr>
          <w:rFonts w:ascii="Angsana New" w:hAnsi="Angsana New" w:hint="cs"/>
          <w:sz w:val="30"/>
          <w:szCs w:val="30"/>
          <w:cs/>
        </w:rPr>
        <w:t>กลุ่มบริษัทรับรู้ผลขาดทุนจากการลดมูลค่าสำหรับลูกหนี้จากการขยายระยะเวลาชำระหนี้ดังกล่าว</w:t>
      </w:r>
      <w:r w:rsidRPr="000D0B6F">
        <w:rPr>
          <w:rFonts w:ascii="Angsana New" w:hAnsi="Angsana New"/>
          <w:sz w:val="30"/>
          <w:szCs w:val="30"/>
          <w:cs/>
        </w:rPr>
        <w:t xml:space="preserve"> </w:t>
      </w:r>
      <w:r w:rsidRPr="000D0B6F">
        <w:rPr>
          <w:rFonts w:ascii="Angsana New" w:hAnsi="Angsana New" w:hint="cs"/>
          <w:sz w:val="30"/>
          <w:szCs w:val="30"/>
          <w:cs/>
        </w:rPr>
        <w:t>เป็นจำนวน</w:t>
      </w:r>
      <w:r w:rsidRPr="000D0B6F">
        <w:rPr>
          <w:rFonts w:ascii="Angsana New" w:hAnsi="Angsana New"/>
          <w:sz w:val="30"/>
          <w:szCs w:val="30"/>
          <w:cs/>
        </w:rPr>
        <w:t xml:space="preserve"> </w:t>
      </w:r>
      <w:r w:rsidRPr="003F6926">
        <w:rPr>
          <w:rFonts w:ascii="Angsana New" w:hAnsi="Angsana New"/>
          <w:sz w:val="30"/>
          <w:szCs w:val="30"/>
        </w:rPr>
        <w:t>20</w:t>
      </w:r>
      <w:r w:rsidRPr="000D0B6F">
        <w:rPr>
          <w:rFonts w:ascii="Angsana New" w:hAnsi="Angsana New"/>
          <w:sz w:val="30"/>
          <w:szCs w:val="30"/>
        </w:rPr>
        <w:t xml:space="preserve"> </w:t>
      </w:r>
      <w:r w:rsidRPr="000D0B6F">
        <w:rPr>
          <w:rFonts w:ascii="Angsana New" w:hAnsi="Angsana New" w:hint="cs"/>
          <w:sz w:val="30"/>
          <w:szCs w:val="30"/>
          <w:cs/>
        </w:rPr>
        <w:t>ล้านบาท</w:t>
      </w:r>
      <w:r w:rsidRPr="000D0B6F">
        <w:rPr>
          <w:rFonts w:ascii="Angsana New" w:hAnsi="Angsana New"/>
          <w:sz w:val="30"/>
          <w:szCs w:val="30"/>
          <w:cs/>
        </w:rPr>
        <w:t xml:space="preserve"> </w:t>
      </w:r>
      <w:r w:rsidRPr="000D0B6F">
        <w:rPr>
          <w:rFonts w:ascii="Angsana New" w:hAnsi="Angsana New" w:hint="cs"/>
          <w:sz w:val="30"/>
          <w:szCs w:val="30"/>
          <w:cs/>
        </w:rPr>
        <w:t>ในงบกำไรขาดทุนรวมสำหรับงวด</w:t>
      </w:r>
      <w:r w:rsidR="00101949">
        <w:rPr>
          <w:rFonts w:ascii="Angsana New" w:hAnsi="Angsana New" w:hint="cs"/>
          <w:sz w:val="30"/>
          <w:szCs w:val="30"/>
          <w:cs/>
        </w:rPr>
        <w:t>เก้า</w:t>
      </w:r>
      <w:r w:rsidRPr="000D0B6F">
        <w:rPr>
          <w:rFonts w:ascii="Angsana New" w:hAnsi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0D0B6F">
        <w:rPr>
          <w:rFonts w:ascii="Angsana New" w:hAnsi="Angsana New"/>
          <w:sz w:val="30"/>
          <w:szCs w:val="30"/>
          <w:cs/>
        </w:rPr>
        <w:t xml:space="preserve"> </w:t>
      </w:r>
      <w:r w:rsidRPr="003F692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D0B6F">
        <w:rPr>
          <w:rFonts w:ascii="Angsana New" w:hAnsi="Angsana New"/>
          <w:sz w:val="30"/>
          <w:szCs w:val="30"/>
          <w:cs/>
        </w:rPr>
        <w:t xml:space="preserve"> </w:t>
      </w:r>
      <w:r w:rsidRPr="003F6926">
        <w:rPr>
          <w:rFonts w:ascii="Angsana New" w:hAnsi="Angsana New"/>
          <w:sz w:val="30"/>
          <w:szCs w:val="30"/>
        </w:rPr>
        <w:t>2565</w:t>
      </w:r>
    </w:p>
    <w:p w14:paraId="2FF04331" w14:textId="3129B344" w:rsidR="00930E5C" w:rsidRPr="00C71DEF" w:rsidRDefault="00930E5C" w:rsidP="00B3693A">
      <w:pPr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55A6C342" w14:textId="11AB18FA" w:rsidR="00A859BC" w:rsidRPr="00272DBB" w:rsidRDefault="00930E5C" w:rsidP="00B3693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2" w:name="_Hlk102232325"/>
      <w:r w:rsidRPr="00E21E2D">
        <w:rPr>
          <w:rFonts w:ascii="Angsana New" w:hAnsi="Angsana New" w:hint="cs"/>
          <w:sz w:val="30"/>
          <w:szCs w:val="30"/>
          <w:cs/>
        </w:rPr>
        <w:t>ในเดือน</w:t>
      </w:r>
      <w:r w:rsidR="00713B78" w:rsidRPr="00E21E2D">
        <w:rPr>
          <w:rFonts w:ascii="Angsana New" w:hAnsi="Angsana New" w:hint="cs"/>
          <w:sz w:val="30"/>
          <w:szCs w:val="30"/>
          <w:cs/>
        </w:rPr>
        <w:t>ตุลาคม</w:t>
      </w:r>
      <w:r w:rsidR="004A6AA1">
        <w:rPr>
          <w:rFonts w:ascii="Angsana New" w:hAnsi="Angsana New" w:hint="cs"/>
          <w:sz w:val="30"/>
          <w:szCs w:val="30"/>
          <w:cs/>
        </w:rPr>
        <w:t>และพฤศจิกายน</w:t>
      </w:r>
      <w:r w:rsidRPr="00E21E2D">
        <w:rPr>
          <w:rFonts w:ascii="Angsana New" w:hAnsi="Angsana New" w:hint="cs"/>
          <w:sz w:val="30"/>
          <w:szCs w:val="30"/>
          <w:cs/>
        </w:rPr>
        <w:t xml:space="preserve"> </w:t>
      </w:r>
      <w:r w:rsidR="00272DBB" w:rsidRPr="00E21E2D">
        <w:rPr>
          <w:rFonts w:ascii="Angsana New" w:hAnsi="Angsana New" w:hint="cs"/>
          <w:sz w:val="30"/>
          <w:szCs w:val="30"/>
        </w:rPr>
        <w:t>256</w:t>
      </w:r>
      <w:r w:rsidR="00DF7265" w:rsidRPr="00E21E2D">
        <w:rPr>
          <w:rFonts w:ascii="Angsana New" w:hAnsi="Angsana New"/>
          <w:sz w:val="30"/>
          <w:szCs w:val="30"/>
        </w:rPr>
        <w:t>5</w:t>
      </w:r>
      <w:r w:rsidRPr="00E21E2D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ไวร์เลสได้รับชำระเงินเพิ่มเติม เป็นจำนวน </w:t>
      </w:r>
      <w:r w:rsidR="004A6AA1">
        <w:rPr>
          <w:rFonts w:ascii="Angsana New" w:hAnsi="Angsana New"/>
          <w:sz w:val="30"/>
          <w:szCs w:val="30"/>
        </w:rPr>
        <w:t>20</w:t>
      </w:r>
      <w:r w:rsidRPr="00E21E2D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0C0001C" w14:textId="77777777" w:rsidR="008C0A3B" w:rsidRPr="00B3693A" w:rsidRDefault="008C0A3B" w:rsidP="00B3693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BE1E241" w14:textId="3A774A92" w:rsidR="00D843FA" w:rsidRPr="00272DBB" w:rsidRDefault="00A859BC" w:rsidP="00B3693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6076C7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>)</w:t>
      </w:r>
    </w:p>
    <w:p w14:paraId="0BA1C4FA" w14:textId="0B6310D6" w:rsidR="008C0A3B" w:rsidRPr="00B3693A" w:rsidRDefault="008C0A3B" w:rsidP="00B3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71E0C52" w14:textId="739E8D40" w:rsidR="00BF7843" w:rsidRPr="00272DBB" w:rsidRDefault="00BF7843" w:rsidP="00B3693A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BE6B80">
        <w:rPr>
          <w:rFonts w:asciiTheme="majorBidi" w:hAnsiTheme="majorBidi" w:cstheme="majorBidi"/>
          <w:sz w:val="30"/>
          <w:szCs w:val="30"/>
        </w:rPr>
        <w:t xml:space="preserve">30 </w:t>
      </w:r>
      <w:r w:rsidR="00BE6B8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F1CA5" w:rsidRPr="00272D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</w:t>
      </w:r>
      <w:r w:rsidR="00DF7265">
        <w:rPr>
          <w:rFonts w:asciiTheme="majorBidi" w:hAnsiTheme="majorBidi" w:cstheme="majorBidi"/>
          <w:sz w:val="30"/>
          <w:szCs w:val="30"/>
        </w:rPr>
        <w:t>5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</w:t>
      </w:r>
      <w:r w:rsidR="00DF7265">
        <w:rPr>
          <w:rFonts w:asciiTheme="majorBidi" w:hAnsiTheme="majorBidi" w:cstheme="majorBidi"/>
          <w:sz w:val="30"/>
          <w:szCs w:val="30"/>
        </w:rPr>
        <w:t>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bookmarkEnd w:id="2"/>
    <w:p w14:paraId="46CB7776" w14:textId="77807E82" w:rsidR="00BF7843" w:rsidRPr="00B3693A" w:rsidRDefault="00BF7843" w:rsidP="00B3693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1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108DA" w:rsidRPr="00D108DA" w14:paraId="37574D1E" w14:textId="77777777" w:rsidTr="00405447">
        <w:tc>
          <w:tcPr>
            <w:tcW w:w="2898" w:type="dxa"/>
          </w:tcPr>
          <w:p w14:paraId="2FED9CDC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49A76EED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08DA" w:rsidRPr="00D108DA" w14:paraId="106EA83E" w14:textId="77777777" w:rsidTr="00405447">
        <w:tc>
          <w:tcPr>
            <w:tcW w:w="2898" w:type="dxa"/>
          </w:tcPr>
          <w:p w14:paraId="2B365BA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F660042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6724DCD5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38D70F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7B9F21B4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2DCECA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8DA" w:rsidRPr="00D108DA" w14:paraId="4348A1BA" w14:textId="77777777" w:rsidTr="00405447">
        <w:tc>
          <w:tcPr>
            <w:tcW w:w="2898" w:type="dxa"/>
          </w:tcPr>
          <w:p w14:paraId="00391E8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A53F562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71F9851F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74DA4B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9E7359A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600444A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6B80" w:rsidRPr="00D108DA" w14:paraId="556C4403" w14:textId="77777777" w:rsidTr="00405447">
        <w:tc>
          <w:tcPr>
            <w:tcW w:w="2898" w:type="dxa"/>
            <w:vAlign w:val="bottom"/>
          </w:tcPr>
          <w:p w14:paraId="443D082E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FB562" w14:textId="1E3D4C5D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C8E6749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1D50EE" w14:textId="1E9FF75F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45B6AC94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C0775D2" w14:textId="5C2A98E5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153FBAC8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D34B1" w14:textId="65D8EA7F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F0B4051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DAF5158" w14:textId="347D8F4F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49D088B7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19B61C" w14:textId="643F1714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BE6B80" w:rsidRPr="00D108DA" w14:paraId="4E39D87C" w14:textId="77777777" w:rsidTr="00405447">
        <w:tc>
          <w:tcPr>
            <w:tcW w:w="2898" w:type="dxa"/>
            <w:vAlign w:val="bottom"/>
          </w:tcPr>
          <w:p w14:paraId="5471240D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EB81" w14:textId="497343A5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3D7731A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91FA" w14:textId="33645F22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1F57DC05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8A06823" w14:textId="4F08E41A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CC7C2A9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38CDB" w14:textId="2623F136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FBFA7FD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69C8D78" w14:textId="5E02E829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4EEC1866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D8CB" w14:textId="529811D8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E6B80" w:rsidRPr="00D108DA" w14:paraId="64119852" w14:textId="77777777" w:rsidTr="00405447">
        <w:tc>
          <w:tcPr>
            <w:tcW w:w="2898" w:type="dxa"/>
          </w:tcPr>
          <w:p w14:paraId="1C32E6BD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67CAA465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E6B80" w:rsidRPr="00D108DA" w14:paraId="3C0FB08F" w14:textId="77777777" w:rsidTr="00405447">
        <w:tc>
          <w:tcPr>
            <w:tcW w:w="2898" w:type="dxa"/>
          </w:tcPr>
          <w:p w14:paraId="120D75A2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9667449" w14:textId="0603214E" w:rsidR="00BE6B80" w:rsidRPr="00D108DA" w:rsidRDefault="00C636DA" w:rsidP="00BE6B8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270" w:type="dxa"/>
          </w:tcPr>
          <w:p w14:paraId="5A87E358" w14:textId="77777777" w:rsidR="00BE6B80" w:rsidRPr="00D108DA" w:rsidRDefault="00BE6B80" w:rsidP="00BE6B8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9841B" w14:textId="37835BB8" w:rsidR="00BE6B80" w:rsidRPr="00D108DA" w:rsidRDefault="00BE6B80" w:rsidP="00BE6B80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243" w:type="dxa"/>
          </w:tcPr>
          <w:p w14:paraId="15BDD12F" w14:textId="77777777" w:rsidR="00BE6B80" w:rsidRPr="00D108DA" w:rsidRDefault="00BE6B80" w:rsidP="00BE6B8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E0EB597" w14:textId="41CA236D" w:rsidR="00BE6B80" w:rsidRPr="00D108DA" w:rsidRDefault="00C636DA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70" w:type="dxa"/>
          </w:tcPr>
          <w:p w14:paraId="05594092" w14:textId="77777777" w:rsidR="00BE6B80" w:rsidRPr="00D108DA" w:rsidRDefault="00BE6B80" w:rsidP="00BE6B8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C0EC4EE" w14:textId="055DE1A2" w:rsidR="00BE6B80" w:rsidRPr="00D108DA" w:rsidRDefault="00BE6B80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236" w:type="dxa"/>
          </w:tcPr>
          <w:p w14:paraId="6DA5B886" w14:textId="77777777" w:rsidR="00BE6B80" w:rsidRPr="00D108DA" w:rsidRDefault="00BE6B80" w:rsidP="00BE6B8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09A4D343" w14:textId="18B0B88D" w:rsidR="00BE6B80" w:rsidRPr="00D108DA" w:rsidRDefault="00C636DA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</w:p>
        </w:tc>
        <w:tc>
          <w:tcPr>
            <w:tcW w:w="236" w:type="dxa"/>
          </w:tcPr>
          <w:p w14:paraId="13495815" w14:textId="77777777" w:rsidR="00BE6B80" w:rsidRPr="00D108DA" w:rsidRDefault="00BE6B80" w:rsidP="00BE6B8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FC4CD94" w14:textId="158875CA" w:rsidR="00BE6B80" w:rsidRPr="00D108DA" w:rsidRDefault="00BE6B80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</w:tr>
      <w:tr w:rsidR="00BE6B80" w:rsidRPr="00D108DA" w14:paraId="08253339" w14:textId="77777777" w:rsidTr="00405447">
        <w:tc>
          <w:tcPr>
            <w:tcW w:w="2898" w:type="dxa"/>
          </w:tcPr>
          <w:p w14:paraId="40F53949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A38F79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01D70" w14:textId="77777777" w:rsidR="00BE6B80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16699" w14:textId="010F17BC" w:rsidR="00C636DA" w:rsidRPr="00D108DA" w:rsidRDefault="00C636DA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270" w:type="dxa"/>
          </w:tcPr>
          <w:p w14:paraId="24C9F3FE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07D313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A9E0F" w14:textId="03397146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243" w:type="dxa"/>
          </w:tcPr>
          <w:p w14:paraId="767E9983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CC4EB43" w14:textId="77777777" w:rsidR="00BE6B80" w:rsidRDefault="00BE6B80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9AE5B4" w14:textId="21E44275" w:rsidR="00C636DA" w:rsidRPr="00D108DA" w:rsidRDefault="00C636DA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(7)</w:t>
            </w:r>
          </w:p>
        </w:tc>
        <w:tc>
          <w:tcPr>
            <w:tcW w:w="270" w:type="dxa"/>
          </w:tcPr>
          <w:p w14:paraId="5E6B2F16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F531FC" w14:textId="77777777" w:rsidR="00BE6B80" w:rsidRPr="00D108DA" w:rsidRDefault="00BE6B80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56E788" w14:textId="0B8B855D" w:rsidR="00BE6B80" w:rsidRPr="00D108DA" w:rsidRDefault="00BE6B80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6FD06A0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1146316" w14:textId="77777777" w:rsidR="00BE6B80" w:rsidRDefault="00BE6B80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C2897C" w14:textId="32C7244C" w:rsidR="00C636DA" w:rsidRPr="00D108DA" w:rsidRDefault="00C636DA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(27)</w:t>
            </w:r>
          </w:p>
        </w:tc>
        <w:tc>
          <w:tcPr>
            <w:tcW w:w="236" w:type="dxa"/>
          </w:tcPr>
          <w:p w14:paraId="5920FD43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D07941E" w14:textId="77777777" w:rsidR="00BE6B80" w:rsidRPr="00D108DA" w:rsidRDefault="00BE6B80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0E56CF" w14:textId="36CA27C1" w:rsidR="00BE6B80" w:rsidRPr="00D108DA" w:rsidRDefault="00BE6B80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29</w:t>
            </w: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E6B80" w:rsidRPr="00D108DA" w14:paraId="1AB05D89" w14:textId="77777777" w:rsidTr="00405447">
        <w:trPr>
          <w:trHeight w:val="352"/>
        </w:trPr>
        <w:tc>
          <w:tcPr>
            <w:tcW w:w="2898" w:type="dxa"/>
          </w:tcPr>
          <w:p w14:paraId="162AB41A" w14:textId="77777777" w:rsidR="00BE6B80" w:rsidRPr="00D108DA" w:rsidRDefault="00BE6B80" w:rsidP="00BE6B80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4C0B3B" w14:textId="27E13D37" w:rsidR="00BE6B80" w:rsidRPr="00D108DA" w:rsidRDefault="00C636DA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270" w:type="dxa"/>
          </w:tcPr>
          <w:p w14:paraId="2357C2B5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D55F5C" w14:textId="22400A99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43" w:type="dxa"/>
          </w:tcPr>
          <w:p w14:paraId="2CB842CF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E7D8BD" w14:textId="4149E693" w:rsidR="00BE6B80" w:rsidRPr="00D108DA" w:rsidRDefault="00C636DA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282</w:t>
            </w:r>
          </w:p>
        </w:tc>
        <w:tc>
          <w:tcPr>
            <w:tcW w:w="270" w:type="dxa"/>
          </w:tcPr>
          <w:p w14:paraId="6072A6D2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76B02A" w14:textId="35B8143E" w:rsidR="00BE6B80" w:rsidRPr="00D108DA" w:rsidRDefault="00BE6B80" w:rsidP="00BE6B8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D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495107FC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4AC2863" w14:textId="57A6F8B3" w:rsidR="00BE6B80" w:rsidRPr="00D108DA" w:rsidRDefault="00C636DA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  <w:tc>
          <w:tcPr>
            <w:tcW w:w="236" w:type="dxa"/>
          </w:tcPr>
          <w:p w14:paraId="1B962FA4" w14:textId="77777777" w:rsidR="00BE6B80" w:rsidRPr="00D108DA" w:rsidRDefault="00BE6B80" w:rsidP="00BE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BAE599A" w14:textId="062E7433" w:rsidR="00BE6B80" w:rsidRPr="00D108DA" w:rsidRDefault="00BE6B80" w:rsidP="00BE6B8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D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</w:tbl>
    <w:p w14:paraId="1782391D" w14:textId="79D5D8FC" w:rsidR="00D108DA" w:rsidRPr="00B3693A" w:rsidRDefault="00D108DA" w:rsidP="00BF78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48632F" w:rsidRPr="00272DBB" w14:paraId="0C5D99AB" w14:textId="77777777" w:rsidTr="00405447">
        <w:tc>
          <w:tcPr>
            <w:tcW w:w="6300" w:type="dxa"/>
          </w:tcPr>
          <w:p w14:paraId="3D50618E" w14:textId="5A40A3F9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AC5ABD2" w14:textId="675581E2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272DBB" w14:paraId="7C503690" w14:textId="77777777" w:rsidTr="00405447">
        <w:tc>
          <w:tcPr>
            <w:tcW w:w="6300" w:type="dxa"/>
          </w:tcPr>
          <w:p w14:paraId="4A84F774" w14:textId="3FAF531A" w:rsidR="0048632F" w:rsidRPr="00063FF4" w:rsidRDefault="00591207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47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63F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ผลขาดทุนด้านเครดิตที่คาดว่าจะเกิดขึ้นสำหรับงวด</w:t>
            </w:r>
            <w:r w:rsidR="0099642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063F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9964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99642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6A15F40E" w14:textId="093D6C9B" w:rsidR="0048632F" w:rsidRPr="00272DBB" w:rsidRDefault="00D108DA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740B1E6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F5A537" w14:textId="75CDDAF5" w:rsidR="0048632F" w:rsidRPr="00272DBB" w:rsidRDefault="00D108DA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8632F" w:rsidRPr="00272DBB" w14:paraId="7C14752F" w14:textId="77777777" w:rsidTr="00405447">
        <w:tc>
          <w:tcPr>
            <w:tcW w:w="6300" w:type="dxa"/>
          </w:tcPr>
          <w:p w14:paraId="2C4A33B7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20EEC551" w14:textId="7BCE6051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8632F" w:rsidRPr="00272DBB" w14:paraId="36410316" w14:textId="77777777" w:rsidTr="00405447">
        <w:tc>
          <w:tcPr>
            <w:tcW w:w="6300" w:type="dxa"/>
          </w:tcPr>
          <w:p w14:paraId="54E9B405" w14:textId="659ECF45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AC07B3" w14:textId="5AD7AA2B" w:rsidR="0048632F" w:rsidRPr="00272DBB" w:rsidRDefault="00B2317A" w:rsidP="00E0428C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70" w:type="dxa"/>
          </w:tcPr>
          <w:p w14:paraId="76B0165F" w14:textId="77777777" w:rsidR="0048632F" w:rsidRPr="00272DBB" w:rsidRDefault="0048632F" w:rsidP="0048632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572B21" w14:textId="5DDA13CF" w:rsidR="0048632F" w:rsidRPr="00272DBB" w:rsidRDefault="00996426" w:rsidP="00E0428C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48632F" w:rsidRPr="00272DBB" w14:paraId="092282A5" w14:textId="77777777" w:rsidTr="00405447">
        <w:tc>
          <w:tcPr>
            <w:tcW w:w="6300" w:type="dxa"/>
          </w:tcPr>
          <w:p w14:paraId="772026A6" w14:textId="68C70086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777AF55" w14:textId="46469506" w:rsidR="0048632F" w:rsidRPr="00B70F7D" w:rsidRDefault="00B2317A" w:rsidP="00B70F7D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(22)</w:t>
            </w:r>
          </w:p>
        </w:tc>
        <w:tc>
          <w:tcPr>
            <w:tcW w:w="270" w:type="dxa"/>
          </w:tcPr>
          <w:p w14:paraId="358E21A0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CD77C" w14:textId="62F9ED0A" w:rsidR="0048632F" w:rsidRPr="0033428A" w:rsidRDefault="00996426" w:rsidP="0033428A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(26)</w:t>
            </w:r>
          </w:p>
        </w:tc>
      </w:tr>
    </w:tbl>
    <w:p w14:paraId="619E1450" w14:textId="406DF48F" w:rsidR="004F1CA5" w:rsidRPr="00272DBB" w:rsidRDefault="004F1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B5A9A14" w14:textId="07573ECB" w:rsidR="00E370FC" w:rsidRPr="005261E5" w:rsidRDefault="00C12945" w:rsidP="006562C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>ตามแผนฟื้นฟู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จากกิจการดังกล่าว ซึ่งประกอบด้วยลูกหนี้การค้าจำนวน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46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13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</w:t>
      </w:r>
    </w:p>
    <w:p w14:paraId="2BC2F2BE" w14:textId="10372FD5" w:rsidR="00C12945" w:rsidRPr="00272DBB" w:rsidRDefault="00C12945" w:rsidP="006C2AA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100</w:t>
      </w:r>
      <w:r w:rsidR="004206BB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ของภาระหนี้เงินต้นคงค้าง จะได้รับชำระจากกระแสเงินสดจากการดำเนินงานปกติของ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>ลูกหนี้ดังกล่าว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โดยทำการชำระเป็นรายครึ่งปีเป็นระยะเวลา </w:t>
      </w:r>
      <w:r w:rsidR="00272DBB" w:rsidRPr="00272DBB">
        <w:rPr>
          <w:rFonts w:asciiTheme="majorBidi" w:hAnsiTheme="majorBidi" w:cstheme="majorBidi"/>
          <w:sz w:val="30"/>
          <w:szCs w:val="30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เริ่มตั้งแต่ครึ่งปีหลังของปีที่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="004206BB" w:rsidRPr="00272DBB">
        <w:rPr>
          <w:rFonts w:asciiTheme="majorBidi" w:hAnsiTheme="majorBidi" w:cstheme="majorBidi"/>
          <w:sz w:val="30"/>
          <w:szCs w:val="30"/>
        </w:rPr>
        <w:t>.</w:t>
      </w:r>
      <w:r w:rsidR="00272DBB" w:rsidRPr="00272DBB">
        <w:rPr>
          <w:rFonts w:asciiTheme="majorBidi" w:hAnsiTheme="majorBidi" w:cstheme="majorBidi"/>
          <w:sz w:val="30"/>
          <w:szCs w:val="30"/>
        </w:rPr>
        <w:t>5</w:t>
      </w:r>
    </w:p>
    <w:p w14:paraId="1545B0D9" w14:textId="053F2098" w:rsidR="005E0F4C" w:rsidRPr="006D02B9" w:rsidRDefault="00C12945" w:rsidP="006D02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 xml:space="preserve">)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79B2233B" w14:textId="77777777" w:rsidR="00DF7265" w:rsidRPr="008545D1" w:rsidRDefault="00DF7265" w:rsidP="00DD1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/>
        <w:ind w:left="907" w:right="-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545D1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8545D1">
        <w:rPr>
          <w:rFonts w:asciiTheme="majorBidi" w:hAnsiTheme="majorBidi" w:cstheme="majorBidi"/>
          <w:sz w:val="30"/>
          <w:szCs w:val="30"/>
        </w:rPr>
        <w:t xml:space="preserve"> 59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ล้านบาทและค่าเผื่อผลขาดทุนด้านเครดิตที่คาดว่าจะเกิดขึ้นจำนวน </w:t>
      </w:r>
      <w:r w:rsidRPr="008545D1">
        <w:rPr>
          <w:rFonts w:asciiTheme="majorBidi" w:hAnsiTheme="majorBidi" w:cstheme="majorBidi"/>
          <w:sz w:val="30"/>
          <w:szCs w:val="30"/>
        </w:rPr>
        <w:t>21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เป็นลูกหนี้ตามสัญญาปรับโครงสร้างหนี้ในปี </w:t>
      </w:r>
      <w:r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ได้รับรู้ค่าเผื่อผลขาดทุนด้านเครดิตที่คาดว่าจะเกิดขึ้นสำหรับหนี้ที่ผิดนัดชำระที่เข้าสู่กระบวนการฟื้นฟูกิจการ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ที่เหลือทั้งจำนวน</w:t>
      </w:r>
      <w:r w:rsidRPr="008545D1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2"/>
          <w:sz w:val="30"/>
          <w:szCs w:val="30"/>
        </w:rPr>
        <w:t xml:space="preserve">38 </w:t>
      </w:r>
      <w:r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ในปี </w:t>
      </w:r>
      <w:r w:rsidRPr="008545D1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</w:p>
    <w:p w14:paraId="580CA1CE" w14:textId="6B83039A" w:rsidR="008C0A3B" w:rsidRPr="00164C79" w:rsidRDefault="008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5E33DA" w14:textId="6C0744CF" w:rsidR="00BB3DB7" w:rsidRPr="00272DBB" w:rsidRDefault="00BB3DB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Default="00D108DA" w:rsidP="00D108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DD1A1D" w14:paraId="29EB0060" w14:textId="77777777" w:rsidTr="00DD1A1D">
        <w:trPr>
          <w:tblHeader/>
        </w:trPr>
        <w:tc>
          <w:tcPr>
            <w:tcW w:w="4050" w:type="dxa"/>
          </w:tcPr>
          <w:p w14:paraId="46B3D860" w14:textId="77777777" w:rsidR="00DD1A1D" w:rsidRDefault="00DD1A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C80B0BD" w14:textId="77777777" w:rsidR="00DD1A1D" w:rsidRDefault="00DD1A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094901" w14:textId="77777777" w:rsidR="00DD1A1D" w:rsidRDefault="00DD1A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2F429F6E" w14:textId="77777777" w:rsidR="00DD1A1D" w:rsidRDefault="00DD1A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A1D" w14:paraId="624BC5DD" w14:textId="77777777" w:rsidTr="00DD1A1D">
        <w:trPr>
          <w:tblHeader/>
        </w:trPr>
        <w:tc>
          <w:tcPr>
            <w:tcW w:w="4050" w:type="dxa"/>
          </w:tcPr>
          <w:p w14:paraId="377A2C4E" w14:textId="77777777" w:rsidR="00DD1A1D" w:rsidRDefault="00DD1A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028679" w14:textId="7BF82942" w:rsidR="00DD1A1D" w:rsidRDefault="00DD1A1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CEDBD81" w14:textId="77777777" w:rsidR="00DD1A1D" w:rsidRDefault="00DD1A1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78BC6C5" w14:textId="4C33A47D" w:rsidR="00DD1A1D" w:rsidRDefault="00DD1A1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855434B" w14:textId="77777777" w:rsidR="00DD1A1D" w:rsidRDefault="00DD1A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4A0351E9" w14:textId="5DABFA3C" w:rsidR="00DD1A1D" w:rsidRDefault="00DD1A1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C6A444A" w14:textId="77777777" w:rsidR="00DD1A1D" w:rsidRDefault="00DD1A1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92" w:type="dxa"/>
            <w:hideMark/>
          </w:tcPr>
          <w:p w14:paraId="13CAB343" w14:textId="55061101" w:rsidR="00DD1A1D" w:rsidRDefault="00DD1A1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D1A1D" w14:paraId="25DABE86" w14:textId="77777777" w:rsidTr="00DD1A1D">
        <w:trPr>
          <w:tblHeader/>
        </w:trPr>
        <w:tc>
          <w:tcPr>
            <w:tcW w:w="4050" w:type="dxa"/>
          </w:tcPr>
          <w:p w14:paraId="0FF295CA" w14:textId="77777777" w:rsidR="00DD1A1D" w:rsidRDefault="00DD1A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68692C70" w14:textId="77777777" w:rsidR="00DD1A1D" w:rsidRDefault="00DD1A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D1A1D" w14:paraId="0BA8F399" w14:textId="77777777" w:rsidTr="00DD1A1D">
        <w:tc>
          <w:tcPr>
            <w:tcW w:w="4050" w:type="dxa"/>
            <w:hideMark/>
          </w:tcPr>
          <w:p w14:paraId="53CBDB7E" w14:textId="77777777" w:rsidR="00DD1A1D" w:rsidRDefault="00DD1A1D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EB04F2F" w14:textId="77777777" w:rsidR="00DD1A1D" w:rsidRDefault="00DD1A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DA92D1" w14:textId="77777777" w:rsidR="00DD1A1D" w:rsidRDefault="00DD1A1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F4679" w14:textId="77777777" w:rsidR="00DD1A1D" w:rsidRDefault="00DD1A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F7509" w14:textId="77777777" w:rsidR="00DD1A1D" w:rsidRDefault="00DD1A1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3AB9B562" w14:textId="77777777" w:rsidR="00DD1A1D" w:rsidRDefault="00DD1A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7045A6" w14:textId="77777777" w:rsidR="00DD1A1D" w:rsidRDefault="00DD1A1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14:paraId="4B2CAB00" w14:textId="77777777" w:rsidR="00DD1A1D" w:rsidRDefault="00DD1A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D1A1D" w14:paraId="7546CEC1" w14:textId="77777777" w:rsidTr="00DD1A1D">
        <w:tc>
          <w:tcPr>
            <w:tcW w:w="4050" w:type="dxa"/>
            <w:hideMark/>
          </w:tcPr>
          <w:p w14:paraId="6B95F64B" w14:textId="77777777" w:rsidR="00DD1A1D" w:rsidRDefault="00DD1A1D" w:rsidP="00DD1A1D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316808C" w14:textId="1009D644" w:rsidR="00DD1A1D" w:rsidRDefault="00B2317A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3,120</w:t>
            </w:r>
          </w:p>
        </w:tc>
        <w:tc>
          <w:tcPr>
            <w:tcW w:w="270" w:type="dxa"/>
          </w:tcPr>
          <w:p w14:paraId="414E6AE1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867027E" w14:textId="661C8FD1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2,933</w:t>
            </w:r>
          </w:p>
        </w:tc>
        <w:tc>
          <w:tcPr>
            <w:tcW w:w="270" w:type="dxa"/>
          </w:tcPr>
          <w:p w14:paraId="22D783ED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0ECE128" w14:textId="51D72DE8" w:rsidR="00DD1A1D" w:rsidRDefault="00B2317A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</w:tcPr>
          <w:p w14:paraId="5A868F00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7728DA2C" w14:textId="43EDA640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B2317A" w14:paraId="33DFAA1E" w14:textId="77777777" w:rsidTr="00DD1A1D">
        <w:tc>
          <w:tcPr>
            <w:tcW w:w="4050" w:type="dxa"/>
            <w:hideMark/>
          </w:tcPr>
          <w:p w14:paraId="74B0E3B2" w14:textId="77777777" w:rsidR="00B2317A" w:rsidRDefault="00B2317A" w:rsidP="00B231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411C091E" w14:textId="35D35D98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6B969BA3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BDDB0F5" w14:textId="501F031B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52DA5A7B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CDF25C" w14:textId="6DAB4228" w:rsidR="00B2317A" w:rsidRPr="00B2317A" w:rsidRDefault="00B2317A" w:rsidP="00B231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D76674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62821800" w14:textId="2842D13F" w:rsidR="00B2317A" w:rsidRPr="00DD1A1D" w:rsidRDefault="00B2317A" w:rsidP="00B231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2317A" w14:paraId="371153C3" w14:textId="77777777" w:rsidTr="00DD1A1D">
        <w:tc>
          <w:tcPr>
            <w:tcW w:w="4050" w:type="dxa"/>
            <w:hideMark/>
          </w:tcPr>
          <w:p w14:paraId="268E1857" w14:textId="77777777" w:rsidR="00B2317A" w:rsidRDefault="00B2317A" w:rsidP="00B231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34489A79" w14:textId="20153ABA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(355)</w:t>
            </w:r>
          </w:p>
        </w:tc>
        <w:tc>
          <w:tcPr>
            <w:tcW w:w="270" w:type="dxa"/>
          </w:tcPr>
          <w:p w14:paraId="605AD7C4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181462CE" w14:textId="7ED9C6D3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(164)</w:t>
            </w:r>
          </w:p>
        </w:tc>
        <w:tc>
          <w:tcPr>
            <w:tcW w:w="270" w:type="dxa"/>
          </w:tcPr>
          <w:p w14:paraId="611F4230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073B24FA" w14:textId="5E15F270" w:rsidR="00B2317A" w:rsidRPr="00B2317A" w:rsidRDefault="00B2317A" w:rsidP="00B231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062FC4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1F63145F" w14:textId="2000D7C1" w:rsidR="00B2317A" w:rsidRPr="00DD1A1D" w:rsidRDefault="00B2317A" w:rsidP="00B231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E0428C" w14:paraId="56848D26" w14:textId="77777777" w:rsidTr="00DD1A1D">
        <w:tc>
          <w:tcPr>
            <w:tcW w:w="4050" w:type="dxa"/>
          </w:tcPr>
          <w:p w14:paraId="239AE9EC" w14:textId="052893FC" w:rsidR="00E0428C" w:rsidRDefault="00E0428C" w:rsidP="00E0428C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80" w:type="dxa"/>
          </w:tcPr>
          <w:p w14:paraId="090CC19A" w14:textId="10C8E105" w:rsidR="00E0428C" w:rsidRDefault="00E0428C" w:rsidP="00E0428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70" w:type="dxa"/>
          </w:tcPr>
          <w:p w14:paraId="496BF3A2" w14:textId="77777777" w:rsidR="00E0428C" w:rsidRDefault="00E0428C" w:rsidP="00E0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6E5AA7" w14:textId="6B229EE3" w:rsidR="00E0428C" w:rsidRDefault="00E0428C" w:rsidP="00E04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8997A" w14:textId="77777777" w:rsidR="00E0428C" w:rsidRDefault="00E0428C" w:rsidP="00E0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0244AAE0" w14:textId="21D15951" w:rsidR="00E0428C" w:rsidRDefault="00E0428C" w:rsidP="00E04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5C06C7" w14:textId="77777777" w:rsidR="00E0428C" w:rsidRDefault="00E0428C" w:rsidP="00E0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87CCB00" w14:textId="398534F4" w:rsidR="00E0428C" w:rsidRPr="00DD1A1D" w:rsidRDefault="00E0428C" w:rsidP="00E04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2317A" w14:paraId="72742CB7" w14:textId="77777777" w:rsidTr="00DD1A1D">
        <w:tc>
          <w:tcPr>
            <w:tcW w:w="4050" w:type="dxa"/>
            <w:hideMark/>
          </w:tcPr>
          <w:p w14:paraId="2EC722C1" w14:textId="77777777" w:rsidR="00B2317A" w:rsidRDefault="00B2317A" w:rsidP="00B2317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</w:tcPr>
          <w:p w14:paraId="288D0175" w14:textId="056D47E6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7DB9F3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536DF4" w14:textId="329FEF23" w:rsidR="00B2317A" w:rsidRDefault="00B2317A" w:rsidP="00B231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DF8D6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23029B8" w14:textId="2B3B0E27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1CBD5AFA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2757E836" w14:textId="5267C030" w:rsidR="00B2317A" w:rsidRDefault="00B2317A" w:rsidP="00B231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2317A" w14:paraId="2348150C" w14:textId="77777777" w:rsidTr="00DD1A1D">
        <w:tc>
          <w:tcPr>
            <w:tcW w:w="4050" w:type="dxa"/>
            <w:hideMark/>
          </w:tcPr>
          <w:p w14:paraId="6DE46529" w14:textId="77777777" w:rsidR="00B2317A" w:rsidRDefault="00B2317A" w:rsidP="00B2317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9B952" w14:textId="06B711F9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3,063</w:t>
            </w:r>
          </w:p>
        </w:tc>
        <w:tc>
          <w:tcPr>
            <w:tcW w:w="270" w:type="dxa"/>
          </w:tcPr>
          <w:p w14:paraId="0617807E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A9256F" w14:textId="45728AF0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3,194</w:t>
            </w:r>
          </w:p>
        </w:tc>
        <w:tc>
          <w:tcPr>
            <w:tcW w:w="270" w:type="dxa"/>
          </w:tcPr>
          <w:p w14:paraId="4A0DEDFD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FD483" w14:textId="342E63F1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43851A6" w14:textId="77777777" w:rsidR="00B2317A" w:rsidRDefault="00B2317A" w:rsidP="00B2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A11FA7" w14:textId="7614E186" w:rsidR="00B2317A" w:rsidRDefault="00B2317A" w:rsidP="00B231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DD1A1D" w14:paraId="4ED09358" w14:textId="77777777" w:rsidTr="00DD1A1D">
        <w:tc>
          <w:tcPr>
            <w:tcW w:w="4050" w:type="dxa"/>
          </w:tcPr>
          <w:p w14:paraId="1F5C3CDC" w14:textId="77777777" w:rsidR="00DD1A1D" w:rsidRDefault="00DD1A1D" w:rsidP="00DD1A1D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097930C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1F10601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6803B9D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7BDB6B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14"/>
                <w:szCs w:val="14"/>
              </w:rPr>
            </w:pPr>
          </w:p>
        </w:tc>
        <w:tc>
          <w:tcPr>
            <w:tcW w:w="1102" w:type="dxa"/>
          </w:tcPr>
          <w:p w14:paraId="7A9D4221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7DFED6E8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14"/>
                <w:szCs w:val="14"/>
              </w:rPr>
            </w:pPr>
          </w:p>
        </w:tc>
        <w:tc>
          <w:tcPr>
            <w:tcW w:w="1092" w:type="dxa"/>
          </w:tcPr>
          <w:p w14:paraId="34878A47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4"/>
                <w:szCs w:val="14"/>
                <w:lang w:bidi="th-TH"/>
              </w:rPr>
            </w:pPr>
          </w:p>
        </w:tc>
      </w:tr>
      <w:tr w:rsidR="00DD1A1D" w14:paraId="376B78D0" w14:textId="77777777" w:rsidTr="00DD1A1D">
        <w:tc>
          <w:tcPr>
            <w:tcW w:w="4050" w:type="dxa"/>
            <w:hideMark/>
          </w:tcPr>
          <w:p w14:paraId="32B170BC" w14:textId="77777777" w:rsidR="00DD1A1D" w:rsidRDefault="00DD1A1D" w:rsidP="00DD1A1D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C3EA700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998882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6D771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3D953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DC525BD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F457C4E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</w:tcPr>
          <w:p w14:paraId="07BEA278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DD1A1D" w14:paraId="75ACC655" w14:textId="77777777" w:rsidTr="00DD1A1D">
        <w:trPr>
          <w:trHeight w:val="307"/>
        </w:trPr>
        <w:tc>
          <w:tcPr>
            <w:tcW w:w="4050" w:type="dxa"/>
            <w:hideMark/>
          </w:tcPr>
          <w:p w14:paraId="31068547" w14:textId="77777777" w:rsidR="00DD1A1D" w:rsidRDefault="00DD1A1D" w:rsidP="00DD1A1D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233B3BB" w14:textId="57023505" w:rsidR="00DD1A1D" w:rsidRDefault="00D42D9F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482FCF3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02EE552" w14:textId="47300A42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02205C20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E7AE93B" w14:textId="7C4ADB82" w:rsidR="00DD1A1D" w:rsidRDefault="003B28C4" w:rsidP="00E0428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3C52395A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96F1606" w14:textId="5DC0E774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123</w:t>
            </w:r>
          </w:p>
        </w:tc>
      </w:tr>
      <w:tr w:rsidR="00DD1A1D" w14:paraId="256460ED" w14:textId="77777777" w:rsidTr="00DD1A1D">
        <w:trPr>
          <w:trHeight w:val="307"/>
        </w:trPr>
        <w:tc>
          <w:tcPr>
            <w:tcW w:w="4050" w:type="dxa"/>
            <w:hideMark/>
          </w:tcPr>
          <w:p w14:paraId="0041A923" w14:textId="6B61C4BB" w:rsidR="00DD1A1D" w:rsidRDefault="006562C5" w:rsidP="00DD1A1D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ส่วนแบ่งขาดทุนของการร่วมค้า </w:t>
            </w:r>
            <w:r w:rsidRPr="007765E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720259BC" w14:textId="66408EB5" w:rsidR="00DD1A1D" w:rsidRDefault="00D42D9F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270" w:type="dxa"/>
          </w:tcPr>
          <w:p w14:paraId="5F398013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BF34E04" w14:textId="259C3AD5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0004C5A0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21E3A41" w14:textId="5ED40EA0" w:rsidR="00DD1A1D" w:rsidRPr="003B28C4" w:rsidRDefault="003B28C4" w:rsidP="003B28C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2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DB31E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5EBD75FD" w14:textId="51D09E47" w:rsidR="00DD1A1D" w:rsidRDefault="00DD1A1D" w:rsidP="00DD1A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D1A1D" w14:paraId="6287E178" w14:textId="77777777" w:rsidTr="00DD1A1D">
        <w:trPr>
          <w:trHeight w:val="307"/>
        </w:trPr>
        <w:tc>
          <w:tcPr>
            <w:tcW w:w="4050" w:type="dxa"/>
            <w:hideMark/>
          </w:tcPr>
          <w:p w14:paraId="16E71ACC" w14:textId="77777777" w:rsidR="00DD1A1D" w:rsidRDefault="00DD1A1D" w:rsidP="00DD1A1D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การถือหุ้นในการร่วมค้า</w:t>
            </w:r>
          </w:p>
        </w:tc>
        <w:tc>
          <w:tcPr>
            <w:tcW w:w="1080" w:type="dxa"/>
          </w:tcPr>
          <w:p w14:paraId="4B94A6D9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2E5F97" w14:textId="20D1A4F5" w:rsidR="00D42D9F" w:rsidRDefault="00D42D9F" w:rsidP="003B28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160231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BE522" w14:textId="77777777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  <w:p w14:paraId="48B3F912" w14:textId="74E22DFA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B670C51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01954FF" w14:textId="77777777" w:rsidR="003B28C4" w:rsidRPr="003B28C4" w:rsidRDefault="003B28C4" w:rsidP="003B28C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0A312" w14:textId="637FFCFD" w:rsidR="00DD1A1D" w:rsidRPr="003B28C4" w:rsidRDefault="003B28C4" w:rsidP="003B28C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2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BCC82D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3A7A446" w14:textId="77777777" w:rsidR="00DD1A1D" w:rsidRPr="00DD1A1D" w:rsidRDefault="00DD1A1D" w:rsidP="00DD1A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420A09" w14:textId="2155DD8F" w:rsidR="00DD1A1D" w:rsidRDefault="00DD1A1D" w:rsidP="00DD1A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D1A1D" w14:paraId="2365A193" w14:textId="77777777" w:rsidTr="00EE499C">
        <w:trPr>
          <w:trHeight w:val="307"/>
        </w:trPr>
        <w:tc>
          <w:tcPr>
            <w:tcW w:w="4050" w:type="dxa"/>
            <w:hideMark/>
          </w:tcPr>
          <w:p w14:paraId="11E1AF82" w14:textId="77777777" w:rsidR="00DD1A1D" w:rsidRDefault="00DD1A1D" w:rsidP="00DD1A1D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6CBD2" w14:textId="6E1DD86F" w:rsidR="00DD1A1D" w:rsidRDefault="003B28C4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</w:tcPr>
          <w:p w14:paraId="7795F69A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25E71" w14:textId="4D87EBC0" w:rsidR="00DD1A1D" w:rsidRDefault="00DD1A1D" w:rsidP="00DD1A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8DEF7D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97178" w14:textId="4C0F8E47" w:rsidR="00DD1A1D" w:rsidRDefault="003B28C4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6" w:type="dxa"/>
          </w:tcPr>
          <w:p w14:paraId="44F2C12A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9476B" w14:textId="7E21850E" w:rsidR="00DD1A1D" w:rsidRDefault="00DD1A1D" w:rsidP="00DD1A1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1A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D1A1D" w14:paraId="6A22D186" w14:textId="77777777" w:rsidTr="00EE499C">
        <w:trPr>
          <w:trHeight w:val="307"/>
        </w:trPr>
        <w:tc>
          <w:tcPr>
            <w:tcW w:w="4050" w:type="dxa"/>
            <w:hideMark/>
          </w:tcPr>
          <w:p w14:paraId="0CF445BE" w14:textId="77777777" w:rsidR="00DD1A1D" w:rsidRDefault="00DD1A1D" w:rsidP="00DD1A1D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44C7D" w14:textId="0A050780" w:rsidR="00DD1A1D" w:rsidRDefault="003B28C4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970F4F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31081" w14:textId="36C1B99F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450D17A7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14600" w14:textId="15873CAE" w:rsidR="00DD1A1D" w:rsidRDefault="003B28C4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6" w:type="dxa"/>
          </w:tcPr>
          <w:p w14:paraId="22F729CB" w14:textId="77777777" w:rsidR="00DD1A1D" w:rsidRDefault="00DD1A1D" w:rsidP="00DD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0B28A2" w14:textId="2F4DF052" w:rsidR="00DD1A1D" w:rsidRDefault="00DD1A1D" w:rsidP="00DD1A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123</w:t>
            </w:r>
          </w:p>
        </w:tc>
      </w:tr>
      <w:tr w:rsidR="00EE499C" w:rsidRPr="00AE7F1C" w14:paraId="69B32817" w14:textId="77777777" w:rsidTr="00EE499C">
        <w:trPr>
          <w:trHeight w:val="307"/>
        </w:trPr>
        <w:tc>
          <w:tcPr>
            <w:tcW w:w="4050" w:type="dxa"/>
            <w:shd w:val="clear" w:color="auto" w:fill="auto"/>
          </w:tcPr>
          <w:p w14:paraId="277CE9C5" w14:textId="77777777" w:rsidR="00EE499C" w:rsidRPr="00EE499C" w:rsidRDefault="00EE499C" w:rsidP="00EE49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21005B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17A270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BF746F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E2A6AE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151AD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474C58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486E11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499C" w:rsidRPr="00AE7F1C" w14:paraId="6ABCA77F" w14:textId="77777777" w:rsidTr="00EE499C">
        <w:trPr>
          <w:trHeight w:val="307"/>
        </w:trPr>
        <w:tc>
          <w:tcPr>
            <w:tcW w:w="4050" w:type="dxa"/>
            <w:shd w:val="clear" w:color="auto" w:fill="auto"/>
          </w:tcPr>
          <w:p w14:paraId="60F014F9" w14:textId="21C9E6DE" w:rsidR="00EE499C" w:rsidRDefault="00EE499C" w:rsidP="00EE49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59AA866C" w14:textId="7DF3CAC7" w:rsidR="006562C5" w:rsidRDefault="006562C5" w:rsidP="00EE49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CB72391" w14:textId="68DC1B1C" w:rsidR="006562C5" w:rsidRDefault="006562C5" w:rsidP="00EE49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5F08EC2B" w14:textId="77777777" w:rsidR="006562C5" w:rsidRDefault="006562C5" w:rsidP="00EE49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1915E7BE" w14:textId="627295F7" w:rsidR="00EE499C" w:rsidRPr="00EE499C" w:rsidRDefault="00EE499C" w:rsidP="00EE49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8683611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EF2668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A143EB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B74393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6BA81087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8F043E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6EA27DAF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499C" w:rsidRPr="00AE7F1C" w14:paraId="3E6B7D19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7FD1316F" w14:textId="4F1E6B60" w:rsidR="00EE499C" w:rsidRPr="00EE499C" w:rsidRDefault="00EE499C" w:rsidP="00EE49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E499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6273CD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013858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4DB5CA3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7DBCCC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28C0A0F2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EB3EA8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BCF653B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499C" w:rsidRPr="00AE7F1C" w14:paraId="234E2A46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3CAB0644" w14:textId="77777777" w:rsidR="00EE499C" w:rsidRPr="00EE499C" w:rsidRDefault="00EE499C" w:rsidP="00EE499C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49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E49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EE49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081C44E9" w14:textId="44C7FB8F" w:rsidR="00EE499C" w:rsidRPr="00EE499C" w:rsidRDefault="00ED42C2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3,144</w:t>
            </w:r>
          </w:p>
        </w:tc>
        <w:tc>
          <w:tcPr>
            <w:tcW w:w="270" w:type="dxa"/>
            <w:shd w:val="clear" w:color="auto" w:fill="auto"/>
          </w:tcPr>
          <w:p w14:paraId="3F8C48D4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3D2D0F9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2,953</w:t>
            </w:r>
          </w:p>
        </w:tc>
        <w:tc>
          <w:tcPr>
            <w:tcW w:w="270" w:type="dxa"/>
            <w:shd w:val="clear" w:color="auto" w:fill="auto"/>
          </w:tcPr>
          <w:p w14:paraId="49A79FC5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A93510" w14:textId="0C9E363B" w:rsidR="00EE499C" w:rsidRPr="00EE499C" w:rsidRDefault="00ED42C2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7C65813F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5D1C574E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</w:tr>
      <w:tr w:rsidR="00EE499C" w:rsidRPr="00AE7F1C" w14:paraId="576A83FA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08B8783B" w14:textId="77777777" w:rsidR="00EE499C" w:rsidRPr="00EE499C" w:rsidRDefault="00EE499C" w:rsidP="00EE499C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49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EE499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7E916C6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1B6B45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AEEF888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1314D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A8D4424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7C0BDF" w14:textId="77777777" w:rsidR="00EE499C" w:rsidRPr="00EE499C" w:rsidRDefault="00EE499C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69E027FA" w14:textId="77777777" w:rsidR="00EE499C" w:rsidRPr="00EE499C" w:rsidRDefault="00EE499C" w:rsidP="00EE499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42C2" w:rsidRPr="00AE7F1C" w14:paraId="0FC707FF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2C55E5B6" w14:textId="77777777" w:rsidR="00ED42C2" w:rsidRPr="00EE499C" w:rsidRDefault="00ED42C2" w:rsidP="00ED42C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499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และการร่วมค้า </w:t>
            </w:r>
            <w:r w:rsidRPr="00EE49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EE499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765A536D" w14:textId="1A385C25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023F7469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761A4B4" w14:textId="32C5C76A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57F86EF3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0C53DC9" w14:textId="6375D683" w:rsidR="00ED42C2" w:rsidRPr="00ED42C2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E03C3B" w14:textId="77777777" w:rsidR="00ED42C2" w:rsidRPr="00ED42C2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0A739926" w14:textId="77777777" w:rsidR="00ED42C2" w:rsidRPr="00EE499C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D42C2" w:rsidRPr="00AE7F1C" w14:paraId="2B64C509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618A7629" w14:textId="77777777" w:rsidR="00ED42C2" w:rsidRPr="00EE499C" w:rsidRDefault="00ED42C2" w:rsidP="00ED42C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499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17E3E966" w14:textId="57F3ABD9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(355)</w:t>
            </w:r>
          </w:p>
        </w:tc>
        <w:tc>
          <w:tcPr>
            <w:tcW w:w="270" w:type="dxa"/>
            <w:shd w:val="clear" w:color="auto" w:fill="auto"/>
          </w:tcPr>
          <w:p w14:paraId="1D7DB41D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7A739001" w14:textId="77777777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</w:t>
            </w:r>
            <w:r w:rsidRPr="00EE49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685D8A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4D9559E" w14:textId="3AB339F4" w:rsidR="00ED42C2" w:rsidRPr="00ED42C2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B66A1C" w14:textId="77777777" w:rsidR="00ED42C2" w:rsidRPr="00ED42C2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51119A99" w14:textId="77777777" w:rsidR="00ED42C2" w:rsidRPr="00EE499C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D42C2" w:rsidRPr="00AE7F1C" w14:paraId="3F840F15" w14:textId="77777777" w:rsidTr="00E0428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53E7C1DC" w14:textId="77777777" w:rsidR="00ED42C2" w:rsidRPr="00EE499C" w:rsidRDefault="00ED42C2" w:rsidP="00ED42C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499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80" w:type="dxa"/>
            <w:shd w:val="clear" w:color="auto" w:fill="auto"/>
          </w:tcPr>
          <w:p w14:paraId="7D04FBB8" w14:textId="246F98CC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4339CA23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B0C8A24" w14:textId="77777777" w:rsidR="00ED42C2" w:rsidRPr="00EE499C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1C505C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843A5A0" w14:textId="08C321BB" w:rsidR="00ED42C2" w:rsidRPr="00ED42C2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5BA8C" w14:textId="77777777" w:rsidR="00ED42C2" w:rsidRPr="00ED42C2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06427B62" w14:textId="77777777" w:rsidR="00ED42C2" w:rsidRPr="00EE499C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D42C2" w:rsidRPr="00AE7F1C" w14:paraId="4B88BB58" w14:textId="77777777" w:rsidTr="00E0428C">
        <w:trPr>
          <w:trHeight w:val="307"/>
        </w:trPr>
        <w:tc>
          <w:tcPr>
            <w:tcW w:w="4050" w:type="dxa"/>
            <w:shd w:val="clear" w:color="auto" w:fill="auto"/>
          </w:tcPr>
          <w:p w14:paraId="14364E96" w14:textId="3B08B6F5" w:rsidR="00ED42C2" w:rsidRPr="00EE499C" w:rsidRDefault="00ED42C2" w:rsidP="00ED42C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ผลกระทบจากการเปลี่ยนแปลงสัดส่วน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45D3BF" w14:textId="77777777" w:rsidR="00ED42C2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719727" w14:textId="6DD90F84" w:rsidR="00ED42C2" w:rsidRPr="00EE499C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071A8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69F321" w14:textId="77777777" w:rsidR="00ED42C2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3D5269B" w14:textId="5AA11A65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36DA5B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0F1BF7A" w14:textId="77777777" w:rsidR="00ED42C2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63AAEE" w14:textId="154B7C2C" w:rsidR="00ED42C2" w:rsidRPr="00ED42C2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12615" w14:textId="77777777" w:rsidR="00ED42C2" w:rsidRPr="00ED42C2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A61AB26" w14:textId="77777777" w:rsidR="00ED42C2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3EC141" w14:textId="4FEF9284" w:rsidR="00ED42C2" w:rsidRPr="00EE499C" w:rsidRDefault="00ED42C2" w:rsidP="00ED42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D42C2" w:rsidRPr="00AE7F1C" w14:paraId="4BDB156D" w14:textId="77777777" w:rsidTr="006562C5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4843601C" w14:textId="6CCD55DC" w:rsidR="00ED42C2" w:rsidRPr="00EE499C" w:rsidRDefault="00ED42C2" w:rsidP="00ED42C2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49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E49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CAF6F3" w14:textId="16AD786D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270" w:type="dxa"/>
            <w:shd w:val="clear" w:color="auto" w:fill="auto"/>
          </w:tcPr>
          <w:p w14:paraId="1470ADE2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1CB7644" w14:textId="32C68EF5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3584ED43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8F0605" w14:textId="6A16A1B4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54E6D01F" w14:textId="77777777" w:rsidR="00ED42C2" w:rsidRPr="00EE499C" w:rsidRDefault="00ED42C2" w:rsidP="00ED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CB1B17" w14:textId="77777777" w:rsidR="00ED42C2" w:rsidRPr="00EE499C" w:rsidRDefault="00ED42C2" w:rsidP="00ED42C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4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</w:tbl>
    <w:p w14:paraId="03883CCA" w14:textId="77777777" w:rsidR="00DD1A1D" w:rsidRPr="00AF5769" w:rsidRDefault="00DD1A1D" w:rsidP="00EE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70C3000F" w14:textId="347BC9CB" w:rsidR="003763B6" w:rsidRPr="004B3DFA" w:rsidRDefault="003763B6" w:rsidP="00AB1428">
      <w:pPr>
        <w:pStyle w:val="a2"/>
        <w:numPr>
          <w:ilvl w:val="3"/>
          <w:numId w:val="18"/>
        </w:numPr>
        <w:tabs>
          <w:tab w:val="clear" w:pos="1080"/>
        </w:tabs>
        <w:ind w:left="990" w:right="29" w:hanging="450"/>
        <w:jc w:val="thaiDistribute"/>
        <w:rPr>
          <w:rFonts w:ascii="Angsana New" w:eastAsia="SimSun" w:hAnsi="Angsana New"/>
          <w:b w:val="0"/>
          <w:bCs w:val="0"/>
          <w:spacing w:val="-2"/>
          <w:lang w:val="en-US" w:eastAsia="en-US"/>
        </w:rPr>
      </w:pPr>
      <w:bookmarkStart w:id="3" w:name="_Hlk102674012"/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ไทยไฟเบอร์ออพติคส์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จำกัด</w:t>
      </w:r>
      <w:r w:rsid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เป็นบริษัทร่วม</w:t>
      </w:r>
      <w:r w:rsidR="004C7C9D"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ของกลุ่มบริษัท</w:t>
      </w:r>
      <w:r w:rsidR="004C7C9D"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>/</w:t>
      </w:r>
      <w:r w:rsidR="004C7C9D"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ซึ่งมูลค่าตามบัญชีของเงินลงทุน</w:t>
      </w:r>
      <w:r w:rsidR="00AB1428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br/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ในบริษัทร่วมดังกล่าว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ณ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วันที่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3</w:t>
      </w:r>
      <w:r w:rsidR="00EE499C">
        <w:rPr>
          <w:rFonts w:ascii="Angsana New" w:eastAsia="SimSun" w:hAnsi="Angsana New"/>
          <w:b w:val="0"/>
          <w:bCs w:val="0"/>
          <w:spacing w:val="-2"/>
          <w:lang w:val="en-US" w:eastAsia="en-US"/>
        </w:rPr>
        <w:t>0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EE499C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กันยายน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="00EE2911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ในงบการเงินรวมและงบการเงินเฉพาะกิจการมีจำนวน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7E3AC2">
        <w:rPr>
          <w:rFonts w:ascii="Angsana New" w:eastAsia="SimSun" w:hAnsi="Angsana New"/>
          <w:b w:val="0"/>
          <w:bCs w:val="0"/>
          <w:spacing w:val="-2"/>
          <w:lang w:val="en-US" w:eastAsia="en-US"/>
        </w:rPr>
        <w:t>102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ล้านบาทและ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EE2911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40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ล้านบาท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ตามลำดับ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โดยในระหว่างไตรมาส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1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ของปี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บริษัทร่วมดังกล่าวมีแผนที่จะหยุดดำเนินงานภายในปี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อย่างไรก็ตาม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ผู้บริหารของกลุ่มบริษัท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>/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ได้พิจารณาแล้วพบว่าไม่เกิดการด้อยค่าในเงินลงทุนในบริษัทร่วมดังกล่าวอย่างมีสาระสำคัญต่องบการเงินรวมและงบการเงินเฉพาะกิจการสำหรับงวดสิ้นสุดวันที่</w:t>
      </w:r>
      <w:r w:rsidR="00433BD3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="005261E5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30 </w:t>
      </w:r>
      <w:r w:rsidR="00DA352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กันยายน</w:t>
      </w:r>
      <w:r w:rsidR="005261E5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2565</w:t>
      </w:r>
    </w:p>
    <w:bookmarkEnd w:id="3"/>
    <w:p w14:paraId="2F75E5D6" w14:textId="77777777" w:rsidR="003763B6" w:rsidRPr="003763B6" w:rsidRDefault="003763B6" w:rsidP="00EE197D">
      <w:pPr>
        <w:pStyle w:val="a2"/>
        <w:tabs>
          <w:tab w:val="clear" w:pos="1080"/>
        </w:tabs>
        <w:ind w:right="29" w:firstLine="540"/>
        <w:jc w:val="thaiDistribute"/>
        <w:rPr>
          <w:rFonts w:asciiTheme="majorBidi" w:hAnsiTheme="majorBidi" w:cstheme="majorBidi"/>
          <w:spacing w:val="-2"/>
          <w:u w:val="single"/>
          <w:lang w:val="en-US"/>
        </w:rPr>
      </w:pPr>
    </w:p>
    <w:p w14:paraId="476986AB" w14:textId="3CE67DCE" w:rsidR="00EE197D" w:rsidRPr="00AB1428" w:rsidRDefault="00EE197D" w:rsidP="00AB1428">
      <w:pPr>
        <w:pStyle w:val="a2"/>
        <w:numPr>
          <w:ilvl w:val="3"/>
          <w:numId w:val="18"/>
        </w:numPr>
        <w:tabs>
          <w:tab w:val="clear" w:pos="1080"/>
        </w:tabs>
        <w:ind w:left="990" w:right="29"/>
        <w:jc w:val="thaiDistribute"/>
        <w:rPr>
          <w:rFonts w:asciiTheme="majorBidi" w:hAnsiTheme="majorBidi" w:cstheme="majorBidi"/>
          <w:b w:val="0"/>
          <w:bCs w:val="0"/>
          <w:color w:val="0000FF"/>
          <w:spacing w:val="-2"/>
          <w:u w:val="single"/>
          <w:lang w:val="en-US"/>
        </w:rPr>
      </w:pPr>
      <w:r w:rsidRPr="00AB1428">
        <w:rPr>
          <w:rFonts w:asciiTheme="majorBidi" w:hAnsiTheme="majorBidi" w:cstheme="majorBidi"/>
          <w:b w:val="0"/>
          <w:bCs w:val="0"/>
          <w:spacing w:val="-2"/>
          <w:u w:val="single"/>
          <w:cs/>
          <w:lang w:val="en-US"/>
        </w:rPr>
        <w:t>เงินลงทุนใน</w:t>
      </w:r>
      <w:r w:rsidRPr="00AB1428">
        <w:rPr>
          <w:rFonts w:asciiTheme="majorBidi" w:hAnsiTheme="majorBidi" w:cstheme="majorBidi"/>
          <w:b w:val="0"/>
          <w:bCs w:val="0"/>
          <w:u w:val="single"/>
          <w:cs/>
        </w:rPr>
        <w:t xml:space="preserve">โครงการจำหน่ายสลากแบบเลขท้าย </w:t>
      </w:r>
      <w:r w:rsidR="00272DBB" w:rsidRPr="00AB1428">
        <w:rPr>
          <w:rFonts w:asciiTheme="majorBidi" w:hAnsiTheme="majorBidi" w:cstheme="majorBidi"/>
          <w:b w:val="0"/>
          <w:bCs w:val="0"/>
          <w:u w:val="single"/>
          <w:lang w:val="en-US"/>
        </w:rPr>
        <w:t>3</w:t>
      </w:r>
      <w:r w:rsidRPr="00AB1428">
        <w:rPr>
          <w:rFonts w:asciiTheme="majorBidi" w:hAnsiTheme="majorBidi" w:cstheme="majorBidi"/>
          <w:b w:val="0"/>
          <w:bCs w:val="0"/>
          <w:u w:val="single"/>
          <w:cs/>
        </w:rPr>
        <w:t xml:space="preserve"> ตัว และ </w:t>
      </w:r>
      <w:r w:rsidR="00272DBB" w:rsidRPr="00AB1428">
        <w:rPr>
          <w:rFonts w:asciiTheme="majorBidi" w:hAnsiTheme="majorBidi" w:cstheme="majorBidi"/>
          <w:b w:val="0"/>
          <w:bCs w:val="0"/>
          <w:u w:val="single"/>
          <w:lang w:val="en-US"/>
        </w:rPr>
        <w:t>2</w:t>
      </w:r>
      <w:r w:rsidRPr="00AB1428">
        <w:rPr>
          <w:rFonts w:asciiTheme="majorBidi" w:hAnsiTheme="majorBidi" w:cstheme="majorBidi"/>
          <w:b w:val="0"/>
          <w:bCs w:val="0"/>
          <w:u w:val="single"/>
          <w:cs/>
        </w:rPr>
        <w:t xml:space="preserve"> ตัว ด้วยเครื่องจำหน่ายสลาก</w:t>
      </w:r>
    </w:p>
    <w:p w14:paraId="366024F7" w14:textId="77777777" w:rsidR="00EE197D" w:rsidRPr="003763B6" w:rsidRDefault="00EE197D" w:rsidP="00EE197D">
      <w:pPr>
        <w:pStyle w:val="a2"/>
        <w:tabs>
          <w:tab w:val="clear" w:pos="1080"/>
        </w:tabs>
        <w:ind w:left="450" w:right="29"/>
        <w:jc w:val="thaiDistribute"/>
        <w:rPr>
          <w:rFonts w:asciiTheme="majorBidi" w:hAnsiTheme="majorBidi" w:cstheme="majorBidi"/>
          <w:b w:val="0"/>
          <w:bCs w:val="0"/>
          <w:spacing w:val="-2"/>
          <w:lang w:val="en-US"/>
        </w:rPr>
      </w:pPr>
    </w:p>
    <w:p w14:paraId="4580EAA9" w14:textId="4D255CBE" w:rsidR="00EE499C" w:rsidRDefault="00EE499C" w:rsidP="00EE499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86030">
        <w:rPr>
          <w:rFonts w:ascii="Angsana New" w:hAnsi="Angsana New"/>
          <w:sz w:val="30"/>
          <w:szCs w:val="30"/>
          <w:cs/>
        </w:rPr>
        <w:t xml:space="preserve">บริษัท ล็อกซเล่ย์ จีเท็ค เทคโนโลยี จำกัด 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Pr="003F6926">
        <w:rPr>
          <w:rFonts w:ascii="Angsana New" w:hAnsi="Angsana New"/>
          <w:sz w:val="30"/>
          <w:szCs w:val="30"/>
        </w:rPr>
        <w:t>29</w:t>
      </w:r>
      <w:r w:rsidRPr="00C8603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F6926">
        <w:rPr>
          <w:rFonts w:ascii="Angsana New" w:hAnsi="Angsana New"/>
          <w:sz w:val="30"/>
          <w:szCs w:val="30"/>
        </w:rPr>
        <w:t>2548</w:t>
      </w:r>
      <w:r w:rsidRPr="00C86030">
        <w:rPr>
          <w:rFonts w:ascii="Angsana New" w:hAnsi="Angsana New" w:hint="cs"/>
          <w:sz w:val="30"/>
          <w:szCs w:val="30"/>
          <w:cs/>
        </w:rPr>
        <w:t xml:space="preserve"> </w:t>
      </w:r>
      <w:r w:rsidRPr="00C8603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Pr="00C86030">
        <w:rPr>
          <w:rFonts w:ascii="Angsana New" w:hAnsi="Angsana New" w:hint="cs"/>
          <w:sz w:val="30"/>
          <w:szCs w:val="30"/>
          <w:cs/>
        </w:rPr>
        <w:t xml:space="preserve">บริษัทร่วมได้ยื่นฟ้องสำนักงานสลากกินแบ่งรัฐบาลต่อศาลปกครองและเมื่อวันที่ </w:t>
      </w:r>
      <w:r w:rsidRPr="003F6926">
        <w:rPr>
          <w:rFonts w:ascii="Angsana New" w:hAnsi="Angsana New"/>
          <w:sz w:val="30"/>
          <w:szCs w:val="30"/>
        </w:rPr>
        <w:t>27</w:t>
      </w:r>
      <w:r w:rsidRPr="00C86030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ศาลปกครองสูงสุดได้พิพากษาให้สำนักงานสลากกินแบ่งรัฐบาลชำระเงิน </w:t>
      </w:r>
      <w:r w:rsidRPr="003F6926">
        <w:rPr>
          <w:rFonts w:ascii="Angsana New" w:hAnsi="Angsana New"/>
          <w:sz w:val="30"/>
          <w:szCs w:val="30"/>
        </w:rPr>
        <w:t>1</w:t>
      </w:r>
      <w:r w:rsidRPr="00C86030">
        <w:rPr>
          <w:rFonts w:ascii="Angsana New" w:hAnsi="Angsana New"/>
          <w:sz w:val="30"/>
          <w:szCs w:val="30"/>
        </w:rPr>
        <w:t>,</w:t>
      </w:r>
      <w:r w:rsidRPr="003F6926">
        <w:rPr>
          <w:rFonts w:ascii="Angsana New" w:hAnsi="Angsana New"/>
          <w:sz w:val="30"/>
          <w:szCs w:val="30"/>
        </w:rPr>
        <w:t>654</w:t>
      </w:r>
      <w:r w:rsidRPr="00C86030">
        <w:rPr>
          <w:rFonts w:ascii="Angsana New" w:hAnsi="Angsana New"/>
          <w:sz w:val="30"/>
          <w:szCs w:val="30"/>
        </w:rPr>
        <w:t>.</w:t>
      </w:r>
      <w:r w:rsidRPr="003F6926">
        <w:rPr>
          <w:rFonts w:ascii="Angsana New" w:hAnsi="Angsana New"/>
          <w:sz w:val="30"/>
          <w:szCs w:val="30"/>
        </w:rPr>
        <w:t>6</w:t>
      </w:r>
      <w:r w:rsidRPr="00C86030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3F6926">
        <w:rPr>
          <w:rFonts w:ascii="Angsana New" w:hAnsi="Angsana New"/>
          <w:sz w:val="30"/>
          <w:szCs w:val="30"/>
        </w:rPr>
        <w:t>7</w:t>
      </w:r>
      <w:r w:rsidRPr="00C86030">
        <w:rPr>
          <w:rFonts w:ascii="Angsana New" w:hAnsi="Angsana New" w:hint="cs"/>
          <w:sz w:val="30"/>
          <w:szCs w:val="30"/>
          <w:cs/>
        </w:rPr>
        <w:t>.</w:t>
      </w:r>
      <w:r w:rsidRPr="003F6926">
        <w:rPr>
          <w:rFonts w:ascii="Angsana New" w:hAnsi="Angsana New"/>
          <w:sz w:val="30"/>
          <w:szCs w:val="30"/>
        </w:rPr>
        <w:t>5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ต่อปีนับถัดจากวันฟ้องจนถึง </w:t>
      </w:r>
      <w:r w:rsidRPr="003F6926">
        <w:rPr>
          <w:rFonts w:ascii="Angsana New" w:hAnsi="Angsana New"/>
          <w:sz w:val="30"/>
          <w:szCs w:val="30"/>
        </w:rPr>
        <w:t>10</w:t>
      </w:r>
      <w:r w:rsidRPr="00C8603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ต่อจากนั้น อัตราดอกเบี้ยจะเป็นร้อยละ </w:t>
      </w:r>
      <w:r w:rsidRPr="003F6926">
        <w:rPr>
          <w:rFonts w:ascii="Angsana New" w:hAnsi="Angsana New"/>
          <w:sz w:val="30"/>
          <w:szCs w:val="30"/>
        </w:rPr>
        <w:t>3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ต่อปีบวกด้วยอัตราเพิ่มอีกร้อยละ </w:t>
      </w:r>
      <w:r w:rsidRPr="003F6926">
        <w:rPr>
          <w:rFonts w:ascii="Angsana New" w:hAnsi="Angsana New"/>
          <w:sz w:val="30"/>
          <w:szCs w:val="30"/>
        </w:rPr>
        <w:t>2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ต่อปีจนถึงวันชำระเสร็จ โดยให้ชำระเสร็จภายใน </w:t>
      </w:r>
      <w:r w:rsidRPr="003F6926">
        <w:rPr>
          <w:rFonts w:ascii="Angsana New" w:hAnsi="Angsana New"/>
          <w:sz w:val="30"/>
          <w:szCs w:val="30"/>
        </w:rPr>
        <w:t>60</w:t>
      </w:r>
      <w:r w:rsidRPr="00C86030">
        <w:rPr>
          <w:rFonts w:ascii="Angsana New" w:hAnsi="Angsana New" w:hint="cs"/>
          <w:sz w:val="30"/>
          <w:szCs w:val="30"/>
          <w:cs/>
        </w:rPr>
        <w:t xml:space="preserve"> วัน ต่อมาสำนักงานสลากกินแบ่งรัฐบาลและบริษัทร่วมได้ร่วมกันเจรจาไกล่เกลี่ยจนได้ข้อยุติตกลงชำระเงินรวมทั้งสิ้นจำนวน </w:t>
      </w:r>
      <w:r w:rsidRPr="003F6926">
        <w:rPr>
          <w:rFonts w:ascii="Angsana New" w:hAnsi="Angsana New"/>
          <w:sz w:val="30"/>
          <w:szCs w:val="30"/>
        </w:rPr>
        <w:t>2</w:t>
      </w:r>
      <w:r w:rsidRPr="00C86030">
        <w:rPr>
          <w:rFonts w:ascii="Angsana New" w:hAnsi="Angsana New"/>
          <w:sz w:val="30"/>
          <w:szCs w:val="30"/>
        </w:rPr>
        <w:t>,</w:t>
      </w:r>
      <w:r w:rsidRPr="003F6926">
        <w:rPr>
          <w:rFonts w:ascii="Angsana New" w:hAnsi="Angsana New"/>
          <w:sz w:val="30"/>
          <w:szCs w:val="30"/>
        </w:rPr>
        <w:t>099</w:t>
      </w:r>
      <w:r w:rsidRPr="00C86030">
        <w:rPr>
          <w:rFonts w:ascii="Angsana New" w:hAnsi="Angsana New"/>
          <w:sz w:val="30"/>
          <w:szCs w:val="30"/>
        </w:rPr>
        <w:t>.</w:t>
      </w:r>
      <w:r w:rsidRPr="003F6926">
        <w:rPr>
          <w:rFonts w:ascii="Angsana New" w:hAnsi="Angsana New"/>
          <w:sz w:val="30"/>
          <w:szCs w:val="30"/>
        </w:rPr>
        <w:t>3</w:t>
      </w:r>
      <w:r w:rsidRPr="00C86030">
        <w:rPr>
          <w:rFonts w:ascii="Angsana New" w:hAnsi="Angsana New"/>
          <w:sz w:val="30"/>
          <w:szCs w:val="30"/>
        </w:rPr>
        <w:t xml:space="preserve"> </w:t>
      </w:r>
      <w:r w:rsidRPr="00C86030">
        <w:rPr>
          <w:rFonts w:ascii="Angsana New" w:hAnsi="Angsana New" w:hint="cs"/>
          <w:sz w:val="30"/>
          <w:szCs w:val="30"/>
          <w:cs/>
        </w:rPr>
        <w:t xml:space="preserve">ล้านบาท และดำเนินการทำสัญญาประนีประนอมยอมความเมื่อวันที่ </w:t>
      </w:r>
      <w:r w:rsidRPr="003F6926">
        <w:rPr>
          <w:rFonts w:ascii="Angsana New" w:hAnsi="Angsana New"/>
          <w:sz w:val="30"/>
          <w:szCs w:val="30"/>
        </w:rPr>
        <w:t>23</w:t>
      </w:r>
      <w:r w:rsidRPr="00C8603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โดยแบ่งชำระหนี้เงินต้นจำนวน </w:t>
      </w:r>
      <w:r w:rsidRPr="003F6926">
        <w:rPr>
          <w:rFonts w:ascii="Angsana New" w:hAnsi="Angsana New"/>
          <w:sz w:val="30"/>
          <w:szCs w:val="30"/>
        </w:rPr>
        <w:t>1</w:t>
      </w:r>
      <w:r w:rsidRPr="00C86030">
        <w:rPr>
          <w:rFonts w:ascii="Angsana New" w:hAnsi="Angsana New"/>
          <w:sz w:val="30"/>
          <w:szCs w:val="30"/>
        </w:rPr>
        <w:t>,</w:t>
      </w:r>
      <w:r w:rsidRPr="003F6926">
        <w:rPr>
          <w:rFonts w:ascii="Angsana New" w:hAnsi="Angsana New"/>
          <w:sz w:val="30"/>
          <w:szCs w:val="30"/>
        </w:rPr>
        <w:t>654</w:t>
      </w:r>
      <w:r w:rsidRPr="00C86030">
        <w:rPr>
          <w:rFonts w:ascii="Angsana New" w:hAnsi="Angsana New"/>
          <w:sz w:val="30"/>
          <w:szCs w:val="30"/>
        </w:rPr>
        <w:t>.</w:t>
      </w:r>
      <w:r w:rsidRPr="003F6926">
        <w:rPr>
          <w:rFonts w:ascii="Angsana New" w:hAnsi="Angsana New"/>
          <w:sz w:val="30"/>
          <w:szCs w:val="30"/>
        </w:rPr>
        <w:t>6</w:t>
      </w:r>
      <w:r w:rsidRPr="00C86030">
        <w:rPr>
          <w:rFonts w:ascii="Angsana New" w:hAnsi="Angsana New" w:hint="cs"/>
          <w:sz w:val="30"/>
          <w:szCs w:val="30"/>
          <w:cs/>
        </w:rPr>
        <w:t xml:space="preserve"> ล้านบาท ภายในเดือนสิงหาคม </w:t>
      </w:r>
      <w:r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และชำระดอกเบี้ยจำนวน </w:t>
      </w:r>
      <w:r w:rsidRPr="003F6926">
        <w:rPr>
          <w:rFonts w:ascii="Angsana New" w:hAnsi="Angsana New"/>
          <w:sz w:val="30"/>
          <w:szCs w:val="30"/>
        </w:rPr>
        <w:t>444</w:t>
      </w:r>
      <w:r w:rsidRPr="00C86030">
        <w:rPr>
          <w:rFonts w:ascii="Angsana New" w:hAnsi="Angsana New"/>
          <w:sz w:val="30"/>
          <w:szCs w:val="30"/>
        </w:rPr>
        <w:t>.</w:t>
      </w:r>
      <w:r w:rsidRPr="003F6926">
        <w:rPr>
          <w:rFonts w:ascii="Angsana New" w:hAnsi="Angsana New"/>
          <w:sz w:val="30"/>
          <w:szCs w:val="30"/>
        </w:rPr>
        <w:t>7</w:t>
      </w:r>
      <w:r w:rsidRPr="00C86030">
        <w:rPr>
          <w:rFonts w:ascii="Angsana New" w:hAnsi="Angsana New" w:hint="cs"/>
          <w:sz w:val="30"/>
          <w:szCs w:val="30"/>
          <w:cs/>
        </w:rPr>
        <w:t xml:space="preserve"> ล้านบาท </w:t>
      </w:r>
      <w:bookmarkStart w:id="4" w:name="_Hlk110543081"/>
      <w:r w:rsidRPr="00C86030">
        <w:rPr>
          <w:rFonts w:ascii="Angsana New" w:hAnsi="Angsana New" w:hint="cs"/>
          <w:sz w:val="30"/>
          <w:szCs w:val="30"/>
          <w:cs/>
        </w:rPr>
        <w:t xml:space="preserve">ภายในปีงบประมาณ </w:t>
      </w:r>
      <w:r w:rsidRPr="003F6926">
        <w:rPr>
          <w:rFonts w:ascii="Angsana New" w:hAnsi="Angsana New"/>
          <w:sz w:val="30"/>
          <w:szCs w:val="30"/>
        </w:rPr>
        <w:t>2565</w:t>
      </w:r>
      <w:r w:rsidRPr="00C86030">
        <w:rPr>
          <w:rFonts w:ascii="Angsana New" w:hAnsi="Angsana New" w:hint="cs"/>
          <w:sz w:val="30"/>
          <w:szCs w:val="30"/>
          <w:cs/>
        </w:rPr>
        <w:t xml:space="preserve"> โดยแบ่งจ่าย </w:t>
      </w:r>
      <w:r w:rsidRPr="003F6926">
        <w:rPr>
          <w:rFonts w:ascii="Angsana New" w:hAnsi="Angsana New"/>
          <w:sz w:val="30"/>
          <w:szCs w:val="30"/>
        </w:rPr>
        <w:t>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งวด งวดละเท่าๆ กัน และทั้งสองฝ่ายได้นำข้อตกลงในสัญญาประนีประนอมยอมความ</w:t>
      </w:r>
      <w:bookmarkEnd w:id="4"/>
      <w:r w:rsidRPr="00C86030">
        <w:rPr>
          <w:rFonts w:ascii="Angsana New" w:hAnsi="Angsana New" w:hint="cs"/>
          <w:sz w:val="30"/>
          <w:szCs w:val="30"/>
          <w:cs/>
        </w:rPr>
        <w:t xml:space="preserve">ไปยื่นต่อสำนักบังคับคดีปกครอง สำนักงานศาลปกครอง และได้รับหนังสือแจ้งคำสั่งศาลปกครองกลางรับทราบข้อยุติการดำเนินการตามสัญญาประนีประนอมเมื่อวันที่ </w:t>
      </w:r>
      <w:r w:rsidRPr="003F6926">
        <w:rPr>
          <w:rFonts w:ascii="Angsana New" w:hAnsi="Angsana New"/>
          <w:sz w:val="30"/>
          <w:szCs w:val="30"/>
        </w:rPr>
        <w:t>5</w:t>
      </w:r>
      <w:r w:rsidRPr="00C86030">
        <w:rPr>
          <w:rFonts w:ascii="Angsana New" w:hAnsi="Angsana New"/>
          <w:sz w:val="30"/>
          <w:szCs w:val="30"/>
        </w:rPr>
        <w:t xml:space="preserve"> </w:t>
      </w:r>
      <w:r w:rsidRPr="00C8603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ทั้งนี้ ในปี </w:t>
      </w:r>
      <w:r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บริษัทร่วมได้แบ่งเงินรายรับข้างต้นชำระหนี้สินคงค้างตามบุริมสิทธิและสัดส่วนเจ้าหนี้แต่ละราย ซึ่งบริษัทจะได้รับชำระหนี้</w:t>
      </w:r>
      <w:r w:rsidRPr="00F52AE8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3F6926">
        <w:rPr>
          <w:rFonts w:ascii="Angsana New" w:hAnsi="Angsana New"/>
          <w:sz w:val="30"/>
          <w:szCs w:val="30"/>
        </w:rPr>
        <w:t>771</w:t>
      </w:r>
      <w:r w:rsidRPr="00F52AE8">
        <w:rPr>
          <w:rFonts w:ascii="Angsana New" w:hAnsi="Angsana New" w:hint="cs"/>
          <w:sz w:val="30"/>
          <w:szCs w:val="30"/>
          <w:cs/>
        </w:rPr>
        <w:t xml:space="preserve"> ล้านบาท ณ วันที่</w:t>
      </w:r>
      <w:r w:rsidRPr="00F52AE8">
        <w:rPr>
          <w:rFonts w:ascii="Angsana New" w:hAnsi="Angsana New"/>
          <w:sz w:val="30"/>
          <w:szCs w:val="30"/>
        </w:rPr>
        <w:t xml:space="preserve"> </w:t>
      </w:r>
      <w:r w:rsidRPr="003F6926">
        <w:rPr>
          <w:rFonts w:ascii="Angsana New" w:hAnsi="Angsana New"/>
          <w:sz w:val="30"/>
          <w:szCs w:val="30"/>
        </w:rPr>
        <w:t>30</w:t>
      </w:r>
      <w:r w:rsidRPr="00F52AE8">
        <w:rPr>
          <w:rFonts w:ascii="Angsana New" w:hAnsi="Angsana New"/>
          <w:sz w:val="30"/>
          <w:szCs w:val="30"/>
        </w:rPr>
        <w:t xml:space="preserve"> </w:t>
      </w:r>
      <w:r w:rsidR="006D3458">
        <w:rPr>
          <w:rFonts w:ascii="Angsana New" w:hAnsi="Angsana New" w:hint="cs"/>
          <w:sz w:val="30"/>
          <w:szCs w:val="30"/>
          <w:cs/>
        </w:rPr>
        <w:t>กันยา</w:t>
      </w:r>
      <w:r w:rsidRPr="00F52AE8">
        <w:rPr>
          <w:rFonts w:ascii="Angsana New" w:hAnsi="Angsana New" w:hint="cs"/>
          <w:sz w:val="30"/>
          <w:szCs w:val="30"/>
          <w:cs/>
        </w:rPr>
        <w:t xml:space="preserve">ยน </w:t>
      </w:r>
      <w:r w:rsidRPr="003F6926">
        <w:rPr>
          <w:rFonts w:ascii="Angsana New" w:hAnsi="Angsana New"/>
          <w:sz w:val="30"/>
          <w:szCs w:val="30"/>
        </w:rPr>
        <w:t>2565</w:t>
      </w:r>
      <w:r w:rsidRPr="00F52AE8">
        <w:rPr>
          <w:rFonts w:ascii="Angsana New" w:hAnsi="Angsana New"/>
          <w:sz w:val="30"/>
          <w:szCs w:val="30"/>
        </w:rPr>
        <w:t xml:space="preserve"> </w:t>
      </w:r>
      <w:r w:rsidRPr="00F52AE8">
        <w:rPr>
          <w:rFonts w:ascii="Angsana New" w:hAnsi="Angsana New" w:hint="cs"/>
          <w:sz w:val="30"/>
          <w:szCs w:val="30"/>
          <w:cs/>
        </w:rPr>
        <w:t>บริษัทได้รับชำระหนี้</w:t>
      </w:r>
      <w:r w:rsidR="006D3458">
        <w:rPr>
          <w:rFonts w:ascii="Angsana New" w:hAnsi="Angsana New" w:hint="cs"/>
          <w:sz w:val="30"/>
          <w:szCs w:val="30"/>
          <w:cs/>
        </w:rPr>
        <w:t>แล้วทั้งจำนวน</w:t>
      </w:r>
    </w:p>
    <w:p w14:paraId="7DB72C28" w14:textId="77777777" w:rsidR="00EE499C" w:rsidRPr="002E63F3" w:rsidRDefault="00EE499C" w:rsidP="00EE499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2607C5" w14:textId="09D87054" w:rsidR="00EE499C" w:rsidRPr="00927886" w:rsidRDefault="00EE499C" w:rsidP="00AB535C">
      <w:pPr>
        <w:tabs>
          <w:tab w:val="clear" w:pos="227"/>
          <w:tab w:val="clear" w:pos="454"/>
          <w:tab w:val="clear" w:pos="680"/>
          <w:tab w:val="left" w:pos="720"/>
          <w:tab w:val="left" w:pos="108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F52AE8">
        <w:rPr>
          <w:rFonts w:ascii="Angsana New" w:hAnsi="Angsana New" w:hint="cs"/>
          <w:sz w:val="30"/>
          <w:szCs w:val="30"/>
          <w:cs/>
        </w:rPr>
        <w:t xml:space="preserve">นอกจากนี้ในเดือนเมษายน </w:t>
      </w:r>
      <w:r w:rsidRPr="003F6926">
        <w:rPr>
          <w:rFonts w:ascii="Angsana New" w:hAnsi="Angsana New"/>
          <w:sz w:val="30"/>
          <w:szCs w:val="30"/>
        </w:rPr>
        <w:t>2565</w:t>
      </w:r>
      <w:r w:rsidRPr="00F52AE8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บริษัทร่วมได้แบ่งเงินเพิ่มเติมให้กับเจ้าหนี้แต่ละราย ซึ่งบริษัทได้รับชำระเพิ่มเติมเป็นจำนวน </w:t>
      </w:r>
      <w:r w:rsidRPr="003F6926">
        <w:rPr>
          <w:rFonts w:ascii="Angsana New" w:hAnsi="Angsana New"/>
          <w:sz w:val="30"/>
          <w:szCs w:val="30"/>
        </w:rPr>
        <w:t>95</w:t>
      </w:r>
      <w:r w:rsidRPr="00F52AE8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>บันทึกรายการดังกล่าวเป็นส่วนหนึ่งของการ</w:t>
      </w:r>
      <w:r w:rsidRPr="00272DBB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</w:t>
      </w:r>
      <w:r>
        <w:rPr>
          <w:rFonts w:asciiTheme="majorBidi" w:hAnsiTheme="majorBidi" w:cstheme="majorBidi" w:hint="cs"/>
          <w:sz w:val="30"/>
          <w:szCs w:val="30"/>
          <w:cs/>
        </w:rPr>
        <w:t>ในงบกำไรขาดทุน</w:t>
      </w:r>
      <w:r w:rsidRPr="00272DB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567C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72DBB">
        <w:rPr>
          <w:rFonts w:asciiTheme="majorBidi" w:hAnsiTheme="majorBidi" w:cstheme="majorBidi"/>
          <w:sz w:val="30"/>
          <w:szCs w:val="30"/>
        </w:rPr>
        <w:t xml:space="preserve">30 </w:t>
      </w:r>
      <w:r w:rsidR="00A567C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769CC27A" w14:textId="77777777" w:rsidR="00EE499C" w:rsidRPr="00EE499C" w:rsidRDefault="00EE499C" w:rsidP="00D57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521710" w14:textId="7AE9CE50" w:rsidR="003763B6" w:rsidRDefault="003763B6" w:rsidP="00EE499C">
      <w:pPr>
        <w:tabs>
          <w:tab w:val="clear" w:pos="227"/>
          <w:tab w:val="clear" w:pos="454"/>
          <w:tab w:val="clear" w:pos="680"/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86030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 ณ </w:t>
      </w:r>
      <w:r w:rsidRPr="00C8603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A352A">
        <w:rPr>
          <w:rFonts w:asciiTheme="majorBidi" w:hAnsiTheme="majorBidi" w:cstheme="majorBidi"/>
          <w:sz w:val="30"/>
          <w:szCs w:val="30"/>
        </w:rPr>
        <w:t xml:space="preserve">30 </w:t>
      </w:r>
      <w:r w:rsidR="00DA352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8603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C86030">
        <w:rPr>
          <w:rFonts w:asciiTheme="majorBidi" w:hAnsiTheme="majorBidi" w:cstheme="majorBidi"/>
          <w:sz w:val="30"/>
          <w:szCs w:val="30"/>
        </w:rPr>
        <w:t xml:space="preserve">2565 </w:t>
      </w:r>
      <w:r w:rsidRPr="00C86030">
        <w:rPr>
          <w:rFonts w:asciiTheme="majorBidi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1594FA46" w14:textId="77777777" w:rsidR="00C06462" w:rsidRPr="00AF5769" w:rsidRDefault="00C06462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478" w:type="dxa"/>
        <w:tblInd w:w="90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584"/>
        <w:gridCol w:w="288"/>
        <w:gridCol w:w="1584"/>
        <w:gridCol w:w="288"/>
        <w:gridCol w:w="1584"/>
      </w:tblGrid>
      <w:tr w:rsidR="00D42736" w:rsidRPr="00272DBB" w14:paraId="0E999DA1" w14:textId="77777777" w:rsidTr="00AB535C">
        <w:trPr>
          <w:tblHeader/>
        </w:trPr>
        <w:tc>
          <w:tcPr>
            <w:tcW w:w="3150" w:type="dxa"/>
            <w:tcBorders>
              <w:top w:val="nil"/>
            </w:tcBorders>
          </w:tcPr>
          <w:p w14:paraId="7E051E35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2564C5DA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6F392" w14:textId="77777777" w:rsidR="00D42736" w:rsidRPr="00272DBB" w:rsidRDefault="00D42736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88" w:type="dxa"/>
            <w:tcBorders>
              <w:top w:val="nil"/>
            </w:tcBorders>
            <w:shd w:val="clear" w:color="auto" w:fill="auto"/>
          </w:tcPr>
          <w:p w14:paraId="73BAE46E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63DA393C" w14:textId="2A9E0189" w:rsidR="00D42736" w:rsidRPr="00272DBB" w:rsidRDefault="00D42736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88" w:type="dxa"/>
            <w:tcBorders>
              <w:top w:val="nil"/>
            </w:tcBorders>
          </w:tcPr>
          <w:p w14:paraId="45D29494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14B18FFE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DC488" w14:textId="77777777" w:rsidR="00D42736" w:rsidRPr="00272DBB" w:rsidRDefault="00D42736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42736" w:rsidRPr="00272DBB" w14:paraId="5B445E97" w14:textId="77777777" w:rsidTr="00AB535C">
        <w:trPr>
          <w:tblHeader/>
        </w:trPr>
        <w:tc>
          <w:tcPr>
            <w:tcW w:w="3150" w:type="dxa"/>
          </w:tcPr>
          <w:p w14:paraId="3640E5A8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2B73266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7915611F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443BDC05" w14:textId="41743206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88" w:type="dxa"/>
          </w:tcPr>
          <w:p w14:paraId="47748C19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68FA0951" w14:textId="77777777" w:rsidR="00D42736" w:rsidRPr="00272DBB" w:rsidRDefault="00D4273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398" w:rsidRPr="00272DBB" w14:paraId="39EA93FF" w14:textId="77777777" w:rsidTr="007162A1">
        <w:trPr>
          <w:tblHeader/>
        </w:trPr>
        <w:tc>
          <w:tcPr>
            <w:tcW w:w="3150" w:type="dxa"/>
          </w:tcPr>
          <w:p w14:paraId="3E8FAF7E" w14:textId="77777777" w:rsidR="00897398" w:rsidRPr="00272DBB" w:rsidRDefault="00897398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5"/>
            <w:shd w:val="clear" w:color="auto" w:fill="auto"/>
          </w:tcPr>
          <w:p w14:paraId="1F4BCC55" w14:textId="076A572F" w:rsidR="00897398" w:rsidRPr="00272DBB" w:rsidRDefault="00897398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2736" w:rsidRPr="00272DBB" w14:paraId="679BA87D" w14:textId="77777777" w:rsidTr="00AB535C">
        <w:tc>
          <w:tcPr>
            <w:tcW w:w="3150" w:type="dxa"/>
          </w:tcPr>
          <w:p w14:paraId="2239F405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584" w:type="dxa"/>
            <w:shd w:val="clear" w:color="auto" w:fill="auto"/>
          </w:tcPr>
          <w:p w14:paraId="24532EBF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26352171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5F50AD89" w14:textId="600F6B3A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51E5788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15332EEB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736" w:rsidRPr="00272DBB" w14:paraId="4BDF1E4C" w14:textId="77777777" w:rsidTr="00AB535C">
        <w:tc>
          <w:tcPr>
            <w:tcW w:w="3150" w:type="dxa"/>
            <w:tcBorders>
              <w:bottom w:val="nil"/>
            </w:tcBorders>
          </w:tcPr>
          <w:p w14:paraId="599BA950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3BB3D1A" w14:textId="2E6E46DE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0123DC86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57CFBE7F" w14:textId="4AFCFA42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88" w:type="dxa"/>
            <w:tcBorders>
              <w:bottom w:val="nil"/>
            </w:tcBorders>
          </w:tcPr>
          <w:p w14:paraId="57CBE25B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62BDD8C" w14:textId="406CBC78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D42736" w:rsidRPr="00272DBB" w14:paraId="7EFF2EB0" w14:textId="77777777" w:rsidTr="00AB535C">
        <w:tc>
          <w:tcPr>
            <w:tcW w:w="3150" w:type="dxa"/>
            <w:tcBorders>
              <w:top w:val="nil"/>
            </w:tcBorders>
          </w:tcPr>
          <w:p w14:paraId="153A2A4E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75C1C2" w14:textId="4E25319E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</w:tcBorders>
          </w:tcPr>
          <w:p w14:paraId="07971E00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B66967A" w14:textId="00D3F264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288" w:type="dxa"/>
            <w:tcBorders>
              <w:top w:val="nil"/>
            </w:tcBorders>
          </w:tcPr>
          <w:p w14:paraId="39A7B42A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9F60A8A" w14:textId="202D8078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</w:tr>
      <w:tr w:rsidR="00D42736" w:rsidRPr="00272DBB" w14:paraId="093BAA23" w14:textId="77777777" w:rsidTr="00AB535C">
        <w:tc>
          <w:tcPr>
            <w:tcW w:w="3150" w:type="dxa"/>
          </w:tcPr>
          <w:p w14:paraId="1EAF1EFC" w14:textId="3F6ACA93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6591" w14:textId="619007AB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105</w:t>
            </w:r>
          </w:p>
        </w:tc>
        <w:tc>
          <w:tcPr>
            <w:tcW w:w="288" w:type="dxa"/>
          </w:tcPr>
          <w:p w14:paraId="3DF9321C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C042C1F" w14:textId="3DC30B75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88" w:type="dxa"/>
          </w:tcPr>
          <w:p w14:paraId="671D73D5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708F70" w14:textId="7647992C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D42736" w:rsidRPr="00272DBB" w14:paraId="372B0635" w14:textId="77777777" w:rsidTr="00AB535C">
        <w:tc>
          <w:tcPr>
            <w:tcW w:w="3150" w:type="dxa"/>
            <w:tcBorders>
              <w:bottom w:val="nil"/>
            </w:tcBorders>
          </w:tcPr>
          <w:p w14:paraId="50FAAA26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B5E5ECE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67C700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5E4A0D63" w14:textId="2B428F83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59F06641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36790CF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2736" w:rsidRPr="00272DBB" w14:paraId="1A5803D3" w14:textId="77777777" w:rsidTr="00AB535C">
        <w:tc>
          <w:tcPr>
            <w:tcW w:w="3150" w:type="dxa"/>
            <w:tcBorders>
              <w:top w:val="nil"/>
            </w:tcBorders>
          </w:tcPr>
          <w:p w14:paraId="0899E1C9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4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2778B9A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F335389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F187846" w14:textId="10AE69EB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8CAF68A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EDB339D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736" w:rsidRPr="00272DBB" w14:paraId="099F94A8" w14:textId="77777777" w:rsidTr="00AB535C">
        <w:tc>
          <w:tcPr>
            <w:tcW w:w="3150" w:type="dxa"/>
          </w:tcPr>
          <w:p w14:paraId="3D977DCF" w14:textId="43969680" w:rsidR="00D42736" w:rsidRPr="00C14D64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7C244F7" w14:textId="0780123B" w:rsidR="00D42736" w:rsidRPr="00640A4A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2DC9E9B" w14:textId="77777777" w:rsidR="00D42736" w:rsidRPr="00640A4A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4BD8949" w14:textId="4A8A97BB" w:rsidR="00D42736" w:rsidRPr="00640A4A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6487B6D" w14:textId="77777777" w:rsidR="00D42736" w:rsidRPr="00640A4A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1209275" w14:textId="02264E07" w:rsidR="00D42736" w:rsidRPr="00640A4A" w:rsidRDefault="00D42736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D42736" w:rsidRPr="00272DBB" w14:paraId="520E1F9E" w14:textId="77777777" w:rsidTr="00AB535C">
        <w:tc>
          <w:tcPr>
            <w:tcW w:w="3150" w:type="dxa"/>
          </w:tcPr>
          <w:p w14:paraId="4A45DD9C" w14:textId="6232D859" w:rsidR="00D42736" w:rsidRPr="00C14D64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37A97" w14:textId="33CC20D3" w:rsidR="00D42736" w:rsidRPr="003F6926" w:rsidRDefault="00D42736" w:rsidP="00D2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E92F9A7" w14:textId="77777777" w:rsidR="00D42736" w:rsidRPr="00640A4A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7804CD2" w14:textId="0A499C8A" w:rsidR="00D42736" w:rsidRPr="003F6926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00FBCE6" w14:textId="77777777" w:rsidR="00D42736" w:rsidRPr="00640A4A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56CEAEA0" w14:textId="2F82ECD1" w:rsidR="00D42736" w:rsidRPr="003F6926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  <w:tr w:rsidR="00D42736" w:rsidRPr="00272DBB" w14:paraId="1B450BB2" w14:textId="77777777" w:rsidTr="00AB535C">
        <w:tc>
          <w:tcPr>
            <w:tcW w:w="3150" w:type="dxa"/>
            <w:tcBorders>
              <w:bottom w:val="nil"/>
            </w:tcBorders>
          </w:tcPr>
          <w:p w14:paraId="1B24976D" w14:textId="2FEB3696" w:rsidR="00D42736" w:rsidRPr="00272DBB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1E5B9" w14:textId="5F7CF3F3" w:rsidR="00D42736" w:rsidRPr="00387885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066D2BB" w14:textId="77777777" w:rsidR="00D42736" w:rsidRPr="00387885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AF38AF" w14:textId="39153D31" w:rsidR="00D42736" w:rsidRPr="00387885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41E68DE" w14:textId="77777777" w:rsidR="00D42736" w:rsidRPr="00387885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EB7DC7" w14:textId="034E2A1A" w:rsidR="00D42736" w:rsidRPr="00387885" w:rsidRDefault="00D42736" w:rsidP="00EE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D42736" w:rsidRPr="00272DBB" w14:paraId="12EBF9D3" w14:textId="77777777" w:rsidTr="00AB535C">
        <w:tc>
          <w:tcPr>
            <w:tcW w:w="3150" w:type="dxa"/>
            <w:tcBorders>
              <w:bottom w:val="nil"/>
            </w:tcBorders>
          </w:tcPr>
          <w:p w14:paraId="17AD7016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1B562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388760E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5259788" w14:textId="726323AA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E3308D6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21ECEB0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D42736" w:rsidRPr="00272DBB" w14:paraId="3132F231" w14:textId="77777777" w:rsidTr="00AB535C">
        <w:tc>
          <w:tcPr>
            <w:tcW w:w="3150" w:type="dxa"/>
            <w:tcBorders>
              <w:top w:val="nil"/>
            </w:tcBorders>
          </w:tcPr>
          <w:p w14:paraId="42DE5B52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7622058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A7FBBB7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1513CF6" w14:textId="47CFCD2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49C8F45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76AA46E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736" w:rsidRPr="00272DBB" w14:paraId="17CB14EA" w14:textId="77777777" w:rsidTr="00AB535C">
        <w:tc>
          <w:tcPr>
            <w:tcW w:w="3150" w:type="dxa"/>
          </w:tcPr>
          <w:p w14:paraId="0A8220AA" w14:textId="3DC57129" w:rsidR="00D42736" w:rsidRPr="00C14D64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C14D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2BCB96" w14:textId="023D6B3E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42E0B50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574E364" w14:textId="7923421C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044394F" w14:textId="77777777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8412F95" w14:textId="12763418" w:rsidR="00D42736" w:rsidRPr="00640A4A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736" w:rsidRPr="00272DBB" w14:paraId="60CCEA4F" w14:textId="77777777" w:rsidTr="00AB535C">
        <w:tc>
          <w:tcPr>
            <w:tcW w:w="3150" w:type="dxa"/>
            <w:tcBorders>
              <w:bottom w:val="nil"/>
            </w:tcBorders>
          </w:tcPr>
          <w:p w14:paraId="65094F7C" w14:textId="786D5797" w:rsidR="00D42736" w:rsidRPr="00C14D64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B2C9A" w14:textId="68B1D29A" w:rsidR="00D42736" w:rsidRPr="006B1A70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62AE0A5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5F8E577" w14:textId="5C49BD6C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8880A07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3EE8765" w14:textId="7AD097D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  <w:tr w:rsidR="00D42736" w:rsidRPr="007F6D3C" w14:paraId="24909A4A" w14:textId="77777777" w:rsidTr="00AB535C">
        <w:tc>
          <w:tcPr>
            <w:tcW w:w="3150" w:type="dxa"/>
            <w:tcBorders>
              <w:top w:val="nil"/>
              <w:bottom w:val="nil"/>
            </w:tcBorders>
          </w:tcPr>
          <w:p w14:paraId="3045B084" w14:textId="77777777" w:rsidR="00D42736" w:rsidRPr="007F6D3C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18D4B" w14:textId="77777777" w:rsidR="00D42736" w:rsidRPr="007F6D3C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6E6722D" w14:textId="77777777" w:rsidR="00D42736" w:rsidRPr="007F6D3C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1B712FA" w14:textId="2EE4631E" w:rsidR="00D42736" w:rsidRPr="007F6D3C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75FA037" w14:textId="77777777" w:rsidR="00D42736" w:rsidRPr="007F6D3C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5A19A30A" w14:textId="77777777" w:rsidR="00D42736" w:rsidRPr="007F6D3C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42736" w:rsidRPr="00272DBB" w14:paraId="462B08C6" w14:textId="77777777" w:rsidTr="00AB535C">
        <w:tc>
          <w:tcPr>
            <w:tcW w:w="3150" w:type="dxa"/>
            <w:tcBorders>
              <w:top w:val="nil"/>
            </w:tcBorders>
          </w:tcPr>
          <w:p w14:paraId="5A7BD2B0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B4E808E" w14:textId="77777777" w:rsidR="00D42736" w:rsidRPr="006B1A70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DA6A086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C6925D3" w14:textId="4BFAD958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8DCCDEB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60EF071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736" w:rsidRPr="00272DBB" w14:paraId="42C750F2" w14:textId="77777777" w:rsidTr="00AB535C">
        <w:tc>
          <w:tcPr>
            <w:tcW w:w="3150" w:type="dxa"/>
          </w:tcPr>
          <w:p w14:paraId="7BFC7914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1FBDFCB6" w14:textId="2E8F7E90" w:rsidR="00D42736" w:rsidRPr="006B1A70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</w:tcBorders>
          </w:tcPr>
          <w:p w14:paraId="5694A31D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14:paraId="1F4276F0" w14:textId="13820CF8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88" w:type="dxa"/>
            <w:tcBorders>
              <w:top w:val="nil"/>
            </w:tcBorders>
          </w:tcPr>
          <w:p w14:paraId="53D9A223" w14:textId="77777777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14:paraId="69AA3BDC" w14:textId="0EBDC40D" w:rsidR="00D42736" w:rsidRPr="00272DBB" w:rsidRDefault="00D4273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AB535C" w:rsidRPr="00272DBB" w14:paraId="1A09E29B" w14:textId="77777777" w:rsidTr="00AB535C">
        <w:tc>
          <w:tcPr>
            <w:tcW w:w="3150" w:type="dxa"/>
            <w:tcBorders>
              <w:bottom w:val="nil"/>
            </w:tcBorders>
          </w:tcPr>
          <w:p w14:paraId="73792E93" w14:textId="716DD805" w:rsidR="00AB535C" w:rsidRPr="00272DBB" w:rsidRDefault="00AB535C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AFCB55E" w14:textId="2F5E1D20" w:rsidR="00AB535C" w:rsidRPr="006B1A70" w:rsidRDefault="00AB535C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1BC68349" w14:textId="77777777" w:rsidR="00AB535C" w:rsidRPr="00272DBB" w:rsidRDefault="00AB535C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29A73A79" w14:textId="29BDB675" w:rsidR="00AB535C" w:rsidRPr="00272DBB" w:rsidRDefault="00AB535C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0F7AFB38" w14:textId="77777777" w:rsidR="00AB535C" w:rsidRPr="00272DBB" w:rsidRDefault="00AB535C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03922E61" w14:textId="783A55FC" w:rsidR="00AB535C" w:rsidRPr="00272DBB" w:rsidRDefault="00AB535C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70990B8" w14:textId="51D03A8F" w:rsidR="00CE53B1" w:rsidRDefault="00640A4A" w:rsidP="00C32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 w:hint="cs"/>
          <w:sz w:val="22"/>
          <w:szCs w:val="22"/>
          <w:cs/>
        </w:rPr>
        <w:t>.</w:t>
      </w:r>
    </w:p>
    <w:p w14:paraId="3C63682D" w14:textId="77777777" w:rsidR="00CE53B1" w:rsidRDefault="00C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8478" w:type="dxa"/>
        <w:tblInd w:w="90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584"/>
        <w:gridCol w:w="288"/>
        <w:gridCol w:w="1584"/>
        <w:gridCol w:w="288"/>
        <w:gridCol w:w="1584"/>
      </w:tblGrid>
      <w:tr w:rsidR="006B1A70" w:rsidRPr="00272DBB" w14:paraId="167E30EF" w14:textId="77777777" w:rsidTr="00897398">
        <w:trPr>
          <w:tblHeader/>
        </w:trPr>
        <w:tc>
          <w:tcPr>
            <w:tcW w:w="3150" w:type="dxa"/>
            <w:tcBorders>
              <w:top w:val="nil"/>
            </w:tcBorders>
          </w:tcPr>
          <w:p w14:paraId="2B41A8F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10FBC38E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9DE6D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88" w:type="dxa"/>
            <w:tcBorders>
              <w:top w:val="nil"/>
            </w:tcBorders>
            <w:shd w:val="clear" w:color="auto" w:fill="auto"/>
          </w:tcPr>
          <w:p w14:paraId="3526CC26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2C728B66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88" w:type="dxa"/>
            <w:tcBorders>
              <w:top w:val="nil"/>
            </w:tcBorders>
            <w:shd w:val="clear" w:color="auto" w:fill="auto"/>
          </w:tcPr>
          <w:p w14:paraId="415A875F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14:paraId="6F2BCD0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57D20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1A70" w:rsidRPr="00272DBB" w14:paraId="41D80370" w14:textId="77777777" w:rsidTr="00897398">
        <w:trPr>
          <w:tblHeader/>
        </w:trPr>
        <w:tc>
          <w:tcPr>
            <w:tcW w:w="3150" w:type="dxa"/>
          </w:tcPr>
          <w:p w14:paraId="0228017E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3CDE8E2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D6C0318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53BF63CB" w14:textId="0CF3F784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88" w:type="dxa"/>
            <w:shd w:val="clear" w:color="auto" w:fill="auto"/>
          </w:tcPr>
          <w:p w14:paraId="706445CC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4C7035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7398" w:rsidRPr="00272DBB" w14:paraId="10833A95" w14:textId="77777777" w:rsidTr="008C10A3">
        <w:trPr>
          <w:tblHeader/>
        </w:trPr>
        <w:tc>
          <w:tcPr>
            <w:tcW w:w="3150" w:type="dxa"/>
          </w:tcPr>
          <w:p w14:paraId="0164D7B4" w14:textId="77777777" w:rsidR="00897398" w:rsidRPr="00272DBB" w:rsidRDefault="00897398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5"/>
            <w:shd w:val="clear" w:color="auto" w:fill="auto"/>
          </w:tcPr>
          <w:p w14:paraId="3A2DF7AB" w14:textId="5DB5323B" w:rsidR="00897398" w:rsidRPr="00272DBB" w:rsidRDefault="00897398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A70" w:rsidRPr="00272DBB" w14:paraId="736E5048" w14:textId="77777777" w:rsidTr="00897398">
        <w:tc>
          <w:tcPr>
            <w:tcW w:w="3150" w:type="dxa"/>
          </w:tcPr>
          <w:p w14:paraId="1A10980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584" w:type="dxa"/>
            <w:shd w:val="clear" w:color="auto" w:fill="auto"/>
          </w:tcPr>
          <w:p w14:paraId="09A5E552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3C5B2FE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1149F58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5D5D2DDC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2C179E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1A70" w:rsidRPr="00272DBB" w14:paraId="674E74AA" w14:textId="77777777" w:rsidTr="00897398">
        <w:tc>
          <w:tcPr>
            <w:tcW w:w="3150" w:type="dxa"/>
            <w:tcBorders>
              <w:bottom w:val="nil"/>
            </w:tcBorders>
          </w:tcPr>
          <w:p w14:paraId="6A0AD14A" w14:textId="02EBCA89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C0BFCE4" w14:textId="59F1EE39" w:rsidR="006B1A70" w:rsidRPr="00640A4A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32F19E15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A4A4AA4" w14:textId="314CF00D" w:rsidR="006B1A70" w:rsidRPr="00640A4A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0F1E6C91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4BF73F91" w14:textId="33EA376B" w:rsidR="006B1A70" w:rsidRPr="00640A4A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6B1A70" w:rsidRPr="00272DBB" w14:paraId="3AC02D78" w14:textId="77777777" w:rsidTr="00897398">
        <w:tc>
          <w:tcPr>
            <w:tcW w:w="3150" w:type="dxa"/>
            <w:tcBorders>
              <w:top w:val="nil"/>
            </w:tcBorders>
          </w:tcPr>
          <w:p w14:paraId="3C2E76B5" w14:textId="3967DE91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CC2E9" w14:textId="7DC55B8D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</w:tcBorders>
          </w:tcPr>
          <w:p w14:paraId="7C1E579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312E165" w14:textId="0F78C425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288" w:type="dxa"/>
            <w:tcBorders>
              <w:top w:val="nil"/>
            </w:tcBorders>
          </w:tcPr>
          <w:p w14:paraId="765DB9A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0A4BBAA" w14:textId="4E30BBCB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</w:tr>
      <w:tr w:rsidR="006B1A70" w:rsidRPr="00272DBB" w14:paraId="416750D5" w14:textId="77777777" w:rsidTr="00897398">
        <w:tc>
          <w:tcPr>
            <w:tcW w:w="3150" w:type="dxa"/>
          </w:tcPr>
          <w:p w14:paraId="380565BF" w14:textId="6AE8BEE6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A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A35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135F" w14:textId="74ED4EAE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88" w:type="dxa"/>
          </w:tcPr>
          <w:p w14:paraId="707D0C2F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495DC4" w14:textId="3108ED5B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88" w:type="dxa"/>
          </w:tcPr>
          <w:p w14:paraId="019ED0E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646443" w14:textId="7E67431F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6B1A70" w:rsidRPr="00272DBB" w14:paraId="2F99B28B" w14:textId="77777777" w:rsidTr="00897398">
        <w:tc>
          <w:tcPr>
            <w:tcW w:w="3150" w:type="dxa"/>
            <w:tcBorders>
              <w:top w:val="nil"/>
              <w:bottom w:val="nil"/>
            </w:tcBorders>
          </w:tcPr>
          <w:p w14:paraId="5FD1F71A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50194D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8B6A668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21AE27D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C6F8EE2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63E5041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A70" w:rsidRPr="00272DBB" w14:paraId="58FE5978" w14:textId="77777777" w:rsidTr="00897398">
        <w:tc>
          <w:tcPr>
            <w:tcW w:w="3150" w:type="dxa"/>
            <w:tcBorders>
              <w:top w:val="nil"/>
              <w:bottom w:val="nil"/>
            </w:tcBorders>
          </w:tcPr>
          <w:p w14:paraId="629B5741" w14:textId="258BD86C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7C6F3DEA" w14:textId="548C922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52A72A0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14:paraId="7204174C" w14:textId="42C68296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21FEA6C3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14:paraId="4485B85B" w14:textId="784ECF3B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27F" w:rsidRPr="00272DBB" w14:paraId="387811FB" w14:textId="77777777" w:rsidTr="00897398">
        <w:tc>
          <w:tcPr>
            <w:tcW w:w="3150" w:type="dxa"/>
            <w:tcBorders>
              <w:top w:val="nil"/>
              <w:bottom w:val="nil"/>
            </w:tcBorders>
          </w:tcPr>
          <w:p w14:paraId="30BB2557" w14:textId="60A10EB1" w:rsidR="0011027F" w:rsidRPr="00272DBB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17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7F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17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17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16943ECB" w14:textId="2E1E25FA" w:rsidR="0011027F" w:rsidRPr="00640A4A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88" w:type="dxa"/>
            <w:tcBorders>
              <w:bottom w:val="nil"/>
            </w:tcBorders>
          </w:tcPr>
          <w:p w14:paraId="5039B076" w14:textId="77777777" w:rsidR="0011027F" w:rsidRPr="00640A4A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503379FB" w14:textId="55A3C07F" w:rsidR="0011027F" w:rsidRPr="00640A4A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88" w:type="dxa"/>
            <w:tcBorders>
              <w:bottom w:val="nil"/>
            </w:tcBorders>
          </w:tcPr>
          <w:p w14:paraId="61DB673A" w14:textId="77777777" w:rsidR="0011027F" w:rsidRPr="00640A4A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29B8FABE" w14:textId="061CB413" w:rsidR="0011027F" w:rsidRPr="00640A4A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</w:tr>
      <w:tr w:rsidR="0011027F" w:rsidRPr="00272DBB" w14:paraId="47942C8C" w14:textId="77777777" w:rsidTr="00897398">
        <w:tc>
          <w:tcPr>
            <w:tcW w:w="3150" w:type="dxa"/>
            <w:tcBorders>
              <w:bottom w:val="nil"/>
            </w:tcBorders>
          </w:tcPr>
          <w:p w14:paraId="4F76F5E7" w14:textId="1DBD97C9" w:rsidR="0011027F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E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47D68" w14:textId="4EF05E2C" w:rsidR="0011027F" w:rsidRPr="00272DBB" w:rsidRDefault="006342D1" w:rsidP="00AB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A0BB422" w14:textId="77777777" w:rsidR="0011027F" w:rsidRPr="00272DBB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E0A3C69" w14:textId="29CD6C73" w:rsidR="0011027F" w:rsidRPr="00D23834" w:rsidRDefault="006342D1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3834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9BC93F5" w14:textId="77777777" w:rsidR="0011027F" w:rsidRPr="00D23834" w:rsidRDefault="0011027F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2851C1D" w14:textId="4AA88861" w:rsidR="0011027F" w:rsidRPr="00D23834" w:rsidRDefault="006342D1" w:rsidP="0011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3834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  <w:tr w:rsidR="006B1A70" w:rsidRPr="00272DBB" w14:paraId="2996C1C4" w14:textId="77777777" w:rsidTr="00897398">
        <w:tc>
          <w:tcPr>
            <w:tcW w:w="3150" w:type="dxa"/>
            <w:tcBorders>
              <w:bottom w:val="nil"/>
            </w:tcBorders>
          </w:tcPr>
          <w:p w14:paraId="11EAA9C0" w14:textId="13074CE9" w:rsidR="006B1A70" w:rsidRPr="00272DBB" w:rsidRDefault="00AB446A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EE857" w14:textId="0D278626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9A4374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BE9B1B9" w14:textId="775ED84C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F540DF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97A0822" w14:textId="63E4A9FB" w:rsidR="006B1A70" w:rsidRPr="00272DBB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6B1A70" w:rsidRPr="00272DBB" w14:paraId="262592F8" w14:textId="77777777" w:rsidTr="00897398">
        <w:tc>
          <w:tcPr>
            <w:tcW w:w="3150" w:type="dxa"/>
            <w:tcBorders>
              <w:top w:val="nil"/>
            </w:tcBorders>
          </w:tcPr>
          <w:p w14:paraId="6535E5AB" w14:textId="0A840552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B8C52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4E7183C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D92BC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6D70695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8003FC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B1A70" w:rsidRPr="00272DBB" w14:paraId="71C14BA7" w14:textId="77777777" w:rsidTr="00897398">
        <w:tc>
          <w:tcPr>
            <w:tcW w:w="3150" w:type="dxa"/>
            <w:tcBorders>
              <w:top w:val="nil"/>
            </w:tcBorders>
          </w:tcPr>
          <w:p w14:paraId="74A0FF2B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5F6A0F6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02DEBDB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14:paraId="3620C54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223D5704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14:paraId="0CBAB513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1A70" w:rsidRPr="00272DBB" w14:paraId="2720B1BD" w14:textId="77777777" w:rsidTr="00897398">
        <w:tc>
          <w:tcPr>
            <w:tcW w:w="3150" w:type="dxa"/>
          </w:tcPr>
          <w:p w14:paraId="1F804263" w14:textId="6748C7B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14:paraId="167FA3D0" w14:textId="0B27200E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39BC1FDB" w14:textId="77777777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011EDE5E" w14:textId="14314EF6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88" w:type="dxa"/>
          </w:tcPr>
          <w:p w14:paraId="18456C68" w14:textId="77777777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03852D1F" w14:textId="01128810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6B1A70" w:rsidRPr="00272DBB" w14:paraId="3F1D38CB" w14:textId="77777777" w:rsidTr="00897398">
        <w:tc>
          <w:tcPr>
            <w:tcW w:w="3150" w:type="dxa"/>
            <w:tcBorders>
              <w:bottom w:val="nil"/>
            </w:tcBorders>
          </w:tcPr>
          <w:p w14:paraId="2C4F7155" w14:textId="2B749459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A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A35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EBBA344" w14:textId="40522317" w:rsidR="006B1A70" w:rsidRPr="00295CE8" w:rsidRDefault="006342D1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7F735C4A" w14:textId="77777777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07A87501" w14:textId="2A19078B" w:rsidR="006B1A70" w:rsidRPr="00295CE8" w:rsidRDefault="006342D1" w:rsidP="0063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649D4D0D" w14:textId="742D73AC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5093547E" w14:textId="1D431F56" w:rsidR="006B1A70" w:rsidRPr="00295CE8" w:rsidRDefault="006342D1" w:rsidP="00AB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4026AD" w14:textId="1A3C9051" w:rsidR="00291DF4" w:rsidRPr="00C47B4B" w:rsidRDefault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07F2D38" w14:textId="72CAFE77" w:rsidR="0011027F" w:rsidRDefault="0011027F" w:rsidP="0011027F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11027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เงินลงทุน</w:t>
      </w:r>
      <w:r w:rsidRPr="0011027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ใน</w:t>
      </w:r>
      <w:r w:rsidRPr="0011027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บริษัทย่อย</w:t>
      </w:r>
    </w:p>
    <w:p w14:paraId="709113B6" w14:textId="77777777" w:rsidR="0011027F" w:rsidRPr="0011027F" w:rsidRDefault="0011027F" w:rsidP="0011027F">
      <w:pPr>
        <w:rPr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11027F" w:rsidRPr="008545D1" w14:paraId="1F4D1BB5" w14:textId="77777777" w:rsidTr="00C5734E">
        <w:tc>
          <w:tcPr>
            <w:tcW w:w="5365" w:type="dxa"/>
          </w:tcPr>
          <w:p w14:paraId="2712A58F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116613A1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140BAF34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27F" w:rsidRPr="008545D1" w14:paraId="22C80005" w14:textId="77777777" w:rsidTr="00C5734E">
        <w:tc>
          <w:tcPr>
            <w:tcW w:w="5365" w:type="dxa"/>
          </w:tcPr>
          <w:p w14:paraId="6C2CC2F9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0C40AA98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27DD3E7F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6" w:type="dxa"/>
          </w:tcPr>
          <w:p w14:paraId="6DB3473B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11C08C03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11027F" w:rsidRPr="008545D1" w14:paraId="4FED0367" w14:textId="77777777" w:rsidTr="00C5734E">
        <w:tc>
          <w:tcPr>
            <w:tcW w:w="5365" w:type="dxa"/>
          </w:tcPr>
          <w:p w14:paraId="6DB58ABE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9363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68988D70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3F76E99D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9363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11027F" w:rsidRPr="008545D1" w14:paraId="3E7795C4" w14:textId="77777777" w:rsidTr="00C5734E">
        <w:trPr>
          <w:trHeight w:val="362"/>
        </w:trPr>
        <w:tc>
          <w:tcPr>
            <w:tcW w:w="5365" w:type="dxa"/>
          </w:tcPr>
          <w:p w14:paraId="52A85850" w14:textId="77777777" w:rsidR="0011027F" w:rsidRPr="0019363D" w:rsidRDefault="0011027F" w:rsidP="00C5734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936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363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1F50E35C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2F0248" w14:textId="77777777" w:rsidR="0011027F" w:rsidRPr="0019363D" w:rsidRDefault="0011027F" w:rsidP="00C5734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93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56" w:type="dxa"/>
          </w:tcPr>
          <w:p w14:paraId="0F777766" w14:textId="77777777" w:rsidR="0011027F" w:rsidRPr="0019363D" w:rsidRDefault="0011027F" w:rsidP="00C573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752C459D" w14:textId="77777777" w:rsidR="0011027F" w:rsidRPr="0019363D" w:rsidRDefault="0011027F" w:rsidP="00C5734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93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</w:tr>
      <w:tr w:rsidR="0011027F" w:rsidRPr="008545D1" w14:paraId="580336EB" w14:textId="77777777" w:rsidTr="00C5734E">
        <w:tc>
          <w:tcPr>
            <w:tcW w:w="5365" w:type="dxa"/>
          </w:tcPr>
          <w:p w14:paraId="0CB95241" w14:textId="77777777" w:rsidR="0011027F" w:rsidRPr="0019363D" w:rsidRDefault="0011027F" w:rsidP="00C5734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3C95371E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37059E2" w14:textId="4E328591" w:rsidR="0011027F" w:rsidRPr="0019363D" w:rsidRDefault="006810C3" w:rsidP="00C5734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56" w:type="dxa"/>
            <w:shd w:val="clear" w:color="auto" w:fill="auto"/>
          </w:tcPr>
          <w:p w14:paraId="483500BA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3469C04E" w14:textId="77777777" w:rsidR="0011027F" w:rsidRPr="0019363D" w:rsidRDefault="0011027F" w:rsidP="00E21E2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1027F" w:rsidRPr="008545D1" w14:paraId="45F5EEF2" w14:textId="77777777" w:rsidTr="00C5734E">
        <w:tc>
          <w:tcPr>
            <w:tcW w:w="5365" w:type="dxa"/>
          </w:tcPr>
          <w:p w14:paraId="0E5EB342" w14:textId="33063963" w:rsidR="0011027F" w:rsidRPr="0019363D" w:rsidRDefault="0011027F" w:rsidP="00C5734E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150" w:type="dxa"/>
          </w:tcPr>
          <w:p w14:paraId="620FB54E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525F" w14:textId="2F208652" w:rsidR="0011027F" w:rsidRPr="0019363D" w:rsidRDefault="006810C3" w:rsidP="00C5734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2,326</w:t>
            </w:r>
          </w:p>
        </w:tc>
        <w:tc>
          <w:tcPr>
            <w:tcW w:w="256" w:type="dxa"/>
            <w:shd w:val="clear" w:color="auto" w:fill="auto"/>
          </w:tcPr>
          <w:p w14:paraId="3A83C29B" w14:textId="77777777" w:rsidR="0011027F" w:rsidRPr="0019363D" w:rsidRDefault="0011027F" w:rsidP="00C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81B5" w14:textId="77777777" w:rsidR="0011027F" w:rsidRPr="0019363D" w:rsidRDefault="0011027F" w:rsidP="00C5734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</w:t>
            </w:r>
          </w:p>
        </w:tc>
      </w:tr>
    </w:tbl>
    <w:p w14:paraId="268BE444" w14:textId="0F86BA02" w:rsidR="0011027F" w:rsidRDefault="0011027F" w:rsidP="0011027F">
      <w:pPr>
        <w:rPr>
          <w:lang w:val="th-TH"/>
        </w:rPr>
      </w:pPr>
    </w:p>
    <w:p w14:paraId="6A0FF380" w14:textId="77777777" w:rsidR="0011027F" w:rsidRPr="000F37E2" w:rsidRDefault="0011027F" w:rsidP="0011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7E2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</w:rPr>
        <w:t>2565</w:t>
      </w:r>
      <w:r w:rsidRPr="000F37E2">
        <w:rPr>
          <w:rFonts w:asciiTheme="majorBidi" w:hAnsiTheme="majorBidi" w:cstheme="majorBidi"/>
          <w:sz w:val="30"/>
          <w:szCs w:val="30"/>
        </w:rPr>
        <w:t xml:space="preserve"> 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ล็อกซเล่ย์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เทรดดิ้ง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Pr="003F6926">
        <w:rPr>
          <w:rFonts w:asciiTheme="majorBidi" w:hAnsiTheme="majorBidi" w:cstheme="majorBidi"/>
          <w:sz w:val="30"/>
          <w:szCs w:val="30"/>
        </w:rPr>
        <w:t>50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Pr="003F6926">
        <w:rPr>
          <w:rFonts w:asciiTheme="majorBidi" w:hAnsiTheme="majorBidi" w:cstheme="majorBidi"/>
          <w:sz w:val="30"/>
          <w:szCs w:val="30"/>
        </w:rPr>
        <w:t>100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</w:rPr>
        <w:t>50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</w:rPr>
        <w:t>25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E9AA190" w14:textId="3E0F8088" w:rsidR="0011027F" w:rsidRDefault="0011027F" w:rsidP="0011027F">
      <w:pPr>
        <w:rPr>
          <w:lang w:val="th-TH"/>
        </w:rPr>
      </w:pPr>
    </w:p>
    <w:p w14:paraId="36B30747" w14:textId="69EDE48D" w:rsidR="0011027F" w:rsidRPr="00DC4CD0" w:rsidRDefault="0011027F" w:rsidP="00DC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027F">
        <w:rPr>
          <w:rFonts w:asciiTheme="majorBidi" w:hAnsiTheme="majorBidi" w:cstheme="majorBidi" w:hint="cs"/>
          <w:sz w:val="30"/>
          <w:szCs w:val="30"/>
          <w:cs/>
        </w:rPr>
        <w:t>ในเดือนสิงหาคม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308">
        <w:rPr>
          <w:rFonts w:asciiTheme="majorBidi" w:hAnsiTheme="majorBidi" w:cstheme="majorBidi"/>
          <w:sz w:val="30"/>
          <w:szCs w:val="30"/>
        </w:rPr>
        <w:t>2565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ล็อกซเล่ย์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เพาเวอร์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ซิสเต็มส์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ได้เพิ่มทุนจดทะเบียนจากจำนวน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308">
        <w:rPr>
          <w:rFonts w:asciiTheme="majorBidi" w:hAnsiTheme="majorBidi" w:cstheme="majorBidi"/>
          <w:sz w:val="30"/>
          <w:szCs w:val="30"/>
        </w:rPr>
        <w:t>50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D77308">
        <w:rPr>
          <w:rFonts w:asciiTheme="majorBidi" w:hAnsiTheme="majorBidi" w:cstheme="majorBidi"/>
          <w:sz w:val="30"/>
          <w:szCs w:val="30"/>
        </w:rPr>
        <w:t xml:space="preserve"> 100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ล้านบาทและเรียกชำระแล้วทั้งจำนวน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="00D77308">
        <w:rPr>
          <w:rFonts w:asciiTheme="majorBidi" w:hAnsiTheme="majorBidi" w:cstheme="majorBidi"/>
          <w:sz w:val="30"/>
          <w:szCs w:val="30"/>
        </w:rPr>
        <w:t xml:space="preserve"> 99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308">
        <w:rPr>
          <w:rFonts w:asciiTheme="majorBidi" w:hAnsiTheme="majorBidi" w:cstheme="majorBidi"/>
          <w:sz w:val="30"/>
          <w:szCs w:val="30"/>
        </w:rPr>
        <w:t>50</w:t>
      </w:r>
      <w:r w:rsidRPr="0011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027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7E14ACB" w14:textId="7300F29B" w:rsidR="00291DF4" w:rsidRPr="00272DBB" w:rsidRDefault="00291DF4" w:rsidP="00291DF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741BB35B" w14:textId="77777777" w:rsidR="00291DF4" w:rsidRPr="00DF0496" w:rsidRDefault="00291DF4" w:rsidP="00291DF4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BCA7F0" w14:textId="65FF834E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5" w:name="_Hlk102235943"/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359F8351" w14:textId="77777777" w:rsidR="00DC4CD0" w:rsidRPr="00DF0496" w:rsidRDefault="00DC4CD0" w:rsidP="00DC4CD0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37D8C2C" w14:textId="77777777" w:rsidR="00DC4CD0" w:rsidRPr="00272DBB" w:rsidRDefault="00DC4CD0" w:rsidP="00DC4CD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zh-CN"/>
        </w:rPr>
      </w:pP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และอื่นๆ</w:t>
      </w:r>
    </w:p>
    <w:p w14:paraId="42775458" w14:textId="77777777" w:rsidR="00DC4CD0" w:rsidRPr="00DF0496" w:rsidRDefault="00DC4CD0" w:rsidP="00DC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6EB7E12" w14:textId="77777777" w:rsidR="00DC4CD0" w:rsidRDefault="00DC4CD0" w:rsidP="00DC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EC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3F6926">
        <w:rPr>
          <w:rFonts w:asciiTheme="majorBidi" w:hAnsiTheme="majorBidi" w:cstheme="majorBidi"/>
          <w:sz w:val="30"/>
          <w:szCs w:val="30"/>
        </w:rPr>
        <w:t>2560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</w:rPr>
        <w:t>1</w:t>
      </w:r>
      <w:r w:rsidRPr="003C5ECA">
        <w:rPr>
          <w:rFonts w:asciiTheme="majorBidi" w:hAnsiTheme="majorBidi" w:cstheme="majorBidi"/>
          <w:sz w:val="30"/>
          <w:szCs w:val="30"/>
        </w:rPr>
        <w:t>,</w:t>
      </w:r>
      <w:r w:rsidRPr="003F6926">
        <w:rPr>
          <w:rFonts w:asciiTheme="majorBidi" w:hAnsiTheme="majorBidi" w:cstheme="majorBidi"/>
          <w:sz w:val="30"/>
          <w:szCs w:val="30"/>
        </w:rPr>
        <w:t>023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3F6926">
        <w:rPr>
          <w:rFonts w:asciiTheme="majorBidi" w:hAnsiTheme="majorBidi" w:cstheme="majorBidi"/>
          <w:sz w:val="30"/>
          <w:szCs w:val="30"/>
        </w:rPr>
        <w:t>2560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Pr="003F6926">
        <w:rPr>
          <w:rFonts w:asciiTheme="majorBidi" w:hAnsiTheme="majorBidi" w:cstheme="majorBidi"/>
          <w:sz w:val="30"/>
          <w:szCs w:val="30"/>
        </w:rPr>
        <w:t>2563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Pr="003F6926">
        <w:rPr>
          <w:rFonts w:asciiTheme="majorBidi" w:hAnsiTheme="majorBidi" w:cstheme="majorBidi"/>
          <w:sz w:val="30"/>
          <w:szCs w:val="30"/>
        </w:rPr>
        <w:t>2561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Pr="003F6926">
        <w:rPr>
          <w:rFonts w:asciiTheme="majorBidi" w:hAnsiTheme="majorBidi" w:cstheme="majorBidi"/>
          <w:sz w:val="30"/>
          <w:szCs w:val="30"/>
        </w:rPr>
        <w:t>2563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Pr="003F6926">
        <w:rPr>
          <w:rFonts w:asciiTheme="majorBidi" w:hAnsiTheme="majorBidi" w:cstheme="majorBidi"/>
          <w:sz w:val="30"/>
          <w:szCs w:val="30"/>
        </w:rPr>
        <w:t>2566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634C810B" w14:textId="461CDC02" w:rsidR="00652DA7" w:rsidRPr="00DF0496" w:rsidRDefault="00652DA7" w:rsidP="00DC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D513C9" w14:textId="3658EDE6" w:rsidR="00640A4A" w:rsidRPr="00C03563" w:rsidRDefault="00640A4A" w:rsidP="00DC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ECA">
        <w:rPr>
          <w:rFonts w:asciiTheme="majorBidi" w:hAnsiTheme="majorBidi" w:cstheme="majorBidi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387885" w:rsidRPr="003C5ECA">
        <w:rPr>
          <w:rFonts w:asciiTheme="majorBidi" w:hAnsiTheme="majorBidi" w:cstheme="majorBidi"/>
          <w:sz w:val="30"/>
          <w:szCs w:val="30"/>
        </w:rPr>
        <w:t>5</w:t>
      </w:r>
      <w:r w:rsidRPr="003C5ECA">
        <w:rPr>
          <w:rFonts w:asciiTheme="majorBidi" w:hAnsiTheme="majorBidi" w:cstheme="majorBidi"/>
          <w:sz w:val="30"/>
          <w:szCs w:val="30"/>
        </w:rPr>
        <w:t xml:space="preserve">) </w:t>
      </w:r>
      <w:r w:rsidRPr="003C5ECA">
        <w:rPr>
          <w:rFonts w:asciiTheme="majorBidi" w:hAnsiTheme="majorBidi" w:cstheme="majorBidi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</w:t>
      </w:r>
      <w:r w:rsidRPr="00DC4CD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DC4CD0">
        <w:rPr>
          <w:rFonts w:asciiTheme="majorBidi" w:hAnsiTheme="majorBidi" w:cstheme="majorBidi"/>
          <w:sz w:val="30"/>
          <w:szCs w:val="30"/>
        </w:rPr>
        <w:t xml:space="preserve">2563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F35127">
        <w:rPr>
          <w:rFonts w:asciiTheme="majorBidi" w:hAnsiTheme="majorBidi" w:cstheme="majorBidi"/>
          <w:sz w:val="30"/>
          <w:szCs w:val="30"/>
        </w:rPr>
        <w:t xml:space="preserve">30 </w:t>
      </w:r>
      <w:r w:rsidR="00F3512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</w:rPr>
        <w:t xml:space="preserve">2565 </w:t>
      </w:r>
      <w:r w:rsidRPr="003C5ECA">
        <w:rPr>
          <w:rFonts w:asciiTheme="majorBidi" w:hAnsiTheme="majorBidi" w:cstheme="majorBidi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</w:t>
      </w:r>
      <w:r w:rsidR="0028549B">
        <w:rPr>
          <w:rFonts w:asciiTheme="majorBidi" w:hAnsiTheme="majorBidi" w:cstheme="majorBidi"/>
          <w:sz w:val="30"/>
          <w:szCs w:val="30"/>
        </w:rPr>
        <w:br/>
      </w:r>
      <w:r w:rsidRPr="003C5ECA">
        <w:rPr>
          <w:rFonts w:asciiTheme="majorBidi" w:hAnsiTheme="majorBidi" w:cstheme="majorBidi"/>
          <w:sz w:val="30"/>
          <w:szCs w:val="30"/>
          <w:cs/>
        </w:rPr>
        <w:t>ตามกำหนดชำระคืนเดิม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28549B">
        <w:rPr>
          <w:rFonts w:asciiTheme="majorBidi" w:hAnsiTheme="majorBidi" w:cstheme="majorBidi"/>
          <w:sz w:val="30"/>
          <w:szCs w:val="30"/>
        </w:rPr>
        <w:br/>
      </w:r>
      <w:r w:rsidR="007155B7">
        <w:rPr>
          <w:rFonts w:asciiTheme="majorBidi" w:hAnsiTheme="majorBidi" w:cstheme="majorBidi"/>
          <w:sz w:val="30"/>
          <w:szCs w:val="30"/>
        </w:rPr>
        <w:t>2</w:t>
      </w:r>
      <w:r w:rsidR="003570B7">
        <w:rPr>
          <w:rFonts w:asciiTheme="majorBidi" w:hAnsiTheme="majorBidi" w:cstheme="majorBidi"/>
          <w:sz w:val="30"/>
          <w:szCs w:val="30"/>
        </w:rPr>
        <w:t>20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ล้านบาท เป็นส่วนหนึ่งของหนี้สินหมุนเวียน ณ วันที่ </w:t>
      </w:r>
      <w:r w:rsidR="00F35127">
        <w:rPr>
          <w:rFonts w:asciiTheme="majorBidi" w:hAnsiTheme="majorBidi" w:cstheme="majorBidi"/>
          <w:sz w:val="30"/>
          <w:szCs w:val="30"/>
        </w:rPr>
        <w:t xml:space="preserve">30 </w:t>
      </w:r>
      <w:r w:rsidR="00F3512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</w:rPr>
        <w:t xml:space="preserve">2565 </w:t>
      </w:r>
      <w:r w:rsidRPr="003C5ECA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อย่างไรก็ตามบริษัท</w:t>
      </w:r>
      <w:r w:rsidRPr="00C03563">
        <w:rPr>
          <w:rFonts w:asciiTheme="majorBidi" w:hAnsiTheme="majorBidi" w:cstheme="majorBidi"/>
          <w:sz w:val="30"/>
          <w:szCs w:val="30"/>
          <w:cs/>
        </w:rPr>
        <w:t>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ข้างต้น</w:t>
      </w:r>
    </w:p>
    <w:bookmarkEnd w:id="5"/>
    <w:p w14:paraId="2FDE904D" w14:textId="24231C85" w:rsidR="0078318D" w:rsidRPr="00C03563" w:rsidRDefault="0078318D" w:rsidP="001A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9E564" w14:textId="2EDA0CE5" w:rsidR="00C03563" w:rsidRPr="00C03563" w:rsidRDefault="00C03563" w:rsidP="001A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3563">
        <w:rPr>
          <w:rFonts w:asciiTheme="majorBidi" w:hAnsiTheme="majorBidi" w:cstheme="majorBidi" w:hint="cs"/>
          <w:sz w:val="30"/>
          <w:szCs w:val="30"/>
          <w:cs/>
        </w:rPr>
        <w:t>ในเดือนสิงหาคม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2565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บริษัทได้ทำสัญญาเงินกู้ยืมระยะยาว</w:t>
      </w:r>
      <w:r w:rsidR="006B33E8">
        <w:rPr>
          <w:rFonts w:asciiTheme="majorBidi" w:hAnsiTheme="majorBidi" w:cstheme="majorBidi" w:hint="cs"/>
          <w:sz w:val="30"/>
          <w:szCs w:val="30"/>
          <w:cs/>
        </w:rPr>
        <w:t>แบบไม่มีหลักประกัน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กับสถาบันการเงินแห่งหนึ่งเป็นจำนวนเงิน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700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โดยมีวัตถุประสงค์เพื่อชำระคืนหุ้นกู้ระยะยาวที่จะถึงกำหนดชำระ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เงินกู้ยืมระยะยาวดังกล่าวมีระยะเวลา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7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เบิกเงินกู้ยืมภายในเดือนธันวาคม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2565) </w:t>
      </w:r>
      <w:r w:rsidR="006B33E8" w:rsidRPr="006B33E8">
        <w:rPr>
          <w:rFonts w:asciiTheme="majorBidi" w:hAnsiTheme="majorBidi" w:hint="cs"/>
          <w:sz w:val="30"/>
          <w:szCs w:val="30"/>
          <w:cs/>
        </w:rPr>
        <w:t>โดยมีดอกเบี้ยตามที่ระบุไว้ในสัญญา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เริ่มจ่ายเมื่อเบิกเงินกู้ยืม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และมีกำหนดชำระปีละ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2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ครั้งเริ่มในปี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2566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30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035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3563">
        <w:rPr>
          <w:rFonts w:asciiTheme="majorBidi" w:hAnsiTheme="majorBidi" w:cstheme="majorBidi"/>
          <w:sz w:val="30"/>
          <w:szCs w:val="30"/>
        </w:rPr>
        <w:t xml:space="preserve">2565 </w:t>
      </w:r>
      <w:r w:rsidRPr="00C03563">
        <w:rPr>
          <w:rFonts w:asciiTheme="majorBidi" w:hAnsiTheme="majorBidi" w:cstheme="majorBidi" w:hint="cs"/>
          <w:sz w:val="30"/>
          <w:szCs w:val="30"/>
          <w:cs/>
        </w:rPr>
        <w:t>บริษัทยังไม่ได้เบิกใช้เงินกู้ยืมดังกล่าว</w:t>
      </w:r>
    </w:p>
    <w:p w14:paraId="69317504" w14:textId="77777777" w:rsidR="00C03563" w:rsidRPr="00C03563" w:rsidRDefault="00C03563" w:rsidP="001A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30D54C" w14:textId="77777777" w:rsidR="00C03563" w:rsidRDefault="00C0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A8F4C20" w14:textId="46117E8E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3668248B" w14:textId="77777777" w:rsidR="00291DF4" w:rsidRPr="00DF0496" w:rsidRDefault="00291DF4" w:rsidP="00DC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7428B" w14:textId="77777777" w:rsidR="003133A4" w:rsidRPr="003133A4" w:rsidRDefault="003133A4" w:rsidP="00313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33A4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3133A4">
        <w:rPr>
          <w:rFonts w:asciiTheme="majorBidi" w:hAnsiTheme="majorBidi" w:cstheme="majorBidi"/>
          <w:sz w:val="30"/>
          <w:szCs w:val="30"/>
        </w:rPr>
        <w:t xml:space="preserve">2565 </w:t>
      </w:r>
      <w:r w:rsidRPr="003133A4">
        <w:rPr>
          <w:rFonts w:asciiTheme="majorBidi" w:hAnsiTheme="majorBidi" w:cstheme="majorBidi"/>
          <w:sz w:val="30"/>
          <w:szCs w:val="30"/>
          <w:cs/>
        </w:rPr>
        <w:t xml:space="preserve">บริษัทได้ออกจำหน่ายหุ้นกู้ระยะยาวจำนวนเงิน </w:t>
      </w:r>
      <w:r w:rsidRPr="003133A4">
        <w:rPr>
          <w:rFonts w:asciiTheme="majorBidi" w:hAnsiTheme="majorBidi" w:cstheme="majorBidi"/>
          <w:sz w:val="30"/>
          <w:szCs w:val="30"/>
        </w:rPr>
        <w:t xml:space="preserve">300 </w:t>
      </w:r>
      <w:r w:rsidRPr="003133A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133A4">
        <w:rPr>
          <w:rFonts w:asciiTheme="majorBidi" w:hAnsiTheme="majorBidi" w:cstheme="majorBidi"/>
          <w:sz w:val="30"/>
          <w:szCs w:val="30"/>
        </w:rPr>
        <w:t>(</w:t>
      </w:r>
      <w:r w:rsidRPr="003133A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3133A4">
        <w:rPr>
          <w:rFonts w:asciiTheme="majorBidi" w:hAnsiTheme="majorBidi" w:cstheme="majorBidi"/>
          <w:sz w:val="30"/>
          <w:szCs w:val="30"/>
        </w:rPr>
        <w:t xml:space="preserve">300,000 </w:t>
      </w:r>
      <w:r w:rsidRPr="003133A4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3133A4">
        <w:rPr>
          <w:rFonts w:asciiTheme="majorBidi" w:hAnsiTheme="majorBidi" w:cstheme="majorBidi"/>
          <w:sz w:val="30"/>
          <w:szCs w:val="30"/>
        </w:rPr>
        <w:t xml:space="preserve">1,000 </w:t>
      </w:r>
      <w:r w:rsidRPr="003133A4">
        <w:rPr>
          <w:rFonts w:asciiTheme="majorBidi" w:hAnsiTheme="majorBidi" w:cstheme="majorBidi"/>
          <w:sz w:val="30"/>
          <w:szCs w:val="30"/>
          <w:cs/>
        </w:rPr>
        <w:t>บาท</w:t>
      </w:r>
      <w:r w:rsidRPr="003133A4">
        <w:rPr>
          <w:rFonts w:asciiTheme="majorBidi" w:hAnsiTheme="majorBidi" w:cstheme="majorBidi"/>
          <w:sz w:val="30"/>
          <w:szCs w:val="30"/>
        </w:rPr>
        <w:t>)</w:t>
      </w:r>
      <w:r w:rsidRPr="003133A4">
        <w:rPr>
          <w:rFonts w:asciiTheme="majorBidi" w:hAnsiTheme="majorBidi" w:cstheme="majorBidi"/>
          <w:sz w:val="30"/>
          <w:szCs w:val="30"/>
          <w:cs/>
        </w:rPr>
        <w:t xml:space="preserve"> โดยมีวัตถุประสงค์เพื่อชำระคืนเงินกู้ยืมระยะยาวกับสถาบันการเงิน </w:t>
      </w:r>
      <w:r w:rsidRPr="003133A4">
        <w:rPr>
          <w:rFonts w:asciiTheme="majorBidi" w:hAnsiTheme="majorBidi" w:cstheme="majorBidi" w:hint="cs"/>
          <w:sz w:val="30"/>
          <w:szCs w:val="30"/>
          <w:cs/>
        </w:rPr>
        <w:t>หุ้นกู้มี</w:t>
      </w:r>
      <w:r w:rsidRPr="003133A4">
        <w:rPr>
          <w:rFonts w:asciiTheme="majorBidi" w:hAnsiTheme="majorBidi" w:cstheme="majorBidi"/>
          <w:sz w:val="30"/>
          <w:szCs w:val="30"/>
          <w:cs/>
        </w:rPr>
        <w:t xml:space="preserve">กำหนดชำระคืนในเดือนกันยายน </w:t>
      </w:r>
      <w:r w:rsidRPr="003133A4">
        <w:rPr>
          <w:rFonts w:asciiTheme="majorBidi" w:hAnsiTheme="majorBidi" w:cstheme="majorBidi"/>
          <w:sz w:val="30"/>
          <w:szCs w:val="30"/>
        </w:rPr>
        <w:t xml:space="preserve">2568 </w:t>
      </w:r>
      <w:r w:rsidRPr="003133A4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3133A4">
        <w:rPr>
          <w:rFonts w:asciiTheme="majorBidi" w:hAnsiTheme="majorBidi" w:cstheme="majorBidi"/>
          <w:sz w:val="30"/>
          <w:szCs w:val="30"/>
        </w:rPr>
        <w:t xml:space="preserve">4.5 </w:t>
      </w:r>
      <w:r w:rsidRPr="003133A4">
        <w:rPr>
          <w:rFonts w:asciiTheme="majorBidi" w:hAnsiTheme="majorBidi" w:cstheme="majorBidi"/>
          <w:sz w:val="30"/>
          <w:szCs w:val="30"/>
          <w:cs/>
        </w:rPr>
        <w:t>ต่อปี กำหนดชำระดอกเบี้ยทุกๆ หกเดือนในเดือนมีนาคมและเดือนกันยายนของทุกปี</w:t>
      </w:r>
      <w:r w:rsidRPr="003133A4">
        <w:rPr>
          <w:rFonts w:asciiTheme="majorBidi" w:hAnsiTheme="majorBidi" w:cstheme="majorBidi"/>
          <w:sz w:val="30"/>
          <w:szCs w:val="30"/>
        </w:rPr>
        <w:t xml:space="preserve"> </w:t>
      </w:r>
    </w:p>
    <w:p w14:paraId="00A0C317" w14:textId="77777777" w:rsidR="003133A4" w:rsidRPr="003133A4" w:rsidRDefault="003133A4" w:rsidP="00313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6B2CF" w14:textId="78CF6A1C" w:rsidR="00BB39E8" w:rsidRDefault="003133A4" w:rsidP="00313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33A4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ภายใต้ข้อกำหนดของหุ้นกู้ดังกล่าว บริษัทต้องปฏิบัติตามเงื่อนไขและข้อกำหนดต่าง ๆ ที่ระบุไว้ เช่น การรักษาอัตราส่วนทางการเงิน</w:t>
      </w:r>
      <w:r w:rsidRPr="003133A4">
        <w:rPr>
          <w:rFonts w:asciiTheme="majorBidi" w:hAnsiTheme="majorBidi" w:cstheme="majorBidi"/>
          <w:sz w:val="30"/>
          <w:szCs w:val="30"/>
        </w:rPr>
        <w:t xml:space="preserve">  </w:t>
      </w:r>
      <w:r w:rsidRPr="003133A4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4826A77D" w14:textId="77777777" w:rsidR="003133A4" w:rsidRPr="003133A4" w:rsidRDefault="003133A4" w:rsidP="00313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080"/>
        <w:gridCol w:w="270"/>
        <w:gridCol w:w="999"/>
        <w:gridCol w:w="267"/>
        <w:gridCol w:w="984"/>
        <w:gridCol w:w="267"/>
        <w:gridCol w:w="1016"/>
      </w:tblGrid>
      <w:tr w:rsidR="00594180" w:rsidRPr="008545D1" w14:paraId="22271C61" w14:textId="77777777" w:rsidTr="00D56586">
        <w:tc>
          <w:tcPr>
            <w:tcW w:w="4221" w:type="dxa"/>
            <w:shd w:val="clear" w:color="auto" w:fill="auto"/>
          </w:tcPr>
          <w:p w14:paraId="6588EED3" w14:textId="41EA4B8B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513F033F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796C659E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shd w:val="clear" w:color="auto" w:fill="auto"/>
          </w:tcPr>
          <w:p w14:paraId="4E836784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127" w:rsidRPr="008545D1" w14:paraId="2C29B12B" w14:textId="77777777" w:rsidTr="00D56586">
        <w:tc>
          <w:tcPr>
            <w:tcW w:w="4221" w:type="dxa"/>
            <w:shd w:val="clear" w:color="auto" w:fill="auto"/>
          </w:tcPr>
          <w:p w14:paraId="6AE7F1D9" w14:textId="77777777" w:rsidR="00F35127" w:rsidRPr="008545D1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360B5D" w14:textId="4CA0CDA2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75EE09A" w14:textId="7777777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DB4A69" w14:textId="64178783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70C28F82" w14:textId="7777777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308679C" w14:textId="5B433FF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  <w:shd w:val="clear" w:color="auto" w:fill="auto"/>
          </w:tcPr>
          <w:p w14:paraId="247BAF67" w14:textId="7777777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3804D344" w14:textId="407203CE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59418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F35127" w:rsidRPr="008545D1" w14:paraId="05573EB0" w14:textId="77777777" w:rsidTr="00D56586">
        <w:tc>
          <w:tcPr>
            <w:tcW w:w="4221" w:type="dxa"/>
            <w:shd w:val="clear" w:color="auto" w:fill="auto"/>
          </w:tcPr>
          <w:p w14:paraId="51787E84" w14:textId="658FC4D7" w:rsidR="00F35127" w:rsidRPr="008545D1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80" w:type="dxa"/>
            <w:shd w:val="clear" w:color="auto" w:fill="auto"/>
          </w:tcPr>
          <w:p w14:paraId="169A8085" w14:textId="76E3963F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0413DBE" w14:textId="7777777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1EA6A2E" w14:textId="0C8C383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38F83D7B" w14:textId="7777777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65B5833" w14:textId="330A1508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19535F11" w14:textId="77777777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E72CE0B" w14:textId="354C007D" w:rsidR="00F35127" w:rsidRPr="00594180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35127" w:rsidRPr="008545D1" w14:paraId="78364A1F" w14:textId="77777777" w:rsidTr="00D56586">
        <w:tc>
          <w:tcPr>
            <w:tcW w:w="4221" w:type="dxa"/>
          </w:tcPr>
          <w:p w14:paraId="7F0C8C5F" w14:textId="77777777" w:rsidR="00F35127" w:rsidRPr="008545D1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3" w:type="dxa"/>
            <w:gridSpan w:val="7"/>
          </w:tcPr>
          <w:p w14:paraId="1F721FAF" w14:textId="77777777" w:rsidR="00F35127" w:rsidRPr="008545D1" w:rsidRDefault="00F35127" w:rsidP="00F3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16E3" w:rsidRPr="008545D1" w14:paraId="6153D250" w14:textId="77777777" w:rsidTr="00D56586">
        <w:trPr>
          <w:trHeight w:val="80"/>
        </w:trPr>
        <w:tc>
          <w:tcPr>
            <w:tcW w:w="4221" w:type="dxa"/>
          </w:tcPr>
          <w:p w14:paraId="55C68763" w14:textId="77777777" w:rsidR="001216E3" w:rsidRPr="008545D1" w:rsidRDefault="001216E3" w:rsidP="00121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3C44D22F" w14:textId="588CECBE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70" w:type="dxa"/>
          </w:tcPr>
          <w:p w14:paraId="37401A29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1385C81" w14:textId="4CBE930C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</w:tcPr>
          <w:p w14:paraId="5A4190E3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602E02" w14:textId="12BF2FD0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4D1B887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CA0D68E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E3" w:rsidRPr="008545D1" w14:paraId="00A05135" w14:textId="77777777" w:rsidTr="00D56586">
        <w:trPr>
          <w:trHeight w:val="80"/>
        </w:trPr>
        <w:tc>
          <w:tcPr>
            <w:tcW w:w="4221" w:type="dxa"/>
          </w:tcPr>
          <w:p w14:paraId="2CBC8D78" w14:textId="18EECADC" w:rsidR="001216E3" w:rsidRPr="008545D1" w:rsidRDefault="001216E3" w:rsidP="00121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080" w:type="dxa"/>
            <w:shd w:val="clear" w:color="auto" w:fill="auto"/>
          </w:tcPr>
          <w:p w14:paraId="588C0EBB" w14:textId="4196F670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</w:p>
        </w:tc>
        <w:tc>
          <w:tcPr>
            <w:tcW w:w="270" w:type="dxa"/>
          </w:tcPr>
          <w:p w14:paraId="101E097B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B5E7C96" w14:textId="2C760165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7" w:type="dxa"/>
          </w:tcPr>
          <w:p w14:paraId="22DE7C95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5E1DCB" w14:textId="4B9A018C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1A9E164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D38A1B3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E3" w:rsidRPr="008545D1" w14:paraId="0DAC18C3" w14:textId="77777777" w:rsidTr="00D56586">
        <w:trPr>
          <w:trHeight w:val="80"/>
        </w:trPr>
        <w:tc>
          <w:tcPr>
            <w:tcW w:w="4221" w:type="dxa"/>
          </w:tcPr>
          <w:p w14:paraId="2158176D" w14:textId="1BE92561" w:rsidR="001216E3" w:rsidRPr="008545D1" w:rsidRDefault="001216E3" w:rsidP="00121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57790446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77E02E4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841B7DA" w14:textId="60F81502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7" w:type="dxa"/>
          </w:tcPr>
          <w:p w14:paraId="7C36E38F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0C4DC15" w14:textId="6E3A4088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B3C0AA3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970F677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E3" w:rsidRPr="008545D1" w14:paraId="2A634A64" w14:textId="77777777" w:rsidTr="00D56586">
        <w:tc>
          <w:tcPr>
            <w:tcW w:w="4221" w:type="dxa"/>
          </w:tcPr>
          <w:p w14:paraId="1E3EA90A" w14:textId="77777777" w:rsidR="001216E3" w:rsidRPr="008545D1" w:rsidRDefault="001216E3" w:rsidP="001216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7C20605F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270" w:type="dxa"/>
          </w:tcPr>
          <w:p w14:paraId="25166C96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5C09E6FA" w:rsidR="001216E3" w:rsidRPr="008545D1" w:rsidRDefault="001216E3" w:rsidP="001216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7" w:type="dxa"/>
          </w:tcPr>
          <w:p w14:paraId="71CA0C12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F3E0719" w14:textId="4BCA9818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9A32DF6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4271527" w14:textId="77777777" w:rsidR="001216E3" w:rsidRPr="008545D1" w:rsidRDefault="001216E3" w:rsidP="0012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6D1ED21" w14:textId="77777777" w:rsidR="00BB39E8" w:rsidRDefault="00BB39E8" w:rsidP="001A390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0C64B2" w14:textId="5A76B385" w:rsidR="001A3909" w:rsidRPr="00272DBB" w:rsidRDefault="001A3909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t xml:space="preserve">* </w:t>
      </w:r>
      <w:r w:rsidRPr="00272DB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z w:val="30"/>
          <w:szCs w:val="30"/>
          <w:cs/>
        </w:rPr>
        <w:t>ได้</w:t>
      </w:r>
      <w:r w:rsidRPr="00272DBB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EC089A8" w14:textId="77777777" w:rsidR="001A3909" w:rsidRPr="00272DBB" w:rsidRDefault="001A3909" w:rsidP="00733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2B6DAEA6" w14:textId="5A4BAA57" w:rsidR="001A3909" w:rsidRPr="00272DBB" w:rsidRDefault="001A3909" w:rsidP="001A390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72DBB">
        <w:rPr>
          <w:rFonts w:ascii="Angsana New" w:hAnsi="Angsana New"/>
          <w:spacing w:val="-4"/>
          <w:sz w:val="30"/>
          <w:szCs w:val="30"/>
        </w:rPr>
        <w:t>*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272DBB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29D1EE1F" w14:textId="77777777" w:rsidR="001A3909" w:rsidRPr="00272DBB" w:rsidRDefault="001A3909" w:rsidP="001A390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6573BBA" w14:textId="31409EFF" w:rsidR="00AC6751" w:rsidRDefault="001A3909" w:rsidP="00DC4C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t>***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272DBB">
        <w:rPr>
          <w:rFonts w:ascii="Angsana New" w:hAnsi="Angsana New"/>
          <w:sz w:val="30"/>
          <w:szCs w:val="30"/>
          <w:cs/>
        </w:rPr>
        <w:t>จดจำนอง</w:t>
      </w:r>
      <w:r w:rsidRPr="00272DBB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272DBB">
        <w:rPr>
          <w:rFonts w:ascii="Angsana New" w:hAnsi="Angsana New"/>
          <w:sz w:val="30"/>
          <w:szCs w:val="30"/>
          <w:cs/>
        </w:rPr>
        <w:t>เป็นหลักประกัน</w:t>
      </w:r>
      <w:r w:rsidRPr="00272DBB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272DBB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637BD99A" w14:textId="3F13E00C" w:rsidR="00CE53B1" w:rsidRDefault="00C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6" w:name="_Hlk78730169"/>
    </w:p>
    <w:p w14:paraId="0F4B1937" w14:textId="77777777" w:rsidR="00C03563" w:rsidRDefault="00C0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7" w:name="_Hlk118051004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D1AD539" w14:textId="74738891" w:rsidR="00965508" w:rsidRPr="00272DBB" w:rsidRDefault="00837729" w:rsidP="006C2AA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ประมาณการหนี้สิน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ผลขาดทุนของ</w:t>
      </w: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โครงการ</w:t>
      </w:r>
    </w:p>
    <w:p w14:paraId="61963071" w14:textId="77777777" w:rsidR="00935D6A" w:rsidRPr="00427E27" w:rsidRDefault="00935D6A" w:rsidP="00935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35D6A" w:rsidRPr="00EA3831" w14:paraId="2BBCA1F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59CD43AE" w14:textId="77777777" w:rsidR="00935D6A" w:rsidRPr="00EA3831" w:rsidRDefault="00935D6A" w:rsidP="00935D6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AA41E1" w14:textId="77777777" w:rsidR="00935D6A" w:rsidRPr="00EA3831" w:rsidRDefault="00935D6A" w:rsidP="00935D6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AE1C25" w14:textId="77777777" w:rsidR="00935D6A" w:rsidRPr="00EA3831" w:rsidRDefault="00935D6A" w:rsidP="00935D6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7A9540" w14:textId="77777777" w:rsidR="00935D6A" w:rsidRPr="00EA3831" w:rsidRDefault="00935D6A" w:rsidP="00935D6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35D6A" w:rsidRPr="00A97B80" w14:paraId="244666D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7E9EB29B" w14:textId="77777777" w:rsidR="00935D6A" w:rsidRPr="00EA3831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6ECC1" w14:textId="2DDEBB4D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25791D" w14:textId="77777777" w:rsidR="00935D6A" w:rsidRPr="00A97B80" w:rsidRDefault="00935D6A" w:rsidP="00935D6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40E93" w14:textId="1F25BED8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BCFEA5A" w14:textId="77777777" w:rsidR="00935D6A" w:rsidRPr="00A97B80" w:rsidRDefault="00935D6A" w:rsidP="00935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25E6D70" w14:textId="6A00E7D7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B994D5D" w14:textId="77777777" w:rsidR="00935D6A" w:rsidRPr="00A97B80" w:rsidRDefault="00935D6A" w:rsidP="00935D6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13399CF0" w14:textId="2614C558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35D6A" w:rsidRPr="00EA3831" w14:paraId="2DC368B8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3BE46D7F" w14:textId="77777777" w:rsidR="00935D6A" w:rsidRPr="00EA3831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54972BC" w14:textId="77777777" w:rsidR="00935D6A" w:rsidRPr="00EA3831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BB39E8" w:rsidRPr="00EA3831" w14:paraId="6D33DAA4" w14:textId="77777777" w:rsidTr="00935D6A">
        <w:tc>
          <w:tcPr>
            <w:tcW w:w="4050" w:type="dxa"/>
            <w:shd w:val="clear" w:color="auto" w:fill="auto"/>
          </w:tcPr>
          <w:p w14:paraId="3C952D31" w14:textId="77777777" w:rsidR="00BB39E8" w:rsidRPr="00EA3831" w:rsidRDefault="00BB39E8" w:rsidP="00BB39E8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41F37C2E" w14:textId="7752D87C" w:rsidR="00BB39E8" w:rsidRPr="007E3AC2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AC2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34EFC036" w14:textId="77777777" w:rsidR="00BB39E8" w:rsidRPr="000113CF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ADA6BD" w14:textId="45D29C93" w:rsidR="00BB39E8" w:rsidRPr="00C54DEA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5CE299AB" w14:textId="77777777" w:rsidR="00BB39E8" w:rsidRPr="00C54DEA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2" w:type="dxa"/>
            <w:shd w:val="clear" w:color="auto" w:fill="auto"/>
          </w:tcPr>
          <w:p w14:paraId="7C2E1C72" w14:textId="5424CCC2" w:rsidR="00BB39E8" w:rsidRPr="000113CF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9E8">
              <w:rPr>
                <w:rFonts w:ascii="Angsana New" w:hAnsi="Angsana New"/>
                <w:sz w:val="30"/>
                <w:szCs w:val="30"/>
                <w:lang w:val="en-US"/>
              </w:rPr>
              <w:t xml:space="preserve"> 248</w:t>
            </w:r>
          </w:p>
        </w:tc>
        <w:tc>
          <w:tcPr>
            <w:tcW w:w="236" w:type="dxa"/>
            <w:shd w:val="clear" w:color="auto" w:fill="auto"/>
          </w:tcPr>
          <w:p w14:paraId="10062DC3" w14:textId="77777777" w:rsidR="00BB39E8" w:rsidRPr="00C54DEA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58165E7E" w14:textId="72DB7F59" w:rsidR="00BB39E8" w:rsidRPr="00C54DEA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173</w:t>
            </w:r>
          </w:p>
        </w:tc>
      </w:tr>
      <w:tr w:rsidR="00BB39E8" w:rsidRPr="00EA3831" w14:paraId="442415CA" w14:textId="77777777" w:rsidTr="00935D6A">
        <w:tc>
          <w:tcPr>
            <w:tcW w:w="4050" w:type="dxa"/>
            <w:shd w:val="clear" w:color="auto" w:fill="auto"/>
          </w:tcPr>
          <w:p w14:paraId="54870FB8" w14:textId="4827C7B4" w:rsidR="00BB39E8" w:rsidRPr="00EA3831" w:rsidRDefault="00BB39E8" w:rsidP="00BB39E8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73B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C72FB68" w14:textId="26B2A7B0" w:rsidR="00BB39E8" w:rsidRPr="007E3AC2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AC2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42239E65" w14:textId="77777777" w:rsidR="00BB39E8" w:rsidRPr="000113CF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806BD2" w14:textId="3BCD878C" w:rsidR="00BB39E8" w:rsidRPr="006E2A97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38B53D0B" w14:textId="77777777" w:rsidR="00BB39E8" w:rsidRPr="00C54DEA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2" w:type="dxa"/>
            <w:shd w:val="clear" w:color="auto" w:fill="auto"/>
          </w:tcPr>
          <w:p w14:paraId="1BF39C40" w14:textId="22D00F96" w:rsidR="00BB39E8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9E8">
              <w:rPr>
                <w:rFonts w:ascii="Angsana New" w:hAnsi="Angsana New"/>
                <w:sz w:val="30"/>
                <w:szCs w:val="30"/>
                <w:lang w:val="en-US"/>
              </w:rPr>
              <w:t xml:space="preserve"> 80</w:t>
            </w:r>
          </w:p>
        </w:tc>
        <w:tc>
          <w:tcPr>
            <w:tcW w:w="236" w:type="dxa"/>
            <w:shd w:val="clear" w:color="auto" w:fill="auto"/>
          </w:tcPr>
          <w:p w14:paraId="6BBE0123" w14:textId="77777777" w:rsidR="00BB39E8" w:rsidRPr="00C54DEA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733E9D43" w14:textId="69B16AD9" w:rsidR="00BB39E8" w:rsidRPr="006E2A97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579</w:t>
            </w:r>
          </w:p>
        </w:tc>
      </w:tr>
      <w:tr w:rsidR="00BB39E8" w:rsidRPr="00EA3831" w14:paraId="4B114831" w14:textId="77777777" w:rsidTr="00935D6A">
        <w:tc>
          <w:tcPr>
            <w:tcW w:w="4050" w:type="dxa"/>
            <w:shd w:val="clear" w:color="auto" w:fill="auto"/>
          </w:tcPr>
          <w:p w14:paraId="3C101862" w14:textId="77777777" w:rsidR="00BB39E8" w:rsidRPr="00C673BC" w:rsidRDefault="00BB39E8" w:rsidP="00BB39E8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C673B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50842DCF" w14:textId="77FB0350" w:rsidR="00BB39E8" w:rsidRPr="00174048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048">
              <w:rPr>
                <w:rFonts w:ascii="Angsana New" w:hAnsi="Angsana New"/>
                <w:sz w:val="30"/>
                <w:szCs w:val="30"/>
                <w:lang w:val="en-US"/>
              </w:rPr>
              <w:t>(14</w:t>
            </w:r>
            <w:r w:rsidR="00842A1E" w:rsidRPr="001740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7404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DE3F9A" w14:textId="77777777" w:rsidR="00BB39E8" w:rsidRPr="000113CF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E3AFC3E" w14:textId="56D5DF06" w:rsidR="00BB39E8" w:rsidRPr="000113CF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(465)</w:t>
            </w:r>
          </w:p>
        </w:tc>
        <w:tc>
          <w:tcPr>
            <w:tcW w:w="270" w:type="dxa"/>
            <w:shd w:val="clear" w:color="auto" w:fill="auto"/>
          </w:tcPr>
          <w:p w14:paraId="17EBB5C3" w14:textId="77777777" w:rsidR="00BB39E8" w:rsidRPr="000113CF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2" w:type="dxa"/>
            <w:shd w:val="clear" w:color="auto" w:fill="auto"/>
          </w:tcPr>
          <w:p w14:paraId="48A8A825" w14:textId="09233B65" w:rsidR="00BB39E8" w:rsidRPr="000113CF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9E8">
              <w:rPr>
                <w:rFonts w:ascii="Angsana New" w:hAnsi="Angsana New"/>
                <w:sz w:val="30"/>
                <w:szCs w:val="30"/>
                <w:lang w:val="en-US"/>
              </w:rPr>
              <w:t xml:space="preserve"> (128)</w:t>
            </w:r>
          </w:p>
        </w:tc>
        <w:tc>
          <w:tcPr>
            <w:tcW w:w="236" w:type="dxa"/>
            <w:shd w:val="clear" w:color="auto" w:fill="auto"/>
          </w:tcPr>
          <w:p w14:paraId="09477706" w14:textId="77777777" w:rsidR="00BB39E8" w:rsidRPr="00C54DEA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15ADE405" w14:textId="565CE7DD" w:rsidR="00BB39E8" w:rsidRPr="000113CF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(448)</w:t>
            </w:r>
          </w:p>
        </w:tc>
      </w:tr>
      <w:tr w:rsidR="00BB39E8" w:rsidRPr="00EA3831" w14:paraId="1602C9CF" w14:textId="77777777" w:rsidTr="00935D6A">
        <w:tc>
          <w:tcPr>
            <w:tcW w:w="4050" w:type="dxa"/>
            <w:shd w:val="clear" w:color="auto" w:fill="auto"/>
          </w:tcPr>
          <w:p w14:paraId="424C1438" w14:textId="399C037B" w:rsidR="00BB39E8" w:rsidRPr="00EA3831" w:rsidRDefault="00BB39E8" w:rsidP="00BB39E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08E51" w14:textId="6B6CC1CB" w:rsidR="00BB39E8" w:rsidRPr="00174048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842A1E" w:rsidRPr="00174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50C1CC" w14:textId="77777777" w:rsidR="00BB39E8" w:rsidRPr="00EA3831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911" w14:textId="65D9C8DC" w:rsidR="00BB39E8" w:rsidRPr="000471B3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  <w:shd w:val="clear" w:color="auto" w:fill="auto"/>
          </w:tcPr>
          <w:p w14:paraId="3D5C3F5E" w14:textId="77777777" w:rsidR="00BB39E8" w:rsidRPr="00EA3831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7C9D9" w14:textId="27AA3A14" w:rsidR="00BB39E8" w:rsidRPr="00EA3831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4D47">
              <w:t xml:space="preserve"> </w:t>
            </w:r>
            <w:r w:rsidRPr="00BB39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  <w:r w:rsidRPr="00954D47"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B07555C" w14:textId="77777777" w:rsidR="00BB39E8" w:rsidRPr="00EA3831" w:rsidRDefault="00BB39E8" w:rsidP="00BB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287DC" w14:textId="4537EBBE" w:rsidR="00BB39E8" w:rsidRPr="000471B3" w:rsidRDefault="00BB39E8" w:rsidP="00BB39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304</w:t>
            </w:r>
          </w:p>
        </w:tc>
      </w:tr>
    </w:tbl>
    <w:p w14:paraId="6C198757" w14:textId="615034A1" w:rsidR="00935D6A" w:rsidRPr="00427E27" w:rsidRDefault="00935D6A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bookmarkEnd w:id="6"/>
    <w:bookmarkEnd w:id="7"/>
    <w:p w14:paraId="6614B001" w14:textId="4F13143E" w:rsidR="001D4F25" w:rsidRPr="00272DBB" w:rsidRDefault="007E3AC2" w:rsidP="00B15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1D4F25" w:rsidRPr="00272DBB" w:rsidSect="00EF221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r w:rsidRPr="00B159A2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ประมาณการหนี้สินผลขาดทุนของงานโครงการ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ผลขาดทุนดังกล่าวเกิดจากความจำเป็นในการเปลี่ยนแปลงแบบการก่อสร้าง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ได้อย่างสมบูรณ์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2019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ส่งผลกระทบต่อการดำเนินงานของโครงการ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30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2565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รวมทั้งสิ้นเป็นระยะเวลา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831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7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2565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ปัจจุบันงานยังไม่แล้วเสร็จ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อยู่ในขั้นตอนการทดสอบระบบและส่งมอบงานงวดสุดท้าย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10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2565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บริษัทได้ทำหนังสือถึงผู้ว่าจ้างขอให้พิจารณา</w:t>
      </w:r>
      <w:r w:rsidR="00174048" w:rsidRPr="00B159A2">
        <w:rPr>
          <w:rFonts w:asciiTheme="majorBidi" w:hAnsiTheme="majorBidi" w:cstheme="majorBidi" w:hint="cs"/>
          <w:sz w:val="30"/>
          <w:szCs w:val="30"/>
          <w:cs/>
        </w:rPr>
        <w:t>งดหรือลดค่าปรับหรือ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ขยายเวลาปฏิบัติงานตามสัญญาออกไป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จากผลกระทบของสถานการณ์การแพร่ระบาดของโรคติดเชื้อไวรั</w:t>
      </w:r>
      <w:r w:rsidR="00174048" w:rsidRPr="00B159A2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โคโรนา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2019</w:t>
      </w:r>
      <w:r w:rsidR="00174048" w:rsidRPr="00B159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ตามแนวทางของคณะกรรมการวินิจฉัยปัญหาการจัดซื้อจัดจ้างและการบริหารพัสดุภาครัฐ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กรมบัญชีกลาง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เรื่องมาตรการให้ความช่วยเหลือผู้ประกอบการในช่วงการแพร่ระบาดของโรคติดเชื้อไวรัสโคโรนา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2019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ทั้งนี้อยู่ระหว่างการพิจารณาของผู้ว่าจ้าง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ซึ่งผู้บริหารของบริษัทคาดว่าจะได้รับการอนุมัติและ</w:t>
      </w:r>
      <w:r w:rsidR="00174048" w:rsidRPr="00B159A2">
        <w:rPr>
          <w:rFonts w:asciiTheme="majorBidi" w:hAnsiTheme="majorBidi" w:cstheme="majorBidi" w:hint="cs"/>
          <w:sz w:val="30"/>
          <w:szCs w:val="30"/>
          <w:cs/>
        </w:rPr>
        <w:t>ให้คิดค่าปรับในอัตราร้อยละศูนย์จ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ากเหตุความล่าช้าดังกล่า</w:t>
      </w:r>
      <w:r w:rsidR="004A6AA1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ข้างต้น</w:t>
      </w:r>
      <w:r w:rsidR="00174048" w:rsidRPr="00B159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1FD8" w:rsidRPr="00B159A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ในไตรมาส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3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EC5ED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30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2565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บริษัทได้ทบทวนค่าใช้จ่ายที่จำเป็นในการดำเนินงาน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ค่าจ้างบุคลากรและผู้เชี่ยวชาญจากต่างประเทศเพิ่มเติมจากระยะเวลาดำเนินงานโครงการที่เพิ่มขึ้นออกไปอีก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/>
          <w:sz w:val="30"/>
          <w:szCs w:val="30"/>
        </w:rPr>
        <w:t>8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และบันทึกประมาณการหนี้สินผลขาดทุนของโครงการดังกล่าว</w:t>
      </w:r>
      <w:r w:rsidR="006C3463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3563">
        <w:rPr>
          <w:rFonts w:asciiTheme="majorBidi" w:hAnsiTheme="majorBidi" w:cstheme="majorBidi"/>
          <w:sz w:val="30"/>
          <w:szCs w:val="30"/>
        </w:rPr>
        <w:br/>
      </w:r>
      <w:r w:rsidRPr="00B159A2">
        <w:rPr>
          <w:rFonts w:asciiTheme="majorBidi" w:hAnsiTheme="majorBidi" w:cstheme="majorBidi"/>
          <w:sz w:val="30"/>
          <w:szCs w:val="30"/>
        </w:rPr>
        <w:t>80</w:t>
      </w:r>
      <w:r w:rsidRPr="00B159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9A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662F00D" w14:textId="4CA00A33" w:rsidR="001D4F25" w:rsidRPr="00D471A3" w:rsidRDefault="001D4F25" w:rsidP="008105C9">
      <w:pPr>
        <w:pStyle w:val="Heading1"/>
        <w:ind w:left="540" w:hanging="540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D471A3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11F51A08" w14:textId="77777777" w:rsidR="00935D6A" w:rsidRDefault="00935D6A" w:rsidP="00810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20"/>
          <w:szCs w:val="20"/>
          <w:highlight w:val="cyan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7B4700" w14:paraId="729B9641" w14:textId="77777777" w:rsidTr="006239E4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35CF73D6" w14:textId="32164BFB" w:rsidR="007B4700" w:rsidRDefault="007B4700" w:rsidP="007B47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DC4CD0" w14:paraId="3775C820" w14:textId="77777777" w:rsidTr="00353D15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55E040AF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71E6A32" w14:textId="584D2AE4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04DCB3DE" w14:textId="77777777" w:rsidR="00DC4CD0" w:rsidRDefault="00DC4CD0" w:rsidP="00DC4CD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1DECEA50" w14:textId="184B4138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24E5CE6A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1F2C79B3" w14:textId="354CC2B6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08457C8E" w14:textId="77777777" w:rsidR="00DC4CD0" w:rsidRDefault="00DC4CD0" w:rsidP="00DC4CD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6CC813B9" w14:textId="2DCF1558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52A98CA1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7B2DB10C" w14:textId="5407504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22EE1A03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2368BA49" w14:textId="018774D1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03BF4A28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161179AE" w14:textId="43A51CC8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8105C9" w14:paraId="53F8C281" w14:textId="77777777" w:rsidTr="008105C9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3C8B4B24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04" w:type="dxa"/>
            <w:hideMark/>
          </w:tcPr>
          <w:p w14:paraId="46CE83E9" w14:textId="4A799941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7" w:type="dxa"/>
            <w:hideMark/>
          </w:tcPr>
          <w:p w14:paraId="7BA767B2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04200A3" w14:textId="2D4929BA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7" w:type="dxa"/>
            <w:hideMark/>
          </w:tcPr>
          <w:p w14:paraId="5F1F597C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50B8D5F1" w14:textId="74B75839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5DF46DF8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052BA0C2" w14:textId="48B3811F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9" w:type="dxa"/>
          </w:tcPr>
          <w:p w14:paraId="75C2E7E6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51474FF3" w14:textId="225C52FA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37D2FE9C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47E7EA4" w14:textId="42DB3385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73CD167E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DE4D377" w14:textId="0341A902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6E914116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557AE66C" w14:textId="7A4602E6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</w:tcPr>
          <w:p w14:paraId="66E699C5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7A600EB" w14:textId="119D4C80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767E15DA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5E194E45" w14:textId="5A39F7F5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</w:tcPr>
          <w:p w14:paraId="0BDC937F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8132E3A" w14:textId="06E542E9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02E13EAA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62DC033" w14:textId="75397E31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</w:tcPr>
          <w:p w14:paraId="74332018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68633912" w14:textId="4EF62F2C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41914739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D662DD2" w14:textId="268D127B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</w:tr>
      <w:tr w:rsidR="00B26B55" w14:paraId="12DD348B" w14:textId="77777777" w:rsidTr="008105C9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  <w:hideMark/>
          </w:tcPr>
          <w:p w14:paraId="094ABA64" w14:textId="77777777" w:rsidR="00B26B55" w:rsidRDefault="00B26B5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B26B55" w14:paraId="58A3A5E3" w14:textId="77777777" w:rsidTr="00D120FF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B358466" w14:textId="77777777" w:rsidR="00B26B55" w:rsidRDefault="00B2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5F2516F8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CEF00BC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7FC0190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9D4E646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792FA07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8E95EB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51A14C3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49B661E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8A94851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4826D6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806D0A8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7FB30B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6048A23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7340BB9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B29C16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1AD6B5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5AB81A5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F997100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C9119F1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59CFFA7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3087FFD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22C9FA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B5714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38A39C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0E96F90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69C3A0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282A293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120FF" w14:paraId="577245C1" w14:textId="77777777" w:rsidTr="00D120FF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91FD00E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  <w:vAlign w:val="bottom"/>
          </w:tcPr>
          <w:p w14:paraId="747D73B6" w14:textId="601DD925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237" w:type="dxa"/>
            <w:noWrap/>
            <w:vAlign w:val="bottom"/>
            <w:hideMark/>
          </w:tcPr>
          <w:p w14:paraId="0BCD0A0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4065A3A" w14:textId="331AE251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723</w:t>
            </w:r>
          </w:p>
        </w:tc>
        <w:tc>
          <w:tcPr>
            <w:tcW w:w="237" w:type="dxa"/>
            <w:noWrap/>
            <w:vAlign w:val="bottom"/>
          </w:tcPr>
          <w:p w14:paraId="12C038F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3552F2B" w14:textId="42E1023F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236" w:type="dxa"/>
            <w:vAlign w:val="bottom"/>
          </w:tcPr>
          <w:p w14:paraId="25FF789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54C2D967" w14:textId="04BB10B6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9" w:type="dxa"/>
          </w:tcPr>
          <w:p w14:paraId="521B315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8419AAB" w14:textId="17FB9435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273</w:t>
            </w:r>
          </w:p>
        </w:tc>
        <w:tc>
          <w:tcPr>
            <w:tcW w:w="236" w:type="dxa"/>
            <w:noWrap/>
            <w:vAlign w:val="bottom"/>
          </w:tcPr>
          <w:p w14:paraId="07D782D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1C24698" w14:textId="73D1CD4B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  <w:noWrap/>
            <w:vAlign w:val="bottom"/>
          </w:tcPr>
          <w:p w14:paraId="451B17A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B681566" w14:textId="0378ECAF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523</w:t>
            </w:r>
          </w:p>
        </w:tc>
        <w:tc>
          <w:tcPr>
            <w:tcW w:w="236" w:type="dxa"/>
            <w:noWrap/>
            <w:vAlign w:val="bottom"/>
          </w:tcPr>
          <w:p w14:paraId="2309C3D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8AA19FE" w14:textId="129542EE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vAlign w:val="bottom"/>
          </w:tcPr>
          <w:p w14:paraId="40B402C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4DBA6DE" w14:textId="1DCBAB3E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1,176</w:t>
            </w:r>
          </w:p>
        </w:tc>
        <w:tc>
          <w:tcPr>
            <w:tcW w:w="236" w:type="dxa"/>
            <w:vAlign w:val="bottom"/>
          </w:tcPr>
          <w:p w14:paraId="099D884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7B823919" w14:textId="636CA0C2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6" w:type="dxa"/>
          </w:tcPr>
          <w:p w14:paraId="4DD5797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1A13D45" w14:textId="10E9C4FD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238</w:t>
            </w:r>
          </w:p>
        </w:tc>
        <w:tc>
          <w:tcPr>
            <w:tcW w:w="236" w:type="dxa"/>
            <w:vAlign w:val="bottom"/>
          </w:tcPr>
          <w:p w14:paraId="71B849A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45EE2704" w14:textId="37C9B8B2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36" w:type="dxa"/>
            <w:vAlign w:val="bottom"/>
          </w:tcPr>
          <w:p w14:paraId="5C5BA9D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38F2100" w14:textId="4F6D599C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3,202</w:t>
            </w:r>
          </w:p>
        </w:tc>
        <w:tc>
          <w:tcPr>
            <w:tcW w:w="236" w:type="dxa"/>
            <w:vAlign w:val="bottom"/>
          </w:tcPr>
          <w:p w14:paraId="64F1E7E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2F5B2A4B" w14:textId="61A34E4E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2,741</w:t>
            </w:r>
          </w:p>
        </w:tc>
      </w:tr>
      <w:tr w:rsidR="00D120FF" w14:paraId="7FA42972" w14:textId="77777777" w:rsidTr="00D120FF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EAD407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D5055C" w14:textId="74205613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  <w:vAlign w:val="bottom"/>
            <w:hideMark/>
          </w:tcPr>
          <w:p w14:paraId="033B54B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2DD676" w14:textId="3C614366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</w:tcPr>
          <w:p w14:paraId="7789288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40A8C" w14:textId="60BE211A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3E75787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C7F99" w14:textId="2976DC15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9" w:type="dxa"/>
          </w:tcPr>
          <w:p w14:paraId="7DD7D3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4E9F6" w14:textId="297166EF" w:rsidR="00D120FF" w:rsidRDefault="00C54DEA" w:rsidP="0034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F06CB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869279" w14:textId="544F1D0A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EAE139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321CFC" w14:textId="54AABC97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noWrap/>
            <w:vAlign w:val="bottom"/>
          </w:tcPr>
          <w:p w14:paraId="688ED1E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185DE5" w14:textId="2EDD767C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  <w:vAlign w:val="bottom"/>
          </w:tcPr>
          <w:p w14:paraId="23D6EA2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139A7" w14:textId="29752385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096D759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4E4FE" w14:textId="56F8B7C0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911B48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740C2" w14:textId="1AFCDE44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vAlign w:val="bottom"/>
          </w:tcPr>
          <w:p w14:paraId="038C48A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B804A" w14:textId="54C7F881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1505600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137B9" w14:textId="4F54A993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236" w:type="dxa"/>
            <w:vAlign w:val="bottom"/>
          </w:tcPr>
          <w:p w14:paraId="0303658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A19FF" w14:textId="058C95E6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115</w:t>
            </w:r>
          </w:p>
        </w:tc>
      </w:tr>
      <w:tr w:rsidR="00D120FF" w14:paraId="718FA0F0" w14:textId="77777777" w:rsidTr="00D120FF">
        <w:trPr>
          <w:trHeight w:val="50"/>
        </w:trPr>
        <w:tc>
          <w:tcPr>
            <w:tcW w:w="2411" w:type="dxa"/>
            <w:vAlign w:val="bottom"/>
            <w:hideMark/>
          </w:tcPr>
          <w:p w14:paraId="57D6FB24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D7050" w14:textId="7949BA1A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676</w:t>
            </w:r>
          </w:p>
        </w:tc>
        <w:tc>
          <w:tcPr>
            <w:tcW w:w="237" w:type="dxa"/>
            <w:vAlign w:val="bottom"/>
            <w:hideMark/>
          </w:tcPr>
          <w:p w14:paraId="1A7A9DE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089609" w14:textId="52CFB450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37" w:type="dxa"/>
            <w:vAlign w:val="bottom"/>
          </w:tcPr>
          <w:p w14:paraId="7D70BF6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6C584A" w14:textId="31B9EC5C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366</w:t>
            </w:r>
          </w:p>
        </w:tc>
        <w:tc>
          <w:tcPr>
            <w:tcW w:w="236" w:type="dxa"/>
            <w:vAlign w:val="bottom"/>
          </w:tcPr>
          <w:p w14:paraId="7C8408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0521B86" w14:textId="3F904E68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261</w:t>
            </w:r>
          </w:p>
        </w:tc>
        <w:tc>
          <w:tcPr>
            <w:tcW w:w="239" w:type="dxa"/>
          </w:tcPr>
          <w:p w14:paraId="18F6E47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825D0" w14:textId="062FDA77" w:rsidR="00D120FF" w:rsidRDefault="00C54DE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273</w:t>
            </w:r>
          </w:p>
        </w:tc>
        <w:tc>
          <w:tcPr>
            <w:tcW w:w="236" w:type="dxa"/>
            <w:vAlign w:val="bottom"/>
          </w:tcPr>
          <w:p w14:paraId="17BF825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F72A87" w14:textId="4EDE2472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310</w:t>
            </w:r>
          </w:p>
        </w:tc>
        <w:tc>
          <w:tcPr>
            <w:tcW w:w="236" w:type="dxa"/>
            <w:vAlign w:val="bottom"/>
          </w:tcPr>
          <w:p w14:paraId="2D27535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5D3DA" w14:textId="5111D6D7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563</w:t>
            </w:r>
          </w:p>
        </w:tc>
        <w:tc>
          <w:tcPr>
            <w:tcW w:w="236" w:type="dxa"/>
            <w:vAlign w:val="bottom"/>
          </w:tcPr>
          <w:p w14:paraId="528D2D7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15C47D" w14:textId="72CE6D1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421</w:t>
            </w:r>
          </w:p>
        </w:tc>
        <w:tc>
          <w:tcPr>
            <w:tcW w:w="236" w:type="dxa"/>
            <w:vAlign w:val="bottom"/>
          </w:tcPr>
          <w:p w14:paraId="171FA0D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B13A1" w14:textId="10D76ABD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1,185</w:t>
            </w:r>
          </w:p>
        </w:tc>
        <w:tc>
          <w:tcPr>
            <w:tcW w:w="236" w:type="dxa"/>
            <w:vAlign w:val="bottom"/>
          </w:tcPr>
          <w:p w14:paraId="2DDCDD0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194C90" w14:textId="17DD28ED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236" w:type="dxa"/>
          </w:tcPr>
          <w:p w14:paraId="1E9AE81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566AF" w14:textId="4D2C0A66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261</w:t>
            </w:r>
          </w:p>
        </w:tc>
        <w:tc>
          <w:tcPr>
            <w:tcW w:w="236" w:type="dxa"/>
            <w:vAlign w:val="bottom"/>
          </w:tcPr>
          <w:p w14:paraId="2B011C3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A55A1A" w14:textId="7AB7572D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6" w:type="dxa"/>
            <w:vAlign w:val="bottom"/>
          </w:tcPr>
          <w:p w14:paraId="367E80A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A14AE" w14:textId="38EE751F" w:rsidR="00D120FF" w:rsidRDefault="007E0D3A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3,324</w:t>
            </w:r>
          </w:p>
        </w:tc>
        <w:tc>
          <w:tcPr>
            <w:tcW w:w="236" w:type="dxa"/>
            <w:vAlign w:val="bottom"/>
          </w:tcPr>
          <w:p w14:paraId="39982FC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6DB398" w14:textId="4D9E0D70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2,856</w:t>
            </w:r>
          </w:p>
        </w:tc>
      </w:tr>
      <w:tr w:rsidR="00D120FF" w14:paraId="783B8B2D" w14:textId="77777777" w:rsidTr="008105C9">
        <w:trPr>
          <w:trHeight w:val="29"/>
        </w:trPr>
        <w:tc>
          <w:tcPr>
            <w:tcW w:w="2411" w:type="dxa"/>
            <w:noWrap/>
            <w:vAlign w:val="bottom"/>
          </w:tcPr>
          <w:p w14:paraId="2E1E0569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C2481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55588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3109C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</w:tcPr>
          <w:p w14:paraId="2D510AF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1F2A6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AAAED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02973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9" w:type="dxa"/>
          </w:tcPr>
          <w:p w14:paraId="047017C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C543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1A4729D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1D7DA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016ACB1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FCD24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1C6AE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3DF54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2F6E0E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1F0EC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685E04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FAA9D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351611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07532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80CD84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D2EE8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A162BE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9F1BD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5FC595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FCC5C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D120FF" w14:paraId="242608A8" w14:textId="77777777" w:rsidTr="008105C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F57262D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6D60445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129CB9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73422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6FBCDEA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BB59CE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504E3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0D54BB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1C6FDC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A039C8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797E47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23AC3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893EDF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E1DDB8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7C857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61A016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B3881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79518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3A244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4E8D948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87BA6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A063C6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C4856D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E3785A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30EA5C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3FA2B1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F53F7D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735878F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120FF" w14:paraId="5BD78D48" w14:textId="77777777" w:rsidTr="008105C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226D5FE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06EC5DA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D0694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631AA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0701BD4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8C6188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2A758B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904543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62021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9BD31B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A29836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5A340F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3010ED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AA31B4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E5A767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F7EC35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D19995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A1D185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93BAB1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11FFB0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2EF368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0BCF3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618E8E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4AB34F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1CB6A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39848D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2F129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CE9AE7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D7982" w14:paraId="5709EA9E" w14:textId="77777777" w:rsidTr="00D120FF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753F2D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6A994E8B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16671C51" w14:textId="609B078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0CB5FF89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D18CF69" w14:textId="4F895834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BD9C229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BFAA8FC" w14:textId="4D3E25E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A31C2C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32096604" w14:textId="52D5DF6A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D9B839E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21507E9" w14:textId="408A4D85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BDD425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248105A" w14:textId="31854E3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1A81E5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A1D589" w14:textId="0302FDD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89DD5B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3FDDE2C" w14:textId="3C5E03A3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D41305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E7C109" w14:textId="7E4E128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1,168</w:t>
            </w:r>
          </w:p>
        </w:tc>
        <w:tc>
          <w:tcPr>
            <w:tcW w:w="236" w:type="dxa"/>
            <w:vAlign w:val="bottom"/>
          </w:tcPr>
          <w:p w14:paraId="4DE54AC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7072FD06" w14:textId="02AC11A9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36" w:type="dxa"/>
          </w:tcPr>
          <w:p w14:paraId="0661C0A0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F276DE6" w14:textId="24D192FA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6AFFE19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38B3F480" w14:textId="7CCA5250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AB7B028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3EDF0AF" w14:textId="41CBA0F8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1,168</w:t>
            </w:r>
          </w:p>
        </w:tc>
        <w:tc>
          <w:tcPr>
            <w:tcW w:w="236" w:type="dxa"/>
            <w:vAlign w:val="bottom"/>
          </w:tcPr>
          <w:p w14:paraId="7A37309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32508BA4" w14:textId="2F2C158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984</w:t>
            </w:r>
          </w:p>
        </w:tc>
      </w:tr>
      <w:tr w:rsidR="00DD7982" w14:paraId="64B79CD5" w14:textId="77777777" w:rsidTr="00F3477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27A99A6" w14:textId="54191F48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</w:t>
            </w:r>
            <w:r w:rsidR="006C4A18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ีและอื่นๆ</w:t>
            </w:r>
          </w:p>
        </w:tc>
        <w:tc>
          <w:tcPr>
            <w:tcW w:w="704" w:type="dxa"/>
            <w:noWrap/>
            <w:vAlign w:val="bottom"/>
          </w:tcPr>
          <w:p w14:paraId="24653E83" w14:textId="349E7676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237" w:type="dxa"/>
            <w:noWrap/>
            <w:vAlign w:val="bottom"/>
          </w:tcPr>
          <w:p w14:paraId="5B1BECD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9592E32" w14:textId="06551B00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357</w:t>
            </w:r>
          </w:p>
        </w:tc>
        <w:tc>
          <w:tcPr>
            <w:tcW w:w="237" w:type="dxa"/>
            <w:noWrap/>
            <w:vAlign w:val="bottom"/>
          </w:tcPr>
          <w:p w14:paraId="4D4E224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9870AFD" w14:textId="64402019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CBD610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8403091" w14:textId="083E13CD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01942184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AD67B94" w14:textId="14CCCC66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4FA035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6C1BC26" w14:textId="288A5996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5BEA6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E3CC1B8" w14:textId="261A48F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63 </w:t>
            </w:r>
          </w:p>
        </w:tc>
        <w:tc>
          <w:tcPr>
            <w:tcW w:w="236" w:type="dxa"/>
            <w:noWrap/>
            <w:vAlign w:val="bottom"/>
          </w:tcPr>
          <w:p w14:paraId="6BE0882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FD552D6" w14:textId="0BE3087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55D7949D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A6D1FB4" w14:textId="252F8421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7661FF8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3E5564C" w14:textId="6C1E93F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02C55FD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FEB7D1E" w14:textId="2E6E38A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21 </w:t>
            </w:r>
          </w:p>
        </w:tc>
        <w:tc>
          <w:tcPr>
            <w:tcW w:w="236" w:type="dxa"/>
            <w:vAlign w:val="bottom"/>
          </w:tcPr>
          <w:p w14:paraId="582B8FD6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1A39D777" w14:textId="2EC17D2D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36" w:type="dxa"/>
            <w:vAlign w:val="bottom"/>
          </w:tcPr>
          <w:p w14:paraId="380BB816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4A20540" w14:textId="6A94D60F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328 </w:t>
            </w:r>
          </w:p>
        </w:tc>
        <w:tc>
          <w:tcPr>
            <w:tcW w:w="236" w:type="dxa"/>
            <w:vAlign w:val="bottom"/>
          </w:tcPr>
          <w:p w14:paraId="46B0393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71910D49" w14:textId="019286F9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445</w:t>
            </w:r>
          </w:p>
        </w:tc>
      </w:tr>
      <w:tr w:rsidR="00DD7982" w14:paraId="48CF996C" w14:textId="77777777" w:rsidTr="00F3477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308863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29111ECE" w14:textId="278289D6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7" w:type="dxa"/>
            <w:noWrap/>
            <w:vAlign w:val="bottom"/>
          </w:tcPr>
          <w:p w14:paraId="10D79B6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A70AA36" w14:textId="458AC2E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7" w:type="dxa"/>
            <w:noWrap/>
            <w:vAlign w:val="bottom"/>
          </w:tcPr>
          <w:p w14:paraId="0F3EA885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1D3B40E" w14:textId="0B1C467D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1AF70B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283675C" w14:textId="6751F24A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620F03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8AC45DF" w14:textId="64695BC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  <w:noWrap/>
            <w:vAlign w:val="bottom"/>
          </w:tcPr>
          <w:p w14:paraId="6401585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A6399A" w14:textId="123250C8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296</w:t>
            </w:r>
          </w:p>
        </w:tc>
        <w:tc>
          <w:tcPr>
            <w:tcW w:w="236" w:type="dxa"/>
            <w:noWrap/>
            <w:vAlign w:val="bottom"/>
          </w:tcPr>
          <w:p w14:paraId="5DFC8D6E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CCA8F8D" w14:textId="596DF77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381 </w:t>
            </w:r>
          </w:p>
        </w:tc>
        <w:tc>
          <w:tcPr>
            <w:tcW w:w="236" w:type="dxa"/>
            <w:noWrap/>
            <w:vAlign w:val="bottom"/>
          </w:tcPr>
          <w:p w14:paraId="41F1DED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6FF27BC" w14:textId="0503CE99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271</w:t>
            </w:r>
          </w:p>
        </w:tc>
        <w:tc>
          <w:tcPr>
            <w:tcW w:w="236" w:type="dxa"/>
            <w:vAlign w:val="bottom"/>
          </w:tcPr>
          <w:p w14:paraId="35A44FA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B8FC8E6" w14:textId="2AECAE1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61B1198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677EDFBD" w14:textId="1E4A75D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95A489B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7A007D8" w14:textId="558026A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180 </w:t>
            </w:r>
          </w:p>
        </w:tc>
        <w:tc>
          <w:tcPr>
            <w:tcW w:w="236" w:type="dxa"/>
            <w:vAlign w:val="bottom"/>
          </w:tcPr>
          <w:p w14:paraId="0159E9C0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71691D06" w14:textId="283C0B0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688B6AC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78D87B3" w14:textId="6AE4DBA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927 </w:t>
            </w:r>
          </w:p>
        </w:tc>
        <w:tc>
          <w:tcPr>
            <w:tcW w:w="236" w:type="dxa"/>
            <w:vAlign w:val="bottom"/>
          </w:tcPr>
          <w:p w14:paraId="1B9BCB9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42DD8F4F" w14:textId="4D14607F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631</w:t>
            </w:r>
          </w:p>
        </w:tc>
      </w:tr>
      <w:tr w:rsidR="00DD7982" w14:paraId="4DE2B32E" w14:textId="77777777" w:rsidTr="00F3477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F3DA84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5B6CFEFC" w14:textId="55EE8CD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F7EF1EB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413C58C" w14:textId="6BE372BF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58E6B65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3BACBE0" w14:textId="1144C819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F39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273 </w:t>
            </w:r>
          </w:p>
        </w:tc>
        <w:tc>
          <w:tcPr>
            <w:tcW w:w="236" w:type="dxa"/>
            <w:vAlign w:val="bottom"/>
          </w:tcPr>
          <w:p w14:paraId="302BFD1C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299DF82" w14:textId="3147512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208</w:t>
            </w:r>
          </w:p>
        </w:tc>
        <w:tc>
          <w:tcPr>
            <w:tcW w:w="239" w:type="dxa"/>
          </w:tcPr>
          <w:p w14:paraId="04204AE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65E56C9B" w14:textId="574CC8E1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D84727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D28183F" w14:textId="6F32246F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636FAA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639F935" w14:textId="1DB694F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noWrap/>
            <w:vAlign w:val="bottom"/>
          </w:tcPr>
          <w:p w14:paraId="091A56B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27DC355" w14:textId="2F58AA6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DBB82B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91D94E" w14:textId="54DEB856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F4A5BBB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22ADD8F8" w14:textId="4B8AB225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269793D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35CD627" w14:textId="74F6EAD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B906A7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2E512EF9" w14:textId="3A4EBE38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B83D4D4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B88C912" w14:textId="68CABC0D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273 </w:t>
            </w:r>
          </w:p>
        </w:tc>
        <w:tc>
          <w:tcPr>
            <w:tcW w:w="236" w:type="dxa"/>
            <w:vAlign w:val="bottom"/>
          </w:tcPr>
          <w:p w14:paraId="19967B5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3D06EDEF" w14:textId="600F70DF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208</w:t>
            </w:r>
          </w:p>
        </w:tc>
      </w:tr>
      <w:tr w:rsidR="00DD7982" w14:paraId="231188FF" w14:textId="77777777" w:rsidTr="00F3477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D00BEE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0A7AF6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6C00F14F" w14:textId="5F68A5CA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237" w:type="dxa"/>
            <w:noWrap/>
            <w:vAlign w:val="bottom"/>
          </w:tcPr>
          <w:p w14:paraId="7B365D4E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FA6720B" w14:textId="52D1D7AD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237" w:type="dxa"/>
            <w:noWrap/>
            <w:vAlign w:val="bottom"/>
          </w:tcPr>
          <w:p w14:paraId="5F7201D0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5636A25E" w14:textId="77777777" w:rsidR="00DD7982" w:rsidRPr="00CF39A6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3BC5F1B" w14:textId="65D5CD6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F39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45 </w:t>
            </w:r>
          </w:p>
        </w:tc>
        <w:tc>
          <w:tcPr>
            <w:tcW w:w="236" w:type="dxa"/>
            <w:vAlign w:val="bottom"/>
          </w:tcPr>
          <w:p w14:paraId="5C9960C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0322A78F" w14:textId="1336EDC0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9" w:type="dxa"/>
          </w:tcPr>
          <w:p w14:paraId="6382D6B0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D73118E" w14:textId="552CA010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3275497B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890C5CE" w14:textId="065113E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45014CAC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5B51678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DE73E58" w14:textId="247132C3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75 </w:t>
            </w:r>
          </w:p>
        </w:tc>
        <w:tc>
          <w:tcPr>
            <w:tcW w:w="236" w:type="dxa"/>
            <w:noWrap/>
            <w:vAlign w:val="bottom"/>
          </w:tcPr>
          <w:p w14:paraId="0B4FAA56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A465C18" w14:textId="034BF773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36" w:type="dxa"/>
            <w:vAlign w:val="bottom"/>
          </w:tcPr>
          <w:p w14:paraId="4847B6B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238AA6D" w14:textId="7F52A63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2EED051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2EBAA086" w14:textId="2DB55E9B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8AD1124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60BACD6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2777177" w14:textId="1D6C3EBD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B489E79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1BF4634C" w14:textId="45B98981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09921E3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7B2E2C00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9D37DC" w14:textId="44B8CC5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B74C8A4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0A420DA1" w14:textId="3D6CC3A4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422</w:t>
            </w:r>
          </w:p>
        </w:tc>
      </w:tr>
      <w:tr w:rsidR="00DD7982" w14:paraId="3D8B7C75" w14:textId="77777777" w:rsidTr="00F3477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2C15841" w14:textId="66D15DB3" w:rsidR="00DD7982" w:rsidRDefault="006C4A18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  <w:r w:rsidR="00DD79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63A999" w14:textId="28BE3093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7" w:type="dxa"/>
            <w:noWrap/>
            <w:vAlign w:val="bottom"/>
          </w:tcPr>
          <w:p w14:paraId="506E59AD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732EDF" w14:textId="14071B28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  <w:vAlign w:val="bottom"/>
          </w:tcPr>
          <w:p w14:paraId="41D9DF81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01E12" w14:textId="6E3262D2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F39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 </w:t>
            </w:r>
          </w:p>
        </w:tc>
        <w:tc>
          <w:tcPr>
            <w:tcW w:w="236" w:type="dxa"/>
            <w:vAlign w:val="bottom"/>
          </w:tcPr>
          <w:p w14:paraId="286E79F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917D9" w14:textId="1AB0A4A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" w:type="dxa"/>
          </w:tcPr>
          <w:p w14:paraId="5C24BEFD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BFE3FA" w14:textId="66ABEA65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499AF28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E17A5B" w14:textId="17E8ED85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31FD352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FAB799" w14:textId="0CF88156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 </w:t>
            </w:r>
          </w:p>
        </w:tc>
        <w:tc>
          <w:tcPr>
            <w:tcW w:w="236" w:type="dxa"/>
            <w:noWrap/>
            <w:vAlign w:val="bottom"/>
          </w:tcPr>
          <w:p w14:paraId="2B623503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98720E" w14:textId="5C1CC98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vAlign w:val="bottom"/>
          </w:tcPr>
          <w:p w14:paraId="005C653F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4D390" w14:textId="4E02893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15552591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EDCE6" w14:textId="3E7C8F45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</w:tcPr>
          <w:p w14:paraId="49BD70B8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A24C7" w14:textId="59D5DBE3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B81A94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7F178" w14:textId="2C5B939E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vAlign w:val="bottom"/>
          </w:tcPr>
          <w:p w14:paraId="0B0758EC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AFE6C" w14:textId="47634731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DD79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92F40E9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A1605" w14:textId="079621B0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51</w:t>
            </w:r>
          </w:p>
        </w:tc>
      </w:tr>
      <w:tr w:rsidR="00DD7982" w14:paraId="20D7DC90" w14:textId="77777777" w:rsidTr="00F34774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B3268A6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E58178" w14:textId="67DA5C91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237" w:type="dxa"/>
            <w:noWrap/>
            <w:vAlign w:val="bottom"/>
          </w:tcPr>
          <w:p w14:paraId="4AA4B847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C3E53E9" w14:textId="571FC05E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723</w:t>
            </w:r>
          </w:p>
        </w:tc>
        <w:tc>
          <w:tcPr>
            <w:tcW w:w="237" w:type="dxa"/>
            <w:noWrap/>
            <w:vAlign w:val="bottom"/>
          </w:tcPr>
          <w:p w14:paraId="6E25DC7F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8DF96" w14:textId="1E05F6B2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325 </w:t>
            </w:r>
          </w:p>
        </w:tc>
        <w:tc>
          <w:tcPr>
            <w:tcW w:w="236" w:type="dxa"/>
            <w:vAlign w:val="bottom"/>
          </w:tcPr>
          <w:p w14:paraId="46F64340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07ECC35" w14:textId="4F1B859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9" w:type="dxa"/>
          </w:tcPr>
          <w:p w14:paraId="4B6D04EA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6261FF" w14:textId="1DB75C3D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273</w:t>
            </w:r>
          </w:p>
        </w:tc>
        <w:tc>
          <w:tcPr>
            <w:tcW w:w="236" w:type="dxa"/>
            <w:noWrap/>
            <w:vAlign w:val="bottom"/>
          </w:tcPr>
          <w:p w14:paraId="49563712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B8B99AA" w14:textId="61F41F4F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  <w:noWrap/>
            <w:vAlign w:val="bottom"/>
          </w:tcPr>
          <w:p w14:paraId="0592C65C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AD0625A" w14:textId="34866F86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523 </w:t>
            </w:r>
          </w:p>
        </w:tc>
        <w:tc>
          <w:tcPr>
            <w:tcW w:w="236" w:type="dxa"/>
            <w:noWrap/>
            <w:vAlign w:val="bottom"/>
          </w:tcPr>
          <w:p w14:paraId="575A19F8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6A321ED" w14:textId="69FB9B55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vAlign w:val="bottom"/>
          </w:tcPr>
          <w:p w14:paraId="2B594AFB" w14:textId="77777777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E3669" w14:textId="29C8E3A8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1,176</w:t>
            </w:r>
          </w:p>
        </w:tc>
        <w:tc>
          <w:tcPr>
            <w:tcW w:w="236" w:type="dxa"/>
            <w:vAlign w:val="bottom"/>
          </w:tcPr>
          <w:p w14:paraId="1F9A089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48C718" w14:textId="19241814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6" w:type="dxa"/>
          </w:tcPr>
          <w:p w14:paraId="4A0AEB0A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7BA46" w14:textId="5C768502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238 </w:t>
            </w:r>
          </w:p>
        </w:tc>
        <w:tc>
          <w:tcPr>
            <w:tcW w:w="236" w:type="dxa"/>
            <w:vAlign w:val="bottom"/>
          </w:tcPr>
          <w:p w14:paraId="17E1C88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D6A641" w14:textId="7BB09B6C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36" w:type="dxa"/>
            <w:vAlign w:val="bottom"/>
          </w:tcPr>
          <w:p w14:paraId="04B4E2D5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EC957" w14:textId="7677A383" w:rsidR="00DD7982" w:rsidRP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79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3,202 </w:t>
            </w:r>
          </w:p>
        </w:tc>
        <w:tc>
          <w:tcPr>
            <w:tcW w:w="236" w:type="dxa"/>
            <w:vAlign w:val="bottom"/>
          </w:tcPr>
          <w:p w14:paraId="772EDEC7" w14:textId="77777777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255FC4" w14:textId="2EB6CBAF" w:rsidR="00DD7982" w:rsidRDefault="00DD7982" w:rsidP="00DD7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2,741</w:t>
            </w:r>
          </w:p>
        </w:tc>
      </w:tr>
      <w:tr w:rsidR="00D120FF" w14:paraId="40FE3FCA" w14:textId="77777777" w:rsidTr="008105C9">
        <w:trPr>
          <w:trHeight w:val="60"/>
        </w:trPr>
        <w:tc>
          <w:tcPr>
            <w:tcW w:w="2411" w:type="dxa"/>
            <w:noWrap/>
            <w:vAlign w:val="bottom"/>
          </w:tcPr>
          <w:p w14:paraId="14354B8B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noWrap/>
            <w:vAlign w:val="bottom"/>
          </w:tcPr>
          <w:p w14:paraId="5B9FD50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DBD77D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8AA5ED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B048C9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892185B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BD27F0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EB1E39A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9755460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532C10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7237DA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7979F2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C037F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F30A29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7D9CE0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9C28AB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51291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FA2F6B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DF47E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15D76EE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4C7181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4F3373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19925A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B470D4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FD535C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17E17F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697F5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63474A6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120FF" w14:paraId="0B217ABD" w14:textId="77777777" w:rsidTr="008105C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810B98B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14AAEB2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C0B1E7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19C8E0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01717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869E028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0C92BC9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30A17BE9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E1B74D5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E5DEB6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41C374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98100A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039F9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70DA31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37922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BEE133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632DC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2DFC44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D786B0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FAE794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36EACA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7E3184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2734C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121BAF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60DB65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719456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F886E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00F043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A352A" w14:paraId="774D490E" w14:textId="77777777" w:rsidTr="003D7895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E6E6686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0C5FEF8F" w14:textId="66922D1D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</w:t>
            </w:r>
            <w:r w:rsidR="005D3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</w:tcPr>
          <w:p w14:paraId="5776025C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5457337" w14:textId="43072BE3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369 </w:t>
            </w:r>
          </w:p>
        </w:tc>
        <w:tc>
          <w:tcPr>
            <w:tcW w:w="237" w:type="dxa"/>
            <w:noWrap/>
          </w:tcPr>
          <w:p w14:paraId="3461DF1F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9B96F72" w14:textId="052B8B3F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 </w:t>
            </w:r>
          </w:p>
        </w:tc>
        <w:tc>
          <w:tcPr>
            <w:tcW w:w="236" w:type="dxa"/>
          </w:tcPr>
          <w:p w14:paraId="49F53152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5E71E683" w14:textId="22D774C8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 </w:t>
            </w:r>
          </w:p>
        </w:tc>
        <w:tc>
          <w:tcPr>
            <w:tcW w:w="239" w:type="dxa"/>
          </w:tcPr>
          <w:p w14:paraId="52A5139E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21EE810C" w14:textId="3EA7E3EA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 </w:t>
            </w:r>
          </w:p>
        </w:tc>
        <w:tc>
          <w:tcPr>
            <w:tcW w:w="236" w:type="dxa"/>
            <w:noWrap/>
          </w:tcPr>
          <w:p w14:paraId="55D96B5F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0F8F654" w14:textId="183B44B5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 </w:t>
            </w:r>
          </w:p>
        </w:tc>
        <w:tc>
          <w:tcPr>
            <w:tcW w:w="236" w:type="dxa"/>
            <w:noWrap/>
          </w:tcPr>
          <w:p w14:paraId="3A0EADB0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02A031D" w14:textId="34C791CC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68 </w:t>
            </w:r>
          </w:p>
        </w:tc>
        <w:tc>
          <w:tcPr>
            <w:tcW w:w="236" w:type="dxa"/>
            <w:noWrap/>
          </w:tcPr>
          <w:p w14:paraId="46C668FE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4B6C2F9" w14:textId="5E219BC8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21 </w:t>
            </w:r>
          </w:p>
        </w:tc>
        <w:tc>
          <w:tcPr>
            <w:tcW w:w="236" w:type="dxa"/>
          </w:tcPr>
          <w:p w14:paraId="3262971C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B4BE00C" w14:textId="4A622458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1,172 </w:t>
            </w:r>
          </w:p>
        </w:tc>
        <w:tc>
          <w:tcPr>
            <w:tcW w:w="236" w:type="dxa"/>
          </w:tcPr>
          <w:p w14:paraId="78DEDBC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18A2AD66" w14:textId="06D05470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984 </w:t>
            </w:r>
          </w:p>
        </w:tc>
        <w:tc>
          <w:tcPr>
            <w:tcW w:w="236" w:type="dxa"/>
          </w:tcPr>
          <w:p w14:paraId="33E2F3CD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4AFDFD5" w14:textId="014402CA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26 </w:t>
            </w:r>
          </w:p>
        </w:tc>
        <w:tc>
          <w:tcPr>
            <w:tcW w:w="236" w:type="dxa"/>
          </w:tcPr>
          <w:p w14:paraId="0A2AB87D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3F4392D" w14:textId="0D4E2A0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100 </w:t>
            </w:r>
          </w:p>
        </w:tc>
        <w:tc>
          <w:tcPr>
            <w:tcW w:w="236" w:type="dxa"/>
          </w:tcPr>
          <w:p w14:paraId="6B423BCD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6FD1A1C" w14:textId="4F37B140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1,54</w:t>
            </w:r>
            <w:r w:rsidR="005D3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16DFA115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1C334E3D" w14:textId="452E97D4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1,479 </w:t>
            </w:r>
          </w:p>
        </w:tc>
      </w:tr>
      <w:tr w:rsidR="004A352A" w14:paraId="2B99C37C" w14:textId="77777777" w:rsidTr="003D7895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AF8A88D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671CD6" w14:textId="0579CB6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39</w:t>
            </w:r>
            <w:r w:rsidR="005D3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</w:tcPr>
          <w:p w14:paraId="6ECA2212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B89EEB2" w14:textId="21FA76BD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354 </w:t>
            </w:r>
          </w:p>
        </w:tc>
        <w:tc>
          <w:tcPr>
            <w:tcW w:w="237" w:type="dxa"/>
            <w:noWrap/>
          </w:tcPr>
          <w:p w14:paraId="5596FAB4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CB5A4" w14:textId="20A9FDEA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318 </w:t>
            </w:r>
          </w:p>
        </w:tc>
        <w:tc>
          <w:tcPr>
            <w:tcW w:w="236" w:type="dxa"/>
          </w:tcPr>
          <w:p w14:paraId="14711DC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906D41" w14:textId="7C61CDBD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225 </w:t>
            </w:r>
          </w:p>
        </w:tc>
        <w:tc>
          <w:tcPr>
            <w:tcW w:w="239" w:type="dxa"/>
          </w:tcPr>
          <w:p w14:paraId="09BC2A2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AA2EAE" w14:textId="4F1ECE09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272 </w:t>
            </w:r>
          </w:p>
        </w:tc>
        <w:tc>
          <w:tcPr>
            <w:tcW w:w="236" w:type="dxa"/>
            <w:noWrap/>
          </w:tcPr>
          <w:p w14:paraId="25CD7D23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467CD5" w14:textId="1A61C53A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306 </w:t>
            </w:r>
          </w:p>
        </w:tc>
        <w:tc>
          <w:tcPr>
            <w:tcW w:w="236" w:type="dxa"/>
            <w:noWrap/>
          </w:tcPr>
          <w:p w14:paraId="462FDE68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5740C41" w14:textId="33D7F4F3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455 </w:t>
            </w:r>
          </w:p>
        </w:tc>
        <w:tc>
          <w:tcPr>
            <w:tcW w:w="236" w:type="dxa"/>
            <w:noWrap/>
          </w:tcPr>
          <w:p w14:paraId="4006F69A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2F3561" w14:textId="77ED64AB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335 </w:t>
            </w:r>
          </w:p>
        </w:tc>
        <w:tc>
          <w:tcPr>
            <w:tcW w:w="236" w:type="dxa"/>
          </w:tcPr>
          <w:p w14:paraId="3C1FB65C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C562" w14:textId="693BE5C9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 </w:t>
            </w:r>
          </w:p>
        </w:tc>
        <w:tc>
          <w:tcPr>
            <w:tcW w:w="236" w:type="dxa"/>
          </w:tcPr>
          <w:p w14:paraId="50D811E6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338178" w14:textId="10DC4A21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 </w:t>
            </w:r>
          </w:p>
        </w:tc>
        <w:tc>
          <w:tcPr>
            <w:tcW w:w="236" w:type="dxa"/>
          </w:tcPr>
          <w:p w14:paraId="2EFA9510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50B1" w14:textId="6E147BC6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212 </w:t>
            </w:r>
          </w:p>
        </w:tc>
        <w:tc>
          <w:tcPr>
            <w:tcW w:w="236" w:type="dxa"/>
          </w:tcPr>
          <w:p w14:paraId="3E6573E3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1BA048" w14:textId="1DD63D84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40 </w:t>
            </w:r>
          </w:p>
        </w:tc>
        <w:tc>
          <w:tcPr>
            <w:tcW w:w="236" w:type="dxa"/>
          </w:tcPr>
          <w:p w14:paraId="1FE0DBAD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3672" w14:textId="66A6CA6F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1,6</w:t>
            </w:r>
            <w:r w:rsidR="005D3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</w:t>
            </w: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232D688A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047A8" w14:textId="0C029D2D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1,262 </w:t>
            </w:r>
          </w:p>
        </w:tc>
      </w:tr>
      <w:tr w:rsidR="004A352A" w14:paraId="044DAE7E" w14:textId="77777777" w:rsidTr="003D7895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4ED4284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D1D8CF4" w14:textId="5B548982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667 </w:t>
            </w:r>
          </w:p>
        </w:tc>
        <w:tc>
          <w:tcPr>
            <w:tcW w:w="237" w:type="dxa"/>
            <w:noWrap/>
          </w:tcPr>
          <w:p w14:paraId="51B56606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3717D7E9" w14:textId="1A2CD61D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723 </w:t>
            </w:r>
          </w:p>
        </w:tc>
        <w:tc>
          <w:tcPr>
            <w:tcW w:w="237" w:type="dxa"/>
            <w:noWrap/>
          </w:tcPr>
          <w:p w14:paraId="28C2D66B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8995E" w14:textId="451EE1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325 </w:t>
            </w:r>
          </w:p>
        </w:tc>
        <w:tc>
          <w:tcPr>
            <w:tcW w:w="236" w:type="dxa"/>
          </w:tcPr>
          <w:p w14:paraId="40108477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B6907D" w14:textId="7179D801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229 </w:t>
            </w:r>
          </w:p>
        </w:tc>
        <w:tc>
          <w:tcPr>
            <w:tcW w:w="239" w:type="dxa"/>
          </w:tcPr>
          <w:p w14:paraId="7AD1DB48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FD64B1F" w14:textId="6A60951F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273 </w:t>
            </w:r>
          </w:p>
        </w:tc>
        <w:tc>
          <w:tcPr>
            <w:tcW w:w="236" w:type="dxa"/>
            <w:noWrap/>
          </w:tcPr>
          <w:p w14:paraId="3B0CC8BE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747DEAC0" w14:textId="0D4BDB5F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307 </w:t>
            </w:r>
          </w:p>
        </w:tc>
        <w:tc>
          <w:tcPr>
            <w:tcW w:w="236" w:type="dxa"/>
            <w:noWrap/>
          </w:tcPr>
          <w:p w14:paraId="1DA3BDC4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B3BEFA" w14:textId="322B8CC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523 </w:t>
            </w:r>
          </w:p>
        </w:tc>
        <w:tc>
          <w:tcPr>
            <w:tcW w:w="236" w:type="dxa"/>
            <w:noWrap/>
          </w:tcPr>
          <w:p w14:paraId="63B24E31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A6E91AE" w14:textId="491B2666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356 </w:t>
            </w:r>
          </w:p>
        </w:tc>
        <w:tc>
          <w:tcPr>
            <w:tcW w:w="236" w:type="dxa"/>
          </w:tcPr>
          <w:p w14:paraId="0ED79EEC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88DFE" w14:textId="319D03DA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1,176 </w:t>
            </w:r>
          </w:p>
        </w:tc>
        <w:tc>
          <w:tcPr>
            <w:tcW w:w="236" w:type="dxa"/>
          </w:tcPr>
          <w:p w14:paraId="5A6BFCF9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D4C308" w14:textId="57586803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986 </w:t>
            </w:r>
          </w:p>
        </w:tc>
        <w:tc>
          <w:tcPr>
            <w:tcW w:w="236" w:type="dxa"/>
          </w:tcPr>
          <w:p w14:paraId="2C4B08C3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BE83F" w14:textId="759B1B85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238 </w:t>
            </w:r>
          </w:p>
        </w:tc>
        <w:tc>
          <w:tcPr>
            <w:tcW w:w="236" w:type="dxa"/>
          </w:tcPr>
          <w:p w14:paraId="592996B2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871464" w14:textId="56D21845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140 </w:t>
            </w:r>
          </w:p>
        </w:tc>
        <w:tc>
          <w:tcPr>
            <w:tcW w:w="236" w:type="dxa"/>
          </w:tcPr>
          <w:p w14:paraId="7825FF1D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903FA" w14:textId="54F9E5D5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3,202 </w:t>
            </w:r>
          </w:p>
        </w:tc>
        <w:tc>
          <w:tcPr>
            <w:tcW w:w="236" w:type="dxa"/>
          </w:tcPr>
          <w:p w14:paraId="28DA852F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341D1C" w14:textId="32D0BD84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2,741 </w:t>
            </w:r>
          </w:p>
        </w:tc>
      </w:tr>
      <w:tr w:rsidR="00D120FF" w14:paraId="15E569E1" w14:textId="77777777" w:rsidTr="008105C9">
        <w:trPr>
          <w:trHeight w:val="20"/>
        </w:trPr>
        <w:tc>
          <w:tcPr>
            <w:tcW w:w="2411" w:type="dxa"/>
            <w:noWrap/>
            <w:vAlign w:val="bottom"/>
          </w:tcPr>
          <w:p w14:paraId="332BB9CB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83660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EEF019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1D349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577F8F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973A0D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29AFD82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FC3693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CC670C8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E1782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CB65A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07B0A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311C41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9CD87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28F77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AB785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63453B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7D1AA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A73695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9CA97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D1CF31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A5DB0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7D034C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631C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2F831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407C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C6C418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19B94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A352A" w14:paraId="793B0DAF" w14:textId="77777777" w:rsidTr="007C2C8E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D1BA01A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47D9C43C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084A13E2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4D13998F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1C2F492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CE96FAA" w14:textId="03F6E52F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42 </w:t>
            </w:r>
          </w:p>
        </w:tc>
        <w:tc>
          <w:tcPr>
            <w:tcW w:w="237" w:type="dxa"/>
            <w:noWrap/>
          </w:tcPr>
          <w:p w14:paraId="426D86D4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A5E7242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B13F988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EDA4416" w14:textId="04520EF2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38 </w:t>
            </w:r>
          </w:p>
        </w:tc>
        <w:tc>
          <w:tcPr>
            <w:tcW w:w="237" w:type="dxa"/>
            <w:noWrap/>
          </w:tcPr>
          <w:p w14:paraId="1672EE5D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2E475C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1788A1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D1D2635" w14:textId="177498D3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23 </w:t>
            </w:r>
          </w:p>
        </w:tc>
        <w:tc>
          <w:tcPr>
            <w:tcW w:w="236" w:type="dxa"/>
          </w:tcPr>
          <w:p w14:paraId="624FABF9" w14:textId="77777777" w:rsidR="004A352A" w:rsidRP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691820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FBE3AEA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D83560E" w14:textId="08CF3202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5 </w:t>
            </w:r>
          </w:p>
        </w:tc>
        <w:tc>
          <w:tcPr>
            <w:tcW w:w="239" w:type="dxa"/>
          </w:tcPr>
          <w:p w14:paraId="6289447B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76E5152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42B4A71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150404" w14:textId="4E328BD5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16 </w:t>
            </w:r>
          </w:p>
        </w:tc>
        <w:tc>
          <w:tcPr>
            <w:tcW w:w="236" w:type="dxa"/>
            <w:noWrap/>
          </w:tcPr>
          <w:p w14:paraId="0C47E56C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4BC6C9C4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3F5C0A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D391D27" w14:textId="2437518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15 </w:t>
            </w:r>
          </w:p>
        </w:tc>
        <w:tc>
          <w:tcPr>
            <w:tcW w:w="236" w:type="dxa"/>
            <w:noWrap/>
          </w:tcPr>
          <w:p w14:paraId="53202E7E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44C7E9C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ACD6C0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4A48300" w14:textId="75A1FE7C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(71)</w:t>
            </w:r>
          </w:p>
        </w:tc>
        <w:tc>
          <w:tcPr>
            <w:tcW w:w="236" w:type="dxa"/>
            <w:noWrap/>
          </w:tcPr>
          <w:p w14:paraId="064247B5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69AD008D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43E403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7C5A0C7" w14:textId="2CFB2194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(450)</w:t>
            </w:r>
          </w:p>
        </w:tc>
        <w:tc>
          <w:tcPr>
            <w:tcW w:w="236" w:type="dxa"/>
          </w:tcPr>
          <w:p w14:paraId="33B5CAB6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A1AB23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44E3878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02E687B" w14:textId="0D2F2294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46 </w:t>
            </w:r>
          </w:p>
        </w:tc>
        <w:tc>
          <w:tcPr>
            <w:tcW w:w="236" w:type="dxa"/>
          </w:tcPr>
          <w:p w14:paraId="6F6B11A5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212889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F897DA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90D469" w14:textId="2C0F3C4F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31 </w:t>
            </w:r>
          </w:p>
        </w:tc>
        <w:tc>
          <w:tcPr>
            <w:tcW w:w="236" w:type="dxa"/>
          </w:tcPr>
          <w:p w14:paraId="4431A885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F6B95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A5B1FF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01AD134" w14:textId="6C5F2D56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48 </w:t>
            </w:r>
          </w:p>
        </w:tc>
        <w:tc>
          <w:tcPr>
            <w:tcW w:w="236" w:type="dxa"/>
          </w:tcPr>
          <w:p w14:paraId="5FD89E64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5A2DDCE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DEF25C0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4414EC1" w14:textId="5423D6AA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32 </w:t>
            </w:r>
          </w:p>
        </w:tc>
        <w:tc>
          <w:tcPr>
            <w:tcW w:w="236" w:type="dxa"/>
          </w:tcPr>
          <w:p w14:paraId="2876EF3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AB97AB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D7EF3C2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5C41E84" w14:textId="35E64201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A35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104 </w:t>
            </w:r>
          </w:p>
        </w:tc>
        <w:tc>
          <w:tcPr>
            <w:tcW w:w="236" w:type="dxa"/>
            <w:vAlign w:val="bottom"/>
          </w:tcPr>
          <w:p w14:paraId="7FD3B2B9" w14:textId="77777777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C5E50" w14:textId="5F05F22F" w:rsidR="004A352A" w:rsidRDefault="004A352A" w:rsidP="004A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(329)</w:t>
            </w:r>
          </w:p>
        </w:tc>
      </w:tr>
      <w:tr w:rsidR="00D120FF" w14:paraId="0567FD53" w14:textId="77777777" w:rsidTr="008105C9">
        <w:trPr>
          <w:trHeight w:val="20"/>
        </w:trPr>
        <w:tc>
          <w:tcPr>
            <w:tcW w:w="2411" w:type="dxa"/>
            <w:noWrap/>
            <w:vAlign w:val="bottom"/>
          </w:tcPr>
          <w:p w14:paraId="6988DEB2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D430B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15D1B4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ECE50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A1B6D7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43A7AD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3848730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43397E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40176AF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32DE3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84624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BB771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CD48EC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75ADC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98641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44940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F0C4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BA3BD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96ABB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46EBB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CEA48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8A940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5E9BB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8902B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839FFA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113CA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4F9E3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767B6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29ABA44B" w14:textId="2ECB9670" w:rsidR="00B26B55" w:rsidRDefault="00B26B55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3571390" w14:textId="77777777" w:rsidR="00B26B55" w:rsidRDefault="00B26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428"/>
        <w:gridCol w:w="720"/>
        <w:gridCol w:w="236"/>
        <w:gridCol w:w="664"/>
        <w:gridCol w:w="236"/>
        <w:gridCol w:w="664"/>
        <w:gridCol w:w="236"/>
        <w:gridCol w:w="664"/>
        <w:gridCol w:w="236"/>
        <w:gridCol w:w="648"/>
        <w:gridCol w:w="14"/>
        <w:gridCol w:w="224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15"/>
        <w:gridCol w:w="236"/>
        <w:gridCol w:w="715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B26B55" w14:paraId="4C47ED1F" w14:textId="77777777" w:rsidTr="001C7D43">
        <w:trPr>
          <w:trHeight w:val="360"/>
          <w:tblHeader/>
        </w:trPr>
        <w:tc>
          <w:tcPr>
            <w:tcW w:w="14940" w:type="dxa"/>
            <w:gridSpan w:val="36"/>
            <w:vAlign w:val="bottom"/>
            <w:hideMark/>
          </w:tcPr>
          <w:p w14:paraId="45904F88" w14:textId="77777777" w:rsidR="00B26B55" w:rsidRDefault="00B26B55" w:rsidP="007B47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DC4CD0" w14:paraId="48A4B46F" w14:textId="77777777" w:rsidTr="001C7D43">
        <w:trPr>
          <w:trHeight w:val="360"/>
          <w:tblHeader/>
        </w:trPr>
        <w:tc>
          <w:tcPr>
            <w:tcW w:w="2428" w:type="dxa"/>
            <w:vAlign w:val="bottom"/>
            <w:hideMark/>
          </w:tcPr>
          <w:p w14:paraId="7E609A7F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สำหรับงวดเก้าเดือน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B13EAFA" w14:textId="03901D0A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hideMark/>
          </w:tcPr>
          <w:p w14:paraId="262A67F1" w14:textId="77777777" w:rsidR="00DC4CD0" w:rsidRDefault="00DC4CD0" w:rsidP="00DC4CD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43E24A57" w14:textId="5C61921D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hideMark/>
          </w:tcPr>
          <w:p w14:paraId="5B4AB183" w14:textId="77777777" w:rsidR="00DC4CD0" w:rsidRDefault="00DC4CD0" w:rsidP="00DC4CD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5B88DA7C" w14:textId="7FC9C269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gridSpan w:val="2"/>
            <w:hideMark/>
          </w:tcPr>
          <w:p w14:paraId="2C32B677" w14:textId="77777777" w:rsidR="00DC4CD0" w:rsidRDefault="00DC4CD0" w:rsidP="00DC4CD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308ED0E4" w14:textId="3FD968DF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  <w:gridSpan w:val="2"/>
          </w:tcPr>
          <w:p w14:paraId="71F0969D" w14:textId="77777777" w:rsidR="00DC4CD0" w:rsidRDefault="00DC4CD0" w:rsidP="00DC4CD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6" w:type="dxa"/>
            <w:gridSpan w:val="3"/>
            <w:vAlign w:val="bottom"/>
            <w:hideMark/>
          </w:tcPr>
          <w:p w14:paraId="35CEF26E" w14:textId="124FF2BC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5F37474B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66B6E036" w14:textId="0144234F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10C45AE6" w14:textId="77777777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4" w:type="dxa"/>
            <w:gridSpan w:val="3"/>
            <w:vAlign w:val="bottom"/>
            <w:hideMark/>
          </w:tcPr>
          <w:p w14:paraId="460F00F6" w14:textId="00C4AD8B" w:rsidR="00DC4CD0" w:rsidRDefault="00DC4CD0" w:rsidP="00DC4C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8105C9" w14:paraId="77165C26" w14:textId="77777777" w:rsidTr="001C7D43">
        <w:trPr>
          <w:trHeight w:val="360"/>
          <w:tblHeader/>
        </w:trPr>
        <w:tc>
          <w:tcPr>
            <w:tcW w:w="2428" w:type="dxa"/>
            <w:noWrap/>
            <w:vAlign w:val="bottom"/>
            <w:hideMark/>
          </w:tcPr>
          <w:p w14:paraId="71AAE2B5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20" w:type="dxa"/>
            <w:hideMark/>
          </w:tcPr>
          <w:p w14:paraId="43C83888" w14:textId="635DD0FE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732DA021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38651351" w14:textId="043688AF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18A2D1AF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3952F673" w14:textId="3A9B242D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3EC56561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35CF1EA5" w14:textId="3F8AC8A0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65D762B3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12F2672A" w14:textId="44790CD4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8" w:type="dxa"/>
            <w:gridSpan w:val="2"/>
            <w:hideMark/>
          </w:tcPr>
          <w:p w14:paraId="786C6C94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728E5E0D" w14:textId="2D70043C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  <w:gridSpan w:val="2"/>
            <w:hideMark/>
          </w:tcPr>
          <w:p w14:paraId="5ABB1554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562E140D" w14:textId="4611811B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  <w:gridSpan w:val="2"/>
            <w:hideMark/>
          </w:tcPr>
          <w:p w14:paraId="40C41D13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3E9C4063" w14:textId="1E738C4F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  <w:gridSpan w:val="2"/>
          </w:tcPr>
          <w:p w14:paraId="0B5EF1AE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15" w:type="dxa"/>
            <w:hideMark/>
          </w:tcPr>
          <w:p w14:paraId="546A6046" w14:textId="13BC8053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0FFC42E3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5B9EAFB1" w14:textId="5A9CAAC4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</w:tcPr>
          <w:p w14:paraId="71C7001A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7A5BC760" w14:textId="4B6F1C8B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2DFC974D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4E452E54" w14:textId="1F3D8272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36" w:type="dxa"/>
          </w:tcPr>
          <w:p w14:paraId="4F0F1FAF" w14:textId="77777777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123F6E3E" w14:textId="35D974DD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2675090E" w14:textId="77777777" w:rsidR="008105C9" w:rsidRDefault="008105C9" w:rsidP="008105C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hideMark/>
          </w:tcPr>
          <w:p w14:paraId="72E93154" w14:textId="29CCE221" w:rsidR="008105C9" w:rsidRDefault="008105C9" w:rsidP="00810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2564</w:t>
            </w:r>
          </w:p>
        </w:tc>
      </w:tr>
      <w:tr w:rsidR="00B26B55" w14:paraId="07A0FD5F" w14:textId="77777777" w:rsidTr="001C7D43">
        <w:trPr>
          <w:trHeight w:val="360"/>
          <w:tblHeader/>
        </w:trPr>
        <w:tc>
          <w:tcPr>
            <w:tcW w:w="2428" w:type="dxa"/>
            <w:vAlign w:val="bottom"/>
          </w:tcPr>
          <w:p w14:paraId="2FDA08BB" w14:textId="77777777" w:rsidR="00B26B55" w:rsidRDefault="00B2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12" w:type="dxa"/>
            <w:gridSpan w:val="35"/>
            <w:hideMark/>
          </w:tcPr>
          <w:p w14:paraId="5A8DA933" w14:textId="77777777" w:rsidR="00B26B55" w:rsidRDefault="00B2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B26B55" w14:paraId="3C0BE4F8" w14:textId="77777777" w:rsidTr="001C7D43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4624D1F2" w14:textId="77777777" w:rsidR="00B26B55" w:rsidRDefault="00B2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20" w:type="dxa"/>
            <w:noWrap/>
            <w:vAlign w:val="bottom"/>
          </w:tcPr>
          <w:p w14:paraId="0D96FFBE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DDD2CB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CECAD7A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EC82BB7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041D1D8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81BEE15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28998AF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3B35FF1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3748FBF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49BB5B24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3A45C3B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3730958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F3A3A81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7E32FEB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1B22809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7AB696B1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49BFF1B2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3A81AFE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vAlign w:val="bottom"/>
          </w:tcPr>
          <w:p w14:paraId="4320809A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0F27739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0D4B967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D942E9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8E8E213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35DAD3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218CE62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CB257A6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vAlign w:val="bottom"/>
          </w:tcPr>
          <w:p w14:paraId="50D9512C" w14:textId="77777777" w:rsidR="00B26B55" w:rsidRDefault="00B26B55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0801DF" w14:paraId="4A099F51" w14:textId="77777777" w:rsidTr="00CF16A7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F5BCBB9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20" w:type="dxa"/>
            <w:noWrap/>
          </w:tcPr>
          <w:p w14:paraId="6FA33293" w14:textId="4287436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037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1,721</w:t>
            </w:r>
          </w:p>
        </w:tc>
        <w:tc>
          <w:tcPr>
            <w:tcW w:w="236" w:type="dxa"/>
            <w:noWrap/>
            <w:vAlign w:val="bottom"/>
          </w:tcPr>
          <w:p w14:paraId="62D81E59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18111A5F" w14:textId="4B8D00DB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1,915</w:t>
            </w:r>
          </w:p>
        </w:tc>
        <w:tc>
          <w:tcPr>
            <w:tcW w:w="236" w:type="dxa"/>
            <w:noWrap/>
            <w:vAlign w:val="bottom"/>
          </w:tcPr>
          <w:p w14:paraId="632D606A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5ED89B4C" w14:textId="34487C1E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1,034 </w:t>
            </w:r>
          </w:p>
        </w:tc>
        <w:tc>
          <w:tcPr>
            <w:tcW w:w="236" w:type="dxa"/>
            <w:noWrap/>
          </w:tcPr>
          <w:p w14:paraId="36CA95D1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14E23949" w14:textId="17B95B4F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824 </w:t>
            </w:r>
          </w:p>
        </w:tc>
        <w:tc>
          <w:tcPr>
            <w:tcW w:w="236" w:type="dxa"/>
            <w:noWrap/>
          </w:tcPr>
          <w:p w14:paraId="45BC6E80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</w:tcPr>
          <w:p w14:paraId="68E7FB31" w14:textId="3CF0AAC9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625 </w:t>
            </w:r>
          </w:p>
        </w:tc>
        <w:tc>
          <w:tcPr>
            <w:tcW w:w="238" w:type="dxa"/>
            <w:gridSpan w:val="2"/>
            <w:noWrap/>
          </w:tcPr>
          <w:p w14:paraId="269C66B6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91D1AC6" w14:textId="34093E83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597 </w:t>
            </w:r>
          </w:p>
        </w:tc>
        <w:tc>
          <w:tcPr>
            <w:tcW w:w="236" w:type="dxa"/>
            <w:gridSpan w:val="2"/>
            <w:noWrap/>
          </w:tcPr>
          <w:p w14:paraId="4C9902C8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250C9F3B" w14:textId="61B00121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1,502 </w:t>
            </w:r>
          </w:p>
        </w:tc>
        <w:tc>
          <w:tcPr>
            <w:tcW w:w="236" w:type="dxa"/>
            <w:gridSpan w:val="2"/>
            <w:noWrap/>
          </w:tcPr>
          <w:p w14:paraId="70455579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2EED0841" w14:textId="780C3AAD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1,599 </w:t>
            </w:r>
          </w:p>
        </w:tc>
        <w:tc>
          <w:tcPr>
            <w:tcW w:w="236" w:type="dxa"/>
            <w:gridSpan w:val="2"/>
          </w:tcPr>
          <w:p w14:paraId="566284D9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1C8F4D81" w14:textId="0833F1F1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3,844 </w:t>
            </w:r>
          </w:p>
        </w:tc>
        <w:tc>
          <w:tcPr>
            <w:tcW w:w="236" w:type="dxa"/>
          </w:tcPr>
          <w:p w14:paraId="409D0B14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63BEE777" w14:textId="43BF228C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3,114</w:t>
            </w:r>
          </w:p>
        </w:tc>
        <w:tc>
          <w:tcPr>
            <w:tcW w:w="236" w:type="dxa"/>
          </w:tcPr>
          <w:p w14:paraId="2DC29AF8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DBFF4A9" w14:textId="12529704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481</w:t>
            </w:r>
          </w:p>
        </w:tc>
        <w:tc>
          <w:tcPr>
            <w:tcW w:w="236" w:type="dxa"/>
          </w:tcPr>
          <w:p w14:paraId="6819C5B1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3FC21063" w14:textId="057836C5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327</w:t>
            </w:r>
          </w:p>
        </w:tc>
        <w:tc>
          <w:tcPr>
            <w:tcW w:w="236" w:type="dxa"/>
          </w:tcPr>
          <w:p w14:paraId="12FB6DD3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2B0F28C" w14:textId="72B3257B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9,207 </w:t>
            </w:r>
          </w:p>
        </w:tc>
        <w:tc>
          <w:tcPr>
            <w:tcW w:w="236" w:type="dxa"/>
          </w:tcPr>
          <w:p w14:paraId="6955B5DB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182E79F6" w14:textId="7991823E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8,376</w:t>
            </w:r>
          </w:p>
        </w:tc>
      </w:tr>
      <w:tr w:rsidR="000801DF" w14:paraId="3E65D16F" w14:textId="77777777" w:rsidTr="00CF16A7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6E31D52B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CBBE4C" w14:textId="5A31A1FB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0370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0B501DD7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956560" w14:textId="2D48B40A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</w:tcPr>
          <w:p w14:paraId="4D5EC40E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941F0F" w14:textId="5DB1E6ED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118 </w:t>
            </w:r>
          </w:p>
        </w:tc>
        <w:tc>
          <w:tcPr>
            <w:tcW w:w="236" w:type="dxa"/>
            <w:noWrap/>
          </w:tcPr>
          <w:p w14:paraId="1878515A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D5A76F" w14:textId="3002AEB3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99 </w:t>
            </w:r>
          </w:p>
        </w:tc>
        <w:tc>
          <w:tcPr>
            <w:tcW w:w="236" w:type="dxa"/>
            <w:noWrap/>
          </w:tcPr>
          <w:p w14:paraId="518540F0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191B72" w14:textId="71F4CFFB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 </w:t>
            </w:r>
          </w:p>
        </w:tc>
        <w:tc>
          <w:tcPr>
            <w:tcW w:w="238" w:type="dxa"/>
            <w:gridSpan w:val="2"/>
            <w:noWrap/>
          </w:tcPr>
          <w:p w14:paraId="5E3E993D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289952D" w14:textId="26EA56E2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22 </w:t>
            </w:r>
          </w:p>
        </w:tc>
        <w:tc>
          <w:tcPr>
            <w:tcW w:w="236" w:type="dxa"/>
            <w:gridSpan w:val="2"/>
            <w:noWrap/>
          </w:tcPr>
          <w:p w14:paraId="132CA290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2651F2B" w14:textId="0713E696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149 </w:t>
            </w:r>
          </w:p>
        </w:tc>
        <w:tc>
          <w:tcPr>
            <w:tcW w:w="236" w:type="dxa"/>
            <w:gridSpan w:val="2"/>
            <w:noWrap/>
          </w:tcPr>
          <w:p w14:paraId="6C697894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543BC4E" w14:textId="067FC884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144 </w:t>
            </w:r>
          </w:p>
        </w:tc>
        <w:tc>
          <w:tcPr>
            <w:tcW w:w="236" w:type="dxa"/>
            <w:gridSpan w:val="2"/>
          </w:tcPr>
          <w:p w14:paraId="329BBD9A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57871" w14:textId="6F3C17BD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63 </w:t>
            </w:r>
          </w:p>
        </w:tc>
        <w:tc>
          <w:tcPr>
            <w:tcW w:w="236" w:type="dxa"/>
          </w:tcPr>
          <w:p w14:paraId="01AA4313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BCFF8" w14:textId="4B6A2FF8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21</w:t>
            </w:r>
          </w:p>
        </w:tc>
        <w:tc>
          <w:tcPr>
            <w:tcW w:w="236" w:type="dxa"/>
          </w:tcPr>
          <w:p w14:paraId="3AC65368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9AF7" w14:textId="0D04F5B3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80</w:t>
            </w:r>
          </w:p>
        </w:tc>
        <w:tc>
          <w:tcPr>
            <w:tcW w:w="236" w:type="dxa"/>
          </w:tcPr>
          <w:p w14:paraId="2B97DBEF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D305E" w14:textId="6FD9CD86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41</w:t>
            </w:r>
          </w:p>
        </w:tc>
        <w:tc>
          <w:tcPr>
            <w:tcW w:w="236" w:type="dxa"/>
          </w:tcPr>
          <w:p w14:paraId="6F959077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40B0F" w14:textId="73D12EB9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435 </w:t>
            </w:r>
          </w:p>
        </w:tc>
        <w:tc>
          <w:tcPr>
            <w:tcW w:w="236" w:type="dxa"/>
          </w:tcPr>
          <w:p w14:paraId="7CB91297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B2A62" w14:textId="1BFB8D69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346</w:t>
            </w:r>
          </w:p>
        </w:tc>
      </w:tr>
      <w:tr w:rsidR="000801DF" w14:paraId="45708F9A" w14:textId="77777777" w:rsidTr="00CF16A7">
        <w:trPr>
          <w:trHeight w:val="50"/>
        </w:trPr>
        <w:tc>
          <w:tcPr>
            <w:tcW w:w="2428" w:type="dxa"/>
            <w:vAlign w:val="bottom"/>
            <w:hideMark/>
          </w:tcPr>
          <w:p w14:paraId="63207560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3CCD9" w14:textId="3D1FF2AD" w:rsidR="000801DF" w:rsidRPr="00203709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0370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1,742</w:t>
            </w:r>
          </w:p>
        </w:tc>
        <w:tc>
          <w:tcPr>
            <w:tcW w:w="236" w:type="dxa"/>
            <w:vAlign w:val="bottom"/>
          </w:tcPr>
          <w:p w14:paraId="17168D08" w14:textId="77777777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2D2A78" w14:textId="134BCD42" w:rsid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1,934</w:t>
            </w:r>
          </w:p>
        </w:tc>
        <w:tc>
          <w:tcPr>
            <w:tcW w:w="236" w:type="dxa"/>
          </w:tcPr>
          <w:p w14:paraId="7AC33121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0C2A4" w14:textId="3AFA54CF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1,152 </w:t>
            </w:r>
          </w:p>
        </w:tc>
        <w:tc>
          <w:tcPr>
            <w:tcW w:w="236" w:type="dxa"/>
          </w:tcPr>
          <w:p w14:paraId="2877C69A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0ABE31" w14:textId="4968B421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923 </w:t>
            </w:r>
          </w:p>
        </w:tc>
        <w:tc>
          <w:tcPr>
            <w:tcW w:w="236" w:type="dxa"/>
          </w:tcPr>
          <w:p w14:paraId="352F12C7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01FE0" w14:textId="50D338AB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629 </w:t>
            </w:r>
          </w:p>
        </w:tc>
        <w:tc>
          <w:tcPr>
            <w:tcW w:w="238" w:type="dxa"/>
            <w:gridSpan w:val="2"/>
          </w:tcPr>
          <w:p w14:paraId="3C03CE6F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34E0A" w14:textId="5D956D6C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619 </w:t>
            </w:r>
          </w:p>
        </w:tc>
        <w:tc>
          <w:tcPr>
            <w:tcW w:w="236" w:type="dxa"/>
            <w:gridSpan w:val="2"/>
          </w:tcPr>
          <w:p w14:paraId="74A5CE0A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E51F1" w14:textId="4893C2AB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1,651 </w:t>
            </w:r>
          </w:p>
        </w:tc>
        <w:tc>
          <w:tcPr>
            <w:tcW w:w="236" w:type="dxa"/>
            <w:gridSpan w:val="2"/>
          </w:tcPr>
          <w:p w14:paraId="46FA4B37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244D75" w14:textId="7D39C33A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1,743 </w:t>
            </w:r>
          </w:p>
        </w:tc>
        <w:tc>
          <w:tcPr>
            <w:tcW w:w="236" w:type="dxa"/>
            <w:gridSpan w:val="2"/>
          </w:tcPr>
          <w:p w14:paraId="0ABC3821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20D6C" w14:textId="2C03862D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3,907 </w:t>
            </w:r>
          </w:p>
        </w:tc>
        <w:tc>
          <w:tcPr>
            <w:tcW w:w="236" w:type="dxa"/>
          </w:tcPr>
          <w:p w14:paraId="3C89D45B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A48519" w14:textId="169D2C74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3,135</w:t>
            </w:r>
          </w:p>
        </w:tc>
        <w:tc>
          <w:tcPr>
            <w:tcW w:w="236" w:type="dxa"/>
          </w:tcPr>
          <w:p w14:paraId="5892C1FC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8B957" w14:textId="26BF1E95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561</w:t>
            </w:r>
          </w:p>
        </w:tc>
        <w:tc>
          <w:tcPr>
            <w:tcW w:w="236" w:type="dxa"/>
          </w:tcPr>
          <w:p w14:paraId="625AFB72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6D3122" w14:textId="11AE8318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368</w:t>
            </w:r>
          </w:p>
        </w:tc>
        <w:tc>
          <w:tcPr>
            <w:tcW w:w="236" w:type="dxa"/>
          </w:tcPr>
          <w:p w14:paraId="1302D4B3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6875B" w14:textId="2BA9DF8E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9,642 </w:t>
            </w:r>
          </w:p>
        </w:tc>
        <w:tc>
          <w:tcPr>
            <w:tcW w:w="236" w:type="dxa"/>
          </w:tcPr>
          <w:p w14:paraId="05A38DF8" w14:textId="77777777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8A29C0" w14:textId="12426E45" w:rsidR="000801DF" w:rsidRPr="000801DF" w:rsidRDefault="000801DF" w:rsidP="0008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801D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8,722</w:t>
            </w:r>
          </w:p>
        </w:tc>
      </w:tr>
      <w:tr w:rsidR="00D120FF" w14:paraId="4ED039E3" w14:textId="77777777" w:rsidTr="001C7D43">
        <w:trPr>
          <w:trHeight w:val="30"/>
        </w:trPr>
        <w:tc>
          <w:tcPr>
            <w:tcW w:w="2428" w:type="dxa"/>
            <w:noWrap/>
            <w:vAlign w:val="bottom"/>
          </w:tcPr>
          <w:p w14:paraId="0A41F3AB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2DB01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6C9AC2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1DD9A9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D81B2C8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B48795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FC252AB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EA4768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2C24016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218DFF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1F5128CF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975762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53FFF755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C06294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892946A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549FBE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0B8111F8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9B17AE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5E85E14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E0673" w14:textId="77777777" w:rsidR="00D120FF" w:rsidRPr="000801D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DFA33CE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A2515D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8180313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3AC2C7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54F12BA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8E3985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C4175E4" w14:textId="77777777" w:rsidR="00D120FF" w:rsidRPr="000801D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5465BF" w14:textId="77777777" w:rsidR="00D120FF" w:rsidRPr="000801D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120FF" w14:paraId="45C3574E" w14:textId="77777777" w:rsidTr="001C7D43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54989B7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20" w:type="dxa"/>
            <w:noWrap/>
            <w:vAlign w:val="bottom"/>
          </w:tcPr>
          <w:p w14:paraId="1134F99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56D91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6D3F22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BFE442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89284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CDA96F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8DE488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291A28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8162C4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65AD820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C61FF0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6681FAD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380427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A83034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F21CD8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2ED59A5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538FCD1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EBB7CA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09AA5E07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7E5E4F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98DE14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3090D5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D513EF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0E8347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73254D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0ED5CC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0D0CF944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120FF" w14:paraId="0DE991C2" w14:textId="77777777" w:rsidTr="001C7D43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71F92E9D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20" w:type="dxa"/>
            <w:noWrap/>
            <w:vAlign w:val="bottom"/>
          </w:tcPr>
          <w:p w14:paraId="7F7E30B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720146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BC971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1FDA3C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A81C3C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F401D4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9B110C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8DD7B3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3CD779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5C71270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BF3359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3C5B0FC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C7A561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C45545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AC0AED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FF90B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360BC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1375D4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5402936F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1DEE1F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E8F95F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57A4C9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FD98F2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856AC6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01FE8F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33942D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36C71125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B4C26" w14:paraId="1D18B616" w14:textId="77777777" w:rsidTr="004012E9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548986BC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3B02AA2C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20" w:type="dxa"/>
            <w:noWrap/>
            <w:vAlign w:val="bottom"/>
          </w:tcPr>
          <w:p w14:paraId="70472596" w14:textId="32D04E23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479CFE5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00296D52" w14:textId="7FB602C8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539045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1C489EDB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0D28AB9" w14:textId="392D5CA9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76A8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820B366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066E43FC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8F21E1" w14:textId="6A16C41C" w:rsidR="00CB4C26" w:rsidRPr="00F856BE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431375B4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</w:tcPr>
          <w:p w14:paraId="0CA6C5C2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C97405F" w14:textId="74FD6902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318D6F61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2E181CD2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F6A12D" w14:textId="6E167BF4" w:rsidR="00CB4C26" w:rsidRPr="00F856BE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591F305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B24DF14" w14:textId="37D5F3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08F016C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  <w:hideMark/>
          </w:tcPr>
          <w:p w14:paraId="09364928" w14:textId="1B3BA618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A12A80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BE81A7E" w14:textId="3100D411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3,811</w:t>
            </w:r>
          </w:p>
        </w:tc>
        <w:tc>
          <w:tcPr>
            <w:tcW w:w="236" w:type="dxa"/>
            <w:vAlign w:val="bottom"/>
          </w:tcPr>
          <w:p w14:paraId="124D5FDB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3D63221C" w14:textId="0284638F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3,102</w:t>
            </w:r>
          </w:p>
        </w:tc>
        <w:tc>
          <w:tcPr>
            <w:tcW w:w="236" w:type="dxa"/>
          </w:tcPr>
          <w:p w14:paraId="1F2065F0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8F372E4" w14:textId="1DEA247A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E8B7256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76AE4174" w14:textId="34D9C7E8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611F4DB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9EB36D2" w14:textId="1B5AE04F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3,811</w:t>
            </w:r>
          </w:p>
        </w:tc>
        <w:tc>
          <w:tcPr>
            <w:tcW w:w="236" w:type="dxa"/>
            <w:vAlign w:val="bottom"/>
          </w:tcPr>
          <w:p w14:paraId="5FA2F825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0A1685D3" w14:textId="51ED3F92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102</w:t>
            </w:r>
          </w:p>
        </w:tc>
      </w:tr>
      <w:tr w:rsidR="006C4A18" w14:paraId="39D4ADCB" w14:textId="77777777" w:rsidTr="005B2C9D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580E39F1" w14:textId="1323BF48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20" w:type="dxa"/>
            <w:noWrap/>
          </w:tcPr>
          <w:p w14:paraId="34D1A51F" w14:textId="54A9055A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577</w:t>
            </w:r>
          </w:p>
        </w:tc>
        <w:tc>
          <w:tcPr>
            <w:tcW w:w="236" w:type="dxa"/>
            <w:noWrap/>
            <w:vAlign w:val="bottom"/>
          </w:tcPr>
          <w:p w14:paraId="69B8768B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64A89BFE" w14:textId="28BEF534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848</w:t>
            </w:r>
          </w:p>
        </w:tc>
        <w:tc>
          <w:tcPr>
            <w:tcW w:w="236" w:type="dxa"/>
            <w:noWrap/>
            <w:vAlign w:val="bottom"/>
          </w:tcPr>
          <w:p w14:paraId="337555E3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376CAD8C" w14:textId="05E1E700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76A8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5F4AA3A8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4D754F07" w14:textId="08DCBD9B" w:rsidR="006C4A18" w:rsidRPr="00F856BE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2865A812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</w:tcPr>
          <w:p w14:paraId="5EED7CED" w14:textId="38B26125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</w:tcPr>
          <w:p w14:paraId="57DE6763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0A313243" w14:textId="2240F308" w:rsidR="006C4A18" w:rsidRPr="00F856BE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</w:tcPr>
          <w:p w14:paraId="1C61DA08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70F62664" w14:textId="4B9F36D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138 </w:t>
            </w:r>
          </w:p>
        </w:tc>
        <w:tc>
          <w:tcPr>
            <w:tcW w:w="236" w:type="dxa"/>
            <w:gridSpan w:val="2"/>
            <w:noWrap/>
          </w:tcPr>
          <w:p w14:paraId="2E2BC117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F9B6572" w14:textId="00B3AF7A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81 </w:t>
            </w:r>
          </w:p>
        </w:tc>
        <w:tc>
          <w:tcPr>
            <w:tcW w:w="236" w:type="dxa"/>
            <w:gridSpan w:val="2"/>
          </w:tcPr>
          <w:p w14:paraId="678FBB4D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1011609A" w14:textId="1BA963E3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5B3AF71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595E3E11" w14:textId="0F62DFD3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F7FFEFA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C656668" w14:textId="2889852E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34 </w:t>
            </w:r>
          </w:p>
        </w:tc>
        <w:tc>
          <w:tcPr>
            <w:tcW w:w="236" w:type="dxa"/>
          </w:tcPr>
          <w:p w14:paraId="1916765B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DC73AFB" w14:textId="72878A1A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157 </w:t>
            </w:r>
          </w:p>
        </w:tc>
        <w:tc>
          <w:tcPr>
            <w:tcW w:w="236" w:type="dxa"/>
          </w:tcPr>
          <w:p w14:paraId="2F2E7252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3E4840A" w14:textId="54CA0A32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749 </w:t>
            </w:r>
          </w:p>
        </w:tc>
        <w:tc>
          <w:tcPr>
            <w:tcW w:w="236" w:type="dxa"/>
            <w:vAlign w:val="bottom"/>
          </w:tcPr>
          <w:p w14:paraId="10AA3BB8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6DC1AB47" w14:textId="1D1FD0A9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086</w:t>
            </w:r>
          </w:p>
        </w:tc>
      </w:tr>
      <w:tr w:rsidR="006C4A18" w14:paraId="1C315334" w14:textId="77777777" w:rsidTr="005B2C9D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F1C06E9" w14:textId="5BAE5441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20" w:type="dxa"/>
            <w:noWrap/>
          </w:tcPr>
          <w:p w14:paraId="6141DB07" w14:textId="14607D06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237</w:t>
            </w:r>
          </w:p>
        </w:tc>
        <w:tc>
          <w:tcPr>
            <w:tcW w:w="236" w:type="dxa"/>
            <w:noWrap/>
            <w:vAlign w:val="bottom"/>
          </w:tcPr>
          <w:p w14:paraId="367C9933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650E0474" w14:textId="44CD143F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236" w:type="dxa"/>
            <w:noWrap/>
            <w:vAlign w:val="bottom"/>
          </w:tcPr>
          <w:p w14:paraId="65CDC88E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2293D770" w14:textId="0FDB8422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76A8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1CBCB417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0E558603" w14:textId="3CC3A8BE" w:rsidR="006C4A18" w:rsidRPr="00F856BE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0202E8A7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</w:tcPr>
          <w:p w14:paraId="44A3EDB0" w14:textId="09D88795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588 </w:t>
            </w:r>
          </w:p>
        </w:tc>
        <w:tc>
          <w:tcPr>
            <w:tcW w:w="238" w:type="dxa"/>
            <w:gridSpan w:val="2"/>
            <w:noWrap/>
          </w:tcPr>
          <w:p w14:paraId="5FE25A6C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09B3B7C8" w14:textId="7844451C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562 </w:t>
            </w:r>
          </w:p>
        </w:tc>
        <w:tc>
          <w:tcPr>
            <w:tcW w:w="236" w:type="dxa"/>
            <w:gridSpan w:val="2"/>
            <w:noWrap/>
          </w:tcPr>
          <w:p w14:paraId="4E9E1F44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2322429B" w14:textId="6E1C325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1,129 </w:t>
            </w:r>
          </w:p>
        </w:tc>
        <w:tc>
          <w:tcPr>
            <w:tcW w:w="236" w:type="dxa"/>
            <w:gridSpan w:val="2"/>
            <w:noWrap/>
          </w:tcPr>
          <w:p w14:paraId="7461F20C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6C8FA9F9" w14:textId="03F36E26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1,327 </w:t>
            </w:r>
          </w:p>
        </w:tc>
        <w:tc>
          <w:tcPr>
            <w:tcW w:w="236" w:type="dxa"/>
            <w:gridSpan w:val="2"/>
          </w:tcPr>
          <w:p w14:paraId="5E7899C9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53B09640" w14:textId="11ECB13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3880F41C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4621AE5D" w14:textId="010EF683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52AF79C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C69DCA3" w14:textId="65F5F8A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330 </w:t>
            </w:r>
          </w:p>
        </w:tc>
        <w:tc>
          <w:tcPr>
            <w:tcW w:w="236" w:type="dxa"/>
          </w:tcPr>
          <w:p w14:paraId="74421F32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27B3B408" w14:textId="485422A0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45 </w:t>
            </w:r>
          </w:p>
        </w:tc>
        <w:tc>
          <w:tcPr>
            <w:tcW w:w="236" w:type="dxa"/>
          </w:tcPr>
          <w:p w14:paraId="340E5BEB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5E90503" w14:textId="5EC141F8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2,284 </w:t>
            </w:r>
          </w:p>
        </w:tc>
        <w:tc>
          <w:tcPr>
            <w:tcW w:w="236" w:type="dxa"/>
            <w:vAlign w:val="bottom"/>
          </w:tcPr>
          <w:p w14:paraId="7772183B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6F188EF6" w14:textId="2724DDEB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094</w:t>
            </w:r>
          </w:p>
        </w:tc>
      </w:tr>
      <w:tr w:rsidR="006C4A18" w14:paraId="4BF862B0" w14:textId="77777777" w:rsidTr="00972DF3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B51B1A8" w14:textId="2B2D8575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20" w:type="dxa"/>
            <w:noWrap/>
          </w:tcPr>
          <w:p w14:paraId="7819439C" w14:textId="4DFE54E4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noWrap/>
            <w:vAlign w:val="bottom"/>
          </w:tcPr>
          <w:p w14:paraId="7C439FBE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495447C4" w14:textId="180C5E02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51FAE7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01133B73" w14:textId="0E2A6134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777 </w:t>
            </w:r>
          </w:p>
        </w:tc>
        <w:tc>
          <w:tcPr>
            <w:tcW w:w="236" w:type="dxa"/>
            <w:noWrap/>
          </w:tcPr>
          <w:p w14:paraId="59DC61D9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76A2AF13" w14:textId="476E10ED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560 </w:t>
            </w:r>
          </w:p>
        </w:tc>
        <w:tc>
          <w:tcPr>
            <w:tcW w:w="236" w:type="dxa"/>
            <w:noWrap/>
          </w:tcPr>
          <w:p w14:paraId="5A237120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</w:tcPr>
          <w:p w14:paraId="1CB7B0F8" w14:textId="71EDAB5C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</w:tcPr>
          <w:p w14:paraId="4E0CD37D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D1A417E" w14:textId="6C59A1D6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</w:tcPr>
          <w:p w14:paraId="534F6BDE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28EA0F79" w14:textId="07025ADF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</w:tcPr>
          <w:p w14:paraId="3660570B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28F822C7" w14:textId="36294263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</w:tcPr>
          <w:p w14:paraId="525B07B4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09437550" w14:textId="46D52C1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BF82745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7A077E85" w14:textId="52317892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C8DA948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1A3F777" w14:textId="352D8F88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A594E91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4F2815AC" w14:textId="77EA0813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FD45135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F3C4369" w14:textId="01A9D5F3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777 </w:t>
            </w:r>
          </w:p>
        </w:tc>
        <w:tc>
          <w:tcPr>
            <w:tcW w:w="236" w:type="dxa"/>
            <w:vAlign w:val="bottom"/>
          </w:tcPr>
          <w:p w14:paraId="65F2CEDC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2EF6C536" w14:textId="724B90E2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560</w:t>
            </w:r>
          </w:p>
        </w:tc>
      </w:tr>
      <w:tr w:rsidR="006C4A18" w14:paraId="597F5BFF" w14:textId="77777777" w:rsidTr="007A256D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25682E5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6DEEFA18" w14:textId="3BE85D2A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20" w:type="dxa"/>
            <w:noWrap/>
          </w:tcPr>
          <w:p w14:paraId="21140A7A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3FD59EB" w14:textId="4DA914C8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236" w:type="dxa"/>
            <w:noWrap/>
            <w:vAlign w:val="bottom"/>
          </w:tcPr>
          <w:p w14:paraId="296F2EC4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2961D6FE" w14:textId="014E318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886</w:t>
            </w:r>
          </w:p>
        </w:tc>
        <w:tc>
          <w:tcPr>
            <w:tcW w:w="236" w:type="dxa"/>
            <w:noWrap/>
            <w:vAlign w:val="bottom"/>
          </w:tcPr>
          <w:p w14:paraId="2981942F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4DA7E188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B1E949B" w14:textId="7E458FBA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244 </w:t>
            </w:r>
          </w:p>
        </w:tc>
        <w:tc>
          <w:tcPr>
            <w:tcW w:w="236" w:type="dxa"/>
            <w:noWrap/>
          </w:tcPr>
          <w:p w14:paraId="0F37EDBB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311EB4CC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A7D64E" w14:textId="3C840E20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255 </w:t>
            </w:r>
          </w:p>
        </w:tc>
        <w:tc>
          <w:tcPr>
            <w:tcW w:w="236" w:type="dxa"/>
            <w:noWrap/>
          </w:tcPr>
          <w:p w14:paraId="14D55118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</w:tcPr>
          <w:p w14:paraId="71AAC809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694C8C7" w14:textId="020AC16B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34 </w:t>
            </w:r>
          </w:p>
        </w:tc>
        <w:tc>
          <w:tcPr>
            <w:tcW w:w="238" w:type="dxa"/>
            <w:gridSpan w:val="2"/>
            <w:noWrap/>
          </w:tcPr>
          <w:p w14:paraId="24E769F0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1C4D7304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5CD7E863" w14:textId="3FC8FAE1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34 </w:t>
            </w:r>
          </w:p>
        </w:tc>
        <w:tc>
          <w:tcPr>
            <w:tcW w:w="236" w:type="dxa"/>
            <w:gridSpan w:val="2"/>
            <w:noWrap/>
          </w:tcPr>
          <w:p w14:paraId="61FB13C0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1D31358E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78319B44" w14:textId="62421BCB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222 </w:t>
            </w:r>
          </w:p>
        </w:tc>
        <w:tc>
          <w:tcPr>
            <w:tcW w:w="236" w:type="dxa"/>
            <w:gridSpan w:val="2"/>
            <w:noWrap/>
          </w:tcPr>
          <w:p w14:paraId="221E7CD6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080748A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6A7DE69" w14:textId="03E05744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171 </w:t>
            </w:r>
          </w:p>
        </w:tc>
        <w:tc>
          <w:tcPr>
            <w:tcW w:w="236" w:type="dxa"/>
            <w:gridSpan w:val="2"/>
          </w:tcPr>
          <w:p w14:paraId="710C0C40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76E3072E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63EF699" w14:textId="502A03D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68873574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0FFE3498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1A964F" w14:textId="7E975E00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12E3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65050F24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BF30EBA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E22CBFF" w14:textId="62BA89B2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67F8A909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686A4DBF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4979AF56" w14:textId="2688C7EB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92 </w:t>
            </w:r>
          </w:p>
        </w:tc>
        <w:tc>
          <w:tcPr>
            <w:tcW w:w="236" w:type="dxa"/>
          </w:tcPr>
          <w:p w14:paraId="5C4853C0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E9EFC61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5DC1E0F6" w14:textId="6BC0F37F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1,47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1E03300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41118DF2" w14:textId="664CDCF1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438</w:t>
            </w:r>
          </w:p>
        </w:tc>
      </w:tr>
      <w:tr w:rsidR="006C4A18" w14:paraId="22A858BB" w14:textId="77777777" w:rsidTr="00C057A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05F932BC" w14:textId="3FF959A3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41C1BC1" w14:textId="6A8F28B3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32</w:t>
            </w:r>
          </w:p>
        </w:tc>
        <w:tc>
          <w:tcPr>
            <w:tcW w:w="236" w:type="dxa"/>
            <w:noWrap/>
            <w:vAlign w:val="bottom"/>
          </w:tcPr>
          <w:p w14:paraId="0561A391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CCAD19" w14:textId="4A44AFAB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00194D23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B0DBE7" w14:textId="3C14DFB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13 </w:t>
            </w:r>
          </w:p>
        </w:tc>
        <w:tc>
          <w:tcPr>
            <w:tcW w:w="236" w:type="dxa"/>
            <w:noWrap/>
          </w:tcPr>
          <w:p w14:paraId="4CF122DB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9D30F49" w14:textId="0BBA1224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9 </w:t>
            </w:r>
          </w:p>
        </w:tc>
        <w:tc>
          <w:tcPr>
            <w:tcW w:w="236" w:type="dxa"/>
            <w:noWrap/>
          </w:tcPr>
          <w:p w14:paraId="10FE5AA9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E8B188" w14:textId="7C56A77F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 </w:t>
            </w:r>
          </w:p>
        </w:tc>
        <w:tc>
          <w:tcPr>
            <w:tcW w:w="238" w:type="dxa"/>
            <w:gridSpan w:val="2"/>
            <w:noWrap/>
          </w:tcPr>
          <w:p w14:paraId="61EF615B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776CDAE" w14:textId="67F65126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 </w:t>
            </w:r>
          </w:p>
        </w:tc>
        <w:tc>
          <w:tcPr>
            <w:tcW w:w="236" w:type="dxa"/>
            <w:gridSpan w:val="2"/>
            <w:noWrap/>
          </w:tcPr>
          <w:p w14:paraId="63BD5C15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2828398" w14:textId="6F9405C1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13 </w:t>
            </w:r>
          </w:p>
        </w:tc>
        <w:tc>
          <w:tcPr>
            <w:tcW w:w="236" w:type="dxa"/>
            <w:gridSpan w:val="2"/>
            <w:noWrap/>
          </w:tcPr>
          <w:p w14:paraId="13FF42A0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2ABB6E3" w14:textId="4DD1FA5D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20 </w:t>
            </w:r>
          </w:p>
        </w:tc>
        <w:tc>
          <w:tcPr>
            <w:tcW w:w="236" w:type="dxa"/>
            <w:gridSpan w:val="2"/>
          </w:tcPr>
          <w:p w14:paraId="5093F63C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A387B" w14:textId="0B7EB22E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33 </w:t>
            </w:r>
          </w:p>
        </w:tc>
        <w:tc>
          <w:tcPr>
            <w:tcW w:w="236" w:type="dxa"/>
            <w:vAlign w:val="bottom"/>
          </w:tcPr>
          <w:p w14:paraId="3B35BAF9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2B8B4" w14:textId="4C6C39C4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5B84877D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A5CC" w14:textId="4DC2EE71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123B3F5B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A3B09" w14:textId="7832694F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33 </w:t>
            </w:r>
          </w:p>
        </w:tc>
        <w:tc>
          <w:tcPr>
            <w:tcW w:w="236" w:type="dxa"/>
          </w:tcPr>
          <w:p w14:paraId="6BB78BDA" w14:textId="7777777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D2440" w14:textId="0F1AEDA7" w:rsidR="006C4A18" w:rsidRPr="00CB4C26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10</w:t>
            </w:r>
            <w:r w:rsidR="009D01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CB4C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AE4A769" w14:textId="77777777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719E0" w14:textId="77344F66" w:rsidR="006C4A18" w:rsidRDefault="006C4A18" w:rsidP="006C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96</w:t>
            </w:r>
          </w:p>
        </w:tc>
      </w:tr>
      <w:tr w:rsidR="00CB4C26" w14:paraId="2678DE64" w14:textId="77777777" w:rsidTr="00C057AC">
        <w:trPr>
          <w:trHeight w:val="50"/>
        </w:trPr>
        <w:tc>
          <w:tcPr>
            <w:tcW w:w="2428" w:type="dxa"/>
            <w:noWrap/>
            <w:vAlign w:val="bottom"/>
            <w:hideMark/>
          </w:tcPr>
          <w:p w14:paraId="2F60B3CF" w14:textId="77777777" w:rsid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BDEE22E" w14:textId="11195863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1,721</w:t>
            </w:r>
          </w:p>
        </w:tc>
        <w:tc>
          <w:tcPr>
            <w:tcW w:w="236" w:type="dxa"/>
            <w:noWrap/>
            <w:vAlign w:val="bottom"/>
          </w:tcPr>
          <w:p w14:paraId="2097D5F8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BF83F5A" w14:textId="439FA262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1,915</w:t>
            </w:r>
          </w:p>
        </w:tc>
        <w:tc>
          <w:tcPr>
            <w:tcW w:w="236" w:type="dxa"/>
            <w:noWrap/>
            <w:vAlign w:val="bottom"/>
          </w:tcPr>
          <w:p w14:paraId="7DA36759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0C0CF7A" w14:textId="168653DF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1,034 </w:t>
            </w:r>
          </w:p>
        </w:tc>
        <w:tc>
          <w:tcPr>
            <w:tcW w:w="236" w:type="dxa"/>
            <w:noWrap/>
          </w:tcPr>
          <w:p w14:paraId="7FE41E75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D7175F9" w14:textId="1ED592C3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824 </w:t>
            </w:r>
          </w:p>
        </w:tc>
        <w:tc>
          <w:tcPr>
            <w:tcW w:w="236" w:type="dxa"/>
            <w:noWrap/>
          </w:tcPr>
          <w:p w14:paraId="34C7C66C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F13E58A" w14:textId="026BF665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625 </w:t>
            </w:r>
          </w:p>
        </w:tc>
        <w:tc>
          <w:tcPr>
            <w:tcW w:w="238" w:type="dxa"/>
            <w:gridSpan w:val="2"/>
            <w:noWrap/>
          </w:tcPr>
          <w:p w14:paraId="6959C3D6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33BAC761" w14:textId="3B28295D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597 </w:t>
            </w:r>
          </w:p>
        </w:tc>
        <w:tc>
          <w:tcPr>
            <w:tcW w:w="236" w:type="dxa"/>
            <w:gridSpan w:val="2"/>
            <w:noWrap/>
          </w:tcPr>
          <w:p w14:paraId="1F7F9787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E4CDDC" w14:textId="0EC7BA63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1,502 </w:t>
            </w:r>
          </w:p>
        </w:tc>
        <w:tc>
          <w:tcPr>
            <w:tcW w:w="236" w:type="dxa"/>
            <w:gridSpan w:val="2"/>
            <w:noWrap/>
          </w:tcPr>
          <w:p w14:paraId="70BA7D7C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3D6CF4F5" w14:textId="6032C8BD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1,599 </w:t>
            </w:r>
          </w:p>
        </w:tc>
        <w:tc>
          <w:tcPr>
            <w:tcW w:w="236" w:type="dxa"/>
            <w:gridSpan w:val="2"/>
          </w:tcPr>
          <w:p w14:paraId="17FE3F09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5028E" w14:textId="174BDBB2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3,844 </w:t>
            </w:r>
          </w:p>
        </w:tc>
        <w:tc>
          <w:tcPr>
            <w:tcW w:w="236" w:type="dxa"/>
            <w:vAlign w:val="bottom"/>
          </w:tcPr>
          <w:p w14:paraId="13FFC39A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FF9F65" w14:textId="2A312175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3,114</w:t>
            </w:r>
          </w:p>
        </w:tc>
        <w:tc>
          <w:tcPr>
            <w:tcW w:w="236" w:type="dxa"/>
            <w:vAlign w:val="bottom"/>
          </w:tcPr>
          <w:p w14:paraId="4A92C53A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50C3F" w14:textId="0DCE243A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481 </w:t>
            </w:r>
          </w:p>
        </w:tc>
        <w:tc>
          <w:tcPr>
            <w:tcW w:w="236" w:type="dxa"/>
          </w:tcPr>
          <w:p w14:paraId="05D3C659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6D08BE" w14:textId="039A741C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327 </w:t>
            </w:r>
          </w:p>
        </w:tc>
        <w:tc>
          <w:tcPr>
            <w:tcW w:w="236" w:type="dxa"/>
          </w:tcPr>
          <w:p w14:paraId="79F534A4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16CB1" w14:textId="576516E9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B4C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9,207 </w:t>
            </w:r>
          </w:p>
        </w:tc>
        <w:tc>
          <w:tcPr>
            <w:tcW w:w="236" w:type="dxa"/>
            <w:vAlign w:val="bottom"/>
          </w:tcPr>
          <w:p w14:paraId="1EE3988C" w14:textId="77777777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5FE8F6" w14:textId="4EE01E6A" w:rsidR="00CB4C26" w:rsidRPr="00CB4C26" w:rsidRDefault="00CB4C26" w:rsidP="00CB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CB4C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B4C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CB4C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376</w:t>
            </w:r>
          </w:p>
        </w:tc>
      </w:tr>
      <w:tr w:rsidR="00D120FF" w14:paraId="31D0975A" w14:textId="77777777" w:rsidTr="001C7D43">
        <w:trPr>
          <w:trHeight w:val="30"/>
        </w:trPr>
        <w:tc>
          <w:tcPr>
            <w:tcW w:w="2428" w:type="dxa"/>
            <w:noWrap/>
            <w:vAlign w:val="bottom"/>
          </w:tcPr>
          <w:p w14:paraId="05F85E93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50E26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E0966D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BA805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2DAAC0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0740C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34C9B7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F3D17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0B7511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ADE8A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31C3CCC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92B96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7AE0054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37529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868C7A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C0D05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1E05CF6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F1AF6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5E2E33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33F59E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062AE8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CE3BE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6DCABB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B4580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3A3035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C46D9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DADD25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6A1C67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120FF" w14:paraId="1EE2399E" w14:textId="77777777" w:rsidTr="001C7D43">
        <w:trPr>
          <w:trHeight w:val="60"/>
        </w:trPr>
        <w:tc>
          <w:tcPr>
            <w:tcW w:w="2428" w:type="dxa"/>
            <w:noWrap/>
            <w:vAlign w:val="bottom"/>
          </w:tcPr>
          <w:p w14:paraId="2A4B1BF5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1E7C4BB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17075E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6900E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153944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6C27D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641E20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88864A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38B4E0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23CAB0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1C79C82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700DC1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4707EFE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68AC4A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4A66DA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FC910E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3F9A767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23BE7E9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E0AD01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5FDD60B6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AD410F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49BAE5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37B4A6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BE2C16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522D17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3CB2A9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42D7A3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2FB71D0D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120FF" w14:paraId="6512886B" w14:textId="77777777" w:rsidTr="001C7D43">
        <w:trPr>
          <w:trHeight w:val="60"/>
        </w:trPr>
        <w:tc>
          <w:tcPr>
            <w:tcW w:w="2428" w:type="dxa"/>
            <w:noWrap/>
            <w:vAlign w:val="bottom"/>
          </w:tcPr>
          <w:p w14:paraId="67C91739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288CC1B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AF08BC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92F4CA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69B6F3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40669B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511ADE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249417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F618E8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CA5CD8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2FC98D0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234242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055CBC0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1A503D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290757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AF8335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5ED5B4B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4783C2B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4D1398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0998A41F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FDCF5F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AD4706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2E9D6D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FE30C3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4591A6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956117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E909B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78260173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120FF" w14:paraId="3D6CF06C" w14:textId="77777777" w:rsidTr="001C7D43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13086397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20" w:type="dxa"/>
            <w:noWrap/>
            <w:vAlign w:val="bottom"/>
          </w:tcPr>
          <w:p w14:paraId="43E14ED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59AE77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AEE47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A7FD5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5398C6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BCD674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200BAE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0E35A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noWrap/>
            <w:vAlign w:val="bottom"/>
          </w:tcPr>
          <w:p w14:paraId="192C774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59E86FB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51319D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8D3E2A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3AA7FA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EEEF2F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FECDA4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7DE3A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4944B8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82322A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76F671E8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77CC57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8B1687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902449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70E7C7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1C9EE1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ABFFB2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212678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071B4D30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120FF" w14:paraId="3E55900D" w14:textId="77777777" w:rsidTr="00D120FF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17502BBD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20" w:type="dxa"/>
            <w:noWrap/>
            <w:vAlign w:val="bottom"/>
          </w:tcPr>
          <w:p w14:paraId="79AAB697" w14:textId="4B4FB480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61</w:t>
            </w:r>
            <w:r w:rsidR="005D3462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52BC34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1AEE6CF5" w14:textId="22336AE8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878</w:t>
            </w:r>
          </w:p>
        </w:tc>
        <w:tc>
          <w:tcPr>
            <w:tcW w:w="236" w:type="dxa"/>
            <w:noWrap/>
            <w:vAlign w:val="bottom"/>
          </w:tcPr>
          <w:p w14:paraId="47D6AC6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1A0A424" w14:textId="6DC3F974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14:paraId="5AC5BFC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6F5C5405" w14:textId="764DF144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44102C4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B7F0EA3" w14:textId="23C8AB4C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1461463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  <w:hideMark/>
          </w:tcPr>
          <w:p w14:paraId="72CEFB33" w14:textId="45B3EAD2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987CA3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9656F08" w14:textId="6A805F71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156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361519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  <w:hideMark/>
          </w:tcPr>
          <w:p w14:paraId="4783AC80" w14:textId="27CC98BF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36" w:type="dxa"/>
            <w:gridSpan w:val="2"/>
            <w:vAlign w:val="bottom"/>
          </w:tcPr>
          <w:p w14:paraId="217D8F8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68F71C01" w14:textId="657923F1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3,833</w:t>
            </w:r>
          </w:p>
        </w:tc>
        <w:tc>
          <w:tcPr>
            <w:tcW w:w="236" w:type="dxa"/>
            <w:vAlign w:val="bottom"/>
          </w:tcPr>
          <w:p w14:paraId="6AFA51E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  <w:hideMark/>
          </w:tcPr>
          <w:p w14:paraId="20247784" w14:textId="4C86F53B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vAlign w:val="bottom"/>
          </w:tcPr>
          <w:p w14:paraId="3209B4C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9692E7B" w14:textId="5A927817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46</w:t>
            </w:r>
          </w:p>
        </w:tc>
        <w:tc>
          <w:tcPr>
            <w:tcW w:w="236" w:type="dxa"/>
            <w:vAlign w:val="bottom"/>
          </w:tcPr>
          <w:p w14:paraId="1328E5A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22FED74A" w14:textId="552AC272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185</w:t>
            </w:r>
          </w:p>
        </w:tc>
        <w:tc>
          <w:tcPr>
            <w:tcW w:w="236" w:type="dxa"/>
            <w:vAlign w:val="bottom"/>
          </w:tcPr>
          <w:p w14:paraId="2595FE6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64CE0E7" w14:textId="6F2F2C97" w:rsidR="00D120FF" w:rsidRDefault="00572439" w:rsidP="004B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4,66</w:t>
            </w:r>
            <w:r w:rsidR="005D3462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4E5CB59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55AF3A1F" w14:textId="3AD949F4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276</w:t>
            </w:r>
          </w:p>
        </w:tc>
      </w:tr>
      <w:tr w:rsidR="00D120FF" w14:paraId="100C5996" w14:textId="77777777" w:rsidTr="00D120FF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738425ED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AFE1D2" w14:textId="1E89B007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1,1</w:t>
            </w:r>
            <w:r w:rsidR="005D3462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10</w:t>
            </w:r>
          </w:p>
        </w:tc>
        <w:tc>
          <w:tcPr>
            <w:tcW w:w="236" w:type="dxa"/>
            <w:noWrap/>
            <w:vAlign w:val="bottom"/>
          </w:tcPr>
          <w:p w14:paraId="0976FE5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0853A1" w14:textId="6FBA763A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037</w:t>
            </w:r>
          </w:p>
        </w:tc>
        <w:tc>
          <w:tcPr>
            <w:tcW w:w="236" w:type="dxa"/>
            <w:noWrap/>
            <w:vAlign w:val="bottom"/>
          </w:tcPr>
          <w:p w14:paraId="1B7D234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BF21D4" w14:textId="7A4836F6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1,021</w:t>
            </w:r>
          </w:p>
        </w:tc>
        <w:tc>
          <w:tcPr>
            <w:tcW w:w="236" w:type="dxa"/>
            <w:noWrap/>
            <w:vAlign w:val="bottom"/>
          </w:tcPr>
          <w:p w14:paraId="01817CF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A4A783" w14:textId="1F1AD335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816</w:t>
            </w:r>
          </w:p>
        </w:tc>
        <w:tc>
          <w:tcPr>
            <w:tcW w:w="236" w:type="dxa"/>
            <w:noWrap/>
            <w:vAlign w:val="bottom"/>
          </w:tcPr>
          <w:p w14:paraId="4ABB2FD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2856CE" w14:textId="4BB59DFD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622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896D9A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29AE91" w14:textId="31B58F2A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596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01AE00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10F683" w14:textId="2559CC3B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1,346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FCDB92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4448C3" w14:textId="53907FE8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236" w:type="dxa"/>
            <w:gridSpan w:val="2"/>
            <w:vAlign w:val="bottom"/>
          </w:tcPr>
          <w:p w14:paraId="60A81A9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1AE3C" w14:textId="789FC2B4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3D560C4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23A37" w14:textId="2D35C331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212026D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E3422" w14:textId="760609AE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236" w:type="dxa"/>
            <w:vAlign w:val="bottom"/>
          </w:tcPr>
          <w:p w14:paraId="29A2E12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39497" w14:textId="15D14A1B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vAlign w:val="bottom"/>
          </w:tcPr>
          <w:p w14:paraId="66884A6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A702A" w14:textId="34B9B6C8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4,54</w:t>
            </w:r>
            <w:r w:rsidR="005D3462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60CDB79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864B5" w14:textId="6687E7C9" w:rsidR="00D120FF" w:rsidRDefault="00D120FF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D120FF" w14:paraId="40C079E5" w14:textId="77777777" w:rsidTr="00D120FF">
        <w:trPr>
          <w:trHeight w:val="50"/>
        </w:trPr>
        <w:tc>
          <w:tcPr>
            <w:tcW w:w="2428" w:type="dxa"/>
            <w:noWrap/>
            <w:vAlign w:val="bottom"/>
            <w:hideMark/>
          </w:tcPr>
          <w:p w14:paraId="44D57D33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30DFB9" w14:textId="38573AFD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1,721</w:t>
            </w:r>
          </w:p>
        </w:tc>
        <w:tc>
          <w:tcPr>
            <w:tcW w:w="236" w:type="dxa"/>
            <w:noWrap/>
            <w:vAlign w:val="bottom"/>
          </w:tcPr>
          <w:p w14:paraId="6703A00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11E6AD6" w14:textId="16AC433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915</w:t>
            </w:r>
          </w:p>
        </w:tc>
        <w:tc>
          <w:tcPr>
            <w:tcW w:w="236" w:type="dxa"/>
            <w:noWrap/>
            <w:vAlign w:val="bottom"/>
          </w:tcPr>
          <w:p w14:paraId="56F53BC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0234CE" w14:textId="1B8DA391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1,034</w:t>
            </w:r>
          </w:p>
        </w:tc>
        <w:tc>
          <w:tcPr>
            <w:tcW w:w="236" w:type="dxa"/>
            <w:noWrap/>
            <w:vAlign w:val="bottom"/>
          </w:tcPr>
          <w:p w14:paraId="04B0869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32770AD" w14:textId="286CBB64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824</w:t>
            </w:r>
          </w:p>
        </w:tc>
        <w:tc>
          <w:tcPr>
            <w:tcW w:w="236" w:type="dxa"/>
            <w:noWrap/>
            <w:vAlign w:val="bottom"/>
          </w:tcPr>
          <w:p w14:paraId="1B1A43F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AE072A" w14:textId="7E8365B7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625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0455BC1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81D6C0F" w14:textId="07257C7D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BC7740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BA5488" w14:textId="0A750A8B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1,502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049BD2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7EA292F" w14:textId="1A6FB843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599</w:t>
            </w:r>
          </w:p>
        </w:tc>
        <w:tc>
          <w:tcPr>
            <w:tcW w:w="236" w:type="dxa"/>
            <w:gridSpan w:val="2"/>
            <w:vAlign w:val="bottom"/>
          </w:tcPr>
          <w:p w14:paraId="0D3AA36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B6A28" w14:textId="5A6921D5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3,844</w:t>
            </w:r>
          </w:p>
        </w:tc>
        <w:tc>
          <w:tcPr>
            <w:tcW w:w="236" w:type="dxa"/>
            <w:vAlign w:val="bottom"/>
          </w:tcPr>
          <w:p w14:paraId="6E443BC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B6F4F3" w14:textId="1A4AF72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vAlign w:val="bottom"/>
          </w:tcPr>
          <w:p w14:paraId="67DFE13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02479" w14:textId="1A00D40C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481</w:t>
            </w:r>
          </w:p>
        </w:tc>
        <w:tc>
          <w:tcPr>
            <w:tcW w:w="236" w:type="dxa"/>
            <w:vAlign w:val="bottom"/>
          </w:tcPr>
          <w:p w14:paraId="5613E47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316188" w14:textId="46FDC4E2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327</w:t>
            </w:r>
          </w:p>
        </w:tc>
        <w:tc>
          <w:tcPr>
            <w:tcW w:w="236" w:type="dxa"/>
            <w:vAlign w:val="bottom"/>
          </w:tcPr>
          <w:p w14:paraId="05777B3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BFD562" w14:textId="0D54C922" w:rsidR="00D120FF" w:rsidRDefault="00572439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9,207</w:t>
            </w:r>
          </w:p>
        </w:tc>
        <w:tc>
          <w:tcPr>
            <w:tcW w:w="236" w:type="dxa"/>
            <w:vAlign w:val="bottom"/>
          </w:tcPr>
          <w:p w14:paraId="016A04F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4D54F1" w14:textId="0F5F80F8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376</w:t>
            </w:r>
          </w:p>
        </w:tc>
      </w:tr>
      <w:tr w:rsidR="00D120FF" w14:paraId="0CD759E9" w14:textId="77777777" w:rsidTr="001C7D43">
        <w:trPr>
          <w:trHeight w:val="30"/>
        </w:trPr>
        <w:tc>
          <w:tcPr>
            <w:tcW w:w="2428" w:type="dxa"/>
            <w:noWrap/>
            <w:vAlign w:val="bottom"/>
          </w:tcPr>
          <w:p w14:paraId="33110B0D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E1C8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3E0C9C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962F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A471DE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534E9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FB7DC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15239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03521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70137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6CA7AC8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935B6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B26C25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FAF69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ED327D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AB6DC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9EE72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175D3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65F3BAD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814713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090549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0A9AB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DDD771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2E20F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8B48B3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4E6A4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84F9B0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FA4936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81310E" w14:paraId="7B79FBE1" w14:textId="77777777" w:rsidTr="00EA3131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CA10973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08F45766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20C996A2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4E6D8513" w14:textId="77777777" w:rsidR="0081310E" w:rsidRP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6DDF088C" w14:textId="77777777" w:rsidR="0081310E" w:rsidRP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70A48FA1" w14:textId="273541E5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44 </w:t>
            </w:r>
          </w:p>
        </w:tc>
        <w:tc>
          <w:tcPr>
            <w:tcW w:w="236" w:type="dxa"/>
            <w:noWrap/>
          </w:tcPr>
          <w:p w14:paraId="7426F7F7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0CC4BBD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9AB957E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1603AEE7" w14:textId="6692BA4B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81 </w:t>
            </w:r>
          </w:p>
        </w:tc>
        <w:tc>
          <w:tcPr>
            <w:tcW w:w="236" w:type="dxa"/>
            <w:noWrap/>
          </w:tcPr>
          <w:p w14:paraId="26598440" w14:textId="77777777" w:rsidR="0081310E" w:rsidRP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1F4FC2E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7783BBF3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533344CB" w14:textId="1E7B33ED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61 </w:t>
            </w:r>
          </w:p>
        </w:tc>
        <w:tc>
          <w:tcPr>
            <w:tcW w:w="236" w:type="dxa"/>
            <w:noWrap/>
          </w:tcPr>
          <w:p w14:paraId="70E30CC4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6B043B31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EB901D6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516DA00E" w14:textId="1C5FB53F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33 </w:t>
            </w:r>
          </w:p>
        </w:tc>
        <w:tc>
          <w:tcPr>
            <w:tcW w:w="236" w:type="dxa"/>
            <w:noWrap/>
          </w:tcPr>
          <w:p w14:paraId="75A225CE" w14:textId="77777777" w:rsidR="0081310E" w:rsidRP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83E7A59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026FAAD9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68913F2D" w14:textId="10F9E88E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(20)</w:t>
            </w:r>
          </w:p>
        </w:tc>
        <w:tc>
          <w:tcPr>
            <w:tcW w:w="238" w:type="dxa"/>
            <w:gridSpan w:val="2"/>
            <w:noWrap/>
          </w:tcPr>
          <w:p w14:paraId="27319E8E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6CA776D1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5090C54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359C7512" w14:textId="6F860F62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26 </w:t>
            </w:r>
          </w:p>
        </w:tc>
        <w:tc>
          <w:tcPr>
            <w:tcW w:w="236" w:type="dxa"/>
            <w:gridSpan w:val="2"/>
            <w:noWrap/>
          </w:tcPr>
          <w:p w14:paraId="4E43F1F4" w14:textId="77777777" w:rsidR="0081310E" w:rsidRP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4BE3BF4A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395A8862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FA6033F" w14:textId="7B2E46AE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(52)</w:t>
            </w:r>
          </w:p>
        </w:tc>
        <w:tc>
          <w:tcPr>
            <w:tcW w:w="236" w:type="dxa"/>
            <w:gridSpan w:val="2"/>
            <w:noWrap/>
          </w:tcPr>
          <w:p w14:paraId="3ED7470D" w14:textId="77777777" w:rsidR="0081310E" w:rsidRP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5F19E2EE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17F7D98E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63CD9C48" w14:textId="7F23B586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(451)</w:t>
            </w:r>
          </w:p>
        </w:tc>
        <w:tc>
          <w:tcPr>
            <w:tcW w:w="236" w:type="dxa"/>
            <w:gridSpan w:val="2"/>
          </w:tcPr>
          <w:p w14:paraId="61F158D6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B99F6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0AC1134A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2E9EC0D" w14:textId="6FFE52F2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227 </w:t>
            </w:r>
          </w:p>
        </w:tc>
        <w:tc>
          <w:tcPr>
            <w:tcW w:w="236" w:type="dxa"/>
          </w:tcPr>
          <w:p w14:paraId="63116E2F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63152E3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0B8F3A8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2EBCFB83" w14:textId="4D45902D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217 </w:t>
            </w:r>
          </w:p>
        </w:tc>
        <w:tc>
          <w:tcPr>
            <w:tcW w:w="236" w:type="dxa"/>
          </w:tcPr>
          <w:p w14:paraId="2309936E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5393D5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328DB1B5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41699756" w14:textId="675B3F06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62 </w:t>
            </w:r>
          </w:p>
        </w:tc>
        <w:tc>
          <w:tcPr>
            <w:tcW w:w="236" w:type="dxa"/>
          </w:tcPr>
          <w:p w14:paraId="0ADF96D0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0084F5F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50D25891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3EA95180" w14:textId="19D9BA72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37 </w:t>
            </w:r>
          </w:p>
        </w:tc>
        <w:tc>
          <w:tcPr>
            <w:tcW w:w="236" w:type="dxa"/>
          </w:tcPr>
          <w:p w14:paraId="00A86E3A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AD6B48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FA82A67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58994890" w14:textId="74F96BC4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1310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322 </w:t>
            </w:r>
          </w:p>
        </w:tc>
        <w:tc>
          <w:tcPr>
            <w:tcW w:w="236" w:type="dxa"/>
            <w:vAlign w:val="bottom"/>
          </w:tcPr>
          <w:p w14:paraId="0B819D93" w14:textId="77777777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86C681" w14:textId="7752B2A8" w:rsidR="0081310E" w:rsidRDefault="0081310E" w:rsidP="0081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(57)</w:t>
            </w:r>
          </w:p>
        </w:tc>
      </w:tr>
      <w:tr w:rsidR="00D120FF" w14:paraId="667F8AF1" w14:textId="77777777" w:rsidTr="001C7D43">
        <w:trPr>
          <w:trHeight w:val="30"/>
        </w:trPr>
        <w:tc>
          <w:tcPr>
            <w:tcW w:w="2428" w:type="dxa"/>
            <w:noWrap/>
            <w:vAlign w:val="bottom"/>
            <w:hideMark/>
          </w:tcPr>
          <w:p w14:paraId="11C0EFB6" w14:textId="77777777" w:rsidR="00D120FF" w:rsidRDefault="00D120FF" w:rsidP="00D120FF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B8CE1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19C7324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E1AE0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31DE3EA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15522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6AFE37D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B1862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7675606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0083D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7ECEDE4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32C18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3365F2E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EE687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0296CE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448A9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85185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04CEB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C7B83B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7914FF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527246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B310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78464D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1E0FC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551416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46F80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2A5850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EC18C7" w14:textId="77777777" w:rsidR="00D120FF" w:rsidRDefault="00D120FF" w:rsidP="00F8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0FF" w14:paraId="04EFE037" w14:textId="77777777" w:rsidTr="001C7D43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46023B1C" w14:textId="77777777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20" w:type="dxa"/>
            <w:noWrap/>
            <w:vAlign w:val="bottom"/>
          </w:tcPr>
          <w:p w14:paraId="5EA268CD" w14:textId="77777777" w:rsidR="00D120FF" w:rsidRDefault="00D120FF" w:rsidP="0085507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9B733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19ED5CC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57CD96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1AC827C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216888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5801601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DD90D7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  <w:vAlign w:val="bottom"/>
          </w:tcPr>
          <w:p w14:paraId="0AE7482F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65C8E98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7B47BB8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1FB3636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D5B6C76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75CE992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27965DF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36460211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6CA08F0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FC5B2F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vAlign w:val="bottom"/>
          </w:tcPr>
          <w:p w14:paraId="5E6F3DB0" w14:textId="77777777" w:rsidR="00D120FF" w:rsidRDefault="00D120FF" w:rsidP="00F856BE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C9E7D4C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739D030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FF4736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FFC8943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2AD4C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4321032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FA3F43B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vAlign w:val="bottom"/>
          </w:tcPr>
          <w:p w14:paraId="1FDD3967" w14:textId="77777777" w:rsidR="00D120FF" w:rsidRDefault="00D120FF" w:rsidP="00F856B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120FF" w14:paraId="217670D3" w14:textId="77777777" w:rsidTr="001C7D43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01794F83" w14:textId="27098283" w:rsidR="00D120FF" w:rsidRDefault="00D120FF" w:rsidP="00D12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20" w:type="dxa"/>
            <w:noWrap/>
            <w:vAlign w:val="bottom"/>
          </w:tcPr>
          <w:p w14:paraId="25EC0A8A" w14:textId="77777777" w:rsidR="00D120FF" w:rsidRDefault="00D120FF" w:rsidP="0085507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B5D2194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EDE211D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AA93ECF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9DB6CFB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1F0B49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A4D1C22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2B3D3A4A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  <w:vAlign w:val="bottom"/>
          </w:tcPr>
          <w:p w14:paraId="66F1FEF9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6CCF8B5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1219698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309B2727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B39C63A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2768EB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94DCEAF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58FEDF00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44BDE229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9A0C9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vAlign w:val="bottom"/>
          </w:tcPr>
          <w:p w14:paraId="07E20AEC" w14:textId="77777777" w:rsidR="00D120FF" w:rsidRDefault="00D120FF" w:rsidP="00F856BE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5C9C233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82BD66D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4CDDA68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8409435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0829995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D4ACB48" w14:textId="77777777" w:rsidR="00D120FF" w:rsidRDefault="00D120FF" w:rsidP="0085507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9658769" w14:textId="77777777" w:rsidR="00D120FF" w:rsidRDefault="00D120FF" w:rsidP="0085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vAlign w:val="bottom"/>
          </w:tcPr>
          <w:p w14:paraId="7708A387" w14:textId="77777777" w:rsidR="00D120FF" w:rsidRDefault="00D120FF" w:rsidP="00F856B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0E78DA" w14:paraId="49214CFC" w14:textId="77777777" w:rsidTr="0001741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57D30F04" w14:textId="6F61085E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F3E76A" w14:textId="2294E36F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2,901</w:t>
            </w:r>
          </w:p>
        </w:tc>
        <w:tc>
          <w:tcPr>
            <w:tcW w:w="236" w:type="dxa"/>
            <w:noWrap/>
            <w:vAlign w:val="bottom"/>
          </w:tcPr>
          <w:p w14:paraId="6601BAFA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B6EF11E" w14:textId="41F6C33A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2,654</w:t>
            </w:r>
          </w:p>
        </w:tc>
        <w:tc>
          <w:tcPr>
            <w:tcW w:w="236" w:type="dxa"/>
            <w:noWrap/>
            <w:vAlign w:val="bottom"/>
          </w:tcPr>
          <w:p w14:paraId="1A25061C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681D8A" w14:textId="32AC6150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1,487</w:t>
            </w:r>
          </w:p>
        </w:tc>
        <w:tc>
          <w:tcPr>
            <w:tcW w:w="236" w:type="dxa"/>
            <w:noWrap/>
            <w:vAlign w:val="bottom"/>
          </w:tcPr>
          <w:p w14:paraId="4A4207E8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23621C7" w14:textId="0B1A22B2" w:rsidR="000E78DA" w:rsidRP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1,649</w:t>
            </w:r>
          </w:p>
        </w:tc>
        <w:tc>
          <w:tcPr>
            <w:tcW w:w="236" w:type="dxa"/>
            <w:noWrap/>
            <w:vAlign w:val="bottom"/>
          </w:tcPr>
          <w:p w14:paraId="51BAA89B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E32FEF" w14:textId="04B1AB88" w:rsidR="000E78DA" w:rsidRPr="000E78DA" w:rsidRDefault="000E78DA" w:rsidP="000E78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823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26B28D56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AE4E7D9" w14:textId="51059E76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A9F3960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68E949" w14:textId="5F9CE6C3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1,919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8CA69B5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845E7D2" w14:textId="3D2AC194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2,607</w:t>
            </w:r>
          </w:p>
        </w:tc>
        <w:tc>
          <w:tcPr>
            <w:tcW w:w="236" w:type="dxa"/>
            <w:gridSpan w:val="2"/>
            <w:vAlign w:val="bottom"/>
          </w:tcPr>
          <w:p w14:paraId="0CDB3D6E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D06C24" w14:textId="2C5117A5" w:rsidR="000E78DA" w:rsidRPr="000E78DA" w:rsidRDefault="000E78DA" w:rsidP="000E78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2,078</w:t>
            </w:r>
          </w:p>
        </w:tc>
        <w:tc>
          <w:tcPr>
            <w:tcW w:w="236" w:type="dxa"/>
            <w:vAlign w:val="bottom"/>
          </w:tcPr>
          <w:p w14:paraId="43D19059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9B760E" w14:textId="5AA02A7D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1,853</w:t>
            </w:r>
          </w:p>
        </w:tc>
        <w:tc>
          <w:tcPr>
            <w:tcW w:w="236" w:type="dxa"/>
            <w:vAlign w:val="bottom"/>
          </w:tcPr>
          <w:p w14:paraId="3C0CDB1E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3ED42E" w14:textId="07CB336A" w:rsidR="000E78DA" w:rsidRPr="000E78DA" w:rsidRDefault="000E78DA" w:rsidP="000E78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1,27</w:t>
            </w:r>
            <w:r w:rsidR="004B06A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095ED117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8813CF" w14:textId="4A9B75B0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36" w:type="dxa"/>
            <w:vAlign w:val="bottom"/>
          </w:tcPr>
          <w:p w14:paraId="206CA55F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10F7B2" w14:textId="615DD2CE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10,48</w:t>
            </w:r>
            <w:r w:rsidR="004B06A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3CFB1466" w14:textId="77777777" w:rsidR="000E78DA" w:rsidRDefault="000E78DA" w:rsidP="000E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4A5165" w14:textId="4C1146E1" w:rsidR="000E78DA" w:rsidRDefault="000E78DA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E78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10,726</w:t>
            </w:r>
          </w:p>
        </w:tc>
      </w:tr>
    </w:tbl>
    <w:p w14:paraId="215757AF" w14:textId="77777777" w:rsidR="004A1506" w:rsidRPr="00272DBB" w:rsidRDefault="004A1506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CA944F" w14:textId="1B26FE43" w:rsidR="004A1506" w:rsidRPr="00272DBB" w:rsidRDefault="00B26B55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6513783" w14:textId="77777777" w:rsidR="00B3575B" w:rsidRDefault="00B3575B" w:rsidP="000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5010199" w14:textId="77777777" w:rsidR="00B26B55" w:rsidRDefault="00B26B55" w:rsidP="000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ED72FCE" w14:textId="77777777" w:rsidR="00B26B55" w:rsidRDefault="00B26B55" w:rsidP="000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EE82789" w14:textId="77777777" w:rsidR="00B26B55" w:rsidRDefault="00B26B55" w:rsidP="000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B29A073" w14:textId="77777777" w:rsidR="00B26B55" w:rsidRDefault="00B26B55" w:rsidP="000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ECE4F2" w14:textId="3B41821F" w:rsidR="00B26B55" w:rsidRPr="00272DBB" w:rsidRDefault="00B26B55" w:rsidP="000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B26B55" w:rsidRPr="00272DBB" w:rsidSect="002B21A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F824B1" w:rsidRPr="00272DBB" w14:paraId="79ED79DC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C9FD7" w14:textId="77777777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75FCAFB4" w14:textId="77777777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F824B1" w:rsidRPr="00272DBB" w14:paraId="2EE68EB0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D54D" w14:textId="77777777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ECB9F80" w14:textId="787A2F8D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4B2B1A4" w14:textId="77777777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55A6A3" w14:textId="5C0655FD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2564</w:t>
            </w:r>
          </w:p>
        </w:tc>
      </w:tr>
      <w:tr w:rsidR="00F824B1" w:rsidRPr="00272DBB" w14:paraId="4F5473A3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CB6C0" w14:textId="77777777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2FBC229" w14:textId="77777777" w:rsidR="00F824B1" w:rsidRPr="006F2E7C" w:rsidRDefault="00F824B1" w:rsidP="000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6F2E7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DC4CD0" w:rsidRPr="00272DBB" w14:paraId="53D5298F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51EC3" w14:textId="736726F8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71DA03EA" w14:textId="77777777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DC4CD0" w:rsidRPr="00272DBB" w14:paraId="2BBF62AF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82F0A" w14:textId="0A3C7D15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6214F2D" w14:textId="77777777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6E74232" w14:textId="77777777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0E351A2" w14:textId="77777777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C4CD0" w:rsidRPr="00272DBB" w14:paraId="652965A4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9B34" w14:textId="40D26055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504181C" w14:textId="7AEA58E7" w:rsidR="00DC4CD0" w:rsidRPr="006F2E7C" w:rsidRDefault="007F6751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091DAFDC" w14:textId="77777777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2F03B8D" w14:textId="04093957" w:rsidR="00DC4CD0" w:rsidRPr="006F2E7C" w:rsidRDefault="00DC4CD0" w:rsidP="00DC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296</w:t>
            </w:r>
          </w:p>
        </w:tc>
      </w:tr>
      <w:tr w:rsidR="007F6751" w:rsidRPr="00272DBB" w14:paraId="680D6181" w14:textId="77777777" w:rsidTr="0062582E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D211E" w14:textId="1463B26D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และอื่น ๆ</w:t>
            </w:r>
          </w:p>
        </w:tc>
        <w:tc>
          <w:tcPr>
            <w:tcW w:w="1323" w:type="dxa"/>
            <w:shd w:val="clear" w:color="auto" w:fill="auto"/>
          </w:tcPr>
          <w:p w14:paraId="5E5C3BE3" w14:textId="294ABF5D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43 </w:t>
            </w:r>
          </w:p>
        </w:tc>
        <w:tc>
          <w:tcPr>
            <w:tcW w:w="270" w:type="dxa"/>
            <w:shd w:val="clear" w:color="auto" w:fill="auto"/>
          </w:tcPr>
          <w:p w14:paraId="137251F4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3BEC161" w14:textId="4700FED8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64</w:t>
            </w:r>
          </w:p>
        </w:tc>
      </w:tr>
      <w:tr w:rsidR="007F6751" w:rsidRPr="00272DBB" w14:paraId="5A8795B1" w14:textId="77777777" w:rsidTr="0062582E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285B3" w14:textId="2FCAC441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32B01D30" w14:textId="339C0D9B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555 </w:t>
            </w:r>
          </w:p>
        </w:tc>
        <w:tc>
          <w:tcPr>
            <w:tcW w:w="270" w:type="dxa"/>
            <w:shd w:val="clear" w:color="auto" w:fill="auto"/>
          </w:tcPr>
          <w:p w14:paraId="295C8944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E0AAC79" w14:textId="2DD8B1BC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279</w:t>
            </w:r>
          </w:p>
        </w:tc>
      </w:tr>
      <w:tr w:rsidR="007F6751" w:rsidRPr="00272DBB" w14:paraId="38C9F489" w14:textId="77777777" w:rsidTr="0062582E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68B2F" w14:textId="4134D7DB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2A96426C" w14:textId="04C2BD5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92 </w:t>
            </w:r>
          </w:p>
        </w:tc>
        <w:tc>
          <w:tcPr>
            <w:tcW w:w="270" w:type="dxa"/>
            <w:shd w:val="clear" w:color="auto" w:fill="auto"/>
          </w:tcPr>
          <w:p w14:paraId="617EF37D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E4FDC79" w14:textId="176B45E0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7F6751" w:rsidRPr="00272DBB" w14:paraId="2311CB09" w14:textId="77777777" w:rsidTr="0062582E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6F8CC" w14:textId="61529CF5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</w:t>
            </w: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4737976" w14:textId="3DE677C4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82 </w:t>
            </w:r>
          </w:p>
        </w:tc>
        <w:tc>
          <w:tcPr>
            <w:tcW w:w="270" w:type="dxa"/>
            <w:shd w:val="clear" w:color="auto" w:fill="auto"/>
          </w:tcPr>
          <w:p w14:paraId="7D07650D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CA4FA" w14:textId="6960DC50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100</w:t>
            </w:r>
          </w:p>
        </w:tc>
      </w:tr>
      <w:tr w:rsidR="007F6751" w:rsidRPr="00272DBB" w14:paraId="025FC981" w14:textId="77777777" w:rsidTr="0062582E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6E54B" w14:textId="23D04E0C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763F6" w14:textId="4D8D66C8" w:rsidR="007F6751" w:rsidRPr="007F6751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1,118 </w:t>
            </w:r>
          </w:p>
        </w:tc>
        <w:tc>
          <w:tcPr>
            <w:tcW w:w="270" w:type="dxa"/>
            <w:shd w:val="clear" w:color="auto" w:fill="auto"/>
          </w:tcPr>
          <w:p w14:paraId="7B8295A0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32358" w14:textId="0A76FB4B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748</w:t>
            </w:r>
          </w:p>
        </w:tc>
      </w:tr>
      <w:tr w:rsidR="007F6751" w:rsidRPr="00272DBB" w14:paraId="0A12C63A" w14:textId="77777777" w:rsidTr="0062582E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07DF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41B4BDB8" w14:textId="2C6B2DB2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DDF262B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80FCC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824B1" w:rsidRPr="00272DBB" w14:paraId="677ADCEA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DAAC4" w14:textId="6B78B8C4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C6CFBCB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04655F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FB1EA6A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F6751" w:rsidRPr="00272DBB" w14:paraId="7864F9AD" w14:textId="77777777" w:rsidTr="000E3A2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F8B01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22948BCB" w14:textId="194D6981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492 </w:t>
            </w:r>
          </w:p>
        </w:tc>
        <w:tc>
          <w:tcPr>
            <w:tcW w:w="270" w:type="dxa"/>
            <w:shd w:val="clear" w:color="auto" w:fill="auto"/>
          </w:tcPr>
          <w:p w14:paraId="37C3A9D6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8574E55" w14:textId="5742AAB3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398</w:t>
            </w:r>
          </w:p>
        </w:tc>
      </w:tr>
      <w:tr w:rsidR="007F6751" w:rsidRPr="00272DBB" w14:paraId="7E19C270" w14:textId="77777777" w:rsidTr="000E3A2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B6A24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1AB3D081" w14:textId="17FDC6D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626 </w:t>
            </w:r>
          </w:p>
        </w:tc>
        <w:tc>
          <w:tcPr>
            <w:tcW w:w="270" w:type="dxa"/>
            <w:shd w:val="clear" w:color="auto" w:fill="auto"/>
          </w:tcPr>
          <w:p w14:paraId="7F52AE24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F8DA5" w14:textId="7165995D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350</w:t>
            </w:r>
          </w:p>
        </w:tc>
      </w:tr>
      <w:tr w:rsidR="007F6751" w:rsidRPr="00272DBB" w14:paraId="7E715912" w14:textId="77777777" w:rsidTr="000E3A2D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5382D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8E8FF" w14:textId="7DC1D6E1" w:rsidR="007F6751" w:rsidRPr="007F6751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F67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1,118 </w:t>
            </w:r>
          </w:p>
        </w:tc>
        <w:tc>
          <w:tcPr>
            <w:tcW w:w="270" w:type="dxa"/>
            <w:shd w:val="clear" w:color="auto" w:fill="auto"/>
          </w:tcPr>
          <w:p w14:paraId="565F3F86" w14:textId="7777777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DD0F" w14:textId="234145E7" w:rsidR="007F6751" w:rsidRPr="006F2E7C" w:rsidRDefault="007F6751" w:rsidP="007F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748</w:t>
            </w:r>
          </w:p>
        </w:tc>
      </w:tr>
      <w:tr w:rsidR="00F824B1" w:rsidRPr="00272DBB" w14:paraId="02F8763A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2F276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CC7A80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844DFA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0429E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824B1" w:rsidRPr="00272DBB" w14:paraId="067472FE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45D9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6D7040D7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F824B1" w:rsidRPr="00272DBB" w14:paraId="1FDECBC9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C298E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C82F7AB" w14:textId="05EB6D66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7640EBF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4969500" w14:textId="267D304B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2564</w:t>
            </w:r>
          </w:p>
        </w:tc>
      </w:tr>
      <w:tr w:rsidR="00F824B1" w:rsidRPr="00272DBB" w14:paraId="65805A76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ACFF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FC57758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6F2E7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983AC8" w:rsidRPr="00272DBB" w14:paraId="2B33D63F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B4580" w14:textId="0A654780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1945F0CE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983AC8" w:rsidRPr="00272DBB" w14:paraId="69E18838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E655" w14:textId="1A1F78DB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6C7349B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339DD2C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DE6CA0A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983AC8" w:rsidRPr="00272DBB" w14:paraId="5D069C04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BB17" w14:textId="047A1EBC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79D26AA" w14:textId="6A618776" w:rsidR="00983AC8" w:rsidRPr="006F2E7C" w:rsidRDefault="00267801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1,039</w:t>
            </w:r>
          </w:p>
        </w:tc>
        <w:tc>
          <w:tcPr>
            <w:tcW w:w="270" w:type="dxa"/>
            <w:shd w:val="clear" w:color="auto" w:fill="auto"/>
          </w:tcPr>
          <w:p w14:paraId="22E12246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1EC9B17" w14:textId="31535BED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838</w:t>
            </w:r>
          </w:p>
        </w:tc>
      </w:tr>
      <w:tr w:rsidR="00983AC8" w:rsidRPr="00272DBB" w14:paraId="20D33A44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3D69" w14:textId="1A473608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และอื่น ๆ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1ECDDEE" w14:textId="43675678" w:rsidR="00983AC8" w:rsidRPr="006F2E7C" w:rsidRDefault="00267801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370AC5CF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3536194" w14:textId="50D66004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214</w:t>
            </w:r>
          </w:p>
        </w:tc>
      </w:tr>
      <w:tr w:rsidR="00983AC8" w:rsidRPr="00272DBB" w14:paraId="5C8E3B69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F11D3" w14:textId="01664EFF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A0BC4A9" w14:textId="4577277A" w:rsidR="00983AC8" w:rsidRPr="006F2E7C" w:rsidRDefault="00267801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1,224</w:t>
            </w:r>
          </w:p>
        </w:tc>
        <w:tc>
          <w:tcPr>
            <w:tcW w:w="270" w:type="dxa"/>
            <w:shd w:val="clear" w:color="auto" w:fill="auto"/>
          </w:tcPr>
          <w:p w14:paraId="10846EA6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3959552" w14:textId="4E6311B5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1,213</w:t>
            </w:r>
          </w:p>
        </w:tc>
      </w:tr>
      <w:tr w:rsidR="00983AC8" w:rsidRPr="00272DBB" w14:paraId="44C39490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A1611" w14:textId="5F4F1D88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77D6BBB" w14:textId="1F8CCC54" w:rsidR="00983AC8" w:rsidRPr="006F2E7C" w:rsidRDefault="00267801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519AD1CE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B6FA2C1" w14:textId="45702CD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240</w:t>
            </w:r>
          </w:p>
        </w:tc>
      </w:tr>
      <w:tr w:rsidR="00983AC8" w:rsidRPr="00272DBB" w14:paraId="5F0E801D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38F9" w14:textId="49CFA440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</w:t>
            </w: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16812" w14:textId="31509499" w:rsidR="00983AC8" w:rsidRPr="006F2E7C" w:rsidRDefault="00267801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53C25C8B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30D0" w14:textId="543D533E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252</w:t>
            </w:r>
          </w:p>
        </w:tc>
      </w:tr>
      <w:tr w:rsidR="00983AC8" w:rsidRPr="00272DBB" w14:paraId="6017A921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5CF99" w14:textId="64440793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9EC1C" w14:textId="4A1ECDAF" w:rsidR="00983AC8" w:rsidRPr="006F2E7C" w:rsidRDefault="006C4A1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3,011</w:t>
            </w:r>
          </w:p>
        </w:tc>
        <w:tc>
          <w:tcPr>
            <w:tcW w:w="270" w:type="dxa"/>
            <w:shd w:val="clear" w:color="auto" w:fill="auto"/>
          </w:tcPr>
          <w:p w14:paraId="6CB3CB9B" w14:textId="77777777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6E68E" w14:textId="121C09C6" w:rsidR="00983AC8" w:rsidRPr="006F2E7C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2,757</w:t>
            </w:r>
          </w:p>
        </w:tc>
      </w:tr>
      <w:tr w:rsidR="00F824B1" w:rsidRPr="00272DBB" w14:paraId="5FA574C6" w14:textId="77777777" w:rsidTr="006F2E7C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4523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2903A5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57D7FB2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98B6B1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824B1" w:rsidRPr="00272DBB" w14:paraId="78BD8106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DACEA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55F76CF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5DA8F6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6279CF7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824B1" w:rsidRPr="00272DBB" w14:paraId="2B937D94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C675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3C932F8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8B54457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0B74FB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824B1" w:rsidRPr="00272DBB" w14:paraId="1FBE2D0F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ACEDF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145F1BE7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B70212" w:rsidRPr="00272DBB" w14:paraId="555249B2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35E81" w14:textId="77777777" w:rsidR="00B70212" w:rsidRPr="006F2E7C" w:rsidRDefault="00B70212" w:rsidP="00B7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F2E7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0DD74B3" w14:textId="6121009E" w:rsidR="00B70212" w:rsidRPr="006F2E7C" w:rsidRDefault="00B70212" w:rsidP="00B7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AD2B7D8" w14:textId="77777777" w:rsidR="00B70212" w:rsidRPr="006F2E7C" w:rsidRDefault="00B70212" w:rsidP="00B7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0E39184" w14:textId="076FD13E" w:rsidR="00B70212" w:rsidRPr="006F2E7C" w:rsidRDefault="00B70212" w:rsidP="00B7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2564</w:t>
            </w:r>
          </w:p>
        </w:tc>
      </w:tr>
      <w:tr w:rsidR="00F824B1" w:rsidRPr="00272DBB" w14:paraId="63630FC6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21C36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0D6128B3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6F2E7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F824B1" w:rsidRPr="00272DBB" w14:paraId="0A2F8FD8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1A56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A3C354D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2D59F91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8575A4A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824B1" w:rsidRPr="00272DBB" w14:paraId="150999DB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E0578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814A8AD" w14:textId="2B315CC0" w:rsidR="00F824B1" w:rsidRPr="006F2E7C" w:rsidRDefault="0026780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1,561</w:t>
            </w:r>
          </w:p>
        </w:tc>
        <w:tc>
          <w:tcPr>
            <w:tcW w:w="270" w:type="dxa"/>
            <w:shd w:val="clear" w:color="auto" w:fill="auto"/>
          </w:tcPr>
          <w:p w14:paraId="4B97FE1E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0FC95C0" w14:textId="54156B7A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1,350</w:t>
            </w:r>
          </w:p>
        </w:tc>
      </w:tr>
      <w:tr w:rsidR="00F824B1" w:rsidRPr="00272DBB" w14:paraId="07F1E60B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01564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64F5" w14:textId="6E1A4FE5" w:rsidR="00F824B1" w:rsidRPr="006F2E7C" w:rsidRDefault="0026780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1,450</w:t>
            </w:r>
          </w:p>
        </w:tc>
        <w:tc>
          <w:tcPr>
            <w:tcW w:w="270" w:type="dxa"/>
            <w:shd w:val="clear" w:color="auto" w:fill="auto"/>
          </w:tcPr>
          <w:p w14:paraId="052AFDB9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5947" w14:textId="3FD3A155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1,407</w:t>
            </w:r>
          </w:p>
        </w:tc>
      </w:tr>
      <w:tr w:rsidR="00F824B1" w:rsidRPr="00272DBB" w14:paraId="5A7F7DB2" w14:textId="77777777" w:rsidTr="006F2E7C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E107" w14:textId="77777777" w:rsidR="00F824B1" w:rsidRPr="006F2E7C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FA9BF" w14:textId="5036B3E3" w:rsidR="00F824B1" w:rsidRPr="006F2E7C" w:rsidRDefault="006C4A18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3,011</w:t>
            </w:r>
          </w:p>
        </w:tc>
        <w:tc>
          <w:tcPr>
            <w:tcW w:w="270" w:type="dxa"/>
            <w:shd w:val="clear" w:color="auto" w:fill="auto"/>
          </w:tcPr>
          <w:p w14:paraId="74300D47" w14:textId="77777777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A5799" w14:textId="38D575FE" w:rsidR="00F824B1" w:rsidRPr="006F2E7C" w:rsidRDefault="00F824B1" w:rsidP="006F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2E7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2,757</w:t>
            </w:r>
          </w:p>
        </w:tc>
      </w:tr>
    </w:tbl>
    <w:p w14:paraId="42C553CC" w14:textId="77777777" w:rsidR="00F824B1" w:rsidRPr="00961692" w:rsidRDefault="00F824B1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</w:p>
    <w:p w14:paraId="2475F0FA" w14:textId="3CC1C8E1" w:rsidR="00080C75" w:rsidRPr="00961692" w:rsidRDefault="00961692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96169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96169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6579B266" w14:textId="197DF90F" w:rsidR="00BA6BB0" w:rsidRDefault="00BA6BB0" w:rsidP="00BA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984"/>
        <w:gridCol w:w="255"/>
        <w:gridCol w:w="984"/>
        <w:gridCol w:w="255"/>
        <w:gridCol w:w="984"/>
        <w:gridCol w:w="261"/>
        <w:gridCol w:w="984"/>
      </w:tblGrid>
      <w:tr w:rsidR="00B70212" w:rsidRPr="00272DBB" w14:paraId="4B242E91" w14:textId="77777777" w:rsidTr="0000409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E52B9D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C72005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212" w:rsidRPr="00272DBB" w14:paraId="08A3D5F2" w14:textId="77777777" w:rsidTr="00004094">
        <w:trPr>
          <w:trHeight w:val="43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1B46D8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73DE0" w14:textId="77777777" w:rsidR="00B70212" w:rsidRPr="00272DBB" w:rsidRDefault="00B70212" w:rsidP="00DF04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1D763F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54E0763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E12CC" w14:textId="1674227A" w:rsidR="00B70212" w:rsidRPr="00272DBB" w:rsidRDefault="00B70212" w:rsidP="00004094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B70212" w:rsidRPr="00272DBB" w14:paraId="2ED67F2D" w14:textId="77777777" w:rsidTr="0000409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534A32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520E81" w14:textId="535B40D3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503651B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E4AB718" w14:textId="39D9ACB8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35ED7FB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907DDE" w14:textId="7E01624F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A3984A4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BA25CFF" w14:textId="0EB136B5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B70212" w:rsidRPr="00272DBB" w14:paraId="18E6415C" w14:textId="77777777" w:rsidTr="0000409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D9A155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0F3EBA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4A27" w:rsidRPr="00272DBB" w14:paraId="6A93ED1E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2D74" w14:textId="116D66D8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EA9C78" w14:textId="323E3A6D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3,324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981A5EC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C7322A" w14:textId="6A5A31F0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2,856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C5086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9E14C" w14:textId="4EE9B71C" w:rsidR="00334A27" w:rsidRPr="00272DBB" w:rsidRDefault="00334A27" w:rsidP="00345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104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F86D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42F1" w14:textId="40E3619C" w:rsidR="00334A27" w:rsidRPr="00272DBB" w:rsidRDefault="00334A27" w:rsidP="00345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(329)</w:t>
            </w:r>
          </w:p>
        </w:tc>
      </w:tr>
      <w:tr w:rsidR="00334A27" w:rsidRPr="00272DBB" w14:paraId="45565B9C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C825F" w14:textId="3B573569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22549F" w14:textId="18543560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(122)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91536FE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EBA94E" w14:textId="62D58CCE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(115)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4CAF8EB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BC1247" w14:textId="77228AAE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(3)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F1635DD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D33BB" w14:textId="0A233615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334A27" w:rsidRPr="00272DBB" w14:paraId="49AD5DB9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053EE0" w14:textId="35F9227B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49CAA0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2EF3F41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F5A8670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EE4711E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D4849C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F02020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4217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4A27" w:rsidRPr="00272DBB" w14:paraId="50ABD81C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F1553B" w14:textId="44F55698" w:rsidR="00334A27" w:rsidRPr="00272DBB" w:rsidRDefault="00334A27" w:rsidP="00334A2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5F75CD" w14:textId="2C6F66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370A3E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E90E562" w14:textId="30817E70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7BCB9EB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3533A0" w14:textId="48BA9DAD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A0A775E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1F689" w14:textId="07FC5EF3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334A27" w:rsidRPr="00272DBB" w14:paraId="77C86D66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8E8B0D" w14:textId="32B13558" w:rsidR="00334A27" w:rsidRPr="00272DBB" w:rsidRDefault="00334A27" w:rsidP="00334A2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6796C9B" w14:textId="4C93056A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4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B484BF5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F969AB7" w14:textId="0CBCB38E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FBA5ED4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D4F110" w14:textId="435509F2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4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330CB01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8B730" w14:textId="00EBFCFE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34A27" w:rsidRPr="00272DBB" w14:paraId="1ECFA956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F19CE66" w14:textId="79E7DF26" w:rsidR="00334A27" w:rsidRPr="00272DBB" w:rsidRDefault="00334A27" w:rsidP="00334A2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101211" w14:textId="1A8CF3BD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F920F6A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660516" w14:textId="5F1B6FEE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1DE03F1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4A2491" w14:textId="306B7078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(85)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69BDCB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2FCFA" w14:textId="7D2EBB6B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</w:tr>
      <w:tr w:rsidR="00334A27" w:rsidRPr="00272DBB" w14:paraId="26CDCA73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9F3B76" w14:textId="7DB8ADB2" w:rsidR="00334A27" w:rsidRPr="00272DBB" w:rsidRDefault="00334A27" w:rsidP="00DF0496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ซึ่งเป็นไปตาม </w:t>
            </w:r>
            <w:r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Pr="003F69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B37F9D2" w14:textId="77777777" w:rsidR="00334A27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</w:p>
          <w:p w14:paraId="6F0F2BE8" w14:textId="3A3FC366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414528D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D28858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A699D1" w14:textId="34C58630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67A917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EC383C" w14:textId="77777777" w:rsidR="00334A27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3ECE551" w14:textId="680ADAAE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261F5A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4CE08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5F6C419" w14:textId="6050D448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334A27" w:rsidRPr="00272DBB" w14:paraId="592E1420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C44839" w14:textId="77777777" w:rsidR="00334A27" w:rsidRPr="00AE7F1C" w:rsidRDefault="00334A27" w:rsidP="00334A2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  <w:p w14:paraId="06B507C8" w14:textId="1113A8F2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3B320A0" w14:textId="77777777" w:rsidR="00334A27" w:rsidRPr="00334A27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</w:p>
          <w:p w14:paraId="748FCC31" w14:textId="6D77B7FD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B995B93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9251D89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0C662D" w14:textId="0FEACDB1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6B88F69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0C1CF1A" w14:textId="77777777" w:rsidR="00334A27" w:rsidRPr="00334A27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79B2B9CC" w14:textId="29F75698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34A27">
              <w:rPr>
                <w:rFonts w:ascii="Angsana New" w:hAnsi="Angsana New"/>
                <w:sz w:val="30"/>
                <w:szCs w:val="30"/>
              </w:rPr>
              <w:t xml:space="preserve"> 12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88EBCE5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8C2F0" w14:textId="77777777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2B899BE3" w14:textId="43CB6A32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334A27" w:rsidRPr="00272DBB" w14:paraId="6587046D" w14:textId="77777777" w:rsidTr="003259E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70676" w14:textId="77777777" w:rsidR="00334A27" w:rsidRPr="00272DBB" w:rsidRDefault="00334A27" w:rsidP="00334A2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FB9DB" w14:textId="585B9350" w:rsidR="00334A27" w:rsidRPr="00334A27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A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3,206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299C9FE" w14:textId="77777777" w:rsidR="00334A27" w:rsidRPr="00334A27" w:rsidRDefault="00334A27" w:rsidP="00334A27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70164" w14:textId="14B44391" w:rsidR="00334A27" w:rsidRPr="00334A27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A27">
              <w:rPr>
                <w:rFonts w:ascii="Angsana New" w:hAnsi="Angsana New"/>
                <w:b/>
                <w:bCs/>
                <w:sz w:val="30"/>
                <w:szCs w:val="30"/>
              </w:rPr>
              <w:t>2,747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5DA6" w14:textId="77777777" w:rsidR="00334A27" w:rsidRPr="00334A27" w:rsidRDefault="00334A27" w:rsidP="00334A27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6EA11E" w14:textId="387E42E9" w:rsidR="00334A27" w:rsidRPr="00334A27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A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32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7C063" w14:textId="77777777" w:rsidR="00334A27" w:rsidRPr="00272DBB" w:rsidRDefault="00334A27" w:rsidP="003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0C4A31" w14:textId="767E92C1" w:rsidR="00334A27" w:rsidRPr="00272DBB" w:rsidRDefault="00334A27" w:rsidP="003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</w:tr>
    </w:tbl>
    <w:p w14:paraId="07C1C682" w14:textId="77777777" w:rsidR="00B70212" w:rsidRPr="00272DBB" w:rsidRDefault="00B70212" w:rsidP="00B70212">
      <w:r w:rsidRPr="00272DBB">
        <w:br w:type="page"/>
      </w: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984"/>
        <w:gridCol w:w="255"/>
        <w:gridCol w:w="984"/>
        <w:gridCol w:w="255"/>
        <w:gridCol w:w="984"/>
        <w:gridCol w:w="261"/>
        <w:gridCol w:w="984"/>
      </w:tblGrid>
      <w:tr w:rsidR="00B70212" w:rsidRPr="00272DBB" w14:paraId="41778BAF" w14:textId="77777777" w:rsidTr="0000409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E914D6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D124A5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212" w:rsidRPr="00272DBB" w14:paraId="085770DC" w14:textId="77777777" w:rsidTr="0000409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3685D4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8D3E9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A64677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EEA459C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D2740" w14:textId="77777777" w:rsidR="00B70212" w:rsidRPr="00272DBB" w:rsidRDefault="00B70212" w:rsidP="00004094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B70212" w:rsidRPr="00272DBB" w14:paraId="276738E9" w14:textId="77777777" w:rsidTr="0000409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915AA7" w14:textId="77777777" w:rsidR="00B70212" w:rsidRPr="00272DBB" w:rsidRDefault="00B70212" w:rsidP="00B702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72DB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72DB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C4F6B04" w14:textId="7EA16689" w:rsidR="00B70212" w:rsidRPr="00272DBB" w:rsidRDefault="00B70212" w:rsidP="00B7021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DC97B0E" w14:textId="77777777" w:rsidR="00B70212" w:rsidRPr="00272DBB" w:rsidRDefault="00B70212" w:rsidP="00B702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58292A3" w14:textId="1DBC56DD" w:rsidR="00B70212" w:rsidRPr="00272DBB" w:rsidRDefault="00B70212" w:rsidP="00B7021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D406D27" w14:textId="77777777" w:rsidR="00B70212" w:rsidRPr="00272DBB" w:rsidRDefault="00B70212" w:rsidP="00B702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A8476A" w14:textId="590F7C88" w:rsidR="00B70212" w:rsidRPr="00272DBB" w:rsidRDefault="00B70212" w:rsidP="00B7021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C8639C" w14:textId="77777777" w:rsidR="00B70212" w:rsidRPr="00272DBB" w:rsidRDefault="00B70212" w:rsidP="00B7021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FA210B2" w14:textId="480BC61D" w:rsidR="00B70212" w:rsidRPr="00272DBB" w:rsidRDefault="00B70212" w:rsidP="00B7021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B70212" w:rsidRPr="00272DBB" w14:paraId="1859F408" w14:textId="77777777" w:rsidTr="0000409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FEF79F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6E5258" w14:textId="77777777" w:rsidR="00B70212" w:rsidRPr="00272DBB" w:rsidRDefault="00B70212" w:rsidP="000040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2DB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3674" w:rsidRPr="00272DBB" w14:paraId="477102F9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38656" w14:textId="09D9A950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756A43" w14:textId="635028AD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9,642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D7A37B9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4B89491" w14:textId="39844245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8,722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48C9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CECC9" w14:textId="79B23FBB" w:rsidR="00ED3674" w:rsidRPr="00272DBB" w:rsidRDefault="00ED3674" w:rsidP="00345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322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A37A" w14:textId="77777777" w:rsidR="00ED3674" w:rsidRPr="00272DBB" w:rsidRDefault="00ED3674" w:rsidP="00ED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04B98" w14:textId="0E7621CF" w:rsidR="00ED3674" w:rsidRPr="00272DBB" w:rsidRDefault="00ED3674" w:rsidP="00345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(57)</w:t>
            </w:r>
          </w:p>
        </w:tc>
      </w:tr>
      <w:tr w:rsidR="00ED3674" w:rsidRPr="00272DBB" w14:paraId="3F07023F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8BF4EE" w14:textId="20E44C51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5402C91" w14:textId="15356924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(435)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9FABC46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3159E2C" w14:textId="70F744CF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(346)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F61E888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A228E7B" w14:textId="4643E2EB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(50)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AC1062A" w14:textId="77777777" w:rsidR="00ED3674" w:rsidRPr="00272DBB" w:rsidRDefault="00ED3674" w:rsidP="00ED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627EF" w14:textId="269B095A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</w:tr>
      <w:tr w:rsidR="00ED3674" w:rsidRPr="00272DBB" w14:paraId="36831B29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EDFFA2" w14:textId="397F751F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774AE09" w14:textId="77777777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245745A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8D5572" w14:textId="77777777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213CB75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713E90" w14:textId="77777777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7A0C48" w14:textId="77777777" w:rsidR="00ED3674" w:rsidRPr="00272DBB" w:rsidRDefault="00ED3674" w:rsidP="00ED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E446" w14:textId="77777777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674" w:rsidRPr="00272DBB" w14:paraId="7DFBE53B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B5C38B" w14:textId="10F94B4C" w:rsidR="00ED3674" w:rsidRPr="00272DBB" w:rsidRDefault="00ED3674" w:rsidP="00ED367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1B888E" w14:textId="6441B1CF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152A05B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9DE84C5" w14:textId="7EB4B036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8985EDF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87C6622" w14:textId="3565201F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5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766E703" w14:textId="77777777" w:rsidR="00ED3674" w:rsidRPr="00272DBB" w:rsidRDefault="00ED3674" w:rsidP="00ED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954ED" w14:textId="53F62091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D3674" w:rsidRPr="00272DBB" w14:paraId="188B9555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96002B" w14:textId="59DFAC7A" w:rsidR="00ED3674" w:rsidRPr="00272DBB" w:rsidRDefault="00ED3674" w:rsidP="00ED367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C9155A6" w14:textId="0C2F4878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23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E8FADF4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9112BCE" w14:textId="465E25D4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2CA4038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0EA1FF" w14:textId="038E1B6F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23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69A501" w14:textId="77777777" w:rsidR="00ED3674" w:rsidRPr="00272DBB" w:rsidRDefault="00ED3674" w:rsidP="00ED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BEA61" w14:textId="1E085547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ED3674" w:rsidRPr="00272DBB" w14:paraId="59A627AE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ECAEBA" w14:textId="1AC35FAC" w:rsidR="00ED3674" w:rsidRPr="00272DBB" w:rsidRDefault="00ED3674" w:rsidP="00ED367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BF7EF09" w14:textId="09C84D14" w:rsidR="00ED3674" w:rsidRPr="00272DBB" w:rsidRDefault="00ED3674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left" w:pos="590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19A0177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36F9DC" w14:textId="787FFA4B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1C5FA3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F8DCDA7" w14:textId="7DBF2073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(256)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E17468C" w14:textId="77777777" w:rsidR="00ED3674" w:rsidRPr="00272DBB" w:rsidRDefault="00ED3674" w:rsidP="00ED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A629F" w14:textId="127F2172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</w:tr>
      <w:tr w:rsidR="00ED3674" w:rsidRPr="00272DBB" w14:paraId="2121A2BA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F9415D" w14:textId="35521FE1" w:rsidR="00ED3674" w:rsidRPr="00272DBB" w:rsidRDefault="00DF0496" w:rsidP="00DF0496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ซึ่งเป็นไปตาม </w:t>
            </w:r>
            <w:r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Pr="003F69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604538C" w14:textId="77777777" w:rsidR="00E21E2D" w:rsidRDefault="00E21E2D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7D563B" w14:textId="16495310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362006E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CB4EC0" w14:textId="77777777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96D1CD" w14:textId="1A98F511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BFB5667" w14:textId="77777777" w:rsidR="00ED3674" w:rsidRPr="00272DBB" w:rsidRDefault="00ED3674" w:rsidP="00ED36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DC496DE" w14:textId="77777777" w:rsidR="00345E53" w:rsidRDefault="00345E53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55CBBA62" w14:textId="24B3B8C8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92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BA2975" w14:textId="77777777" w:rsidR="00ED3674" w:rsidRPr="00272DBB" w:rsidRDefault="00ED3674" w:rsidP="00ED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30E04" w14:textId="77777777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64F4DF26" w14:textId="1BCD9954" w:rsidR="00ED3674" w:rsidRPr="00272DBB" w:rsidRDefault="00ED3674" w:rsidP="00ED3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769</w:t>
            </w:r>
          </w:p>
        </w:tc>
      </w:tr>
      <w:tr w:rsidR="006D234A" w:rsidRPr="00272DBB" w14:paraId="602F68AA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BCD79E" w14:textId="77777777" w:rsidR="006D234A" w:rsidRPr="00AE7F1C" w:rsidRDefault="006D234A" w:rsidP="006D234A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  <w:p w14:paraId="374F3820" w14:textId="71A87547" w:rsidR="006D234A" w:rsidRPr="00272DBB" w:rsidRDefault="006D234A" w:rsidP="006D234A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171F66" w14:textId="77777777" w:rsidR="006D234A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9F9D4C" w14:textId="7DE4A13D" w:rsidR="006D234A" w:rsidRPr="00272DBB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after="0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2623AC2" w14:textId="77777777" w:rsidR="006D234A" w:rsidRPr="00272DBB" w:rsidRDefault="006D234A" w:rsidP="006D234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FF9F632" w14:textId="77777777" w:rsidR="006D234A" w:rsidRPr="00272DBB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E53D3A" w14:textId="4366CE48" w:rsidR="006D234A" w:rsidRPr="00272DBB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B6A9437" w14:textId="77777777" w:rsidR="006D234A" w:rsidRPr="00272DBB" w:rsidRDefault="006D234A" w:rsidP="006D234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649B05" w14:textId="77777777" w:rsidR="006D234A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4ECDC11" w14:textId="36723B95" w:rsidR="006D234A" w:rsidRPr="00272DBB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3674">
              <w:rPr>
                <w:rFonts w:ascii="Angsana New" w:hAnsi="Angsana New"/>
                <w:sz w:val="30"/>
                <w:szCs w:val="30"/>
              </w:rPr>
              <w:t xml:space="preserve"> 286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C34161" w14:textId="77777777" w:rsidR="006D234A" w:rsidRPr="00272DBB" w:rsidRDefault="006D234A" w:rsidP="006D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33C5C" w14:textId="77777777" w:rsidR="006D234A" w:rsidRPr="00272DBB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3BA9124A" w14:textId="630F8D75" w:rsidR="006D234A" w:rsidRPr="00272DBB" w:rsidRDefault="006D234A" w:rsidP="006D2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72DBB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B21460" w:rsidRPr="00272DBB" w14:paraId="43D9DB37" w14:textId="77777777" w:rsidTr="00033CC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6DAB" w14:textId="77777777" w:rsidR="00B21460" w:rsidRPr="00272DBB" w:rsidRDefault="00B21460" w:rsidP="00B2146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81BE1" w14:textId="5014CD2C" w:rsidR="00B21460" w:rsidRPr="00B21460" w:rsidRDefault="00B21460" w:rsidP="00B2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9,230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A3249A6" w14:textId="77777777" w:rsidR="00B21460" w:rsidRPr="00B21460" w:rsidRDefault="00B21460" w:rsidP="00B21460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04703" w14:textId="49FEBCFA" w:rsidR="00B21460" w:rsidRPr="00B21460" w:rsidRDefault="00B21460" w:rsidP="00B2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60">
              <w:rPr>
                <w:rFonts w:ascii="Angsana New" w:hAnsi="Angsana New"/>
                <w:b/>
                <w:bCs/>
                <w:sz w:val="30"/>
                <w:szCs w:val="30"/>
              </w:rPr>
              <w:t>8,409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1288" w14:textId="77777777" w:rsidR="00B21460" w:rsidRPr="00B21460" w:rsidRDefault="00B21460" w:rsidP="00B21460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60E073" w14:textId="18CA8074" w:rsidR="00B21460" w:rsidRPr="00B21460" w:rsidRDefault="00B21460" w:rsidP="00B2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422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44C3" w14:textId="77777777" w:rsidR="00B21460" w:rsidRPr="00B21460" w:rsidRDefault="00B21460" w:rsidP="00B2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4DD465" w14:textId="093067D1" w:rsidR="00B21460" w:rsidRPr="00B21460" w:rsidRDefault="00B21460" w:rsidP="00B2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</w:tr>
    </w:tbl>
    <w:p w14:paraId="7527C493" w14:textId="77777777" w:rsidR="00204DE8" w:rsidRPr="00B70212" w:rsidRDefault="00204DE8" w:rsidP="00204DE8">
      <w:pPr>
        <w:ind w:left="313" w:firstLine="22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4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810"/>
        <w:gridCol w:w="1255"/>
        <w:gridCol w:w="271"/>
        <w:gridCol w:w="1126"/>
      </w:tblGrid>
      <w:tr w:rsidR="003D7AED" w:rsidRPr="008545D1" w14:paraId="2C6591E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B319718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7E36B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DE98C" w14:textId="3E40E276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D7AED" w:rsidRPr="008545D1" w14:paraId="68DC98D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6415D00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99A7A3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DB80" w14:textId="2D319AB2" w:rsidR="003D7AED" w:rsidRPr="008545D1" w:rsidRDefault="00EC480A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19BAF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E6EC7" w14:textId="0F15FE52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D7AED" w:rsidRPr="008545D1" w14:paraId="42A106CB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AD2BF3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7BB62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8152B" w14:textId="78B60EF9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0D70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2187" w14:textId="145CBF41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D7AED" w:rsidRPr="008545D1" w14:paraId="5C495398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8E6FEA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683981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2C701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3AC8" w:rsidRPr="008545D1" w14:paraId="172DB1A0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418CD15" w14:textId="7D5F3A34" w:rsidR="00983AC8" w:rsidRPr="008545D1" w:rsidRDefault="00983AC8" w:rsidP="00983AC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05075" w14:textId="77777777" w:rsidR="00983AC8" w:rsidRPr="008545D1" w:rsidRDefault="00983AC8" w:rsidP="00983AC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39B6A53" w14:textId="77777777" w:rsidR="00983AC8" w:rsidRPr="008545D1" w:rsidRDefault="00983AC8" w:rsidP="00983A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4AD97B" w14:textId="77777777" w:rsidR="00983AC8" w:rsidRPr="008545D1" w:rsidRDefault="00983AC8" w:rsidP="00983AC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1E8609AB" w14:textId="77777777" w:rsidR="00983AC8" w:rsidRPr="008545D1" w:rsidRDefault="00983AC8" w:rsidP="00983A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3674" w:rsidRPr="008545D1" w14:paraId="43D2F2C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040C0F" w14:textId="08E12FB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4F797B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8F46250" w14:textId="0FFC63E3" w:rsidR="00ED3674" w:rsidRPr="006F2DA5" w:rsidRDefault="00BA5488" w:rsidP="00F62C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10,48</w:t>
            </w:r>
            <w:r w:rsidR="004B06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26C6FDA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50BE166" w14:textId="7BC5E511" w:rsidR="00ED3674" w:rsidRPr="008545D1" w:rsidRDefault="00ED3674" w:rsidP="00ED36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10,726</w:t>
            </w:r>
          </w:p>
        </w:tc>
      </w:tr>
      <w:tr w:rsidR="00ED3674" w:rsidRPr="008545D1" w14:paraId="17BDFC68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88547" w14:textId="39D3B0AA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DDA51F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D14762B" w14:textId="2994D5EF" w:rsidR="00ED3674" w:rsidRPr="006F2DA5" w:rsidRDefault="00ED3674" w:rsidP="00F62C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F2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3,070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063CA4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1B514482" w14:textId="61264D8E" w:rsidR="00ED3674" w:rsidRPr="008545D1" w:rsidRDefault="00ED3674" w:rsidP="00ED36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3,144</w:t>
            </w:r>
          </w:p>
        </w:tc>
      </w:tr>
      <w:tr w:rsidR="00ED3674" w:rsidRPr="008545D1" w14:paraId="65E1E0CD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88D8B4" w14:textId="270307B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EE50B4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ABEAA" w14:textId="5BF97E71" w:rsidR="00ED3674" w:rsidRPr="006F2DA5" w:rsidRDefault="006F2DA5" w:rsidP="00F62C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</w:t>
            </w:r>
            <w:r w:rsidR="008962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915F37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AA8F" w14:textId="0906D141" w:rsidR="00ED3674" w:rsidRPr="008545D1" w:rsidRDefault="00ED3674" w:rsidP="00ED36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ED3674" w:rsidRPr="008545D1" w14:paraId="5775887C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57A02CC" w14:textId="06BBCA38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CA1C48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BDDA1" w14:textId="42657EAB" w:rsidR="00ED3674" w:rsidRPr="006F2DA5" w:rsidRDefault="00ED3674" w:rsidP="00F62C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2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14,97</w:t>
            </w:r>
            <w:r w:rsidR="008962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6263C6" w14:textId="77777777" w:rsidR="00ED3674" w:rsidRPr="00ED3674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A6730" w14:textId="5687544D" w:rsidR="00ED3674" w:rsidRPr="008545D1" w:rsidRDefault="00ED3674" w:rsidP="00ED36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15,072</w:t>
            </w:r>
          </w:p>
        </w:tc>
      </w:tr>
      <w:tr w:rsidR="00ED3674" w:rsidRPr="008545D1" w14:paraId="12C7308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01D430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3618CC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1F80B" w14:textId="286BCBB9" w:rsidR="00ED3674" w:rsidRPr="006F2DA5" w:rsidRDefault="00ED3674" w:rsidP="00ED36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757EBC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BC9BD" w14:textId="77777777" w:rsidR="00ED3674" w:rsidRPr="008545D1" w:rsidRDefault="00ED3674" w:rsidP="00ED367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D3674" w:rsidRPr="008545D1" w14:paraId="3F3A6580" w14:textId="77777777" w:rsidTr="00AC6751">
        <w:trPr>
          <w:trHeight w:val="7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9D6ED9" w14:textId="36F89D48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B289CB" w14:textId="77777777" w:rsidR="00ED3674" w:rsidRPr="008545D1" w:rsidRDefault="00ED3674" w:rsidP="00ED367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5D2076" w14:textId="38287331" w:rsidR="00ED3674" w:rsidRPr="006F2DA5" w:rsidRDefault="00ED3674" w:rsidP="00F62C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2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B3487A" w14:textId="77777777" w:rsidR="00ED3674" w:rsidRPr="00ED3674" w:rsidRDefault="00ED3674" w:rsidP="00ED367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F042AA" w14:textId="16A8AC1E" w:rsidR="00ED3674" w:rsidRPr="008545D1" w:rsidRDefault="00ED3674" w:rsidP="00ED36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</w:tr>
    </w:tbl>
    <w:p w14:paraId="77F26756" w14:textId="1E6C6D0D" w:rsidR="003E0C53" w:rsidRPr="00010463" w:rsidRDefault="003E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7BDEACA2" w14:textId="77777777" w:rsidR="00EC480A" w:rsidRDefault="00EC4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4CF171" w14:textId="6D3741A8" w:rsidR="00F471B3" w:rsidRPr="00EF2216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22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EF221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50EA" w:rsidRPr="00EF221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AE0279E" w14:textId="77777777" w:rsidR="003E0C53" w:rsidRPr="00EF2216" w:rsidRDefault="003E0C5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color w:val="0000CC"/>
          <w:sz w:val="30"/>
          <w:szCs w:val="30"/>
          <w:cs/>
        </w:rPr>
      </w:pPr>
    </w:p>
    <w:p w14:paraId="2BCD69FB" w14:textId="78907ED3" w:rsidR="00E225E7" w:rsidRPr="00EF2216" w:rsidRDefault="00F471B3" w:rsidP="0046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EF2216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737252" w:rsidRPr="00EF2216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EF2216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="00737252" w:rsidRPr="00EF2216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EF2216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4B27E79" w14:textId="77777777" w:rsidR="003E0C53" w:rsidRPr="00EF2216" w:rsidRDefault="003E0C53" w:rsidP="0046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3C2F287" w14:textId="3270D24E" w:rsidR="00592ED8" w:rsidRPr="00EF2216" w:rsidRDefault="00592ED8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221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EF2216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334666FF" w14:textId="3580EF61" w:rsidR="00EC480A" w:rsidRPr="00EF2216" w:rsidRDefault="00EC480A" w:rsidP="00BA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2216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</w:t>
      </w:r>
      <w:r w:rsidRPr="009431B4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9431B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431B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431B4">
        <w:rPr>
          <w:rFonts w:asciiTheme="majorBidi" w:hAnsiTheme="majorBidi" w:cstheme="majorBidi"/>
          <w:sz w:val="30"/>
          <w:szCs w:val="30"/>
        </w:rPr>
        <w:t xml:space="preserve">30 </w:t>
      </w:r>
      <w:r w:rsidRPr="009431B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9431B4">
        <w:rPr>
          <w:rFonts w:asciiTheme="majorBidi" w:hAnsiTheme="majorBidi" w:cstheme="majorBidi"/>
          <w:sz w:val="30"/>
          <w:szCs w:val="30"/>
        </w:rPr>
        <w:t>256</w:t>
      </w:r>
      <w:r w:rsidR="00F70F6F" w:rsidRPr="009431B4">
        <w:rPr>
          <w:rFonts w:asciiTheme="majorBidi" w:hAnsiTheme="majorBidi" w:cstheme="majorBidi" w:hint="cs"/>
          <w:sz w:val="30"/>
          <w:szCs w:val="30"/>
          <w:cs/>
        </w:rPr>
        <w:t>5</w:t>
      </w:r>
      <w:r w:rsidRPr="009431B4">
        <w:rPr>
          <w:rFonts w:asciiTheme="majorBidi" w:hAnsiTheme="majorBidi" w:cstheme="majorBidi"/>
          <w:sz w:val="30"/>
          <w:szCs w:val="30"/>
        </w:rPr>
        <w:t xml:space="preserve"> </w:t>
      </w:r>
      <w:r w:rsidRPr="009431B4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C83C58" w:rsidRPr="009431B4">
        <w:rPr>
          <w:rFonts w:asciiTheme="majorBidi" w:hAnsiTheme="majorBidi" w:cstheme="majorBidi"/>
          <w:sz w:val="30"/>
          <w:szCs w:val="30"/>
        </w:rPr>
        <w:t>2</w:t>
      </w:r>
      <w:r w:rsidR="003F1EC0" w:rsidRPr="009431B4">
        <w:rPr>
          <w:rFonts w:asciiTheme="majorBidi" w:hAnsiTheme="majorBidi" w:cstheme="majorBidi"/>
          <w:sz w:val="30"/>
          <w:szCs w:val="30"/>
        </w:rPr>
        <w:t>3</w:t>
      </w:r>
      <w:r w:rsidR="00C83C58" w:rsidRPr="009431B4">
        <w:rPr>
          <w:rFonts w:asciiTheme="majorBidi" w:hAnsiTheme="majorBidi" w:cstheme="majorBidi"/>
          <w:sz w:val="30"/>
          <w:szCs w:val="30"/>
        </w:rPr>
        <w:t xml:space="preserve"> </w:t>
      </w:r>
      <w:r w:rsidRPr="009431B4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3F1EC0" w:rsidRPr="009431B4">
        <w:rPr>
          <w:rFonts w:asciiTheme="majorBidi" w:hAnsiTheme="majorBidi" w:cstheme="majorBidi"/>
          <w:sz w:val="30"/>
          <w:szCs w:val="30"/>
        </w:rPr>
        <w:t>2</w:t>
      </w:r>
      <w:r w:rsidRPr="009431B4">
        <w:rPr>
          <w:rFonts w:asciiTheme="majorBidi" w:hAnsiTheme="majorBidi" w:cstheme="majorBidi"/>
          <w:sz w:val="30"/>
          <w:szCs w:val="30"/>
        </w:rPr>
        <w:t xml:space="preserve"> </w:t>
      </w:r>
      <w:r w:rsidRPr="009431B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431B4">
        <w:rPr>
          <w:rFonts w:asciiTheme="majorBidi" w:hAnsiTheme="majorBidi" w:cstheme="majorBidi"/>
          <w:sz w:val="30"/>
          <w:szCs w:val="30"/>
        </w:rPr>
        <w:t xml:space="preserve"> </w:t>
      </w:r>
      <w:r w:rsidRPr="009431B4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</w:t>
      </w:r>
      <w:r w:rsidR="00DF0496" w:rsidRPr="009431B4">
        <w:rPr>
          <w:rFonts w:asciiTheme="majorBidi" w:hAnsiTheme="majorBidi" w:cstheme="majorBidi" w:hint="cs"/>
          <w:sz w:val="30"/>
          <w:szCs w:val="30"/>
          <w:cs/>
        </w:rPr>
        <w:t>มากกว่า</w:t>
      </w:r>
      <w:r w:rsidR="00DF0496" w:rsidRPr="009431B4">
        <w:rPr>
          <w:rFonts w:asciiTheme="majorBidi" w:hAnsiTheme="majorBidi" w:cstheme="majorBidi"/>
          <w:sz w:val="30"/>
          <w:szCs w:val="30"/>
        </w:rPr>
        <w:t>/</w:t>
      </w:r>
      <w:r w:rsidRPr="009431B4">
        <w:rPr>
          <w:rFonts w:asciiTheme="majorBidi" w:hAnsiTheme="majorBidi" w:cstheme="majorBidi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</w:t>
      </w:r>
      <w:r w:rsidRPr="00EF2216">
        <w:rPr>
          <w:rFonts w:asciiTheme="majorBidi" w:hAnsiTheme="majorBidi" w:cstheme="majorBidi"/>
          <w:sz w:val="30"/>
          <w:szCs w:val="30"/>
          <w:cs/>
        </w:rPr>
        <w:t>สุทธิตามบัญชีสำหรับงวดเนื่องจาก</w:t>
      </w:r>
    </w:p>
    <w:p w14:paraId="0EA934E3" w14:textId="35AC985F" w:rsidR="00592ED8" w:rsidRPr="00EF2216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2216">
        <w:rPr>
          <w:rFonts w:asciiTheme="majorBidi" w:hAnsiTheme="majorBidi" w:cstheme="majorBidi"/>
          <w:sz w:val="30"/>
          <w:szCs w:val="30"/>
          <w:cs/>
        </w:rPr>
        <w:t>(ก)</w:t>
      </w:r>
      <w:r w:rsidRPr="00EF2216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EB492C" w:rsidRPr="00EF2216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EF2216">
        <w:rPr>
          <w:rFonts w:asciiTheme="majorBidi" w:hAnsiTheme="majorBidi" w:cstheme="majorBidi"/>
          <w:sz w:val="30"/>
          <w:szCs w:val="30"/>
          <w:cs/>
        </w:rPr>
        <w:t>มีขาดทุนทางภาษียกมาจาก</w:t>
      </w:r>
      <w:r w:rsidR="00953FC5" w:rsidRPr="00EF2216">
        <w:rPr>
          <w:rFonts w:asciiTheme="majorBidi" w:hAnsiTheme="majorBidi" w:cstheme="majorBidi"/>
          <w:sz w:val="30"/>
          <w:szCs w:val="30"/>
          <w:cs/>
        </w:rPr>
        <w:t>งวด</w:t>
      </w:r>
      <w:r w:rsidRPr="00EF2216">
        <w:rPr>
          <w:rFonts w:asciiTheme="majorBidi" w:hAnsiTheme="majorBidi" w:cstheme="majorBidi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EF2216">
        <w:rPr>
          <w:rFonts w:asciiTheme="majorBidi" w:hAnsiTheme="majorBidi" w:cstheme="majorBidi"/>
          <w:sz w:val="30"/>
          <w:szCs w:val="30"/>
          <w:cs/>
        </w:rPr>
        <w:t>งวด</w:t>
      </w:r>
      <w:r w:rsidRPr="00EF2216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2426E302" w14:textId="733E155D" w:rsidR="00592ED8" w:rsidRPr="00EF2216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2216">
        <w:rPr>
          <w:rFonts w:asciiTheme="majorBidi" w:hAnsiTheme="majorBidi" w:cstheme="majorBidi"/>
          <w:sz w:val="30"/>
          <w:szCs w:val="30"/>
          <w:cs/>
        </w:rPr>
        <w:t>(ข)</w:t>
      </w:r>
      <w:r w:rsidRPr="00EF2216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</w:t>
      </w:r>
      <w:r w:rsidR="00FA5494" w:rsidRPr="00EF2216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EF2216">
        <w:rPr>
          <w:rFonts w:asciiTheme="majorBidi" w:hAnsiTheme="majorBidi" w:cstheme="majorBidi"/>
          <w:sz w:val="30"/>
          <w:szCs w:val="30"/>
          <w:cs/>
        </w:rPr>
        <w:t>และสำรองต่างๆ</w:t>
      </w:r>
    </w:p>
    <w:p w14:paraId="5775F7CE" w14:textId="69A2CB73" w:rsidR="00592ED8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2216">
        <w:rPr>
          <w:rFonts w:asciiTheme="majorBidi" w:hAnsiTheme="majorBidi" w:cstheme="majorBidi"/>
          <w:sz w:val="30"/>
          <w:szCs w:val="30"/>
          <w:cs/>
        </w:rPr>
        <w:t>(ค)</w:t>
      </w:r>
      <w:r w:rsidRPr="00EF2216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</w:t>
      </w:r>
      <w:r w:rsidR="00EB492C" w:rsidRPr="00EF2216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EF2216">
        <w:rPr>
          <w:rFonts w:asciiTheme="majorBidi" w:hAnsiTheme="majorBidi" w:cstheme="majorBidi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EF2216">
        <w:rPr>
          <w:rFonts w:asciiTheme="majorBidi" w:hAnsiTheme="majorBidi" w:cstheme="majorBidi"/>
          <w:sz w:val="30"/>
          <w:szCs w:val="30"/>
          <w:cs/>
        </w:rPr>
        <w:t>ๆ</w:t>
      </w:r>
      <w:r w:rsidRPr="00EF2216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2563D9B7" w14:textId="77777777" w:rsidR="00983AC8" w:rsidRPr="00EF2216" w:rsidRDefault="00983AC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061CE" w14:textId="77777777" w:rsidR="00983AC8" w:rsidRDefault="00983AC8" w:rsidP="00983AC8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6FC5100C" w14:textId="77777777" w:rsidR="00983AC8" w:rsidRPr="000B0666" w:rsidRDefault="00983AC8" w:rsidP="00983AC8">
      <w:pPr>
        <w:rPr>
          <w:sz w:val="30"/>
          <w:szCs w:val="30"/>
          <w:lang w:val="th-TH"/>
        </w:rPr>
      </w:pPr>
    </w:p>
    <w:p w14:paraId="760591FE" w14:textId="110B0D5F" w:rsidR="00983AC8" w:rsidRPr="00F26AAE" w:rsidRDefault="00983AC8" w:rsidP="00983AC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271A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3F6926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</w:t>
      </w:r>
      <w:r w:rsidR="00AF5769">
        <w:rPr>
          <w:rFonts w:asciiTheme="majorBidi" w:hAnsiTheme="majorBidi" w:cstheme="majorBidi"/>
          <w:sz w:val="30"/>
          <w:szCs w:val="30"/>
          <w:cs/>
        </w:rPr>
        <w:br/>
      </w:r>
      <w:r w:rsidRPr="0067271A">
        <w:rPr>
          <w:rFonts w:asciiTheme="majorBidi" w:hAnsiTheme="majorBidi" w:cstheme="majorBidi" w:hint="cs"/>
          <w:sz w:val="30"/>
          <w:szCs w:val="30"/>
          <w:cs/>
        </w:rPr>
        <w:t>ปั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ผลในอัตราหุ้นละ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>
        <w:rPr>
          <w:rFonts w:asciiTheme="majorBidi" w:hAnsiTheme="majorBidi" w:cstheme="majorBidi"/>
          <w:sz w:val="30"/>
          <w:szCs w:val="30"/>
          <w:lang w:bidi="th-TH"/>
        </w:rPr>
        <w:t>.</w:t>
      </w:r>
      <w:r w:rsidRPr="003F6926">
        <w:rPr>
          <w:rFonts w:asciiTheme="majorBidi" w:hAnsiTheme="majorBidi" w:cstheme="majorBidi"/>
          <w:sz w:val="30"/>
          <w:szCs w:val="30"/>
          <w:lang w:val="en-US" w:bidi="th-TH"/>
        </w:rPr>
        <w:t>07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cstheme="majorBidi"/>
          <w:sz w:val="30"/>
          <w:szCs w:val="30"/>
          <w:lang w:val="en-US" w:bidi="th-TH"/>
        </w:rPr>
        <w:t>158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> </w:t>
      </w:r>
    </w:p>
    <w:p w14:paraId="480A9234" w14:textId="77777777" w:rsidR="00DE18CB" w:rsidRPr="00983AC8" w:rsidRDefault="00DE18CB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92BBE4" w14:textId="73112B7C" w:rsidR="00580AE7" w:rsidRPr="00EF2216" w:rsidRDefault="00580A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221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EF2216" w:rsidRDefault="007B28EE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9EA16F2" w14:textId="77777777" w:rsidR="00580AE7" w:rsidRPr="00EF2216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EF221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EF2216" w:rsidRDefault="00580AE7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86BBE82" w14:textId="40AE317A" w:rsidR="00C92C3C" w:rsidRPr="00EF2216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F221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010463" w:rsidRPr="00EF221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F221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E3516A" w:rsidRPr="00EF2216">
        <w:rPr>
          <w:rFonts w:asciiTheme="majorBidi" w:hAnsiTheme="majorBidi" w:cstheme="majorBidi" w:hint="cs"/>
          <w:sz w:val="30"/>
          <w:szCs w:val="30"/>
          <w:cs/>
          <w:lang w:bidi="th-TH"/>
        </w:rPr>
        <w:t>บางรายการ</w:t>
      </w:r>
      <w:r w:rsidRPr="00EF2216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475798" w:rsidRPr="00EF2216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EF221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EF2216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662692" w14:textId="77777777" w:rsidR="004A4EE7" w:rsidRPr="00EF2216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A4EE7" w:rsidRPr="00EF2216" w:rsidSect="002B21A9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26CBE17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781560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ED9061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92E1D" w:rsidRPr="00272DBB" w14:paraId="1A2F5C4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94AF9F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1226577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9B661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7A75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3395208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F33C2D" w14:textId="25278F86" w:rsidR="00C92E1D" w:rsidRPr="00272DBB" w:rsidRDefault="00A146A3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D1B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FD1B2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3D7AE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D7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7F5848E9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F2062E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41682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0668D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AAE34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BDA9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F018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8B02C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F702A8" w14:textId="15354403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52DC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5ED2B" w14:textId="559BE22E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08841D7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652D049" w14:textId="11EBA284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20D720A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DCA43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6D6C2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0EDF78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9FF06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83C58" w:rsidRPr="00272DBB" w14:paraId="4F998CC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7F7ABE8" w14:textId="52E045CE" w:rsidR="00C83C58" w:rsidRPr="00272DBB" w:rsidRDefault="00C83C58" w:rsidP="00C83C5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38AD88B" w14:textId="53745A49" w:rsidR="00C83C58" w:rsidRPr="00272DBB" w:rsidRDefault="00C83C58" w:rsidP="00C83C5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230AD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932312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4192D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96D127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E29E1C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D862F3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8E8C2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E62435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7D4E8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F7EFA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72D97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DCBB91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48EFA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BDFCD6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C58" w:rsidRPr="00272DBB" w14:paraId="0CD4EA6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0BADC5A" w14:textId="15CD55A1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2BA440AA" w14:textId="4B78CE1E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75176AC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42982C" w14:textId="33D9F42A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4BB34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01EB766" w14:textId="04CC7CBC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E811F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5C5D87" w14:textId="7274C593" w:rsidR="00C83C58" w:rsidRPr="00272DBB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CC0A8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F7EB36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74BF7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F1F0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3484C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B969B9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99715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C5AEEE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C58" w:rsidRPr="00272DBB" w14:paraId="40288FE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F315AB1" w14:textId="10058319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3711A03" w14:textId="3E83046D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FF932C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BBDCDA8" w14:textId="434DA8FB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9B98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68EFE8" w14:textId="72F2900C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843B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C88161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847DE" w14:textId="7C1CA784" w:rsidR="00C83C58" w:rsidRPr="00272DBB" w:rsidRDefault="00C83C58" w:rsidP="008D3A3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843B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</w:tcPr>
          <w:p w14:paraId="298A037D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4A535" w14:textId="1BB86D9C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2B11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C02967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125CB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139A4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11DB0E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D4BFA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C58" w:rsidRPr="00272DBB" w14:paraId="2F6E1C8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24B7AD" w14:textId="5FF70E71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EA75B3C" w14:textId="26481A02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5640283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C11CDB" w14:textId="600E7916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CB90D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D40A1B" w14:textId="4A7405C7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947450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1E58" w14:textId="6A9E0007" w:rsidR="00C83C58" w:rsidRPr="00272DBB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BE46B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6BD87" w14:textId="1A91E8D5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1CA05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4003D2" w14:textId="7538AEAC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F7F9C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F41F0" w14:textId="27369D2E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E016BDB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79377F7" w14:textId="74882D16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C58" w:rsidRPr="00272DBB" w14:paraId="37AAC1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E49C3DC" w14:textId="128A70C9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EB8DB6" w14:textId="6A6649B2" w:rsidR="00C83C58" w:rsidRPr="00272DBB" w:rsidRDefault="00C83C58" w:rsidP="008D3A3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0DA8613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FA5B274" w14:textId="65A88C43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2BBC635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AFD6B0" w14:textId="11F35C94" w:rsidR="00C83C58" w:rsidRPr="00272DBB" w:rsidRDefault="00C83C58" w:rsidP="00C83C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0C4E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00FB87" w14:textId="2D488DF0" w:rsidR="00C83C58" w:rsidRPr="00C83C58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471 </w:t>
            </w:r>
          </w:p>
        </w:tc>
        <w:tc>
          <w:tcPr>
            <w:tcW w:w="270" w:type="dxa"/>
          </w:tcPr>
          <w:p w14:paraId="1FBE592A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F621E" w14:textId="0C277AC6" w:rsidR="00C83C58" w:rsidRPr="00272DBB" w:rsidRDefault="00C83C58" w:rsidP="00C83C5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140C2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2827E" w14:textId="228D43A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471</w:t>
            </w:r>
          </w:p>
        </w:tc>
        <w:tc>
          <w:tcPr>
            <w:tcW w:w="270" w:type="dxa"/>
          </w:tcPr>
          <w:p w14:paraId="12F4E535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9D607" w14:textId="1D5CD3ED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64B817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F71344" w14:textId="17E8A2CA" w:rsidR="00C83C58" w:rsidRPr="00C83C58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471 </w:t>
            </w:r>
          </w:p>
        </w:tc>
      </w:tr>
      <w:tr w:rsidR="00C83C58" w:rsidRPr="00272DBB" w14:paraId="468168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CBD66D8" w14:textId="2A9DB7D9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91F32C0" w14:textId="21273F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EAD820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8721E84" w14:textId="01128497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7420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096E17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D154C7" w14:textId="3DCA6ED6" w:rsidR="00C83C58" w:rsidRPr="00272DBB" w:rsidRDefault="00C83C58" w:rsidP="00C83C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E29D8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7E4E2" w14:textId="67DA6697" w:rsidR="00C83C58" w:rsidRPr="00C83C58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8</w:t>
            </w:r>
            <w:r w:rsidR="007420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6E64B2C1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A823D" w14:textId="359B2896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7420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1D315D6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964A6" w14:textId="43574945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96E6BD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1E8E25" w14:textId="29016FC9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E3FDEBB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09C1B" w14:textId="2EF2AF60" w:rsidR="00C83C58" w:rsidRPr="00C83C58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8</w:t>
            </w:r>
            <w:r w:rsidR="007420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C83C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83C58" w:rsidRPr="00272DBB" w14:paraId="7EDFE7F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D8206C1" w14:textId="3E928EC0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049FBE5" w14:textId="237CB550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15BAE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936F3BC" w14:textId="34DD290D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13EC0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8412237" w14:textId="0040111D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CA8959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03EE5A" w14:textId="3A5594F3" w:rsidR="00C83C58" w:rsidRPr="00C83C58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FDBD66D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BDE45E" w14:textId="3642C392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EE302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879D1F" w14:textId="3E4D4AFE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35620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2BD560" w14:textId="46D040A8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A5C1AD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D040926" w14:textId="39532C1E" w:rsidR="00C83C58" w:rsidRPr="00C83C58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83C58" w:rsidRPr="00272DBB" w14:paraId="0F12FCB5" w14:textId="77777777" w:rsidTr="00C83C58">
        <w:trPr>
          <w:trHeight w:val="144"/>
        </w:trPr>
        <w:tc>
          <w:tcPr>
            <w:tcW w:w="3240" w:type="dxa"/>
            <w:shd w:val="clear" w:color="auto" w:fill="auto"/>
          </w:tcPr>
          <w:p w14:paraId="6ED21364" w14:textId="6BAFBFF1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C3ED380" w14:textId="104A2C29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485D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EF5ED" w14:textId="2156C8AC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D4BC1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100FF7" w14:textId="27D52A8C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1241634E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8B6260" w14:textId="0A83AFDE" w:rsidR="00C83C58" w:rsidRPr="00C83C58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34 </w:t>
            </w:r>
          </w:p>
        </w:tc>
        <w:tc>
          <w:tcPr>
            <w:tcW w:w="270" w:type="dxa"/>
          </w:tcPr>
          <w:p w14:paraId="0B4A022D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23138" w14:textId="082EBEAB" w:rsidR="00C83C58" w:rsidRPr="00272DBB" w:rsidRDefault="00C83C58" w:rsidP="00C83C5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670603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E84AC" w14:textId="5A77A773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6F147D51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188D88" w14:textId="657587A9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FA4CAF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5CAAD8" w14:textId="5188C2D6" w:rsidR="00C83C58" w:rsidRPr="00C83C58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34 </w:t>
            </w:r>
          </w:p>
        </w:tc>
      </w:tr>
      <w:tr w:rsidR="00C83C58" w:rsidRPr="00272DBB" w14:paraId="54415252" w14:textId="77777777" w:rsidTr="00C83C58">
        <w:trPr>
          <w:trHeight w:val="144"/>
        </w:trPr>
        <w:tc>
          <w:tcPr>
            <w:tcW w:w="3240" w:type="dxa"/>
            <w:shd w:val="clear" w:color="auto" w:fill="auto"/>
          </w:tcPr>
          <w:p w14:paraId="6675763B" w14:textId="60269D58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345A467" w14:textId="74511673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61C0DDA1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F035E01" w14:textId="0A5FC063" w:rsidR="00C83C58" w:rsidRPr="00272DBB" w:rsidRDefault="00C83C58" w:rsidP="00C83C5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A1125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B0AEE6" w14:textId="1F3FF2C9" w:rsidR="00C83C58" w:rsidRPr="00272DBB" w:rsidRDefault="00C83C58" w:rsidP="00C83C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2B481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437196" w14:textId="78FE8A99" w:rsidR="00C83C58" w:rsidRPr="00C83C58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305 </w:t>
            </w:r>
          </w:p>
        </w:tc>
        <w:tc>
          <w:tcPr>
            <w:tcW w:w="270" w:type="dxa"/>
          </w:tcPr>
          <w:p w14:paraId="4C694E39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ACC86" w14:textId="499B68F0" w:rsidR="00C83C58" w:rsidRPr="00272DBB" w:rsidRDefault="00C83C58" w:rsidP="00C83C5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B53F7F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51A6B5" w14:textId="5A7129A5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7530BE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DBAB55" w14:textId="30FADFBE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7B48D290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C2D3BA" w14:textId="60E7E02B" w:rsidR="00C83C58" w:rsidRPr="00C83C58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305 </w:t>
            </w:r>
          </w:p>
        </w:tc>
      </w:tr>
      <w:tr w:rsidR="00C83C58" w:rsidRPr="00272DBB" w14:paraId="1BF0E358" w14:textId="77777777" w:rsidTr="00C83C58">
        <w:trPr>
          <w:trHeight w:val="144"/>
        </w:trPr>
        <w:tc>
          <w:tcPr>
            <w:tcW w:w="3240" w:type="dxa"/>
            <w:shd w:val="clear" w:color="auto" w:fill="auto"/>
          </w:tcPr>
          <w:p w14:paraId="6A053239" w14:textId="3CE7355C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464B009" w14:textId="4F50E00A" w:rsidR="00C83C58" w:rsidRPr="003F6926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5C248BA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6CB9ED" w14:textId="760756DD" w:rsidR="00C83C58" w:rsidRPr="003F6926" w:rsidRDefault="00C83C58" w:rsidP="00E21E2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256EF9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1F10EF" w14:textId="129C5047" w:rsidR="00C83C58" w:rsidRPr="003F6926" w:rsidRDefault="00C83C58" w:rsidP="00E21E2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D98FCC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6E38F6" w14:textId="5817FD33" w:rsidR="00C83C58" w:rsidRPr="00C83C58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13 </w:t>
            </w:r>
          </w:p>
        </w:tc>
        <w:tc>
          <w:tcPr>
            <w:tcW w:w="270" w:type="dxa"/>
          </w:tcPr>
          <w:p w14:paraId="608C038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6FD590" w14:textId="1E4F07D8" w:rsidR="00C83C58" w:rsidRPr="00272DBB" w:rsidRDefault="00C83C58" w:rsidP="00E21E2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60E3C2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0E596E" w14:textId="3BEAEEAA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4897D2B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3BAE8" w14:textId="08E8FA9B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76196B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4B9EE1E" w14:textId="35C872FF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3C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13 </w:t>
            </w:r>
          </w:p>
        </w:tc>
      </w:tr>
      <w:tr w:rsidR="00C83C58" w:rsidRPr="00272DBB" w14:paraId="431AED2F" w14:textId="77777777" w:rsidTr="00C83C58">
        <w:trPr>
          <w:trHeight w:val="144"/>
        </w:trPr>
        <w:tc>
          <w:tcPr>
            <w:tcW w:w="3240" w:type="dxa"/>
            <w:shd w:val="clear" w:color="auto" w:fill="auto"/>
          </w:tcPr>
          <w:p w14:paraId="69000621" w14:textId="19D33C59" w:rsidR="00C83C58" w:rsidRPr="00272DBB" w:rsidRDefault="00C83C58" w:rsidP="00C83C5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F800DF" w14:textId="151B7780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05463F89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01A0C" w14:textId="621C47C2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7420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65F42FCD" w14:textId="77777777" w:rsidR="00C83C58" w:rsidRPr="00272DBB" w:rsidRDefault="00C83C58" w:rsidP="00C83C5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A59C" w14:textId="04958CCE" w:rsidR="00C83C58" w:rsidRPr="00272DBB" w:rsidRDefault="00C83C58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</w:t>
            </w:r>
            <w:r w:rsidR="00843B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103F37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1040" w14:textId="66F84963" w:rsidR="00C83C58" w:rsidRPr="00C83C58" w:rsidRDefault="00C83C58" w:rsidP="00C83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3C5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96</w:t>
            </w:r>
            <w:r w:rsidR="00843BB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270" w:type="dxa"/>
          </w:tcPr>
          <w:p w14:paraId="28BA36FA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D27D" w14:textId="2F529B9A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26CBB2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612DAE" w14:textId="709F6E2D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2220AA" w14:textId="77777777" w:rsidR="00C83C58" w:rsidRPr="00272DBB" w:rsidRDefault="00C83C58" w:rsidP="00C83C5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BD2EE" w14:textId="401B4128" w:rsidR="00C83C58" w:rsidRPr="00272DBB" w:rsidRDefault="00C83C58" w:rsidP="00C83C5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E7BEA4" w14:textId="77777777" w:rsidR="00C83C58" w:rsidRPr="00272DBB" w:rsidRDefault="00C83C58" w:rsidP="00C83C5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896CAC" w14:textId="404C09A8" w:rsidR="00C83C58" w:rsidRPr="00272DBB" w:rsidRDefault="00C83C58" w:rsidP="00C83C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C061B" w:rsidRPr="00272DBB" w14:paraId="3F66AB03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7B09F0B9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764E271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44FDEFF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72A9D3B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DE8394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6A7F82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AA87A7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22DAF2" w14:textId="77777777" w:rsidR="006C061B" w:rsidRPr="00C83C58" w:rsidRDefault="006C061B" w:rsidP="00C83C5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036687C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2530630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210834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C445F2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04023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2D69D2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897F9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CAF003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C061B" w:rsidRPr="00272DBB" w14:paraId="4A6598C1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5BEC8E13" w14:textId="7E564D34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1D136537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C1EC18E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12F41E82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A43245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CD6D409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891255A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352BD7F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83C75C5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27EEF17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AA72E1C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AA09940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24051E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6E513B6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D31EF5A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FB83F6A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C061B" w:rsidRPr="00272DBB" w14:paraId="7EEEA99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DBB43E2" w14:textId="4FDCD1F2" w:rsidR="006C061B" w:rsidRPr="00272DBB" w:rsidRDefault="006C061B" w:rsidP="002F2D13">
            <w:p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5428190E" w14:textId="68B5A058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613C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E410C55" w14:textId="7B618EF1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8319AF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07D0B57" w14:textId="249175D1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28EE5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D0C87" w14:textId="08F11A7A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646FF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3E8810" w14:textId="3702FEA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6CF7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80DEAB" w14:textId="7B20DE74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B1DF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E85588" w14:textId="44BBFE8A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82617F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7295EF" w14:textId="6F5C587F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48A381A4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434B00" w14:textId="656F0A9A" w:rsidR="006C061B" w:rsidRPr="00272DBB" w:rsidRDefault="006C061B" w:rsidP="006C061B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03A12AC0" w14:textId="574E8549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F1C30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DD3644B" w14:textId="022B6F03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BB640B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CF9C8D2" w14:textId="052F49B6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99FD6D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9C0FF9" w14:textId="006D890C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1D80F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E9AF2B" w14:textId="3BFD5332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1CEE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9A4171" w14:textId="29B265EF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D4C43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399BB" w14:textId="4AD0073C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35D6A4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1C333B5" w14:textId="5CD0A17C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043A989" w14:textId="77777777" w:rsidR="00592460" w:rsidRPr="00272DBB" w:rsidRDefault="00592460" w:rsidP="006C061B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A799FCC" w14:textId="77777777" w:rsidR="00602268" w:rsidRPr="00272DBB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8545D1" w14:paraId="3D4411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D395BB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C24079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AED" w:rsidRPr="008545D1" w14:paraId="71D72101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6CFA75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AD151CB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B3B92D1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7C2CF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83AC8" w:rsidRPr="008545D1" w14:paraId="6587375E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1A12A1" w14:textId="77777777" w:rsidR="00983AC8" w:rsidRPr="008545D1" w:rsidRDefault="00983AC8" w:rsidP="00983AC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3449A0A7" w14:textId="1F72FF48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7A4EB4E" w14:textId="77777777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3D17F" w14:textId="4BB9AB21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8DDE3" w14:textId="77777777" w:rsidR="00983AC8" w:rsidRPr="008545D1" w:rsidRDefault="00983AC8" w:rsidP="00983A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524C2" w14:textId="336C65F0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F167" w14:textId="77777777" w:rsidR="00983AC8" w:rsidRPr="008545D1" w:rsidRDefault="00983AC8" w:rsidP="00983A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CEED5" w14:textId="791ADF24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6F3494E" w14:textId="77777777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500CC6" w14:textId="759AF0B4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0070728" w14:textId="77777777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A73DC" w14:textId="2D39CECC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2B68BC" w14:textId="77777777" w:rsidR="00983AC8" w:rsidRPr="008545D1" w:rsidRDefault="00983AC8" w:rsidP="00983A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25DB569" w14:textId="4C7482E8" w:rsidR="00983AC8" w:rsidRPr="008545D1" w:rsidRDefault="00983AC8" w:rsidP="00983A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F692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055110" w14:textId="77777777" w:rsidR="00983AC8" w:rsidRPr="008545D1" w:rsidRDefault="00983AC8" w:rsidP="00983AC8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3BD6F" w14:textId="17C43DBC" w:rsidR="00983AC8" w:rsidRPr="008545D1" w:rsidRDefault="00983AC8" w:rsidP="00983A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8545D1" w14:paraId="7E74BA78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F640EA8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C93000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8545D1" w14:paraId="1FBFDDC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F229B0F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DA365E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8B4B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788D47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C0E9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D74D4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D7C8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5E528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0F3F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B116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A19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C2EF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399E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03B4F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57B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CF035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7553F521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EAACA9F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92BEE4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560322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6716D7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06F61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3DA23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85313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DA98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E644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910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0F35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B335A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1E2F97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14B19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998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28190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8545D1" w14:paraId="30536D4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EFF4EA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0938DA7" w14:textId="0D343762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ADEE93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6A64C01" w14:textId="76AB49D1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960F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8F932B" w14:textId="24D5F4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550DAAAB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937FE" w14:textId="6BCEFF11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61C5C4E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1F52D0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FCA8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1A60E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25A6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D44D9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1706C2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6B16B9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8545D1" w14:paraId="4D4A24D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B9528B9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7FD72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8D3001E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1B84290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DE429D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AE52A2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A4E346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AFC6C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98BA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014FC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1D6AB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55721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C743E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42D8A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63D7C2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58F208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8545D1" w14:paraId="2ADD5D7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739FAD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C16E56" w14:textId="77B149A4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3DB2C5D0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E5B9DF9" w14:textId="5C8A2721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BC81207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56875B3" w14:textId="58EE67CF" w:rsidR="00074854" w:rsidRPr="008545D1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8483E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841DF" w14:textId="2F6B641A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3883EF90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8A425A" w14:textId="0B67D7CF" w:rsidR="00074854" w:rsidRPr="008545D1" w:rsidRDefault="00074854" w:rsidP="000748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2044C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FB1DC0" w14:textId="7F563D1C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2FB0FC9C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7A671" w14:textId="268DE350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319189C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4D21787" w14:textId="0062C8DE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</w:tr>
      <w:tr w:rsidR="00074854" w:rsidRPr="008545D1" w14:paraId="1C201DF8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56E297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53F7E37" w14:textId="42F6845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D9E922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5D19F6E" w14:textId="5819BA87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5DE3640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D3EF52" w14:textId="515C4A81" w:rsidR="00074854" w:rsidRPr="008545D1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0EDDD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01FF4B" w14:textId="76AD9C18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BABA91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822D05" w14:textId="2462AD92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40600F7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5FF027" w14:textId="1A05CE28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8CDBA3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2E365" w14:textId="24E7D85C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F6A51BE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CE9467" w14:textId="3306BB91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</w:tr>
      <w:tr w:rsidR="00074854" w:rsidRPr="008545D1" w14:paraId="6A98712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72A71F6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262AD0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E95BEE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1C8EB4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6A9FB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E3DBF3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79C3FC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6051B2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AE78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00823A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0CBA8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E1A4A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766FB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B64E7A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6700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0954C2F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8545D1" w14:paraId="7C2CCA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53ABDD6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991A98F" w14:textId="2484C1B3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22C5AB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05E81F" w14:textId="050F926B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6AD2E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B4E6EDC" w14:textId="1D06268F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AFFF41F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450907" w14:textId="39898963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2B781B20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B55C56" w14:textId="7AC97D5F" w:rsidR="00074854" w:rsidRPr="008545D1" w:rsidRDefault="00074854" w:rsidP="000748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A4348B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80A884" w14:textId="6B15335D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25CD98B6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3FE7" w14:textId="387FD3BA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686D30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31B656" w14:textId="2C2E1191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</w:tr>
      <w:tr w:rsidR="00074854" w:rsidRPr="008545D1" w14:paraId="71F2B5B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D59A345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D96A01" w14:textId="7AF90FC4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79C47D5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08FEF9" w14:textId="63EF9DDE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A48E3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3AE950" w14:textId="5936A05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55910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067ABA" w14:textId="0F34904F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539F091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C70D4" w14:textId="45D5449B" w:rsidR="00074854" w:rsidRPr="008545D1" w:rsidRDefault="00074854" w:rsidP="000748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F134B5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7FC65E" w14:textId="569B222A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EE9C9FC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F6871D" w14:textId="2FE062F1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41AA30B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1B9367" w14:textId="1E38F973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</w:tr>
      <w:tr w:rsidR="00074854" w:rsidRPr="008545D1" w14:paraId="6985D907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7327C36" w14:textId="77777777" w:rsidR="00074854" w:rsidRPr="008545D1" w:rsidRDefault="00074854" w:rsidP="0007485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D3DCCA" w14:textId="7C05F4FC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78C9FB8F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49668" w14:textId="54AB2189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4BCAFE8E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46148" w14:textId="5B1C7B93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864DCDF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A4F6D" w14:textId="7D331F93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6F45B81A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B49D6E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C085E3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12B12E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2405B5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FBBBFB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67741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FDE2D89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4854" w:rsidRPr="008545D1" w14:paraId="78A5BFC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EE3CFD6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A92CF8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92EF2F9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92BFBDE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76A6372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75C031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5ADEFC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293275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F815BDE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0AE1151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DB16B6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0030620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F0EFACE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3CB8758C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B8244FE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F9D828B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74854" w:rsidRPr="008545D1" w14:paraId="0D1BCDFF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BBE2E2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7FBAFA1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8D577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260DE2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382071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9415C73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8499F9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139209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66664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305B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9FDD6F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FEA08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1242C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B5909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F79AEB3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A2FF6C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8545D1" w14:paraId="186BE032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EBA79F6" w14:textId="77777777" w:rsidR="00074854" w:rsidRPr="008545D1" w:rsidRDefault="00074854" w:rsidP="0007485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2E5D9C3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6DFF05F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81540E1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6E5D0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8B098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F90C8E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638A3D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B1A27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E73BC2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C6967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946BC9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7CFEB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0324E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C69C33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631D66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8545D1" w14:paraId="1C2D53E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D84A7AA" w14:textId="77777777" w:rsidR="00074854" w:rsidRPr="008545D1" w:rsidRDefault="00074854" w:rsidP="00074854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65212C3A" w14:textId="558672B6" w:rsidR="00074854" w:rsidRPr="008545D1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AA967F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F5C4F6A" w14:textId="644EEB37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F8812" w14:textId="77777777" w:rsidR="00074854" w:rsidRPr="008545D1" w:rsidRDefault="00074854" w:rsidP="0007485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F41054" w14:textId="7327493C" w:rsidR="00074854" w:rsidRPr="008545D1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32EAC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C25340" w14:textId="16D79032" w:rsidR="00074854" w:rsidRPr="008545D1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00A521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CBA586" w14:textId="780BC2D2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99EAE8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D5AF54" w14:textId="40E30513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B41CAE" w14:textId="77777777" w:rsidR="00074854" w:rsidRPr="008545D1" w:rsidRDefault="00074854" w:rsidP="0007485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D2019" w14:textId="0E1BCBF9" w:rsidR="00074854" w:rsidRPr="008545D1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850D3E" w14:textId="77777777" w:rsidR="00074854" w:rsidRPr="008545D1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59B2CD" w14:textId="7628E05F" w:rsidR="00074854" w:rsidRPr="008545D1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F91200" w14:textId="77777777" w:rsidR="003D7AED" w:rsidRPr="008545D1" w:rsidRDefault="003D7AED" w:rsidP="003D7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2A59D4" w14:textId="7BC4DC40" w:rsidR="003D7AED" w:rsidRDefault="003D7AED"/>
    <w:p w14:paraId="0DE5A0B5" w14:textId="77777777" w:rsidR="00352DF4" w:rsidRPr="00FD1B26" w:rsidRDefault="00352DF4" w:rsidP="00FD1B2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5B1A4CB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22587" w14:textId="77777777" w:rsidR="00C92E1D" w:rsidRPr="00FD1B26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086B6A9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D1B2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92E1D" w:rsidRPr="00272DBB" w14:paraId="0AB8E5A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FE8BE3" w14:textId="77777777" w:rsidR="00C92E1D" w:rsidRPr="00FD1B26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24930CC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D1B2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E1D7D4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F21B210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D1B2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7ABCE1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502431" w14:textId="4162C40B" w:rsidR="00C92E1D" w:rsidRPr="00FD1B26" w:rsidRDefault="003D7AE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D1B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D1B26" w:rsidRPr="00FD1B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FD1B26" w:rsidRPr="00FD1B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FD1B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D1B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07895FCB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2CA91E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0AA7C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0E91" w14:textId="77777777" w:rsidR="00C92E1D" w:rsidRPr="00FD1B26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0C15D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FD1B26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7142E" w14:textId="77777777" w:rsidR="00C92E1D" w:rsidRPr="00FD1B26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E0B3F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F121DE5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11A1E6" w14:textId="609B1BD8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FD1B2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72DBB" w:rsidRPr="00FD1B26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07CC7E1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0CB59D" w14:textId="00D2FF80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FD1B2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72DBB" w:rsidRPr="00FD1B26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58A02EB0" w14:textId="77777777" w:rsidR="00C92E1D" w:rsidRPr="00FD1B26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2BF566" w14:textId="4965B79A" w:rsidR="00C92E1D" w:rsidRPr="00FD1B26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FD1B2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72DBB" w:rsidRPr="00FD1B2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5720D43" w14:textId="77777777" w:rsidR="00C92E1D" w:rsidRPr="00FD1B26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73C0EC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D1B2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C6C2E02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2B39D7" w14:textId="77777777" w:rsidR="00C92E1D" w:rsidRPr="00FD1B26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56AE5F" w14:textId="77777777" w:rsidR="00C92E1D" w:rsidRPr="00FD1B26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D1B2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B15F0" w:rsidRPr="00272DBB" w14:paraId="0A28595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D2DBEBF" w14:textId="5AA1538D" w:rsidR="007B15F0" w:rsidRPr="00FD1B26" w:rsidRDefault="007B15F0" w:rsidP="007B15F0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EFB6BD2" w14:textId="64CB9AEE" w:rsidR="007B15F0" w:rsidRPr="00FD1B26" w:rsidRDefault="007B15F0" w:rsidP="007B15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4273D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34221BC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14E33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5D9E7C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95BBF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7A535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698C8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406883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64B26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DB75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E4EFB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8C1A3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4482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0C61535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15F0" w:rsidRPr="00272DBB" w14:paraId="2DD6250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48F906B9" w14:textId="356905A5" w:rsidR="007B15F0" w:rsidRPr="00FD1B26" w:rsidRDefault="007B15F0" w:rsidP="007B15F0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483BB0E" w14:textId="398B6472" w:rsidR="007B15F0" w:rsidRPr="00FD1B26" w:rsidRDefault="007B15F0" w:rsidP="007B15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BC561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BFE40C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9C509D" w14:textId="77777777" w:rsidR="007B15F0" w:rsidRPr="00FD1B26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7CD6FFA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4D9499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4A961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BAD8B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D7D2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6D18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00C6B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93484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0AF60" w14:textId="77777777" w:rsidR="007B15F0" w:rsidRPr="00FD1B26" w:rsidRDefault="007B15F0" w:rsidP="007B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A4E6CA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36C953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15F0" w:rsidRPr="00272DBB" w14:paraId="5FD7F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57805F" w14:textId="3C567A86" w:rsidR="007B15F0" w:rsidRPr="00FD1B26" w:rsidRDefault="007B15F0" w:rsidP="007B15F0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6E48109" w14:textId="33992D13" w:rsidR="007B15F0" w:rsidRPr="00FD1B26" w:rsidRDefault="007B15F0" w:rsidP="007B15F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737012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345D9C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F7E9BD" w14:textId="77777777" w:rsidR="007B15F0" w:rsidRPr="00FD1B26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CEB6C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5BB57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30DF6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7AB7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B817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129AE7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CD869A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1B75C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D4101A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7A7A7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89925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15F0" w:rsidRPr="00272DBB" w14:paraId="6E85B35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EF7A7" w14:textId="13F9274E" w:rsidR="007B15F0" w:rsidRPr="00FD1B26" w:rsidRDefault="007B15F0" w:rsidP="007B15F0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70FFC7B6" w14:textId="5865A789" w:rsidR="007B15F0" w:rsidRPr="00FD1B26" w:rsidRDefault="007B15F0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9D8FAC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9D8B61" w14:textId="4ED9288E" w:rsidR="007B15F0" w:rsidRPr="00FD1B26" w:rsidRDefault="007B15F0" w:rsidP="007B15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8F689" w14:textId="77777777" w:rsidR="007B15F0" w:rsidRPr="00FD1B26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16A7A1" w14:textId="7BF5BE1A" w:rsidR="007B15F0" w:rsidRPr="00FD1B26" w:rsidRDefault="007B15F0" w:rsidP="007B15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9BEBA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86CD59" w14:textId="1D8AE894" w:rsidR="007B15F0" w:rsidRPr="00FD1B26" w:rsidRDefault="007B15F0" w:rsidP="007B15F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48098C3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714AFA" w14:textId="7509366D" w:rsidR="007B15F0" w:rsidRPr="00FD1B26" w:rsidRDefault="007B15F0" w:rsidP="007B15F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6465D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D64D0E" w14:textId="7D79EA6E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156E1D0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1A63A" w14:textId="49238176" w:rsidR="007B15F0" w:rsidRPr="00FD1B26" w:rsidRDefault="007B15F0" w:rsidP="007B15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F2EBB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49B3DA" w14:textId="722A5D50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7B15F0" w:rsidRPr="00272DBB" w14:paraId="7A90F19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A3F230C" w14:textId="7271B561" w:rsidR="007B15F0" w:rsidRPr="00FD1B26" w:rsidRDefault="007B15F0" w:rsidP="007B15F0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03304D9E" w14:textId="0F48492C" w:rsidR="007B15F0" w:rsidRPr="00FD1B26" w:rsidRDefault="007B15F0" w:rsidP="007B15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E5A19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7357A8" w14:textId="745DD9C6" w:rsidR="007B15F0" w:rsidRPr="00FD1B26" w:rsidRDefault="007B15F0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401F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F6D26D" w14:textId="77777777" w:rsidR="007B15F0" w:rsidRPr="00FD1B26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F365F4" w14:textId="21342433" w:rsidR="007B15F0" w:rsidRPr="00FD1B26" w:rsidRDefault="007B15F0" w:rsidP="007B15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30FD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B30A3D" w14:textId="21B8D187" w:rsidR="007B15F0" w:rsidRPr="00FD1B26" w:rsidRDefault="007B15F0" w:rsidP="007B15F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401F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79CA611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BC732" w14:textId="36192060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401F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635AE0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1BC07" w14:textId="223918F3" w:rsidR="007B15F0" w:rsidRPr="00FD1B26" w:rsidRDefault="007B15F0" w:rsidP="007B15F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713AA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A204C" w14:textId="037EE079" w:rsidR="007B15F0" w:rsidRPr="00FD1B26" w:rsidRDefault="007B15F0" w:rsidP="007B15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BF5DEA5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6B5461" w14:textId="6471D41C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401F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7B15F0" w:rsidRPr="00272DBB" w14:paraId="5B2A93BB" w14:textId="77777777" w:rsidTr="007B15F0">
        <w:trPr>
          <w:trHeight w:val="144"/>
        </w:trPr>
        <w:tc>
          <w:tcPr>
            <w:tcW w:w="3240" w:type="dxa"/>
            <w:shd w:val="clear" w:color="auto" w:fill="auto"/>
          </w:tcPr>
          <w:p w14:paraId="259029D5" w14:textId="1059FD5E" w:rsidR="007B15F0" w:rsidRPr="00FD1B26" w:rsidRDefault="007B15F0" w:rsidP="007B15F0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6A1A86C" w14:textId="23CC3023" w:rsidR="007B15F0" w:rsidRPr="00FD1B26" w:rsidRDefault="007B15F0" w:rsidP="007B15F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C6FB1F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69C9D77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1C9D5" w14:textId="77777777" w:rsidR="007B15F0" w:rsidRPr="00FD1B26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9B89D9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816517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102F7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0235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38F82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499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B4034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DF530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E3EFBB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870A2BD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20034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15F0" w:rsidRPr="00272DBB" w14:paraId="0F969D70" w14:textId="77777777" w:rsidTr="007B15F0">
        <w:trPr>
          <w:trHeight w:val="144"/>
        </w:trPr>
        <w:tc>
          <w:tcPr>
            <w:tcW w:w="3240" w:type="dxa"/>
            <w:shd w:val="clear" w:color="auto" w:fill="auto"/>
          </w:tcPr>
          <w:p w14:paraId="3E199260" w14:textId="7A0EF44C" w:rsidR="007B15F0" w:rsidRPr="00FD1B26" w:rsidRDefault="007B15F0" w:rsidP="007B15F0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6113F25" w14:textId="2ABF0E2F" w:rsidR="007B15F0" w:rsidRPr="00FD1B26" w:rsidRDefault="007B15F0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0EB0593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E5B66AE" w14:textId="7E8FDD3D" w:rsidR="007B15F0" w:rsidRPr="00FD1B26" w:rsidRDefault="007B15F0" w:rsidP="007B15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ED091" w14:textId="77777777" w:rsidR="007B15F0" w:rsidRPr="00FD1B26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3141CB9" w14:textId="702767E4" w:rsidR="007B15F0" w:rsidRPr="00FD1B26" w:rsidRDefault="007B15F0" w:rsidP="007B15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EBB13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7BA7E3" w14:textId="32C9840C" w:rsidR="007B15F0" w:rsidRPr="00FD1B26" w:rsidRDefault="007B15F0" w:rsidP="007B15F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33E47D17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FBC16" w14:textId="77DBA1B0" w:rsidR="007B15F0" w:rsidRPr="00FD1B26" w:rsidRDefault="007B15F0" w:rsidP="007B15F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FF84F1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C913" w14:textId="3FD6DB44" w:rsidR="007B15F0" w:rsidRPr="00FD1B26" w:rsidRDefault="007B15F0" w:rsidP="007B15F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7DA83B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ABC077" w14:textId="30A6A322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0C0377B1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136856" w14:textId="03CD2A9E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</w:tr>
      <w:tr w:rsidR="007B15F0" w:rsidRPr="00272DBB" w14:paraId="4B4EB278" w14:textId="77777777" w:rsidTr="007B15F0">
        <w:trPr>
          <w:trHeight w:val="144"/>
        </w:trPr>
        <w:tc>
          <w:tcPr>
            <w:tcW w:w="3240" w:type="dxa"/>
            <w:shd w:val="clear" w:color="auto" w:fill="auto"/>
          </w:tcPr>
          <w:p w14:paraId="3E241D52" w14:textId="291BED45" w:rsidR="007B15F0" w:rsidRPr="00FD1B26" w:rsidRDefault="007B15F0" w:rsidP="007B15F0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59E05" w14:textId="7EC75459" w:rsidR="007B15F0" w:rsidRPr="007B15F0" w:rsidRDefault="00697B67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30BE761" w14:textId="77777777" w:rsidR="007B15F0" w:rsidRPr="007B15F0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AB84B9B" w14:textId="1939A4FE" w:rsidR="007B15F0" w:rsidRPr="007B15F0" w:rsidRDefault="007B15F0" w:rsidP="007B15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394B34" w14:textId="77777777" w:rsidR="007B15F0" w:rsidRPr="007B15F0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06F82F" w14:textId="3FAE1DBB" w:rsidR="007B15F0" w:rsidRPr="007B15F0" w:rsidRDefault="007B15F0" w:rsidP="007B15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C0B4C" w14:textId="77777777" w:rsidR="007B15F0" w:rsidRPr="007B15F0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FA55ED" w14:textId="5660FA85" w:rsidR="007B15F0" w:rsidRPr="007B15F0" w:rsidRDefault="00697B67" w:rsidP="007B15F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3BF2D7A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08CFE" w14:textId="7D2482F6" w:rsidR="007B15F0" w:rsidRPr="00FD1B26" w:rsidRDefault="007B15F0" w:rsidP="007B15F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6DC6CA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FF70B" w14:textId="0DA7FF3D" w:rsidR="007B15F0" w:rsidRPr="00FD1B26" w:rsidRDefault="00697B67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15F0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F653BA9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E93FD" w14:textId="15EBB6CA" w:rsidR="007B15F0" w:rsidRPr="00FD1B26" w:rsidRDefault="007B15F0" w:rsidP="007B15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7049B2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3C80403" w14:textId="00F781D5" w:rsidR="007B15F0" w:rsidRPr="00FD1B26" w:rsidRDefault="00697B67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B15F0"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7B15F0" w:rsidRPr="00272DBB" w14:paraId="5BAE236C" w14:textId="77777777" w:rsidTr="007B15F0">
        <w:trPr>
          <w:trHeight w:val="144"/>
        </w:trPr>
        <w:tc>
          <w:tcPr>
            <w:tcW w:w="3240" w:type="dxa"/>
            <w:shd w:val="clear" w:color="auto" w:fill="auto"/>
          </w:tcPr>
          <w:p w14:paraId="25217518" w14:textId="5EB0D71C" w:rsidR="007B15F0" w:rsidRPr="00FD1B26" w:rsidRDefault="007B15F0" w:rsidP="007B15F0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95E8D9" w14:textId="2D291AB9" w:rsidR="007B15F0" w:rsidRPr="007B15F0" w:rsidRDefault="00697B67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0512791E" w14:textId="77777777" w:rsidR="007B15F0" w:rsidRPr="007B15F0" w:rsidRDefault="007B15F0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D34CA" w14:textId="5941923D" w:rsidR="007B15F0" w:rsidRPr="007B15F0" w:rsidRDefault="00697B67" w:rsidP="007B15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401F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9EE865" w14:textId="77777777" w:rsidR="007B15F0" w:rsidRPr="007B15F0" w:rsidRDefault="007B15F0" w:rsidP="007B15F0">
            <w:pPr>
              <w:tabs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661AE" w14:textId="2A627B77" w:rsidR="007B15F0" w:rsidRPr="007B15F0" w:rsidRDefault="00697B67" w:rsidP="00697B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E14C5" w14:textId="77777777" w:rsidR="007B15F0" w:rsidRPr="007B15F0" w:rsidRDefault="007B15F0" w:rsidP="007B15F0">
            <w:pPr>
              <w:tabs>
                <w:tab w:val="decimal" w:pos="59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FAB20" w14:textId="0C6B436F" w:rsidR="007B15F0" w:rsidRPr="00697B67" w:rsidRDefault="00697B67" w:rsidP="00697B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7B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401F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824B122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AC3C45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0F18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8E359D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B87A5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7FCD4F" w14:textId="77777777" w:rsidR="007B15F0" w:rsidRPr="00FD1B26" w:rsidRDefault="007B15F0" w:rsidP="007B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4400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248BE02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15F0" w:rsidRPr="00272DBB" w14:paraId="2FAB9C4C" w14:textId="77777777" w:rsidTr="007B15F0">
        <w:trPr>
          <w:trHeight w:val="144"/>
        </w:trPr>
        <w:tc>
          <w:tcPr>
            <w:tcW w:w="3240" w:type="dxa"/>
            <w:shd w:val="clear" w:color="auto" w:fill="auto"/>
          </w:tcPr>
          <w:p w14:paraId="6C697DD8" w14:textId="2F49F132" w:rsidR="007B15F0" w:rsidRPr="00FD1B26" w:rsidRDefault="007B15F0" w:rsidP="007B15F0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60DCA72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C3E5E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8919CE1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3C199C" w14:textId="77777777" w:rsidR="007B15F0" w:rsidRPr="00FD1B26" w:rsidRDefault="007B15F0" w:rsidP="007B15F0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DAF6684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FC9EB5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2616DE8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22356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29413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78415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E2D1AC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2AE98" w14:textId="77777777" w:rsidR="007B15F0" w:rsidRPr="00FD1B26" w:rsidRDefault="007B15F0" w:rsidP="007B15F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40C167" w14:textId="77777777" w:rsidR="007B15F0" w:rsidRPr="00FD1B26" w:rsidRDefault="007B15F0" w:rsidP="007B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8718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36F040" w14:textId="77777777" w:rsidR="007B15F0" w:rsidRPr="00FD1B26" w:rsidRDefault="007B15F0" w:rsidP="007B15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AFBE009" w14:textId="1D500854" w:rsidR="00D525D8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5C43C0" w14:textId="2041F1BB" w:rsidR="007B15F0" w:rsidRDefault="007B15F0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CE360C9" w14:textId="77777777" w:rsidR="007B15F0" w:rsidRPr="00272DBB" w:rsidRDefault="007B15F0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0A6CAA7" w14:textId="77777777" w:rsidR="00592460" w:rsidRPr="00272DBB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7DD44F" w14:textId="41B6E0DF" w:rsidR="00C92E1D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8545D1" w14:paraId="2EF352A9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91C0B6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B9ADBE8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7AED" w:rsidRPr="008545D1" w14:paraId="23D26E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7B6EF24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001186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5134ACA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02919D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7AED" w:rsidRPr="008545D1" w14:paraId="787ED5E7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AF2ADA8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2AFCDC6D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1A105A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61EEFE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A69A1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5319C9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0F4C2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8A8DEB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373493D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CD6CF8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BDA4EB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09CC05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FE4AEFC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319EB38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14616597" w14:textId="77777777" w:rsidR="003D7AED" w:rsidRPr="008545D1" w:rsidRDefault="003D7AED" w:rsidP="003D7AE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8305B5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8545D1" w14:paraId="28C8F2D7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E10783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7EA0B86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83AC8" w:rsidRPr="008545D1" w14:paraId="6744A57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018EFCE" w14:textId="0DF6E0AC" w:rsidR="00983AC8" w:rsidRPr="00FD1B26" w:rsidRDefault="00983AC8" w:rsidP="00983A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7B4998A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30599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5AA767C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90137D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489533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90A9DC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D118CB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B0DC3E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E0EB7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7544E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B9F54C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0450F4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A29381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1A73C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798DE1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AC8" w:rsidRPr="008545D1" w14:paraId="4D7C18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F8D8174" w14:textId="0ACFE797" w:rsidR="00983AC8" w:rsidRPr="00FD1B26" w:rsidRDefault="00983AC8" w:rsidP="00983AC8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02AC1F34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5BC20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87ECDE0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ACE856" w14:textId="77777777" w:rsidR="00983AC8" w:rsidRPr="00FD1B26" w:rsidRDefault="00983AC8" w:rsidP="00983AC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59FC8A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63A170C" w14:textId="77777777" w:rsidR="00983AC8" w:rsidRPr="00FD1B26" w:rsidRDefault="00983AC8" w:rsidP="00983AC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92E3D4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3B05E6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5DFFC7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A4A1D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6A05B0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911E6" w14:textId="77777777" w:rsidR="00983AC8" w:rsidRPr="00FD1B26" w:rsidRDefault="00983AC8" w:rsidP="00983AC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E059AE" w14:textId="77777777" w:rsidR="00983AC8" w:rsidRPr="00FD1B26" w:rsidRDefault="00983AC8" w:rsidP="0098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D39BB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FCACC0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AC8" w:rsidRPr="008545D1" w14:paraId="531ABA6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2CBCC738" w14:textId="0B399A04" w:rsidR="00983AC8" w:rsidRPr="00FD1B26" w:rsidRDefault="00983AC8" w:rsidP="00983AC8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1337E3E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F7EF4A2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7B91BE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92E3EA" w14:textId="77777777" w:rsidR="00983AC8" w:rsidRPr="00FD1B26" w:rsidRDefault="00983AC8" w:rsidP="00983AC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3E6333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70512E" w14:textId="77777777" w:rsidR="00983AC8" w:rsidRPr="00FD1B26" w:rsidRDefault="00983AC8" w:rsidP="00983AC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E7074A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F507E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8FA481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69B38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9D6937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DA53D2" w14:textId="77777777" w:rsidR="00983AC8" w:rsidRPr="00FD1B26" w:rsidRDefault="00983AC8" w:rsidP="00983AC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CE8E41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345432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38EA9F3" w14:textId="77777777" w:rsidR="00983AC8" w:rsidRPr="00FD1B26" w:rsidRDefault="00983AC8" w:rsidP="00983AC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4854" w:rsidRPr="008545D1" w14:paraId="4D38AEA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36EB7B2" w14:textId="27BCE52A" w:rsidR="00074854" w:rsidRPr="00FD1B26" w:rsidRDefault="00074854" w:rsidP="00074854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98A082D" w14:textId="64FB20F3" w:rsidR="00074854" w:rsidRPr="00FD1B26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F685807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05C86E" w14:textId="60AF2CF5" w:rsidR="00074854" w:rsidRPr="00FD1B26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6ED2A" w14:textId="77777777" w:rsidR="00074854" w:rsidRPr="00FD1B26" w:rsidRDefault="00074854" w:rsidP="000748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7254FDB" w14:textId="6D28D760" w:rsidR="00074854" w:rsidRPr="00FD1B26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5581A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C1CB98" w14:textId="44AC8E9F" w:rsidR="00074854" w:rsidRPr="00FD1B26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3AAC3A4B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45324C" w14:textId="2D8A04B1" w:rsidR="00074854" w:rsidRPr="00FD1B26" w:rsidRDefault="00074854" w:rsidP="000748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A792C3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B5EDC7" w14:textId="739AD31E" w:rsidR="00074854" w:rsidRPr="00FD1B26" w:rsidRDefault="00074854" w:rsidP="0007485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66FA1D7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A097F0" w14:textId="0699FC45" w:rsidR="00074854" w:rsidRPr="00FD1B26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2F19C12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D15C4" w14:textId="412E35D0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074854" w:rsidRPr="008545D1" w14:paraId="0D59445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2916B8B" w14:textId="25193035" w:rsidR="00074854" w:rsidRPr="00FD1B26" w:rsidRDefault="00074854" w:rsidP="00074854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FD77C19" w14:textId="589F8AD2" w:rsidR="00074854" w:rsidRPr="00FD1B26" w:rsidRDefault="00074854" w:rsidP="0007485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C0CBA9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751E08B" w14:textId="65096A4D" w:rsidR="00074854" w:rsidRPr="00FD1B26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201FA4" w14:textId="77777777" w:rsidR="00074854" w:rsidRPr="00FD1B26" w:rsidRDefault="00074854" w:rsidP="000748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A6ACD0B" w14:textId="72DB4624" w:rsidR="00074854" w:rsidRPr="00FD1B26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8D938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C1F1FE" w14:textId="74D05798" w:rsidR="00074854" w:rsidRPr="00FD1B26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7A6D5D09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71236" w14:textId="33C3E59B" w:rsidR="00074854" w:rsidRPr="00FD1B26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4EA289D8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8EF058" w14:textId="704528A6" w:rsidR="00074854" w:rsidRPr="00FD1B26" w:rsidRDefault="00074854" w:rsidP="0007485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747BF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7833D2" w14:textId="22872587" w:rsidR="00074854" w:rsidRPr="00FD1B26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C68B310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7AA5A5B" w14:textId="5C222613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  <w:tr w:rsidR="00074854" w:rsidRPr="008545D1" w14:paraId="594174C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49F1A3E" w14:textId="3BDFAEDA" w:rsidR="00074854" w:rsidRPr="00FD1B26" w:rsidRDefault="00074854" w:rsidP="00074854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6BE7A30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4627015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F72BE01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F0072D" w14:textId="77777777" w:rsidR="00074854" w:rsidRPr="00FD1B26" w:rsidRDefault="00074854" w:rsidP="000748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65028E2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3D3048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2720D40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33AF3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948EF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FA554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5683AD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63692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7E1E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2BB2122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F30631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4854" w:rsidRPr="008545D1" w14:paraId="21C58D5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F2983DB" w14:textId="33994362" w:rsidR="00074854" w:rsidRPr="00FD1B26" w:rsidRDefault="00074854" w:rsidP="00074854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B43DAE" w14:textId="2D6890B4" w:rsidR="00074854" w:rsidRPr="00FD1B26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3BAEFCE0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27EDD9" w14:textId="27D02812" w:rsidR="00074854" w:rsidRPr="00FD1B26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DC7AD1" w14:textId="77777777" w:rsidR="00074854" w:rsidRPr="00FD1B26" w:rsidRDefault="00074854" w:rsidP="000748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608DBA" w14:textId="01CC351A" w:rsidR="00074854" w:rsidRPr="00FD1B26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29DE55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31A79" w14:textId="1E3E0469" w:rsidR="00074854" w:rsidRPr="00FD1B26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70" w:type="dxa"/>
          </w:tcPr>
          <w:p w14:paraId="075B8B9F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80962" w14:textId="33F95582" w:rsidR="00074854" w:rsidRPr="00FD1B26" w:rsidRDefault="00074854" w:rsidP="000748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5CDE66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CCDB2E" w14:textId="0DF432BE" w:rsidR="00074854" w:rsidRPr="00FD1B26" w:rsidRDefault="00074854" w:rsidP="0007485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12B61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EA26DE" w14:textId="2147FDEA" w:rsidR="00074854" w:rsidRPr="00FD1B26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58E1EB96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17CAA2" w14:textId="21528C82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</w:tr>
      <w:tr w:rsidR="00074854" w:rsidRPr="008545D1" w14:paraId="55AE456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2CBBFAF" w14:textId="1C91713B" w:rsidR="00074854" w:rsidRPr="00FD1B26" w:rsidRDefault="00074854" w:rsidP="00074854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57331" w14:textId="4E6D8F51" w:rsidR="00074854" w:rsidRPr="00FD1B26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13A0F7BE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CFECE" w14:textId="51EF1FC0" w:rsidR="00074854" w:rsidRPr="00FD1B26" w:rsidRDefault="00074854" w:rsidP="00074854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1D7E2F4" w14:textId="77777777" w:rsidR="00074854" w:rsidRPr="00FD1B26" w:rsidRDefault="00074854" w:rsidP="000748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745E" w14:textId="297B2A21" w:rsidR="00074854" w:rsidRPr="00FD1B26" w:rsidRDefault="00074854" w:rsidP="000748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F3029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77207" w14:textId="671CF67C" w:rsidR="00074854" w:rsidRPr="00FD1B26" w:rsidRDefault="00074854" w:rsidP="000748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164</w:t>
            </w:r>
          </w:p>
        </w:tc>
        <w:tc>
          <w:tcPr>
            <w:tcW w:w="270" w:type="dxa"/>
          </w:tcPr>
          <w:p w14:paraId="78CE6E46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697DD3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CCE03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481212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EA133A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F09E58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0F75CA0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CA94AFB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4854" w:rsidRPr="008545D1" w14:paraId="6491883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9A8EEBD" w14:textId="77777777" w:rsidR="00074854" w:rsidRPr="00FD1B26" w:rsidRDefault="00074854" w:rsidP="0007485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0DB813C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F99397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49FFBEC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9059B0" w14:textId="77777777" w:rsidR="00074854" w:rsidRPr="00FD1B26" w:rsidRDefault="00074854" w:rsidP="000748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4CD7D51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4D781A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9053199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4C7E3E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93EB2F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B26209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67C5B1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17E9A5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6B50AF" w14:textId="77777777" w:rsidR="00074854" w:rsidRPr="00FD1B2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031913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CE5BD08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4854" w:rsidRPr="008545D1" w14:paraId="1150CC3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E2280B0" w14:textId="2B54D757" w:rsidR="00074854" w:rsidRPr="00FD1B26" w:rsidRDefault="00074854" w:rsidP="0007485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CAFC551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1850D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A0849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AC93B7" w14:textId="77777777" w:rsidR="00074854" w:rsidRPr="00FD1B26" w:rsidRDefault="00074854" w:rsidP="000748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0AB99FD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F55D4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CC7478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9CD9E3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5FBF71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40340F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19ED67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B56CF8" w14:textId="77777777" w:rsidR="00074854" w:rsidRPr="00FD1B26" w:rsidRDefault="00074854" w:rsidP="0007485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225D29" w14:textId="77777777" w:rsidR="00074854" w:rsidRPr="00FD1B2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5C9322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D8563C1" w14:textId="77777777" w:rsidR="00074854" w:rsidRPr="00FD1B26" w:rsidRDefault="00074854" w:rsidP="0007485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17C" w:rsidRPr="008545D1" w14:paraId="1F49FFF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63B813EE" w14:textId="305B5914" w:rsidR="00F8117C" w:rsidRPr="00FD1B26" w:rsidRDefault="00F8117C" w:rsidP="00F8117C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7E16E26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E4B75BC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F05D2C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3363CF" w14:textId="77777777" w:rsidR="00F8117C" w:rsidRPr="00FD1B26" w:rsidRDefault="00F8117C" w:rsidP="00F8117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88DBBC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62857B" w14:textId="77777777" w:rsidR="00F8117C" w:rsidRPr="00FD1B26" w:rsidRDefault="00F8117C" w:rsidP="00F8117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A76C6A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70934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2902E9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D615128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31AF6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DE33E3" w14:textId="77777777" w:rsidR="00F8117C" w:rsidRPr="00FD1B26" w:rsidRDefault="00F8117C" w:rsidP="00F8117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794575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6A89F8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3BE197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17C" w:rsidRPr="008545D1" w14:paraId="005634A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4ECD98D" w14:textId="155D62B0" w:rsidR="00F8117C" w:rsidRPr="00FD1B26" w:rsidRDefault="00F8117C" w:rsidP="00F8117C">
            <w:pPr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D62F2FB" w14:textId="5D28D547" w:rsidR="00F8117C" w:rsidRPr="00FD1B26" w:rsidRDefault="00F8117C" w:rsidP="00F8117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104B4C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255A5B" w14:textId="028AE3A8" w:rsidR="00F8117C" w:rsidRPr="00FD1B26" w:rsidRDefault="00F8117C" w:rsidP="00F8117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8344A" w14:textId="77777777" w:rsidR="00F8117C" w:rsidRPr="00FD1B26" w:rsidRDefault="00F8117C" w:rsidP="00F8117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CAF5EB" w14:textId="254C55DC" w:rsidR="00F8117C" w:rsidRPr="00FD1B26" w:rsidRDefault="00F8117C" w:rsidP="00F8117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8F597" w14:textId="77777777" w:rsidR="00F8117C" w:rsidRPr="00FD1B26" w:rsidRDefault="00F8117C" w:rsidP="00F8117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0264B2" w14:textId="7C86AABE" w:rsidR="00F8117C" w:rsidRPr="00FD1B26" w:rsidRDefault="00F8117C" w:rsidP="00F8117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DDB50B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71932" w14:textId="5551395A" w:rsidR="00F8117C" w:rsidRPr="00FD1B26" w:rsidRDefault="00F8117C" w:rsidP="00F81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E0E87D4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7DA2BC" w14:textId="28121520" w:rsidR="00F8117C" w:rsidRPr="00FD1B26" w:rsidRDefault="00F8117C" w:rsidP="00F8117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D8F484" w14:textId="77777777" w:rsidR="00F8117C" w:rsidRPr="00FD1B26" w:rsidRDefault="00F8117C" w:rsidP="00F8117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294D36" w14:textId="58C147E3" w:rsidR="00F8117C" w:rsidRPr="00FD1B26" w:rsidRDefault="00F8117C" w:rsidP="00F8117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583E19E" w14:textId="77777777" w:rsidR="00F8117C" w:rsidRPr="00FD1B26" w:rsidRDefault="00F8117C" w:rsidP="00F811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732B6F" w14:textId="09EFB273" w:rsidR="00F8117C" w:rsidRPr="00FD1B26" w:rsidRDefault="00F8117C" w:rsidP="00F8117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43B2DE1" w14:textId="4EF6EA21" w:rsidR="007704BC" w:rsidRDefault="007704BC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180D9F7" w14:textId="7736BABC" w:rsidR="003D7AED" w:rsidRDefault="003D7AE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38C722" w14:textId="77777777" w:rsidR="00C92E1D" w:rsidRPr="00272DBB" w:rsidRDefault="00C92E1D" w:rsidP="00C92E1D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92E1D" w:rsidRPr="00272DBB" w:rsidSect="002B21A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71E06CB" w14:textId="77777777" w:rsidR="00882010" w:rsidRPr="00272DBB" w:rsidRDefault="00882010" w:rsidP="00925863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272DBB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272DBB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272DBB" w14:paraId="10250E81" w14:textId="77777777" w:rsidTr="00925863">
        <w:tc>
          <w:tcPr>
            <w:tcW w:w="3150" w:type="dxa"/>
          </w:tcPr>
          <w:p w14:paraId="1A8F51B6" w14:textId="77777777" w:rsidR="00C85327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272DBB" w:rsidRDefault="00C85327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9933DC"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272DBB" w14:paraId="3B7CB413" w14:textId="77777777" w:rsidTr="00925863">
        <w:tc>
          <w:tcPr>
            <w:tcW w:w="3150" w:type="dxa"/>
          </w:tcPr>
          <w:p w14:paraId="78AA1BB7" w14:textId="488D7F3A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9933DC" w:rsidRPr="00272DBB" w14:paraId="659BC28B" w14:textId="77777777" w:rsidTr="00925863">
        <w:tc>
          <w:tcPr>
            <w:tcW w:w="3150" w:type="dxa"/>
          </w:tcPr>
          <w:p w14:paraId="3A150CDA" w14:textId="08A3365F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272DBB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933DC" w:rsidRPr="00272DBB" w14:paraId="55B94F09" w14:textId="77777777" w:rsidTr="00925863">
        <w:tc>
          <w:tcPr>
            <w:tcW w:w="3150" w:type="dxa"/>
          </w:tcPr>
          <w:p w14:paraId="3BF8D2C9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EC0D1F" w:rsidRDefault="00C92E1D" w:rsidP="00C9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6E71663" w14:textId="77777777" w:rsidR="007F64CF" w:rsidRPr="00272DBB" w:rsidRDefault="007F64CF" w:rsidP="009E3AB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8" w:name="_Hlk69925193"/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</w:t>
      </w:r>
    </w:p>
    <w:p w14:paraId="4FB0AC57" w14:textId="77777777" w:rsidR="00851AAC" w:rsidRPr="00272DBB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094EEAAA" w14:textId="77D3AC20" w:rsidR="009933DC" w:rsidRPr="00272DBB" w:rsidRDefault="00851AAC" w:rsidP="009E3AB3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7AF8E28C" w14:textId="77777777" w:rsidR="00F12F1D" w:rsidRPr="00851AAC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F12F1D" w:rsidRPr="001C2F6A" w14:paraId="62D4852D" w14:textId="77777777" w:rsidTr="00E63F30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9180ADF" w14:textId="77777777" w:rsidR="00F12F1D" w:rsidRPr="006F0664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6A65EA2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1D" w:rsidRPr="001C2F6A" w14:paraId="64E2CAA6" w14:textId="77777777" w:rsidTr="00E63F30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E05F33B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50D6C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594C80E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6FA44B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2ABA5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43B1BE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AAA62A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6596A20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D3348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792B8D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C9165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76B27CD" w14:textId="1EDE2501" w:rsidR="00F12F1D" w:rsidRPr="001C2F6A" w:rsidRDefault="002211CC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07485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074854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12F1D" w:rsidRPr="001C2F6A" w14:paraId="44F22ED7" w14:textId="77777777" w:rsidTr="00E63F30">
        <w:trPr>
          <w:trHeight w:val="166"/>
          <w:tblHeader/>
        </w:trPr>
        <w:tc>
          <w:tcPr>
            <w:tcW w:w="3240" w:type="dxa"/>
          </w:tcPr>
          <w:p w14:paraId="6B8537B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70B7598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0E7C14EC" w14:textId="77777777" w:rsidTr="00E63F30">
        <w:trPr>
          <w:trHeight w:val="20"/>
        </w:trPr>
        <w:tc>
          <w:tcPr>
            <w:tcW w:w="3240" w:type="dxa"/>
          </w:tcPr>
          <w:p w14:paraId="19FBBAC2" w14:textId="0B7CCB9D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6938775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7672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4C0FA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0D85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7C89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6F39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CAC9A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8076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0E98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188F57B4" w14:textId="77777777" w:rsidTr="00E63F30">
        <w:trPr>
          <w:trHeight w:val="20"/>
        </w:trPr>
        <w:tc>
          <w:tcPr>
            <w:tcW w:w="3240" w:type="dxa"/>
          </w:tcPr>
          <w:p w14:paraId="493B67A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0703EA7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C47136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DBF278A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5C8E8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ED5CAF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AD8E085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D29FFF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F4E9D86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5FDE6E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5AB34A60" w14:textId="77777777" w:rsidTr="00E63F30">
        <w:trPr>
          <w:trHeight w:val="20"/>
        </w:trPr>
        <w:tc>
          <w:tcPr>
            <w:tcW w:w="3240" w:type="dxa"/>
          </w:tcPr>
          <w:p w14:paraId="4E24419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5FF46C2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EE7215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43F7C1E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2D6A1F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F0F916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3495FF4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0F2D71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F31E00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76C2425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74854" w:rsidRPr="001C2F6A" w14:paraId="2419DA26" w14:textId="77777777" w:rsidTr="00E63F30">
        <w:trPr>
          <w:trHeight w:val="335"/>
        </w:trPr>
        <w:tc>
          <w:tcPr>
            <w:tcW w:w="3240" w:type="dxa"/>
          </w:tcPr>
          <w:p w14:paraId="2B3921CA" w14:textId="77777777" w:rsidR="00074854" w:rsidRPr="001C2F6A" w:rsidRDefault="00074854" w:rsidP="0007485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9D1FEDA" w14:textId="0C58BB6A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70" w:type="dxa"/>
          </w:tcPr>
          <w:p w14:paraId="182ABB14" w14:textId="77777777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7A57D" w14:textId="7DFFF6D9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4F74813A" w14:textId="77777777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8E7F96" w14:textId="2AE35980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13F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C17E73" w14:textId="77777777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CDD44" w14:textId="4F16246A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614B3B" w14:textId="77777777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FBB87" w14:textId="1A2700E2" w:rsidR="00074854" w:rsidRPr="00271006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074854" w:rsidRPr="00F12F1D" w14:paraId="2C815B9B" w14:textId="77777777" w:rsidTr="00E63F30">
        <w:trPr>
          <w:trHeight w:val="20"/>
        </w:trPr>
        <w:tc>
          <w:tcPr>
            <w:tcW w:w="3240" w:type="dxa"/>
          </w:tcPr>
          <w:p w14:paraId="0ED2AED0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3890E38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F35E12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26CCFAD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67F27E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5CEB307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B6D290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1B88892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5C33F7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F4245EC" w14:textId="77777777" w:rsidR="00074854" w:rsidRPr="00F12F1D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74854" w:rsidRPr="001C2F6A" w14:paraId="4546710F" w14:textId="77777777" w:rsidTr="00E63F30">
        <w:trPr>
          <w:trHeight w:val="20"/>
        </w:trPr>
        <w:tc>
          <w:tcPr>
            <w:tcW w:w="3240" w:type="dxa"/>
          </w:tcPr>
          <w:p w14:paraId="79A4204C" w14:textId="77777777" w:rsidR="00074854" w:rsidRPr="00803E49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2877FF65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D7BDE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D5B3A3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952B4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678B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2D117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C1E71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8D302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3B43E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854" w:rsidRPr="001C2F6A" w14:paraId="2C2A7008" w14:textId="77777777" w:rsidTr="00E63F30">
        <w:trPr>
          <w:trHeight w:val="20"/>
        </w:trPr>
        <w:tc>
          <w:tcPr>
            <w:tcW w:w="3240" w:type="dxa"/>
          </w:tcPr>
          <w:p w14:paraId="3A6C31AE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3BAA2E5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81E5C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169D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73734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9D795E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5DCD2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53DAF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C0A70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93672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854" w:rsidRPr="001C2F6A" w14:paraId="14B03A2A" w14:textId="77777777" w:rsidTr="00E63F30">
        <w:trPr>
          <w:trHeight w:val="20"/>
        </w:trPr>
        <w:tc>
          <w:tcPr>
            <w:tcW w:w="3240" w:type="dxa"/>
          </w:tcPr>
          <w:p w14:paraId="7318BAB8" w14:textId="77777777" w:rsidR="00074854" w:rsidRPr="001C2F6A" w:rsidRDefault="00074854" w:rsidP="0007485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6B62902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AD96DD" w14:textId="154FD313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5818DBB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612CDC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34378F" w14:textId="5502CD29" w:rsidR="00074854" w:rsidRPr="001C2F6A" w:rsidRDefault="00074854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443A19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85848B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A2428" w14:textId="083AC2DC" w:rsidR="00074854" w:rsidRPr="001C2F6A" w:rsidRDefault="00074854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A0206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5216C9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8FD0DE" w14:textId="554104F2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4C9C0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678F48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514EA" w14:textId="31F08F0E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074854" w:rsidRPr="001C2F6A" w14:paraId="257CDD45" w14:textId="77777777" w:rsidTr="00E63F30">
        <w:trPr>
          <w:trHeight w:val="20"/>
        </w:trPr>
        <w:tc>
          <w:tcPr>
            <w:tcW w:w="3240" w:type="dxa"/>
          </w:tcPr>
          <w:p w14:paraId="47B418FA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32EFFBE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5FC75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82E593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E26C6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242D6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ADB77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24842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FAF8A0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0D44A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854" w:rsidRPr="001C2F6A" w14:paraId="510CD62D" w14:textId="77777777" w:rsidTr="00E63F30">
        <w:trPr>
          <w:trHeight w:val="20"/>
        </w:trPr>
        <w:tc>
          <w:tcPr>
            <w:tcW w:w="3240" w:type="dxa"/>
          </w:tcPr>
          <w:p w14:paraId="4241775C" w14:textId="77777777" w:rsidR="00074854" w:rsidRPr="001C2F6A" w:rsidRDefault="00074854" w:rsidP="0007485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74ACD404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FB7BC0" w14:textId="254E85AE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32C7363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6B3129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B4DF7" w14:textId="3B49E0A4" w:rsidR="00074854" w:rsidRPr="001C2F6A" w:rsidRDefault="00074854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0AEAA7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3BB8E4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688A14" w14:textId="3A30B6FB" w:rsidR="00074854" w:rsidRPr="001C2F6A" w:rsidRDefault="00074854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85DCAF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87ED7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E2B477" w14:textId="6756FF21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913F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3208CF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68D1A" w14:textId="77777777" w:rsidR="00074854" w:rsidRPr="00913F0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F924FD" w14:textId="37DFD871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7E7CF3" w:rsidRPr="001C2F6A" w14:paraId="5A84993F" w14:textId="77777777" w:rsidTr="00955CAF">
        <w:trPr>
          <w:trHeight w:val="20"/>
        </w:trPr>
        <w:tc>
          <w:tcPr>
            <w:tcW w:w="3240" w:type="dxa"/>
          </w:tcPr>
          <w:p w14:paraId="738A77FB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229CB80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0B5F5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014448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5548C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A9694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37E01E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9DC254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34EBC8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61446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CF3" w:rsidRPr="001C2F6A" w14:paraId="49E73F97" w14:textId="77777777" w:rsidTr="00955CAF">
        <w:trPr>
          <w:trHeight w:val="20"/>
        </w:trPr>
        <w:tc>
          <w:tcPr>
            <w:tcW w:w="3240" w:type="dxa"/>
          </w:tcPr>
          <w:p w14:paraId="2BF7DB3B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5EA23C00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0E4B67A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1391E11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435168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C96FDD0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93F84A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2A92619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274042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2D90024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E7CF3" w:rsidRPr="001C2F6A" w14:paraId="408AEF58" w14:textId="77777777" w:rsidTr="00955CAF">
        <w:trPr>
          <w:trHeight w:val="20"/>
        </w:trPr>
        <w:tc>
          <w:tcPr>
            <w:tcW w:w="3240" w:type="dxa"/>
          </w:tcPr>
          <w:p w14:paraId="477F6DE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7EA72B66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E38E003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6F6CBF4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4FB02AB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CA22858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3F2AA15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F73DA0B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80BFEC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84F981A" w14:textId="77777777" w:rsidR="007E7CF3" w:rsidRPr="00BF2A3E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E7CF3" w:rsidRPr="001C2F6A" w14:paraId="077A4046" w14:textId="77777777" w:rsidTr="00955CAF">
        <w:trPr>
          <w:trHeight w:val="335"/>
        </w:trPr>
        <w:tc>
          <w:tcPr>
            <w:tcW w:w="3240" w:type="dxa"/>
          </w:tcPr>
          <w:p w14:paraId="2D0CCAE7" w14:textId="77777777" w:rsidR="007E7CF3" w:rsidRPr="001C2F6A" w:rsidRDefault="007E7CF3" w:rsidP="00955C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5ED0C1C7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09A6E289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4D632E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143</w:t>
            </w:r>
          </w:p>
        </w:tc>
        <w:tc>
          <w:tcPr>
            <w:tcW w:w="270" w:type="dxa"/>
          </w:tcPr>
          <w:p w14:paraId="4DE2CB81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A5EE01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272D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A8638C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FFBAC3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ACC0EE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22821" w14:textId="77777777" w:rsidR="007E7CF3" w:rsidRPr="00271006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453</w:t>
            </w:r>
          </w:p>
        </w:tc>
      </w:tr>
      <w:tr w:rsidR="007E7CF3" w:rsidRPr="001C2F6A" w14:paraId="5F0D8817" w14:textId="77777777" w:rsidTr="00955CAF">
        <w:trPr>
          <w:trHeight w:val="20"/>
        </w:trPr>
        <w:tc>
          <w:tcPr>
            <w:tcW w:w="3240" w:type="dxa"/>
          </w:tcPr>
          <w:p w14:paraId="78007F70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625ECDD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FCB9D2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17777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109B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DD8FB6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F0CBE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F87D69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EFFB5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89018E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CF3" w:rsidRPr="001C2F6A" w14:paraId="51694708" w14:textId="77777777" w:rsidTr="00955CAF">
        <w:trPr>
          <w:trHeight w:val="20"/>
        </w:trPr>
        <w:tc>
          <w:tcPr>
            <w:tcW w:w="3240" w:type="dxa"/>
          </w:tcPr>
          <w:p w14:paraId="252ABC97" w14:textId="77777777" w:rsidR="007E7CF3" w:rsidRPr="00803E49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391A559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145E3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62E75D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2A2B7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392EB4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1A2A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8E244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D142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DA367D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CF3" w:rsidRPr="001C2F6A" w14:paraId="6646D75C" w14:textId="77777777" w:rsidTr="00955CAF">
        <w:trPr>
          <w:trHeight w:val="20"/>
        </w:trPr>
        <w:tc>
          <w:tcPr>
            <w:tcW w:w="3240" w:type="dxa"/>
          </w:tcPr>
          <w:p w14:paraId="4ED6CDC7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1A13D43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7F16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B3FF5D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8668E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633246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C755B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7EFA4E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55386F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2D9B5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CF3" w:rsidRPr="001C2F6A" w14:paraId="54DE5041" w14:textId="77777777" w:rsidTr="00955CAF">
        <w:trPr>
          <w:trHeight w:val="20"/>
        </w:trPr>
        <w:tc>
          <w:tcPr>
            <w:tcW w:w="3240" w:type="dxa"/>
          </w:tcPr>
          <w:p w14:paraId="46C0BFC2" w14:textId="77777777" w:rsidR="007E7CF3" w:rsidRPr="001C2F6A" w:rsidRDefault="007E7CF3" w:rsidP="00955C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6B895F6C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EAC4C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3C48F0B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B04BA6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2F10D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CF66015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D0CFBB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E2B6C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94BD0E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258E71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D63C0C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CA7EA3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90ABB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CD87C4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7E7CF3" w:rsidRPr="001C2F6A" w14:paraId="0DAD2471" w14:textId="77777777" w:rsidTr="00955CAF">
        <w:trPr>
          <w:trHeight w:val="20"/>
        </w:trPr>
        <w:tc>
          <w:tcPr>
            <w:tcW w:w="3240" w:type="dxa"/>
          </w:tcPr>
          <w:p w14:paraId="6FB9B696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29E84B0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5538DD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7369D4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FA0F0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BDF680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641C5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62863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B847B0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31017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CF3" w:rsidRPr="001C2F6A" w14:paraId="548349F7" w14:textId="77777777" w:rsidTr="00955CAF">
        <w:trPr>
          <w:trHeight w:val="20"/>
        </w:trPr>
        <w:tc>
          <w:tcPr>
            <w:tcW w:w="3240" w:type="dxa"/>
          </w:tcPr>
          <w:p w14:paraId="465BAD9C" w14:textId="77777777" w:rsidR="007E7CF3" w:rsidRPr="001C2F6A" w:rsidRDefault="007E7CF3" w:rsidP="00955C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46201A1B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964EE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195CFC1C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408701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87FA1F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93390D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006DA1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7AA563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279006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CCED79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BF3D1B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31982248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67E618" w14:textId="77777777" w:rsidR="007E7CF3" w:rsidRPr="00272DBB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F2FA91" w14:textId="77777777" w:rsidR="007E7CF3" w:rsidRPr="001C2F6A" w:rsidRDefault="007E7CF3" w:rsidP="0095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6E75839A" w14:textId="77777777" w:rsidR="00F12F1D" w:rsidRDefault="00F12F1D" w:rsidP="00F12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36"/>
        <w:gridCol w:w="1075"/>
        <w:gridCol w:w="230"/>
        <w:gridCol w:w="1111"/>
      </w:tblGrid>
      <w:tr w:rsidR="00F12F1D" w:rsidRPr="001C2F6A" w14:paraId="7E08DB94" w14:textId="77777777" w:rsidTr="00E63F30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2D46AB26" w14:textId="77777777" w:rsidR="00F12F1D" w:rsidRPr="00411002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0B20A28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F1D" w:rsidRPr="001C2F6A" w14:paraId="110F3DB8" w14:textId="77777777" w:rsidTr="002211CC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34DCAD3C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0EEA30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DF006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6C334BC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6EE01E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73CAFBC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4D295EA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721EFF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0067E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69F864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0EE240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AE93E7D" w14:textId="61812846" w:rsidR="00F12F1D" w:rsidRPr="001740D0" w:rsidRDefault="002211CC" w:rsidP="001740D0">
            <w:pPr>
              <w:rPr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1740D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1740D0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12F1D" w:rsidRPr="001C2F6A" w14:paraId="49E94B03" w14:textId="77777777" w:rsidTr="00E63F30">
        <w:trPr>
          <w:trHeight w:val="164"/>
          <w:tblHeader/>
        </w:trPr>
        <w:tc>
          <w:tcPr>
            <w:tcW w:w="3228" w:type="dxa"/>
          </w:tcPr>
          <w:p w14:paraId="10BF7C8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1D1857B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12BFA7C4" w14:textId="77777777" w:rsidTr="002211CC">
        <w:trPr>
          <w:trHeight w:val="20"/>
        </w:trPr>
        <w:tc>
          <w:tcPr>
            <w:tcW w:w="3228" w:type="dxa"/>
          </w:tcPr>
          <w:p w14:paraId="15EF9BE4" w14:textId="3A904D20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8" w:type="dxa"/>
          </w:tcPr>
          <w:p w14:paraId="243C3F9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6603B7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4D5A27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C57F9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DBCF3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D2F36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BCFFA8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4CBC80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8C6192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5B01E756" w14:textId="77777777" w:rsidTr="002211CC">
        <w:trPr>
          <w:trHeight w:val="20"/>
        </w:trPr>
        <w:tc>
          <w:tcPr>
            <w:tcW w:w="3228" w:type="dxa"/>
          </w:tcPr>
          <w:p w14:paraId="5D93BF5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081FCB0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6BD0A1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D38C47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D5ADD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17C170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8C71A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6F04AF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B799E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BED51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6B03C14E" w14:textId="77777777" w:rsidTr="002211CC">
        <w:trPr>
          <w:trHeight w:val="20"/>
        </w:trPr>
        <w:tc>
          <w:tcPr>
            <w:tcW w:w="3228" w:type="dxa"/>
          </w:tcPr>
          <w:p w14:paraId="7314C47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7EC26E4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40DCB0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03188C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5A1D7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728C41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F724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13C8E4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B2A6A1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5341B2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854" w:rsidRPr="001C2F6A" w14:paraId="2A059CBD" w14:textId="77777777" w:rsidTr="002211CC">
        <w:trPr>
          <w:trHeight w:val="20"/>
        </w:trPr>
        <w:tc>
          <w:tcPr>
            <w:tcW w:w="3228" w:type="dxa"/>
          </w:tcPr>
          <w:p w14:paraId="0A1BBAA9" w14:textId="77777777" w:rsidR="00074854" w:rsidRPr="001C2F6A" w:rsidRDefault="00074854" w:rsidP="0007485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64D49978" w14:textId="33A0386A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4B1073A6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1318617" w14:textId="24A11998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F1F193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3CD90B6" w14:textId="535FA2F3" w:rsidR="00074854" w:rsidRPr="001C2F6A" w:rsidRDefault="00074854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3556C8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94F0721" w14:textId="16FB301A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27D159FA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5758F42" w14:textId="3D711788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74854" w:rsidRPr="001C2F6A" w14:paraId="22C37346" w14:textId="77777777" w:rsidTr="002211CC">
        <w:trPr>
          <w:trHeight w:val="20"/>
        </w:trPr>
        <w:tc>
          <w:tcPr>
            <w:tcW w:w="3228" w:type="dxa"/>
          </w:tcPr>
          <w:p w14:paraId="345AB642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170ED347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ECC0158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35C496F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7A1791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4E6F342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F2628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F37BE0C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882B351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9260610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854" w:rsidRPr="001C2F6A" w14:paraId="5056847C" w14:textId="77777777" w:rsidTr="002211CC">
        <w:trPr>
          <w:trHeight w:val="20"/>
        </w:trPr>
        <w:tc>
          <w:tcPr>
            <w:tcW w:w="3228" w:type="dxa"/>
          </w:tcPr>
          <w:p w14:paraId="3F2A07A4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4A73F5CB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DA95711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47E1DB6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46B698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4D7B923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65E57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BDF55E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47ACEBF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65A46B0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854" w:rsidRPr="001C2F6A" w14:paraId="36B00BAE" w14:textId="77777777" w:rsidTr="002211CC">
        <w:trPr>
          <w:trHeight w:val="20"/>
        </w:trPr>
        <w:tc>
          <w:tcPr>
            <w:tcW w:w="3228" w:type="dxa"/>
          </w:tcPr>
          <w:p w14:paraId="22256BE1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10A8609F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68F6AFC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7081A5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8534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7D091EE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7B32F3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C5E65C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C7434ED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11F3E90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854" w:rsidRPr="001C2F6A" w14:paraId="59B1FAEA" w14:textId="77777777" w:rsidTr="002211CC">
        <w:trPr>
          <w:trHeight w:val="20"/>
        </w:trPr>
        <w:tc>
          <w:tcPr>
            <w:tcW w:w="3228" w:type="dxa"/>
          </w:tcPr>
          <w:p w14:paraId="1ABCE53C" w14:textId="77777777" w:rsidR="00074854" w:rsidRPr="001C2F6A" w:rsidRDefault="00074854" w:rsidP="0007485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36A09E30" w14:textId="77777777" w:rsidR="0007485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1AD807" w14:textId="620C6E15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227" w:type="dxa"/>
          </w:tcPr>
          <w:p w14:paraId="72DE7D66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5FFDFC0" w14:textId="77777777" w:rsidR="0007485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1B207F" w14:textId="04379854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BAA138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3DB7E3E" w14:textId="77777777" w:rsidR="0007485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72A8A5" w14:textId="76870569" w:rsidR="00074854" w:rsidRPr="001C2F6A" w:rsidRDefault="00074854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BC99E9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E774C5" w14:textId="77777777" w:rsidR="0007485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452DA4" w14:textId="52005154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230" w:type="dxa"/>
          </w:tcPr>
          <w:p w14:paraId="5DF4B170" w14:textId="77777777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B2F707D" w14:textId="77777777" w:rsidR="00074854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528480" w14:textId="6572EE4D" w:rsidR="00074854" w:rsidRPr="001C2F6A" w:rsidRDefault="00074854" w:rsidP="0007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0F6370" w:rsidRPr="001C2F6A" w14:paraId="56A3F3B9" w14:textId="77777777" w:rsidTr="002211CC">
        <w:trPr>
          <w:trHeight w:val="20"/>
        </w:trPr>
        <w:tc>
          <w:tcPr>
            <w:tcW w:w="3228" w:type="dxa"/>
          </w:tcPr>
          <w:p w14:paraId="57398C46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749CA9E" w14:textId="33E0EEE5" w:rsidR="007E7CF3" w:rsidRDefault="007E7CF3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44EEE25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B6E26B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BD0A8D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E99F2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38ADE8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8A31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E550F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560FD7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4E95664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0607AF7A" w14:textId="77777777" w:rsidTr="002211CC">
        <w:trPr>
          <w:trHeight w:val="20"/>
        </w:trPr>
        <w:tc>
          <w:tcPr>
            <w:tcW w:w="3228" w:type="dxa"/>
          </w:tcPr>
          <w:p w14:paraId="2A1EE9F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08" w:type="dxa"/>
          </w:tcPr>
          <w:p w14:paraId="7F0322E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65F57F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2BE09A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860A1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43ED35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3E115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D2CDA1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CB6FB1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2CAB82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7816C6FA" w14:textId="77777777" w:rsidTr="002211CC">
        <w:trPr>
          <w:trHeight w:val="20"/>
        </w:trPr>
        <w:tc>
          <w:tcPr>
            <w:tcW w:w="3228" w:type="dxa"/>
          </w:tcPr>
          <w:p w14:paraId="6FE37FB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05A833C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0D7231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86A4CB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D47F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58EBFF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6925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A09BF6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30055B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EE5270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0D4B8D5B" w14:textId="77777777" w:rsidTr="002211CC">
        <w:trPr>
          <w:trHeight w:val="20"/>
        </w:trPr>
        <w:tc>
          <w:tcPr>
            <w:tcW w:w="3228" w:type="dxa"/>
          </w:tcPr>
          <w:p w14:paraId="1CDC65B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4E3647B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369059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F08B68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FC4E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B423DB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6873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BE653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E3D716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63368E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3862BFF9" w14:textId="77777777" w:rsidTr="002211CC">
        <w:trPr>
          <w:trHeight w:val="20"/>
        </w:trPr>
        <w:tc>
          <w:tcPr>
            <w:tcW w:w="3228" w:type="dxa"/>
          </w:tcPr>
          <w:p w14:paraId="267A9B13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489BF88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229A179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C88508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852B5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3DDB26D" w14:textId="77777777" w:rsidR="00F12F1D" w:rsidRPr="001C2F6A" w:rsidRDefault="00F12F1D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2F4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13740C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2FBDDE7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20BC3C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2F1D" w:rsidRPr="001C2F6A" w14:paraId="14C10A98" w14:textId="77777777" w:rsidTr="002211CC">
        <w:trPr>
          <w:trHeight w:val="20"/>
        </w:trPr>
        <w:tc>
          <w:tcPr>
            <w:tcW w:w="3228" w:type="dxa"/>
          </w:tcPr>
          <w:p w14:paraId="3F6B980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1DB37BC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9A0BFE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6EF2B1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548B8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678F42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AAA7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AABA4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5CFBEC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DD7396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06F8282D" w14:textId="77777777" w:rsidTr="002211CC">
        <w:trPr>
          <w:trHeight w:val="20"/>
        </w:trPr>
        <w:tc>
          <w:tcPr>
            <w:tcW w:w="3228" w:type="dxa"/>
          </w:tcPr>
          <w:p w14:paraId="4CC0203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01A0C44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F95EF7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611949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7EEFD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FC4C28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683B3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BB49C6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AE0D2B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E00924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37590B5D" w14:textId="77777777" w:rsidTr="002211CC">
        <w:trPr>
          <w:trHeight w:val="20"/>
        </w:trPr>
        <w:tc>
          <w:tcPr>
            <w:tcW w:w="3228" w:type="dxa"/>
          </w:tcPr>
          <w:p w14:paraId="792A084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5C8CAC5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BBD4F8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8A04BB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5F11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57DF27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C930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23169C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CB3E94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D086D6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4F069E4C" w14:textId="77777777" w:rsidTr="002211CC">
        <w:trPr>
          <w:trHeight w:val="20"/>
        </w:trPr>
        <w:tc>
          <w:tcPr>
            <w:tcW w:w="3228" w:type="dxa"/>
          </w:tcPr>
          <w:p w14:paraId="6E15C28D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53D59E45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5B16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27" w:type="dxa"/>
          </w:tcPr>
          <w:p w14:paraId="5214A62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D37BE52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8D55E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25AAE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3194E69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E1CF83" w14:textId="77777777" w:rsidR="00F12F1D" w:rsidRPr="001C2F6A" w:rsidRDefault="00F12F1D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E2A55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AEEB348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60AA79" w14:textId="654EA1CB" w:rsidR="00F12F1D" w:rsidRPr="001C2F6A" w:rsidRDefault="00163331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0" w:type="dxa"/>
          </w:tcPr>
          <w:p w14:paraId="1178AB3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D291F51" w14:textId="77777777" w:rsidR="00163331" w:rsidRDefault="00163331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E9929" w14:textId="43C2A462" w:rsidR="00F12F1D" w:rsidRPr="001C2F6A" w:rsidRDefault="00163331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6B241686" w14:textId="62810CE3" w:rsidR="00F12F1D" w:rsidRDefault="00F12F1D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CBAF1" w14:textId="0E7F31BA" w:rsidR="007B32C6" w:rsidRPr="00272DBB" w:rsidRDefault="00851AAC" w:rsidP="007B32C6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 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="003C3DE2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)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ตราสารทุนและตราสารหนี้ที่ไม่อยู่ในความต้องการของตลาด</w:t>
      </w:r>
    </w:p>
    <w:p w14:paraId="12473210" w14:textId="77777777" w:rsidR="00F12F1D" w:rsidRPr="00775278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1C2F6A" w14:paraId="38637145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585DD0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6913D1C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1D" w:rsidRPr="001C2F6A" w14:paraId="792F09D4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FD43D3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41FD4B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4311D6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B41712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EA74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79834A6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CC9E02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7AA164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26A71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CE6229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CA860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B857038" w14:textId="00C63857" w:rsidR="00F12F1D" w:rsidRPr="001C2F6A" w:rsidRDefault="001740D0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12F1D" w:rsidRPr="001C2F6A" w14:paraId="23EC1536" w14:textId="77777777" w:rsidTr="00E63F30">
        <w:trPr>
          <w:trHeight w:val="20"/>
        </w:trPr>
        <w:tc>
          <w:tcPr>
            <w:tcW w:w="3240" w:type="dxa"/>
          </w:tcPr>
          <w:p w14:paraId="1C99030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3515E48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278E88BC" w14:textId="77777777" w:rsidTr="00E63F30">
        <w:trPr>
          <w:trHeight w:val="20"/>
        </w:trPr>
        <w:tc>
          <w:tcPr>
            <w:tcW w:w="3240" w:type="dxa"/>
          </w:tcPr>
          <w:p w14:paraId="32F6851F" w14:textId="5F1C522B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65DBB3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34B3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C8BBC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9338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AF1F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1CA2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F60FB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4CFF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C232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185432D8" w14:textId="77777777" w:rsidTr="00E63F30">
        <w:trPr>
          <w:trHeight w:val="20"/>
        </w:trPr>
        <w:tc>
          <w:tcPr>
            <w:tcW w:w="3240" w:type="dxa"/>
          </w:tcPr>
          <w:p w14:paraId="222052C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4D14D59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52E34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DE5604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AB3C9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B403A8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134149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FBC7658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C14EC4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9BA3A1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7735673D" w14:textId="77777777" w:rsidTr="00E63F30">
        <w:trPr>
          <w:trHeight w:val="20"/>
        </w:trPr>
        <w:tc>
          <w:tcPr>
            <w:tcW w:w="3240" w:type="dxa"/>
          </w:tcPr>
          <w:p w14:paraId="712F46C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DBC51D6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C9C4219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1A0C49A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FA303D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BD6216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CD046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42F9B6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16A3F3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4074D8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E3AAF" w:rsidRPr="001C2F6A" w14:paraId="00B80C41" w14:textId="77777777" w:rsidTr="00E63F30">
        <w:trPr>
          <w:trHeight w:val="335"/>
        </w:trPr>
        <w:tc>
          <w:tcPr>
            <w:tcW w:w="3240" w:type="dxa"/>
          </w:tcPr>
          <w:p w14:paraId="56C68865" w14:textId="77777777" w:rsidR="00BE3AAF" w:rsidRPr="001C2F6A" w:rsidRDefault="00BE3AAF" w:rsidP="00BE3A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196B60A3" w14:textId="70481968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47670DCE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896157" w14:textId="24948E98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C6827B6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85A8A" w14:textId="214F1469" w:rsidR="00BE3AAF" w:rsidRPr="00271006" w:rsidRDefault="00BE3AAF" w:rsidP="0088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77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270" w:type="dxa"/>
          </w:tcPr>
          <w:p w14:paraId="6B464FC6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6F5180" w14:textId="4A169818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9644A2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3F056" w14:textId="12D40C03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E3AAF" w:rsidRPr="001C2F6A" w14:paraId="65DA3D43" w14:textId="77777777" w:rsidTr="00E63F30">
        <w:trPr>
          <w:trHeight w:val="20"/>
        </w:trPr>
        <w:tc>
          <w:tcPr>
            <w:tcW w:w="3240" w:type="dxa"/>
          </w:tcPr>
          <w:p w14:paraId="2FBADA94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E6025C0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50EC1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63D5B3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09EC12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B269A6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BC97D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BDA57E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828787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95F4B8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AAF" w:rsidRPr="001C2F6A" w14:paraId="357430E6" w14:textId="77777777" w:rsidTr="00E63F30">
        <w:trPr>
          <w:trHeight w:val="20"/>
        </w:trPr>
        <w:tc>
          <w:tcPr>
            <w:tcW w:w="3240" w:type="dxa"/>
          </w:tcPr>
          <w:p w14:paraId="006D2E74" w14:textId="77777777" w:rsidR="00BE3AAF" w:rsidRPr="00564EF0" w:rsidRDefault="00BE3AAF" w:rsidP="00BE3A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27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779BB5F6" w14:textId="77777777" w:rsidR="00BE3AAF" w:rsidRPr="00775278" w:rsidRDefault="00BE3AAF" w:rsidP="00BE3A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25DFC063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DF9324" w14:textId="456395DA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671CA70A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12CC81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4685BF" w14:textId="66A6430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85C43C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70A58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20F2A" w14:textId="7BF4D882" w:rsidR="00BE3AAF" w:rsidRPr="001C2F6A" w:rsidRDefault="004A29FC" w:rsidP="004A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BC6E96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58C53F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84613" w14:textId="07548F8A" w:rsidR="00BE3AAF" w:rsidRPr="001C2F6A" w:rsidRDefault="004A29FC" w:rsidP="004A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B252BC2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11AE1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E15B8" w14:textId="3486BED6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  <w:tr w:rsidR="000F6370" w:rsidRPr="00775278" w14:paraId="7C660EC8" w14:textId="77777777" w:rsidTr="00E63F30">
        <w:trPr>
          <w:trHeight w:val="20"/>
        </w:trPr>
        <w:tc>
          <w:tcPr>
            <w:tcW w:w="3240" w:type="dxa"/>
          </w:tcPr>
          <w:p w14:paraId="4584C78A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E7C6C3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C0E137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8C9B34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2AD16A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B099D5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0A87C6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79975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97183C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89A404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A840C28" w14:textId="7ABDBF72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5C6663EF" w14:textId="5F14BAD6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39509CFA" w14:textId="64A2F89C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5B28780C" w14:textId="3A925C78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1BF247F4" w14:textId="77777777" w:rsidR="00F12F1D" w:rsidRPr="00775278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1C2F6A" w14:paraId="6A56BCF4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6D3447B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31F6F66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1D" w:rsidRPr="001C2F6A" w14:paraId="508887A4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9BD50E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149299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0ECD65D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8C8B6B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1704A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591ADAC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647E92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FC81D0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0DDD9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DFA0FF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426B9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58264DEE" w14:textId="6718E150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</w:t>
            </w:r>
            <w:r w:rsidR="00BE3AAF">
              <w:rPr>
                <w:rFonts w:asciiTheme="majorBidi" w:hAnsiTheme="majorBidi" w:hint="cs"/>
                <w:sz w:val="28"/>
                <w:szCs w:val="28"/>
                <w:cs/>
              </w:rPr>
              <w:t>0 กันยายน</w:t>
            </w:r>
          </w:p>
        </w:tc>
      </w:tr>
      <w:tr w:rsidR="00F12F1D" w:rsidRPr="001C2F6A" w14:paraId="34561216" w14:textId="77777777" w:rsidTr="00E63F30">
        <w:trPr>
          <w:trHeight w:val="20"/>
        </w:trPr>
        <w:tc>
          <w:tcPr>
            <w:tcW w:w="3240" w:type="dxa"/>
          </w:tcPr>
          <w:p w14:paraId="20C872C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44E8DC3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58AE5617" w14:textId="77777777" w:rsidTr="00E63F30">
        <w:trPr>
          <w:trHeight w:val="20"/>
        </w:trPr>
        <w:tc>
          <w:tcPr>
            <w:tcW w:w="3240" w:type="dxa"/>
          </w:tcPr>
          <w:p w14:paraId="6500AE7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6632926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66A1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06F1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369F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B474E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4C14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72C4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9E90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4D471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4818A9F2" w14:textId="77777777" w:rsidTr="00E63F30">
        <w:trPr>
          <w:trHeight w:val="20"/>
        </w:trPr>
        <w:tc>
          <w:tcPr>
            <w:tcW w:w="3240" w:type="dxa"/>
          </w:tcPr>
          <w:p w14:paraId="332984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5ACA1BC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6991E8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B35DEF8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CB7781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5877D8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9E65B3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546EE6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D35BF6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1FDFE7C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6155111D" w14:textId="77777777" w:rsidTr="00E63F30">
        <w:trPr>
          <w:trHeight w:val="20"/>
        </w:trPr>
        <w:tc>
          <w:tcPr>
            <w:tcW w:w="3240" w:type="dxa"/>
          </w:tcPr>
          <w:p w14:paraId="753C8D0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EFAC61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58D5E81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B6F5D04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5060B4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89ADC2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7FC2991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FD38D7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E62C3A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63B706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E3AAF" w:rsidRPr="001C2F6A" w14:paraId="01ED4A73" w14:textId="77777777" w:rsidTr="00E63F30">
        <w:trPr>
          <w:trHeight w:val="335"/>
        </w:trPr>
        <w:tc>
          <w:tcPr>
            <w:tcW w:w="3240" w:type="dxa"/>
          </w:tcPr>
          <w:p w14:paraId="177E7EB2" w14:textId="77777777" w:rsidR="00BE3AAF" w:rsidRPr="001C2F6A" w:rsidRDefault="00BE3AAF" w:rsidP="00BE3A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ACF417D" w14:textId="71E44689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2C10358C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E30D4F" w14:textId="1F2D9961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5825430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469AA" w14:textId="4ABFCAC4" w:rsidR="00BE3AAF" w:rsidRPr="00271006" w:rsidRDefault="00BE3AAF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B66963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F5D181" w14:textId="3AA73CC9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733A33" w14:textId="77777777" w:rsidR="00BE3AAF" w:rsidRPr="00271006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8C8594" w14:textId="1F824825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BE3AAF" w:rsidRPr="001C2F6A" w14:paraId="053A4028" w14:textId="77777777" w:rsidTr="00E63F30">
        <w:trPr>
          <w:trHeight w:val="20"/>
        </w:trPr>
        <w:tc>
          <w:tcPr>
            <w:tcW w:w="3240" w:type="dxa"/>
          </w:tcPr>
          <w:p w14:paraId="074DBC6D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C42603D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72EF4D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531DC9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A866E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3FEB4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F29F1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78C145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B28D1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9AEF9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AAF" w:rsidRPr="001C2F6A" w14:paraId="7A3DB8BD" w14:textId="77777777" w:rsidTr="00E63F30">
        <w:trPr>
          <w:trHeight w:val="20"/>
        </w:trPr>
        <w:tc>
          <w:tcPr>
            <w:tcW w:w="3240" w:type="dxa"/>
          </w:tcPr>
          <w:p w14:paraId="26BBECC4" w14:textId="77777777" w:rsidR="00BE3AAF" w:rsidRPr="00564EF0" w:rsidRDefault="00BE3AAF" w:rsidP="00BE3A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27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1276D174" w14:textId="77777777" w:rsidR="00BE3AAF" w:rsidRPr="00775278" w:rsidRDefault="00BE3AAF" w:rsidP="00BE3A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4C5CE130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29773" w14:textId="2237C1E9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7F68CCA6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150EEB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99390" w14:textId="63E9FBC0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5EBD2C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624BB1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C567C" w14:textId="18FE7A0E" w:rsidR="00BE3AAF" w:rsidRPr="001C2F6A" w:rsidRDefault="00BE3AAF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4E9C8E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F25443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A4B5F0" w14:textId="39976316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06E4A7D6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D2E6D" w14:textId="77777777" w:rsidR="00BE3AAF" w:rsidRPr="00272DBB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5DBD8D" w14:textId="652AE6C9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F12F1D" w:rsidRPr="00775278" w14:paraId="5D1FBBED" w14:textId="77777777" w:rsidTr="00E63F30">
        <w:trPr>
          <w:trHeight w:val="20"/>
        </w:trPr>
        <w:tc>
          <w:tcPr>
            <w:tcW w:w="3240" w:type="dxa"/>
          </w:tcPr>
          <w:p w14:paraId="2CE527DE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373734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4DB1A3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A49BD8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FBA14E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682680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99A50A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D2E5F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C8E621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313DE1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3A2C07A" w14:textId="688A59A8" w:rsidR="00F12F1D" w:rsidRDefault="00F12F1D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950"/>
        <w:gridCol w:w="236"/>
        <w:gridCol w:w="1098"/>
        <w:gridCol w:w="270"/>
        <w:gridCol w:w="990"/>
        <w:gridCol w:w="270"/>
        <w:gridCol w:w="1080"/>
      </w:tblGrid>
      <w:tr w:rsidR="008340BF" w:rsidRPr="001C2F6A" w14:paraId="7BFA29F2" w14:textId="77777777" w:rsidTr="00DC584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DF2E8D" w14:textId="52A659A5" w:rsidR="008340BF" w:rsidRPr="001C2F6A" w:rsidRDefault="008340BF" w:rsidP="0083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F6B21BC" w14:textId="5F882831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40BF" w:rsidRPr="001C2F6A" w14:paraId="532A650D" w14:textId="77777777" w:rsidTr="008340B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5662DC" w14:textId="77777777" w:rsidR="008340BF" w:rsidRPr="001C2F6A" w:rsidRDefault="008340BF" w:rsidP="0083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1B55F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43BD6F2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55DC1CC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8E0836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281DED8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F2DDEC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DC7915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FA0C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467DAE4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6E803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B396026" w14:textId="32CFEED0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</w:t>
            </w:r>
            <w:r w:rsidR="00BE3AAF">
              <w:rPr>
                <w:rFonts w:asciiTheme="majorBidi" w:hAnsiTheme="majorBidi"/>
                <w:sz w:val="28"/>
                <w:szCs w:val="28"/>
              </w:rPr>
              <w:t>0</w:t>
            </w:r>
            <w:r w:rsidR="00BE3AAF">
              <w:rPr>
                <w:rFonts w:asciiTheme="majorBidi" w:hAnsi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340BF" w:rsidRPr="001C2F6A" w14:paraId="4780BCA6" w14:textId="77777777" w:rsidTr="00BD5CD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23EB4E" w14:textId="77777777" w:rsidR="008340BF" w:rsidRPr="001C2F6A" w:rsidRDefault="008340BF" w:rsidP="0083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3A5E1CB9" w14:textId="0DF1D7AC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340BF" w:rsidRPr="001C2F6A" w14:paraId="68A826B1" w14:textId="77777777" w:rsidTr="008340BF">
        <w:trPr>
          <w:trHeight w:val="20"/>
        </w:trPr>
        <w:tc>
          <w:tcPr>
            <w:tcW w:w="3240" w:type="dxa"/>
          </w:tcPr>
          <w:p w14:paraId="0F1B8AF0" w14:textId="6A8A00F9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EADC91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076DA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405E59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46013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5A869C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EBAE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841D6F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6A010B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0EA4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7B5DFF8D" w14:textId="77777777" w:rsidTr="008340BF">
        <w:trPr>
          <w:trHeight w:val="20"/>
        </w:trPr>
        <w:tc>
          <w:tcPr>
            <w:tcW w:w="3240" w:type="dxa"/>
          </w:tcPr>
          <w:p w14:paraId="15E13509" w14:textId="685310BA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BBC60D9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C691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6B81509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BBBE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34919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3282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E90EC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9C11E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648C1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7B30DE4D" w14:textId="77777777" w:rsidTr="008340BF">
        <w:trPr>
          <w:trHeight w:val="20"/>
        </w:trPr>
        <w:tc>
          <w:tcPr>
            <w:tcW w:w="3240" w:type="dxa"/>
          </w:tcPr>
          <w:p w14:paraId="6021B7D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896711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CA1B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E54018E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C80E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B79C90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0EFD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9E326C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123D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3F79D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AAF" w:rsidRPr="001C2F6A" w14:paraId="7E86E48F" w14:textId="77777777" w:rsidTr="008340BF">
        <w:trPr>
          <w:trHeight w:val="20"/>
        </w:trPr>
        <w:tc>
          <w:tcPr>
            <w:tcW w:w="3240" w:type="dxa"/>
          </w:tcPr>
          <w:p w14:paraId="1CCD2397" w14:textId="77777777" w:rsidR="00BE3AAF" w:rsidRPr="00E82E9E" w:rsidRDefault="00BE3AAF" w:rsidP="00BE3AA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82E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04DB215D" w14:textId="77777777" w:rsidR="00BE3AAF" w:rsidRPr="00E82E9E" w:rsidRDefault="00BE3AAF" w:rsidP="00BE3A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32F3E8AE" w14:textId="77777777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6CF78" w14:textId="66DFF6CC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2C01F7E0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0081BCD" w14:textId="77777777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EB531" w14:textId="2AAE9678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769E0F6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416C316" w14:textId="77777777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998572" w14:textId="1846FB7C" w:rsidR="00BE3AAF" w:rsidRPr="001C2F6A" w:rsidRDefault="00BE3AAF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A128F4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2A8B60" w14:textId="77777777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D458EA" w14:textId="5931DF14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263D5CF" w14:textId="77777777" w:rsidR="00BE3AAF" w:rsidRPr="001C2F6A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7F02F" w14:textId="77777777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68DA2F" w14:textId="132C1549" w:rsidR="00BE3AAF" w:rsidRDefault="00BE3AAF" w:rsidP="00BE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9657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340BF" w:rsidRPr="001C2F6A" w14:paraId="701C402E" w14:textId="77777777" w:rsidTr="008340BF">
        <w:trPr>
          <w:trHeight w:val="20"/>
        </w:trPr>
        <w:tc>
          <w:tcPr>
            <w:tcW w:w="3240" w:type="dxa"/>
          </w:tcPr>
          <w:p w14:paraId="7B208722" w14:textId="77777777" w:rsidR="008340BF" w:rsidRP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ED0FD9" w14:textId="77777777" w:rsidR="008340BF" w:rsidRPr="0082744C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5D24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6E0841F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9780B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DBF3594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776B1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37891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5232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245CA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497AB0CB" w14:textId="77777777" w:rsidTr="008340BF">
        <w:trPr>
          <w:trHeight w:val="20"/>
        </w:trPr>
        <w:tc>
          <w:tcPr>
            <w:tcW w:w="3240" w:type="dxa"/>
          </w:tcPr>
          <w:p w14:paraId="1DDB5F4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3E3DA2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4C11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DE06EAB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24B6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13412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7386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FAB87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78BE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EA41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1DEB24FB" w14:textId="77777777" w:rsidTr="008340BF">
        <w:trPr>
          <w:trHeight w:val="20"/>
        </w:trPr>
        <w:tc>
          <w:tcPr>
            <w:tcW w:w="3240" w:type="dxa"/>
          </w:tcPr>
          <w:p w14:paraId="02DD47CC" w14:textId="6EE3CEE0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E180DBC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3E114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A6EAFE2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E2F1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F40815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AE71C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4F6EE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9F07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B2A8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34410EBC" w14:textId="77777777" w:rsidTr="008340BF">
        <w:trPr>
          <w:trHeight w:val="20"/>
        </w:trPr>
        <w:tc>
          <w:tcPr>
            <w:tcW w:w="3240" w:type="dxa"/>
          </w:tcPr>
          <w:p w14:paraId="60F683E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2F232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3D6F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7C3ADF9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10C4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61116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48D6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10A59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A91B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3E8A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5A29CB0B" w14:textId="77777777" w:rsidTr="008340BF">
        <w:trPr>
          <w:trHeight w:val="20"/>
        </w:trPr>
        <w:tc>
          <w:tcPr>
            <w:tcW w:w="3240" w:type="dxa"/>
          </w:tcPr>
          <w:p w14:paraId="3EDF0163" w14:textId="77777777" w:rsidR="008340BF" w:rsidRPr="00E82E9E" w:rsidRDefault="008340BF" w:rsidP="008340B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82E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0C450A8F" w14:textId="77777777" w:rsidR="008340BF" w:rsidRPr="00E82E9E" w:rsidRDefault="008340BF" w:rsidP="00834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4FB2D063" w14:textId="77777777" w:rsidR="008340BF" w:rsidRPr="0082744C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147E6" w14:textId="4EC7F985" w:rsidR="008340BF" w:rsidRPr="001C2F6A" w:rsidRDefault="00983AC8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340BF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860058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76C167CE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8408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9023B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3B788B0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0393E9" w14:textId="77777777" w:rsidR="008340BF" w:rsidRPr="001C2F6A" w:rsidRDefault="008340BF" w:rsidP="00E2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4E58E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B4F76C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4C6EC" w14:textId="33E6D00A" w:rsidR="008340BF" w:rsidRPr="001C2F6A" w:rsidRDefault="00911E12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B5BFF3B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B5D0A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0D23F8" w14:textId="68013C61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911E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25E5538" w14:textId="22129E95" w:rsidR="00F12F1D" w:rsidRDefault="00F12F1D">
      <w:pPr>
        <w:rPr>
          <w:rFonts w:asciiTheme="majorBidi" w:hAnsiTheme="majorBidi" w:cstheme="majorBidi"/>
          <w:sz w:val="16"/>
          <w:szCs w:val="16"/>
        </w:rPr>
      </w:pPr>
    </w:p>
    <w:bookmarkEnd w:id="8"/>
    <w:p w14:paraId="16AD773A" w14:textId="77777777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8B64A1" w14:textId="77777777" w:rsidR="008340BF" w:rsidRDefault="0083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br w:type="page"/>
      </w:r>
    </w:p>
    <w:p w14:paraId="64B096F3" w14:textId="0D9F9107" w:rsidR="00426035" w:rsidRPr="00272DBB" w:rsidRDefault="00426035" w:rsidP="00612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</w:t>
      </w:r>
    </w:p>
    <w:p w14:paraId="659BC590" w14:textId="77777777" w:rsidR="00426035" w:rsidRPr="00272DBB" w:rsidRDefault="00426035" w:rsidP="00612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3F704A0" w14:textId="5CC4FBE4" w:rsidR="00426035" w:rsidRPr="00272DBB" w:rsidRDefault="00426035" w:rsidP="00612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6A75DB81" w14:textId="38C76347" w:rsidR="0060037D" w:rsidRDefault="00600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5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810"/>
        <w:gridCol w:w="990"/>
        <w:gridCol w:w="236"/>
        <w:gridCol w:w="1017"/>
        <w:gridCol w:w="236"/>
        <w:gridCol w:w="934"/>
        <w:gridCol w:w="236"/>
        <w:gridCol w:w="1026"/>
      </w:tblGrid>
      <w:tr w:rsidR="0027562D" w:rsidRPr="008545D1" w14:paraId="2C5B5276" w14:textId="77777777" w:rsidTr="008D501E">
        <w:trPr>
          <w:trHeight w:val="83"/>
          <w:tblHeader/>
        </w:trPr>
        <w:tc>
          <w:tcPr>
            <w:tcW w:w="4050" w:type="dxa"/>
            <w:vAlign w:val="bottom"/>
          </w:tcPr>
          <w:p w14:paraId="577B5C67" w14:textId="77777777" w:rsidR="0027562D" w:rsidRPr="008545D1" w:rsidRDefault="0027562D" w:rsidP="00516CAF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94C7EA" w14:textId="143A82E2" w:rsidR="0027562D" w:rsidRPr="008545D1" w:rsidRDefault="0027562D" w:rsidP="00220C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07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243" w:type="dxa"/>
            <w:gridSpan w:val="3"/>
            <w:vAlign w:val="bottom"/>
            <w:hideMark/>
          </w:tcPr>
          <w:p w14:paraId="10C63673" w14:textId="77777777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1F239679" w14:textId="77777777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196" w:type="dxa"/>
            <w:gridSpan w:val="3"/>
          </w:tcPr>
          <w:p w14:paraId="33505861" w14:textId="68BC4AF1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D501E" w:rsidRPr="008545D1" w14:paraId="78F51A66" w14:textId="77777777" w:rsidTr="008D501E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246A2011" w14:textId="77777777" w:rsidR="008D501E" w:rsidRPr="008545D1" w:rsidRDefault="008D501E" w:rsidP="008D501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5CE7BF" w14:textId="7777777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334D60" w14:textId="5AFA4B43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C2C1E30" w14:textId="77777777" w:rsidR="008D501E" w:rsidRPr="008545D1" w:rsidRDefault="008D501E" w:rsidP="008D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38EE7C2" w14:textId="6698A0B5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5DF2E3" w14:textId="7777777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B3BE082" w14:textId="28BEEBE2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20A064" w14:textId="7777777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5B5C28B" w14:textId="7A74878D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D501E" w:rsidRPr="008545D1" w14:paraId="134BCDFC" w14:textId="77777777" w:rsidTr="008D501E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46774ECF" w14:textId="630336C9" w:rsidR="008D501E" w:rsidRPr="008545D1" w:rsidRDefault="008D501E" w:rsidP="008D501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174226" w14:textId="1D0854D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519BAD" w14:textId="4BC62158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6ACDF697" w14:textId="77777777" w:rsidR="008D501E" w:rsidRPr="008545D1" w:rsidRDefault="008D501E" w:rsidP="008D501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7A79E847" w14:textId="05C8148C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D0DB83" w14:textId="7777777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48203D6" w14:textId="6C55F191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AD9FB03" w14:textId="7777777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77F8CDE" w14:textId="6FBB3550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D501E" w:rsidRPr="008545D1" w14:paraId="58106090" w14:textId="77777777" w:rsidTr="008D501E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5E29EBE6" w14:textId="77777777" w:rsidR="008D501E" w:rsidRPr="008545D1" w:rsidRDefault="008D501E" w:rsidP="008D501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94BCEF8" w14:textId="7777777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75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C4FAF99" w14:textId="77777777" w:rsidR="008D501E" w:rsidRPr="008545D1" w:rsidRDefault="008D501E" w:rsidP="008D5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5767" w:rsidRPr="008545D1" w14:paraId="38E7CB55" w14:textId="77777777" w:rsidTr="00310C93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0755684E" w14:textId="77777777" w:rsidR="00965767" w:rsidRPr="008545D1" w:rsidRDefault="00965767" w:rsidP="00965767">
            <w:pPr>
              <w:pStyle w:val="BodyText"/>
              <w:spacing w:after="0" w:line="240" w:lineRule="auto"/>
              <w:ind w:right="-3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810" w:type="dxa"/>
          </w:tcPr>
          <w:p w14:paraId="728F32B4" w14:textId="111EE054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991055" w14:textId="107686BB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643 </w:t>
            </w:r>
          </w:p>
        </w:tc>
        <w:tc>
          <w:tcPr>
            <w:tcW w:w="236" w:type="dxa"/>
            <w:vAlign w:val="bottom"/>
          </w:tcPr>
          <w:p w14:paraId="5D149147" w14:textId="77777777" w:rsidR="00965767" w:rsidRPr="008545D1" w:rsidRDefault="00965767" w:rsidP="0096576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79162921" w14:textId="18BD2350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34DD1C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1135A68" w14:textId="28C2BFA6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801C72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3D04B5C" w14:textId="58860283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965767" w:rsidRPr="008545D1" w14:paraId="0D792139" w14:textId="77777777" w:rsidTr="00310C93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2F705D96" w14:textId="77777777" w:rsidR="00965767" w:rsidRPr="008545D1" w:rsidRDefault="00965767" w:rsidP="0096576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810" w:type="dxa"/>
          </w:tcPr>
          <w:p w14:paraId="04C317F1" w14:textId="6890A3C5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6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7A20DD" w14:textId="5DBC52B0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19</w:t>
            </w:r>
            <w:r w:rsidR="004B06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4B8D7C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87FA7AA" w14:textId="4B6295DA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4FE186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78BB76F" w14:textId="6D8C5161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="005E603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08EA94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1BEDA9" w14:textId="37256B6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174</w:t>
            </w:r>
          </w:p>
        </w:tc>
      </w:tr>
      <w:tr w:rsidR="00965767" w:rsidRPr="008545D1" w14:paraId="3EA5F956" w14:textId="77777777" w:rsidTr="00310C93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7AFC3D5A" w14:textId="77777777" w:rsidR="00965767" w:rsidRPr="008545D1" w:rsidRDefault="00965767" w:rsidP="0096576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810" w:type="dxa"/>
          </w:tcPr>
          <w:p w14:paraId="39CAA7FF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E9BB6AF" w14:textId="6FB39246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19 </w:t>
            </w:r>
          </w:p>
        </w:tc>
        <w:tc>
          <w:tcPr>
            <w:tcW w:w="236" w:type="dxa"/>
            <w:vAlign w:val="bottom"/>
          </w:tcPr>
          <w:p w14:paraId="26BC1145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F58AA" w14:textId="631BD224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292801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49F09BAF" w14:textId="13FFE3B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60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9162F0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1A8D6D47" w14:textId="64910BD1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965767" w:rsidRPr="00965767" w14:paraId="64918589" w14:textId="77777777" w:rsidTr="008D501E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005B2918" w14:textId="77777777" w:rsidR="00965767" w:rsidRPr="008545D1" w:rsidRDefault="00965767" w:rsidP="0096576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4430D2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1BD7D" w14:textId="1A8E97BC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85</w:t>
            </w:r>
            <w:r w:rsidR="004B06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E9F1410" w14:textId="77777777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197BB" w14:textId="33477E9B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6576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B6CCAE" w14:textId="77777777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710B1" w14:textId="3EA05168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101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6A83C34" w14:textId="77777777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A71ED" w14:textId="4A89BC80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76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179</w:t>
            </w:r>
          </w:p>
        </w:tc>
      </w:tr>
      <w:tr w:rsidR="00965767" w:rsidRPr="008545D1" w14:paraId="5735FD7B" w14:textId="77777777" w:rsidTr="00310C93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3DBCBD19" w14:textId="77777777" w:rsidR="00965767" w:rsidRPr="008545D1" w:rsidRDefault="00965767" w:rsidP="0096576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0CAF4A3E" w14:textId="0817B8F2" w:rsidR="00965767" w:rsidRPr="008545D1" w:rsidRDefault="00965767" w:rsidP="00965767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BFDE0D" w14:textId="544A9B8E" w:rsidR="00965767" w:rsidRPr="008545D1" w:rsidRDefault="00965767" w:rsidP="00592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>(22</w:t>
            </w:r>
            <w:r w:rsidR="004B06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6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AB67509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4B4ABB7" w14:textId="5FD7AF44" w:rsidR="00965767" w:rsidRPr="008545D1" w:rsidRDefault="00965767" w:rsidP="00592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36" w:type="dxa"/>
          </w:tcPr>
          <w:p w14:paraId="322C7654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C44F1A" w14:textId="275FD009" w:rsidR="00965767" w:rsidRPr="008545D1" w:rsidRDefault="00965767" w:rsidP="00E21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sz w:val="30"/>
                <w:szCs w:val="30"/>
              </w:rPr>
              <w:t xml:space="preserve"> (25)</w:t>
            </w:r>
          </w:p>
        </w:tc>
        <w:tc>
          <w:tcPr>
            <w:tcW w:w="236" w:type="dxa"/>
          </w:tcPr>
          <w:p w14:paraId="7C1B896F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774643B" w14:textId="33306482" w:rsidR="00965767" w:rsidRPr="008545D1" w:rsidRDefault="00965767" w:rsidP="00592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5767" w:rsidRPr="008545D1" w14:paraId="2780BDE9" w14:textId="77777777" w:rsidTr="008D501E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D4A2D8D" w14:textId="77777777" w:rsidR="00965767" w:rsidRPr="008545D1" w:rsidRDefault="00965767" w:rsidP="009657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31C25A35" w14:textId="77777777" w:rsidR="00965767" w:rsidRPr="008545D1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B70E2" w14:textId="47B7607B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</w:t>
            </w:r>
            <w:r w:rsidR="005E6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9F64879" w14:textId="77777777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108A" w14:textId="70503813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 w:rsidRPr="0096576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525C05" w14:textId="77777777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0F626" w14:textId="21BCA72A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76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0FCA79" w14:textId="77777777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7666B" w14:textId="47D1B346" w:rsidR="00965767" w:rsidRPr="00965767" w:rsidRDefault="00965767" w:rsidP="00965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</w:tbl>
    <w:p w14:paraId="5CEF776F" w14:textId="77777777" w:rsidR="00CD2ACE" w:rsidRDefault="00CD2ACE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3C5ED" w14:textId="59CB079A" w:rsidR="00426035" w:rsidRPr="00272DBB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ลงทุน</w:t>
      </w:r>
      <w:r w:rsidRPr="00272DBB">
        <w:rPr>
          <w:rFonts w:asciiTheme="majorBidi" w:hAnsiTheme="majorBidi" w:cstheme="majorBidi"/>
          <w:sz w:val="30"/>
          <w:szCs w:val="30"/>
          <w:cs/>
        </w:rPr>
        <w:t>ในตราสารหนี้ เงินสดและรายการเทียบเท่าเงินสด และอนุพันธ์</w:t>
      </w:r>
    </w:p>
    <w:p w14:paraId="1CAD0604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A92A51" w14:textId="19707CFE" w:rsidR="00A90DE5" w:rsidRDefault="00426035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 เงินสดและ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0B77EB67" w14:textId="128E7AB4" w:rsidR="00C657E8" w:rsidRDefault="00C657E8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60C46" w14:textId="060205BE" w:rsidR="00C657E8" w:rsidRDefault="00C657E8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ค่าเผื่อผลขาดทุนด้านเครดิตที่คาดว่าจะเกิดขึ้นสำหรับลูกหนี้การค้าและอื่นๆ ได้เปิดเผยไว้ในหมายเหตุข้อ 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3860148E" w14:textId="77777777" w:rsidR="00573708" w:rsidRPr="00EC0D1F" w:rsidRDefault="00573708" w:rsidP="00EC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28EBFD8" w14:textId="77777777" w:rsidR="00CD2ACE" w:rsidRDefault="00CD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3350403" w14:textId="2CD78179" w:rsidR="007F4DEB" w:rsidRPr="00272DBB" w:rsidRDefault="00913400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307C0255" w:rsidR="002A0E18" w:rsidRPr="00EC0D1F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8545D1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8545D1" w:rsidRDefault="004D3410" w:rsidP="00D1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8545D1" w:rsidRDefault="004D3410" w:rsidP="00D1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C8E" w:rsidRPr="008545D1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0B4EBCFE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64530871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1FF95F03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706D2281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2676876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1AB822C5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C8E" w:rsidRPr="008545D1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66053B9B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3" w:type="pct"/>
          </w:tcPr>
          <w:p w14:paraId="2D67711F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326BC5FA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AEAEA23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52CC610E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14:paraId="08198405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048BF20C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F5C8E" w:rsidRPr="008545D1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C8E" w:rsidRPr="008545D1" w14:paraId="53AB2DB7" w14:textId="77777777" w:rsidTr="003F5C8E">
        <w:tc>
          <w:tcPr>
            <w:tcW w:w="2385" w:type="pct"/>
            <w:gridSpan w:val="2"/>
          </w:tcPr>
          <w:p w14:paraId="1C793EDD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5C8E" w:rsidRPr="008545D1" w14:paraId="37717423" w14:textId="77777777" w:rsidTr="003F5C8E">
        <w:tc>
          <w:tcPr>
            <w:tcW w:w="2385" w:type="pct"/>
            <w:gridSpan w:val="2"/>
          </w:tcPr>
          <w:p w14:paraId="6905AF34" w14:textId="77777777" w:rsidR="003F5C8E" w:rsidRPr="008545D1" w:rsidRDefault="003F5C8E" w:rsidP="003F5C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2EC9156C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3FBF9A54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638152FB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99B5800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7B5DAAD1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F5C8E" w:rsidRPr="008545D1" w14:paraId="534B84A0" w14:textId="77777777" w:rsidTr="003F5C8E">
        <w:tc>
          <w:tcPr>
            <w:tcW w:w="2385" w:type="pct"/>
            <w:gridSpan w:val="2"/>
          </w:tcPr>
          <w:p w14:paraId="16812481" w14:textId="77777777" w:rsidR="003F5C8E" w:rsidRPr="008545D1" w:rsidRDefault="003F5C8E" w:rsidP="003F5C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73622EC5" w14:textId="73478B80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22F484E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73596270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8666089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7E561D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F5C8E" w:rsidRPr="008545D1" w14:paraId="0CEA2518" w14:textId="77777777" w:rsidTr="003F5C8E">
        <w:tc>
          <w:tcPr>
            <w:tcW w:w="2385" w:type="pct"/>
            <w:gridSpan w:val="2"/>
          </w:tcPr>
          <w:p w14:paraId="132BD18F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449D598D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797F0EC9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47225B2C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F483302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76AF815E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3F5C8E" w:rsidRPr="00180AA2" w14:paraId="2891133B" w14:textId="77777777" w:rsidTr="003F5C8E">
        <w:tc>
          <w:tcPr>
            <w:tcW w:w="2385" w:type="pct"/>
            <w:gridSpan w:val="2"/>
          </w:tcPr>
          <w:p w14:paraId="0D9DB482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D2606B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C99CCC" w14:textId="77777777" w:rsidR="003F5C8E" w:rsidRPr="00180AA2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C8E" w:rsidRPr="008545D1" w14:paraId="68C8FC60" w14:textId="77777777" w:rsidTr="003F5C8E">
        <w:tc>
          <w:tcPr>
            <w:tcW w:w="2385" w:type="pct"/>
            <w:gridSpan w:val="2"/>
          </w:tcPr>
          <w:p w14:paraId="609B7F18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5C8E" w:rsidRPr="008545D1" w14:paraId="11038A0B" w14:textId="77777777" w:rsidTr="003F5C8E">
        <w:tc>
          <w:tcPr>
            <w:tcW w:w="2385" w:type="pct"/>
            <w:gridSpan w:val="2"/>
          </w:tcPr>
          <w:p w14:paraId="0186DF1F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C8E" w:rsidRPr="008545D1" w14:paraId="252710CA" w14:textId="77777777" w:rsidTr="003F5C8E">
        <w:tc>
          <w:tcPr>
            <w:tcW w:w="2385" w:type="pct"/>
            <w:gridSpan w:val="2"/>
          </w:tcPr>
          <w:p w14:paraId="4FD38031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709DEB26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3" w:type="pct"/>
          </w:tcPr>
          <w:p w14:paraId="44A3E2FD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0277B438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8" w:type="pct"/>
          </w:tcPr>
          <w:p w14:paraId="07DECBBC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0F78F24E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5" w:type="pct"/>
          </w:tcPr>
          <w:p w14:paraId="27C4B0CB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77619658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3F5C8E" w:rsidRPr="008545D1" w14:paraId="50A199ED" w14:textId="77777777" w:rsidTr="003F5C8E">
        <w:tc>
          <w:tcPr>
            <w:tcW w:w="2385" w:type="pct"/>
            <w:gridSpan w:val="2"/>
          </w:tcPr>
          <w:p w14:paraId="66BBC8B5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0FAE7579" w:rsidR="003F5C8E" w:rsidRPr="008545D1" w:rsidRDefault="001C5250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  <w:tc>
          <w:tcPr>
            <w:tcW w:w="143" w:type="pct"/>
          </w:tcPr>
          <w:p w14:paraId="6E26D9D3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2F9013EC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148" w:type="pct"/>
          </w:tcPr>
          <w:p w14:paraId="29B21FB9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669BBD4A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  <w:tc>
          <w:tcPr>
            <w:tcW w:w="145" w:type="pct"/>
          </w:tcPr>
          <w:p w14:paraId="580BB934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048468CE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</w:tr>
      <w:tr w:rsidR="003F5C8E" w:rsidRPr="008545D1" w14:paraId="476D860D" w14:textId="77777777" w:rsidTr="003F5C8E">
        <w:tc>
          <w:tcPr>
            <w:tcW w:w="2385" w:type="pct"/>
            <w:gridSpan w:val="2"/>
          </w:tcPr>
          <w:p w14:paraId="629AF4F5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C8E" w:rsidRPr="008545D1" w14:paraId="290B5CE9" w14:textId="77777777" w:rsidTr="003F5C8E">
        <w:tc>
          <w:tcPr>
            <w:tcW w:w="2385" w:type="pct"/>
            <w:gridSpan w:val="2"/>
          </w:tcPr>
          <w:p w14:paraId="4FBC82EA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0DF7399B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9A6AE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02C43F7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384401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295BC13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CD2FC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16DC3A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C8E" w:rsidRPr="008545D1" w14:paraId="1B72E3AF" w14:textId="77777777" w:rsidTr="003F5C8E">
        <w:tc>
          <w:tcPr>
            <w:tcW w:w="2385" w:type="pct"/>
            <w:gridSpan w:val="2"/>
          </w:tcPr>
          <w:p w14:paraId="33F82732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กับลูกค้า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และหุ้นกู้)</w:t>
            </w:r>
          </w:p>
        </w:tc>
        <w:tc>
          <w:tcPr>
            <w:tcW w:w="534" w:type="pct"/>
          </w:tcPr>
          <w:p w14:paraId="520466C1" w14:textId="62367B87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3,339</w:t>
            </w:r>
          </w:p>
        </w:tc>
        <w:tc>
          <w:tcPr>
            <w:tcW w:w="143" w:type="pct"/>
          </w:tcPr>
          <w:p w14:paraId="0DE6DFCB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038166E9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3,262</w:t>
            </w:r>
          </w:p>
        </w:tc>
        <w:tc>
          <w:tcPr>
            <w:tcW w:w="148" w:type="pct"/>
          </w:tcPr>
          <w:p w14:paraId="210D762E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2CF88AB3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1,811</w:t>
            </w:r>
          </w:p>
        </w:tc>
        <w:tc>
          <w:tcPr>
            <w:tcW w:w="145" w:type="pct"/>
          </w:tcPr>
          <w:p w14:paraId="48D65113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58AC65D5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1,834</w:t>
            </w:r>
          </w:p>
        </w:tc>
      </w:tr>
      <w:tr w:rsidR="003F5C8E" w:rsidRPr="008545D1" w14:paraId="6BC7D1A0" w14:textId="77777777" w:rsidTr="003F5C8E">
        <w:tc>
          <w:tcPr>
            <w:tcW w:w="2385" w:type="pct"/>
            <w:gridSpan w:val="2"/>
          </w:tcPr>
          <w:p w14:paraId="21956DA5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13099D02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1C52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143" w:type="pct"/>
          </w:tcPr>
          <w:p w14:paraId="08E5A617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70262E04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5,400</w:t>
            </w:r>
          </w:p>
        </w:tc>
        <w:tc>
          <w:tcPr>
            <w:tcW w:w="148" w:type="pct"/>
          </w:tcPr>
          <w:p w14:paraId="371AC76A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4B3B7F88" w:rsidR="003F5C8E" w:rsidRPr="008545D1" w:rsidRDefault="004A7D8C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3,041</w:t>
            </w:r>
          </w:p>
        </w:tc>
        <w:tc>
          <w:tcPr>
            <w:tcW w:w="145" w:type="pct"/>
          </w:tcPr>
          <w:p w14:paraId="3921C17D" w14:textId="77777777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6437A956" w:rsidR="003F5C8E" w:rsidRPr="008545D1" w:rsidRDefault="003F5C8E" w:rsidP="003F5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3,266</w:t>
            </w:r>
          </w:p>
        </w:tc>
      </w:tr>
    </w:tbl>
    <w:p w14:paraId="6BC1E407" w14:textId="77777777" w:rsidR="004D3410" w:rsidRPr="008545D1" w:rsidRDefault="004D3410" w:rsidP="004D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EB9B3A0" w14:textId="3A3C1393" w:rsidR="00CF6FD5" w:rsidRPr="00272DBB" w:rsidRDefault="00CF6FD5" w:rsidP="003F5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สัญญาต่าง</w:t>
      </w:r>
      <w:r w:rsidR="00DD0CEE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272DB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85B43" w14:textId="5737AD94" w:rsidR="00CF6FD5" w:rsidRPr="004F1486" w:rsidRDefault="00CF6FD5" w:rsidP="0017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1486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บริษัทย่อยแห่งหนึ่งได้ทำสัญญาร่วมมือบริหารโครงการร้านห</w:t>
      </w:r>
      <w:r w:rsidR="0026039E" w:rsidRPr="004F1486">
        <w:rPr>
          <w:rFonts w:asciiTheme="majorBidi" w:hAnsiTheme="majorBidi" w:cstheme="majorBidi"/>
          <w:sz w:val="30"/>
          <w:szCs w:val="30"/>
          <w:cs/>
        </w:rPr>
        <w:t>นังสือกับหน่วยงานราชการแห่งหนึ่ง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สัญญาดังกล่าวมีอายุ </w:t>
      </w:r>
      <w:r w:rsidR="00272DBB" w:rsidRPr="004F1486">
        <w:rPr>
          <w:rFonts w:asciiTheme="majorBidi" w:hAnsiTheme="majorBidi" w:cstheme="majorBidi"/>
          <w:sz w:val="30"/>
          <w:szCs w:val="30"/>
        </w:rPr>
        <w:t>12</w:t>
      </w:r>
      <w:r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="00272DBB" w:rsidRPr="004F1486">
        <w:rPr>
          <w:rFonts w:asciiTheme="majorBidi" w:hAnsiTheme="majorBidi" w:cstheme="majorBidi"/>
          <w:sz w:val="30"/>
          <w:szCs w:val="30"/>
        </w:rPr>
        <w:t>2557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="00233020"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="00C30EFC">
        <w:rPr>
          <w:rFonts w:asciiTheme="majorBidi" w:hAnsiTheme="majorBidi" w:cstheme="majorBidi"/>
          <w:sz w:val="30"/>
          <w:szCs w:val="30"/>
        </w:rPr>
        <w:br/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5C8E">
        <w:rPr>
          <w:rFonts w:asciiTheme="majorBidi" w:hAnsiTheme="majorBidi" w:cstheme="majorBidi"/>
          <w:sz w:val="30"/>
          <w:szCs w:val="30"/>
        </w:rPr>
        <w:t xml:space="preserve">30 </w:t>
      </w:r>
      <w:r w:rsidR="003F5C8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0037D" w:rsidRPr="004F1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DBB" w:rsidRPr="004F1486">
        <w:rPr>
          <w:rFonts w:asciiTheme="majorBidi" w:hAnsiTheme="majorBidi" w:cstheme="majorBidi"/>
          <w:sz w:val="30"/>
          <w:szCs w:val="30"/>
        </w:rPr>
        <w:t>256</w:t>
      </w:r>
      <w:r w:rsidR="00116788" w:rsidRPr="004F1486">
        <w:rPr>
          <w:rFonts w:asciiTheme="majorBidi" w:hAnsiTheme="majorBidi" w:cstheme="majorBidi"/>
          <w:sz w:val="30"/>
          <w:szCs w:val="30"/>
        </w:rPr>
        <w:t>5</w:t>
      </w:r>
      <w:r w:rsidR="00233020"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 w:rsidRPr="004F1486">
        <w:rPr>
          <w:rFonts w:asciiTheme="majorBidi" w:hAnsiTheme="majorBidi" w:cstheme="majorBidi"/>
          <w:sz w:val="30"/>
          <w:szCs w:val="30"/>
          <w:cs/>
        </w:rPr>
        <w:t>ๆ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 และยกเลิกสัญญา</w:t>
      </w:r>
    </w:p>
    <w:p w14:paraId="583CE894" w14:textId="77777777" w:rsidR="00D561A2" w:rsidRPr="00272DBB" w:rsidRDefault="00D561A2" w:rsidP="00D56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818B0A2" w14:textId="48224E34" w:rsidR="00040155" w:rsidRPr="00272DBB" w:rsidRDefault="0004015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AFCFDF" w14:textId="77777777" w:rsidR="00443EAE" w:rsidRDefault="0044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9" w:name="_Hlk23297510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88D896D" w14:textId="1BF60B52" w:rsidR="00B21460" w:rsidRPr="00B21460" w:rsidRDefault="002D52D5" w:rsidP="00B21460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18859034" w14:textId="77777777" w:rsidR="002D52D5" w:rsidRPr="00272DBB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67F7FC" w14:textId="77777777" w:rsidR="00B21460" w:rsidRDefault="00B21460" w:rsidP="00B21460">
      <w:pPr>
        <w:pStyle w:val="NormalWeb"/>
        <w:numPr>
          <w:ilvl w:val="1"/>
          <w:numId w:val="17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3F6926">
        <w:rPr>
          <w:rFonts w:asciiTheme="majorBidi" w:eastAsia="SimSun" w:hAnsiTheme="majorBidi" w:cstheme="majorBidi"/>
          <w:sz w:val="30"/>
          <w:szCs w:val="30"/>
        </w:rPr>
        <w:t>89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Pr="003F6926">
        <w:rPr>
          <w:rFonts w:asciiTheme="majorBidi" w:eastAsia="SimSun" w:hAnsiTheme="majorBidi" w:cstheme="majorBidi"/>
          <w:sz w:val="30"/>
          <w:szCs w:val="30"/>
        </w:rPr>
        <w:t>2562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3F6926">
        <w:rPr>
          <w:rFonts w:asciiTheme="majorBidi" w:eastAsia="SimSun" w:hAnsiTheme="majorBidi" w:cstheme="majorBidi"/>
          <w:sz w:val="30"/>
          <w:szCs w:val="30"/>
        </w:rPr>
        <w:t>41</w:t>
      </w:r>
      <w:r w:rsidRPr="005B698D">
        <w:rPr>
          <w:rFonts w:asciiTheme="majorBidi" w:eastAsia="SimSun" w:hAnsiTheme="majorBidi" w:cstheme="majorBidi"/>
          <w:sz w:val="30"/>
          <w:szCs w:val="30"/>
        </w:rPr>
        <w:t>.</w:t>
      </w:r>
      <w:r w:rsidRPr="003F6926">
        <w:rPr>
          <w:rFonts w:asciiTheme="majorBidi" w:eastAsia="SimSun" w:hAnsiTheme="majorBidi" w:cstheme="majorBidi"/>
          <w:sz w:val="30"/>
          <w:szCs w:val="30"/>
        </w:rPr>
        <w:t>7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Pr="003F6926">
        <w:rPr>
          <w:rFonts w:asciiTheme="majorBidi" w:eastAsia="SimSun" w:hAnsiTheme="majorBidi" w:cstheme="majorBidi"/>
          <w:sz w:val="30"/>
          <w:szCs w:val="30"/>
        </w:rPr>
        <w:t>2562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3F6926">
        <w:rPr>
          <w:rFonts w:asciiTheme="majorBidi" w:eastAsia="SimSun" w:hAnsiTheme="majorBidi" w:cstheme="majorBidi"/>
          <w:sz w:val="30"/>
          <w:szCs w:val="30"/>
        </w:rPr>
        <w:t>2560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eastAsia="SimSun" w:hAnsiTheme="majorBidi" w:cstheme="majorBidi"/>
          <w:sz w:val="30"/>
          <w:szCs w:val="30"/>
          <w:cs/>
        </w:rPr>
        <w:t xml:space="preserve">ดังนั้นบริษัทย่อยคำนวณค่าปรับสูงสุดที่คาดว่าจะเกิดขึ้นเป็นจำนวนเงิน </w:t>
      </w:r>
      <w:r w:rsidRPr="003F6926">
        <w:rPr>
          <w:rFonts w:asciiTheme="majorBidi" w:eastAsia="SimSun" w:hAnsiTheme="majorBidi" w:cstheme="majorBidi"/>
          <w:sz w:val="30"/>
          <w:szCs w:val="30"/>
        </w:rPr>
        <w:t>9</w:t>
      </w:r>
      <w:r w:rsidRPr="003F6926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 </w:t>
      </w:r>
      <w:r w:rsidRPr="003F6926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Pr="003F6926">
        <w:rPr>
          <w:rFonts w:asciiTheme="majorBidi" w:eastAsia="SimSun" w:hAnsiTheme="majorBidi" w:cstheme="majorBidi"/>
          <w:sz w:val="30"/>
          <w:szCs w:val="30"/>
          <w:cs/>
        </w:rPr>
        <w:t>กลุ่มบริษัทได้รับรู้ค่าปรับ</w:t>
      </w:r>
      <w:r w:rsidRPr="003F6926">
        <w:rPr>
          <w:rFonts w:asciiTheme="majorBidi" w:eastAsia="SimSun" w:hAnsiTheme="majorBidi" w:cstheme="majorBidi" w:hint="cs"/>
          <w:sz w:val="30"/>
          <w:szCs w:val="30"/>
          <w:cs/>
        </w:rPr>
        <w:t>ดังกล่าว</w:t>
      </w:r>
      <w:r w:rsidRPr="003F6926">
        <w:rPr>
          <w:rFonts w:asciiTheme="majorBidi" w:eastAsia="SimSun" w:hAnsiTheme="majorBidi" w:cstheme="majorBidi"/>
          <w:sz w:val="30"/>
          <w:szCs w:val="30"/>
          <w:cs/>
        </w:rPr>
        <w:t>ในงบการเงินรวม</w:t>
      </w:r>
      <w:r w:rsidRPr="003F6926">
        <w:rPr>
          <w:rFonts w:asciiTheme="majorBidi" w:eastAsia="SimSun" w:hAnsiTheme="majorBidi" w:cstheme="majorBidi" w:hint="cs"/>
          <w:sz w:val="30"/>
          <w:szCs w:val="30"/>
          <w:cs/>
        </w:rPr>
        <w:t>แล้วทั้งจำนวน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32A15B16" w14:textId="77777777" w:rsidR="00B21460" w:rsidRDefault="00B21460" w:rsidP="00B21460">
      <w:pPr>
        <w:pStyle w:val="Style1"/>
        <w:numPr>
          <w:ilvl w:val="0"/>
          <w:numId w:val="0"/>
        </w:numPr>
        <w:ind w:left="518" w:hanging="518"/>
      </w:pPr>
    </w:p>
    <w:p w14:paraId="73301AFA" w14:textId="77777777" w:rsidR="00B21460" w:rsidRPr="000008E5" w:rsidRDefault="00B21460" w:rsidP="00B21460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เมื่อวันที่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eastAsia="SimSun" w:hAnsiTheme="majorBidi" w:cstheme="majorBidi"/>
          <w:sz w:val="30"/>
          <w:szCs w:val="30"/>
        </w:rPr>
        <w:t>30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eastAsia="SimSun" w:hAnsiTheme="majorBidi" w:cstheme="majorBidi"/>
          <w:sz w:val="30"/>
          <w:szCs w:val="30"/>
        </w:rPr>
        <w:t>2565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eastAsia="SimSun" w:hAnsiTheme="majorBidi" w:cstheme="majorBidi"/>
          <w:sz w:val="30"/>
          <w:szCs w:val="30"/>
        </w:rPr>
        <w:t>41</w:t>
      </w:r>
      <w:r w:rsidRPr="000008E5">
        <w:rPr>
          <w:rFonts w:asciiTheme="majorBidi" w:eastAsia="SimSun" w:hAnsiTheme="majorBidi" w:cstheme="majorBidi"/>
          <w:sz w:val="30"/>
          <w:szCs w:val="30"/>
        </w:rPr>
        <w:t>.</w:t>
      </w:r>
      <w:r w:rsidRPr="003F6926">
        <w:rPr>
          <w:rFonts w:asciiTheme="majorBidi" w:eastAsia="SimSun" w:hAnsiTheme="majorBidi" w:cstheme="majorBidi"/>
          <w:sz w:val="30"/>
          <w:szCs w:val="30"/>
        </w:rPr>
        <w:t>7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พร้อมดอกเบี้ยในอัตราร้อยละ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eastAsia="SimSun" w:hAnsiTheme="majorBidi" w:cstheme="majorBidi"/>
          <w:sz w:val="30"/>
          <w:szCs w:val="30"/>
        </w:rPr>
        <w:t>3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ต่อปี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eastAsia="SimSun" w:hAnsiTheme="majorBidi" w:cstheme="majorBidi"/>
          <w:sz w:val="30"/>
          <w:szCs w:val="30"/>
        </w:rPr>
        <w:t>1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SimSun" w:hAnsiTheme="majorBidi" w:cstheme="majorBidi"/>
          <w:sz w:val="30"/>
          <w:szCs w:val="30"/>
        </w:rPr>
        <w:t xml:space="preserve">2561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วันที่ในรายงาน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คดีความดังกล่าวอยู่ในระหว่างการพิจารณาของศาลแพ่งซึ่งผลของคดีความยังไม่อาจทราบได้</w:t>
      </w:r>
    </w:p>
    <w:p w14:paraId="787648C2" w14:textId="77777777" w:rsidR="0043424B" w:rsidRPr="00983AC8" w:rsidRDefault="0043424B" w:rsidP="0050464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cyan"/>
          <w:lang w:bidi="th-TH"/>
        </w:rPr>
      </w:pPr>
    </w:p>
    <w:p w14:paraId="3B5FD574" w14:textId="353F0EC2" w:rsidR="003570B7" w:rsidRPr="007D4898" w:rsidRDefault="003570B7" w:rsidP="007D4898">
      <w:pPr>
        <w:pStyle w:val="NormalWeb"/>
        <w:numPr>
          <w:ilvl w:val="1"/>
          <w:numId w:val="17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bookmarkStart w:id="10" w:name="_Hlk117579949"/>
      <w:bookmarkEnd w:id="9"/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ในปี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/>
          <w:sz w:val="30"/>
          <w:szCs w:val="30"/>
        </w:rPr>
        <w:t>2564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บริษัทย่อยได้ถูกพนักงาน</w:t>
      </w:r>
      <w:r w:rsidR="006920EE">
        <w:rPr>
          <w:rFonts w:asciiTheme="majorBidi" w:eastAsia="SimSun" w:hAnsiTheme="majorBidi" w:cstheme="majorBidi" w:hint="cs"/>
          <w:sz w:val="30"/>
          <w:szCs w:val="30"/>
          <w:cs/>
        </w:rPr>
        <w:t>กลุ่มหนึ่ง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ที่โอนย้ายไปบริษัท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รักษาความปลอดภัย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ท่าอากาศยานไทย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จำกัด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ยื่นคำร้องต่อศาลแรงงานเรียกร้องค่าชดเชยและค่าแจ้งแทนการบอกล่วงหน้า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ในเดือนกันยายน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/>
          <w:sz w:val="30"/>
          <w:szCs w:val="30"/>
        </w:rPr>
        <w:t>2565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9F2325" w:rsidRPr="00D40E9C">
        <w:rPr>
          <w:rFonts w:ascii="Angsana New" w:hAnsi="Angsana New" w:cs="Angsana New" w:hint="cs"/>
          <w:sz w:val="30"/>
          <w:szCs w:val="30"/>
          <w:cs/>
        </w:rPr>
        <w:t>ศาลแรงงานกลางพิพากษายกฟ้องโจทก์</w:t>
      </w:r>
      <w:r w:rsidR="009F2325">
        <w:rPr>
          <w:rFonts w:ascii="Angsana New" w:hAnsi="Angsana New"/>
          <w:sz w:val="30"/>
          <w:szCs w:val="30"/>
          <w:cs/>
        </w:rPr>
        <w:t xml:space="preserve"> </w:t>
      </w:r>
      <w:r w:rsidR="009F2325" w:rsidRPr="00D40E9C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9F2325">
        <w:rPr>
          <w:rFonts w:ascii="Angsana New" w:hAnsi="Angsana New"/>
          <w:sz w:val="30"/>
          <w:szCs w:val="30"/>
          <w:cs/>
        </w:rPr>
        <w:t xml:space="preserve"> </w:t>
      </w:r>
      <w:r w:rsidR="009F2325" w:rsidRPr="00D40E9C">
        <w:rPr>
          <w:rFonts w:ascii="Angsana New" w:hAnsi="Angsana New" w:cs="Angsana New" w:hint="cs"/>
          <w:sz w:val="30"/>
          <w:szCs w:val="30"/>
          <w:cs/>
        </w:rPr>
        <w:t>คดีอยู่ระหว่างการพิจารณา</w:t>
      </w:r>
      <w:r w:rsidR="009F2325">
        <w:rPr>
          <w:rFonts w:ascii="Angsana New" w:hAnsi="Angsana New"/>
          <w:sz w:val="30"/>
          <w:szCs w:val="30"/>
        </w:rPr>
        <w:t xml:space="preserve"> </w:t>
      </w:r>
      <w:r w:rsidR="009F2325" w:rsidRPr="00D40E9C">
        <w:rPr>
          <w:rFonts w:ascii="Angsana New" w:hAnsi="Angsana New" w:cs="Angsana New" w:hint="cs"/>
          <w:sz w:val="30"/>
          <w:szCs w:val="30"/>
          <w:cs/>
        </w:rPr>
        <w:t>ยื่นอุทธรณ์</w:t>
      </w:r>
    </w:p>
    <w:p w14:paraId="6186DCEF" w14:textId="77777777" w:rsidR="003570B7" w:rsidRPr="003570B7" w:rsidRDefault="003570B7" w:rsidP="003570B7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DD69FA8" w14:textId="68FCFB04" w:rsidR="003570B7" w:rsidRPr="007D4898" w:rsidRDefault="003570B7" w:rsidP="007D4898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ในปี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/>
          <w:sz w:val="30"/>
          <w:szCs w:val="30"/>
        </w:rPr>
        <w:t>2565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บริษัทย่อยได้ถูกพนักงาน</w:t>
      </w:r>
      <w:r w:rsidR="006920EE">
        <w:rPr>
          <w:rFonts w:asciiTheme="majorBidi" w:eastAsia="SimSun" w:hAnsiTheme="majorBidi" w:cstheme="majorBidi" w:hint="cs"/>
          <w:sz w:val="30"/>
          <w:szCs w:val="30"/>
          <w:cs/>
        </w:rPr>
        <w:t>อีกกลุ่มหนึ่ง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ที่โอนย้ายไปบริษัท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รักษาความปลอดภัย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ท่าอากาศยานไทย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จำกัด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ยื่นคำร้องต่อศาลแรงงานเรียกร้องค่าชดเชยและค่าแจ้งแทนการบอกล่วงหน้าคดีความดังกล่าวอยู่ในกระบวนการของศาลแรงงาน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</w:p>
    <w:p w14:paraId="72F69553" w14:textId="77777777" w:rsidR="003570B7" w:rsidRPr="007D4898" w:rsidRDefault="003570B7" w:rsidP="007D4898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1DCC68C9" w14:textId="6AF99A63" w:rsidR="003570B7" w:rsidRPr="007D4898" w:rsidRDefault="003570B7" w:rsidP="007D4898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</w:t>
      </w:r>
      <w:r w:rsidR="000D0D19">
        <w:rPr>
          <w:rFonts w:asciiTheme="majorBidi" w:eastAsia="SimSun" w:hAnsiTheme="majorBidi" w:cstheme="majorBidi" w:hint="cs"/>
          <w:sz w:val="30"/>
          <w:szCs w:val="30"/>
          <w:cs/>
        </w:rPr>
        <w:t>ก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การฟ้องร้องดังกล่าวเนื่องจาก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บริษัทย่อยได้มีการดำเนินการอย่างถูกต้องตามสัญญาร่วมทุน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ได้บอกกล่าวให้พนักงานทราบ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มีการนับอายุงานต่อเนื่อง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และได้รับเงินค่าตอบแทนไม่ต่ำกว่าที่เคยได้รับจากบริษัทย่อยแล้ว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วันที่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/>
          <w:sz w:val="30"/>
          <w:szCs w:val="30"/>
        </w:rPr>
        <w:t xml:space="preserve">30 </w:t>
      </w:r>
      <w:r w:rsidRPr="007D4898">
        <w:rPr>
          <w:rFonts w:asciiTheme="majorBidi" w:eastAsia="SimSun" w:hAnsiTheme="majorBidi" w:cstheme="majorBidi" w:hint="cs"/>
          <w:sz w:val="30"/>
          <w:szCs w:val="30"/>
          <w:cs/>
        </w:rPr>
        <w:t>กันยายน</w:t>
      </w:r>
      <w:r w:rsidRPr="007D489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D4898">
        <w:rPr>
          <w:rFonts w:asciiTheme="majorBidi" w:eastAsia="SimSun" w:hAnsiTheme="majorBidi" w:cstheme="majorBidi"/>
          <w:sz w:val="30"/>
          <w:szCs w:val="30"/>
        </w:rPr>
        <w:t>2565</w:t>
      </w:r>
    </w:p>
    <w:bookmarkEnd w:id="10"/>
    <w:p w14:paraId="003E4D65" w14:textId="411A872C" w:rsidR="00902B21" w:rsidRDefault="00902B21" w:rsidP="00902B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119B700" w14:textId="77777777" w:rsidR="007D4898" w:rsidRDefault="007D4898" w:rsidP="00902B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712B74C7" w14:textId="77777777" w:rsidR="00B21460" w:rsidRPr="0067271A" w:rsidRDefault="00B21460"/>
    <w:sectPr w:rsidR="00B21460" w:rsidRPr="0067271A" w:rsidSect="002B21A9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506D8" w14:textId="77777777" w:rsidR="00A174F7" w:rsidRDefault="00A174F7" w:rsidP="00900EE2">
      <w:r>
        <w:separator/>
      </w:r>
    </w:p>
  </w:endnote>
  <w:endnote w:type="continuationSeparator" w:id="0">
    <w:p w14:paraId="0021D358" w14:textId="77777777" w:rsidR="00A174F7" w:rsidRDefault="00A174F7" w:rsidP="00900EE2">
      <w:r>
        <w:continuationSeparator/>
      </w:r>
    </w:p>
  </w:endnote>
  <w:endnote w:type="continuationNotice" w:id="1">
    <w:p w14:paraId="4BD7C5B9" w14:textId="77777777" w:rsidR="00A174F7" w:rsidRDefault="00A174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3635" w14:textId="4460FA3A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5197E99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151A" w14:textId="57C2A3C6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F543" w14:textId="3BD2A885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111881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64369" w14:textId="77777777" w:rsidR="00A174F7" w:rsidRDefault="00A174F7" w:rsidP="00900EE2">
      <w:r>
        <w:separator/>
      </w:r>
    </w:p>
  </w:footnote>
  <w:footnote w:type="continuationSeparator" w:id="0">
    <w:p w14:paraId="3461B1BD" w14:textId="77777777" w:rsidR="00A174F7" w:rsidRDefault="00A174F7" w:rsidP="00900EE2">
      <w:r>
        <w:continuationSeparator/>
      </w:r>
    </w:p>
  </w:footnote>
  <w:footnote w:type="continuationNotice" w:id="1">
    <w:p w14:paraId="64C197E3" w14:textId="77777777" w:rsidR="00A174F7" w:rsidRDefault="00A174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A94B" w14:textId="77777777" w:rsidR="005E4962" w:rsidRPr="005A1AF1" w:rsidRDefault="005E4962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36CE09A2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9544CAB" w14:textId="43EC8E1B" w:rsidR="00AE59D6" w:rsidRDefault="00AE59D6" w:rsidP="00AE59D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06D966C4" w14:textId="77777777" w:rsidR="005E4962" w:rsidRPr="005D62A1" w:rsidRDefault="005E4962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27C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D973584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CECD3F5" w14:textId="77777777" w:rsidR="00AE59D6" w:rsidRDefault="00AE59D6" w:rsidP="00AE59D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5DBA26D9" w14:textId="77777777" w:rsidR="005E4962" w:rsidRPr="008C6A03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B972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450FF89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26822A7" w14:textId="77777777" w:rsidR="00AE59D6" w:rsidRDefault="00AE59D6" w:rsidP="00AE59D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1BB130C9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47B2" w14:textId="77777777" w:rsidR="005E4962" w:rsidRDefault="005E496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5AE3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5378B48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EE73AAD" w14:textId="77777777" w:rsidR="00AE59D6" w:rsidRDefault="00AE59D6" w:rsidP="00AE59D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31D5ACB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 w:numId="31">
    <w:abstractNumId w:val="18"/>
  </w:num>
  <w:num w:numId="32">
    <w:abstractNumId w:val="18"/>
  </w:num>
  <w:num w:numId="3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39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43</Pages>
  <Words>7056</Words>
  <Characters>40220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2022-11-02T04:29:00Z</cp:lastPrinted>
  <dcterms:created xsi:type="dcterms:W3CDTF">2022-11-11T03:23:00Z</dcterms:created>
  <dcterms:modified xsi:type="dcterms:W3CDTF">2022-11-11T03:25:00Z</dcterms:modified>
</cp:coreProperties>
</file>