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789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C644BE8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EC0FF70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D1444C7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F5F0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718EB14" w14:textId="77777777" w:rsidR="000F0EDD" w:rsidRPr="005A6861" w:rsidRDefault="000F0EDD" w:rsidP="000F0E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C511EE2" w14:textId="0C59DC0B" w:rsidR="000F15AE" w:rsidRPr="005A6861" w:rsidRDefault="000F0EDD" w:rsidP="000F0E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126C2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EE57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126C2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26C28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EE57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5B7CD0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5C2BD4D0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8902966" w14:textId="77777777" w:rsidR="00DE4B1D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0FA7652" w14:textId="77777777"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257DC0A" w14:textId="77777777"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7AC7ACA" w14:textId="693A420B" w:rsidR="000F0EDD" w:rsidRPr="005A6861" w:rsidRDefault="000F0EDD" w:rsidP="001A45A0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val="en-US"/>
        </w:rPr>
        <w:t>3</w:t>
      </w:r>
      <w:r w:rsidR="00126C28">
        <w:rPr>
          <w:rFonts w:ascii="Angsana New" w:hAnsi="Angsana New" w:cs="Angsana New"/>
          <w:sz w:val="30"/>
          <w:szCs w:val="30"/>
          <w:lang w:val="en-US"/>
        </w:rPr>
        <w:t xml:space="preserve">0 </w:t>
      </w:r>
      <w:r w:rsidR="00EE57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5B7CD0">
        <w:rPr>
          <w:rFonts w:ascii="Angsana New" w:hAnsi="Angsana New" w:cs="Angsana New"/>
          <w:sz w:val="30"/>
          <w:szCs w:val="30"/>
          <w:lang w:val="en-US"/>
        </w:rPr>
        <w:t>2565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EE575F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EE575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E57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EE575F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5A686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EE575F">
        <w:rPr>
          <w:rFonts w:ascii="Angsana New" w:hAnsi="Angsana New" w:cs="Angsana New" w:hint="cs"/>
          <w:sz w:val="30"/>
          <w:szCs w:val="30"/>
          <w:cs/>
        </w:rPr>
        <w:t xml:space="preserve">       เก้า</w:t>
      </w:r>
      <w:r w:rsidR="005B7CD0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5B7CD0">
        <w:rPr>
          <w:rFonts w:ascii="Angsana New" w:hAnsi="Angsana New" w:cs="Angsana New"/>
          <w:sz w:val="30"/>
          <w:szCs w:val="30"/>
          <w:lang w:val="en-US"/>
        </w:rPr>
        <w:t>3</w:t>
      </w:r>
      <w:r w:rsidR="00126C28">
        <w:rPr>
          <w:rFonts w:ascii="Angsana New" w:hAnsi="Angsana New" w:cs="Angsana New"/>
          <w:sz w:val="30"/>
          <w:szCs w:val="30"/>
          <w:lang w:val="en-US"/>
        </w:rPr>
        <w:t xml:space="preserve">0 </w:t>
      </w:r>
      <w:r w:rsidR="00EE575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5B7CD0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5A6861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="00EB2595"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 w:rsidR="00126C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EF8A40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B210755" w14:textId="735AC8D1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 w:rsidR="00536B28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21882E6" w14:textId="77777777" w:rsidR="000F0EDD" w:rsidRPr="005A6861" w:rsidRDefault="000F0EDD" w:rsidP="000F0EDD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27063D0D" w14:textId="02A5DCB5" w:rsidR="00792748" w:rsidRPr="00003382" w:rsidRDefault="00AC0F8C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00338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11</w:t>
      </w:r>
      <w:r w:rsidRPr="0000338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03382">
        <w:rPr>
          <w:rFonts w:ascii="Angsana New" w:hAnsi="Angsana New" w:cs="Angsana New"/>
          <w:sz w:val="30"/>
          <w:szCs w:val="30"/>
          <w:cs/>
          <w:lang w:val="en-US" w:bidi="th-TH"/>
        </w:rPr>
        <w:t>พฤ</w:t>
      </w:r>
      <w:r w:rsidR="00E15D28">
        <w:rPr>
          <w:rFonts w:ascii="Angsana New" w:hAnsi="Angsana New" w:cs="Angsana New" w:hint="cs"/>
          <w:sz w:val="30"/>
          <w:szCs w:val="30"/>
          <w:cs/>
          <w:lang w:val="en-US" w:bidi="th-TH"/>
        </w:rPr>
        <w:t>ศ</w:t>
      </w:r>
      <w:r w:rsidRPr="000033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จิกายน </w:t>
      </w:r>
      <w:r w:rsidRPr="0000338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2565</w:t>
      </w:r>
    </w:p>
    <w:sectPr w:rsidR="00792748" w:rsidRPr="00003382" w:rsidSect="001E53BE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933FC" w14:textId="77777777" w:rsidR="00A0378D" w:rsidRDefault="00A0378D">
      <w:r>
        <w:separator/>
      </w:r>
    </w:p>
  </w:endnote>
  <w:endnote w:type="continuationSeparator" w:id="0">
    <w:p w14:paraId="724CC1C9" w14:textId="77777777" w:rsidR="00A0378D" w:rsidRDefault="00A0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5246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C0C21E" w14:textId="3234D605" w:rsidR="0028595F" w:rsidRPr="001E53BE" w:rsidRDefault="002859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F4587" w14:textId="77777777" w:rsidR="00A0378D" w:rsidRDefault="00A0378D">
      <w:r>
        <w:separator/>
      </w:r>
    </w:p>
  </w:footnote>
  <w:footnote w:type="continuationSeparator" w:id="0">
    <w:p w14:paraId="37476F93" w14:textId="77777777" w:rsidR="00A0378D" w:rsidRDefault="00A03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BA5D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33063C75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14A1099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16B8AFB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5BFB15F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60482D2" w14:textId="77777777" w:rsidR="007A241F" w:rsidRPr="00DF141B" w:rsidRDefault="007A241F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8288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1427F7FF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C61BE96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D96F3D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8D3C7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155A21B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D38CFD6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789F90B" w14:textId="77777777" w:rsidR="007A241F" w:rsidRPr="00EF12A9" w:rsidRDefault="007A241F" w:rsidP="00EF12A9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4CE9F" w14:textId="680106BD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0A6C6A63" w14:textId="6357EA8F" w:rsidR="001E53BE" w:rsidRDefault="001E53BE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3ECE6CEE" w14:textId="4025C27D" w:rsidR="004902FE" w:rsidRDefault="004902FE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03A2FAF3" w14:textId="77777777" w:rsidR="00B52B6D" w:rsidRDefault="00B52B6D" w:rsidP="008519CE">
    <w:pPr>
      <w:spacing w:line="240" w:lineRule="atLeast"/>
      <w:ind w:right="387"/>
      <w:rPr>
        <w:rFonts w:ascii="Angsana New" w:hAnsi="Angsana New" w:hint="cs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B12"/>
    <w:rsid w:val="00111CBF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5D28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13</TotalTime>
  <Pages>3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Supichaya, Fongkarn</cp:lastModifiedBy>
  <cp:revision>12</cp:revision>
  <cp:lastPrinted>2022-05-03T10:16:00Z</cp:lastPrinted>
  <dcterms:created xsi:type="dcterms:W3CDTF">2022-05-12T05:55:00Z</dcterms:created>
  <dcterms:modified xsi:type="dcterms:W3CDTF">2022-10-31T07:26:00Z</dcterms:modified>
</cp:coreProperties>
</file>