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2029F" w14:textId="77777777" w:rsidR="00EF4257" w:rsidRDefault="00EF4257" w:rsidP="008D3065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5ABB7ED4" w14:textId="77777777" w:rsidR="006B712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5A2B0C4" w14:textId="0FCAA4E6" w:rsidR="00EF4257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5453F604" w14:textId="2D272AF7" w:rsidR="00115109" w:rsidRPr="009D1EF1" w:rsidRDefault="009D1EF1" w:rsidP="00115109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AD63913" w14:textId="0CCCB9CD" w:rsidR="000A08FC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758595A" w14:textId="23764419" w:rsidR="00EF4257" w:rsidRPr="00C54739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E437E6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1E7707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4F6428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48EB319C" w14:textId="5C975687" w:rsidR="005C551F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5</w:t>
      </w:r>
      <w:r w:rsidR="00111CBF">
        <w:rPr>
          <w:rFonts w:ascii="Angsana New" w:hAnsi="Angsana New" w:cs="Angsana New"/>
          <w:sz w:val="30"/>
          <w:szCs w:val="30"/>
          <w:lang w:bidi="th-TH"/>
        </w:rPr>
        <w:tab/>
      </w:r>
      <w:r w:rsidR="005C551F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368CE87" w14:textId="497CEC9E" w:rsidR="004F6428" w:rsidRDefault="005C551F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111CB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6C7DC32" w14:textId="643509A7" w:rsidR="007D4BDF" w:rsidRPr="00584601" w:rsidRDefault="005C551F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7</w:t>
      </w:r>
      <w:r w:rsidR="007D4BDF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111CBF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7B77A0B" w14:textId="77777777" w:rsidR="00332D8B" w:rsidRPr="009827F1" w:rsidRDefault="00332D8B" w:rsidP="00332D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4D1CB18" w14:textId="77777777" w:rsidR="00332D8B" w:rsidRPr="00332D8B" w:rsidRDefault="00332D8B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6F691C0D" w14:textId="77777777" w:rsidR="00332D8B" w:rsidRDefault="00332D8B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E6611BD" w14:textId="77777777" w:rsidR="00E737FF" w:rsidRDefault="00E737FF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CC3529C" w14:textId="3315276C" w:rsidR="00314BE9" w:rsidRPr="00145E65" w:rsidRDefault="00314BE9" w:rsidP="00145E65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F26C7A" w:rsidRPr="00145E65">
        <w:rPr>
          <w:rFonts w:asciiTheme="majorBidi" w:hAnsiTheme="majorBidi" w:cstheme="majorBidi"/>
          <w:sz w:val="30"/>
          <w:szCs w:val="30"/>
          <w:cs/>
          <w:lang w:val="en-US"/>
        </w:rPr>
        <w:t>ระหว่างกาล</w:t>
      </w: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0C44E113" w14:textId="77777777" w:rsidR="00314BE9" w:rsidRPr="00145E65" w:rsidRDefault="00314BE9" w:rsidP="00145E65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97B446F" w14:textId="2CBA3EBC" w:rsidR="00314BE9" w:rsidRPr="00145E65" w:rsidRDefault="00314BE9" w:rsidP="00145E65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t>งบกา</w:t>
      </w:r>
      <w:r w:rsidR="00AD7E77" w:rsidRPr="00145E65">
        <w:rPr>
          <w:rFonts w:asciiTheme="majorBidi" w:hAnsiTheme="majorBidi" w:cstheme="majorBidi"/>
          <w:sz w:val="30"/>
          <w:szCs w:val="30"/>
          <w:cs/>
          <w:lang w:val="en-US"/>
        </w:rPr>
        <w:t>รเงิน</w:t>
      </w:r>
      <w:r w:rsidR="00880C27" w:rsidRPr="00145E65">
        <w:rPr>
          <w:rFonts w:asciiTheme="majorBidi" w:hAnsiTheme="majorBidi" w:cstheme="majorBidi"/>
          <w:sz w:val="30"/>
          <w:szCs w:val="30"/>
          <w:cs/>
          <w:lang w:val="en-US"/>
        </w:rPr>
        <w:t>ระหว่างกาล</w:t>
      </w:r>
      <w:r w:rsidR="00523893" w:rsidRPr="00145E65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  <w:r w:rsidR="00AD7E77" w:rsidRPr="00145E65">
        <w:rPr>
          <w:rFonts w:asciiTheme="majorBidi" w:hAnsiTheme="majorBidi" w:cstheme="majorBidi"/>
          <w:sz w:val="30"/>
          <w:szCs w:val="30"/>
          <w:cs/>
          <w:lang w:val="en-US"/>
        </w:rPr>
        <w:t>ได้รับอนุมัติ</w:t>
      </w:r>
      <w:r w:rsidR="00DF141B" w:rsidRPr="00145E65">
        <w:rPr>
          <w:rFonts w:asciiTheme="majorBidi" w:hAnsiTheme="majorBidi" w:cstheme="majorBidi"/>
          <w:sz w:val="30"/>
          <w:szCs w:val="30"/>
          <w:cs/>
          <w:lang w:val="en-US"/>
        </w:rPr>
        <w:t>ให้ออกงบการเงินจาก</w:t>
      </w:r>
      <w:r w:rsidR="00667FC3" w:rsidRPr="00145E65">
        <w:rPr>
          <w:rFonts w:asciiTheme="majorBidi" w:hAnsiTheme="majorBidi" w:cstheme="majorBidi"/>
          <w:sz w:val="30"/>
          <w:szCs w:val="30"/>
          <w:cs/>
          <w:lang w:val="en-US"/>
        </w:rPr>
        <w:t>คณะ</w:t>
      </w:r>
      <w:r w:rsidR="00DF141B" w:rsidRPr="00145E65">
        <w:rPr>
          <w:rFonts w:asciiTheme="majorBidi" w:hAnsiTheme="majorBidi" w:cstheme="majorBidi"/>
          <w:sz w:val="30"/>
          <w:szCs w:val="30"/>
          <w:cs/>
          <w:lang w:val="en-US"/>
        </w:rPr>
        <w:t>กรรมการ</w:t>
      </w:r>
      <w:r w:rsidR="00B659CF" w:rsidRPr="00145E65">
        <w:rPr>
          <w:rFonts w:asciiTheme="majorBidi" w:hAnsiTheme="majorBidi" w:cstheme="majorBidi"/>
          <w:sz w:val="30"/>
          <w:szCs w:val="30"/>
          <w:cs/>
          <w:lang w:val="en-US"/>
        </w:rPr>
        <w:t>เมื่อ</w:t>
      </w:r>
      <w:r w:rsidR="003176FF" w:rsidRPr="00145E65">
        <w:rPr>
          <w:rFonts w:asciiTheme="majorBidi" w:hAnsiTheme="majorBidi" w:cstheme="majorBidi"/>
          <w:sz w:val="30"/>
          <w:szCs w:val="30"/>
          <w:cs/>
          <w:lang w:val="en-US"/>
        </w:rPr>
        <w:t>วันที่</w:t>
      </w:r>
      <w:r w:rsidR="004F6428" w:rsidRPr="00145E6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D4ECB">
        <w:rPr>
          <w:rFonts w:ascii="Angsana New" w:hAnsi="Angsana New"/>
          <w:sz w:val="30"/>
          <w:szCs w:val="30"/>
          <w:lang w:val="en-US"/>
        </w:rPr>
        <w:t xml:space="preserve">11 </w:t>
      </w:r>
      <w:r w:rsidR="006D4ECB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6D4ECB">
        <w:rPr>
          <w:rFonts w:ascii="Angsana New" w:hAnsi="Angsana New"/>
          <w:sz w:val="30"/>
          <w:szCs w:val="30"/>
          <w:lang w:val="en-US"/>
        </w:rPr>
        <w:t>2565</w:t>
      </w:r>
    </w:p>
    <w:p w14:paraId="18FD2873" w14:textId="77777777" w:rsidR="00880C27" w:rsidRPr="00145E65" w:rsidRDefault="00880C27" w:rsidP="00145E65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4877886" w14:textId="7EA6BA5A" w:rsidR="004A5132" w:rsidRPr="00145E65" w:rsidRDefault="004A5132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</w:t>
      </w:r>
      <w:r w:rsidR="00794276"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บการเงิน</w:t>
      </w:r>
      <w:r w:rsidR="00121E04"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4E48CDE4" w14:textId="77777777" w:rsidR="00E62E62" w:rsidRPr="00145E65" w:rsidRDefault="00E62E62" w:rsidP="00E62E62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68437" w14:textId="2F64973B" w:rsidR="001B0382" w:rsidRPr="00145E65" w:rsidRDefault="001B0382" w:rsidP="00773455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C54739" w:rsidRPr="00145E6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145E65">
        <w:rPr>
          <w:rFonts w:asciiTheme="majorBidi" w:hAnsiTheme="majorBidi" w:cstheme="majorBidi"/>
          <w:sz w:val="30"/>
          <w:szCs w:val="30"/>
          <w:cs/>
        </w:rPr>
        <w:t>นี้</w:t>
      </w:r>
      <w:r w:rsidR="00134A85" w:rsidRPr="00145E6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</w:t>
      </w:r>
      <w:r w:rsidR="00C26C3A" w:rsidRPr="00145E65">
        <w:rPr>
          <w:rFonts w:asciiTheme="majorBidi" w:hAnsiTheme="majorBidi" w:cstheme="majorBidi"/>
          <w:sz w:val="30"/>
          <w:szCs w:val="30"/>
          <w:cs/>
        </w:rPr>
        <w:t>ัด</w:t>
      </w:r>
      <w:r w:rsidR="00134A85" w:rsidRPr="00145E65">
        <w:rPr>
          <w:rFonts w:asciiTheme="majorBidi" w:hAnsiTheme="majorBidi" w:cstheme="majorBidi"/>
          <w:sz w:val="30"/>
          <w:szCs w:val="30"/>
          <w:cs/>
        </w:rPr>
        <w:t>ทำ</w:t>
      </w:r>
      <w:r w:rsidR="00DD26CC" w:rsidRPr="00145E65">
        <w:rPr>
          <w:rFonts w:asciiTheme="majorBidi" w:hAnsiTheme="majorBidi" w:cstheme="majorBidi"/>
          <w:sz w:val="30"/>
          <w:szCs w:val="30"/>
        </w:rPr>
        <w:br/>
      </w:r>
      <w:r w:rsidR="00134A85" w:rsidRPr="00145E65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275DAD" w:rsidRPr="00145E65">
        <w:rPr>
          <w:rFonts w:asciiTheme="majorBidi" w:hAnsiTheme="majorBidi" w:cstheme="majorBidi"/>
          <w:spacing w:val="-4"/>
          <w:sz w:val="30"/>
          <w:szCs w:val="30"/>
          <w:cs/>
        </w:rPr>
        <w:t xml:space="preserve"> (“งบการเงินระหว่างกาล”) </w:t>
      </w:r>
      <w:r w:rsidR="00F35477" w:rsidRPr="00145E65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="00106B12" w:rsidRPr="00145E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ฉบับที่ </w:t>
      </w:r>
      <w:r w:rsidR="00106B12" w:rsidRPr="00145E6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677DEC"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="00E53C09" w:rsidRPr="00145E6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E53C09" w:rsidRPr="00145E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106B12" w:rsidRPr="00145E65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9423A9"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54739" w:rsidRPr="00145E6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C54739" w:rsidRPr="00145E65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C54739" w:rsidRPr="00145E65">
        <w:rPr>
          <w:rFonts w:asciiTheme="majorBidi" w:hAnsiTheme="majorBidi" w:cstheme="majorBidi"/>
          <w:sz w:val="30"/>
          <w:szCs w:val="30"/>
        </w:rPr>
        <w:t xml:space="preserve"> 31 </w:t>
      </w:r>
      <w:r w:rsidR="00C54739" w:rsidRPr="00145E6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54739" w:rsidRPr="00145E65">
        <w:rPr>
          <w:rFonts w:asciiTheme="majorBidi" w:hAnsiTheme="majorBidi" w:cstheme="majorBidi"/>
          <w:sz w:val="30"/>
          <w:szCs w:val="30"/>
        </w:rPr>
        <w:t xml:space="preserve"> 256</w:t>
      </w:r>
      <w:r w:rsidR="005B7CD0" w:rsidRPr="00145E65">
        <w:rPr>
          <w:rFonts w:asciiTheme="majorBidi" w:hAnsiTheme="majorBidi" w:cstheme="majorBidi"/>
          <w:sz w:val="30"/>
          <w:szCs w:val="30"/>
        </w:rPr>
        <w:t>4</w:t>
      </w:r>
    </w:p>
    <w:p w14:paraId="301AE7AA" w14:textId="77777777" w:rsidR="00E62E62" w:rsidRPr="00145E65" w:rsidRDefault="00E62E62" w:rsidP="00E62E62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2B6E13" w14:textId="4C3B7088" w:rsidR="00F7278F" w:rsidRPr="00145E65" w:rsidRDefault="00134A85" w:rsidP="00773455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</w:t>
      </w:r>
      <w:r w:rsidR="00FC5478" w:rsidRPr="00145E65">
        <w:rPr>
          <w:rFonts w:asciiTheme="majorBidi" w:hAnsiTheme="majorBidi" w:cstheme="majorBidi"/>
          <w:sz w:val="30"/>
          <w:szCs w:val="30"/>
          <w:cs/>
        </w:rPr>
        <w:t>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</w:t>
      </w:r>
      <w:r w:rsidR="00C26C3A" w:rsidRPr="00145E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478" w:rsidRPr="00145E65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C26C3A" w:rsidRPr="00145E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478" w:rsidRPr="00145E65">
        <w:rPr>
          <w:rFonts w:asciiTheme="majorBidi" w:hAnsiTheme="majorBidi" w:cstheme="majorBidi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C965BA" w:rsidRPr="00145E65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</w:t>
      </w:r>
      <w:r w:rsidR="002856EF" w:rsidRPr="00145E65">
        <w:rPr>
          <w:rFonts w:asciiTheme="majorBidi" w:hAnsiTheme="majorBidi" w:cstheme="majorBidi"/>
          <w:sz w:val="30"/>
          <w:szCs w:val="30"/>
        </w:rPr>
        <w:br/>
      </w:r>
      <w:r w:rsidR="00C965BA" w:rsidRPr="00145E65">
        <w:rPr>
          <w:rFonts w:asciiTheme="majorBidi" w:hAnsiTheme="majorBidi" w:cstheme="majorBidi"/>
          <w:sz w:val="30"/>
          <w:szCs w:val="30"/>
          <w:cs/>
        </w:rPr>
        <w:t>ใน</w:t>
      </w:r>
      <w:r w:rsidR="00FC5478" w:rsidRPr="00145E6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FC5478" w:rsidRPr="00145E65">
        <w:rPr>
          <w:rFonts w:asciiTheme="majorBidi" w:hAnsiTheme="majorBidi" w:cstheme="majorBidi"/>
          <w:sz w:val="30"/>
          <w:szCs w:val="30"/>
        </w:rPr>
        <w:t>31</w:t>
      </w:r>
      <w:r w:rsidR="00FC5478" w:rsidRPr="00145E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5478" w:rsidRPr="00145E65">
        <w:rPr>
          <w:rFonts w:asciiTheme="majorBidi" w:hAnsiTheme="majorBidi" w:cstheme="majorBidi"/>
          <w:sz w:val="30"/>
          <w:szCs w:val="30"/>
        </w:rPr>
        <w:t>256</w:t>
      </w:r>
      <w:r w:rsidR="005B7CD0" w:rsidRPr="00145E65">
        <w:rPr>
          <w:rFonts w:asciiTheme="majorBidi" w:hAnsiTheme="majorBidi" w:cstheme="majorBidi"/>
          <w:sz w:val="30"/>
          <w:szCs w:val="30"/>
        </w:rPr>
        <w:t>4</w:t>
      </w:r>
    </w:p>
    <w:p w14:paraId="13362264" w14:textId="77777777" w:rsidR="00E62E62" w:rsidRPr="00145E65" w:rsidRDefault="00E62E62" w:rsidP="00E62E62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420462B" w14:textId="70D1C7EF" w:rsidR="00983CDB" w:rsidRPr="00145E65" w:rsidRDefault="00156989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73598B"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1D41AF7" w14:textId="77777777" w:rsidR="00E62E62" w:rsidRPr="00145E65" w:rsidRDefault="00E62E62" w:rsidP="00E62E62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6AC34" w14:textId="57AFB499" w:rsidR="00790546" w:rsidRPr="00145E65" w:rsidRDefault="00790546" w:rsidP="00790546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="00675CBA">
        <w:rPr>
          <w:rFonts w:ascii="Angsana New" w:hAnsi="Angsana New" w:hint="cs"/>
          <w:spacing w:val="-2"/>
          <w:sz w:val="30"/>
          <w:szCs w:val="30"/>
          <w:cs/>
          <w:lang w:val="en-US"/>
        </w:rPr>
        <w:t>เก้า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="005B7CD0" w:rsidRPr="00145E65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923EF5" w:rsidRPr="00145E65">
        <w:rPr>
          <w:rFonts w:ascii="Angsana New" w:hAnsi="Angsana New"/>
          <w:spacing w:val="-2"/>
          <w:sz w:val="30"/>
          <w:szCs w:val="30"/>
          <w:lang w:val="en-US"/>
        </w:rPr>
        <w:t xml:space="preserve">0 </w:t>
      </w:r>
      <w:r w:rsidR="00675CB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กันยายน </w:t>
      </w:r>
      <w:r w:rsidR="00923EF5" w:rsidRPr="00145E65">
        <w:rPr>
          <w:rFonts w:ascii="Angsana New" w:hAnsi="Angsana New" w:hint="cs"/>
          <w:spacing w:val="-2"/>
          <w:sz w:val="30"/>
          <w:szCs w:val="30"/>
          <w:cs/>
          <w:lang w:val="en-US"/>
        </w:rPr>
        <w:t>ส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รุปได้ดังนี้</w:t>
      </w:r>
    </w:p>
    <w:p w14:paraId="689AC76D" w14:textId="525062D4" w:rsidR="00536B28" w:rsidRPr="00145E65" w:rsidRDefault="00536B28" w:rsidP="00790546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4"/>
        <w:gridCol w:w="1206"/>
        <w:gridCol w:w="245"/>
        <w:gridCol w:w="1285"/>
      </w:tblGrid>
      <w:tr w:rsidR="00923EF5" w:rsidRPr="003E4311" w14:paraId="2FCF8388" w14:textId="77777777" w:rsidTr="00145E65">
        <w:trPr>
          <w:tblHeader/>
        </w:trPr>
        <w:tc>
          <w:tcPr>
            <w:tcW w:w="6534" w:type="dxa"/>
            <w:vAlign w:val="bottom"/>
          </w:tcPr>
          <w:p w14:paraId="2385C082" w14:textId="333F62A6" w:rsidR="00923EF5" w:rsidRPr="006B1F98" w:rsidRDefault="00923EF5" w:rsidP="00577F80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75C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675C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06" w:type="dxa"/>
            <w:vAlign w:val="bottom"/>
          </w:tcPr>
          <w:p w14:paraId="5D36F9F1" w14:textId="1DCE9E10" w:rsidR="00923EF5" w:rsidRPr="003E4311" w:rsidRDefault="00923EF5" w:rsidP="00577F80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5" w:type="dxa"/>
            <w:vAlign w:val="bottom"/>
          </w:tcPr>
          <w:p w14:paraId="211F6DAA" w14:textId="77777777" w:rsidR="00923EF5" w:rsidRPr="003E4311" w:rsidRDefault="00923EF5" w:rsidP="00577F80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BEE7CD" w14:textId="019D0663" w:rsidR="00923EF5" w:rsidRPr="003E4311" w:rsidRDefault="00923EF5" w:rsidP="00577F80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23EF5" w:rsidRPr="003E4311" w14:paraId="79CF2EFD" w14:textId="77777777" w:rsidTr="00145E65">
        <w:trPr>
          <w:tblHeader/>
        </w:trPr>
        <w:tc>
          <w:tcPr>
            <w:tcW w:w="6534" w:type="dxa"/>
            <w:vAlign w:val="bottom"/>
          </w:tcPr>
          <w:p w14:paraId="46F5CD00" w14:textId="77777777" w:rsidR="00923EF5" w:rsidRPr="003E4311" w:rsidRDefault="00923EF5" w:rsidP="00577F80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5EC6559C" w14:textId="77777777" w:rsidR="00923EF5" w:rsidRPr="003E4311" w:rsidRDefault="00923EF5" w:rsidP="00577F80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43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3EF5" w:rsidRPr="003E4311" w14:paraId="3ED0F51B" w14:textId="77777777" w:rsidTr="00923EF5">
        <w:tc>
          <w:tcPr>
            <w:tcW w:w="6534" w:type="dxa"/>
          </w:tcPr>
          <w:p w14:paraId="1C4AA0A4" w14:textId="77777777" w:rsidR="00923EF5" w:rsidRPr="003E4311" w:rsidRDefault="00923EF5" w:rsidP="00577F80">
            <w:pPr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14:paraId="76016973" w14:textId="77777777" w:rsidR="00923EF5" w:rsidRPr="003E4311" w:rsidRDefault="00923EF5" w:rsidP="00577F80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2F37519F" w14:textId="77777777" w:rsidR="00923EF5" w:rsidRPr="003E4311" w:rsidRDefault="00923EF5" w:rsidP="00577F80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8430984" w14:textId="77777777" w:rsidR="00923EF5" w:rsidRPr="003E4311" w:rsidRDefault="00923EF5" w:rsidP="00577F80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5A2" w:rsidRPr="00F704A0" w14:paraId="45532096" w14:textId="77777777" w:rsidTr="00923EF5">
        <w:tc>
          <w:tcPr>
            <w:tcW w:w="6534" w:type="dxa"/>
          </w:tcPr>
          <w:p w14:paraId="7157D2DD" w14:textId="77777777" w:rsidR="00AD25A2" w:rsidRPr="003E4311" w:rsidRDefault="00AD25A2" w:rsidP="00AD25A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06" w:type="dxa"/>
          </w:tcPr>
          <w:p w14:paraId="5141621E" w14:textId="3022FA15" w:rsidR="00AD25A2" w:rsidRPr="00AD25A2" w:rsidRDefault="00AD25A2" w:rsidP="00AD25A2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25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1,058,414</w:t>
            </w:r>
          </w:p>
        </w:tc>
        <w:tc>
          <w:tcPr>
            <w:tcW w:w="245" w:type="dxa"/>
            <w:vAlign w:val="bottom"/>
          </w:tcPr>
          <w:p w14:paraId="545E0039" w14:textId="77777777" w:rsidR="00AD25A2" w:rsidRPr="00675CBA" w:rsidRDefault="00AD25A2" w:rsidP="00AD25A2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</w:tcPr>
          <w:p w14:paraId="353B770E" w14:textId="2C4AC68C" w:rsidR="00AD25A2" w:rsidRPr="00F704A0" w:rsidRDefault="00AD25A2" w:rsidP="00AD25A2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921,374</w:t>
            </w:r>
          </w:p>
        </w:tc>
      </w:tr>
      <w:tr w:rsidR="00AD25A2" w:rsidRPr="00F704A0" w14:paraId="2E130012" w14:textId="77777777" w:rsidTr="00923EF5">
        <w:tc>
          <w:tcPr>
            <w:tcW w:w="6534" w:type="dxa"/>
          </w:tcPr>
          <w:p w14:paraId="211605CB" w14:textId="77777777" w:rsidR="00AD25A2" w:rsidRPr="003E4311" w:rsidRDefault="00AD25A2" w:rsidP="00AD25A2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06" w:type="dxa"/>
          </w:tcPr>
          <w:p w14:paraId="64E8F46A" w14:textId="48E0C22F" w:rsidR="00AD25A2" w:rsidRPr="00AD25A2" w:rsidRDefault="00AD25A2" w:rsidP="00AD25A2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25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14,300</w:t>
            </w:r>
          </w:p>
        </w:tc>
        <w:tc>
          <w:tcPr>
            <w:tcW w:w="245" w:type="dxa"/>
            <w:vAlign w:val="bottom"/>
          </w:tcPr>
          <w:p w14:paraId="57F58523" w14:textId="77777777" w:rsidR="00AD25A2" w:rsidRPr="003E4311" w:rsidRDefault="00AD25A2" w:rsidP="00AD25A2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1016882" w14:textId="3F384FA1" w:rsidR="00AD25A2" w:rsidRPr="00F704A0" w:rsidRDefault="00AD25A2" w:rsidP="00AD25A2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4,352</w:t>
            </w:r>
          </w:p>
        </w:tc>
      </w:tr>
      <w:tr w:rsidR="00AD25A2" w:rsidRPr="00F704A0" w14:paraId="2A42F98A" w14:textId="77777777" w:rsidTr="00923EF5">
        <w:tc>
          <w:tcPr>
            <w:tcW w:w="6534" w:type="dxa"/>
          </w:tcPr>
          <w:p w14:paraId="67A2D4FA" w14:textId="77777777" w:rsidR="00AD25A2" w:rsidRPr="003E4311" w:rsidRDefault="00AD25A2" w:rsidP="00AD25A2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06" w:type="dxa"/>
          </w:tcPr>
          <w:p w14:paraId="6CD165E4" w14:textId="496A3A66" w:rsidR="00AD25A2" w:rsidRPr="00AD25A2" w:rsidRDefault="00AD25A2" w:rsidP="00AD25A2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25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10,508</w:t>
            </w:r>
          </w:p>
        </w:tc>
        <w:tc>
          <w:tcPr>
            <w:tcW w:w="245" w:type="dxa"/>
            <w:vAlign w:val="bottom"/>
          </w:tcPr>
          <w:p w14:paraId="383ECB52" w14:textId="77777777" w:rsidR="00AD25A2" w:rsidRPr="003E4311" w:rsidRDefault="00AD25A2" w:rsidP="00AD25A2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C0AED6B" w14:textId="709FD08B" w:rsidR="00AD25A2" w:rsidRPr="00F704A0" w:rsidRDefault="00AD25A2" w:rsidP="00AD25A2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14,435</w:t>
            </w:r>
          </w:p>
        </w:tc>
      </w:tr>
      <w:tr w:rsidR="00AD25A2" w:rsidRPr="00F704A0" w14:paraId="46571036" w14:textId="77777777" w:rsidTr="00923EF5">
        <w:tc>
          <w:tcPr>
            <w:tcW w:w="6534" w:type="dxa"/>
          </w:tcPr>
          <w:p w14:paraId="666BEA8A" w14:textId="77777777" w:rsidR="00AD25A2" w:rsidRPr="003E4311" w:rsidRDefault="00AD25A2" w:rsidP="00AD25A2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06" w:type="dxa"/>
          </w:tcPr>
          <w:p w14:paraId="55118DF1" w14:textId="0B4F29A8" w:rsidR="00AD25A2" w:rsidRPr="00AD25A2" w:rsidRDefault="00AD25A2" w:rsidP="00AD25A2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25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1,377</w:t>
            </w:r>
          </w:p>
        </w:tc>
        <w:tc>
          <w:tcPr>
            <w:tcW w:w="245" w:type="dxa"/>
            <w:vAlign w:val="bottom"/>
          </w:tcPr>
          <w:p w14:paraId="1D7F4047" w14:textId="77777777" w:rsidR="00AD25A2" w:rsidRPr="003E4311" w:rsidRDefault="00AD25A2" w:rsidP="00AD25A2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5D1A295" w14:textId="465ACE60" w:rsidR="00AD25A2" w:rsidRPr="00F704A0" w:rsidRDefault="00AD25A2" w:rsidP="00AD25A2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1,872</w:t>
            </w:r>
          </w:p>
        </w:tc>
      </w:tr>
      <w:tr w:rsidR="00AD25A2" w:rsidRPr="00EF4527" w14:paraId="644EF50C" w14:textId="77777777" w:rsidTr="00923EF5">
        <w:tc>
          <w:tcPr>
            <w:tcW w:w="6534" w:type="dxa"/>
          </w:tcPr>
          <w:p w14:paraId="1515B88B" w14:textId="77777777" w:rsidR="00AD25A2" w:rsidRPr="003E4311" w:rsidRDefault="00AD25A2" w:rsidP="00AD25A2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06" w:type="dxa"/>
          </w:tcPr>
          <w:p w14:paraId="7D556690" w14:textId="76FDDA42" w:rsidR="00AD25A2" w:rsidRPr="00AD25A2" w:rsidRDefault="00AD25A2" w:rsidP="00AD25A2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25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  <w:tc>
          <w:tcPr>
            <w:tcW w:w="245" w:type="dxa"/>
            <w:vAlign w:val="bottom"/>
          </w:tcPr>
          <w:p w14:paraId="504C99BF" w14:textId="77777777" w:rsidR="00AD25A2" w:rsidRPr="003E4311" w:rsidRDefault="00AD25A2" w:rsidP="00AD25A2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5B322E8" w14:textId="304159D4" w:rsidR="00AD25A2" w:rsidRPr="00EF4527" w:rsidRDefault="00AD25A2" w:rsidP="00AD25A2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E262C2" w:rsidRPr="00EF4527" w14:paraId="363F7715" w14:textId="77777777" w:rsidTr="00923EF5">
        <w:tc>
          <w:tcPr>
            <w:tcW w:w="6534" w:type="dxa"/>
          </w:tcPr>
          <w:p w14:paraId="3AA4C74A" w14:textId="77777777" w:rsidR="00E262C2" w:rsidRPr="005072C8" w:rsidRDefault="00E262C2" w:rsidP="00AD25A2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</w:tcPr>
          <w:p w14:paraId="5E7E2D42" w14:textId="77777777" w:rsidR="00E262C2" w:rsidRPr="00AD25A2" w:rsidRDefault="00E262C2" w:rsidP="00AD25A2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299B32D7" w14:textId="77777777" w:rsidR="00E262C2" w:rsidRPr="003E4311" w:rsidRDefault="00E262C2" w:rsidP="00AD25A2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1FA313B" w14:textId="77777777" w:rsidR="00E262C2" w:rsidRPr="00FC3ED5" w:rsidRDefault="00E262C2" w:rsidP="00AD25A2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EF5" w:rsidRPr="00F704A0" w14:paraId="179FD132" w14:textId="77777777" w:rsidTr="00923EF5">
        <w:tc>
          <w:tcPr>
            <w:tcW w:w="6534" w:type="dxa"/>
          </w:tcPr>
          <w:p w14:paraId="3E1B9EDB" w14:textId="77777777" w:rsidR="00923EF5" w:rsidRPr="003E4311" w:rsidRDefault="00923EF5" w:rsidP="00923EF5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06" w:type="dxa"/>
          </w:tcPr>
          <w:p w14:paraId="44AA16CB" w14:textId="77777777" w:rsidR="00923EF5" w:rsidRPr="00AF32CB" w:rsidRDefault="00923EF5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4C393E6A" w14:textId="77777777" w:rsidR="00923EF5" w:rsidRPr="003E4311" w:rsidRDefault="00923EF5" w:rsidP="00923EF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B1C4C16" w14:textId="77777777" w:rsidR="00923EF5" w:rsidRPr="00F704A0" w:rsidRDefault="00923EF5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EF5" w:rsidRPr="00F704A0" w14:paraId="5C446704" w14:textId="77777777" w:rsidTr="00923EF5">
        <w:tc>
          <w:tcPr>
            <w:tcW w:w="6534" w:type="dxa"/>
          </w:tcPr>
          <w:p w14:paraId="69291F89" w14:textId="77777777" w:rsidR="00923EF5" w:rsidRPr="003E4311" w:rsidRDefault="00923EF5" w:rsidP="00923E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69ABC9B2" w14:textId="77777777" w:rsidR="00923EF5" w:rsidRPr="00AF32CB" w:rsidRDefault="00923EF5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7E65A653" w14:textId="77777777" w:rsidR="00923EF5" w:rsidRPr="003E4311" w:rsidRDefault="00923EF5" w:rsidP="00923EF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CAAB73D" w14:textId="77777777" w:rsidR="00923EF5" w:rsidRPr="00F704A0" w:rsidRDefault="00923EF5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EF5" w:rsidRPr="00F704A0" w14:paraId="6FBD4075" w14:textId="77777777" w:rsidTr="00923EF5">
        <w:tc>
          <w:tcPr>
            <w:tcW w:w="6534" w:type="dxa"/>
          </w:tcPr>
          <w:p w14:paraId="4730E5B6" w14:textId="77777777" w:rsidR="00923EF5" w:rsidRPr="00DD26CC" w:rsidRDefault="00923EF5" w:rsidP="00923E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D26C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06" w:type="dxa"/>
          </w:tcPr>
          <w:p w14:paraId="39E9481E" w14:textId="07CCEBEC" w:rsidR="00923EF5" w:rsidRPr="00AF32CB" w:rsidRDefault="000809A7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09A7">
              <w:rPr>
                <w:rFonts w:ascii="Angsana New" w:hAnsi="Angsana New"/>
                <w:sz w:val="30"/>
                <w:szCs w:val="30"/>
                <w:lang w:val="en-US"/>
              </w:rPr>
              <w:t>31,919</w:t>
            </w:r>
          </w:p>
        </w:tc>
        <w:tc>
          <w:tcPr>
            <w:tcW w:w="245" w:type="dxa"/>
            <w:vAlign w:val="bottom"/>
          </w:tcPr>
          <w:p w14:paraId="458067F0" w14:textId="77777777" w:rsidR="00923EF5" w:rsidRPr="003E4311" w:rsidRDefault="00923EF5" w:rsidP="00923EF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A202F23" w14:textId="29B8CFF7" w:rsidR="00923EF5" w:rsidRPr="00F704A0" w:rsidRDefault="00675CBA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28,681</w:t>
            </w:r>
          </w:p>
        </w:tc>
      </w:tr>
      <w:tr w:rsidR="00923EF5" w:rsidRPr="00F704A0" w14:paraId="4EBCCAA4" w14:textId="77777777" w:rsidTr="00923EF5">
        <w:tc>
          <w:tcPr>
            <w:tcW w:w="6534" w:type="dxa"/>
          </w:tcPr>
          <w:p w14:paraId="4A5EB42D" w14:textId="77777777" w:rsidR="00923EF5" w:rsidRPr="003E4311" w:rsidRDefault="00923EF5" w:rsidP="00923E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E32FCF0" w14:textId="6A03D8A1" w:rsidR="00923EF5" w:rsidRPr="00AF32CB" w:rsidRDefault="000809A7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09A7"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</w:p>
        </w:tc>
        <w:tc>
          <w:tcPr>
            <w:tcW w:w="245" w:type="dxa"/>
            <w:vAlign w:val="bottom"/>
          </w:tcPr>
          <w:p w14:paraId="751E4DD0" w14:textId="77777777" w:rsidR="00923EF5" w:rsidRPr="003E4311" w:rsidRDefault="00923EF5" w:rsidP="00923EF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269C2178" w14:textId="020D0AAF" w:rsidR="00923EF5" w:rsidRPr="00F704A0" w:rsidRDefault="00675CBA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910</w:t>
            </w:r>
          </w:p>
        </w:tc>
      </w:tr>
      <w:tr w:rsidR="00923EF5" w:rsidRPr="002D7D93" w14:paraId="399B1B7F" w14:textId="77777777" w:rsidTr="00923EF5">
        <w:tc>
          <w:tcPr>
            <w:tcW w:w="6534" w:type="dxa"/>
          </w:tcPr>
          <w:p w14:paraId="3BB6CB72" w14:textId="77777777" w:rsidR="00923EF5" w:rsidRPr="003E4311" w:rsidRDefault="00923EF5" w:rsidP="00923EF5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รวมผลตอบแทนผู้บริหารสำคัญ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EA7B465" w14:textId="79CD8BEF" w:rsidR="00923EF5" w:rsidRPr="00AF32CB" w:rsidRDefault="000809A7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809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32,459</w:t>
            </w:r>
          </w:p>
        </w:tc>
        <w:tc>
          <w:tcPr>
            <w:tcW w:w="245" w:type="dxa"/>
            <w:vAlign w:val="bottom"/>
          </w:tcPr>
          <w:p w14:paraId="32C07AAE" w14:textId="77777777" w:rsidR="00923EF5" w:rsidRPr="003E4311" w:rsidRDefault="00923EF5" w:rsidP="00923EF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1D2F45F2" w14:textId="2AE63203" w:rsidR="00923EF5" w:rsidRPr="002D7D93" w:rsidRDefault="00923EF5" w:rsidP="00923EF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10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675C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9,591</w:t>
            </w:r>
          </w:p>
        </w:tc>
      </w:tr>
    </w:tbl>
    <w:p w14:paraId="55BB6524" w14:textId="77777777" w:rsidR="008C7FE7" w:rsidRDefault="008C7FE7" w:rsidP="00DE4B1D">
      <w:pPr>
        <w:ind w:left="540"/>
        <w:rPr>
          <w:rFonts w:ascii="Angsana New" w:hAnsi="Angsana New"/>
          <w:sz w:val="30"/>
          <w:szCs w:val="30"/>
        </w:rPr>
      </w:pPr>
    </w:p>
    <w:p w14:paraId="3A48A809" w14:textId="3D4E8D8E" w:rsidR="00DE4B1D" w:rsidRPr="006E4686" w:rsidRDefault="00DE4B1D" w:rsidP="00DE4B1D">
      <w:pPr>
        <w:ind w:left="540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วันที่ </w:t>
      </w:r>
      <w:r w:rsidR="00870054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923EF5">
        <w:rPr>
          <w:rFonts w:ascii="Angsana New" w:hAnsi="Angsana New"/>
          <w:spacing w:val="-2"/>
          <w:sz w:val="30"/>
          <w:szCs w:val="30"/>
          <w:lang w:val="en-US"/>
        </w:rPr>
        <w:t xml:space="preserve">0 </w:t>
      </w:r>
      <w:r w:rsidR="00675CB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กันยายน </w:t>
      </w:r>
      <w:r w:rsidR="00870054">
        <w:rPr>
          <w:rFonts w:ascii="Angsana New" w:hAnsi="Angsana New"/>
          <w:spacing w:val="-2"/>
          <w:sz w:val="30"/>
          <w:szCs w:val="30"/>
          <w:lang w:val="en-US"/>
        </w:rPr>
        <w:t>2565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4686">
        <w:rPr>
          <w:rFonts w:asciiTheme="majorBidi" w:hAnsiTheme="majorBidi" w:cstheme="majorBidi"/>
          <w:sz w:val="30"/>
          <w:szCs w:val="30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E4338"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70054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0633185" w14:textId="77777777" w:rsidR="00FB0DA2" w:rsidRDefault="00FB0DA2" w:rsidP="00012D23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39"/>
        <w:gridCol w:w="13"/>
        <w:gridCol w:w="1287"/>
      </w:tblGrid>
      <w:tr w:rsidR="00BE2AF6" w:rsidRPr="006E4686" w14:paraId="7E88C9E6" w14:textId="77777777" w:rsidTr="00923EF5">
        <w:trPr>
          <w:tblHeader/>
        </w:trPr>
        <w:tc>
          <w:tcPr>
            <w:tcW w:w="6606" w:type="dxa"/>
          </w:tcPr>
          <w:p w14:paraId="486F8366" w14:textId="55941005" w:rsidR="00BE2AF6" w:rsidRPr="00675CBA" w:rsidRDefault="00BE2AF6" w:rsidP="00923EF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910AFDA" w14:textId="15FBDD8E" w:rsidR="00BE2AF6" w:rsidRPr="006E4686" w:rsidRDefault="00675CBA" w:rsidP="00923EF5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2" w:type="dxa"/>
            <w:gridSpan w:val="2"/>
          </w:tcPr>
          <w:p w14:paraId="10372932" w14:textId="77777777" w:rsidR="00BE2AF6" w:rsidRPr="006E4686" w:rsidRDefault="00BE2AF6" w:rsidP="00923EF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F342554" w14:textId="77777777" w:rsidR="00BE2AF6" w:rsidRPr="006E4686" w:rsidRDefault="00BE2AF6" w:rsidP="00923EF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E2AF6" w:rsidRPr="006E4686" w14:paraId="4CB1ECBD" w14:textId="77777777" w:rsidTr="00923EF5">
        <w:trPr>
          <w:tblHeader/>
        </w:trPr>
        <w:tc>
          <w:tcPr>
            <w:tcW w:w="6606" w:type="dxa"/>
          </w:tcPr>
          <w:p w14:paraId="60B67A35" w14:textId="77777777" w:rsidR="00BE2AF6" w:rsidRPr="006E4686" w:rsidRDefault="00BE2AF6" w:rsidP="00923EF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7B349F" w14:textId="58AAFD49" w:rsidR="00BE2AF6" w:rsidRPr="006E4686" w:rsidRDefault="00BE2AF6" w:rsidP="00923EF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700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  <w:gridSpan w:val="2"/>
          </w:tcPr>
          <w:p w14:paraId="389E8AC8" w14:textId="77777777" w:rsidR="00BE2AF6" w:rsidRPr="006E4686" w:rsidRDefault="00BE2AF6" w:rsidP="00923EF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3EFE63" w14:textId="73EBF985" w:rsidR="00BE2AF6" w:rsidRPr="00870054" w:rsidRDefault="00BE2AF6" w:rsidP="00923EF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00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E2AF6" w:rsidRPr="006E4686" w14:paraId="0F681018" w14:textId="77777777" w:rsidTr="00923EF5">
        <w:trPr>
          <w:tblHeader/>
        </w:trPr>
        <w:tc>
          <w:tcPr>
            <w:tcW w:w="6606" w:type="dxa"/>
          </w:tcPr>
          <w:p w14:paraId="60D3E128" w14:textId="77777777" w:rsidR="00BE2AF6" w:rsidRPr="006E4686" w:rsidRDefault="00BE2AF6" w:rsidP="00923EF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4"/>
          </w:tcPr>
          <w:p w14:paraId="3B7194D9" w14:textId="77777777" w:rsidR="00BE2AF6" w:rsidRPr="006E4686" w:rsidRDefault="00BE2AF6" w:rsidP="00923EF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B39" w:rsidRPr="006E4686" w14:paraId="238EB651" w14:textId="77777777" w:rsidTr="00923EF5">
        <w:tc>
          <w:tcPr>
            <w:tcW w:w="6606" w:type="dxa"/>
          </w:tcPr>
          <w:p w14:paraId="1927CCE6" w14:textId="1F51CF5C" w:rsidR="00610B39" w:rsidRPr="006E4686" w:rsidRDefault="00610B39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26EC5B90" w14:textId="77777777" w:rsidR="00610B39" w:rsidRPr="006E4686" w:rsidRDefault="00610B39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54816C24" w14:textId="77777777" w:rsidR="00610B39" w:rsidRPr="006E4686" w:rsidRDefault="00610B39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87" w:type="dxa"/>
          </w:tcPr>
          <w:p w14:paraId="041E9033" w14:textId="77777777" w:rsidR="00610B39" w:rsidRPr="006E4686" w:rsidRDefault="00610B39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EF5" w:rsidRPr="006E4686" w14:paraId="5521EEE8" w14:textId="77777777" w:rsidTr="00923EF5">
        <w:tc>
          <w:tcPr>
            <w:tcW w:w="6606" w:type="dxa"/>
          </w:tcPr>
          <w:p w14:paraId="1FF07455" w14:textId="2767B20B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ABA822" w14:textId="0A4A56C7" w:rsidR="00923EF5" w:rsidRPr="006E4686" w:rsidRDefault="00837274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72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52,253</w:t>
            </w:r>
          </w:p>
        </w:tc>
        <w:tc>
          <w:tcPr>
            <w:tcW w:w="252" w:type="dxa"/>
            <w:gridSpan w:val="2"/>
          </w:tcPr>
          <w:p w14:paraId="625E1696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4E956A75" w14:textId="3EEAD20D" w:rsidR="00923EF5" w:rsidRPr="006E4686" w:rsidRDefault="00167381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98,425</w:t>
            </w:r>
          </w:p>
        </w:tc>
      </w:tr>
      <w:tr w:rsidR="00923EF5" w:rsidRPr="00923EF5" w14:paraId="032F53C0" w14:textId="77777777" w:rsidTr="00923EF5">
        <w:tc>
          <w:tcPr>
            <w:tcW w:w="6606" w:type="dxa"/>
          </w:tcPr>
          <w:p w14:paraId="05AAC9EF" w14:textId="77777777" w:rsidR="00923EF5" w:rsidRPr="00923EF5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04118FD3" w14:textId="77777777" w:rsidR="00923EF5" w:rsidRPr="00923EF5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</w:tcPr>
          <w:p w14:paraId="30C73565" w14:textId="77777777" w:rsidR="00923EF5" w:rsidRPr="00923EF5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65582FD1" w14:textId="77777777" w:rsidR="00923EF5" w:rsidRPr="00923EF5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23EF5" w:rsidRPr="006E4686" w14:paraId="406D4B2D" w14:textId="77777777" w:rsidTr="00923EF5">
        <w:tc>
          <w:tcPr>
            <w:tcW w:w="6606" w:type="dxa"/>
          </w:tcPr>
          <w:p w14:paraId="436BD9BD" w14:textId="71E648BC" w:rsidR="00923EF5" w:rsidRPr="006E4686" w:rsidRDefault="00923EF5" w:rsidP="00923EF5">
            <w:pPr>
              <w:tabs>
                <w:tab w:val="center" w:pos="3266"/>
              </w:tabs>
              <w:spacing w:line="240" w:lineRule="auto"/>
              <w:ind w:left="7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1B8CF8A9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A2C2C70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5BB16B46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EF5" w:rsidRPr="006E4686" w14:paraId="749ECAF0" w14:textId="77777777" w:rsidTr="00923EF5">
        <w:tc>
          <w:tcPr>
            <w:tcW w:w="6606" w:type="dxa"/>
          </w:tcPr>
          <w:p w14:paraId="25A38676" w14:textId="4D9DB689" w:rsidR="00923EF5" w:rsidRPr="006E4686" w:rsidRDefault="00923EF5" w:rsidP="00923EF5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D6A2135" w14:textId="38A75511" w:rsidR="00923EF5" w:rsidRPr="006E4686" w:rsidRDefault="00837274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72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2,474</w:t>
            </w:r>
          </w:p>
        </w:tc>
        <w:tc>
          <w:tcPr>
            <w:tcW w:w="239" w:type="dxa"/>
          </w:tcPr>
          <w:p w14:paraId="3B88948B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</w:tcPr>
          <w:p w14:paraId="01B76B5F" w14:textId="0E6DBCB3" w:rsidR="00923EF5" w:rsidRPr="006E4686" w:rsidRDefault="00167381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23EF5" w:rsidRPr="00923EF5" w14:paraId="75BAF212" w14:textId="77777777" w:rsidTr="00923EF5">
        <w:tc>
          <w:tcPr>
            <w:tcW w:w="6606" w:type="dxa"/>
          </w:tcPr>
          <w:p w14:paraId="66909F06" w14:textId="77777777" w:rsidR="00923EF5" w:rsidRPr="00923EF5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531A63C" w14:textId="77777777" w:rsidR="00923EF5" w:rsidRPr="00923EF5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CC32BB4" w14:textId="77777777" w:rsidR="00923EF5" w:rsidRPr="00923EF5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7" w:type="dxa"/>
          </w:tcPr>
          <w:p w14:paraId="1670856A" w14:textId="77777777" w:rsidR="00923EF5" w:rsidRPr="00923EF5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23EF5" w:rsidRPr="006E4686" w14:paraId="7B899231" w14:textId="77777777" w:rsidTr="00923EF5">
        <w:tc>
          <w:tcPr>
            <w:tcW w:w="6606" w:type="dxa"/>
          </w:tcPr>
          <w:p w14:paraId="009C15F9" w14:textId="725ABA3A" w:rsidR="00923EF5" w:rsidRPr="006E4686" w:rsidRDefault="00923EF5" w:rsidP="00923EF5">
            <w:pPr>
              <w:spacing w:line="240" w:lineRule="auto"/>
              <w:ind w:left="70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7F03B470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4C2E3BBA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4B62A82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EF5" w:rsidRPr="006E4686" w14:paraId="798FD05D" w14:textId="77777777" w:rsidTr="00923EF5">
        <w:tc>
          <w:tcPr>
            <w:tcW w:w="6606" w:type="dxa"/>
          </w:tcPr>
          <w:p w14:paraId="182D0EA6" w14:textId="77777777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5230703B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74E603A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CE4DEB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EF5" w:rsidRPr="006E4686" w14:paraId="7FFA313F" w14:textId="77777777" w:rsidTr="00923EF5">
        <w:tc>
          <w:tcPr>
            <w:tcW w:w="6606" w:type="dxa"/>
          </w:tcPr>
          <w:p w14:paraId="21A01BE0" w14:textId="5A3A025F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49D20F4D" w14:textId="6504B57C" w:rsidR="00923EF5" w:rsidRPr="006E4686" w:rsidRDefault="00F343DD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43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2,789</w:t>
            </w:r>
          </w:p>
        </w:tc>
        <w:tc>
          <w:tcPr>
            <w:tcW w:w="252" w:type="dxa"/>
            <w:gridSpan w:val="2"/>
          </w:tcPr>
          <w:p w14:paraId="1AA1D4B7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4D6A3EDB" w14:textId="1E552371" w:rsidR="00923EF5" w:rsidRPr="006E4686" w:rsidRDefault="00167381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3,787</w:t>
            </w:r>
          </w:p>
        </w:tc>
      </w:tr>
      <w:tr w:rsidR="00923EF5" w:rsidRPr="00923EF5" w14:paraId="59D0F9EC" w14:textId="77777777" w:rsidTr="00923EF5">
        <w:tc>
          <w:tcPr>
            <w:tcW w:w="6606" w:type="dxa"/>
          </w:tcPr>
          <w:p w14:paraId="3C4027FC" w14:textId="77777777" w:rsidR="00923EF5" w:rsidRPr="00923EF5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7CCA129E" w14:textId="77777777" w:rsidR="00923EF5" w:rsidRPr="00923EF5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F393AE5" w14:textId="77777777" w:rsidR="00923EF5" w:rsidRPr="00923EF5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01955B02" w14:textId="77777777" w:rsidR="00923EF5" w:rsidRPr="00923EF5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23EF5" w:rsidRPr="006E4686" w14:paraId="20CD697D" w14:textId="77777777" w:rsidTr="00923EF5">
        <w:tc>
          <w:tcPr>
            <w:tcW w:w="6606" w:type="dxa"/>
          </w:tcPr>
          <w:p w14:paraId="7A1D8B4D" w14:textId="104846BA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5A761097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E67685D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01BAD1F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EF5" w:rsidRPr="006E4686" w14:paraId="3E793133" w14:textId="784C5C45" w:rsidTr="00923EF5">
        <w:tc>
          <w:tcPr>
            <w:tcW w:w="6606" w:type="dxa"/>
          </w:tcPr>
          <w:p w14:paraId="6E3176E1" w14:textId="7E79CFD3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4E3D142D" w14:textId="3D0024E9" w:rsidR="00923EF5" w:rsidRPr="006E4686" w:rsidRDefault="00F343DD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43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  <w:tc>
          <w:tcPr>
            <w:tcW w:w="252" w:type="dxa"/>
            <w:gridSpan w:val="2"/>
          </w:tcPr>
          <w:p w14:paraId="183BD645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4A97D953" w14:textId="225D7855" w:rsidR="00923EF5" w:rsidRPr="006E4686" w:rsidRDefault="00167381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</w:tr>
      <w:tr w:rsidR="00923EF5" w:rsidRPr="00923EF5" w14:paraId="12D9B30B" w14:textId="77777777" w:rsidTr="00923EF5">
        <w:tc>
          <w:tcPr>
            <w:tcW w:w="6606" w:type="dxa"/>
          </w:tcPr>
          <w:p w14:paraId="4A614885" w14:textId="77777777" w:rsidR="00923EF5" w:rsidRPr="00923EF5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DF5B06A" w14:textId="77777777" w:rsidR="00923EF5" w:rsidRPr="00923EF5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057DD496" w14:textId="77777777" w:rsidR="00923EF5" w:rsidRPr="00923EF5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47513E8E" w14:textId="77777777" w:rsidR="00923EF5" w:rsidRPr="00923EF5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23EF5" w:rsidRPr="006E4686" w14:paraId="049E7467" w14:textId="77777777" w:rsidTr="00923EF5">
        <w:tc>
          <w:tcPr>
            <w:tcW w:w="6606" w:type="dxa"/>
          </w:tcPr>
          <w:p w14:paraId="44B65E39" w14:textId="77777777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76D08369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384E49E8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E761F60" w14:textId="77777777" w:rsidR="00923EF5" w:rsidRPr="006E4686" w:rsidRDefault="00923EF5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EF5" w:rsidRPr="006E4686" w14:paraId="424EF31E" w14:textId="257FBAB0" w:rsidTr="00923EF5">
        <w:tc>
          <w:tcPr>
            <w:tcW w:w="6606" w:type="dxa"/>
          </w:tcPr>
          <w:p w14:paraId="4DE454AE" w14:textId="77777777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31E8D" w14:textId="66D4E6CD" w:rsidR="00923EF5" w:rsidRPr="006E4686" w:rsidRDefault="00C22F2C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2F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3,905</w:t>
            </w:r>
          </w:p>
        </w:tc>
        <w:tc>
          <w:tcPr>
            <w:tcW w:w="252" w:type="dxa"/>
            <w:gridSpan w:val="2"/>
          </w:tcPr>
          <w:p w14:paraId="7BE7D9CA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89B2108" w14:textId="06E51BB5" w:rsidR="00923EF5" w:rsidRPr="006E4686" w:rsidRDefault="00167381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4,954</w:t>
            </w:r>
          </w:p>
        </w:tc>
      </w:tr>
      <w:tr w:rsidR="00923EF5" w:rsidRPr="006E4686" w14:paraId="6F395D1F" w14:textId="026022A1" w:rsidTr="00923EF5">
        <w:tc>
          <w:tcPr>
            <w:tcW w:w="6606" w:type="dxa"/>
          </w:tcPr>
          <w:p w14:paraId="69D19D1D" w14:textId="08E7D19E" w:rsidR="00923EF5" w:rsidRPr="006E4686" w:rsidRDefault="00923EF5" w:rsidP="00923EF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BC0718" w14:textId="27522331" w:rsidR="00923EF5" w:rsidRPr="006E4686" w:rsidRDefault="00C22F2C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22F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7,131</w:t>
            </w:r>
          </w:p>
        </w:tc>
        <w:tc>
          <w:tcPr>
            <w:tcW w:w="252" w:type="dxa"/>
            <w:gridSpan w:val="2"/>
          </w:tcPr>
          <w:p w14:paraId="3D690B32" w14:textId="77777777" w:rsidR="00923EF5" w:rsidRPr="006E4686" w:rsidRDefault="00923EF5" w:rsidP="00923EF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1DF512A" w14:textId="53F4DF69" w:rsidR="00923EF5" w:rsidRPr="006E4686" w:rsidRDefault="00167381" w:rsidP="00923EF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9,279</w:t>
            </w:r>
          </w:p>
        </w:tc>
      </w:tr>
    </w:tbl>
    <w:p w14:paraId="06B65632" w14:textId="1DA7295A" w:rsidR="006E4686" w:rsidRDefault="006E4686" w:rsidP="004C18A3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B75867" w14:textId="77777777" w:rsidR="00111CBF" w:rsidRDefault="00111CBF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9340588" w14:textId="62508D04" w:rsidR="00CE1CFF" w:rsidRPr="00867548" w:rsidRDefault="00CE1CFF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ภาระผูกพันตามสัญญาซื้อวัตถุดิบและอะไหล่</w:t>
      </w:r>
    </w:p>
    <w:p w14:paraId="7BC4F996" w14:textId="77777777" w:rsidR="003A2E31" w:rsidRPr="00867548" w:rsidRDefault="003A2E31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675CBA" w:rsidRPr="00867548" w14:paraId="116DCBD5" w14:textId="77777777" w:rsidTr="00B035BC">
        <w:trPr>
          <w:cantSplit/>
        </w:trPr>
        <w:tc>
          <w:tcPr>
            <w:tcW w:w="6660" w:type="dxa"/>
          </w:tcPr>
          <w:p w14:paraId="4EA7DEC3" w14:textId="77777777" w:rsidR="00675CBA" w:rsidRPr="00867548" w:rsidRDefault="00675CBA" w:rsidP="00675CB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9AEA4" w14:textId="4AF1A434" w:rsidR="00675CBA" w:rsidRPr="00867548" w:rsidRDefault="00675CBA" w:rsidP="00675CBA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094D8E37" w14:textId="77777777" w:rsidR="00675CBA" w:rsidRPr="00867548" w:rsidRDefault="00675CBA" w:rsidP="00675CBA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59623" w14:textId="77777777" w:rsidR="00675CBA" w:rsidRPr="00867548" w:rsidRDefault="00675CBA" w:rsidP="00675CBA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75CBA" w:rsidRPr="00867548" w14:paraId="7E2A1FAE" w14:textId="77777777" w:rsidTr="00B035BC">
        <w:trPr>
          <w:cantSplit/>
        </w:trPr>
        <w:tc>
          <w:tcPr>
            <w:tcW w:w="6660" w:type="dxa"/>
          </w:tcPr>
          <w:p w14:paraId="3C315B75" w14:textId="77777777" w:rsidR="00675CBA" w:rsidRPr="00867548" w:rsidRDefault="00675CBA" w:rsidP="00675CB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8E705E" w14:textId="644BE187" w:rsidR="00675CBA" w:rsidRPr="00867548" w:rsidRDefault="00675CBA" w:rsidP="00675CBA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F79B053" w14:textId="77777777" w:rsidR="00675CBA" w:rsidRPr="00867548" w:rsidRDefault="00675CBA" w:rsidP="00675CBA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E2263" w14:textId="203FF8A1" w:rsidR="00675CBA" w:rsidRPr="006D57D0" w:rsidRDefault="00675CBA" w:rsidP="00675CBA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75CBA" w:rsidRPr="00867548" w14:paraId="24839793" w14:textId="77777777" w:rsidTr="00B035BC">
        <w:trPr>
          <w:cantSplit/>
        </w:trPr>
        <w:tc>
          <w:tcPr>
            <w:tcW w:w="6660" w:type="dxa"/>
          </w:tcPr>
          <w:p w14:paraId="310E4FBF" w14:textId="77777777" w:rsidR="00675CBA" w:rsidRPr="00867548" w:rsidRDefault="00675CBA" w:rsidP="00675CB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D161DD8" w14:textId="77777777" w:rsidR="00675CBA" w:rsidRPr="00867548" w:rsidRDefault="00675CBA" w:rsidP="00675CB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5CBA" w:rsidRPr="00867548" w14:paraId="5C60A88F" w14:textId="77777777" w:rsidTr="00B035BC">
        <w:trPr>
          <w:cantSplit/>
        </w:trPr>
        <w:tc>
          <w:tcPr>
            <w:tcW w:w="6660" w:type="dxa"/>
          </w:tcPr>
          <w:p w14:paraId="5FA602ED" w14:textId="418BC645" w:rsidR="00675CBA" w:rsidRPr="00867548" w:rsidRDefault="00675CBA" w:rsidP="00675CBA">
            <w:pPr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CB2BB7" w14:textId="53DE8FC4" w:rsidR="00675CBA" w:rsidRPr="00867548" w:rsidRDefault="00712286" w:rsidP="00675CBA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12286">
              <w:rPr>
                <w:rFonts w:asciiTheme="majorBidi" w:hAnsiTheme="majorBidi" w:cstheme="majorBidi"/>
                <w:sz w:val="30"/>
                <w:szCs w:val="30"/>
              </w:rPr>
              <w:t>2,613</w:t>
            </w:r>
          </w:p>
        </w:tc>
        <w:tc>
          <w:tcPr>
            <w:tcW w:w="270" w:type="dxa"/>
          </w:tcPr>
          <w:p w14:paraId="535901B7" w14:textId="77777777" w:rsidR="00675CBA" w:rsidRPr="00867548" w:rsidRDefault="00675CBA" w:rsidP="00675CBA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A3BB99" w14:textId="074105D9" w:rsidR="00675CBA" w:rsidRPr="00867548" w:rsidRDefault="00675CBA" w:rsidP="00675CBA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3,644</w:t>
            </w:r>
          </w:p>
        </w:tc>
      </w:tr>
    </w:tbl>
    <w:p w14:paraId="032F56D6" w14:textId="77777777" w:rsidR="00AA29BE" w:rsidRDefault="00AA29BE" w:rsidP="004C18A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2FDE6" w14:textId="77777777" w:rsidR="00CE1CFF" w:rsidRPr="004C18A3" w:rsidRDefault="00CE1CFF" w:rsidP="004420B8">
      <w:pPr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3B733633" w14:textId="77777777" w:rsidR="003D454D" w:rsidRPr="004C18A3" w:rsidRDefault="003D454D" w:rsidP="004420B8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1F9EDF" w14:textId="07023E10" w:rsidR="00916CE6" w:rsidRDefault="003A69CA" w:rsidP="004420B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2CB">
        <w:rPr>
          <w:rFonts w:asciiTheme="majorBidi" w:hAnsiTheme="majorBidi" w:cstheme="majorBidi"/>
          <w:sz w:val="30"/>
          <w:szCs w:val="30"/>
          <w:cs/>
        </w:rPr>
        <w:t>เมื่อ</w:t>
      </w:r>
      <w:r w:rsidR="0012757F" w:rsidRPr="00AF32C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84F5A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F66987">
        <w:rPr>
          <w:rFonts w:asciiTheme="majorBidi" w:hAnsiTheme="majorBidi" w:cstheme="majorBidi"/>
          <w:sz w:val="30"/>
          <w:szCs w:val="30"/>
        </w:rPr>
        <w:t>4</w:t>
      </w:r>
      <w:r w:rsidR="0012757F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C44C1" w:rsidRPr="00AF32CB">
        <w:rPr>
          <w:rFonts w:asciiTheme="majorBidi" w:hAnsiTheme="majorBidi" w:cstheme="majorBidi"/>
          <w:sz w:val="30"/>
          <w:szCs w:val="30"/>
        </w:rPr>
        <w:t>256</w:t>
      </w:r>
      <w:r w:rsidR="000F0376">
        <w:rPr>
          <w:rFonts w:asciiTheme="majorBidi" w:hAnsiTheme="majorBidi" w:cstheme="majorBidi"/>
          <w:sz w:val="30"/>
          <w:szCs w:val="30"/>
        </w:rPr>
        <w:t>5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>บริษัททำบันทึกข้อตกลง</w:t>
      </w:r>
      <w:r w:rsidR="00623503" w:rsidRPr="00AF32CB">
        <w:rPr>
          <w:rFonts w:asciiTheme="majorBidi" w:hAnsiTheme="majorBidi" w:cstheme="majorBidi"/>
          <w:sz w:val="30"/>
          <w:szCs w:val="30"/>
          <w:cs/>
        </w:rPr>
        <w:t>การส่งมอบเหรียญอลูมิเนียม</w:t>
      </w:r>
      <w:r w:rsidR="008C7EDE" w:rsidRPr="00AF32CB">
        <w:rPr>
          <w:rFonts w:asciiTheme="majorBidi" w:hAnsiTheme="majorBidi" w:cstheme="majorBidi"/>
          <w:sz w:val="30"/>
          <w:szCs w:val="30"/>
          <w:cs/>
        </w:rPr>
        <w:t>กับบริษัท ทาเคะอุจิเพรส</w:t>
      </w:r>
      <w:r w:rsidR="00C50E1D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C50E1D" w:rsidRPr="00AF32CB">
        <w:rPr>
          <w:rFonts w:asciiTheme="majorBidi" w:hAnsiTheme="majorBidi" w:cstheme="majorBidi"/>
          <w:sz w:val="30"/>
          <w:szCs w:val="30"/>
        </w:rPr>
        <w:br/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>อินดัสตรี้ส์ จำกัด โดยกำหนดส่งม</w:t>
      </w:r>
      <w:r w:rsidR="00230865" w:rsidRPr="00AF32CB">
        <w:rPr>
          <w:rFonts w:asciiTheme="majorBidi" w:hAnsiTheme="majorBidi" w:cstheme="majorBidi"/>
          <w:sz w:val="30"/>
          <w:szCs w:val="30"/>
          <w:cs/>
        </w:rPr>
        <w:t>อบเหรียญอลูมิเนียม ปริมาณโดยประมาณ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376">
        <w:rPr>
          <w:rFonts w:asciiTheme="majorBidi" w:hAnsiTheme="majorBidi" w:cstheme="majorBidi"/>
          <w:sz w:val="30"/>
          <w:szCs w:val="30"/>
          <w:lang w:val="en-US"/>
        </w:rPr>
        <w:t>7,000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="00A01C92" w:rsidRPr="00AF32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หลอดอลูมิเนียมชนิดนิ่ม ภาชนะสำหรับบรรจุแก๊สและผลิตภัณฑ์แอโรโซล 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="007D723E" w:rsidRPr="00AF32CB">
        <w:rPr>
          <w:rFonts w:asciiTheme="majorBidi" w:hAnsiTheme="majorBidi" w:cstheme="majorBidi"/>
          <w:sz w:val="30"/>
          <w:szCs w:val="30"/>
        </w:rPr>
        <w:t>256</w:t>
      </w:r>
      <w:r w:rsidR="00F04186">
        <w:rPr>
          <w:rFonts w:asciiTheme="majorBidi" w:hAnsiTheme="majorBidi" w:cstheme="majorBidi"/>
          <w:sz w:val="30"/>
          <w:szCs w:val="30"/>
        </w:rPr>
        <w:t>5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646216" w:rsidRPr="00AF32CB">
        <w:rPr>
          <w:rFonts w:asciiTheme="majorBidi" w:hAnsiTheme="majorBidi" w:cstheme="majorBidi"/>
          <w:sz w:val="30"/>
          <w:szCs w:val="30"/>
          <w:cs/>
        </w:rPr>
        <w:t>เดือน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00174" w:rsidRPr="00AF32CB">
        <w:rPr>
          <w:rFonts w:asciiTheme="majorBidi" w:hAnsiTheme="majorBidi" w:cstheme="majorBidi"/>
          <w:sz w:val="30"/>
          <w:szCs w:val="30"/>
        </w:rPr>
        <w:t>25</w:t>
      </w:r>
      <w:r w:rsidR="006C44C1" w:rsidRPr="00AF32CB">
        <w:rPr>
          <w:rFonts w:asciiTheme="majorBidi" w:hAnsiTheme="majorBidi" w:cstheme="majorBidi"/>
          <w:sz w:val="30"/>
          <w:szCs w:val="30"/>
        </w:rPr>
        <w:t>6</w:t>
      </w:r>
      <w:r w:rsidR="00F04186">
        <w:rPr>
          <w:rFonts w:asciiTheme="majorBidi" w:hAnsiTheme="majorBidi" w:cstheme="majorBidi"/>
          <w:sz w:val="30"/>
          <w:szCs w:val="30"/>
        </w:rPr>
        <w:t>6</w:t>
      </w:r>
    </w:p>
    <w:p w14:paraId="227368F0" w14:textId="4076CEA8" w:rsidR="00790546" w:rsidRDefault="0079054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D16AE52" w14:textId="2A4217CA" w:rsidR="00436040" w:rsidRPr="00916CE6" w:rsidRDefault="00436040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85AAFFE" w14:textId="77777777" w:rsidR="00790546" w:rsidRPr="00D44607" w:rsidRDefault="00790546" w:rsidP="00790546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3A1E59AC" w14:textId="41FCE2C2" w:rsidR="00790546" w:rsidRPr="00D44607" w:rsidRDefault="00790546" w:rsidP="00790546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44607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44607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675CBA">
        <w:rPr>
          <w:rFonts w:ascii="Angsana New" w:hAnsi="Angsana New" w:hint="cs"/>
          <w:spacing w:val="-4"/>
          <w:sz w:val="30"/>
          <w:szCs w:val="30"/>
          <w:cs/>
          <w:lang w:val="en-US"/>
        </w:rPr>
        <w:t>เก้า</w:t>
      </w:r>
      <w:r w:rsidRPr="00D4460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B62016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6F2CA7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675CB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กันยายน </w:t>
      </w:r>
      <w:r w:rsidRPr="00D44607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3962F061" w14:textId="36191AC1" w:rsidR="00790546" w:rsidRDefault="00790546" w:rsidP="00790546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98"/>
        <w:gridCol w:w="249"/>
        <w:gridCol w:w="1205"/>
      </w:tblGrid>
      <w:tr w:rsidR="004921E6" w:rsidRPr="008723E4" w14:paraId="031B07D6" w14:textId="77777777" w:rsidTr="00577F80">
        <w:tc>
          <w:tcPr>
            <w:tcW w:w="2017" w:type="pct"/>
          </w:tcPr>
          <w:p w14:paraId="2F118392" w14:textId="4EEB8F45" w:rsidR="004921E6" w:rsidRPr="008723E4" w:rsidRDefault="004921E6" w:rsidP="00577F80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75C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30 </w:t>
            </w:r>
            <w:r w:rsidR="00675C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5" w:type="pct"/>
            <w:gridSpan w:val="3"/>
          </w:tcPr>
          <w:p w14:paraId="4DF13268" w14:textId="205C99DA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0" w:type="pct"/>
          </w:tcPr>
          <w:p w14:paraId="3927ACBA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21A3975" w14:textId="27BCAB6D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4921E6" w:rsidRPr="008723E4" w14:paraId="7E2513B9" w14:textId="77777777" w:rsidTr="00577F80">
        <w:tc>
          <w:tcPr>
            <w:tcW w:w="2017" w:type="pct"/>
          </w:tcPr>
          <w:p w14:paraId="3F085769" w14:textId="77777777" w:rsidR="004921E6" w:rsidRPr="008723E4" w:rsidRDefault="004921E6" w:rsidP="00577F80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3E0E399A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14:paraId="42C4AD59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E3B1876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14:paraId="0C261447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BE49E1E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14:paraId="7C92B2D2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2E31EE6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921E6" w:rsidRPr="008723E4" w14:paraId="2DC940B3" w14:textId="77777777" w:rsidTr="00577F80">
        <w:tc>
          <w:tcPr>
            <w:tcW w:w="2017" w:type="pct"/>
          </w:tcPr>
          <w:p w14:paraId="6F72ACEB" w14:textId="77777777" w:rsidR="004921E6" w:rsidRPr="008723E4" w:rsidRDefault="004921E6" w:rsidP="00577F80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1D60B85F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14:paraId="228DD7E0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69F6B2A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14:paraId="1CDF0C57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3E93687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14:paraId="14DDB97B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9214E65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4921E6" w:rsidRPr="008723E4" w14:paraId="75EC4802" w14:textId="77777777" w:rsidTr="00577F80">
        <w:tc>
          <w:tcPr>
            <w:tcW w:w="2017" w:type="pct"/>
          </w:tcPr>
          <w:p w14:paraId="1CC3DBDC" w14:textId="77777777" w:rsidR="004921E6" w:rsidRPr="008723E4" w:rsidRDefault="004921E6" w:rsidP="00577F80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20D64FAE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58BB87FF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D5D2DE9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14:paraId="6AB7092D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AE7F2C5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7F5926DC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A34C813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4921E6" w:rsidRPr="008723E4" w14:paraId="44C31E9F" w14:textId="77777777" w:rsidTr="00577F80">
        <w:tc>
          <w:tcPr>
            <w:tcW w:w="2017" w:type="pct"/>
          </w:tcPr>
          <w:p w14:paraId="04935D08" w14:textId="77777777" w:rsidR="004921E6" w:rsidRPr="008723E4" w:rsidRDefault="004921E6" w:rsidP="00577F80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7"/>
          </w:tcPr>
          <w:p w14:paraId="2464A964" w14:textId="77777777" w:rsidR="004921E6" w:rsidRPr="008723E4" w:rsidRDefault="004921E6" w:rsidP="00577F80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23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2286" w:rsidRPr="005072C8" w14:paraId="170C6F6F" w14:textId="77777777" w:rsidTr="00577F80">
        <w:tc>
          <w:tcPr>
            <w:tcW w:w="2017" w:type="pct"/>
          </w:tcPr>
          <w:p w14:paraId="6FA0A05F" w14:textId="77777777" w:rsidR="00712286" w:rsidRPr="008723E4" w:rsidRDefault="00712286" w:rsidP="007122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67" w:type="pct"/>
          </w:tcPr>
          <w:p w14:paraId="0035487D" w14:textId="093A295C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140" w:type="pct"/>
          </w:tcPr>
          <w:p w14:paraId="172A8D26" w14:textId="77777777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5675A4F3" w14:textId="4BD51EA8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7A45E4AF" w14:textId="77777777" w:rsidR="00712286" w:rsidRPr="008723E4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6662FAE5" w14:textId="02587726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13,677</w:t>
            </w:r>
          </w:p>
        </w:tc>
        <w:tc>
          <w:tcPr>
            <w:tcW w:w="132" w:type="pct"/>
          </w:tcPr>
          <w:p w14:paraId="7E3FFDA0" w14:textId="77777777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77F1EC8A" w14:textId="30906B60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12286" w:rsidRPr="005072C8" w14:paraId="654286CB" w14:textId="77777777" w:rsidTr="00577F80">
        <w:tc>
          <w:tcPr>
            <w:tcW w:w="2017" w:type="pct"/>
          </w:tcPr>
          <w:p w14:paraId="531BAE32" w14:textId="77777777" w:rsidR="00712286" w:rsidRPr="008723E4" w:rsidRDefault="00712286" w:rsidP="007122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67F688D5" w14:textId="2CECBDBA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58,34</w:t>
            </w:r>
            <w:r w:rsidR="00BB6CA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0" w:type="pct"/>
          </w:tcPr>
          <w:p w14:paraId="77EC36F5" w14:textId="77777777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3C053E34" w14:textId="4A05ED9F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 xml:space="preserve"> (392)</w:t>
            </w:r>
          </w:p>
        </w:tc>
        <w:tc>
          <w:tcPr>
            <w:tcW w:w="140" w:type="pct"/>
          </w:tcPr>
          <w:p w14:paraId="30302BA1" w14:textId="77777777" w:rsidR="00712286" w:rsidRPr="008723E4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4306980E" w14:textId="40F9A305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90,659</w:t>
            </w:r>
          </w:p>
        </w:tc>
        <w:tc>
          <w:tcPr>
            <w:tcW w:w="132" w:type="pct"/>
          </w:tcPr>
          <w:p w14:paraId="6F041F62" w14:textId="77777777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0C34EBB0" w14:textId="2E734BDF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12286" w:rsidRPr="005072C8" w14:paraId="4525CDFA" w14:textId="77777777" w:rsidTr="00577F80">
        <w:tc>
          <w:tcPr>
            <w:tcW w:w="2017" w:type="pct"/>
          </w:tcPr>
          <w:p w14:paraId="4439FB01" w14:textId="77777777" w:rsidR="00712286" w:rsidRPr="008723E4" w:rsidRDefault="00712286" w:rsidP="007122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7F5F265B" w14:textId="2A674C3C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1,140</w:t>
            </w:r>
          </w:p>
        </w:tc>
        <w:tc>
          <w:tcPr>
            <w:tcW w:w="140" w:type="pct"/>
          </w:tcPr>
          <w:p w14:paraId="004F7ED4" w14:textId="77777777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04C1319C" w14:textId="6079B763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0298CFB2" w14:textId="77777777" w:rsidR="00712286" w:rsidRPr="008723E4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3B648CFB" w14:textId="62F68B04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32" w:type="pct"/>
          </w:tcPr>
          <w:p w14:paraId="1B815E62" w14:textId="77777777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4D0EA03B" w14:textId="5C7E0A90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12286" w:rsidRPr="005072C8" w14:paraId="23F879A9" w14:textId="77777777" w:rsidTr="00577F80">
        <w:tc>
          <w:tcPr>
            <w:tcW w:w="2017" w:type="pct"/>
          </w:tcPr>
          <w:p w14:paraId="7815B867" w14:textId="77777777" w:rsidR="00712286" w:rsidRPr="008723E4" w:rsidRDefault="00712286" w:rsidP="007122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14:paraId="74503329" w14:textId="57E45C7B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(1,450)</w:t>
            </w:r>
          </w:p>
        </w:tc>
        <w:tc>
          <w:tcPr>
            <w:tcW w:w="140" w:type="pct"/>
          </w:tcPr>
          <w:p w14:paraId="43C7B3E4" w14:textId="77777777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5F4CFF61" w14:textId="387D4DDF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27EE0601" w14:textId="77777777" w:rsidR="00712286" w:rsidRPr="008723E4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71691F10" w14:textId="7CB28B8B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10,471</w:t>
            </w: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2" w:type="pct"/>
          </w:tcPr>
          <w:p w14:paraId="68D9ACAF" w14:textId="77777777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01C2A9CB" w14:textId="30FDB3F1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12286" w:rsidRPr="005072C8" w14:paraId="1AE87CDF" w14:textId="77777777" w:rsidTr="00577F80">
        <w:tc>
          <w:tcPr>
            <w:tcW w:w="2017" w:type="pct"/>
          </w:tcPr>
          <w:p w14:paraId="0E60029F" w14:textId="77777777" w:rsidR="00712286" w:rsidRPr="008723E4" w:rsidRDefault="00712286" w:rsidP="007122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451370D" w14:textId="00E807F8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3,14</w:t>
            </w:r>
            <w:r w:rsidR="00BB6CA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0" w:type="pct"/>
          </w:tcPr>
          <w:p w14:paraId="0AB9A46D" w14:textId="77777777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EE58DA4" w14:textId="3A2135FC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17778E38" w14:textId="77777777" w:rsidR="00712286" w:rsidRPr="008723E4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6097B250" w14:textId="19C2B7A2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(25,978)</w:t>
            </w:r>
          </w:p>
        </w:tc>
        <w:tc>
          <w:tcPr>
            <w:tcW w:w="132" w:type="pct"/>
          </w:tcPr>
          <w:p w14:paraId="36A09B34" w14:textId="77777777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A6EE232" w14:textId="169A1AD2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12286" w:rsidRPr="005072C8" w14:paraId="44986819" w14:textId="77777777" w:rsidTr="00577F80">
        <w:tc>
          <w:tcPr>
            <w:tcW w:w="2017" w:type="pct"/>
          </w:tcPr>
          <w:p w14:paraId="640B2F48" w14:textId="77777777" w:rsidR="00712286" w:rsidRPr="008723E4" w:rsidRDefault="00712286" w:rsidP="0071228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C21C6CF" w14:textId="1EA5E361" w:rsidR="00712286" w:rsidRPr="00FC3ED5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61,52</w:t>
            </w:r>
            <w:r w:rsidR="00BB6C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0" w:type="pct"/>
          </w:tcPr>
          <w:p w14:paraId="56D4AB05" w14:textId="77777777" w:rsidR="00712286" w:rsidRPr="00D73D0E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7B1C505" w14:textId="2720D373" w:rsidR="00712286" w:rsidRPr="00712286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(392)</w:t>
            </w:r>
          </w:p>
        </w:tc>
        <w:tc>
          <w:tcPr>
            <w:tcW w:w="140" w:type="pct"/>
          </w:tcPr>
          <w:p w14:paraId="39E0215D" w14:textId="77777777" w:rsidR="00712286" w:rsidRPr="00FC3ED5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66CD0BD" w14:textId="64E9054A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67,968</w:t>
            </w:r>
          </w:p>
        </w:tc>
        <w:tc>
          <w:tcPr>
            <w:tcW w:w="132" w:type="pct"/>
          </w:tcPr>
          <w:p w14:paraId="7790C856" w14:textId="77777777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86277BE" w14:textId="79DA7B92" w:rsidR="00712286" w:rsidRPr="005072C8" w:rsidRDefault="00712286" w:rsidP="00712286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Pr="00FC3E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1E9F54E0" w14:textId="77777777" w:rsidR="00811C1A" w:rsidRDefault="00811C1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900AE76" w14:textId="22BBEDD2" w:rsidR="00A928D3" w:rsidRPr="00145E65" w:rsidRDefault="00A928D3" w:rsidP="004420B8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</w:t>
      </w:r>
      <w:r w:rsidR="00E437E6"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ดำเนินงาน</w:t>
      </w:r>
      <w:r w:rsidR="00C3678F"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</w:t>
      </w:r>
      <w:r w:rsidR="0088301C"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การจำแนกรายได้</w:t>
      </w:r>
    </w:p>
    <w:p w14:paraId="0A31B9C4" w14:textId="77777777" w:rsidR="0092377A" w:rsidRPr="00486447" w:rsidRDefault="0092377A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B03FF6" w14:textId="77777777" w:rsidR="00E650CA" w:rsidRPr="00145E65" w:rsidRDefault="00E278FA" w:rsidP="004420B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B92D4F" w:rsidRPr="00145E65">
        <w:rPr>
          <w:rFonts w:asciiTheme="majorBidi" w:hAnsiTheme="majorBidi" w:cstheme="majorBidi"/>
          <w:sz w:val="30"/>
          <w:szCs w:val="30"/>
          <w:cs/>
        </w:rPr>
        <w:t>สอง</w:t>
      </w:r>
      <w:r w:rsidRPr="00145E65">
        <w:rPr>
          <w:rFonts w:asciiTheme="majorBidi" w:hAnsiTheme="majorBidi" w:cstheme="majorBidi"/>
          <w:sz w:val="30"/>
          <w:szCs w:val="30"/>
          <w:cs/>
        </w:rPr>
        <w:t>ส่วนงานที่รายงาน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="008C51A6"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145E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4929D33" w14:textId="77777777" w:rsidR="00E278FA" w:rsidRPr="00486447" w:rsidRDefault="00E278FA" w:rsidP="004420B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7A5AFC1" w14:textId="77777777" w:rsidR="00E278FA" w:rsidRPr="00145E65" w:rsidRDefault="00E278FA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45E65">
        <w:rPr>
          <w:rFonts w:asciiTheme="majorBidi" w:hAnsiTheme="majorBidi" w:cstheme="majorBidi"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6A544D43" w14:textId="77777777" w:rsidR="00E278FA" w:rsidRPr="00145E65" w:rsidRDefault="00E278FA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3F24EE7D" w14:textId="77777777" w:rsidR="00B92D4F" w:rsidRPr="00486447" w:rsidRDefault="00B92D4F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6DE0183" w14:textId="7AC950CF" w:rsidR="00EC1896" w:rsidRPr="00145E65" w:rsidRDefault="00EC1896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4DDEFF26" w14:textId="7ADC223B" w:rsidR="00790546" w:rsidRPr="005A6020" w:rsidRDefault="00790546">
      <w:pPr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4D77DC56" w14:textId="25F425CE" w:rsidR="00B92D4F" w:rsidRPr="00145E65" w:rsidRDefault="00B92D4F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37C87D20" w14:textId="35781C35" w:rsidR="00790546" w:rsidRPr="00486447" w:rsidRDefault="00790546" w:rsidP="00790546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62"/>
      </w:tblGrid>
      <w:tr w:rsidR="00014C03" w:rsidRPr="00916CE6" w14:paraId="71A06404" w14:textId="77777777" w:rsidTr="00144FC7">
        <w:tc>
          <w:tcPr>
            <w:tcW w:w="2430" w:type="dxa"/>
          </w:tcPr>
          <w:p w14:paraId="6B087A44" w14:textId="1B1D61D1" w:rsidR="00014C03" w:rsidRPr="00AB5429" w:rsidRDefault="00014C03" w:rsidP="00577F8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4B57A2" w:rsidRPr="00AB542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250" w:type="dxa"/>
            <w:gridSpan w:val="3"/>
          </w:tcPr>
          <w:p w14:paraId="3F476562" w14:textId="77777777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310942FC" w14:textId="77777777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B5B83FB" w14:textId="77777777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10E30423" w14:textId="77777777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70225EEC" w14:textId="77777777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14C03" w:rsidRPr="00916CE6" w14:paraId="3E5A074D" w14:textId="77777777" w:rsidTr="00144FC7">
        <w:tc>
          <w:tcPr>
            <w:tcW w:w="2430" w:type="dxa"/>
          </w:tcPr>
          <w:p w14:paraId="3129D707" w14:textId="43632AA8" w:rsidR="00014C03" w:rsidRPr="00AB5429" w:rsidRDefault="00014C03" w:rsidP="00577F80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4B57A2" w:rsidRPr="00AB542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2D2AFED6" w14:textId="58254AF4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657F22AB" w14:textId="77777777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961EC89" w14:textId="457873B1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1CBC2B9F" w14:textId="77777777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24328" w14:textId="14E5CF97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783751E9" w14:textId="77777777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D4E4590" w14:textId="3B6F999C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3ECF9122" w14:textId="77777777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BFFADE1" w14:textId="0A57AA59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5ABE5320" w14:textId="77777777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5287C9EA" w14:textId="7E113895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14C03" w:rsidRPr="00323E69" w14:paraId="3579824E" w14:textId="77777777" w:rsidTr="00144FC7">
        <w:trPr>
          <w:trHeight w:hRule="exact" w:val="218"/>
        </w:trPr>
        <w:tc>
          <w:tcPr>
            <w:tcW w:w="2430" w:type="dxa"/>
          </w:tcPr>
          <w:p w14:paraId="1ED6E107" w14:textId="77777777" w:rsidR="00014C03" w:rsidRPr="00AB5429" w:rsidRDefault="00014C03" w:rsidP="00577F80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2" w:type="dxa"/>
            <w:gridSpan w:val="11"/>
          </w:tcPr>
          <w:p w14:paraId="34838B08" w14:textId="77777777" w:rsidR="00014C03" w:rsidRPr="00AB5429" w:rsidRDefault="00014C03" w:rsidP="00577F8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</w:tr>
      <w:tr w:rsidR="007C7191" w:rsidRPr="00916CE6" w14:paraId="74749155" w14:textId="77777777" w:rsidTr="00144FC7">
        <w:tc>
          <w:tcPr>
            <w:tcW w:w="2430" w:type="dxa"/>
          </w:tcPr>
          <w:p w14:paraId="1188C05B" w14:textId="77777777" w:rsidR="007C7191" w:rsidRPr="00AB5429" w:rsidRDefault="007C7191" w:rsidP="007C7191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46482A9D" w14:textId="4B9699D0" w:rsidR="007C7191" w:rsidRPr="00AB5429" w:rsidRDefault="007C7191" w:rsidP="007C719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2,688,159</w:t>
            </w:r>
          </w:p>
        </w:tc>
        <w:tc>
          <w:tcPr>
            <w:tcW w:w="270" w:type="dxa"/>
          </w:tcPr>
          <w:p w14:paraId="5997B4C8" w14:textId="77777777" w:rsidR="007C7191" w:rsidRPr="00AB5429" w:rsidRDefault="007C7191" w:rsidP="007C719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FF3E24" w14:textId="7C20C68E" w:rsidR="007C7191" w:rsidRPr="00AB5429" w:rsidRDefault="007C7191" w:rsidP="007C719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2,294,171</w:t>
            </w:r>
          </w:p>
        </w:tc>
        <w:tc>
          <w:tcPr>
            <w:tcW w:w="270" w:type="dxa"/>
          </w:tcPr>
          <w:p w14:paraId="79FFAA9D" w14:textId="77777777" w:rsidR="007C7191" w:rsidRPr="00AB5429" w:rsidRDefault="007C7191" w:rsidP="007C719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414A6F" w14:textId="68E83502" w:rsidR="007C7191" w:rsidRPr="00AB5429" w:rsidRDefault="007C7191" w:rsidP="007C7191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2,608,869</w:t>
            </w:r>
          </w:p>
        </w:tc>
        <w:tc>
          <w:tcPr>
            <w:tcW w:w="270" w:type="dxa"/>
          </w:tcPr>
          <w:p w14:paraId="43D178D6" w14:textId="77777777" w:rsidR="007C7191" w:rsidRPr="00AB5429" w:rsidRDefault="007C7191" w:rsidP="007C719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1594E3" w14:textId="18E862DD" w:rsidR="007C7191" w:rsidRPr="00AB5429" w:rsidRDefault="007C7191" w:rsidP="007C719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1,913,161</w:t>
            </w:r>
          </w:p>
        </w:tc>
        <w:tc>
          <w:tcPr>
            <w:tcW w:w="270" w:type="dxa"/>
          </w:tcPr>
          <w:p w14:paraId="14FDBEEE" w14:textId="77777777" w:rsidR="007C7191" w:rsidRPr="00AB5429" w:rsidRDefault="007C7191" w:rsidP="007C719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926A9A" w14:textId="7D47FF3C" w:rsidR="007C7191" w:rsidRPr="00AB5429" w:rsidRDefault="007C7191" w:rsidP="007C7191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5,297,028</w:t>
            </w:r>
          </w:p>
        </w:tc>
        <w:tc>
          <w:tcPr>
            <w:tcW w:w="270" w:type="dxa"/>
          </w:tcPr>
          <w:p w14:paraId="3D10945A" w14:textId="77777777" w:rsidR="007C7191" w:rsidRPr="00AB5429" w:rsidRDefault="007C7191" w:rsidP="007C719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0180495" w14:textId="25A4A67A" w:rsidR="007C7191" w:rsidRPr="00AB5429" w:rsidRDefault="007C7191" w:rsidP="007C719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4,207,332</w:t>
            </w:r>
          </w:p>
        </w:tc>
      </w:tr>
      <w:tr w:rsidR="007C7191" w:rsidRPr="00916CE6" w14:paraId="56386728" w14:textId="77777777" w:rsidTr="00B10F23">
        <w:tc>
          <w:tcPr>
            <w:tcW w:w="2430" w:type="dxa"/>
          </w:tcPr>
          <w:p w14:paraId="36F8557A" w14:textId="77777777" w:rsidR="007C7191" w:rsidRPr="00AB5429" w:rsidRDefault="007C7191" w:rsidP="007C7191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F3FCDD" w14:textId="6B978C2A" w:rsidR="007C7191" w:rsidRPr="00AB5429" w:rsidRDefault="007C7191" w:rsidP="007C719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476,193</w:t>
            </w:r>
          </w:p>
        </w:tc>
        <w:tc>
          <w:tcPr>
            <w:tcW w:w="270" w:type="dxa"/>
          </w:tcPr>
          <w:p w14:paraId="7E38986D" w14:textId="77777777" w:rsidR="007C7191" w:rsidRPr="00AB5429" w:rsidRDefault="007C7191" w:rsidP="007C719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3C8E66" w14:textId="02D38673" w:rsidR="007C7191" w:rsidRPr="00AB5429" w:rsidRDefault="007C7191" w:rsidP="007C719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519,591</w:t>
            </w:r>
          </w:p>
        </w:tc>
        <w:tc>
          <w:tcPr>
            <w:tcW w:w="270" w:type="dxa"/>
          </w:tcPr>
          <w:p w14:paraId="1A2FC230" w14:textId="77777777" w:rsidR="007C7191" w:rsidRPr="00AB5429" w:rsidRDefault="007C7191" w:rsidP="007C719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396AD4" w14:textId="2F468038" w:rsidR="007C7191" w:rsidRPr="00AB5429" w:rsidRDefault="007C7191" w:rsidP="007C7191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221,430</w:t>
            </w:r>
          </w:p>
        </w:tc>
        <w:tc>
          <w:tcPr>
            <w:tcW w:w="270" w:type="dxa"/>
          </w:tcPr>
          <w:p w14:paraId="76C4141D" w14:textId="77777777" w:rsidR="007C7191" w:rsidRPr="00AB5429" w:rsidRDefault="007C7191" w:rsidP="007C719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449937" w14:textId="7B98D8A2" w:rsidR="007C7191" w:rsidRPr="00AB5429" w:rsidRDefault="007C7191" w:rsidP="007C719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265,002</w:t>
            </w:r>
          </w:p>
        </w:tc>
        <w:tc>
          <w:tcPr>
            <w:tcW w:w="270" w:type="dxa"/>
          </w:tcPr>
          <w:p w14:paraId="71B6B668" w14:textId="77777777" w:rsidR="007C7191" w:rsidRPr="00AB5429" w:rsidRDefault="007C7191" w:rsidP="007C719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980B569" w14:textId="4E1796F5" w:rsidR="007C7191" w:rsidRPr="00AB5429" w:rsidRDefault="007C7191" w:rsidP="007C7191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697,623</w:t>
            </w:r>
          </w:p>
        </w:tc>
        <w:tc>
          <w:tcPr>
            <w:tcW w:w="270" w:type="dxa"/>
          </w:tcPr>
          <w:p w14:paraId="29BC39EA" w14:textId="77777777" w:rsidR="007C7191" w:rsidRPr="00AB5429" w:rsidRDefault="007C7191" w:rsidP="007C719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35068566" w14:textId="2CF5965A" w:rsidR="007C7191" w:rsidRPr="00AB5429" w:rsidRDefault="007C7191" w:rsidP="007C719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784,593</w:t>
            </w:r>
          </w:p>
        </w:tc>
      </w:tr>
      <w:tr w:rsidR="007C7191" w:rsidRPr="00916CE6" w14:paraId="7A91C4C3" w14:textId="77777777" w:rsidTr="00B10F23">
        <w:tc>
          <w:tcPr>
            <w:tcW w:w="2430" w:type="dxa"/>
          </w:tcPr>
          <w:p w14:paraId="5AEEA25B" w14:textId="77777777" w:rsidR="007C7191" w:rsidRPr="00AB5429" w:rsidRDefault="007C7191" w:rsidP="007C7191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D75F98" w14:textId="2FE90BAA" w:rsidR="007C7191" w:rsidRPr="00AB5429" w:rsidRDefault="007C7191" w:rsidP="007C719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455,767</w:t>
            </w:r>
          </w:p>
        </w:tc>
        <w:tc>
          <w:tcPr>
            <w:tcW w:w="270" w:type="dxa"/>
          </w:tcPr>
          <w:p w14:paraId="547AF839" w14:textId="77777777" w:rsidR="007C7191" w:rsidRPr="00AB5429" w:rsidRDefault="007C7191" w:rsidP="007C719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9190C8" w14:textId="4719D6EA" w:rsidR="007C7191" w:rsidRPr="00200730" w:rsidRDefault="007C7191" w:rsidP="007C719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469,33</w:t>
            </w:r>
            <w:r w:rsidR="002007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</w:tcPr>
          <w:p w14:paraId="476BF59D" w14:textId="77777777" w:rsidR="007C7191" w:rsidRPr="00AB5429" w:rsidRDefault="007C7191" w:rsidP="007C719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BA6147" w14:textId="3EB1ACCD" w:rsidR="007C7191" w:rsidRPr="00AB5429" w:rsidRDefault="007C7191" w:rsidP="007C719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224,629</w:t>
            </w:r>
          </w:p>
        </w:tc>
        <w:tc>
          <w:tcPr>
            <w:tcW w:w="270" w:type="dxa"/>
          </w:tcPr>
          <w:p w14:paraId="7032A114" w14:textId="77777777" w:rsidR="007C7191" w:rsidRPr="00AB5429" w:rsidRDefault="007C7191" w:rsidP="007C719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5A769F" w14:textId="32391C6C" w:rsidR="007C7191" w:rsidRPr="00AB5429" w:rsidRDefault="007C7191" w:rsidP="007C7191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266,103</w:t>
            </w:r>
          </w:p>
        </w:tc>
        <w:tc>
          <w:tcPr>
            <w:tcW w:w="270" w:type="dxa"/>
          </w:tcPr>
          <w:p w14:paraId="6685A36D" w14:textId="77777777" w:rsidR="007C7191" w:rsidRPr="00AB5429" w:rsidRDefault="007C7191" w:rsidP="007C719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DB7B7E" w14:textId="7A072013" w:rsidR="007C7191" w:rsidRPr="00AB5429" w:rsidRDefault="007C7191" w:rsidP="007C719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680,396</w:t>
            </w:r>
          </w:p>
        </w:tc>
        <w:tc>
          <w:tcPr>
            <w:tcW w:w="270" w:type="dxa"/>
          </w:tcPr>
          <w:p w14:paraId="121D6406" w14:textId="77777777" w:rsidR="007C7191" w:rsidRPr="00AB5429" w:rsidRDefault="007C7191" w:rsidP="007C719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C92E617" w14:textId="4C6DAA95" w:rsidR="007C7191" w:rsidRPr="00AB5429" w:rsidRDefault="007C7191" w:rsidP="007C719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735,437</w:t>
            </w:r>
          </w:p>
        </w:tc>
      </w:tr>
      <w:tr w:rsidR="007D4BE7" w:rsidRPr="005A6020" w14:paraId="5BC57419" w14:textId="77777777" w:rsidTr="00B10F23">
        <w:trPr>
          <w:trHeight w:val="125"/>
        </w:trPr>
        <w:tc>
          <w:tcPr>
            <w:tcW w:w="2430" w:type="dxa"/>
          </w:tcPr>
          <w:p w14:paraId="2824A7CF" w14:textId="77777777" w:rsidR="007D4BE7" w:rsidRPr="00AB5429" w:rsidRDefault="007D4BE7" w:rsidP="00014C03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466853" w14:textId="77777777" w:rsidR="007D4BE7" w:rsidRPr="00AB5429" w:rsidRDefault="007D4BE7" w:rsidP="00014C03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1CED81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1D02DED" w14:textId="77777777" w:rsidR="007D4BE7" w:rsidRPr="00AB5429" w:rsidRDefault="007D4BE7" w:rsidP="00014C03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7EC28E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FA72D0" w14:textId="77777777" w:rsidR="007D4BE7" w:rsidRPr="00AB5429" w:rsidRDefault="007D4BE7" w:rsidP="00014C03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2137C5E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096DDB8" w14:textId="77777777" w:rsidR="007D4BE7" w:rsidRPr="00AB5429" w:rsidRDefault="007D4BE7" w:rsidP="00014C03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C49ED5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0E13B1" w14:textId="77777777" w:rsidR="007D4BE7" w:rsidRPr="00AB5429" w:rsidRDefault="007D4BE7" w:rsidP="00014C0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163D9F" w14:textId="77777777" w:rsidR="007D4BE7" w:rsidRPr="00AB5429" w:rsidRDefault="007D4BE7" w:rsidP="00014C0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B46F22D" w14:textId="77777777" w:rsidR="007D4BE7" w:rsidRPr="00AB5429" w:rsidRDefault="007D4BE7" w:rsidP="00014C03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D4BE7" w:rsidRPr="00916CE6" w14:paraId="0A24463F" w14:textId="77777777" w:rsidTr="00144FC7">
        <w:tc>
          <w:tcPr>
            <w:tcW w:w="2430" w:type="dxa"/>
          </w:tcPr>
          <w:p w14:paraId="2F5F69A3" w14:textId="77777777" w:rsidR="00611894" w:rsidRDefault="007D4BE7" w:rsidP="00014C03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</w:pP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AB5429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กันยายน</w:t>
            </w: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/</w:t>
            </w:r>
          </w:p>
          <w:p w14:paraId="3EB51100" w14:textId="70FCDAB6" w:rsidR="007D4BE7" w:rsidRPr="00AB5429" w:rsidRDefault="007D4BE7" w:rsidP="00014C03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35A0A5C" w14:textId="77777777" w:rsidR="007D4BE7" w:rsidRPr="00AB5429" w:rsidRDefault="007D4BE7" w:rsidP="00014C03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4C51B2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AE7178B" w14:textId="77777777" w:rsidR="007D4BE7" w:rsidRPr="00AB5429" w:rsidRDefault="007D4BE7" w:rsidP="00014C03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7F0F54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7BEF91" w14:textId="77777777" w:rsidR="007D4BE7" w:rsidRPr="00AB5429" w:rsidRDefault="007D4BE7" w:rsidP="00014C03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A276A6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AEAA93" w14:textId="77777777" w:rsidR="007D4BE7" w:rsidRPr="00AB5429" w:rsidRDefault="007D4BE7" w:rsidP="00014C03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D2B54C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0821408" w14:textId="77777777" w:rsidR="007D4BE7" w:rsidRPr="00AB5429" w:rsidRDefault="007D4BE7" w:rsidP="00014C0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472E33" w14:textId="77777777" w:rsidR="007D4BE7" w:rsidRPr="00AB5429" w:rsidRDefault="007D4BE7" w:rsidP="00014C0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6AC45CAD" w14:textId="77777777" w:rsidR="007D4BE7" w:rsidRPr="00AB5429" w:rsidRDefault="007D4BE7" w:rsidP="00014C03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D4BE7" w:rsidRPr="00916CE6" w14:paraId="31C4F3E8" w14:textId="77777777" w:rsidTr="00144FC7">
        <w:tc>
          <w:tcPr>
            <w:tcW w:w="2430" w:type="dxa"/>
          </w:tcPr>
          <w:p w14:paraId="59A2BCD7" w14:textId="611BE2CE" w:rsidR="007D4BE7" w:rsidRPr="00AB5429" w:rsidRDefault="007D4BE7" w:rsidP="007D4BE7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</w:tcPr>
          <w:p w14:paraId="53335E78" w14:textId="77777777" w:rsidR="007D4BE7" w:rsidRPr="00AB5429" w:rsidRDefault="007D4BE7" w:rsidP="007D4BE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BBFDAD" w14:textId="77777777" w:rsidR="007D4BE7" w:rsidRPr="00AB5429" w:rsidRDefault="007D4BE7" w:rsidP="007D4BE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FFDF1D" w14:textId="77777777" w:rsidR="007D4BE7" w:rsidRPr="00AB5429" w:rsidRDefault="007D4BE7" w:rsidP="007D4BE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1F52BE" w14:textId="77777777" w:rsidR="007D4BE7" w:rsidRPr="00AB5429" w:rsidRDefault="007D4BE7" w:rsidP="007D4BE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DB642ED" w14:textId="77777777" w:rsidR="007D4BE7" w:rsidRPr="00AB5429" w:rsidRDefault="007D4BE7" w:rsidP="007D4BE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325A55" w14:textId="77777777" w:rsidR="007D4BE7" w:rsidRPr="00AB5429" w:rsidRDefault="007D4BE7" w:rsidP="007D4BE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AC05FB8" w14:textId="77777777" w:rsidR="007D4BE7" w:rsidRPr="00AB5429" w:rsidRDefault="007D4BE7" w:rsidP="007D4BE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2504D0" w14:textId="77777777" w:rsidR="007D4BE7" w:rsidRPr="00AB5429" w:rsidRDefault="007D4BE7" w:rsidP="007D4BE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43679DA" w14:textId="77777777" w:rsidR="007D4BE7" w:rsidRPr="00AB5429" w:rsidRDefault="007D4BE7" w:rsidP="007D4BE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ED7550" w14:textId="77777777" w:rsidR="007D4BE7" w:rsidRPr="00AB5429" w:rsidRDefault="007D4BE7" w:rsidP="007D4BE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48BA6517" w14:textId="77777777" w:rsidR="007D4BE7" w:rsidRPr="00AB5429" w:rsidRDefault="007D4BE7" w:rsidP="007D4BE7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501B7" w:rsidRPr="00916CE6" w14:paraId="522CC7B7" w14:textId="77777777" w:rsidTr="00144FC7">
        <w:tc>
          <w:tcPr>
            <w:tcW w:w="2430" w:type="dxa"/>
          </w:tcPr>
          <w:p w14:paraId="21086AFE" w14:textId="05D8F033" w:rsidR="00B501B7" w:rsidRPr="00AB5429" w:rsidRDefault="00B501B7" w:rsidP="00B501B7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AFD478C" w14:textId="372C1D24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636,128</w:t>
            </w:r>
          </w:p>
        </w:tc>
        <w:tc>
          <w:tcPr>
            <w:tcW w:w="270" w:type="dxa"/>
          </w:tcPr>
          <w:p w14:paraId="41AEA551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408FDFF" w14:textId="0D6EF786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585,180</w:t>
            </w:r>
          </w:p>
        </w:tc>
        <w:tc>
          <w:tcPr>
            <w:tcW w:w="270" w:type="dxa"/>
          </w:tcPr>
          <w:p w14:paraId="48051D37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73EB14F" w14:textId="7E07A669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674,189</w:t>
            </w:r>
          </w:p>
        </w:tc>
        <w:tc>
          <w:tcPr>
            <w:tcW w:w="270" w:type="dxa"/>
          </w:tcPr>
          <w:p w14:paraId="0B24CD83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DECDBB4" w14:textId="08A62D83" w:rsidR="00B501B7" w:rsidRPr="00AB5429" w:rsidRDefault="00B501B7" w:rsidP="00B501B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548,211</w:t>
            </w:r>
          </w:p>
        </w:tc>
        <w:tc>
          <w:tcPr>
            <w:tcW w:w="270" w:type="dxa"/>
          </w:tcPr>
          <w:p w14:paraId="22B55C50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2A32D53" w14:textId="4F729D2F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1,310,317</w:t>
            </w:r>
          </w:p>
        </w:tc>
        <w:tc>
          <w:tcPr>
            <w:tcW w:w="270" w:type="dxa"/>
          </w:tcPr>
          <w:p w14:paraId="690E8ED5" w14:textId="77777777" w:rsidR="00B501B7" w:rsidRPr="00AB5429" w:rsidRDefault="00B501B7" w:rsidP="00B501B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6E8A7EBB" w14:textId="2AFBE723" w:rsidR="00B501B7" w:rsidRPr="00AB5429" w:rsidRDefault="00B501B7" w:rsidP="00B501B7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1,133,391</w:t>
            </w:r>
          </w:p>
        </w:tc>
      </w:tr>
      <w:tr w:rsidR="00B501B7" w:rsidRPr="00916CE6" w14:paraId="6733E751" w14:textId="77777777" w:rsidTr="00144FC7">
        <w:tc>
          <w:tcPr>
            <w:tcW w:w="2430" w:type="dxa"/>
          </w:tcPr>
          <w:p w14:paraId="37B1539E" w14:textId="6E839590" w:rsidR="00B501B7" w:rsidRPr="00AB5429" w:rsidRDefault="00B501B7" w:rsidP="00B501B7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28E1A027" w14:textId="3266B51C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372,873</w:t>
            </w:r>
          </w:p>
        </w:tc>
        <w:tc>
          <w:tcPr>
            <w:tcW w:w="270" w:type="dxa"/>
          </w:tcPr>
          <w:p w14:paraId="72C9C424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176A053" w14:textId="751A78F6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339,344</w:t>
            </w:r>
          </w:p>
        </w:tc>
        <w:tc>
          <w:tcPr>
            <w:tcW w:w="270" w:type="dxa"/>
          </w:tcPr>
          <w:p w14:paraId="7EF164BE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2D000" w14:textId="068805B5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1,792,460</w:t>
            </w:r>
          </w:p>
        </w:tc>
        <w:tc>
          <w:tcPr>
            <w:tcW w:w="270" w:type="dxa"/>
          </w:tcPr>
          <w:p w14:paraId="1FE256F6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92ECF5E" w14:textId="6E820DA0" w:rsidR="00B501B7" w:rsidRPr="00AB5429" w:rsidRDefault="00B501B7" w:rsidP="00B501B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B5429">
              <w:rPr>
                <w:rFonts w:asciiTheme="majorBidi" w:hAnsiTheme="majorBidi" w:cstheme="majorBidi"/>
                <w:sz w:val="26"/>
                <w:szCs w:val="26"/>
              </w:rPr>
              <w:t>1,521,257</w:t>
            </w:r>
          </w:p>
        </w:tc>
        <w:tc>
          <w:tcPr>
            <w:tcW w:w="270" w:type="dxa"/>
          </w:tcPr>
          <w:p w14:paraId="23D6253D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95F51B3" w14:textId="7B04F0C2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2,165,333</w:t>
            </w:r>
          </w:p>
        </w:tc>
        <w:tc>
          <w:tcPr>
            <w:tcW w:w="270" w:type="dxa"/>
          </w:tcPr>
          <w:p w14:paraId="08CE373E" w14:textId="77777777" w:rsidR="00B501B7" w:rsidRPr="00AB5429" w:rsidRDefault="00B501B7" w:rsidP="00B501B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6A29F89F" w14:textId="1CDEFB04" w:rsidR="00B501B7" w:rsidRPr="00AB5429" w:rsidRDefault="00B501B7" w:rsidP="00B501B7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1,860,601</w:t>
            </w:r>
          </w:p>
        </w:tc>
      </w:tr>
      <w:tr w:rsidR="00B501B7" w:rsidRPr="00916CE6" w14:paraId="25636370" w14:textId="77777777" w:rsidTr="00144FC7">
        <w:tc>
          <w:tcPr>
            <w:tcW w:w="2430" w:type="dxa"/>
          </w:tcPr>
          <w:p w14:paraId="04B529D0" w14:textId="490DA8A0" w:rsidR="00B501B7" w:rsidRPr="00AB5429" w:rsidRDefault="00B501B7" w:rsidP="00B501B7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3511C457" w14:textId="293ED481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2,057,563</w:t>
            </w:r>
          </w:p>
        </w:tc>
        <w:tc>
          <w:tcPr>
            <w:tcW w:w="270" w:type="dxa"/>
          </w:tcPr>
          <w:p w14:paraId="05A604CB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D12824A" w14:textId="139F78CB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2,224,652</w:t>
            </w:r>
          </w:p>
        </w:tc>
        <w:tc>
          <w:tcPr>
            <w:tcW w:w="270" w:type="dxa"/>
          </w:tcPr>
          <w:p w14:paraId="5A1D209B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A78BE57" w14:textId="6C219EE9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509,74</w:t>
            </w:r>
            <w:r w:rsidR="00555D8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752AD5E3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75C4DD8" w14:textId="4E949A0E" w:rsidR="00B501B7" w:rsidRPr="00AB5429" w:rsidRDefault="00B501B7" w:rsidP="00B501B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575,078</w:t>
            </w:r>
          </w:p>
        </w:tc>
        <w:tc>
          <w:tcPr>
            <w:tcW w:w="270" w:type="dxa"/>
          </w:tcPr>
          <w:p w14:paraId="7B230BFD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A8FF5C7" w14:textId="2EB350BE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2,567,31</w:t>
            </w:r>
            <w:r w:rsidR="00555D8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FD4995A" w14:textId="77777777" w:rsidR="00B501B7" w:rsidRPr="00AB5429" w:rsidRDefault="00B501B7" w:rsidP="00B501B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2A0BE52B" w14:textId="31507F01" w:rsidR="00B501B7" w:rsidRPr="00AB5429" w:rsidRDefault="00B501B7" w:rsidP="00B501B7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2,799,730</w:t>
            </w:r>
          </w:p>
        </w:tc>
      </w:tr>
      <w:tr w:rsidR="00B501B7" w:rsidRPr="00916CE6" w14:paraId="78022099" w14:textId="77777777" w:rsidTr="00144FC7">
        <w:tc>
          <w:tcPr>
            <w:tcW w:w="2430" w:type="dxa"/>
          </w:tcPr>
          <w:p w14:paraId="7856FC26" w14:textId="2C0AF0F2" w:rsidR="00B501B7" w:rsidRPr="00AB5429" w:rsidRDefault="00B501B7" w:rsidP="00B501B7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90" w:type="dxa"/>
          </w:tcPr>
          <w:p w14:paraId="3C142B33" w14:textId="77777777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CA24DB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1F4E3E4" w14:textId="77777777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D75EE5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3605274" w14:textId="77777777" w:rsidR="00B501B7" w:rsidRPr="00AB5429" w:rsidRDefault="00B501B7" w:rsidP="00B501B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1480F1F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478F014" w14:textId="77777777" w:rsidR="00B501B7" w:rsidRPr="00AB5429" w:rsidRDefault="00B501B7" w:rsidP="00B501B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9F049C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80AA3D" w14:textId="538D9FA0" w:rsidR="00B501B7" w:rsidRPr="00AB5429" w:rsidRDefault="00B501B7" w:rsidP="00AE2F6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1,320,39</w:t>
            </w:r>
            <w:r w:rsidR="00555D8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40FD0A1" w14:textId="77777777" w:rsidR="00B501B7" w:rsidRPr="00AB5429" w:rsidRDefault="00B501B7" w:rsidP="00B501B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DC3B4F7" w14:textId="782505D4" w:rsidR="00B501B7" w:rsidRPr="00AB5429" w:rsidRDefault="00B501B7" w:rsidP="00B501B7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1,349,282</w:t>
            </w:r>
          </w:p>
        </w:tc>
      </w:tr>
      <w:tr w:rsidR="00B501B7" w:rsidRPr="00916CE6" w14:paraId="6A19624B" w14:textId="77777777" w:rsidTr="00144FC7">
        <w:tc>
          <w:tcPr>
            <w:tcW w:w="2430" w:type="dxa"/>
          </w:tcPr>
          <w:p w14:paraId="071E9DFB" w14:textId="3ACA4031" w:rsidR="00B501B7" w:rsidRPr="00AB5429" w:rsidRDefault="00B501B7" w:rsidP="00B501B7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3C9F6965" w14:textId="77777777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B1EE8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FD949B" w14:textId="77777777" w:rsidR="00B501B7" w:rsidRPr="00AB5429" w:rsidRDefault="00B501B7" w:rsidP="00B501B7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3ACE7C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102C2A" w14:textId="77777777" w:rsidR="00B501B7" w:rsidRPr="00AB5429" w:rsidRDefault="00B501B7" w:rsidP="00B501B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7AF4D1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80EBA2F" w14:textId="77777777" w:rsidR="00B501B7" w:rsidRPr="00AB5429" w:rsidRDefault="00B501B7" w:rsidP="00B501B7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09891E" w14:textId="77777777" w:rsidR="00B501B7" w:rsidRPr="00AB5429" w:rsidRDefault="00B501B7" w:rsidP="00B501B7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DE4141" w14:textId="10B35E1D" w:rsidR="00B501B7" w:rsidRPr="00AB5429" w:rsidRDefault="00B501B7" w:rsidP="00AE2F6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7,363,351</w:t>
            </w:r>
          </w:p>
        </w:tc>
        <w:tc>
          <w:tcPr>
            <w:tcW w:w="270" w:type="dxa"/>
          </w:tcPr>
          <w:p w14:paraId="097A301C" w14:textId="77777777" w:rsidR="00B501B7" w:rsidRPr="00AB5429" w:rsidRDefault="00B501B7" w:rsidP="00B501B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F945F51" w14:textId="0B846195" w:rsidR="00B501B7" w:rsidRPr="00AB5429" w:rsidRDefault="00B501B7" w:rsidP="00B501B7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7,143,004</w:t>
            </w:r>
          </w:p>
        </w:tc>
      </w:tr>
      <w:tr w:rsidR="007D4BE7" w:rsidRPr="005A6020" w14:paraId="196DE761" w14:textId="77777777" w:rsidTr="00144FC7">
        <w:tc>
          <w:tcPr>
            <w:tcW w:w="2430" w:type="dxa"/>
          </w:tcPr>
          <w:p w14:paraId="108D238B" w14:textId="77777777" w:rsidR="007D4BE7" w:rsidRPr="00AB5429" w:rsidRDefault="007D4BE7" w:rsidP="00014C03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1994378" w14:textId="77777777" w:rsidR="007D4BE7" w:rsidRPr="00AB5429" w:rsidRDefault="007D4BE7" w:rsidP="00014C03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BE205F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ECA4D0" w14:textId="77777777" w:rsidR="007D4BE7" w:rsidRPr="00AB5429" w:rsidRDefault="007D4BE7" w:rsidP="00014C03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7BCAA1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19611F" w14:textId="77777777" w:rsidR="007D4BE7" w:rsidRPr="00AB5429" w:rsidRDefault="007D4BE7" w:rsidP="00014C03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AFCBE9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32E87D4" w14:textId="77777777" w:rsidR="007D4BE7" w:rsidRPr="00AB5429" w:rsidRDefault="007D4BE7" w:rsidP="00014C03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DB639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DE452E5" w14:textId="77777777" w:rsidR="007D4BE7" w:rsidRPr="00AB5429" w:rsidRDefault="007D4BE7" w:rsidP="00014C0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4CD8C9" w14:textId="77777777" w:rsidR="007D4BE7" w:rsidRPr="00AB5429" w:rsidRDefault="007D4BE7" w:rsidP="00014C0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1E255656" w14:textId="77777777" w:rsidR="007D4BE7" w:rsidRPr="00AB5429" w:rsidRDefault="007D4BE7" w:rsidP="00014C03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D4BE7" w:rsidRPr="00916CE6" w14:paraId="004B695E" w14:textId="77777777" w:rsidTr="00144FC7">
        <w:tc>
          <w:tcPr>
            <w:tcW w:w="2430" w:type="dxa"/>
          </w:tcPr>
          <w:p w14:paraId="12F5A0D5" w14:textId="319E9C6C" w:rsidR="007D4BE7" w:rsidRPr="00AB5429" w:rsidRDefault="007D4BE7" w:rsidP="00014C03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</w:tcPr>
          <w:p w14:paraId="7427CD03" w14:textId="77777777" w:rsidR="007D4BE7" w:rsidRPr="00AB5429" w:rsidRDefault="007D4BE7" w:rsidP="00014C03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F0F0CA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752433B" w14:textId="77777777" w:rsidR="007D4BE7" w:rsidRPr="00AB5429" w:rsidRDefault="007D4BE7" w:rsidP="00014C03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EA2413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676A746" w14:textId="77777777" w:rsidR="007D4BE7" w:rsidRPr="00AB5429" w:rsidRDefault="007D4BE7" w:rsidP="00014C03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FBEF03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C0D23FA" w14:textId="77777777" w:rsidR="007D4BE7" w:rsidRPr="00AB5429" w:rsidRDefault="007D4BE7" w:rsidP="00014C03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9F826" w14:textId="77777777" w:rsidR="007D4BE7" w:rsidRPr="00AB5429" w:rsidRDefault="007D4BE7" w:rsidP="00014C03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21AAD6" w14:textId="77777777" w:rsidR="007D4BE7" w:rsidRPr="00AB5429" w:rsidRDefault="007D4BE7" w:rsidP="00014C0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A3B632" w14:textId="77777777" w:rsidR="007D4BE7" w:rsidRPr="00AB5429" w:rsidRDefault="007D4BE7" w:rsidP="00014C0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19918FEE" w14:textId="77777777" w:rsidR="007D4BE7" w:rsidRPr="00AB5429" w:rsidRDefault="007D4BE7" w:rsidP="00014C03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F0666" w:rsidRPr="00916CE6" w14:paraId="16AE365D" w14:textId="77777777" w:rsidTr="00144FC7">
        <w:tc>
          <w:tcPr>
            <w:tcW w:w="2430" w:type="dxa"/>
          </w:tcPr>
          <w:p w14:paraId="2653A83F" w14:textId="3A10048A" w:rsidR="005F0666" w:rsidRPr="00AB5429" w:rsidRDefault="005F0666" w:rsidP="005F0666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726A51E7" w14:textId="7ABB53C2" w:rsidR="005F0666" w:rsidRPr="00AB5429" w:rsidRDefault="005F0666" w:rsidP="005F06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131,479</w:t>
            </w:r>
          </w:p>
        </w:tc>
        <w:tc>
          <w:tcPr>
            <w:tcW w:w="270" w:type="dxa"/>
          </w:tcPr>
          <w:p w14:paraId="73D4F3AA" w14:textId="77777777" w:rsidR="005F0666" w:rsidRPr="00AB5429" w:rsidRDefault="005F0666" w:rsidP="005F06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B94BE90" w14:textId="2E9624F4" w:rsidR="005F0666" w:rsidRPr="00AB5429" w:rsidRDefault="005F0666" w:rsidP="005F06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93,151</w:t>
            </w:r>
          </w:p>
        </w:tc>
        <w:tc>
          <w:tcPr>
            <w:tcW w:w="270" w:type="dxa"/>
          </w:tcPr>
          <w:p w14:paraId="245F7341" w14:textId="77777777" w:rsidR="005F0666" w:rsidRPr="00AB5429" w:rsidRDefault="005F0666" w:rsidP="005F06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CD54F63" w14:textId="0670AA49" w:rsidR="005F0666" w:rsidRPr="00AB5429" w:rsidRDefault="005F0666" w:rsidP="005F06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56,788</w:t>
            </w:r>
          </w:p>
        </w:tc>
        <w:tc>
          <w:tcPr>
            <w:tcW w:w="270" w:type="dxa"/>
          </w:tcPr>
          <w:p w14:paraId="1E5393CF" w14:textId="77777777" w:rsidR="005F0666" w:rsidRPr="00AB5429" w:rsidRDefault="005F0666" w:rsidP="005F06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75A3602" w14:textId="76679EB5" w:rsidR="005F0666" w:rsidRPr="00AB5429" w:rsidRDefault="005F0666" w:rsidP="005F0666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65,316</w:t>
            </w:r>
          </w:p>
        </w:tc>
        <w:tc>
          <w:tcPr>
            <w:tcW w:w="270" w:type="dxa"/>
          </w:tcPr>
          <w:p w14:paraId="2AD69AFB" w14:textId="77777777" w:rsidR="005F0666" w:rsidRPr="00AB5429" w:rsidRDefault="005F0666" w:rsidP="005F06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6046821" w14:textId="317DDC3E" w:rsidR="005F0666" w:rsidRPr="00AB5429" w:rsidRDefault="005F0666" w:rsidP="005F0666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188,267</w:t>
            </w:r>
          </w:p>
        </w:tc>
        <w:tc>
          <w:tcPr>
            <w:tcW w:w="270" w:type="dxa"/>
          </w:tcPr>
          <w:p w14:paraId="721B5E67" w14:textId="77777777" w:rsidR="005F0666" w:rsidRPr="00AB5429" w:rsidRDefault="005F0666" w:rsidP="005F06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1F0179E6" w14:textId="392DCC51" w:rsidR="005F0666" w:rsidRPr="00AB5429" w:rsidRDefault="005F0666" w:rsidP="005F0666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158,467</w:t>
            </w:r>
          </w:p>
        </w:tc>
      </w:tr>
      <w:tr w:rsidR="005F0666" w:rsidRPr="00916CE6" w14:paraId="089271AA" w14:textId="77777777" w:rsidTr="00144FC7">
        <w:tc>
          <w:tcPr>
            <w:tcW w:w="2430" w:type="dxa"/>
          </w:tcPr>
          <w:p w14:paraId="1E70D0B7" w14:textId="2F8E6D48" w:rsidR="005F0666" w:rsidRPr="00AB5429" w:rsidRDefault="005F0666" w:rsidP="005F0666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6903C5E8" w14:textId="77777777" w:rsidR="005F0666" w:rsidRPr="00AB5429" w:rsidRDefault="005F0666" w:rsidP="005F06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CC55C8" w14:textId="77777777" w:rsidR="005F0666" w:rsidRPr="00AB5429" w:rsidRDefault="005F0666" w:rsidP="005F06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03C733" w14:textId="77777777" w:rsidR="005F0666" w:rsidRPr="00AB5429" w:rsidRDefault="005F0666" w:rsidP="005F06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FDDECD" w14:textId="77777777" w:rsidR="005F0666" w:rsidRPr="00AB5429" w:rsidRDefault="005F0666" w:rsidP="005F06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5907D5" w14:textId="77777777" w:rsidR="005F0666" w:rsidRPr="00AB5429" w:rsidRDefault="005F0666" w:rsidP="005F0666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8E5A68" w14:textId="77777777" w:rsidR="005F0666" w:rsidRPr="00AB5429" w:rsidRDefault="005F0666" w:rsidP="005F06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2F346D" w14:textId="77777777" w:rsidR="005F0666" w:rsidRPr="00AB5429" w:rsidRDefault="005F0666" w:rsidP="005F0666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FB2220" w14:textId="77777777" w:rsidR="005F0666" w:rsidRPr="00AB5429" w:rsidRDefault="005F0666" w:rsidP="005F06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58E816" w14:textId="44770D4A" w:rsidR="005F0666" w:rsidRPr="00AB5429" w:rsidRDefault="005F0666" w:rsidP="005F0666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785,648</w:t>
            </w:r>
          </w:p>
        </w:tc>
        <w:tc>
          <w:tcPr>
            <w:tcW w:w="270" w:type="dxa"/>
          </w:tcPr>
          <w:p w14:paraId="20CC7241" w14:textId="77777777" w:rsidR="005F0666" w:rsidRPr="00AB5429" w:rsidRDefault="005F0666" w:rsidP="005F06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E47EE6B" w14:textId="3658EA25" w:rsidR="005F0666" w:rsidRPr="00AB5429" w:rsidRDefault="005F0666" w:rsidP="005F0666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727,020</w:t>
            </w:r>
          </w:p>
        </w:tc>
      </w:tr>
      <w:tr w:rsidR="005F0666" w:rsidRPr="00916CE6" w14:paraId="491A3692" w14:textId="77777777" w:rsidTr="00144FC7">
        <w:tc>
          <w:tcPr>
            <w:tcW w:w="2430" w:type="dxa"/>
          </w:tcPr>
          <w:p w14:paraId="665333DA" w14:textId="06034085" w:rsidR="005F0666" w:rsidRPr="00AB5429" w:rsidRDefault="005F0666" w:rsidP="005F0666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20F9201E" w14:textId="77777777" w:rsidR="005F0666" w:rsidRPr="00AB5429" w:rsidRDefault="005F0666" w:rsidP="005F06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051E449" w14:textId="77777777" w:rsidR="005F0666" w:rsidRPr="00AB5429" w:rsidRDefault="005F0666" w:rsidP="005F06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0AF7FA4" w14:textId="77777777" w:rsidR="005F0666" w:rsidRPr="00AB5429" w:rsidRDefault="005F0666" w:rsidP="005F06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C0761E" w14:textId="77777777" w:rsidR="005F0666" w:rsidRPr="00AB5429" w:rsidRDefault="005F0666" w:rsidP="005F06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8037F1" w14:textId="77777777" w:rsidR="005F0666" w:rsidRPr="00AB5429" w:rsidRDefault="005F0666" w:rsidP="005F0666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EC044" w14:textId="77777777" w:rsidR="005F0666" w:rsidRPr="00AB5429" w:rsidRDefault="005F0666" w:rsidP="005F06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452AE86" w14:textId="77777777" w:rsidR="005F0666" w:rsidRPr="00AB5429" w:rsidRDefault="005F0666" w:rsidP="005F0666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FDF888" w14:textId="77777777" w:rsidR="005F0666" w:rsidRPr="00AB5429" w:rsidRDefault="005F0666" w:rsidP="005F06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347FE8" w14:textId="2645B6C3" w:rsidR="005F0666" w:rsidRPr="00AB5429" w:rsidRDefault="005F0666" w:rsidP="00AE2F6D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973,915</w:t>
            </w:r>
          </w:p>
        </w:tc>
        <w:tc>
          <w:tcPr>
            <w:tcW w:w="270" w:type="dxa"/>
          </w:tcPr>
          <w:p w14:paraId="3D1B9C8E" w14:textId="77777777" w:rsidR="005F0666" w:rsidRPr="00AB5429" w:rsidRDefault="005F0666" w:rsidP="005F06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751D30B" w14:textId="4970B524" w:rsidR="005F0666" w:rsidRPr="00AB5429" w:rsidRDefault="005F0666" w:rsidP="005F0666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885,487</w:t>
            </w:r>
          </w:p>
        </w:tc>
      </w:tr>
    </w:tbl>
    <w:p w14:paraId="1FC008A0" w14:textId="71442CF5" w:rsidR="00E41EB8" w:rsidRDefault="00E41EB8" w:rsidP="004B38F6">
      <w:pPr>
        <w:spacing w:line="240" w:lineRule="auto"/>
        <w:ind w:right="387"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F7DA07A" w14:textId="71824142" w:rsidR="00DC76A7" w:rsidRDefault="00DC76A7" w:rsidP="004B38F6">
      <w:pPr>
        <w:spacing w:line="240" w:lineRule="auto"/>
        <w:ind w:right="387"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D0E721F" w14:textId="77777777" w:rsidR="00DC76A7" w:rsidRDefault="00DC76A7" w:rsidP="004B38F6">
      <w:pPr>
        <w:spacing w:line="240" w:lineRule="auto"/>
        <w:ind w:right="387"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1590BE16" w14:textId="77777777" w:rsidR="00E41EB8" w:rsidRDefault="00E41EB8" w:rsidP="004B38F6">
      <w:pPr>
        <w:spacing w:line="240" w:lineRule="auto"/>
        <w:ind w:right="387"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0C1CDB6" w14:textId="25179A8C" w:rsidR="00073EA2" w:rsidRPr="00916CE6" w:rsidRDefault="00073EA2" w:rsidP="004B38F6">
      <w:pPr>
        <w:spacing w:line="240" w:lineRule="auto"/>
        <w:ind w:right="387"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35FD9DAD" w14:textId="77777777" w:rsidR="00073EA2" w:rsidRPr="00B37AD9" w:rsidRDefault="00073EA2" w:rsidP="004420B8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4"/>
          <w:szCs w:val="24"/>
        </w:rPr>
      </w:pPr>
    </w:p>
    <w:p w14:paraId="5D96D887" w14:textId="77777777" w:rsidR="00073EA2" w:rsidRPr="00B035BC" w:rsidRDefault="00073EA2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B035BC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035BC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14:paraId="7EFD9558" w14:textId="77777777" w:rsidR="00492682" w:rsidRPr="00B37AD9" w:rsidRDefault="00492682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098"/>
        <w:gridCol w:w="1332"/>
        <w:gridCol w:w="270"/>
        <w:gridCol w:w="1260"/>
      </w:tblGrid>
      <w:tr w:rsidR="001E3751" w:rsidRPr="00B035BC" w14:paraId="15CDE6EC" w14:textId="77777777" w:rsidTr="00790546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1575D28" w14:textId="77777777" w:rsidR="001E3751" w:rsidRPr="00B035BC" w:rsidRDefault="001E3751" w:rsidP="001E3751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F9DC209" w14:textId="77777777" w:rsidR="001E3751" w:rsidRPr="00B035BC" w:rsidRDefault="001E3751" w:rsidP="001E375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229D2CD" w14:textId="713AA4A0" w:rsidR="001E3751" w:rsidRPr="00B035BC" w:rsidRDefault="001E3751" w:rsidP="001E375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8BBF1" w14:textId="77777777" w:rsidR="001E3751" w:rsidRPr="00B035BC" w:rsidRDefault="001E3751" w:rsidP="001E375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9EF29B" w14:textId="77777777" w:rsidR="001E3751" w:rsidRPr="00B035BC" w:rsidRDefault="001E3751" w:rsidP="001E375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035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E3751" w:rsidRPr="00B035BC" w14:paraId="720FE9F1" w14:textId="77777777" w:rsidTr="00790546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720B192" w14:textId="77777777" w:rsidR="001E3751" w:rsidRPr="00B035BC" w:rsidRDefault="001E3751" w:rsidP="001E3751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C48EC9A" w14:textId="77777777" w:rsidR="001E3751" w:rsidRPr="00B035BC" w:rsidRDefault="001E3751" w:rsidP="001E375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4A9C37B" w14:textId="376655C9" w:rsidR="001E3751" w:rsidRPr="00B035BC" w:rsidRDefault="001E3751" w:rsidP="001E375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D4955" w14:textId="77777777" w:rsidR="001E3751" w:rsidRPr="00B035BC" w:rsidRDefault="001E3751" w:rsidP="001E375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B32144" w14:textId="0A4C81A5" w:rsidR="001E3751" w:rsidRPr="00536C55" w:rsidRDefault="001E3751" w:rsidP="001E375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1E3751" w:rsidRPr="00B035BC" w14:paraId="256D7F78" w14:textId="77777777" w:rsidTr="00790546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78EC440" w14:textId="77777777" w:rsidR="001E3751" w:rsidRPr="00B035BC" w:rsidRDefault="001E3751" w:rsidP="001E3751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B0BB545" w14:textId="77777777" w:rsidR="001E3751" w:rsidRPr="00B035BC" w:rsidRDefault="001E3751" w:rsidP="001E375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361918" w14:textId="77777777" w:rsidR="001E3751" w:rsidRPr="00B035BC" w:rsidRDefault="001E3751" w:rsidP="001E3751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3751" w:rsidRPr="00B035BC" w14:paraId="37C61EA0" w14:textId="77777777" w:rsidTr="007905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74BFD896" w14:textId="77777777" w:rsidR="001E3751" w:rsidRPr="00B035BC" w:rsidRDefault="001E3751" w:rsidP="001E375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98" w:type="dxa"/>
          </w:tcPr>
          <w:p w14:paraId="7EE4E2F5" w14:textId="77777777" w:rsidR="001E3751" w:rsidRPr="00B035BC" w:rsidRDefault="001E3751" w:rsidP="001E3751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2DE3C392" w14:textId="13F908B7" w:rsidR="001E3751" w:rsidRPr="00B035BC" w:rsidRDefault="00463D7C" w:rsidP="001E3751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3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1,310,317</w:t>
            </w:r>
          </w:p>
        </w:tc>
        <w:tc>
          <w:tcPr>
            <w:tcW w:w="270" w:type="dxa"/>
          </w:tcPr>
          <w:p w14:paraId="15D2878A" w14:textId="77777777" w:rsidR="001E3751" w:rsidRPr="00B035BC" w:rsidRDefault="001E3751" w:rsidP="001E3751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8A68842" w14:textId="730807BE" w:rsidR="001E3751" w:rsidRPr="00B035BC" w:rsidRDefault="001E3751" w:rsidP="001E3751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1,133,391</w:t>
            </w:r>
          </w:p>
        </w:tc>
      </w:tr>
      <w:tr w:rsidR="001E3751" w:rsidRPr="00B035BC" w14:paraId="1E503F53" w14:textId="77777777" w:rsidTr="007905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3CC257D3" w14:textId="2075E2B2" w:rsidR="001E3751" w:rsidRPr="00B035BC" w:rsidRDefault="001E3751" w:rsidP="001E375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B035B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06B0087B" w14:textId="77777777" w:rsidR="001E3751" w:rsidRPr="00B035BC" w:rsidRDefault="001E3751" w:rsidP="001E3751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2A420D75" w14:textId="76ACA589" w:rsidR="001E3751" w:rsidRPr="00B035BC" w:rsidRDefault="00463D7C" w:rsidP="001E3751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3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29,300</w:t>
            </w:r>
          </w:p>
        </w:tc>
        <w:tc>
          <w:tcPr>
            <w:tcW w:w="270" w:type="dxa"/>
          </w:tcPr>
          <w:p w14:paraId="430B12E0" w14:textId="77777777" w:rsidR="001E3751" w:rsidRPr="00B035BC" w:rsidRDefault="001E3751" w:rsidP="001E3751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DFFF42" w14:textId="3AAC516D" w:rsidR="001E3751" w:rsidRPr="00B035BC" w:rsidRDefault="001E3751" w:rsidP="001E3751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730">
              <w:rPr>
                <w:rFonts w:ascii="Angsana New" w:hAnsi="Angsana New"/>
                <w:sz w:val="30"/>
                <w:szCs w:val="30"/>
                <w:cs/>
                <w:lang w:val="en-US"/>
              </w:rPr>
              <w:t>26</w:t>
            </w:r>
            <w:r w:rsidRPr="000427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2730">
              <w:rPr>
                <w:rFonts w:ascii="Angsana New" w:hAnsi="Angsana New"/>
                <w:sz w:val="30"/>
                <w:szCs w:val="30"/>
                <w:cs/>
                <w:lang w:val="en-US"/>
              </w:rPr>
              <w:t>644</w:t>
            </w:r>
          </w:p>
        </w:tc>
      </w:tr>
    </w:tbl>
    <w:p w14:paraId="0FE14397" w14:textId="77777777" w:rsidR="004420B8" w:rsidRPr="00B37AD9" w:rsidRDefault="004420B8" w:rsidP="004420B8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E66F8D8" w14:textId="2F60EF04" w:rsidR="0088301C" w:rsidRDefault="004D51BB" w:rsidP="004420B8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35BC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14:paraId="34BE4B63" w14:textId="76DDA931" w:rsidR="00CF6B21" w:rsidRDefault="00CF6B21" w:rsidP="00CF6B21">
      <w:pPr>
        <w:tabs>
          <w:tab w:val="left" w:pos="513"/>
          <w:tab w:val="decimal" w:pos="792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2943C65C" w14:textId="28351307" w:rsidR="00CF6B21" w:rsidRDefault="00CF6B21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เงินปันผล</w:t>
      </w:r>
    </w:p>
    <w:p w14:paraId="1727ACB7" w14:textId="77777777" w:rsidR="00CF6B21" w:rsidRDefault="00CF6B21" w:rsidP="00CF6B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890"/>
        <w:gridCol w:w="1116"/>
        <w:gridCol w:w="324"/>
        <w:gridCol w:w="1206"/>
      </w:tblGrid>
      <w:tr w:rsidR="00CF6B21" w:rsidRPr="00B22308" w14:paraId="6355AB81" w14:textId="77777777" w:rsidTr="000E5F6E">
        <w:trPr>
          <w:tblHeader/>
        </w:trPr>
        <w:tc>
          <w:tcPr>
            <w:tcW w:w="2610" w:type="dxa"/>
            <w:vAlign w:val="bottom"/>
          </w:tcPr>
          <w:p w14:paraId="044806B4" w14:textId="77777777" w:rsidR="00CF6B21" w:rsidRPr="009777AF" w:rsidRDefault="00CF6B21" w:rsidP="000E5F6E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A35CD14" w14:textId="77777777" w:rsidR="00CF6B21" w:rsidRPr="00C35253" w:rsidRDefault="00CF6B21" w:rsidP="000E5F6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5D09601D" w14:textId="77777777" w:rsidR="00CF6B21" w:rsidRPr="00C35253" w:rsidRDefault="00CF6B21" w:rsidP="000E5F6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BB92F4C" w14:textId="77777777" w:rsidR="00CF6B21" w:rsidRPr="00C35253" w:rsidRDefault="00CF6B21" w:rsidP="000E5F6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16" w:type="dxa"/>
            <w:vAlign w:val="bottom"/>
          </w:tcPr>
          <w:p w14:paraId="1A584CA1" w14:textId="77777777" w:rsidR="00CF6B21" w:rsidRPr="00C35253" w:rsidRDefault="00CF6B21" w:rsidP="000E5F6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24" w:type="dxa"/>
          </w:tcPr>
          <w:p w14:paraId="4880840B" w14:textId="77777777" w:rsidR="00CF6B21" w:rsidRPr="00C35253" w:rsidRDefault="00CF6B21" w:rsidP="000E5F6E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055685BF" w14:textId="77777777" w:rsidR="00CF6B21" w:rsidRPr="00C35253" w:rsidDel="00D43E7A" w:rsidRDefault="00CF6B21" w:rsidP="000E5F6E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F6B21" w:rsidRPr="00B22308" w14:paraId="2946B7B1" w14:textId="77777777" w:rsidTr="000E5F6E">
        <w:trPr>
          <w:tblHeader/>
        </w:trPr>
        <w:tc>
          <w:tcPr>
            <w:tcW w:w="2610" w:type="dxa"/>
          </w:tcPr>
          <w:p w14:paraId="68A159C3" w14:textId="77777777" w:rsidR="00CF6B21" w:rsidRPr="009777AF" w:rsidRDefault="00CF6B21" w:rsidP="000E5F6E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0FD8F3F" w14:textId="77777777" w:rsidR="00CF6B21" w:rsidRPr="00C35253" w:rsidRDefault="00CF6B21" w:rsidP="000E5F6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A6D0B99" w14:textId="77777777" w:rsidR="00CF6B21" w:rsidRPr="00C35253" w:rsidRDefault="00CF6B21" w:rsidP="000E5F6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462D0C2" w14:textId="77777777" w:rsidR="00CF6B21" w:rsidRPr="00C35253" w:rsidRDefault="00CF6B21" w:rsidP="000E5F6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24" w:type="dxa"/>
          </w:tcPr>
          <w:p w14:paraId="0DEF9D10" w14:textId="77777777" w:rsidR="00CF6B21" w:rsidRPr="00C35253" w:rsidRDefault="00CF6B21" w:rsidP="000E5F6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C692895" w14:textId="77777777" w:rsidR="00CF6B21" w:rsidRPr="00C35253" w:rsidRDefault="00CF6B21" w:rsidP="000E5F6E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6B21" w:rsidRPr="00B22308" w14:paraId="04997C30" w14:textId="77777777" w:rsidTr="000E5F6E">
        <w:tc>
          <w:tcPr>
            <w:tcW w:w="2610" w:type="dxa"/>
          </w:tcPr>
          <w:p w14:paraId="1901D9CB" w14:textId="77777777" w:rsidR="00CF6B21" w:rsidRPr="00CB2416" w:rsidRDefault="00CF6B21" w:rsidP="000E5F6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770D0813" w14:textId="77777777" w:rsidR="00CF6B21" w:rsidRPr="00C35253" w:rsidRDefault="00CF6B21" w:rsidP="000E5F6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9FBBE1B" w14:textId="77777777" w:rsidR="00CF6B21" w:rsidRPr="00C35253" w:rsidRDefault="00CF6B21" w:rsidP="000E5F6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9B8FFBA" w14:textId="77777777" w:rsidR="00CF6B21" w:rsidRPr="00C35253" w:rsidRDefault="00CF6B21" w:rsidP="000E5F6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29376E52" w14:textId="77777777" w:rsidR="00CF6B21" w:rsidRPr="00C35253" w:rsidRDefault="00CF6B21" w:rsidP="000E5F6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E8FFAE8" w14:textId="77777777" w:rsidR="00CF6B21" w:rsidRPr="00C35253" w:rsidRDefault="00CF6B21" w:rsidP="000E5F6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6B21" w:rsidRPr="00B22308" w14:paraId="4F7BB191" w14:textId="77777777" w:rsidTr="000E5F6E">
        <w:tc>
          <w:tcPr>
            <w:tcW w:w="2610" w:type="dxa"/>
          </w:tcPr>
          <w:p w14:paraId="0F3DF21E" w14:textId="77777777" w:rsidR="00CF6B21" w:rsidRPr="00C35253" w:rsidRDefault="00CF6B21" w:rsidP="000E5F6E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567E109C" w14:textId="77777777" w:rsidR="00CF6B21" w:rsidRPr="00B239E9" w:rsidRDefault="00CF6B21" w:rsidP="000E5F6E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</w:tcPr>
          <w:p w14:paraId="3D5014DA" w14:textId="77777777" w:rsidR="00CF6B21" w:rsidRPr="00DB0630" w:rsidRDefault="00CF6B21" w:rsidP="000E5F6E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16" w:type="dxa"/>
          </w:tcPr>
          <w:p w14:paraId="443CC36A" w14:textId="77777777" w:rsidR="00CF6B21" w:rsidRPr="004851F8" w:rsidRDefault="00CF6B21" w:rsidP="000E5F6E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324" w:type="dxa"/>
          </w:tcPr>
          <w:p w14:paraId="6A2199A3" w14:textId="77777777" w:rsidR="00CF6B21" w:rsidRPr="001A5A9C" w:rsidRDefault="00CF6B21" w:rsidP="000E5F6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6100424" w14:textId="77777777" w:rsidR="00CF6B21" w:rsidRPr="001A5A9C" w:rsidRDefault="00CF6B21" w:rsidP="000E5F6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CF6B21" w:rsidRPr="00B22308" w14:paraId="5CB23724" w14:textId="77777777" w:rsidTr="000E5F6E">
        <w:tc>
          <w:tcPr>
            <w:tcW w:w="2610" w:type="dxa"/>
          </w:tcPr>
          <w:p w14:paraId="5757F55F" w14:textId="77777777" w:rsidR="00CF6B21" w:rsidRPr="00C35253" w:rsidRDefault="00CF6B21" w:rsidP="000E5F6E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46D145A" w14:textId="77777777" w:rsidR="00CF6B21" w:rsidRDefault="00CF6B21" w:rsidP="000E5F6E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7B2AE8A" w14:textId="77777777" w:rsidR="00CF6B21" w:rsidRDefault="00CF6B21" w:rsidP="000E5F6E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CDEC8EA" w14:textId="77777777" w:rsidR="00CF6B21" w:rsidRDefault="00CF6B21" w:rsidP="000E5F6E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" w:type="dxa"/>
          </w:tcPr>
          <w:p w14:paraId="79CE783E" w14:textId="77777777" w:rsidR="00CF6B21" w:rsidRPr="001A5A9C" w:rsidRDefault="00CF6B21" w:rsidP="000E5F6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0E7EE6B" w14:textId="77777777" w:rsidR="00CF6B21" w:rsidRDefault="00CF6B21" w:rsidP="000E5F6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6B21" w:rsidRPr="00B22308" w14:paraId="68A0FD9E" w14:textId="77777777" w:rsidTr="000E5F6E">
        <w:tc>
          <w:tcPr>
            <w:tcW w:w="2610" w:type="dxa"/>
          </w:tcPr>
          <w:p w14:paraId="3BFA49BB" w14:textId="77777777" w:rsidR="00CF6B21" w:rsidRPr="00CB2416" w:rsidRDefault="00CF6B21" w:rsidP="000E5F6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0BEB4E39" w14:textId="77777777" w:rsidR="00CF6B21" w:rsidRDefault="00CF6B21" w:rsidP="000E5F6E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249887" w14:textId="77777777" w:rsidR="00CF6B21" w:rsidRDefault="00CF6B21" w:rsidP="000E5F6E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5FFC593E" w14:textId="77777777" w:rsidR="00CF6B21" w:rsidRDefault="00CF6B21" w:rsidP="000E5F6E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" w:type="dxa"/>
          </w:tcPr>
          <w:p w14:paraId="6EF8966F" w14:textId="77777777" w:rsidR="00CF6B21" w:rsidRPr="001A5A9C" w:rsidRDefault="00CF6B21" w:rsidP="000E5F6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1B00447" w14:textId="77777777" w:rsidR="00CF6B21" w:rsidRDefault="00CF6B21" w:rsidP="000E5F6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6B21" w:rsidRPr="00B22308" w14:paraId="1792136D" w14:textId="77777777" w:rsidTr="000E5F6E">
        <w:tc>
          <w:tcPr>
            <w:tcW w:w="2610" w:type="dxa"/>
          </w:tcPr>
          <w:p w14:paraId="032E90D6" w14:textId="77777777" w:rsidR="00CF6B21" w:rsidRPr="00C35253" w:rsidRDefault="00CF6B21" w:rsidP="000E5F6E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2C770D94" w14:textId="77777777" w:rsidR="00CF6B21" w:rsidRDefault="00CF6B21" w:rsidP="000E5F6E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</w:tcPr>
          <w:p w14:paraId="6E50A435" w14:textId="77777777" w:rsidR="00CF6B21" w:rsidRDefault="00CF6B21" w:rsidP="000E5F6E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16" w:type="dxa"/>
          </w:tcPr>
          <w:p w14:paraId="26B87400" w14:textId="77777777" w:rsidR="00CF6B21" w:rsidRDefault="00CF6B21" w:rsidP="000E5F6E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324" w:type="dxa"/>
          </w:tcPr>
          <w:p w14:paraId="0D46E976" w14:textId="77777777" w:rsidR="00CF6B21" w:rsidRPr="001A5A9C" w:rsidRDefault="00CF6B21" w:rsidP="000E5F6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47715F3" w14:textId="77777777" w:rsidR="00CF6B21" w:rsidRDefault="00CF6B21" w:rsidP="000E5F6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</w:tbl>
    <w:p w14:paraId="13C2F298" w14:textId="57406351" w:rsidR="00CF6B21" w:rsidRDefault="00CF6B21" w:rsidP="00CF6B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C2EF23E" w14:textId="101009DF" w:rsidR="00357A44" w:rsidRDefault="00357A44" w:rsidP="00CF6B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2575F37" w14:textId="7CECAB73" w:rsidR="00357A44" w:rsidRDefault="00357A44" w:rsidP="00CF6B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E7A5F41" w14:textId="57A4F97C" w:rsidR="00357A44" w:rsidRDefault="00357A44" w:rsidP="00CF6B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F03DEB7" w14:textId="0283F610" w:rsidR="00357A44" w:rsidRDefault="00357A44" w:rsidP="00CF6B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B8386BA" w14:textId="1FD448EB" w:rsidR="00357A44" w:rsidRDefault="00357A44" w:rsidP="00CF6B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DFE2475" w14:textId="09C9621E" w:rsidR="00357A44" w:rsidRDefault="00357A44" w:rsidP="00CF6B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DC5C290" w14:textId="76C5C17C" w:rsidR="00357A44" w:rsidRDefault="00357A44" w:rsidP="00CF6B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B9CB493" w14:textId="2EA17386" w:rsidR="00357A44" w:rsidRDefault="00357A44" w:rsidP="00CF6B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BC2537A" w14:textId="77777777" w:rsidR="00357A44" w:rsidRPr="00557370" w:rsidRDefault="00357A44" w:rsidP="00557370">
      <w:pPr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8815CD1" w14:textId="7261B403" w:rsidR="00E666BA" w:rsidRPr="00916CE6" w:rsidRDefault="00E666BA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5D2A912" w14:textId="77777777" w:rsidR="00584601" w:rsidRPr="00DD24DC" w:rsidRDefault="0058460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DAD0E01" w14:textId="77777777" w:rsidR="00DD5C89" w:rsidRPr="00DD24DC" w:rsidRDefault="00DD5C89" w:rsidP="00F20B3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D24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2FEF695" w14:textId="77777777" w:rsidR="00DD5C89" w:rsidRPr="00DD24DC" w:rsidRDefault="00DD5C89" w:rsidP="00400BF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3FFD03" w14:textId="01B13A0D" w:rsidR="0046323B" w:rsidRPr="0046323B" w:rsidRDefault="00400BF1" w:rsidP="0046323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24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5FD89DD" w14:textId="77777777" w:rsidR="00F31030" w:rsidRPr="00790546" w:rsidRDefault="00F31030">
      <w:pPr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800"/>
        <w:gridCol w:w="236"/>
        <w:gridCol w:w="990"/>
        <w:gridCol w:w="270"/>
        <w:gridCol w:w="900"/>
        <w:gridCol w:w="270"/>
        <w:gridCol w:w="900"/>
        <w:gridCol w:w="270"/>
        <w:gridCol w:w="961"/>
      </w:tblGrid>
      <w:tr w:rsidR="00497E58" w:rsidRPr="00DD24DC" w14:paraId="4624CC72" w14:textId="77777777" w:rsidTr="00790546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B91150C" w14:textId="2DFE9DB5" w:rsidR="00497E58" w:rsidRPr="00DD24DC" w:rsidRDefault="00497E58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A455E35" w14:textId="77777777" w:rsidR="00F31030" w:rsidRDefault="00497E58" w:rsidP="0046323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</w:t>
            </w:r>
          </w:p>
          <w:p w14:paraId="2D95B225" w14:textId="4A9ED45A" w:rsidR="00497E58" w:rsidRPr="0046323B" w:rsidRDefault="00497E58" w:rsidP="0046323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4797" w:type="dxa"/>
            <w:gridSpan w:val="8"/>
            <w:vAlign w:val="bottom"/>
          </w:tcPr>
          <w:p w14:paraId="62DFFE1F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97E58" w:rsidRPr="00DD24DC" w14:paraId="16F722E9" w14:textId="77777777" w:rsidTr="00790546">
        <w:trPr>
          <w:trHeight w:val="800"/>
        </w:trPr>
        <w:tc>
          <w:tcPr>
            <w:tcW w:w="2610" w:type="dxa"/>
            <w:vMerge w:val="restart"/>
            <w:shd w:val="clear" w:color="auto" w:fill="auto"/>
            <w:vAlign w:val="bottom"/>
          </w:tcPr>
          <w:p w14:paraId="0CC3FB72" w14:textId="77777777" w:rsidR="00497E58" w:rsidRPr="00DD24DC" w:rsidRDefault="00497E58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 w:val="restart"/>
            <w:vAlign w:val="bottom"/>
          </w:tcPr>
          <w:p w14:paraId="5E8618FA" w14:textId="77777777" w:rsidR="00497E58" w:rsidRPr="00DD24DC" w:rsidRDefault="00497E58" w:rsidP="009464A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4797" w:type="dxa"/>
            <w:gridSpan w:val="8"/>
            <w:vAlign w:val="center"/>
          </w:tcPr>
          <w:p w14:paraId="59792116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97E58" w:rsidRPr="00DD24DC" w14:paraId="0485F7D5" w14:textId="77777777" w:rsidTr="00790546">
        <w:trPr>
          <w:trHeight w:val="410"/>
        </w:trPr>
        <w:tc>
          <w:tcPr>
            <w:tcW w:w="2610" w:type="dxa"/>
            <w:vMerge/>
            <w:shd w:val="clear" w:color="auto" w:fill="auto"/>
            <w:vAlign w:val="bottom"/>
          </w:tcPr>
          <w:p w14:paraId="2202F6EC" w14:textId="77777777" w:rsidR="00497E58" w:rsidRPr="00DD24DC" w:rsidRDefault="00497E58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/>
            <w:vAlign w:val="bottom"/>
          </w:tcPr>
          <w:p w14:paraId="1112A1F7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2DC48F7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7E7E31B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6003F34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8570CD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4454A2D" w14:textId="77777777" w:rsidR="00497E58" w:rsidRPr="00DD24DC" w:rsidRDefault="00497E58" w:rsidP="00AF32C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13B9B28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270" w:type="dxa"/>
          </w:tcPr>
          <w:p w14:paraId="76BC1C34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992EC74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97E58" w:rsidRPr="00DD24DC" w14:paraId="2E4FBE63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169D2C03" w14:textId="77777777" w:rsidR="00497E58" w:rsidRPr="00DD24DC" w:rsidRDefault="00497E58" w:rsidP="00AF32C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7" w:type="dxa"/>
            <w:gridSpan w:val="9"/>
          </w:tcPr>
          <w:p w14:paraId="7727009F" w14:textId="62BDAE2B" w:rsidR="00497E58" w:rsidRPr="00DD24DC" w:rsidRDefault="00497E58" w:rsidP="00497E5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97E58" w:rsidRPr="00DD24DC" w14:paraId="058A7541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15E94B93" w14:textId="414FBBF6" w:rsidR="00497E58" w:rsidRPr="00DD24DC" w:rsidRDefault="00497E58" w:rsidP="00790546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90546" w:rsidRPr="00790546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</w:t>
            </w:r>
            <w:r w:rsidR="00014C0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0 </w:t>
            </w:r>
            <w:r w:rsidR="00561371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014C03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536C55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0" w:type="dxa"/>
          </w:tcPr>
          <w:p w14:paraId="03E49F10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B6CA14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7353FC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9A19F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6A17A4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9E85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F30B74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B1D4F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62703412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E58" w:rsidRPr="00DD24DC" w14:paraId="3147019D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2AD4A027" w14:textId="77777777" w:rsidR="00497E58" w:rsidRPr="00DD24DC" w:rsidRDefault="00497E58" w:rsidP="00790546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2E16D949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A8FC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8A78FE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08ED9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850E4C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25000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43FA6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9F232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15FD4B8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5D8" w:rsidRPr="00DD24DC" w14:paraId="3FA7BB71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0C15A4C7" w14:textId="77777777" w:rsidR="007955D8" w:rsidRPr="00DD24DC" w:rsidRDefault="007955D8" w:rsidP="007955D8">
            <w:pPr>
              <w:tabs>
                <w:tab w:val="decimal" w:pos="51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1C107061" w14:textId="65657E95" w:rsidR="007955D8" w:rsidRPr="005A4F6F" w:rsidRDefault="007955D8" w:rsidP="007955D8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5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51,359</w:t>
            </w:r>
          </w:p>
        </w:tc>
        <w:tc>
          <w:tcPr>
            <w:tcW w:w="236" w:type="dxa"/>
          </w:tcPr>
          <w:p w14:paraId="3DB3FD0D" w14:textId="77777777" w:rsidR="007955D8" w:rsidRPr="00DD24DC" w:rsidRDefault="007955D8" w:rsidP="007955D8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FF9DF6" w14:textId="24687957" w:rsidR="007955D8" w:rsidRPr="00DD24DC" w:rsidRDefault="007955D8" w:rsidP="007955D8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5BAFB9" w14:textId="77777777" w:rsidR="007955D8" w:rsidRPr="00DD24DC" w:rsidRDefault="007955D8" w:rsidP="007955D8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711F61" w14:textId="7E9A40FD" w:rsidR="007955D8" w:rsidRPr="00DD24DC" w:rsidRDefault="007955D8" w:rsidP="007955D8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955D8">
              <w:rPr>
                <w:rFonts w:asciiTheme="majorBidi" w:hAnsiTheme="majorBidi" w:cstheme="majorBidi"/>
                <w:sz w:val="30"/>
                <w:szCs w:val="30"/>
              </w:rPr>
              <w:t>51,359</w:t>
            </w:r>
          </w:p>
        </w:tc>
        <w:tc>
          <w:tcPr>
            <w:tcW w:w="270" w:type="dxa"/>
            <w:vAlign w:val="bottom"/>
          </w:tcPr>
          <w:p w14:paraId="23CD978B" w14:textId="77777777" w:rsidR="007955D8" w:rsidRPr="00DD24DC" w:rsidRDefault="007955D8" w:rsidP="007955D8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3B7807" w14:textId="76B7743B" w:rsidR="007955D8" w:rsidRPr="00DD24DC" w:rsidRDefault="007955D8" w:rsidP="007955D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7877CB" w14:textId="77777777" w:rsidR="007955D8" w:rsidRPr="00DD24DC" w:rsidRDefault="007955D8" w:rsidP="007955D8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59852A8" w14:textId="29698796" w:rsidR="007955D8" w:rsidRPr="00DD24DC" w:rsidRDefault="007955D8" w:rsidP="007955D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955D8">
              <w:rPr>
                <w:rFonts w:asciiTheme="majorBidi" w:hAnsiTheme="majorBidi" w:cstheme="majorBidi"/>
                <w:sz w:val="30"/>
                <w:szCs w:val="30"/>
              </w:rPr>
              <w:t>51,359</w:t>
            </w:r>
          </w:p>
        </w:tc>
      </w:tr>
      <w:tr w:rsidR="007955D8" w:rsidRPr="00DD5C89" w14:paraId="5CC1FE70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3F2EFCD2" w14:textId="77777777" w:rsidR="007955D8" w:rsidRPr="009464A6" w:rsidRDefault="007955D8" w:rsidP="007955D8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C02C3C8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DC3DE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F0114A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D3FE41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CDCA32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2BE0D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D1C30D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4AAC1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25879092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5D8" w:rsidRPr="00DD5C89" w14:paraId="089EE001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0CB1A732" w14:textId="61C4BFFD" w:rsidR="007955D8" w:rsidRPr="009464A6" w:rsidRDefault="007955D8" w:rsidP="007955D8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2C54110D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EDC6A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FAAD4B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6E777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7ABC89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FBACC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CDF495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D51D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27F8A356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5D8" w:rsidRPr="00DD5C89" w14:paraId="2E9E089D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1D92456E" w14:textId="77777777" w:rsidR="007955D8" w:rsidRPr="009464A6" w:rsidRDefault="007955D8" w:rsidP="007955D8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7A74EF1B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05D14C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3B3F6E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D2B51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73796C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60A83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CE1B1B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2BAA4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35EF0BA2" w14:textId="77777777" w:rsidR="007955D8" w:rsidRPr="00DD5C89" w:rsidRDefault="007955D8" w:rsidP="007955D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5D8" w:rsidRPr="00DD5C89" w14:paraId="6BFE5350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7FBD42CD" w14:textId="77777777" w:rsidR="007955D8" w:rsidRPr="009464A6" w:rsidRDefault="007955D8" w:rsidP="007955D8">
            <w:pPr>
              <w:tabs>
                <w:tab w:val="decimal" w:pos="51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64A6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3B18A3AE" w14:textId="0A2ED4A1" w:rsidR="007955D8" w:rsidRPr="00DD5C89" w:rsidRDefault="007955D8" w:rsidP="007955D8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51,176</w:t>
            </w:r>
          </w:p>
        </w:tc>
        <w:tc>
          <w:tcPr>
            <w:tcW w:w="236" w:type="dxa"/>
          </w:tcPr>
          <w:p w14:paraId="3B4C276C" w14:textId="77777777" w:rsidR="007955D8" w:rsidRPr="00DD5C89" w:rsidRDefault="007955D8" w:rsidP="007955D8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913292" w14:textId="419FE5D3" w:rsidR="007955D8" w:rsidRPr="00DD5C89" w:rsidRDefault="007955D8" w:rsidP="007955D8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4E112A" w14:textId="77777777" w:rsidR="007955D8" w:rsidRPr="00DD5C89" w:rsidRDefault="007955D8" w:rsidP="007955D8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F53120" w14:textId="2E40B87A" w:rsidR="007955D8" w:rsidRPr="00DD5C89" w:rsidRDefault="007955D8" w:rsidP="007955D8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51,176</w:t>
            </w:r>
          </w:p>
        </w:tc>
        <w:tc>
          <w:tcPr>
            <w:tcW w:w="270" w:type="dxa"/>
            <w:vAlign w:val="bottom"/>
          </w:tcPr>
          <w:p w14:paraId="166A93A9" w14:textId="77777777" w:rsidR="007955D8" w:rsidRPr="00DD5C89" w:rsidRDefault="007955D8" w:rsidP="007955D8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AF779D" w14:textId="03F1FE96" w:rsidR="007955D8" w:rsidRPr="00DD5C89" w:rsidRDefault="007955D8" w:rsidP="007955D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8C84E0" w14:textId="77777777" w:rsidR="007955D8" w:rsidRPr="00DD5C89" w:rsidRDefault="007955D8" w:rsidP="007955D8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0D239C1" w14:textId="75C060EF" w:rsidR="007955D8" w:rsidRPr="00DD5C89" w:rsidRDefault="007955D8" w:rsidP="007955D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51,176</w:t>
            </w:r>
          </w:p>
        </w:tc>
      </w:tr>
    </w:tbl>
    <w:p w14:paraId="5CBCA540" w14:textId="283EADBD" w:rsidR="00B035BC" w:rsidRDefault="00B035BC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E635391" w14:textId="77777777" w:rsidR="00DD24DC" w:rsidRPr="00CE60A6" w:rsidRDefault="00DD24DC" w:rsidP="00DD24D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2D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</w:t>
      </w:r>
      <w:r w:rsidRPr="00CE60A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เสี่ยงด้านเครดิต</w:t>
      </w:r>
    </w:p>
    <w:p w14:paraId="2BFEA43A" w14:textId="77777777" w:rsidR="00486447" w:rsidRDefault="00486447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43F6BB" w14:textId="58400B4E" w:rsidR="00DD24DC" w:rsidRPr="00CE60A6" w:rsidRDefault="00DD24D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CE60A6">
        <w:rPr>
          <w:rFonts w:asciiTheme="majorBidi" w:hAnsiTheme="majorBidi" w:cstheme="majorBidi"/>
          <w:sz w:val="30"/>
          <w:szCs w:val="30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CE60A6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C5D0F04" w14:textId="77777777" w:rsidR="00DD24DC" w:rsidRPr="00CE60A6" w:rsidRDefault="00DD24D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81"/>
        <w:gridCol w:w="1260"/>
        <w:gridCol w:w="180"/>
        <w:gridCol w:w="1260"/>
      </w:tblGrid>
      <w:tr w:rsidR="00DD24DC" w:rsidRPr="00CE60A6" w14:paraId="39F2A674" w14:textId="77777777" w:rsidTr="00A44E13">
        <w:trPr>
          <w:cantSplit/>
          <w:tblHeader/>
        </w:trPr>
        <w:tc>
          <w:tcPr>
            <w:tcW w:w="5310" w:type="dxa"/>
            <w:vAlign w:val="bottom"/>
          </w:tcPr>
          <w:p w14:paraId="4915F74D" w14:textId="77777777" w:rsidR="00DD24DC" w:rsidRPr="00CE60A6" w:rsidRDefault="00DD24DC" w:rsidP="00610B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BD1FB5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747661AE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CE60A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7C8E44DF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F5182B" w14:textId="615B538F" w:rsidR="00DD24DC" w:rsidRPr="00CE60A6" w:rsidRDefault="00140D06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  <w:r w:rsidR="00A44E1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0 </w:t>
            </w:r>
            <w:r w:rsidR="00561371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="00A44E13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DD24DC" w:rsidRPr="00CE60A6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811C1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DAD1EE2" w14:textId="77777777" w:rsidR="00DD24DC" w:rsidRPr="00CE60A6" w:rsidRDefault="00DD24DC" w:rsidP="00610B3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86A848" w14:textId="6A72C31B" w:rsidR="00DD24DC" w:rsidRPr="00140D06" w:rsidRDefault="00DD24DC" w:rsidP="00610B3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A782C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9A782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9A782C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140D06" w:rsidRPr="009A782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DD24DC" w:rsidRPr="00CE60A6" w14:paraId="721CDCBE" w14:textId="77777777" w:rsidTr="00A44E13">
        <w:trPr>
          <w:cantSplit/>
          <w:tblHeader/>
        </w:trPr>
        <w:tc>
          <w:tcPr>
            <w:tcW w:w="5310" w:type="dxa"/>
            <w:vAlign w:val="bottom"/>
            <w:hideMark/>
          </w:tcPr>
          <w:p w14:paraId="2CE870E1" w14:textId="77777777" w:rsidR="00DD24DC" w:rsidRPr="00CE60A6" w:rsidRDefault="00DD24DC" w:rsidP="00610B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C3F3F2D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167A093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0F8811BB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E60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24DC" w:rsidRPr="00CE60A6" w14:paraId="1C699AD9" w14:textId="77777777" w:rsidTr="00A44E13">
        <w:trPr>
          <w:cantSplit/>
        </w:trPr>
        <w:tc>
          <w:tcPr>
            <w:tcW w:w="5310" w:type="dxa"/>
          </w:tcPr>
          <w:p w14:paraId="584D4C80" w14:textId="77777777" w:rsidR="00DD24DC" w:rsidRPr="00CE60A6" w:rsidRDefault="00DD24DC" w:rsidP="00610B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287C9E7F" w14:textId="77777777" w:rsidR="00DD24DC" w:rsidRPr="00CE60A6" w:rsidRDefault="00DD24DC" w:rsidP="00610B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FD9395D" w14:textId="77777777" w:rsidR="00DD24DC" w:rsidRPr="00CE60A6" w:rsidRDefault="00DD24DC" w:rsidP="00610B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B7A8CB6" w14:textId="77777777" w:rsidR="00DD24DC" w:rsidRPr="00CE60A6" w:rsidRDefault="00DD24DC" w:rsidP="00610B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74F97D" w14:textId="77777777" w:rsidR="00DD24DC" w:rsidRPr="00CE60A6" w:rsidRDefault="00DD24DC" w:rsidP="00610B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3DBF2" w14:textId="77777777" w:rsidR="00DD24DC" w:rsidRPr="00CE60A6" w:rsidRDefault="00DD24DC" w:rsidP="00610B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630" w:rsidRPr="00CE60A6" w14:paraId="00C8779F" w14:textId="77777777" w:rsidTr="00A44E13">
        <w:trPr>
          <w:cantSplit/>
        </w:trPr>
        <w:tc>
          <w:tcPr>
            <w:tcW w:w="5310" w:type="dxa"/>
          </w:tcPr>
          <w:p w14:paraId="1A6638B2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5E99D18A" w14:textId="6888B22D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4E0882E8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792EE13" w14:textId="24FA9E13" w:rsidR="00DB0630" w:rsidRPr="00CE60A6" w:rsidRDefault="00104786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7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52,253</w:t>
            </w:r>
          </w:p>
        </w:tc>
        <w:tc>
          <w:tcPr>
            <w:tcW w:w="180" w:type="dxa"/>
          </w:tcPr>
          <w:p w14:paraId="1AC4290B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67522D" w14:textId="2E767C5A" w:rsidR="00DB0630" w:rsidRPr="00CE60A6" w:rsidRDefault="009A782C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98,425</w:t>
            </w:r>
          </w:p>
        </w:tc>
      </w:tr>
      <w:tr w:rsidR="00DB0630" w:rsidRPr="00CE60A6" w14:paraId="1A5C46C0" w14:textId="77777777" w:rsidTr="00A44E13">
        <w:trPr>
          <w:cantSplit/>
          <w:trHeight w:hRule="exact" w:val="389"/>
        </w:trPr>
        <w:tc>
          <w:tcPr>
            <w:tcW w:w="5310" w:type="dxa"/>
          </w:tcPr>
          <w:p w14:paraId="25A1B833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24412A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1E4B5EC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E23EFCF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B3A035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15DA16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30" w:rsidRPr="00CE60A6" w14:paraId="1E6E844E" w14:textId="77777777" w:rsidTr="00A44E13">
        <w:trPr>
          <w:cantSplit/>
        </w:trPr>
        <w:tc>
          <w:tcPr>
            <w:tcW w:w="5310" w:type="dxa"/>
          </w:tcPr>
          <w:p w14:paraId="6112F589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990" w:type="dxa"/>
          </w:tcPr>
          <w:p w14:paraId="2F62750B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F30EC87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2EEE676" w14:textId="77777777" w:rsidR="00DB0630" w:rsidRPr="00DB0630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20C1A9A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6568B4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630" w:rsidRPr="00CE60A6" w14:paraId="52AD6BC6" w14:textId="77777777" w:rsidTr="00A44E13">
        <w:trPr>
          <w:cantSplit/>
        </w:trPr>
        <w:tc>
          <w:tcPr>
            <w:tcW w:w="5310" w:type="dxa"/>
            <w:hideMark/>
          </w:tcPr>
          <w:p w14:paraId="10D65FAF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0B216AA9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C057DB5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9B457F5" w14:textId="41C067FA" w:rsidR="00DB0630" w:rsidRPr="00CE60A6" w:rsidRDefault="00104786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7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1,017,203</w:t>
            </w:r>
          </w:p>
        </w:tc>
        <w:tc>
          <w:tcPr>
            <w:tcW w:w="180" w:type="dxa"/>
          </w:tcPr>
          <w:p w14:paraId="369F0541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9971BF" w14:textId="2DF72FA6" w:rsidR="00DB0630" w:rsidRPr="00CE60A6" w:rsidRDefault="009A782C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898,216</w:t>
            </w:r>
          </w:p>
        </w:tc>
      </w:tr>
      <w:tr w:rsidR="00DB0630" w:rsidRPr="00CE60A6" w14:paraId="14FAA450" w14:textId="77777777" w:rsidTr="00A44E13">
        <w:trPr>
          <w:cantSplit/>
        </w:trPr>
        <w:tc>
          <w:tcPr>
            <w:tcW w:w="5310" w:type="dxa"/>
            <w:hideMark/>
          </w:tcPr>
          <w:p w14:paraId="620C7E64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1459BF03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2019328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740CC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FD8EB9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8594D62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132FD" w:rsidRPr="00CE60A6" w14:paraId="57D777FC" w14:textId="77777777" w:rsidTr="00A44E13">
        <w:trPr>
          <w:cantSplit/>
        </w:trPr>
        <w:tc>
          <w:tcPr>
            <w:tcW w:w="5310" w:type="dxa"/>
          </w:tcPr>
          <w:p w14:paraId="74FB5420" w14:textId="5ECE1BED" w:rsidR="002132FD" w:rsidRPr="002132FD" w:rsidRDefault="002132FD" w:rsidP="002132F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E6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CE60A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68D7530C" w14:textId="77777777" w:rsidR="002132FD" w:rsidRPr="00CE60A6" w:rsidRDefault="002132FD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799E447" w14:textId="77777777" w:rsidR="002132FD" w:rsidRPr="00CE60A6" w:rsidRDefault="002132FD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D7475E" w14:textId="0A9DB061" w:rsidR="002132FD" w:rsidRPr="00CE60A6" w:rsidRDefault="00104786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7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240,861</w:t>
            </w:r>
          </w:p>
        </w:tc>
        <w:tc>
          <w:tcPr>
            <w:tcW w:w="180" w:type="dxa"/>
          </w:tcPr>
          <w:p w14:paraId="3ED9B73E" w14:textId="77777777" w:rsidR="002132FD" w:rsidRPr="00CE60A6" w:rsidRDefault="002132FD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57940C" w14:textId="2C40BFB4" w:rsidR="002132FD" w:rsidRPr="00CE60A6" w:rsidRDefault="002132FD" w:rsidP="002132F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136,729</w:t>
            </w:r>
          </w:p>
        </w:tc>
      </w:tr>
      <w:tr w:rsidR="00DB0630" w:rsidRPr="00CE60A6" w14:paraId="458DD003" w14:textId="77777777" w:rsidTr="00A44E13">
        <w:trPr>
          <w:cantSplit/>
        </w:trPr>
        <w:tc>
          <w:tcPr>
            <w:tcW w:w="5310" w:type="dxa"/>
            <w:hideMark/>
          </w:tcPr>
          <w:p w14:paraId="6E7E4057" w14:textId="427625BC" w:rsidR="00DB0630" w:rsidRPr="00CE60A6" w:rsidRDefault="00DB0630" w:rsidP="002132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32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9A78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B3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A78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7C773B0B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5211581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4296C1" w14:textId="5E8434F4" w:rsidR="00805855" w:rsidRPr="00CE60A6" w:rsidRDefault="00104786" w:rsidP="0010478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9E6059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0E3284D" w14:textId="036DDE79" w:rsidR="009A782C" w:rsidRPr="001A45A0" w:rsidRDefault="009A782C" w:rsidP="001A45A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5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</w:tr>
      <w:tr w:rsidR="00104786" w:rsidRPr="00CE60A6" w14:paraId="57E3C9BC" w14:textId="77777777" w:rsidTr="00A44E13">
        <w:trPr>
          <w:cantSplit/>
        </w:trPr>
        <w:tc>
          <w:tcPr>
            <w:tcW w:w="5310" w:type="dxa"/>
          </w:tcPr>
          <w:p w14:paraId="6C71EC36" w14:textId="77777777" w:rsidR="00104786" w:rsidRPr="00CE60A6" w:rsidRDefault="00104786" w:rsidP="0010478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7FCDC0" w14:textId="77777777" w:rsidR="00104786" w:rsidRPr="00CE60A6" w:rsidRDefault="00104786" w:rsidP="0010478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7051B96" w14:textId="77777777" w:rsidR="00104786" w:rsidRPr="00CE60A6" w:rsidRDefault="00104786" w:rsidP="0010478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0255B" w14:textId="78E256B5" w:rsidR="00104786" w:rsidRPr="00DB0630" w:rsidRDefault="00104786" w:rsidP="0010478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7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1,258,064</w:t>
            </w:r>
          </w:p>
        </w:tc>
        <w:tc>
          <w:tcPr>
            <w:tcW w:w="180" w:type="dxa"/>
          </w:tcPr>
          <w:p w14:paraId="02A5E210" w14:textId="77777777" w:rsidR="00104786" w:rsidRPr="00CE60A6" w:rsidRDefault="00104786" w:rsidP="0010478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E36A9" w14:textId="3669C8C2" w:rsidR="00104786" w:rsidRPr="00CE60A6" w:rsidRDefault="00104786" w:rsidP="0010478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1,034,966</w:t>
            </w:r>
          </w:p>
        </w:tc>
      </w:tr>
      <w:tr w:rsidR="00104786" w:rsidRPr="00CE60A6" w14:paraId="52004A48" w14:textId="77777777" w:rsidTr="00A44E13">
        <w:trPr>
          <w:cantSplit/>
        </w:trPr>
        <w:tc>
          <w:tcPr>
            <w:tcW w:w="5310" w:type="dxa"/>
            <w:hideMark/>
          </w:tcPr>
          <w:p w14:paraId="58BF280F" w14:textId="77777777" w:rsidR="00104786" w:rsidRPr="00CE60A6" w:rsidRDefault="00104786" w:rsidP="001047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8709D78" w14:textId="77777777" w:rsidR="00104786" w:rsidRPr="00CE60A6" w:rsidRDefault="00104786" w:rsidP="0010478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355CC26" w14:textId="77777777" w:rsidR="00104786" w:rsidRPr="00CE60A6" w:rsidRDefault="00104786" w:rsidP="0010478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5B98E" w14:textId="1E255FAF" w:rsidR="00104786" w:rsidRPr="00DB0630" w:rsidRDefault="00104786" w:rsidP="0010478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047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1,310,317</w:t>
            </w:r>
          </w:p>
        </w:tc>
        <w:tc>
          <w:tcPr>
            <w:tcW w:w="180" w:type="dxa"/>
          </w:tcPr>
          <w:p w14:paraId="2E2C37B5" w14:textId="77777777" w:rsidR="00104786" w:rsidRPr="00CE60A6" w:rsidRDefault="00104786" w:rsidP="0010478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1DA4A" w14:textId="459C3719" w:rsidR="00104786" w:rsidRPr="00CE60A6" w:rsidRDefault="00104786" w:rsidP="0010478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1,133,391</w:t>
            </w:r>
          </w:p>
        </w:tc>
      </w:tr>
    </w:tbl>
    <w:p w14:paraId="5022A78E" w14:textId="77777777" w:rsidR="00CE145D" w:rsidRPr="00486447" w:rsidRDefault="00CE145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7D6AB45" w14:textId="0D8E44E4" w:rsidR="000A173A" w:rsidRPr="00486447" w:rsidRDefault="00327006" w:rsidP="00CE60A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8644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  <w:r w:rsidR="000A08FC" w:rsidRPr="0048644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</w:t>
      </w:r>
      <w:r w:rsidR="00211A3C" w:rsidRPr="0048644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</w:t>
      </w:r>
      <w:r w:rsidR="000A08FC" w:rsidRPr="0048644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11754651" w14:textId="77777777" w:rsidR="00492682" w:rsidRPr="00486447" w:rsidRDefault="00492682" w:rsidP="00D42AE2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170"/>
      </w:tblGrid>
      <w:tr w:rsidR="00561371" w:rsidRPr="00CE60A6" w14:paraId="3233DAC3" w14:textId="77777777" w:rsidTr="00A44E13">
        <w:tc>
          <w:tcPr>
            <w:tcW w:w="6480" w:type="dxa"/>
            <w:vAlign w:val="bottom"/>
          </w:tcPr>
          <w:p w14:paraId="5B175981" w14:textId="77777777" w:rsidR="00561371" w:rsidRPr="00CE60A6" w:rsidRDefault="00561371" w:rsidP="005613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1A007" w14:textId="6D968C2A" w:rsidR="00561371" w:rsidRPr="00CE60A6" w:rsidRDefault="00561371" w:rsidP="0056137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9F4F12D" w14:textId="77777777" w:rsidR="00561371" w:rsidRPr="00CE60A6" w:rsidRDefault="00561371" w:rsidP="0056137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533DF" w14:textId="77777777" w:rsidR="00561371" w:rsidRPr="00CE60A6" w:rsidRDefault="00561371" w:rsidP="0056137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1371" w:rsidRPr="00CE60A6" w14:paraId="1DEF76F2" w14:textId="77777777" w:rsidTr="00A44E13">
        <w:tc>
          <w:tcPr>
            <w:tcW w:w="6480" w:type="dxa"/>
            <w:vAlign w:val="bottom"/>
          </w:tcPr>
          <w:p w14:paraId="0A5C4249" w14:textId="77777777" w:rsidR="00561371" w:rsidRPr="00CE60A6" w:rsidRDefault="00561371" w:rsidP="005613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679D06" w14:textId="6FD7CF08" w:rsidR="00561371" w:rsidRPr="00CE60A6" w:rsidRDefault="00561371" w:rsidP="0056137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1FFB2FD" w14:textId="77777777" w:rsidR="00561371" w:rsidRPr="00CE60A6" w:rsidRDefault="00561371" w:rsidP="0056137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827C82" w14:textId="1FC27556" w:rsidR="00561371" w:rsidRPr="00CE60A6" w:rsidRDefault="00561371" w:rsidP="0056137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61371" w:rsidRPr="00CE60A6" w14:paraId="6E044E07" w14:textId="77777777" w:rsidTr="00A44E13">
        <w:tc>
          <w:tcPr>
            <w:tcW w:w="6480" w:type="dxa"/>
            <w:vAlign w:val="bottom"/>
          </w:tcPr>
          <w:p w14:paraId="06B2F52A" w14:textId="77777777" w:rsidR="00561371" w:rsidRPr="00CE60A6" w:rsidRDefault="00561371" w:rsidP="00561371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A73F82B" w14:textId="77777777" w:rsidR="00561371" w:rsidRPr="00CE60A6" w:rsidRDefault="00561371" w:rsidP="0056137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1371" w:rsidRPr="00CE60A6" w14:paraId="1E6BF202" w14:textId="77777777" w:rsidTr="00A44E13">
        <w:tc>
          <w:tcPr>
            <w:tcW w:w="6480" w:type="dxa"/>
          </w:tcPr>
          <w:p w14:paraId="36325C87" w14:textId="77777777" w:rsidR="00561371" w:rsidRPr="00CE60A6" w:rsidRDefault="00561371" w:rsidP="0056137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451475CB" w14:textId="77777777" w:rsidR="00561371" w:rsidRPr="00CE60A6" w:rsidRDefault="00561371" w:rsidP="0056137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F7C2EA" w14:textId="77777777" w:rsidR="00561371" w:rsidRPr="00CE60A6" w:rsidRDefault="00561371" w:rsidP="00561371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FD6081" w14:textId="77777777" w:rsidR="00561371" w:rsidRPr="00CE60A6" w:rsidRDefault="00561371" w:rsidP="00561371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61371" w:rsidRPr="00CE60A6" w14:paraId="438BB404" w14:textId="77777777" w:rsidTr="00A44E13">
        <w:tc>
          <w:tcPr>
            <w:tcW w:w="6480" w:type="dxa"/>
          </w:tcPr>
          <w:p w14:paraId="2E2FF298" w14:textId="77777777" w:rsidR="00561371" w:rsidRPr="00CE60A6" w:rsidRDefault="00561371" w:rsidP="0056137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007A9015" w14:textId="77777777" w:rsidR="00561371" w:rsidRPr="00CE60A6" w:rsidRDefault="00561371" w:rsidP="0056137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F62774" w14:textId="77777777" w:rsidR="00561371" w:rsidRPr="00CE60A6" w:rsidRDefault="00561371" w:rsidP="00561371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548554" w14:textId="77777777" w:rsidR="00561371" w:rsidRPr="00CE60A6" w:rsidRDefault="00561371" w:rsidP="00561371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371" w:rsidRPr="00CE60A6" w14:paraId="377C44E8" w14:textId="77777777" w:rsidTr="00A44E13">
        <w:tc>
          <w:tcPr>
            <w:tcW w:w="6480" w:type="dxa"/>
          </w:tcPr>
          <w:p w14:paraId="6185E8C0" w14:textId="3A35B022" w:rsidR="00561371" w:rsidRPr="00CE60A6" w:rsidRDefault="00561371" w:rsidP="0056137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93EEBC8" w14:textId="667F69ED" w:rsidR="00561371" w:rsidRPr="00CE60A6" w:rsidRDefault="00AF3F67" w:rsidP="005613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F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51,024</w:t>
            </w:r>
          </w:p>
        </w:tc>
        <w:tc>
          <w:tcPr>
            <w:tcW w:w="270" w:type="dxa"/>
          </w:tcPr>
          <w:p w14:paraId="2DE85649" w14:textId="77777777" w:rsidR="00561371" w:rsidRPr="00CE60A6" w:rsidRDefault="00561371" w:rsidP="005613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43074F" w14:textId="34F6443D" w:rsidR="00561371" w:rsidRPr="00CE60A6" w:rsidRDefault="00561371" w:rsidP="005613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9,432</w:t>
            </w:r>
          </w:p>
        </w:tc>
      </w:tr>
      <w:tr w:rsidR="00561371" w:rsidRPr="00CE60A6" w14:paraId="52D31711" w14:textId="77777777" w:rsidTr="00A44E13">
        <w:trPr>
          <w:trHeight w:hRule="exact" w:val="419"/>
        </w:trPr>
        <w:tc>
          <w:tcPr>
            <w:tcW w:w="6480" w:type="dxa"/>
          </w:tcPr>
          <w:p w14:paraId="356C3EA4" w14:textId="77777777" w:rsidR="00561371" w:rsidRPr="00CE60A6" w:rsidRDefault="00561371" w:rsidP="0056137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4ABE290" w14:textId="77777777" w:rsidR="00561371" w:rsidRPr="00CE60A6" w:rsidRDefault="00561371" w:rsidP="00561371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1F5EA5" w14:textId="77777777" w:rsidR="00561371" w:rsidRPr="00CE60A6" w:rsidRDefault="00561371" w:rsidP="00561371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7E997C" w14:textId="77777777" w:rsidR="00561371" w:rsidRPr="00CE60A6" w:rsidRDefault="00561371" w:rsidP="00561371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371" w:rsidRPr="00CE60A6" w14:paraId="2F1E2A48" w14:textId="77777777" w:rsidTr="00A44E13">
        <w:tc>
          <w:tcPr>
            <w:tcW w:w="6480" w:type="dxa"/>
          </w:tcPr>
          <w:p w14:paraId="0728CC08" w14:textId="77777777" w:rsidR="00561371" w:rsidRPr="00CE60A6" w:rsidRDefault="00561371" w:rsidP="0056137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E60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4328151D" w14:textId="77777777" w:rsidR="00561371" w:rsidRPr="00CE60A6" w:rsidRDefault="00561371" w:rsidP="00561371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BEDAF0" w14:textId="77777777" w:rsidR="00561371" w:rsidRPr="00CE60A6" w:rsidRDefault="00561371" w:rsidP="00561371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E22E7B" w14:textId="77777777" w:rsidR="00561371" w:rsidRPr="00CE60A6" w:rsidRDefault="00561371" w:rsidP="00561371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371" w:rsidRPr="00CE60A6" w14:paraId="380877CA" w14:textId="77777777" w:rsidTr="00A44E13">
        <w:tc>
          <w:tcPr>
            <w:tcW w:w="6480" w:type="dxa"/>
          </w:tcPr>
          <w:p w14:paraId="3348E0E7" w14:textId="40A3184A" w:rsidR="00561371" w:rsidRPr="00E752C2" w:rsidRDefault="00561371" w:rsidP="0056137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14:paraId="0DE8C21B" w14:textId="346859F9" w:rsidR="00561371" w:rsidRPr="00DB0630" w:rsidRDefault="00561371" w:rsidP="00561371">
            <w:pPr>
              <w:tabs>
                <w:tab w:val="decimal" w:pos="975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6B4486" w14:textId="77777777" w:rsidR="00561371" w:rsidRPr="00DB0630" w:rsidRDefault="00561371" w:rsidP="005613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30A3CA" w14:textId="4A458D07" w:rsidR="00561371" w:rsidRPr="00DB0630" w:rsidRDefault="00561371" w:rsidP="005613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3F67" w:rsidRPr="00CE60A6" w14:paraId="61D7A3AD" w14:textId="4A9F7815" w:rsidTr="00A44E13">
        <w:tc>
          <w:tcPr>
            <w:tcW w:w="6480" w:type="dxa"/>
          </w:tcPr>
          <w:p w14:paraId="709F2584" w14:textId="21E18D04" w:rsidR="00AF3F67" w:rsidRPr="00CE60A6" w:rsidRDefault="00AF3F67" w:rsidP="00AF3F6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246F394F" w14:textId="55F0610B" w:rsidR="00AF3F67" w:rsidRPr="00AF3F67" w:rsidRDefault="00AF3F67" w:rsidP="00AF3F6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F67">
              <w:rPr>
                <w:rFonts w:ascii="Angsana New" w:hAnsi="Angsana New"/>
                <w:sz w:val="30"/>
                <w:szCs w:val="30"/>
                <w:lang w:val="en-US"/>
              </w:rPr>
              <w:t>1,692,567</w:t>
            </w:r>
          </w:p>
        </w:tc>
        <w:tc>
          <w:tcPr>
            <w:tcW w:w="270" w:type="dxa"/>
          </w:tcPr>
          <w:p w14:paraId="59F64505" w14:textId="77777777" w:rsidR="00AF3F67" w:rsidRPr="00DB0630" w:rsidRDefault="00AF3F67" w:rsidP="00AF3F6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7C2A8EE" w14:textId="2A7609B1" w:rsidR="00AF3F67" w:rsidRDefault="00AF3F67" w:rsidP="00AF3F6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3,779,220</w:t>
            </w:r>
          </w:p>
        </w:tc>
      </w:tr>
      <w:tr w:rsidR="00AF3F67" w:rsidRPr="00CE60A6" w14:paraId="55471FEA" w14:textId="77777777" w:rsidTr="00A44E13">
        <w:tc>
          <w:tcPr>
            <w:tcW w:w="6480" w:type="dxa"/>
          </w:tcPr>
          <w:p w14:paraId="2254C3B8" w14:textId="3182F359" w:rsidR="00AF3F67" w:rsidRPr="00CE60A6" w:rsidRDefault="00AF3F67" w:rsidP="00AF3F6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02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B302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0B30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หนึ่งปีแต่ไม่เกินห้าปี</w:t>
            </w:r>
          </w:p>
        </w:tc>
        <w:tc>
          <w:tcPr>
            <w:tcW w:w="1260" w:type="dxa"/>
          </w:tcPr>
          <w:p w14:paraId="28E53B84" w14:textId="01C7C994" w:rsidR="00AF3F67" w:rsidRPr="00AF3F67" w:rsidRDefault="00AF3F67" w:rsidP="00AF3F6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F67">
              <w:rPr>
                <w:rFonts w:ascii="Angsana New" w:hAnsi="Angsana New"/>
                <w:sz w:val="30"/>
                <w:szCs w:val="30"/>
                <w:lang w:val="en-US"/>
              </w:rPr>
              <w:t>248,907</w:t>
            </w:r>
          </w:p>
        </w:tc>
        <w:tc>
          <w:tcPr>
            <w:tcW w:w="270" w:type="dxa"/>
          </w:tcPr>
          <w:p w14:paraId="7D291057" w14:textId="77777777" w:rsidR="00AF3F67" w:rsidRPr="00DB0630" w:rsidRDefault="00AF3F67" w:rsidP="00AF3F6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B64CE32" w14:textId="2920B025" w:rsidR="00AF3F67" w:rsidRDefault="00AF3F67" w:rsidP="00AF3F6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3F67" w:rsidRPr="00CE60A6" w14:paraId="29B9913B" w14:textId="77777777" w:rsidTr="00A44E13">
        <w:tc>
          <w:tcPr>
            <w:tcW w:w="6480" w:type="dxa"/>
          </w:tcPr>
          <w:p w14:paraId="37E86084" w14:textId="77777777" w:rsidR="00AF3F67" w:rsidRPr="00CE60A6" w:rsidRDefault="00AF3F67" w:rsidP="00AF3F6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CB8383" w14:textId="688CD96D" w:rsidR="00AF3F67" w:rsidRPr="00AF3F67" w:rsidRDefault="00AF3F67" w:rsidP="00AF3F6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F67"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  <w:tc>
          <w:tcPr>
            <w:tcW w:w="270" w:type="dxa"/>
          </w:tcPr>
          <w:p w14:paraId="62813771" w14:textId="77777777" w:rsidR="00AF3F67" w:rsidRPr="00CE60A6" w:rsidRDefault="00AF3F67" w:rsidP="00AF3F6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38D7C0" w14:textId="64D7E56F" w:rsidR="00AF3F67" w:rsidRPr="00CE60A6" w:rsidRDefault="00AF3F67" w:rsidP="00AF3F6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</w:tr>
      <w:tr w:rsidR="00561371" w:rsidRPr="00CE60A6" w14:paraId="70765271" w14:textId="77777777" w:rsidTr="00A44E13">
        <w:tc>
          <w:tcPr>
            <w:tcW w:w="6480" w:type="dxa"/>
          </w:tcPr>
          <w:p w14:paraId="4F054BEA" w14:textId="77777777" w:rsidR="00561371" w:rsidRPr="00CE60A6" w:rsidRDefault="00561371" w:rsidP="0056137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3E34CA" w14:textId="7F1519FC" w:rsidR="00561371" w:rsidRPr="00CE60A6" w:rsidRDefault="00AF3F67" w:rsidP="005613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F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1,963,974</w:t>
            </w:r>
          </w:p>
        </w:tc>
        <w:tc>
          <w:tcPr>
            <w:tcW w:w="270" w:type="dxa"/>
          </w:tcPr>
          <w:p w14:paraId="027BE8A0" w14:textId="77777777" w:rsidR="00561371" w:rsidRPr="00CE60A6" w:rsidRDefault="00561371" w:rsidP="005613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98014A" w14:textId="3FDC2BC7" w:rsidR="00561371" w:rsidRPr="00CE60A6" w:rsidRDefault="00561371" w:rsidP="0056137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3,801,720</w:t>
            </w:r>
          </w:p>
        </w:tc>
      </w:tr>
    </w:tbl>
    <w:p w14:paraId="10325F0A" w14:textId="1FD7940D" w:rsidR="00E752C2" w:rsidRDefault="00E752C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263D06A" w14:textId="77777777" w:rsidR="00205B87" w:rsidRDefault="00205B87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645B2BD" w14:textId="5351562D" w:rsidR="004963E2" w:rsidRPr="00CE60A6" w:rsidRDefault="004963E2" w:rsidP="00D42AE2">
      <w:pPr>
        <w:spacing w:line="240" w:lineRule="auto"/>
        <w:ind w:left="540"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หนังสือค้ำประกันจากธนาคาร</w:t>
      </w:r>
    </w:p>
    <w:p w14:paraId="13038B65" w14:textId="77777777" w:rsidR="000B302D" w:rsidRPr="000B302D" w:rsidRDefault="000B302D" w:rsidP="000B302D">
      <w:pPr>
        <w:spacing w:line="240" w:lineRule="auto"/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0A076295" w14:textId="12B532C8" w:rsidR="000B302D" w:rsidRDefault="004963E2" w:rsidP="0069772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0546" w:rsidRPr="00D44607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D40D8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561371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D40D84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bookmarkStart w:id="0" w:name="_Hlk118117891"/>
      <w:r w:rsidR="00C457EC">
        <w:rPr>
          <w:rFonts w:ascii="Angsana New" w:hAnsi="Angsana New"/>
          <w:spacing w:val="-4"/>
          <w:sz w:val="30"/>
          <w:szCs w:val="30"/>
          <w:lang w:val="en-US"/>
        </w:rPr>
        <w:t>2565</w:t>
      </w:r>
      <w:bookmarkEnd w:id="0"/>
      <w:r w:rsidR="00E57E35"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</w:t>
      </w:r>
      <w:r w:rsidR="008D2C22"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>ค้ำประกันบริษัทต่อการไฟฟ้านครหลวงและการไฟฟ้าส่วนภูมิภาค รวมเป็นจำนวนเงิ</w:t>
      </w:r>
      <w:r w:rsidRPr="00DE1FFC">
        <w:rPr>
          <w:rFonts w:asciiTheme="majorBidi" w:hAnsiTheme="majorBidi" w:cstheme="majorBidi"/>
          <w:sz w:val="30"/>
          <w:szCs w:val="30"/>
          <w:cs/>
          <w:lang w:val="th-TH"/>
        </w:rPr>
        <w:t>นทั้งสิ้น</w:t>
      </w:r>
      <w:r w:rsidR="00805855" w:rsidRPr="00DE1FF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9370BE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B461F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DE1FFC">
        <w:rPr>
          <w:rFonts w:asciiTheme="majorBidi" w:hAnsiTheme="majorBidi" w:cstheme="majorBidi"/>
          <w:sz w:val="30"/>
          <w:szCs w:val="30"/>
          <w:cs/>
          <w:lang w:val="th-TH"/>
        </w:rPr>
        <w:t>ล้าน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>บาท</w:t>
      </w:r>
      <w:r w:rsidR="00E57086"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57086"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E60A6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(31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 w:rsidR="0060188B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="0060188B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C457EC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60188B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855881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C457EC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855881" w:rsidRPr="00CE60A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BD86661" w14:textId="77777777" w:rsidR="00051E64" w:rsidRPr="00697726" w:rsidRDefault="00051E64" w:rsidP="0069772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CC082A9" w14:textId="77777777" w:rsidR="009815B7" w:rsidRPr="00CE60A6" w:rsidRDefault="009815B7" w:rsidP="00D42AE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30617552" w14:textId="77777777" w:rsidR="003977A0" w:rsidRPr="00CE60A6" w:rsidRDefault="003977A0" w:rsidP="00D42AE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DEA23B" w14:textId="4841F453" w:rsidR="00DC0F8E" w:rsidRPr="00CE60A6" w:rsidRDefault="00DC0F8E" w:rsidP="00D42AE2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57EC" w:rsidRPr="00D44607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D40D8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6D7B8F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D40D84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C457EC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="00C457EC"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บริษัทมีคำสั่งซื้อที่ผู้ขายสินค้าตกลง</w:t>
      </w:r>
      <w:r w:rsidR="00E447E4" w:rsidRPr="00CE60A6">
        <w:rPr>
          <w:rFonts w:asciiTheme="majorBidi" w:hAnsiTheme="majorBidi" w:cstheme="majorBidi"/>
          <w:sz w:val="30"/>
          <w:szCs w:val="30"/>
          <w:cs/>
        </w:rPr>
        <w:t>แล้ว</w:t>
      </w:r>
      <w:r w:rsidR="00645F64" w:rsidRPr="00CE60A6">
        <w:rPr>
          <w:rFonts w:asciiTheme="majorBidi" w:hAnsiTheme="majorBidi" w:cstheme="majorBidi"/>
          <w:sz w:val="30"/>
          <w:szCs w:val="30"/>
          <w:cs/>
        </w:rPr>
        <w:t>เพื่อซื้ออลูมิเนียมใน</w:t>
      </w:r>
      <w:r w:rsidR="00786BFE" w:rsidRPr="00DE1FFC">
        <w:rPr>
          <w:rFonts w:asciiTheme="majorBidi" w:hAnsiTheme="majorBidi" w:cstheme="majorBidi"/>
          <w:sz w:val="30"/>
          <w:szCs w:val="30"/>
          <w:cs/>
        </w:rPr>
        <w:t>ปริมา</w:t>
      </w:r>
      <w:r w:rsidR="00805855" w:rsidRPr="00DE1FFC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bookmarkStart w:id="1" w:name="_Hlk118117868"/>
      <w:r w:rsidR="00B461FB" w:rsidRPr="00B461FB">
        <w:rPr>
          <w:rFonts w:asciiTheme="majorBidi" w:hAnsiTheme="majorBidi" w:cstheme="majorBidi"/>
          <w:sz w:val="30"/>
          <w:szCs w:val="30"/>
        </w:rPr>
        <w:t>23</w:t>
      </w:r>
      <w:bookmarkEnd w:id="1"/>
      <w:r w:rsidR="00B461FB" w:rsidRPr="00B461FB">
        <w:rPr>
          <w:rFonts w:asciiTheme="majorBidi" w:hAnsiTheme="majorBidi" w:cstheme="majorBidi"/>
          <w:sz w:val="30"/>
          <w:szCs w:val="30"/>
        </w:rPr>
        <w:t xml:space="preserve">,400 </w:t>
      </w:r>
      <w:r w:rsidR="0051752D" w:rsidRPr="00DE1FFC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="00E33D9C" w:rsidRPr="00CE60A6">
        <w:rPr>
          <w:rFonts w:asciiTheme="majorBidi" w:hAnsiTheme="majorBidi" w:cstheme="majorBidi"/>
          <w:sz w:val="30"/>
          <w:szCs w:val="30"/>
        </w:rPr>
        <w:t xml:space="preserve"> </w:t>
      </w:r>
      <w:r w:rsidR="00E33D9C" w:rsidRPr="00CE60A6">
        <w:rPr>
          <w:rFonts w:asciiTheme="majorBidi" w:hAnsiTheme="majorBidi" w:cstheme="majorBidi"/>
          <w:sz w:val="30"/>
          <w:szCs w:val="30"/>
        </w:rPr>
        <w:br/>
      </w:r>
      <w:r w:rsidR="00713294"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713294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1805A9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457E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B3E54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1805A9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C457EC" w:rsidRPr="00C457EC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40,100 </w:t>
      </w:r>
      <w:r w:rsidR="00C457EC" w:rsidRPr="00C457EC">
        <w:rPr>
          <w:rFonts w:ascii="Angsana New" w:hAnsi="Angsana New"/>
          <w:i/>
          <w:iCs/>
          <w:spacing w:val="-2"/>
          <w:sz w:val="30"/>
          <w:szCs w:val="30"/>
          <w:cs/>
        </w:rPr>
        <w:t>เมตริกตัน</w:t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3F636D"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โดยมี</w:t>
      </w:r>
      <w:r w:rsidR="002B500F" w:rsidRPr="00CE60A6">
        <w:rPr>
          <w:rFonts w:asciiTheme="majorBidi" w:hAnsiTheme="majorBidi" w:cstheme="majorBidi"/>
          <w:sz w:val="30"/>
          <w:szCs w:val="30"/>
          <w:cs/>
        </w:rPr>
        <w:t>ราคา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ตามที่กำหนด</w:t>
      </w:r>
      <w:r w:rsidR="002B500F" w:rsidRPr="00CE60A6">
        <w:rPr>
          <w:rFonts w:asciiTheme="majorBidi" w:hAnsiTheme="majorBidi" w:cstheme="majorBidi"/>
          <w:sz w:val="30"/>
          <w:szCs w:val="30"/>
          <w:cs/>
        </w:rPr>
        <w:t>ไว้ใน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คำ</w:t>
      </w:r>
      <w:r w:rsidR="002B500F" w:rsidRPr="00CE60A6">
        <w:rPr>
          <w:rFonts w:asciiTheme="majorBidi" w:hAnsiTheme="majorBidi" w:cstheme="majorBidi"/>
          <w:sz w:val="30"/>
          <w:szCs w:val="30"/>
          <w:cs/>
        </w:rPr>
        <w:t>สั่งซื้อ</w:t>
      </w:r>
      <w:r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9B3E54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E41216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457E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561C7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838BA" w:rsidRPr="00CE60A6">
        <w:rPr>
          <w:rFonts w:asciiTheme="majorBidi" w:hAnsiTheme="majorBidi" w:cstheme="majorBidi"/>
          <w:i/>
          <w:iCs/>
          <w:sz w:val="30"/>
          <w:szCs w:val="30"/>
          <w:cs/>
        </w:rPr>
        <w:t>ราคาตามที่กำหนด</w:t>
      </w:r>
      <w:r w:rsidR="00C838BA"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ไว้ในคำสั่งซื้อ)</w:t>
      </w:r>
      <w:r w:rsidR="00B2175C"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C838BA" w:rsidRPr="00660134">
        <w:rPr>
          <w:rFonts w:asciiTheme="majorBidi" w:hAnsiTheme="majorBidi" w:cstheme="majorBidi"/>
          <w:spacing w:val="-2"/>
          <w:sz w:val="30"/>
          <w:szCs w:val="30"/>
          <w:cs/>
        </w:rPr>
        <w:t>โดยกำหนดระยะเวลา</w:t>
      </w:r>
      <w:r w:rsidRPr="00660134">
        <w:rPr>
          <w:rFonts w:asciiTheme="majorBidi" w:hAnsiTheme="majorBidi" w:cstheme="majorBidi"/>
          <w:spacing w:val="-2"/>
          <w:sz w:val="30"/>
          <w:szCs w:val="30"/>
          <w:cs/>
        </w:rPr>
        <w:t>ส่ง</w:t>
      </w:r>
      <w:r w:rsidR="00C838BA" w:rsidRPr="00660134">
        <w:rPr>
          <w:rFonts w:asciiTheme="majorBidi" w:hAnsiTheme="majorBidi" w:cstheme="majorBidi"/>
          <w:spacing w:val="-2"/>
          <w:sz w:val="30"/>
          <w:szCs w:val="30"/>
          <w:cs/>
        </w:rPr>
        <w:t>มอบ</w:t>
      </w:r>
      <w:r w:rsidR="0046323B" w:rsidRPr="00660134">
        <w:rPr>
          <w:rFonts w:asciiTheme="majorBidi" w:hAnsiTheme="majorBidi" w:cstheme="majorBidi" w:hint="cs"/>
          <w:spacing w:val="-2"/>
          <w:sz w:val="30"/>
          <w:szCs w:val="30"/>
          <w:cs/>
        </w:rPr>
        <w:t>ภายใน</w:t>
      </w:r>
      <w:r w:rsidR="00500764" w:rsidRPr="00660134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="00C457EC" w:rsidRPr="006601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457EC" w:rsidRPr="00660134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="00101CD7" w:rsidRPr="0066013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101CD7" w:rsidRPr="00660134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ถึงปี </w:t>
      </w:r>
      <w:r w:rsidR="00B24F46">
        <w:rPr>
          <w:rFonts w:asciiTheme="majorBidi" w:hAnsiTheme="majorBidi" w:cstheme="majorBidi"/>
          <w:spacing w:val="-2"/>
          <w:sz w:val="30"/>
          <w:szCs w:val="30"/>
          <w:lang w:val="en-US"/>
        </w:rPr>
        <w:t>2566</w:t>
      </w:r>
      <w:r w:rsidR="00C457EC" w:rsidRPr="0066013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B2175C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B2175C"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E41216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660134" w:rsidRPr="0066013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4</w:t>
      </w:r>
      <w:r w:rsidR="00FB5031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51E64" w:rsidRPr="0066013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ภายในปี </w:t>
      </w:r>
      <w:r w:rsidR="00FB5031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F6675B" w:rsidRPr="0066013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4 </w:t>
      </w:r>
      <w:r w:rsidR="00F6675B" w:rsidRPr="0066013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/>
        </w:rPr>
        <w:t xml:space="preserve">ถึงปี </w:t>
      </w:r>
      <w:r w:rsidR="00F6675B" w:rsidRPr="0066013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2565</w:t>
      </w:r>
      <w:r w:rsidR="00CA3764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69028A4C" w14:textId="77777777" w:rsidR="006C28AA" w:rsidRPr="00CE60A6" w:rsidRDefault="006C28AA" w:rsidP="00D42AE2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8494C3" w14:textId="1E3DDEE5" w:rsidR="0046323B" w:rsidRDefault="0046323B" w:rsidP="00CF6B21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sectPr w:rsidR="0046323B" w:rsidSect="009947BD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CA4DD" w14:textId="77777777" w:rsidR="00023608" w:rsidRDefault="00023608">
      <w:r>
        <w:separator/>
      </w:r>
    </w:p>
  </w:endnote>
  <w:endnote w:type="continuationSeparator" w:id="0">
    <w:p w14:paraId="227DD272" w14:textId="77777777" w:rsidR="00023608" w:rsidRDefault="00023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752463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8C0C21E" w14:textId="3234D605" w:rsidR="0028595F" w:rsidRPr="009947BD" w:rsidRDefault="0028595F">
        <w:pPr>
          <w:pStyle w:val="Footer"/>
          <w:jc w:val="center"/>
          <w:rPr>
            <w:sz w:val="22"/>
            <w:szCs w:val="22"/>
          </w:rPr>
        </w:pPr>
        <w:r w:rsidRPr="009947BD">
          <w:rPr>
            <w:sz w:val="22"/>
            <w:szCs w:val="22"/>
          </w:rPr>
          <w:fldChar w:fldCharType="begin"/>
        </w:r>
        <w:r w:rsidRPr="009947BD">
          <w:rPr>
            <w:sz w:val="22"/>
            <w:szCs w:val="22"/>
          </w:rPr>
          <w:instrText xml:space="preserve"> PAGE   \* MERGEFORMAT </w:instrText>
        </w:r>
        <w:r w:rsidRPr="009947BD">
          <w:rPr>
            <w:sz w:val="22"/>
            <w:szCs w:val="22"/>
          </w:rPr>
          <w:fldChar w:fldCharType="separate"/>
        </w:r>
        <w:r w:rsidRPr="009947BD">
          <w:rPr>
            <w:noProof/>
            <w:sz w:val="22"/>
            <w:szCs w:val="22"/>
          </w:rPr>
          <w:t>2</w:t>
        </w:r>
        <w:r w:rsidRPr="009947BD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252C7" w14:textId="77777777" w:rsidR="00023608" w:rsidRDefault="00023608">
      <w:r>
        <w:separator/>
      </w:r>
    </w:p>
  </w:footnote>
  <w:footnote w:type="continuationSeparator" w:id="0">
    <w:p w14:paraId="3E8582A6" w14:textId="77777777" w:rsidR="00023608" w:rsidRDefault="00023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D3025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83CAAA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A6B666B" w14:textId="6828388E" w:rsidR="007A241F" w:rsidRDefault="007A241F" w:rsidP="00DE4B1D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5F7751">
      <w:rPr>
        <w:rFonts w:ascii="Angsana New" w:hAnsi="Angsana New" w:hint="cs"/>
        <w:b/>
        <w:bCs/>
        <w:sz w:val="32"/>
        <w:szCs w:val="32"/>
        <w:cs/>
      </w:rPr>
      <w:t>และ</w:t>
    </w:r>
    <w:r w:rsidR="00675CBA">
      <w:rPr>
        <w:rFonts w:ascii="Angsana New" w:hAnsi="Angsana New" w:hint="cs"/>
        <w:b/>
        <w:bCs/>
        <w:sz w:val="32"/>
        <w:szCs w:val="32"/>
        <w:cs/>
      </w:rPr>
      <w:t>เก้า</w:t>
    </w:r>
    <w:r w:rsidR="005F7751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5F7751">
      <w:rPr>
        <w:rFonts w:ascii="Angsana New" w:hAnsi="Angsana New"/>
        <w:b/>
        <w:bCs/>
        <w:sz w:val="32"/>
        <w:szCs w:val="32"/>
      </w:rPr>
      <w:t xml:space="preserve">0 </w:t>
    </w:r>
    <w:r w:rsidR="00675CBA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2544CE9F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8"/>
  </w:num>
  <w:num w:numId="3">
    <w:abstractNumId w:val="14"/>
  </w:num>
  <w:num w:numId="4">
    <w:abstractNumId w:val="40"/>
  </w:num>
  <w:num w:numId="5">
    <w:abstractNumId w:val="4"/>
  </w:num>
  <w:num w:numId="6">
    <w:abstractNumId w:val="10"/>
  </w:num>
  <w:num w:numId="7">
    <w:abstractNumId w:val="2"/>
  </w:num>
  <w:num w:numId="8">
    <w:abstractNumId w:val="34"/>
  </w:num>
  <w:num w:numId="9">
    <w:abstractNumId w:val="30"/>
  </w:num>
  <w:num w:numId="10">
    <w:abstractNumId w:val="6"/>
  </w:num>
  <w:num w:numId="11">
    <w:abstractNumId w:val="0"/>
  </w:num>
  <w:num w:numId="12">
    <w:abstractNumId w:val="17"/>
  </w:num>
  <w:num w:numId="13">
    <w:abstractNumId w:val="33"/>
  </w:num>
  <w:num w:numId="14">
    <w:abstractNumId w:val="27"/>
  </w:num>
  <w:num w:numId="15">
    <w:abstractNumId w:val="28"/>
  </w:num>
  <w:num w:numId="16">
    <w:abstractNumId w:val="35"/>
  </w:num>
  <w:num w:numId="17">
    <w:abstractNumId w:val="28"/>
  </w:num>
  <w:num w:numId="18">
    <w:abstractNumId w:val="9"/>
  </w:num>
  <w:num w:numId="19">
    <w:abstractNumId w:val="3"/>
  </w:num>
  <w:num w:numId="20">
    <w:abstractNumId w:val="36"/>
  </w:num>
  <w:num w:numId="21">
    <w:abstractNumId w:val="19"/>
  </w:num>
  <w:num w:numId="22">
    <w:abstractNumId w:val="8"/>
  </w:num>
  <w:num w:numId="23">
    <w:abstractNumId w:val="37"/>
  </w:num>
  <w:num w:numId="24">
    <w:abstractNumId w:val="23"/>
  </w:num>
  <w:num w:numId="25">
    <w:abstractNumId w:val="24"/>
  </w:num>
  <w:num w:numId="26">
    <w:abstractNumId w:val="18"/>
  </w:num>
  <w:num w:numId="27">
    <w:abstractNumId w:val="25"/>
  </w:num>
  <w:num w:numId="28">
    <w:abstractNumId w:val="15"/>
  </w:num>
  <w:num w:numId="29">
    <w:abstractNumId w:val="13"/>
  </w:num>
  <w:num w:numId="30">
    <w:abstractNumId w:val="21"/>
  </w:num>
  <w:num w:numId="31">
    <w:abstractNumId w:val="32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8"/>
  </w:num>
  <w:num w:numId="37">
    <w:abstractNumId w:val="22"/>
  </w:num>
  <w:num w:numId="38">
    <w:abstractNumId w:val="29"/>
  </w:num>
  <w:num w:numId="39">
    <w:abstractNumId w:val="20"/>
  </w:num>
  <w:num w:numId="40">
    <w:abstractNumId w:val="41"/>
  </w:num>
  <w:num w:numId="41">
    <w:abstractNumId w:val="1"/>
  </w:num>
  <w:num w:numId="42">
    <w:abstractNumId w:val="26"/>
  </w:num>
  <w:num w:numId="43">
    <w:abstractNumId w:val="31"/>
  </w:num>
  <w:num w:numId="44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4C03"/>
    <w:rsid w:val="00016248"/>
    <w:rsid w:val="00022E54"/>
    <w:rsid w:val="0002320E"/>
    <w:rsid w:val="00023608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09A7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32EB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786"/>
    <w:rsid w:val="001048E0"/>
    <w:rsid w:val="00105686"/>
    <w:rsid w:val="00106B12"/>
    <w:rsid w:val="00111CBF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4FC7"/>
    <w:rsid w:val="001456C3"/>
    <w:rsid w:val="00145761"/>
    <w:rsid w:val="00145E65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CD4"/>
    <w:rsid w:val="00166F1A"/>
    <w:rsid w:val="00167315"/>
    <w:rsid w:val="00167381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4934"/>
    <w:rsid w:val="001971AD"/>
    <w:rsid w:val="00197CB5"/>
    <w:rsid w:val="00197CC0"/>
    <w:rsid w:val="001A0417"/>
    <w:rsid w:val="001A2184"/>
    <w:rsid w:val="001A28EB"/>
    <w:rsid w:val="001A2F95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3751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30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C57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595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3B3"/>
    <w:rsid w:val="003175B9"/>
    <w:rsid w:val="003176FF"/>
    <w:rsid w:val="00320E55"/>
    <w:rsid w:val="0032186F"/>
    <w:rsid w:val="00323E69"/>
    <w:rsid w:val="0032400F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A44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9A9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1A56"/>
    <w:rsid w:val="00401E08"/>
    <w:rsid w:val="00402E8F"/>
    <w:rsid w:val="00402F5A"/>
    <w:rsid w:val="00403656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23B"/>
    <w:rsid w:val="004637F9"/>
    <w:rsid w:val="00463D7C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6447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1E6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38F6"/>
    <w:rsid w:val="004B57A2"/>
    <w:rsid w:val="004B69D9"/>
    <w:rsid w:val="004B7730"/>
    <w:rsid w:val="004B7744"/>
    <w:rsid w:val="004C05E7"/>
    <w:rsid w:val="004C166B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5EBB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A98"/>
    <w:rsid w:val="005166FB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B28"/>
    <w:rsid w:val="00536C55"/>
    <w:rsid w:val="00536C98"/>
    <w:rsid w:val="00537750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D8A"/>
    <w:rsid w:val="00555F10"/>
    <w:rsid w:val="00556CB1"/>
    <w:rsid w:val="00557370"/>
    <w:rsid w:val="00561371"/>
    <w:rsid w:val="00561534"/>
    <w:rsid w:val="00561A72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020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51F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666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751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0A34"/>
    <w:rsid w:val="00610B39"/>
    <w:rsid w:val="006115A5"/>
    <w:rsid w:val="00611894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9A3"/>
    <w:rsid w:val="00671282"/>
    <w:rsid w:val="006714EE"/>
    <w:rsid w:val="0067377C"/>
    <w:rsid w:val="00675AEC"/>
    <w:rsid w:val="00675C5A"/>
    <w:rsid w:val="00675CB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B05F7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4A0B"/>
    <w:rsid w:val="006D4ECB"/>
    <w:rsid w:val="006D5279"/>
    <w:rsid w:val="006D57D0"/>
    <w:rsid w:val="006D6C91"/>
    <w:rsid w:val="006D738D"/>
    <w:rsid w:val="006D7B8F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F049E"/>
    <w:rsid w:val="006F16C0"/>
    <w:rsid w:val="006F19DA"/>
    <w:rsid w:val="006F1F41"/>
    <w:rsid w:val="006F2CA7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286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A3F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CC5"/>
    <w:rsid w:val="0078159F"/>
    <w:rsid w:val="00781604"/>
    <w:rsid w:val="007818F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55D8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C719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4BE7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37274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57DE8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35ED"/>
    <w:rsid w:val="00884479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056B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3EF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0BE"/>
    <w:rsid w:val="009374D6"/>
    <w:rsid w:val="009423A9"/>
    <w:rsid w:val="009428A5"/>
    <w:rsid w:val="00942AA0"/>
    <w:rsid w:val="009444E2"/>
    <w:rsid w:val="00945308"/>
    <w:rsid w:val="00945BEB"/>
    <w:rsid w:val="00945DF0"/>
    <w:rsid w:val="009464A6"/>
    <w:rsid w:val="00947038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7BD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7DF"/>
    <w:rsid w:val="009A5D81"/>
    <w:rsid w:val="009A782C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3A54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36D"/>
    <w:rsid w:val="00A0342A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6B33"/>
    <w:rsid w:val="00A2768A"/>
    <w:rsid w:val="00A27FE6"/>
    <w:rsid w:val="00A30774"/>
    <w:rsid w:val="00A32291"/>
    <w:rsid w:val="00A32344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4E13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04D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5429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25A2"/>
    <w:rsid w:val="00AD28C4"/>
    <w:rsid w:val="00AD44A7"/>
    <w:rsid w:val="00AD57E4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2F6D"/>
    <w:rsid w:val="00AE3A85"/>
    <w:rsid w:val="00AE4D7F"/>
    <w:rsid w:val="00AE5F89"/>
    <w:rsid w:val="00AE74C1"/>
    <w:rsid w:val="00AE76C5"/>
    <w:rsid w:val="00AF0FB6"/>
    <w:rsid w:val="00AF132D"/>
    <w:rsid w:val="00AF32CB"/>
    <w:rsid w:val="00AF3F67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0F23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37AD9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1FB"/>
    <w:rsid w:val="00B46A10"/>
    <w:rsid w:val="00B46F0D"/>
    <w:rsid w:val="00B477A1"/>
    <w:rsid w:val="00B47894"/>
    <w:rsid w:val="00B47905"/>
    <w:rsid w:val="00B47B88"/>
    <w:rsid w:val="00B47C74"/>
    <w:rsid w:val="00B501B7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38A4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6844"/>
    <w:rsid w:val="00BA7007"/>
    <w:rsid w:val="00BA71AC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6CA9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211C"/>
    <w:rsid w:val="00BF4B2F"/>
    <w:rsid w:val="00BF5271"/>
    <w:rsid w:val="00BF5B4C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2F2C"/>
    <w:rsid w:val="00C23E45"/>
    <w:rsid w:val="00C24462"/>
    <w:rsid w:val="00C25135"/>
    <w:rsid w:val="00C26BF6"/>
    <w:rsid w:val="00C26C3A"/>
    <w:rsid w:val="00C2736E"/>
    <w:rsid w:val="00C30F4B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25E2"/>
    <w:rsid w:val="00CE3148"/>
    <w:rsid w:val="00CE4ABA"/>
    <w:rsid w:val="00CE60A6"/>
    <w:rsid w:val="00CF480F"/>
    <w:rsid w:val="00CF5EC8"/>
    <w:rsid w:val="00CF685B"/>
    <w:rsid w:val="00CF6B21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1B7F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0D84"/>
    <w:rsid w:val="00D41B67"/>
    <w:rsid w:val="00D42AE2"/>
    <w:rsid w:val="00D42DAE"/>
    <w:rsid w:val="00D42DD4"/>
    <w:rsid w:val="00D42FCB"/>
    <w:rsid w:val="00D4386C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6A7"/>
    <w:rsid w:val="00DC7FD6"/>
    <w:rsid w:val="00DD040D"/>
    <w:rsid w:val="00DD0E81"/>
    <w:rsid w:val="00DD141C"/>
    <w:rsid w:val="00DD239C"/>
    <w:rsid w:val="00DD24DC"/>
    <w:rsid w:val="00DD26CC"/>
    <w:rsid w:val="00DD5C89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1E2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2C2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1EB8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40C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11EC"/>
    <w:rsid w:val="00EA2959"/>
    <w:rsid w:val="00EA373F"/>
    <w:rsid w:val="00EA3D21"/>
    <w:rsid w:val="00EA3E72"/>
    <w:rsid w:val="00EA4A15"/>
    <w:rsid w:val="00EA4FA9"/>
    <w:rsid w:val="00EA50BA"/>
    <w:rsid w:val="00EA6027"/>
    <w:rsid w:val="00EA65E1"/>
    <w:rsid w:val="00EA7A71"/>
    <w:rsid w:val="00EA7D85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43DD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129</TotalTime>
  <Pages>9</Pages>
  <Words>1508</Words>
  <Characters>6761</Characters>
  <Application>Microsoft Office Word</Application>
  <DocSecurity>0</DocSecurity>
  <Lines>321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Arunothai Rassamee</cp:lastModifiedBy>
  <cp:revision>61</cp:revision>
  <cp:lastPrinted>2022-10-25T12:04:00Z</cp:lastPrinted>
  <dcterms:created xsi:type="dcterms:W3CDTF">2022-05-12T05:55:00Z</dcterms:created>
  <dcterms:modified xsi:type="dcterms:W3CDTF">2022-11-01T06:30:00Z</dcterms:modified>
</cp:coreProperties>
</file>