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6A5A1" w14:textId="77777777" w:rsidR="007C0B74" w:rsidRPr="000207E0" w:rsidRDefault="007C0B74" w:rsidP="00046D0F">
      <w:pPr>
        <w:pStyle w:val="BodyText"/>
        <w:spacing w:after="0" w:line="240" w:lineRule="atLeast"/>
        <w:jc w:val="center"/>
        <w:rPr>
          <w:rFonts w:cs="Cordia New"/>
          <w:b/>
          <w:bCs/>
          <w:sz w:val="20"/>
          <w:lang w:val="en-US"/>
        </w:rPr>
      </w:pPr>
    </w:p>
    <w:p w14:paraId="2C4CD872" w14:textId="77777777"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1B1867C8" w14:textId="77777777"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12521962" w14:textId="77777777"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72A48124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2BFB394A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FD1A56C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08C3FC66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61B69890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3507BF67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0546AC43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034B31A7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76BC86B1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398828E4" w14:textId="77777777" w:rsidR="007C0B74" w:rsidRPr="0030047E" w:rsidRDefault="007C0B74" w:rsidP="00046D0F">
      <w:pPr>
        <w:pStyle w:val="BodyText"/>
        <w:spacing w:after="0" w:line="240" w:lineRule="atLeast"/>
        <w:jc w:val="center"/>
        <w:rPr>
          <w:rFonts w:cstheme="minorBidi"/>
          <w:b/>
          <w:bCs/>
          <w:sz w:val="20"/>
          <w:cs/>
          <w:lang w:val="en-US"/>
        </w:rPr>
      </w:pPr>
    </w:p>
    <w:p w14:paraId="379595A9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04479F">
        <w:rPr>
          <w:rFonts w:cs="Times New Roman"/>
          <w:b/>
          <w:bCs/>
          <w:sz w:val="40"/>
          <w:szCs w:val="40"/>
        </w:rPr>
        <w:t>Alucon</w:t>
      </w:r>
      <w:proofErr w:type="spellEnd"/>
      <w:r w:rsidRPr="0004479F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009B3E47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EB0E103" w14:textId="77777777" w:rsidR="00C33027" w:rsidRPr="0004479F" w:rsidRDefault="00C33027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170D47F" w14:textId="77777777" w:rsidR="00C3521F" w:rsidRPr="0004479F" w:rsidRDefault="00C3521F" w:rsidP="00C3521F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0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7094E812" w14:textId="4B74C2D5" w:rsidR="00C3521F" w:rsidRPr="0004479F" w:rsidRDefault="00C3521F" w:rsidP="00C352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 xml:space="preserve">for the three-month </w:t>
      </w:r>
      <w:r w:rsidR="00F55EBE">
        <w:rPr>
          <w:spacing w:val="-3"/>
          <w:szCs w:val="36"/>
        </w:rPr>
        <w:t xml:space="preserve">and </w:t>
      </w:r>
      <w:r w:rsidR="0091516E">
        <w:rPr>
          <w:spacing w:val="-3"/>
          <w:szCs w:val="36"/>
          <w:lang w:val="en-US"/>
        </w:rPr>
        <w:t>nine</w:t>
      </w:r>
      <w:r w:rsidR="00F55EBE">
        <w:rPr>
          <w:spacing w:val="-3"/>
          <w:szCs w:val="36"/>
        </w:rPr>
        <w:t xml:space="preserve">-month </w:t>
      </w:r>
      <w:r w:rsidRPr="0004479F">
        <w:rPr>
          <w:spacing w:val="-3"/>
          <w:szCs w:val="36"/>
        </w:rPr>
        <w:t>period</w:t>
      </w:r>
      <w:r w:rsidR="00F55EBE">
        <w:rPr>
          <w:spacing w:val="-3"/>
          <w:szCs w:val="36"/>
        </w:rPr>
        <w:t>s</w:t>
      </w:r>
      <w:r w:rsidRPr="0004479F">
        <w:rPr>
          <w:spacing w:val="-3"/>
          <w:szCs w:val="36"/>
        </w:rPr>
        <w:t xml:space="preserve"> ended</w:t>
      </w:r>
    </w:p>
    <w:p w14:paraId="1EFDEC4D" w14:textId="1D2F317D" w:rsidR="00C807A1" w:rsidRPr="00364554" w:rsidRDefault="00C3521F" w:rsidP="00C3521F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val="en-US" w:bidi="th-TH"/>
        </w:rPr>
      </w:pPr>
      <w:r w:rsidRPr="0004479F">
        <w:rPr>
          <w:spacing w:val="-3"/>
          <w:szCs w:val="36"/>
        </w:rPr>
        <w:t>3</w:t>
      </w:r>
      <w:r w:rsidR="00F55EBE">
        <w:rPr>
          <w:rFonts w:cs="Cordia New"/>
          <w:spacing w:val="-3"/>
          <w:szCs w:val="45"/>
          <w:lang w:val="en-US" w:bidi="th-TH"/>
        </w:rPr>
        <w:t xml:space="preserve">0 </w:t>
      </w:r>
      <w:r w:rsidR="0091516E">
        <w:rPr>
          <w:rFonts w:cs="Cordia New"/>
          <w:spacing w:val="-3"/>
          <w:szCs w:val="45"/>
          <w:lang w:val="en-US" w:bidi="th-TH"/>
        </w:rPr>
        <w:t>September</w:t>
      </w:r>
      <w:r w:rsidR="00F55EBE">
        <w:rPr>
          <w:rFonts w:cs="Cordia New"/>
          <w:spacing w:val="-3"/>
          <w:szCs w:val="45"/>
          <w:lang w:val="en-US" w:bidi="th-TH"/>
        </w:rPr>
        <w:t xml:space="preserve"> </w:t>
      </w:r>
      <w:r w:rsidR="00994FC7">
        <w:rPr>
          <w:rFonts w:cs="Cordia New"/>
          <w:spacing w:val="-3"/>
          <w:szCs w:val="45"/>
          <w:lang w:val="en-US" w:bidi="th-TH"/>
        </w:rPr>
        <w:t>2022</w:t>
      </w:r>
    </w:p>
    <w:p w14:paraId="0E5F10C1" w14:textId="77777777" w:rsidR="00C807A1" w:rsidRPr="00ED2471" w:rsidRDefault="00C807A1" w:rsidP="00C807A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70127A3A" w14:textId="77777777" w:rsidR="00C807A1" w:rsidRPr="00ED2471" w:rsidRDefault="00C807A1" w:rsidP="00C807A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 w:rsidR="00B749CE"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 w:rsidR="00B749CE"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0FE7F32B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sz w:val="26"/>
          <w:szCs w:val="26"/>
        </w:rPr>
      </w:pPr>
    </w:p>
    <w:p w14:paraId="506861E8" w14:textId="77777777" w:rsidR="007C0B74" w:rsidRPr="0004479F" w:rsidRDefault="007C0B74" w:rsidP="00046D0F">
      <w:pPr>
        <w:pStyle w:val="BlockText"/>
        <w:spacing w:before="0" w:line="240" w:lineRule="atLeast"/>
        <w:ind w:left="0" w:firstLine="0"/>
        <w:rPr>
          <w:rFonts w:ascii="Times New Roman" w:cs="Times New Roman"/>
          <w:sz w:val="32"/>
          <w:szCs w:val="32"/>
          <w:lang w:val="en-US"/>
        </w:rPr>
      </w:pPr>
    </w:p>
    <w:p w14:paraId="4F80DE57" w14:textId="77777777"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14:paraId="1DDEA060" w14:textId="77777777"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14:paraId="00BB4484" w14:textId="77777777" w:rsidR="00536606" w:rsidRDefault="00536606" w:rsidP="00046D0F">
      <w:pPr>
        <w:spacing w:line="240" w:lineRule="atLeast"/>
        <w:jc w:val="both"/>
        <w:rPr>
          <w:rFonts w:cs="Times New Roman"/>
          <w:lang w:val="en-US"/>
        </w:rPr>
        <w:sectPr w:rsidR="00536606" w:rsidSect="00536606">
          <w:headerReference w:type="even" r:id="rId8"/>
          <w:headerReference w:type="default" r:id="rId9"/>
          <w:footerReference w:type="even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2B4033ED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5914D8E0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0FD0DD30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5AC22119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647CB1CB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1EBDA04D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6BBB5E7F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0E2514A4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3F959DA3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69CD49AF" w14:textId="77777777" w:rsidR="00BB4CC9" w:rsidRPr="00041647" w:rsidRDefault="00BB4CC9" w:rsidP="00046D0F">
      <w:pPr>
        <w:spacing w:line="240" w:lineRule="atLeast"/>
        <w:ind w:right="-18"/>
        <w:jc w:val="both"/>
        <w:rPr>
          <w:rFonts w:cstheme="minorBidi"/>
          <w:b/>
          <w:bCs/>
          <w:sz w:val="28"/>
          <w:szCs w:val="28"/>
          <w:cs/>
          <w:lang w:val="en-US"/>
        </w:rPr>
      </w:pPr>
    </w:p>
    <w:p w14:paraId="0390A5C1" w14:textId="77777777" w:rsidR="008F2821" w:rsidRPr="004D4940" w:rsidRDefault="00826331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t>Independent Auditor’s Report on Review of Interim Financial</w:t>
      </w:r>
      <w:r w:rsidR="002323DD" w:rsidRPr="004D4940">
        <w:rPr>
          <w:rFonts w:cs="Times New Roman"/>
          <w:b/>
          <w:bCs/>
          <w:sz w:val="28"/>
          <w:szCs w:val="28"/>
          <w:lang w:val="en-US"/>
        </w:rPr>
        <w:t xml:space="preserve"> </w:t>
      </w:r>
      <w:r w:rsidRPr="004D4940">
        <w:rPr>
          <w:rFonts w:cs="Times New Roman"/>
          <w:b/>
          <w:bCs/>
          <w:sz w:val="28"/>
          <w:szCs w:val="28"/>
          <w:lang w:val="en-US"/>
        </w:rPr>
        <w:t>Information</w:t>
      </w:r>
    </w:p>
    <w:p w14:paraId="5F339528" w14:textId="77777777"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58EE1AA3" w14:textId="77777777"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4180C9C3" w14:textId="77777777" w:rsidR="008F2821" w:rsidRPr="0004479F" w:rsidRDefault="008F2821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</w:t>
      </w:r>
      <w:r w:rsidR="00EA5271" w:rsidRPr="0004479F">
        <w:rPr>
          <w:sz w:val="24"/>
          <w:szCs w:val="24"/>
        </w:rPr>
        <w:t>the Board of Directors</w:t>
      </w:r>
      <w:r w:rsidRPr="0004479F">
        <w:rPr>
          <w:sz w:val="24"/>
          <w:szCs w:val="24"/>
        </w:rPr>
        <w:t xml:space="preserve"> of </w:t>
      </w:r>
      <w:proofErr w:type="spellStart"/>
      <w:r w:rsidR="001E7E3A" w:rsidRPr="0004479F">
        <w:rPr>
          <w:sz w:val="24"/>
          <w:szCs w:val="24"/>
        </w:rPr>
        <w:t>Alucon</w:t>
      </w:r>
      <w:proofErr w:type="spellEnd"/>
      <w:r w:rsidRPr="0004479F">
        <w:rPr>
          <w:sz w:val="24"/>
          <w:szCs w:val="24"/>
        </w:rPr>
        <w:t xml:space="preserve"> </w:t>
      </w:r>
      <w:r w:rsidR="006F3E3A" w:rsidRPr="0004479F">
        <w:rPr>
          <w:sz w:val="24"/>
          <w:szCs w:val="24"/>
        </w:rPr>
        <w:t xml:space="preserve">Public </w:t>
      </w:r>
      <w:r w:rsidRPr="0004479F">
        <w:rPr>
          <w:sz w:val="24"/>
          <w:szCs w:val="24"/>
        </w:rPr>
        <w:t>Company Limited</w:t>
      </w:r>
    </w:p>
    <w:p w14:paraId="04C922EC" w14:textId="77777777"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14:paraId="334D6C7C" w14:textId="77777777"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14:paraId="1EE408DD" w14:textId="73A7ABD5" w:rsidR="00C3521F" w:rsidRPr="00ED2471" w:rsidRDefault="00C3521F" w:rsidP="00C3521F">
      <w:pPr>
        <w:spacing w:line="240" w:lineRule="atLeast"/>
        <w:ind w:right="-14"/>
        <w:jc w:val="thaiDistribute"/>
        <w:rPr>
          <w:rFonts w:cs="Times New Roman"/>
        </w:rPr>
      </w:pPr>
      <w:r w:rsidRPr="0004479F">
        <w:rPr>
          <w:rFonts w:cs="Times New Roman"/>
        </w:rPr>
        <w:t xml:space="preserve">I have reviewed the accompanying statement of financial position of </w:t>
      </w:r>
      <w:proofErr w:type="spellStart"/>
      <w:r w:rsidRPr="0004479F">
        <w:rPr>
          <w:rFonts w:cs="Times New Roman"/>
        </w:rPr>
        <w:t>Alucon</w:t>
      </w:r>
      <w:proofErr w:type="spellEnd"/>
      <w:r w:rsidRPr="0004479F">
        <w:rPr>
          <w:rFonts w:cs="Times New Roman"/>
        </w:rPr>
        <w:t xml:space="preserve"> Public Company Limited as </w:t>
      </w:r>
      <w:proofErr w:type="gramStart"/>
      <w:r w:rsidRPr="0004479F">
        <w:rPr>
          <w:rFonts w:cs="Times New Roman"/>
        </w:rPr>
        <w:t>at</w:t>
      </w:r>
      <w:proofErr w:type="gramEnd"/>
      <w:r w:rsidRPr="0004479F">
        <w:rPr>
          <w:rFonts w:cs="Times New Roman"/>
        </w:rPr>
        <w:t xml:space="preserve"> </w:t>
      </w:r>
      <w:r w:rsidR="00994FC7" w:rsidRPr="00FB09CE">
        <w:rPr>
          <w:rFonts w:cs="Times New Roman"/>
          <w:spacing w:val="2"/>
        </w:rPr>
        <w:t>3</w:t>
      </w:r>
      <w:r w:rsidR="00F55EBE">
        <w:rPr>
          <w:rFonts w:cs="Times New Roman"/>
          <w:spacing w:val="2"/>
        </w:rPr>
        <w:t xml:space="preserve">0 </w:t>
      </w:r>
      <w:r w:rsidR="0091516E">
        <w:rPr>
          <w:rFonts w:cs="Times New Roman"/>
          <w:spacing w:val="2"/>
        </w:rPr>
        <w:t>September</w:t>
      </w:r>
      <w:r w:rsidR="00F55EBE">
        <w:rPr>
          <w:rFonts w:cs="Times New Roman"/>
          <w:spacing w:val="2"/>
        </w:rPr>
        <w:t xml:space="preserve"> </w:t>
      </w:r>
      <w:r w:rsidR="00994FC7" w:rsidRPr="00FB09CE">
        <w:rPr>
          <w:rFonts w:cs="Times New Roman"/>
          <w:spacing w:val="2"/>
        </w:rPr>
        <w:t>2022</w:t>
      </w:r>
      <w:r w:rsidRPr="00FB09CE">
        <w:rPr>
          <w:rFonts w:cs="Times New Roman"/>
          <w:spacing w:val="2"/>
        </w:rPr>
        <w:t>; the statements of comprehensive income</w:t>
      </w:r>
      <w:r w:rsidR="005E14A8">
        <w:rPr>
          <w:rFonts w:cs="Times New Roman"/>
          <w:spacing w:val="2"/>
        </w:rPr>
        <w:t xml:space="preserve"> for the three-month and nine-month periods ended 30 September 2022</w:t>
      </w:r>
      <w:r w:rsidR="00981C1E">
        <w:rPr>
          <w:rFonts w:cs="Times New Roman"/>
          <w:spacing w:val="2"/>
        </w:rPr>
        <w:t>;</w:t>
      </w:r>
      <w:r w:rsidR="005E14A8">
        <w:rPr>
          <w:rFonts w:cs="Times New Roman"/>
          <w:spacing w:val="2"/>
        </w:rPr>
        <w:t xml:space="preserve"> the statement of </w:t>
      </w:r>
      <w:r w:rsidRPr="00FB09CE">
        <w:rPr>
          <w:rFonts w:cs="Times New Roman"/>
          <w:spacing w:val="2"/>
        </w:rPr>
        <w:t>changes in equity and cash flows</w:t>
      </w:r>
      <w:r w:rsidR="00F55EBE">
        <w:rPr>
          <w:rFonts w:cs="Times New Roman"/>
          <w:spacing w:val="2"/>
        </w:rPr>
        <w:t xml:space="preserve"> </w:t>
      </w:r>
      <w:r w:rsidRPr="00FB09CE">
        <w:rPr>
          <w:rFonts w:cs="Times New Roman"/>
          <w:spacing w:val="2"/>
        </w:rPr>
        <w:t xml:space="preserve">for </w:t>
      </w:r>
      <w:r w:rsidR="00994FC7" w:rsidRPr="00FB09CE">
        <w:rPr>
          <w:rFonts w:cs="Times New Roman"/>
          <w:spacing w:val="2"/>
        </w:rPr>
        <w:t xml:space="preserve">the </w:t>
      </w:r>
      <w:r w:rsidR="0091516E">
        <w:rPr>
          <w:rFonts w:cs="Times New Roman"/>
          <w:spacing w:val="2"/>
        </w:rPr>
        <w:t>nine</w:t>
      </w:r>
      <w:r w:rsidR="00994FC7" w:rsidRPr="00FB09CE">
        <w:rPr>
          <w:rFonts w:cs="Times New Roman"/>
          <w:spacing w:val="2"/>
        </w:rPr>
        <w:t>-month period ended 3</w:t>
      </w:r>
      <w:r w:rsidR="00F55EBE">
        <w:rPr>
          <w:rFonts w:cs="Times New Roman"/>
          <w:spacing w:val="2"/>
        </w:rPr>
        <w:t xml:space="preserve">0 </w:t>
      </w:r>
      <w:r w:rsidR="0091516E">
        <w:rPr>
          <w:rFonts w:cs="Times New Roman"/>
          <w:spacing w:val="2"/>
        </w:rPr>
        <w:t xml:space="preserve">September </w:t>
      </w:r>
      <w:r w:rsidR="00994FC7" w:rsidRPr="00FB09CE">
        <w:rPr>
          <w:rFonts w:cs="Times New Roman"/>
          <w:spacing w:val="2"/>
        </w:rPr>
        <w:t>2022</w:t>
      </w:r>
      <w:r w:rsidRPr="00FB09CE">
        <w:rPr>
          <w:rFonts w:cs="Times New Roman"/>
          <w:spacing w:val="2"/>
        </w:rPr>
        <w:t>; and condensed notes (“interim financial information”).</w:t>
      </w:r>
      <w:r w:rsidR="00FB09CE">
        <w:rPr>
          <w:rFonts w:cs="Times New Roman"/>
        </w:rPr>
        <w:t xml:space="preserve"> </w:t>
      </w:r>
      <w:r w:rsidRPr="0004479F">
        <w:rPr>
          <w:rFonts w:cs="Times New Roman"/>
        </w:rPr>
        <w:t>Management is responsible for t</w:t>
      </w:r>
      <w:r w:rsidR="00600CF0">
        <w:rPr>
          <w:rFonts w:cs="Times New Roman"/>
        </w:rPr>
        <w:t>his</w:t>
      </w:r>
      <w:r w:rsidR="00600CF0">
        <w:rPr>
          <w:szCs w:val="28"/>
          <w:lang w:val="en-US"/>
        </w:rPr>
        <w:t xml:space="preserve"> </w:t>
      </w:r>
      <w:r w:rsidRPr="0004479F">
        <w:rPr>
          <w:rFonts w:cs="Times New Roman"/>
        </w:rPr>
        <w:t>interim financial information in accordance with Thai Accounting Standards 34, “Interim Financial Reporting”. My responsibility is to express a conclusion on this interim financial information based on my review.</w:t>
      </w:r>
    </w:p>
    <w:p w14:paraId="2D34BD22" w14:textId="1E1EE3E2" w:rsidR="00C3521F" w:rsidRPr="00C807A1" w:rsidRDefault="00994FC7" w:rsidP="00994FC7">
      <w:pPr>
        <w:tabs>
          <w:tab w:val="left" w:pos="7998"/>
        </w:tabs>
        <w:spacing w:line="240" w:lineRule="atLeast"/>
        <w:ind w:right="-18"/>
        <w:jc w:val="both"/>
        <w:rPr>
          <w:rFonts w:cs="Times New Roman"/>
        </w:rPr>
      </w:pPr>
      <w:r>
        <w:rPr>
          <w:rFonts w:cs="Times New Roman"/>
        </w:rPr>
        <w:tab/>
      </w:r>
    </w:p>
    <w:p w14:paraId="5B4899B1" w14:textId="77777777" w:rsidR="00C3521F" w:rsidRPr="0004479F" w:rsidRDefault="00C3521F" w:rsidP="00C3521F">
      <w:pPr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0B3CFB10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3D784D89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14:paraId="4B434780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6F1AE552" w14:textId="77777777" w:rsidR="00C3521F" w:rsidRPr="0004479F" w:rsidRDefault="00C3521F" w:rsidP="00C3521F">
      <w:pPr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75DC633C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22D7FD18" w14:textId="77777777" w:rsidR="00C3521F" w:rsidRPr="0004479F" w:rsidRDefault="00C3521F" w:rsidP="00C3521F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531544C7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71FC75EF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7D454463" w14:textId="1752C8E0" w:rsidR="00C3521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5DF0E5A8" w14:textId="7DA74547" w:rsidR="00F55EBE" w:rsidRDefault="00F55EBE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1519C08A" w14:textId="77777777" w:rsidR="00F55EBE" w:rsidRPr="0004479F" w:rsidRDefault="00F55EBE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655D7FD3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EFDB737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766A9297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7186B459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57C1A029" w14:textId="77777777" w:rsidR="00C3521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3A2A190A" w14:textId="77777777" w:rsidR="00C3521F" w:rsidRPr="00527ED0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C0F6DCB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</w:rPr>
      </w:pPr>
    </w:p>
    <w:p w14:paraId="76F40ACA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14:paraId="0B4EE5F1" w14:textId="77777777" w:rsidR="00C3521F" w:rsidRPr="00FC73C4" w:rsidRDefault="00C3521F" w:rsidP="00C3521F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2ABE3CB1" w14:textId="10C97D02" w:rsidR="00DE75C6" w:rsidRDefault="00375D66" w:rsidP="00C3521F">
      <w:pPr>
        <w:spacing w:line="240" w:lineRule="atLeast"/>
        <w:ind w:right="-18"/>
        <w:rPr>
          <w:szCs w:val="28"/>
          <w:lang w:val="en-US"/>
        </w:rPr>
      </w:pPr>
      <w:r>
        <w:rPr>
          <w:szCs w:val="28"/>
          <w:lang w:val="en-US"/>
        </w:rPr>
        <w:t>11 November 202</w:t>
      </w:r>
      <w:r w:rsidR="00C25540">
        <w:rPr>
          <w:szCs w:val="28"/>
          <w:lang w:val="en-US"/>
        </w:rPr>
        <w:t>2</w:t>
      </w:r>
    </w:p>
    <w:sectPr w:rsidR="00DE75C6" w:rsidSect="00FB4790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24451" w14:textId="77777777" w:rsidR="00886CA5" w:rsidRDefault="00886CA5">
      <w:r>
        <w:separator/>
      </w:r>
    </w:p>
  </w:endnote>
  <w:endnote w:type="continuationSeparator" w:id="0">
    <w:p w14:paraId="536FF44A" w14:textId="77777777" w:rsidR="00886CA5" w:rsidRDefault="00886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AD38A" w14:textId="77777777" w:rsidR="002149A9" w:rsidRDefault="002149A9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13424F0B" w14:textId="77777777" w:rsidR="002149A9" w:rsidRDefault="002149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DA31" w14:textId="77777777" w:rsidR="002149A9" w:rsidRPr="00A14333" w:rsidRDefault="002149A9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51061" w14:textId="77777777" w:rsidR="00886CA5" w:rsidRDefault="00886CA5">
      <w:r>
        <w:separator/>
      </w:r>
    </w:p>
  </w:footnote>
  <w:footnote w:type="continuationSeparator" w:id="0">
    <w:p w14:paraId="238291FE" w14:textId="77777777" w:rsidR="00886CA5" w:rsidRDefault="00886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CB2F" w14:textId="77777777" w:rsidR="002149A9" w:rsidRDefault="002149A9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DE56CC3" w14:textId="77777777" w:rsidR="002149A9" w:rsidRDefault="00214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923A" w14:textId="77777777" w:rsidR="002149A9" w:rsidRDefault="002149A9">
    <w:pPr>
      <w:pStyle w:val="Header"/>
      <w:framePr w:w="1134" w:h="397" w:hRule="exact" w:hSpace="181" w:wrap="around" w:vAnchor="page" w:hAnchor="page" w:x="1475" w:y="817"/>
      <w:spacing w:before="57" w:line="320" w:lineRule="exact"/>
      <w:jc w:val="center"/>
      <w:rPr>
        <w:i w:val="0"/>
        <w:iCs w:val="0"/>
        <w:sz w:val="20"/>
        <w:szCs w:val="20"/>
        <w:lang w:val="en-US"/>
      </w:rPr>
    </w:pPr>
  </w:p>
  <w:p w14:paraId="4A3569AD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E23EAEF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42F8D1E7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E996727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3E173403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B331FB3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353C9E1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0748AE4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201119C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E0D8422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4792ECDC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A958BF6" w14:textId="77777777" w:rsidR="002149A9" w:rsidRPr="005471B4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0627469F" w14:textId="77777777" w:rsidR="002149A9" w:rsidRDefault="00214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C2C74" w14:textId="77777777" w:rsidR="002149A9" w:rsidRDefault="002149A9">
    <w:pPr>
      <w:pStyle w:val="Header"/>
      <w:spacing w:after="480"/>
      <w:ind w:left="56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DEFE" w14:textId="77777777" w:rsidR="002149A9" w:rsidRDefault="002149A9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0819809B" w14:textId="77777777" w:rsidR="002149A9" w:rsidRPr="00766DC5" w:rsidRDefault="002149A9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8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0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2"/>
  </w:num>
  <w:num w:numId="5">
    <w:abstractNumId w:val="1"/>
  </w:num>
  <w:num w:numId="6">
    <w:abstractNumId w:val="13"/>
  </w:num>
  <w:num w:numId="7">
    <w:abstractNumId w:val="6"/>
  </w:num>
  <w:num w:numId="8">
    <w:abstractNumId w:val="9"/>
  </w:num>
  <w:num w:numId="9">
    <w:abstractNumId w:val="5"/>
  </w:num>
  <w:num w:numId="10">
    <w:abstractNumId w:val="2"/>
  </w:num>
  <w:num w:numId="11">
    <w:abstractNumId w:val="8"/>
  </w:num>
  <w:num w:numId="12">
    <w:abstractNumId w:val="3"/>
  </w:num>
  <w:num w:numId="13">
    <w:abstractNumId w:val="7"/>
  </w:num>
  <w:num w:numId="14">
    <w:abstractNumId w:val="4"/>
  </w:num>
  <w:num w:numId="15">
    <w:abstractNumId w:val="11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FF"/>
    <w:rsid w:val="00004452"/>
    <w:rsid w:val="0000485F"/>
    <w:rsid w:val="00004BC6"/>
    <w:rsid w:val="00005F91"/>
    <w:rsid w:val="000061CE"/>
    <w:rsid w:val="00007337"/>
    <w:rsid w:val="00007482"/>
    <w:rsid w:val="000077F7"/>
    <w:rsid w:val="00007816"/>
    <w:rsid w:val="00010C1B"/>
    <w:rsid w:val="00013750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27A0"/>
    <w:rsid w:val="00032D5E"/>
    <w:rsid w:val="00033260"/>
    <w:rsid w:val="000333EB"/>
    <w:rsid w:val="000334EB"/>
    <w:rsid w:val="000335D1"/>
    <w:rsid w:val="00035BCC"/>
    <w:rsid w:val="00035D50"/>
    <w:rsid w:val="00035DED"/>
    <w:rsid w:val="00036D62"/>
    <w:rsid w:val="00036F87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376"/>
    <w:rsid w:val="00055757"/>
    <w:rsid w:val="0005639A"/>
    <w:rsid w:val="00056B60"/>
    <w:rsid w:val="00057192"/>
    <w:rsid w:val="000606A6"/>
    <w:rsid w:val="00061DE0"/>
    <w:rsid w:val="00063A95"/>
    <w:rsid w:val="00063EF1"/>
    <w:rsid w:val="00064D0F"/>
    <w:rsid w:val="00064E92"/>
    <w:rsid w:val="00065596"/>
    <w:rsid w:val="00065A65"/>
    <w:rsid w:val="00065A74"/>
    <w:rsid w:val="00066683"/>
    <w:rsid w:val="00067519"/>
    <w:rsid w:val="00067AF8"/>
    <w:rsid w:val="00067C89"/>
    <w:rsid w:val="00070798"/>
    <w:rsid w:val="00073AA4"/>
    <w:rsid w:val="00074B6A"/>
    <w:rsid w:val="00074FCD"/>
    <w:rsid w:val="00075E2C"/>
    <w:rsid w:val="0007603A"/>
    <w:rsid w:val="00077122"/>
    <w:rsid w:val="00077BF5"/>
    <w:rsid w:val="00077E40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A1F30"/>
    <w:rsid w:val="000A266A"/>
    <w:rsid w:val="000A3955"/>
    <w:rsid w:val="000A3ACD"/>
    <w:rsid w:val="000A4734"/>
    <w:rsid w:val="000A5FD8"/>
    <w:rsid w:val="000A71DA"/>
    <w:rsid w:val="000B2971"/>
    <w:rsid w:val="000B2F1D"/>
    <w:rsid w:val="000B3473"/>
    <w:rsid w:val="000B3A65"/>
    <w:rsid w:val="000B3EF9"/>
    <w:rsid w:val="000B4662"/>
    <w:rsid w:val="000B4F02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FCA"/>
    <w:rsid w:val="000C70FB"/>
    <w:rsid w:val="000C7CD7"/>
    <w:rsid w:val="000C7FE9"/>
    <w:rsid w:val="000D0698"/>
    <w:rsid w:val="000D1581"/>
    <w:rsid w:val="000D21AC"/>
    <w:rsid w:val="000D21D8"/>
    <w:rsid w:val="000D22B6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B22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4937"/>
    <w:rsid w:val="00105C94"/>
    <w:rsid w:val="0010649F"/>
    <w:rsid w:val="00106A22"/>
    <w:rsid w:val="00107C61"/>
    <w:rsid w:val="001111B6"/>
    <w:rsid w:val="00111379"/>
    <w:rsid w:val="0011146B"/>
    <w:rsid w:val="00112773"/>
    <w:rsid w:val="001140DD"/>
    <w:rsid w:val="0011643E"/>
    <w:rsid w:val="00116F49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E0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A46"/>
    <w:rsid w:val="00133BB5"/>
    <w:rsid w:val="00135C3E"/>
    <w:rsid w:val="00136DE3"/>
    <w:rsid w:val="00136F1D"/>
    <w:rsid w:val="00140157"/>
    <w:rsid w:val="00140581"/>
    <w:rsid w:val="001405B7"/>
    <w:rsid w:val="00140C4E"/>
    <w:rsid w:val="001416CE"/>
    <w:rsid w:val="00141E70"/>
    <w:rsid w:val="00142620"/>
    <w:rsid w:val="001432E5"/>
    <w:rsid w:val="00144988"/>
    <w:rsid w:val="001449BA"/>
    <w:rsid w:val="0014583E"/>
    <w:rsid w:val="0014667A"/>
    <w:rsid w:val="001469A3"/>
    <w:rsid w:val="0014797D"/>
    <w:rsid w:val="001479F7"/>
    <w:rsid w:val="001507C1"/>
    <w:rsid w:val="00150DF1"/>
    <w:rsid w:val="00150E03"/>
    <w:rsid w:val="001515E1"/>
    <w:rsid w:val="00151A9C"/>
    <w:rsid w:val="00154D39"/>
    <w:rsid w:val="00155BA3"/>
    <w:rsid w:val="00155ECB"/>
    <w:rsid w:val="00155F7E"/>
    <w:rsid w:val="001563BA"/>
    <w:rsid w:val="00157217"/>
    <w:rsid w:val="0016028B"/>
    <w:rsid w:val="00161BF3"/>
    <w:rsid w:val="0016201F"/>
    <w:rsid w:val="00162BFC"/>
    <w:rsid w:val="00162D62"/>
    <w:rsid w:val="00163306"/>
    <w:rsid w:val="00165B0B"/>
    <w:rsid w:val="00165BEB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3358"/>
    <w:rsid w:val="001841FF"/>
    <w:rsid w:val="0018462C"/>
    <w:rsid w:val="00185524"/>
    <w:rsid w:val="00186E2F"/>
    <w:rsid w:val="00187A6E"/>
    <w:rsid w:val="00187C39"/>
    <w:rsid w:val="00190D68"/>
    <w:rsid w:val="00190E9F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881"/>
    <w:rsid w:val="001C05A5"/>
    <w:rsid w:val="001C0DD7"/>
    <w:rsid w:val="001C0E16"/>
    <w:rsid w:val="001C12EA"/>
    <w:rsid w:val="001C35EE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264F"/>
    <w:rsid w:val="001D38AE"/>
    <w:rsid w:val="001D5238"/>
    <w:rsid w:val="001D679F"/>
    <w:rsid w:val="001E02AC"/>
    <w:rsid w:val="001E0C85"/>
    <w:rsid w:val="001E0DDD"/>
    <w:rsid w:val="001E1554"/>
    <w:rsid w:val="001E1869"/>
    <w:rsid w:val="001E1C28"/>
    <w:rsid w:val="001E2EB6"/>
    <w:rsid w:val="001E38B4"/>
    <w:rsid w:val="001E3CD0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7075"/>
    <w:rsid w:val="00217912"/>
    <w:rsid w:val="00217B9C"/>
    <w:rsid w:val="00220603"/>
    <w:rsid w:val="00220B3A"/>
    <w:rsid w:val="00221D02"/>
    <w:rsid w:val="002221E4"/>
    <w:rsid w:val="002228D4"/>
    <w:rsid w:val="00222CAB"/>
    <w:rsid w:val="00223168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6D7"/>
    <w:rsid w:val="00233A1A"/>
    <w:rsid w:val="00235AB8"/>
    <w:rsid w:val="002366FB"/>
    <w:rsid w:val="00236F51"/>
    <w:rsid w:val="0024045E"/>
    <w:rsid w:val="0024127C"/>
    <w:rsid w:val="00241698"/>
    <w:rsid w:val="00241E1E"/>
    <w:rsid w:val="00242ED8"/>
    <w:rsid w:val="002434CA"/>
    <w:rsid w:val="00243B60"/>
    <w:rsid w:val="00245A7E"/>
    <w:rsid w:val="00246FC5"/>
    <w:rsid w:val="00247E41"/>
    <w:rsid w:val="00251628"/>
    <w:rsid w:val="00251D25"/>
    <w:rsid w:val="00251E73"/>
    <w:rsid w:val="002532C5"/>
    <w:rsid w:val="00253F46"/>
    <w:rsid w:val="002543C7"/>
    <w:rsid w:val="002548AF"/>
    <w:rsid w:val="00254CD2"/>
    <w:rsid w:val="0025511A"/>
    <w:rsid w:val="002565D9"/>
    <w:rsid w:val="002572FF"/>
    <w:rsid w:val="00257DE0"/>
    <w:rsid w:val="002603D0"/>
    <w:rsid w:val="00262048"/>
    <w:rsid w:val="002621DA"/>
    <w:rsid w:val="00262E02"/>
    <w:rsid w:val="00263271"/>
    <w:rsid w:val="002643E1"/>
    <w:rsid w:val="00266960"/>
    <w:rsid w:val="00267196"/>
    <w:rsid w:val="002675F2"/>
    <w:rsid w:val="00267675"/>
    <w:rsid w:val="002724F7"/>
    <w:rsid w:val="00273068"/>
    <w:rsid w:val="00273B93"/>
    <w:rsid w:val="002749CA"/>
    <w:rsid w:val="00275171"/>
    <w:rsid w:val="002756B3"/>
    <w:rsid w:val="00275A6B"/>
    <w:rsid w:val="002809A3"/>
    <w:rsid w:val="00282333"/>
    <w:rsid w:val="00282698"/>
    <w:rsid w:val="0028302A"/>
    <w:rsid w:val="002832ED"/>
    <w:rsid w:val="00283E8A"/>
    <w:rsid w:val="0028491F"/>
    <w:rsid w:val="00284C73"/>
    <w:rsid w:val="002857CA"/>
    <w:rsid w:val="00285F44"/>
    <w:rsid w:val="00285FDA"/>
    <w:rsid w:val="00287E2A"/>
    <w:rsid w:val="002900F9"/>
    <w:rsid w:val="0029028C"/>
    <w:rsid w:val="00294298"/>
    <w:rsid w:val="002948D8"/>
    <w:rsid w:val="002951E8"/>
    <w:rsid w:val="00295F93"/>
    <w:rsid w:val="002961A9"/>
    <w:rsid w:val="00297E9F"/>
    <w:rsid w:val="002A037C"/>
    <w:rsid w:val="002A1A4F"/>
    <w:rsid w:val="002A2091"/>
    <w:rsid w:val="002A3263"/>
    <w:rsid w:val="002A397C"/>
    <w:rsid w:val="002A61A5"/>
    <w:rsid w:val="002A6754"/>
    <w:rsid w:val="002A68E7"/>
    <w:rsid w:val="002A69ED"/>
    <w:rsid w:val="002B3440"/>
    <w:rsid w:val="002B39DB"/>
    <w:rsid w:val="002B56AE"/>
    <w:rsid w:val="002B696B"/>
    <w:rsid w:val="002C03C2"/>
    <w:rsid w:val="002C18E3"/>
    <w:rsid w:val="002C270C"/>
    <w:rsid w:val="002C3643"/>
    <w:rsid w:val="002C49E3"/>
    <w:rsid w:val="002C4C19"/>
    <w:rsid w:val="002C4C1D"/>
    <w:rsid w:val="002C5B7A"/>
    <w:rsid w:val="002C646A"/>
    <w:rsid w:val="002C6836"/>
    <w:rsid w:val="002C7A3A"/>
    <w:rsid w:val="002D084A"/>
    <w:rsid w:val="002D2618"/>
    <w:rsid w:val="002D3E97"/>
    <w:rsid w:val="002D4C08"/>
    <w:rsid w:val="002D6B94"/>
    <w:rsid w:val="002D7024"/>
    <w:rsid w:val="002D79CB"/>
    <w:rsid w:val="002E0ECE"/>
    <w:rsid w:val="002E1B2D"/>
    <w:rsid w:val="002E2639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947"/>
    <w:rsid w:val="002F7C1C"/>
    <w:rsid w:val="00300195"/>
    <w:rsid w:val="0030047E"/>
    <w:rsid w:val="00301419"/>
    <w:rsid w:val="00301B1A"/>
    <w:rsid w:val="00302E2D"/>
    <w:rsid w:val="00303FCD"/>
    <w:rsid w:val="00304423"/>
    <w:rsid w:val="00306A53"/>
    <w:rsid w:val="003076AE"/>
    <w:rsid w:val="00310A0D"/>
    <w:rsid w:val="00311D4F"/>
    <w:rsid w:val="003120E3"/>
    <w:rsid w:val="003138EC"/>
    <w:rsid w:val="00313BE6"/>
    <w:rsid w:val="00314D59"/>
    <w:rsid w:val="00315FDC"/>
    <w:rsid w:val="0031600A"/>
    <w:rsid w:val="003203CD"/>
    <w:rsid w:val="003205C1"/>
    <w:rsid w:val="0032082B"/>
    <w:rsid w:val="003208A5"/>
    <w:rsid w:val="00321EB5"/>
    <w:rsid w:val="00324403"/>
    <w:rsid w:val="00324C7F"/>
    <w:rsid w:val="003254C4"/>
    <w:rsid w:val="00327093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D7D"/>
    <w:rsid w:val="003401DD"/>
    <w:rsid w:val="003411DB"/>
    <w:rsid w:val="00341F2C"/>
    <w:rsid w:val="003421C5"/>
    <w:rsid w:val="00343A31"/>
    <w:rsid w:val="00344749"/>
    <w:rsid w:val="00344820"/>
    <w:rsid w:val="00345F5B"/>
    <w:rsid w:val="00347A33"/>
    <w:rsid w:val="00347BFC"/>
    <w:rsid w:val="00347EF3"/>
    <w:rsid w:val="00350EC2"/>
    <w:rsid w:val="00351FF3"/>
    <w:rsid w:val="00353464"/>
    <w:rsid w:val="00354C82"/>
    <w:rsid w:val="00355FD5"/>
    <w:rsid w:val="003560EA"/>
    <w:rsid w:val="003574A9"/>
    <w:rsid w:val="00357AC4"/>
    <w:rsid w:val="00361A87"/>
    <w:rsid w:val="00362B7F"/>
    <w:rsid w:val="00362CE8"/>
    <w:rsid w:val="0036357D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E9F"/>
    <w:rsid w:val="003729E5"/>
    <w:rsid w:val="00372A0D"/>
    <w:rsid w:val="00375856"/>
    <w:rsid w:val="00375D66"/>
    <w:rsid w:val="0037629A"/>
    <w:rsid w:val="00376405"/>
    <w:rsid w:val="00377149"/>
    <w:rsid w:val="0037763A"/>
    <w:rsid w:val="00380B7F"/>
    <w:rsid w:val="00384A4A"/>
    <w:rsid w:val="00385770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5A4E"/>
    <w:rsid w:val="00395C15"/>
    <w:rsid w:val="003963E4"/>
    <w:rsid w:val="00397073"/>
    <w:rsid w:val="00397107"/>
    <w:rsid w:val="00397C65"/>
    <w:rsid w:val="003A0360"/>
    <w:rsid w:val="003A05A5"/>
    <w:rsid w:val="003A1BFB"/>
    <w:rsid w:val="003A28BD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46E8"/>
    <w:rsid w:val="003C4CC4"/>
    <w:rsid w:val="003C6CB9"/>
    <w:rsid w:val="003C70C5"/>
    <w:rsid w:val="003C70CD"/>
    <w:rsid w:val="003D3338"/>
    <w:rsid w:val="003D35E8"/>
    <w:rsid w:val="003D5E81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4F4C"/>
    <w:rsid w:val="003E5160"/>
    <w:rsid w:val="003E598E"/>
    <w:rsid w:val="003E62EC"/>
    <w:rsid w:val="003E63AF"/>
    <w:rsid w:val="003E6B72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6AC"/>
    <w:rsid w:val="004063C6"/>
    <w:rsid w:val="004063D1"/>
    <w:rsid w:val="00406CD6"/>
    <w:rsid w:val="0041015E"/>
    <w:rsid w:val="00410483"/>
    <w:rsid w:val="00410CEC"/>
    <w:rsid w:val="00411163"/>
    <w:rsid w:val="004119C6"/>
    <w:rsid w:val="004130C3"/>
    <w:rsid w:val="00413D88"/>
    <w:rsid w:val="004148E1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4CC5"/>
    <w:rsid w:val="00424F1F"/>
    <w:rsid w:val="00426759"/>
    <w:rsid w:val="004267C7"/>
    <w:rsid w:val="00426FFC"/>
    <w:rsid w:val="00427260"/>
    <w:rsid w:val="00427862"/>
    <w:rsid w:val="00427C64"/>
    <w:rsid w:val="0043082A"/>
    <w:rsid w:val="00431475"/>
    <w:rsid w:val="00431897"/>
    <w:rsid w:val="00433685"/>
    <w:rsid w:val="00433C5F"/>
    <w:rsid w:val="00435CB5"/>
    <w:rsid w:val="00435E8D"/>
    <w:rsid w:val="00435FC0"/>
    <w:rsid w:val="00436235"/>
    <w:rsid w:val="004373CE"/>
    <w:rsid w:val="004412EA"/>
    <w:rsid w:val="00441C3A"/>
    <w:rsid w:val="00441F2D"/>
    <w:rsid w:val="00442E0C"/>
    <w:rsid w:val="00444613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3A51"/>
    <w:rsid w:val="00455A94"/>
    <w:rsid w:val="00456578"/>
    <w:rsid w:val="004569CE"/>
    <w:rsid w:val="00456B37"/>
    <w:rsid w:val="00456BF8"/>
    <w:rsid w:val="004570BE"/>
    <w:rsid w:val="004613D5"/>
    <w:rsid w:val="00461CA2"/>
    <w:rsid w:val="00461CAE"/>
    <w:rsid w:val="00462006"/>
    <w:rsid w:val="00463A5A"/>
    <w:rsid w:val="00463E77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22B6"/>
    <w:rsid w:val="004729F0"/>
    <w:rsid w:val="00472AC0"/>
    <w:rsid w:val="00473D14"/>
    <w:rsid w:val="004745B2"/>
    <w:rsid w:val="004757E6"/>
    <w:rsid w:val="00477F66"/>
    <w:rsid w:val="0048033B"/>
    <w:rsid w:val="00480ED4"/>
    <w:rsid w:val="00481BC1"/>
    <w:rsid w:val="004824B9"/>
    <w:rsid w:val="00483587"/>
    <w:rsid w:val="0048425C"/>
    <w:rsid w:val="00484DE5"/>
    <w:rsid w:val="00484E14"/>
    <w:rsid w:val="0048546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A21F8"/>
    <w:rsid w:val="004A2C98"/>
    <w:rsid w:val="004A2ED7"/>
    <w:rsid w:val="004A3D1B"/>
    <w:rsid w:val="004A3E68"/>
    <w:rsid w:val="004A5515"/>
    <w:rsid w:val="004A6BC1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115E"/>
    <w:rsid w:val="004C311D"/>
    <w:rsid w:val="004C3228"/>
    <w:rsid w:val="004C52FF"/>
    <w:rsid w:val="004C63E2"/>
    <w:rsid w:val="004D0E53"/>
    <w:rsid w:val="004D1E15"/>
    <w:rsid w:val="004D2C59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F92"/>
    <w:rsid w:val="004F121E"/>
    <w:rsid w:val="004F1499"/>
    <w:rsid w:val="004F2452"/>
    <w:rsid w:val="004F4E49"/>
    <w:rsid w:val="004F4E80"/>
    <w:rsid w:val="004F6238"/>
    <w:rsid w:val="004F647D"/>
    <w:rsid w:val="004F760B"/>
    <w:rsid w:val="00500216"/>
    <w:rsid w:val="00500634"/>
    <w:rsid w:val="0050288D"/>
    <w:rsid w:val="00503633"/>
    <w:rsid w:val="00503750"/>
    <w:rsid w:val="005065EB"/>
    <w:rsid w:val="00506F94"/>
    <w:rsid w:val="00507827"/>
    <w:rsid w:val="00510034"/>
    <w:rsid w:val="00510B03"/>
    <w:rsid w:val="00510C0A"/>
    <w:rsid w:val="0051135C"/>
    <w:rsid w:val="0051266B"/>
    <w:rsid w:val="005129A3"/>
    <w:rsid w:val="00512B80"/>
    <w:rsid w:val="00513222"/>
    <w:rsid w:val="00515468"/>
    <w:rsid w:val="00515D7F"/>
    <w:rsid w:val="00516377"/>
    <w:rsid w:val="00516C93"/>
    <w:rsid w:val="005205FB"/>
    <w:rsid w:val="00520C1A"/>
    <w:rsid w:val="00520DBA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3D31"/>
    <w:rsid w:val="00543D88"/>
    <w:rsid w:val="00544565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66CF1"/>
    <w:rsid w:val="00570005"/>
    <w:rsid w:val="00570642"/>
    <w:rsid w:val="00570A32"/>
    <w:rsid w:val="00570F28"/>
    <w:rsid w:val="00571606"/>
    <w:rsid w:val="00571774"/>
    <w:rsid w:val="005717AB"/>
    <w:rsid w:val="005722A5"/>
    <w:rsid w:val="0057315D"/>
    <w:rsid w:val="00573BBC"/>
    <w:rsid w:val="00573C53"/>
    <w:rsid w:val="0057443B"/>
    <w:rsid w:val="00575C55"/>
    <w:rsid w:val="00576D4F"/>
    <w:rsid w:val="00576E88"/>
    <w:rsid w:val="005771DB"/>
    <w:rsid w:val="00577F28"/>
    <w:rsid w:val="0058085E"/>
    <w:rsid w:val="005868DB"/>
    <w:rsid w:val="0058790B"/>
    <w:rsid w:val="0058799A"/>
    <w:rsid w:val="0059060E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5389"/>
    <w:rsid w:val="005953F2"/>
    <w:rsid w:val="00595B16"/>
    <w:rsid w:val="005979C1"/>
    <w:rsid w:val="00597FF5"/>
    <w:rsid w:val="005A219C"/>
    <w:rsid w:val="005A248E"/>
    <w:rsid w:val="005A29D7"/>
    <w:rsid w:val="005A3B7A"/>
    <w:rsid w:val="005A5350"/>
    <w:rsid w:val="005A6B43"/>
    <w:rsid w:val="005A6FB3"/>
    <w:rsid w:val="005A7358"/>
    <w:rsid w:val="005A76F7"/>
    <w:rsid w:val="005A7F64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6ED1"/>
    <w:rsid w:val="005B76F1"/>
    <w:rsid w:val="005B7A73"/>
    <w:rsid w:val="005B7B68"/>
    <w:rsid w:val="005B7D32"/>
    <w:rsid w:val="005C0559"/>
    <w:rsid w:val="005C1221"/>
    <w:rsid w:val="005C1B9C"/>
    <w:rsid w:val="005C1C61"/>
    <w:rsid w:val="005C2DD3"/>
    <w:rsid w:val="005C6E4E"/>
    <w:rsid w:val="005C763A"/>
    <w:rsid w:val="005C771F"/>
    <w:rsid w:val="005D110B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14A8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5EA6"/>
    <w:rsid w:val="005F698A"/>
    <w:rsid w:val="00600988"/>
    <w:rsid w:val="00600BFD"/>
    <w:rsid w:val="00600CF0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9C"/>
    <w:rsid w:val="006125E7"/>
    <w:rsid w:val="00612AB0"/>
    <w:rsid w:val="00614097"/>
    <w:rsid w:val="00620410"/>
    <w:rsid w:val="00620D3E"/>
    <w:rsid w:val="006211E5"/>
    <w:rsid w:val="006227AF"/>
    <w:rsid w:val="00622F16"/>
    <w:rsid w:val="00624123"/>
    <w:rsid w:val="006247F0"/>
    <w:rsid w:val="006247F4"/>
    <w:rsid w:val="00624FC8"/>
    <w:rsid w:val="00625332"/>
    <w:rsid w:val="00630CEA"/>
    <w:rsid w:val="0063188D"/>
    <w:rsid w:val="00631FF7"/>
    <w:rsid w:val="00632D51"/>
    <w:rsid w:val="006370FE"/>
    <w:rsid w:val="00641A05"/>
    <w:rsid w:val="00642AF7"/>
    <w:rsid w:val="00643E64"/>
    <w:rsid w:val="00644557"/>
    <w:rsid w:val="00644581"/>
    <w:rsid w:val="00644A96"/>
    <w:rsid w:val="00645B1B"/>
    <w:rsid w:val="00645D53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AA5"/>
    <w:rsid w:val="00683E41"/>
    <w:rsid w:val="00683FBD"/>
    <w:rsid w:val="006849E7"/>
    <w:rsid w:val="00685121"/>
    <w:rsid w:val="0068528A"/>
    <w:rsid w:val="00685A10"/>
    <w:rsid w:val="00686658"/>
    <w:rsid w:val="00690EE2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2B2E"/>
    <w:rsid w:val="006A455B"/>
    <w:rsid w:val="006A4642"/>
    <w:rsid w:val="006A510A"/>
    <w:rsid w:val="006A5310"/>
    <w:rsid w:val="006A53EA"/>
    <w:rsid w:val="006A6A63"/>
    <w:rsid w:val="006B02E7"/>
    <w:rsid w:val="006B131D"/>
    <w:rsid w:val="006B27B8"/>
    <w:rsid w:val="006B30CA"/>
    <w:rsid w:val="006B4D76"/>
    <w:rsid w:val="006B60C7"/>
    <w:rsid w:val="006B6127"/>
    <w:rsid w:val="006B643B"/>
    <w:rsid w:val="006B6B6F"/>
    <w:rsid w:val="006B71DE"/>
    <w:rsid w:val="006B7352"/>
    <w:rsid w:val="006C0BA9"/>
    <w:rsid w:val="006C1569"/>
    <w:rsid w:val="006C21C6"/>
    <w:rsid w:val="006C29A5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52F9"/>
    <w:rsid w:val="006D6080"/>
    <w:rsid w:val="006D61E7"/>
    <w:rsid w:val="006D63B5"/>
    <w:rsid w:val="006D77C0"/>
    <w:rsid w:val="006D7833"/>
    <w:rsid w:val="006D7CA7"/>
    <w:rsid w:val="006D7E6B"/>
    <w:rsid w:val="006E24C6"/>
    <w:rsid w:val="006E2C13"/>
    <w:rsid w:val="006E6B0F"/>
    <w:rsid w:val="006F0AE2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5D8"/>
    <w:rsid w:val="0070164A"/>
    <w:rsid w:val="00702926"/>
    <w:rsid w:val="00702A5A"/>
    <w:rsid w:val="00702E5F"/>
    <w:rsid w:val="007046ED"/>
    <w:rsid w:val="00704A99"/>
    <w:rsid w:val="007052F6"/>
    <w:rsid w:val="00705E9C"/>
    <w:rsid w:val="00706FF2"/>
    <w:rsid w:val="00710C37"/>
    <w:rsid w:val="00710DE4"/>
    <w:rsid w:val="00711AA1"/>
    <w:rsid w:val="00712A2B"/>
    <w:rsid w:val="00713212"/>
    <w:rsid w:val="0071338D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635F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4D3"/>
    <w:rsid w:val="007A3546"/>
    <w:rsid w:val="007A4668"/>
    <w:rsid w:val="007A4AE0"/>
    <w:rsid w:val="007A4EB7"/>
    <w:rsid w:val="007A4EBC"/>
    <w:rsid w:val="007A6191"/>
    <w:rsid w:val="007B09B9"/>
    <w:rsid w:val="007B0C53"/>
    <w:rsid w:val="007B146B"/>
    <w:rsid w:val="007B1D0E"/>
    <w:rsid w:val="007B2EC0"/>
    <w:rsid w:val="007B3364"/>
    <w:rsid w:val="007B3A07"/>
    <w:rsid w:val="007B432B"/>
    <w:rsid w:val="007B5078"/>
    <w:rsid w:val="007B5614"/>
    <w:rsid w:val="007B68F6"/>
    <w:rsid w:val="007B7576"/>
    <w:rsid w:val="007B77C0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4E8"/>
    <w:rsid w:val="007C4696"/>
    <w:rsid w:val="007C6895"/>
    <w:rsid w:val="007D1C76"/>
    <w:rsid w:val="007D2515"/>
    <w:rsid w:val="007D29E7"/>
    <w:rsid w:val="007D2F49"/>
    <w:rsid w:val="007D3B48"/>
    <w:rsid w:val="007D3E20"/>
    <w:rsid w:val="007D41DA"/>
    <w:rsid w:val="007D52BC"/>
    <w:rsid w:val="007D596F"/>
    <w:rsid w:val="007D66CF"/>
    <w:rsid w:val="007D67BA"/>
    <w:rsid w:val="007D69F8"/>
    <w:rsid w:val="007D6D54"/>
    <w:rsid w:val="007D702D"/>
    <w:rsid w:val="007D7104"/>
    <w:rsid w:val="007D7ABB"/>
    <w:rsid w:val="007E03F1"/>
    <w:rsid w:val="007E0FD1"/>
    <w:rsid w:val="007E1B7E"/>
    <w:rsid w:val="007E4766"/>
    <w:rsid w:val="007E5BEC"/>
    <w:rsid w:val="007E73B9"/>
    <w:rsid w:val="007F048E"/>
    <w:rsid w:val="007F1C85"/>
    <w:rsid w:val="007F1CE1"/>
    <w:rsid w:val="007F37CB"/>
    <w:rsid w:val="007F3830"/>
    <w:rsid w:val="007F459B"/>
    <w:rsid w:val="007F5FC1"/>
    <w:rsid w:val="007F66C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C2C"/>
    <w:rsid w:val="0080301E"/>
    <w:rsid w:val="0080410E"/>
    <w:rsid w:val="0080457A"/>
    <w:rsid w:val="00804ACC"/>
    <w:rsid w:val="00806878"/>
    <w:rsid w:val="0081007E"/>
    <w:rsid w:val="0081035F"/>
    <w:rsid w:val="00811CAD"/>
    <w:rsid w:val="00812452"/>
    <w:rsid w:val="008129D3"/>
    <w:rsid w:val="008133AA"/>
    <w:rsid w:val="00815607"/>
    <w:rsid w:val="0081630C"/>
    <w:rsid w:val="00816340"/>
    <w:rsid w:val="00817126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30244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AC5"/>
    <w:rsid w:val="00841DB3"/>
    <w:rsid w:val="00845CF3"/>
    <w:rsid w:val="00847B9C"/>
    <w:rsid w:val="00847BC5"/>
    <w:rsid w:val="00850481"/>
    <w:rsid w:val="008506F5"/>
    <w:rsid w:val="00850CA2"/>
    <w:rsid w:val="008516C9"/>
    <w:rsid w:val="00852522"/>
    <w:rsid w:val="00853810"/>
    <w:rsid w:val="00854220"/>
    <w:rsid w:val="008558CC"/>
    <w:rsid w:val="0085594C"/>
    <w:rsid w:val="0085602B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43C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CA5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B6E"/>
    <w:rsid w:val="008970BD"/>
    <w:rsid w:val="008A069C"/>
    <w:rsid w:val="008A0B93"/>
    <w:rsid w:val="008A0BD3"/>
    <w:rsid w:val="008A0F55"/>
    <w:rsid w:val="008A1605"/>
    <w:rsid w:val="008A1F5D"/>
    <w:rsid w:val="008A21F6"/>
    <w:rsid w:val="008A2A5A"/>
    <w:rsid w:val="008A2F1E"/>
    <w:rsid w:val="008A356F"/>
    <w:rsid w:val="008A4D44"/>
    <w:rsid w:val="008A56B4"/>
    <w:rsid w:val="008A5883"/>
    <w:rsid w:val="008A5B80"/>
    <w:rsid w:val="008A64B0"/>
    <w:rsid w:val="008A652C"/>
    <w:rsid w:val="008A7375"/>
    <w:rsid w:val="008A794F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E8A"/>
    <w:rsid w:val="008D1F49"/>
    <w:rsid w:val="008D2EB4"/>
    <w:rsid w:val="008D35C2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52CE"/>
    <w:rsid w:val="008E6134"/>
    <w:rsid w:val="008E688A"/>
    <w:rsid w:val="008E6936"/>
    <w:rsid w:val="008F0CE9"/>
    <w:rsid w:val="008F118B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C77"/>
    <w:rsid w:val="008F7D96"/>
    <w:rsid w:val="00900DE1"/>
    <w:rsid w:val="00900DEF"/>
    <w:rsid w:val="00901F50"/>
    <w:rsid w:val="00902F76"/>
    <w:rsid w:val="00903332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16E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728F"/>
    <w:rsid w:val="009309BC"/>
    <w:rsid w:val="00932954"/>
    <w:rsid w:val="00935479"/>
    <w:rsid w:val="00936041"/>
    <w:rsid w:val="009373CB"/>
    <w:rsid w:val="00940038"/>
    <w:rsid w:val="00940389"/>
    <w:rsid w:val="009414B4"/>
    <w:rsid w:val="00941E78"/>
    <w:rsid w:val="009421CF"/>
    <w:rsid w:val="009425DF"/>
    <w:rsid w:val="0094422F"/>
    <w:rsid w:val="009448D5"/>
    <w:rsid w:val="00945289"/>
    <w:rsid w:val="00945367"/>
    <w:rsid w:val="00946E82"/>
    <w:rsid w:val="0094768F"/>
    <w:rsid w:val="0094775B"/>
    <w:rsid w:val="009503B1"/>
    <w:rsid w:val="00950C9D"/>
    <w:rsid w:val="00952762"/>
    <w:rsid w:val="00953663"/>
    <w:rsid w:val="009556E1"/>
    <w:rsid w:val="009614DE"/>
    <w:rsid w:val="00961E5F"/>
    <w:rsid w:val="00962FDB"/>
    <w:rsid w:val="009631A5"/>
    <w:rsid w:val="00963605"/>
    <w:rsid w:val="00963A91"/>
    <w:rsid w:val="00963BC8"/>
    <w:rsid w:val="00964955"/>
    <w:rsid w:val="0096512A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C1E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C3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498"/>
    <w:rsid w:val="009A4046"/>
    <w:rsid w:val="009A4CB3"/>
    <w:rsid w:val="009A4CE2"/>
    <w:rsid w:val="009A4FD0"/>
    <w:rsid w:val="009A5108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D3"/>
    <w:rsid w:val="009E0B41"/>
    <w:rsid w:val="009E1403"/>
    <w:rsid w:val="009E1A5B"/>
    <w:rsid w:val="009E2AB4"/>
    <w:rsid w:val="009E538D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62B5"/>
    <w:rsid w:val="00A065FC"/>
    <w:rsid w:val="00A0798F"/>
    <w:rsid w:val="00A07EAD"/>
    <w:rsid w:val="00A07F38"/>
    <w:rsid w:val="00A11EAE"/>
    <w:rsid w:val="00A11EB3"/>
    <w:rsid w:val="00A1206F"/>
    <w:rsid w:val="00A14333"/>
    <w:rsid w:val="00A156CC"/>
    <w:rsid w:val="00A15A1D"/>
    <w:rsid w:val="00A1617B"/>
    <w:rsid w:val="00A16BE4"/>
    <w:rsid w:val="00A16CA0"/>
    <w:rsid w:val="00A16CDB"/>
    <w:rsid w:val="00A172FF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307A"/>
    <w:rsid w:val="00A33554"/>
    <w:rsid w:val="00A35377"/>
    <w:rsid w:val="00A36A57"/>
    <w:rsid w:val="00A36BDE"/>
    <w:rsid w:val="00A37519"/>
    <w:rsid w:val="00A42534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129C"/>
    <w:rsid w:val="00A525C4"/>
    <w:rsid w:val="00A52736"/>
    <w:rsid w:val="00A5320E"/>
    <w:rsid w:val="00A53735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70E5"/>
    <w:rsid w:val="00A7789F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521"/>
    <w:rsid w:val="00AA07C3"/>
    <w:rsid w:val="00AA08DF"/>
    <w:rsid w:val="00AA1236"/>
    <w:rsid w:val="00AA1293"/>
    <w:rsid w:val="00AA20BD"/>
    <w:rsid w:val="00AA3C04"/>
    <w:rsid w:val="00AA4D36"/>
    <w:rsid w:val="00AA5DC3"/>
    <w:rsid w:val="00AA644C"/>
    <w:rsid w:val="00AA690A"/>
    <w:rsid w:val="00AB16E4"/>
    <w:rsid w:val="00AB1FEE"/>
    <w:rsid w:val="00AB2454"/>
    <w:rsid w:val="00AB46B8"/>
    <w:rsid w:val="00AB4D33"/>
    <w:rsid w:val="00AB535F"/>
    <w:rsid w:val="00AB59C1"/>
    <w:rsid w:val="00AB6D21"/>
    <w:rsid w:val="00AB74F4"/>
    <w:rsid w:val="00AB7CDD"/>
    <w:rsid w:val="00AC02D4"/>
    <w:rsid w:val="00AC1769"/>
    <w:rsid w:val="00AC2D4E"/>
    <w:rsid w:val="00AC3FC0"/>
    <w:rsid w:val="00AC436F"/>
    <w:rsid w:val="00AC4ADF"/>
    <w:rsid w:val="00AC52F0"/>
    <w:rsid w:val="00AC6DBA"/>
    <w:rsid w:val="00AC7046"/>
    <w:rsid w:val="00AC758A"/>
    <w:rsid w:val="00AD03E7"/>
    <w:rsid w:val="00AD1377"/>
    <w:rsid w:val="00AD1551"/>
    <w:rsid w:val="00AD1C7A"/>
    <w:rsid w:val="00AD24CD"/>
    <w:rsid w:val="00AD270F"/>
    <w:rsid w:val="00AD2B9A"/>
    <w:rsid w:val="00AD2E7B"/>
    <w:rsid w:val="00AD4437"/>
    <w:rsid w:val="00AD46BC"/>
    <w:rsid w:val="00AD4B30"/>
    <w:rsid w:val="00AD77DB"/>
    <w:rsid w:val="00AE0187"/>
    <w:rsid w:val="00AE17BE"/>
    <w:rsid w:val="00AE21CE"/>
    <w:rsid w:val="00AE3B14"/>
    <w:rsid w:val="00AE405A"/>
    <w:rsid w:val="00AE50C1"/>
    <w:rsid w:val="00AE519E"/>
    <w:rsid w:val="00AE51C7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B58"/>
    <w:rsid w:val="00B16191"/>
    <w:rsid w:val="00B17667"/>
    <w:rsid w:val="00B208E6"/>
    <w:rsid w:val="00B21FEE"/>
    <w:rsid w:val="00B25FC9"/>
    <w:rsid w:val="00B2654F"/>
    <w:rsid w:val="00B27103"/>
    <w:rsid w:val="00B273B3"/>
    <w:rsid w:val="00B2794C"/>
    <w:rsid w:val="00B27CE9"/>
    <w:rsid w:val="00B30195"/>
    <w:rsid w:val="00B30ECA"/>
    <w:rsid w:val="00B314DB"/>
    <w:rsid w:val="00B326BF"/>
    <w:rsid w:val="00B32879"/>
    <w:rsid w:val="00B35B10"/>
    <w:rsid w:val="00B3700D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48"/>
    <w:rsid w:val="00B60EF8"/>
    <w:rsid w:val="00B61A76"/>
    <w:rsid w:val="00B620B8"/>
    <w:rsid w:val="00B629A0"/>
    <w:rsid w:val="00B62F18"/>
    <w:rsid w:val="00B64BBC"/>
    <w:rsid w:val="00B6541E"/>
    <w:rsid w:val="00B65E98"/>
    <w:rsid w:val="00B66B59"/>
    <w:rsid w:val="00B67A94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E5D"/>
    <w:rsid w:val="00B848A1"/>
    <w:rsid w:val="00B85ABD"/>
    <w:rsid w:val="00B87EF5"/>
    <w:rsid w:val="00B91601"/>
    <w:rsid w:val="00B91855"/>
    <w:rsid w:val="00B91A0A"/>
    <w:rsid w:val="00B92C6C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5DE6"/>
    <w:rsid w:val="00BA6C8C"/>
    <w:rsid w:val="00BA743F"/>
    <w:rsid w:val="00BB1475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2B42"/>
    <w:rsid w:val="00BC354D"/>
    <w:rsid w:val="00BC37B3"/>
    <w:rsid w:val="00BC5D96"/>
    <w:rsid w:val="00BC70F4"/>
    <w:rsid w:val="00BD1007"/>
    <w:rsid w:val="00BD1639"/>
    <w:rsid w:val="00BD1F45"/>
    <w:rsid w:val="00BD2508"/>
    <w:rsid w:val="00BD25C2"/>
    <w:rsid w:val="00BD4FF0"/>
    <w:rsid w:val="00BD5653"/>
    <w:rsid w:val="00BD59E8"/>
    <w:rsid w:val="00BD6BAA"/>
    <w:rsid w:val="00BD6CDC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C9"/>
    <w:rsid w:val="00BE7E83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C00E5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160A"/>
    <w:rsid w:val="00C12695"/>
    <w:rsid w:val="00C12FE7"/>
    <w:rsid w:val="00C1367F"/>
    <w:rsid w:val="00C13A06"/>
    <w:rsid w:val="00C13C60"/>
    <w:rsid w:val="00C14882"/>
    <w:rsid w:val="00C14D1A"/>
    <w:rsid w:val="00C157FE"/>
    <w:rsid w:val="00C16627"/>
    <w:rsid w:val="00C21095"/>
    <w:rsid w:val="00C224D0"/>
    <w:rsid w:val="00C22D11"/>
    <w:rsid w:val="00C22D70"/>
    <w:rsid w:val="00C2321D"/>
    <w:rsid w:val="00C23508"/>
    <w:rsid w:val="00C2373D"/>
    <w:rsid w:val="00C23EC3"/>
    <w:rsid w:val="00C2472B"/>
    <w:rsid w:val="00C25540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AE7"/>
    <w:rsid w:val="00C424F0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EAC"/>
    <w:rsid w:val="00C5467B"/>
    <w:rsid w:val="00C54EB1"/>
    <w:rsid w:val="00C5543C"/>
    <w:rsid w:val="00C555CE"/>
    <w:rsid w:val="00C574A7"/>
    <w:rsid w:val="00C579E5"/>
    <w:rsid w:val="00C57C87"/>
    <w:rsid w:val="00C57EA4"/>
    <w:rsid w:val="00C612FF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23BA"/>
    <w:rsid w:val="00C72E3F"/>
    <w:rsid w:val="00C745A2"/>
    <w:rsid w:val="00C75223"/>
    <w:rsid w:val="00C753E6"/>
    <w:rsid w:val="00C763CE"/>
    <w:rsid w:val="00C7670D"/>
    <w:rsid w:val="00C778AE"/>
    <w:rsid w:val="00C779B7"/>
    <w:rsid w:val="00C77CC6"/>
    <w:rsid w:val="00C807A1"/>
    <w:rsid w:val="00C8129A"/>
    <w:rsid w:val="00C81C17"/>
    <w:rsid w:val="00C83A36"/>
    <w:rsid w:val="00C846A0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3897"/>
    <w:rsid w:val="00C93968"/>
    <w:rsid w:val="00C94069"/>
    <w:rsid w:val="00C94D4F"/>
    <w:rsid w:val="00C9514F"/>
    <w:rsid w:val="00C95D55"/>
    <w:rsid w:val="00C9623F"/>
    <w:rsid w:val="00C9738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F2D"/>
    <w:rsid w:val="00CA64AA"/>
    <w:rsid w:val="00CB1811"/>
    <w:rsid w:val="00CB1C02"/>
    <w:rsid w:val="00CB20BA"/>
    <w:rsid w:val="00CB2769"/>
    <w:rsid w:val="00CB4B48"/>
    <w:rsid w:val="00CB5C92"/>
    <w:rsid w:val="00CB7B9D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9EA"/>
    <w:rsid w:val="00CD2EF3"/>
    <w:rsid w:val="00CD4142"/>
    <w:rsid w:val="00CD45B4"/>
    <w:rsid w:val="00CD47CC"/>
    <w:rsid w:val="00CD5ABA"/>
    <w:rsid w:val="00CD72D9"/>
    <w:rsid w:val="00CE1439"/>
    <w:rsid w:val="00CE2235"/>
    <w:rsid w:val="00CE27DB"/>
    <w:rsid w:val="00CE2B52"/>
    <w:rsid w:val="00CE3412"/>
    <w:rsid w:val="00CE377D"/>
    <w:rsid w:val="00CE4FC8"/>
    <w:rsid w:val="00CE5C7E"/>
    <w:rsid w:val="00CE72DA"/>
    <w:rsid w:val="00CE72F7"/>
    <w:rsid w:val="00CF02ED"/>
    <w:rsid w:val="00CF259B"/>
    <w:rsid w:val="00CF4287"/>
    <w:rsid w:val="00CF4FD4"/>
    <w:rsid w:val="00CF50B4"/>
    <w:rsid w:val="00CF58E0"/>
    <w:rsid w:val="00CF671A"/>
    <w:rsid w:val="00CF6F88"/>
    <w:rsid w:val="00CF71DB"/>
    <w:rsid w:val="00CF72BC"/>
    <w:rsid w:val="00CF7A93"/>
    <w:rsid w:val="00D00CF5"/>
    <w:rsid w:val="00D0164C"/>
    <w:rsid w:val="00D03718"/>
    <w:rsid w:val="00D03FE3"/>
    <w:rsid w:val="00D04763"/>
    <w:rsid w:val="00D04ADC"/>
    <w:rsid w:val="00D05442"/>
    <w:rsid w:val="00D05539"/>
    <w:rsid w:val="00D05AE2"/>
    <w:rsid w:val="00D05CB2"/>
    <w:rsid w:val="00D06734"/>
    <w:rsid w:val="00D06AFF"/>
    <w:rsid w:val="00D072AA"/>
    <w:rsid w:val="00D077C4"/>
    <w:rsid w:val="00D07BA6"/>
    <w:rsid w:val="00D10732"/>
    <w:rsid w:val="00D10964"/>
    <w:rsid w:val="00D14129"/>
    <w:rsid w:val="00D14297"/>
    <w:rsid w:val="00D158DA"/>
    <w:rsid w:val="00D15A7D"/>
    <w:rsid w:val="00D15EF2"/>
    <w:rsid w:val="00D17CDF"/>
    <w:rsid w:val="00D17E4F"/>
    <w:rsid w:val="00D2038E"/>
    <w:rsid w:val="00D20FB0"/>
    <w:rsid w:val="00D21EA9"/>
    <w:rsid w:val="00D22E23"/>
    <w:rsid w:val="00D2370C"/>
    <w:rsid w:val="00D24500"/>
    <w:rsid w:val="00D24A10"/>
    <w:rsid w:val="00D25C22"/>
    <w:rsid w:val="00D267E0"/>
    <w:rsid w:val="00D302BE"/>
    <w:rsid w:val="00D303E8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7ADA"/>
    <w:rsid w:val="00D47C44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2D5E"/>
    <w:rsid w:val="00D62D66"/>
    <w:rsid w:val="00D634CD"/>
    <w:rsid w:val="00D639A4"/>
    <w:rsid w:val="00D640E7"/>
    <w:rsid w:val="00D65219"/>
    <w:rsid w:val="00D65423"/>
    <w:rsid w:val="00D65CCE"/>
    <w:rsid w:val="00D66E49"/>
    <w:rsid w:val="00D67DFB"/>
    <w:rsid w:val="00D707B2"/>
    <w:rsid w:val="00D711F8"/>
    <w:rsid w:val="00D73497"/>
    <w:rsid w:val="00D73AEB"/>
    <w:rsid w:val="00D7457B"/>
    <w:rsid w:val="00D74DC9"/>
    <w:rsid w:val="00D7508D"/>
    <w:rsid w:val="00D753FC"/>
    <w:rsid w:val="00D75BD4"/>
    <w:rsid w:val="00D76B7D"/>
    <w:rsid w:val="00D77311"/>
    <w:rsid w:val="00D80524"/>
    <w:rsid w:val="00D80C04"/>
    <w:rsid w:val="00D815D0"/>
    <w:rsid w:val="00D8248C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F14"/>
    <w:rsid w:val="00D87F67"/>
    <w:rsid w:val="00D91831"/>
    <w:rsid w:val="00D93BC0"/>
    <w:rsid w:val="00D946EF"/>
    <w:rsid w:val="00D95266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C12AD"/>
    <w:rsid w:val="00DC21A1"/>
    <w:rsid w:val="00DC262D"/>
    <w:rsid w:val="00DC3168"/>
    <w:rsid w:val="00DC3296"/>
    <w:rsid w:val="00DC3402"/>
    <w:rsid w:val="00DC4CCE"/>
    <w:rsid w:val="00DC50A1"/>
    <w:rsid w:val="00DC55C2"/>
    <w:rsid w:val="00DC5699"/>
    <w:rsid w:val="00DC67E4"/>
    <w:rsid w:val="00DC6805"/>
    <w:rsid w:val="00DC7C5D"/>
    <w:rsid w:val="00DD0493"/>
    <w:rsid w:val="00DD129C"/>
    <w:rsid w:val="00DD12D4"/>
    <w:rsid w:val="00DD3303"/>
    <w:rsid w:val="00DD3D2A"/>
    <w:rsid w:val="00DD4AB4"/>
    <w:rsid w:val="00DD4BF0"/>
    <w:rsid w:val="00DD54AB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4F41"/>
    <w:rsid w:val="00E05686"/>
    <w:rsid w:val="00E0598F"/>
    <w:rsid w:val="00E0630E"/>
    <w:rsid w:val="00E07BA3"/>
    <w:rsid w:val="00E07DC7"/>
    <w:rsid w:val="00E10BCF"/>
    <w:rsid w:val="00E1174F"/>
    <w:rsid w:val="00E12BC5"/>
    <w:rsid w:val="00E1362A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55A"/>
    <w:rsid w:val="00E2764A"/>
    <w:rsid w:val="00E278C2"/>
    <w:rsid w:val="00E27C77"/>
    <w:rsid w:val="00E302DE"/>
    <w:rsid w:val="00E321A8"/>
    <w:rsid w:val="00E3339B"/>
    <w:rsid w:val="00E33480"/>
    <w:rsid w:val="00E339E6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00D4"/>
    <w:rsid w:val="00E4049E"/>
    <w:rsid w:val="00E41885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D"/>
    <w:rsid w:val="00E51766"/>
    <w:rsid w:val="00E51C86"/>
    <w:rsid w:val="00E5228F"/>
    <w:rsid w:val="00E5230C"/>
    <w:rsid w:val="00E536B4"/>
    <w:rsid w:val="00E54170"/>
    <w:rsid w:val="00E545B8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122"/>
    <w:rsid w:val="00E660ED"/>
    <w:rsid w:val="00E662E3"/>
    <w:rsid w:val="00E6698F"/>
    <w:rsid w:val="00E669BA"/>
    <w:rsid w:val="00E66CF0"/>
    <w:rsid w:val="00E66E0C"/>
    <w:rsid w:val="00E7030D"/>
    <w:rsid w:val="00E71A06"/>
    <w:rsid w:val="00E71C21"/>
    <w:rsid w:val="00E72117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33F"/>
    <w:rsid w:val="00E84C93"/>
    <w:rsid w:val="00E85ABE"/>
    <w:rsid w:val="00E873F0"/>
    <w:rsid w:val="00E875F0"/>
    <w:rsid w:val="00E876D6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84C"/>
    <w:rsid w:val="00E971E2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9E7"/>
    <w:rsid w:val="00EC1079"/>
    <w:rsid w:val="00EC1DBC"/>
    <w:rsid w:val="00EC1EFF"/>
    <w:rsid w:val="00EC3091"/>
    <w:rsid w:val="00EC42B9"/>
    <w:rsid w:val="00EC5690"/>
    <w:rsid w:val="00EC58C8"/>
    <w:rsid w:val="00EC615A"/>
    <w:rsid w:val="00EC6B92"/>
    <w:rsid w:val="00EC7176"/>
    <w:rsid w:val="00ED0EB4"/>
    <w:rsid w:val="00ED1261"/>
    <w:rsid w:val="00ED2471"/>
    <w:rsid w:val="00ED28C5"/>
    <w:rsid w:val="00ED3BF4"/>
    <w:rsid w:val="00ED48DA"/>
    <w:rsid w:val="00ED49D8"/>
    <w:rsid w:val="00ED65DF"/>
    <w:rsid w:val="00ED6765"/>
    <w:rsid w:val="00ED7265"/>
    <w:rsid w:val="00ED7982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4C2E"/>
    <w:rsid w:val="00EF50A8"/>
    <w:rsid w:val="00F00970"/>
    <w:rsid w:val="00F00A34"/>
    <w:rsid w:val="00F01B35"/>
    <w:rsid w:val="00F01BA0"/>
    <w:rsid w:val="00F022A8"/>
    <w:rsid w:val="00F02A0C"/>
    <w:rsid w:val="00F049F4"/>
    <w:rsid w:val="00F059CE"/>
    <w:rsid w:val="00F05F1F"/>
    <w:rsid w:val="00F06659"/>
    <w:rsid w:val="00F06700"/>
    <w:rsid w:val="00F07967"/>
    <w:rsid w:val="00F10F94"/>
    <w:rsid w:val="00F11B0B"/>
    <w:rsid w:val="00F1212F"/>
    <w:rsid w:val="00F14CFB"/>
    <w:rsid w:val="00F15773"/>
    <w:rsid w:val="00F168A0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EC0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6BF1"/>
    <w:rsid w:val="00F47B56"/>
    <w:rsid w:val="00F47C09"/>
    <w:rsid w:val="00F50163"/>
    <w:rsid w:val="00F5126D"/>
    <w:rsid w:val="00F525DE"/>
    <w:rsid w:val="00F52659"/>
    <w:rsid w:val="00F54652"/>
    <w:rsid w:val="00F55C32"/>
    <w:rsid w:val="00F55EBE"/>
    <w:rsid w:val="00F56970"/>
    <w:rsid w:val="00F5732D"/>
    <w:rsid w:val="00F6047F"/>
    <w:rsid w:val="00F6118F"/>
    <w:rsid w:val="00F615F1"/>
    <w:rsid w:val="00F62628"/>
    <w:rsid w:val="00F64F39"/>
    <w:rsid w:val="00F65039"/>
    <w:rsid w:val="00F6797E"/>
    <w:rsid w:val="00F712AD"/>
    <w:rsid w:val="00F71FDE"/>
    <w:rsid w:val="00F7489C"/>
    <w:rsid w:val="00F74EE2"/>
    <w:rsid w:val="00F75605"/>
    <w:rsid w:val="00F75B69"/>
    <w:rsid w:val="00F768A0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E4F"/>
    <w:rsid w:val="00F85009"/>
    <w:rsid w:val="00F85E43"/>
    <w:rsid w:val="00F861CB"/>
    <w:rsid w:val="00F86473"/>
    <w:rsid w:val="00F90132"/>
    <w:rsid w:val="00F90289"/>
    <w:rsid w:val="00F912FE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5830"/>
    <w:rsid w:val="00FA62F8"/>
    <w:rsid w:val="00FA6CCE"/>
    <w:rsid w:val="00FA6F23"/>
    <w:rsid w:val="00FA6FDF"/>
    <w:rsid w:val="00FA753A"/>
    <w:rsid w:val="00FA787C"/>
    <w:rsid w:val="00FB09CE"/>
    <w:rsid w:val="00FB0A09"/>
    <w:rsid w:val="00FB0A71"/>
    <w:rsid w:val="00FB281A"/>
    <w:rsid w:val="00FB430D"/>
    <w:rsid w:val="00FB4790"/>
    <w:rsid w:val="00FB4922"/>
    <w:rsid w:val="00FB4B8E"/>
    <w:rsid w:val="00FB509D"/>
    <w:rsid w:val="00FB5321"/>
    <w:rsid w:val="00FB5DBF"/>
    <w:rsid w:val="00FB68F0"/>
    <w:rsid w:val="00FB7D74"/>
    <w:rsid w:val="00FC0A30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12BF"/>
    <w:rsid w:val="00FE1F4A"/>
    <w:rsid w:val="00FE37DD"/>
    <w:rsid w:val="00FE3BDC"/>
    <w:rsid w:val="00FE5F46"/>
    <w:rsid w:val="00FE61D3"/>
    <w:rsid w:val="00FE65F0"/>
    <w:rsid w:val="00FE784D"/>
    <w:rsid w:val="00FF0401"/>
    <w:rsid w:val="00FF049E"/>
    <w:rsid w:val="00FF0CD6"/>
    <w:rsid w:val="00FF1385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AB9AA"/>
  <w15:chartTrackingRefBased/>
  <w15:docId w15:val="{E5EC1746-CB51-48DB-B17E-1E52AE97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FE22E-3D33-45F7-B7DF-FF7EBA9F2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33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Patthawan, Ongchaikupt</dc:creator>
  <cp:keywords/>
  <dc:description/>
  <cp:lastModifiedBy>Arunothai Rassamee</cp:lastModifiedBy>
  <cp:revision>10</cp:revision>
  <cp:lastPrinted>2019-10-24T04:17:00Z</cp:lastPrinted>
  <dcterms:created xsi:type="dcterms:W3CDTF">2022-05-12T05:50:00Z</dcterms:created>
  <dcterms:modified xsi:type="dcterms:W3CDTF">2022-11-01T06:28:00Z</dcterms:modified>
</cp:coreProperties>
</file>