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7E7613D1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682D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0F6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0261C350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9A01CF">
        <w:rPr>
          <w:rFonts w:ascii="Angsana New" w:hAnsi="Angsana New" w:hint="cs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9E0F6A">
        <w:rPr>
          <w:rFonts w:ascii="Angsana New" w:hAnsi="Angsana New"/>
          <w:sz w:val="30"/>
          <w:szCs w:val="30"/>
        </w:rPr>
        <w:t>5</w:t>
      </w:r>
      <w:r w:rsidR="009A01CF">
        <w:rPr>
          <w:rFonts w:ascii="Angsana New" w:hAnsi="Angsana New"/>
          <w:sz w:val="30"/>
          <w:szCs w:val="30"/>
          <w:cs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33917">
        <w:rPr>
          <w:rFonts w:ascii="Angsana New" w:hAnsi="Angsana New" w:hint="cs"/>
          <w:sz w:val="30"/>
          <w:szCs w:val="30"/>
          <w:cs/>
        </w:rPr>
        <w:t>เก้า</w:t>
      </w:r>
      <w:r w:rsidR="00BA54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9A01CF">
        <w:rPr>
          <w:rFonts w:ascii="Angsana New" w:hAnsi="Angsana New" w:hint="cs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9E0F6A">
        <w:rPr>
          <w:rFonts w:ascii="Angsana New" w:hAnsi="Angsana New"/>
          <w:sz w:val="30"/>
          <w:szCs w:val="30"/>
        </w:rPr>
        <w:t>5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9A01C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01C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pacing w:val="-4"/>
          <w:sz w:val="30"/>
          <w:szCs w:val="30"/>
        </w:rPr>
        <w:t xml:space="preserve"> 256</w:t>
      </w:r>
      <w:r w:rsidR="009E0F6A">
        <w:rPr>
          <w:rFonts w:ascii="Angsana New" w:hAnsi="Angsana New"/>
          <w:spacing w:val="-4"/>
          <w:sz w:val="30"/>
          <w:szCs w:val="30"/>
        </w:rPr>
        <w:t>5</w:t>
      </w:r>
      <w:r w:rsidR="00E706E9">
        <w:rPr>
          <w:rFonts w:ascii="Angsana New" w:hAnsi="Angsana New"/>
          <w:spacing w:val="-4"/>
          <w:sz w:val="30"/>
          <w:szCs w:val="30"/>
        </w:rPr>
        <w:t xml:space="preserve"> 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075C68">
        <w:rPr>
          <w:rFonts w:ascii="Angsana New" w:hAnsi="Angsana New" w:hint="cs"/>
          <w:spacing w:val="-6"/>
          <w:sz w:val="30"/>
          <w:szCs w:val="30"/>
          <w:cs/>
        </w:rPr>
        <w:t xml:space="preserve">ี 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075C68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075C68">
        <w:rPr>
          <w:rFonts w:ascii="Angsana New" w:hAnsi="Angsana New"/>
          <w:spacing w:val="-6"/>
          <w:sz w:val="30"/>
          <w:szCs w:val="30"/>
        </w:rPr>
        <w:t xml:space="preserve"> </w:t>
      </w:r>
      <w:r w:rsidR="00382FF0" w:rsidRPr="00075C68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075C68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AA5FE5" w:rsidRPr="00075C68">
        <w:rPr>
          <w:rFonts w:ascii="Angsana New" w:hAnsi="Angsana New"/>
          <w:spacing w:val="-6"/>
          <w:sz w:val="30"/>
          <w:szCs w:val="30"/>
        </w:rPr>
        <w:t xml:space="preserve"> </w:t>
      </w:r>
      <w:r w:rsidRPr="00075C68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075C68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B2FBFD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1DFA054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2641A5A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651744" w:rsidRPr="00651744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13CFAD1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51744" w:rsidRPr="00651744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B9CBB7C" w14:textId="33D7343C" w:rsidR="00652C29" w:rsidRPr="000A3F67" w:rsidRDefault="00651744" w:rsidP="000A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9A01CF" w:rsidRPr="00D63D8B">
        <w:rPr>
          <w:rFonts w:ascii="Angsana New" w:hAnsi="Angsana New" w:hint="cs"/>
          <w:sz w:val="30"/>
          <w:szCs w:val="30"/>
          <w:cs/>
        </w:rPr>
        <w:t>พฤศจิกายน</w:t>
      </w:r>
      <w:r w:rsidR="00283441" w:rsidRPr="00D63D8B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D63D8B">
        <w:rPr>
          <w:rFonts w:ascii="Angsana New" w:hAnsi="Angsana New"/>
          <w:sz w:val="30"/>
          <w:szCs w:val="30"/>
        </w:rPr>
        <w:t>256</w:t>
      </w:r>
      <w:r w:rsidR="009E0F6A">
        <w:rPr>
          <w:rFonts w:ascii="Angsana New" w:hAnsi="Angsana New"/>
          <w:sz w:val="30"/>
          <w:szCs w:val="30"/>
        </w:rPr>
        <w:t>5</w:t>
      </w:r>
    </w:p>
    <w:sectPr w:rsidR="00652C29" w:rsidRPr="000A3F67" w:rsidSect="000A3F67">
      <w:headerReference w:type="default" r:id="rId16"/>
      <w:footerReference w:type="default" r:id="rId17"/>
      <w:footerReference w:type="first" r:id="rId18"/>
      <w:pgSz w:w="11907" w:h="16840" w:code="9"/>
      <w:pgMar w:top="691" w:right="1152" w:bottom="576" w:left="1152" w:header="720" w:footer="72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2BAD" w14:textId="77777777" w:rsidR="00C51E69" w:rsidRDefault="00C51E69">
      <w:r>
        <w:separator/>
      </w:r>
    </w:p>
  </w:endnote>
  <w:endnote w:type="continuationSeparator" w:id="0">
    <w:p w14:paraId="4FECBE3A" w14:textId="77777777" w:rsidR="00C51E69" w:rsidRDefault="00C51E69">
      <w:r>
        <w:continuationSeparator/>
      </w:r>
    </w:p>
  </w:endnote>
  <w:endnote w:type="continuationNotice" w:id="1">
    <w:p w14:paraId="72944A8F" w14:textId="77777777" w:rsidR="00C51E69" w:rsidRDefault="00C51E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3C3A4B49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475A5B">
      <w:rPr>
        <w:rFonts w:ascii="Angsana New" w:hAnsi="Angsana New"/>
        <w:i/>
        <w:iCs/>
        <w:noProof/>
        <w:sz w:val="30"/>
        <w:szCs w:val="30"/>
      </w:rPr>
      <w:t>1252692 - 2022 Sep-FSA-Amarin Printing and Publishing Pcl. -09t-Q3 01.11.22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C2E07" w14:textId="77777777" w:rsidR="000A3F67" w:rsidRDefault="000A3F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413E12D9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75A5B">
      <w:rPr>
        <w:rFonts w:ascii="Angsana New" w:hAnsi="Angsana New"/>
        <w:noProof/>
        <w:sz w:val="30"/>
        <w:szCs w:val="30"/>
      </w:rPr>
      <w:t>1252692 - 2022 Sep-FSA-Amarin Printing and Publishing Pcl. -09t-Q3 01.11.22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3DDA" w14:textId="77777777" w:rsidR="00C51E69" w:rsidRDefault="00C51E69">
      <w:r>
        <w:separator/>
      </w:r>
    </w:p>
  </w:footnote>
  <w:footnote w:type="continuationSeparator" w:id="0">
    <w:p w14:paraId="558A9C15" w14:textId="77777777" w:rsidR="00C51E69" w:rsidRDefault="00C51E69">
      <w:r>
        <w:continuationSeparator/>
      </w:r>
    </w:p>
  </w:footnote>
  <w:footnote w:type="continuationNotice" w:id="1">
    <w:p w14:paraId="34EDF391" w14:textId="77777777" w:rsidR="00C51E69" w:rsidRDefault="00C51E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29B2" w14:textId="77777777" w:rsidR="000A3F67" w:rsidRDefault="000A3F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E230" w14:textId="77777777" w:rsidR="000A3F67" w:rsidRDefault="000A3F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2BF" w14:textId="77777777" w:rsidR="00482137" w:rsidRDefault="004821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6417" w14:textId="77777777" w:rsidR="00482137" w:rsidRPr="000A3F67" w:rsidRDefault="00482137" w:rsidP="000A3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3F67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66C7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B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B58"/>
    <w:rsid w:val="00C50BEC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629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DFD"/>
    <w:rsid w:val="00EF420C"/>
    <w:rsid w:val="00EF4459"/>
    <w:rsid w:val="00EF477C"/>
    <w:rsid w:val="00EF48FC"/>
    <w:rsid w:val="00EF55D7"/>
    <w:rsid w:val="00EF57A5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32EE669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8E2355"/>
    <w:rsid w:val="1AE64703"/>
    <w:rsid w:val="1DAA8D46"/>
    <w:rsid w:val="2042085B"/>
    <w:rsid w:val="226CC2D6"/>
    <w:rsid w:val="22FDE4D5"/>
    <w:rsid w:val="251D5708"/>
    <w:rsid w:val="26FC99C2"/>
    <w:rsid w:val="27909090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ECC311"/>
    <w:rsid w:val="5AEDC552"/>
    <w:rsid w:val="61FAFF51"/>
    <w:rsid w:val="63FBA9F2"/>
    <w:rsid w:val="658708CA"/>
    <w:rsid w:val="66CC96F6"/>
    <w:rsid w:val="6A217062"/>
    <w:rsid w:val="6AE51BD6"/>
    <w:rsid w:val="6C419A31"/>
    <w:rsid w:val="6CB0A86D"/>
    <w:rsid w:val="7015EB9B"/>
    <w:rsid w:val="70D015FA"/>
    <w:rsid w:val="71830FFB"/>
    <w:rsid w:val="74FC0F92"/>
    <w:rsid w:val="79FCFE52"/>
    <w:rsid w:val="7C210D86"/>
    <w:rsid w:val="7DD3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427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Kittipat, Saeheng</cp:lastModifiedBy>
  <cp:revision>2</cp:revision>
  <cp:lastPrinted>2022-11-01T07:29:00Z</cp:lastPrinted>
  <dcterms:created xsi:type="dcterms:W3CDTF">2022-11-08T12:07:00Z</dcterms:created>
  <dcterms:modified xsi:type="dcterms:W3CDTF">2022-11-08T12:07:00Z</dcterms:modified>
</cp:coreProperties>
</file>