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862FB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5E7C9A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4D5BF13" w14:textId="77777777" w:rsidR="00CE1E58" w:rsidRPr="009D0F45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1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CE458C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4E06207E" w14:textId="4FCA3FF2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706048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8D91A03" w14:textId="5328DC44" w:rsidR="000A6BAE" w:rsidRDefault="000A6BAE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49836425" w14:textId="77777777" w:rsidR="00F8324E" w:rsidRPr="005A13BE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7F0444DF" w14:textId="77777777" w:rsidR="00DC794B" w:rsidRPr="0078611D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1D3115A" w14:textId="77777777" w:rsidR="00A918D5" w:rsidRPr="00CE458C" w:rsidRDefault="00A918D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4D8AB9" w14:textId="77777777"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CFE407" w14:textId="74322BF7" w:rsidR="00DD4626" w:rsidRPr="00C57148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E458C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43CDA33C" w14:textId="513626CC" w:rsidR="00C57148" w:rsidRPr="00420E9A" w:rsidRDefault="00C5714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2" w:name="_Hlk117542147"/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bookmarkEnd w:id="2"/>
    <w:p w14:paraId="786BAE17" w14:textId="77777777" w:rsidR="00FF6771" w:rsidRPr="00FF6771" w:rsidRDefault="00FF6771" w:rsidP="00556A31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bookmarkEnd w:id="1"/>
    <w:p w14:paraId="5602A87B" w14:textId="77777777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5E7C9A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CCCE00" w14:textId="006EF6B9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71C05">
        <w:rPr>
          <w:rFonts w:ascii="Angsana New" w:hAnsi="Angsana New"/>
          <w:sz w:val="30"/>
          <w:szCs w:val="30"/>
          <w:cs/>
        </w:rPr>
        <w:t>วันที่</w:t>
      </w:r>
      <w:r w:rsidR="008B086C">
        <w:rPr>
          <w:rFonts w:ascii="Angsana New" w:hAnsi="Angsana New"/>
          <w:sz w:val="30"/>
          <w:szCs w:val="30"/>
        </w:rPr>
        <w:t xml:space="preserve"> 11</w:t>
      </w:r>
      <w:r w:rsidR="00B143EC" w:rsidRPr="00571C05">
        <w:rPr>
          <w:rFonts w:ascii="Angsana New" w:hAnsi="Angsana New"/>
          <w:sz w:val="30"/>
          <w:szCs w:val="30"/>
        </w:rPr>
        <w:t xml:space="preserve"> </w:t>
      </w:r>
      <w:r w:rsidR="009A01CF" w:rsidRPr="00571C05">
        <w:rPr>
          <w:rFonts w:ascii="Angsana New" w:hAnsi="Angsana New" w:hint="cs"/>
          <w:sz w:val="30"/>
          <w:szCs w:val="30"/>
          <w:cs/>
        </w:rPr>
        <w:t>พฤศจิกายน</w:t>
      </w:r>
      <w:r w:rsidR="00F0639A" w:rsidRPr="00571C05">
        <w:rPr>
          <w:rFonts w:ascii="Angsana New" w:hAnsi="Angsana New"/>
          <w:sz w:val="30"/>
          <w:szCs w:val="30"/>
        </w:rPr>
        <w:t xml:space="preserve"> 256</w:t>
      </w:r>
      <w:r w:rsidR="009E0F6A">
        <w:rPr>
          <w:rFonts w:ascii="Angsana New" w:hAnsi="Angsana New"/>
          <w:sz w:val="30"/>
          <w:szCs w:val="30"/>
        </w:rPr>
        <w:t>5</w:t>
      </w:r>
    </w:p>
    <w:p w14:paraId="1307C1FA" w14:textId="77777777" w:rsidR="00E66B73" w:rsidRPr="005E7C9A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33B2A97" w14:textId="4C2AF1D1" w:rsidR="00E66B73" w:rsidRPr="00CE458C" w:rsidRDefault="00F54BC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bookmarkStart w:id="3" w:name="_Hlk13605220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3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716186" w:rsidRPr="00CE458C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5FDDAAA3" w14:textId="77777777" w:rsidR="001001BD" w:rsidRPr="005E7C9A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1C3A16" w14:textId="09844ADC" w:rsidR="002944FB" w:rsidRDefault="00F54BC7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 w:rsidR="006F0EFC">
        <w:rPr>
          <w:rFonts w:ascii="Angsana New" w:hAnsi="Angsana New"/>
          <w:spacing w:val="-6"/>
          <w:sz w:val="30"/>
          <w:szCs w:val="30"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54BC7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5E7C9A">
        <w:rPr>
          <w:rFonts w:ascii="Angsana New" w:hAnsi="Angsana New"/>
          <w:sz w:val="30"/>
          <w:szCs w:val="30"/>
        </w:rPr>
        <w:t>4</w:t>
      </w:r>
    </w:p>
    <w:p w14:paraId="7668B4FB" w14:textId="77777777" w:rsidR="00F82A24" w:rsidRPr="00D504D5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14:paraId="6F576443" w14:textId="1BF70F55" w:rsidR="00634DE6" w:rsidRPr="00634DE6" w:rsidRDefault="00ED72B8" w:rsidP="00634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634DE6"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อธิบายไว้ในงบการเงินสำหรับปีสิ้นสุดวันที่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31 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256</w:t>
      </w:r>
      <w:r w:rsidR="005E7C9A">
        <w:rPr>
          <w:rFonts w:ascii="Angsana New" w:hAnsi="Angsana New"/>
          <w:spacing w:val="-6"/>
          <w:sz w:val="30"/>
          <w:szCs w:val="30"/>
        </w:rPr>
        <w:t>4</w:t>
      </w:r>
    </w:p>
    <w:p w14:paraId="4A725232" w14:textId="77777777" w:rsidR="001E4F5A" w:rsidRPr="00D504D5" w:rsidRDefault="001E4F5A" w:rsidP="001E4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40348E00" w14:textId="1802892E" w:rsidR="00E66B73" w:rsidRPr="00CE458C" w:rsidRDefault="00C77BB1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B4316E" w:rsidRPr="00CE458C">
        <w:rPr>
          <w:rFonts w:ascii="Angsana New" w:hAnsi="Angsana New"/>
          <w:b/>
          <w:bCs/>
          <w:sz w:val="30"/>
          <w:szCs w:val="30"/>
        </w:rPr>
        <w:tab/>
      </w:r>
      <w:r w:rsidR="00F96459"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1EA5BCA" w14:textId="34F16196" w:rsidR="00473F9B" w:rsidRPr="002C6F3A" w:rsidRDefault="00DA74FC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82E1C">
        <w:rPr>
          <w:rFonts w:ascii="Angsana New" w:hAnsi="Angsana New"/>
          <w:sz w:val="30"/>
          <w:szCs w:val="30"/>
        </w:rPr>
        <w:tab/>
      </w: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9"/>
        <w:gridCol w:w="1082"/>
        <w:gridCol w:w="270"/>
        <w:gridCol w:w="1080"/>
        <w:gridCol w:w="270"/>
        <w:gridCol w:w="1080"/>
      </w:tblGrid>
      <w:tr w:rsidR="006F5CC8" w:rsidRPr="00B43BC0" w14:paraId="51F565C5" w14:textId="77777777" w:rsidTr="005E7C9A">
        <w:trPr>
          <w:trHeight w:hRule="exact" w:val="374"/>
          <w:tblHeader/>
        </w:trPr>
        <w:tc>
          <w:tcPr>
            <w:tcW w:w="4140" w:type="dxa"/>
          </w:tcPr>
          <w:p w14:paraId="16CFF834" w14:textId="52CD77BF" w:rsidR="006F5CC8" w:rsidRPr="006B2B25" w:rsidRDefault="00982E1C" w:rsidP="005E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2E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1" w:type="dxa"/>
            <w:gridSpan w:val="3"/>
          </w:tcPr>
          <w:p w14:paraId="43718FA0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9FC876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DA40D0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B43BC0" w14:paraId="6A55A358" w14:textId="77777777" w:rsidTr="005E7C9A">
        <w:trPr>
          <w:trHeight w:hRule="exact" w:val="374"/>
          <w:tblHeader/>
        </w:trPr>
        <w:tc>
          <w:tcPr>
            <w:tcW w:w="4140" w:type="dxa"/>
          </w:tcPr>
          <w:p w14:paraId="4E4E1A4C" w14:textId="5643CD16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A01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352F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9A01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</w:tcPr>
          <w:p w14:paraId="2553A662" w14:textId="737FAC1D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E0F6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9" w:type="dxa"/>
          </w:tcPr>
          <w:p w14:paraId="1522D01A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3962865" w14:textId="48BA68AA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E0F6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298984F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80504" w14:textId="7BBBD4C6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E0F6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B8516AA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331AD" w14:textId="4C1805AF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E0F6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F5CC8" w:rsidRPr="00B43BC0" w14:paraId="70981890" w14:textId="77777777" w:rsidTr="005E7C9A">
        <w:trPr>
          <w:tblHeader/>
        </w:trPr>
        <w:tc>
          <w:tcPr>
            <w:tcW w:w="4140" w:type="dxa"/>
          </w:tcPr>
          <w:p w14:paraId="72685D94" w14:textId="77777777" w:rsidR="006F5CC8" w:rsidRPr="00495DFC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1" w:type="dxa"/>
            <w:gridSpan w:val="7"/>
          </w:tcPr>
          <w:p w14:paraId="28DAE536" w14:textId="77777777" w:rsidR="006F5CC8" w:rsidRPr="00495DFC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5CC8" w:rsidRPr="00B43BC0" w14:paraId="756D98C1" w14:textId="77777777" w:rsidTr="005E7C9A">
        <w:tc>
          <w:tcPr>
            <w:tcW w:w="4140" w:type="dxa"/>
          </w:tcPr>
          <w:p w14:paraId="15F34540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0B46252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32CB4DD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5234A4B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5E814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51006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477F7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B2B01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5570" w:rsidRPr="00B43BC0" w14:paraId="6191572C" w14:textId="77777777" w:rsidTr="005E7C9A">
        <w:tc>
          <w:tcPr>
            <w:tcW w:w="4140" w:type="dxa"/>
          </w:tcPr>
          <w:p w14:paraId="088A2AB0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37945E1B" w14:textId="028182E8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1EB062D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058DA6B" w14:textId="6DAB741B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00E31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D470B" w14:textId="05BACC85" w:rsidR="003A5570" w:rsidRPr="003A5570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406,432</w:t>
            </w:r>
          </w:p>
        </w:tc>
        <w:tc>
          <w:tcPr>
            <w:tcW w:w="270" w:type="dxa"/>
          </w:tcPr>
          <w:p w14:paraId="06CB314A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E9184" w14:textId="679FF12E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1135C">
              <w:rPr>
                <w:rFonts w:ascii="Angsana New" w:hAnsi="Angsana New"/>
                <w:sz w:val="30"/>
                <w:szCs w:val="30"/>
                <w:cs/>
              </w:rPr>
              <w:t>294</w:t>
            </w:r>
            <w:r w:rsidRPr="0001135C">
              <w:rPr>
                <w:rFonts w:ascii="Angsana New" w:hAnsi="Angsana New"/>
                <w:sz w:val="30"/>
                <w:szCs w:val="30"/>
              </w:rPr>
              <w:t>,</w:t>
            </w:r>
            <w:r w:rsidRPr="0001135C">
              <w:rPr>
                <w:rFonts w:ascii="Angsana New" w:hAnsi="Angsana New"/>
                <w:sz w:val="30"/>
                <w:szCs w:val="30"/>
                <w:cs/>
              </w:rPr>
              <w:t>05</w:t>
            </w:r>
            <w:r w:rsidRPr="0001135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A5570" w:rsidRPr="00B43BC0" w14:paraId="195E7B50" w14:textId="77777777" w:rsidTr="005E7C9A">
        <w:tc>
          <w:tcPr>
            <w:tcW w:w="4140" w:type="dxa"/>
          </w:tcPr>
          <w:p w14:paraId="1FCA28EC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2990BBD4" w14:textId="3D87BBA6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082828B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9D6CFC3" w14:textId="34DE2E1D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ED2755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ACA44" w14:textId="67AB2384" w:rsidR="003A5570" w:rsidRPr="003A5570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4,811</w:t>
            </w:r>
          </w:p>
        </w:tc>
        <w:tc>
          <w:tcPr>
            <w:tcW w:w="270" w:type="dxa"/>
          </w:tcPr>
          <w:p w14:paraId="09FE32C7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EA5E0" w14:textId="252366D2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3BB0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263BB0">
              <w:rPr>
                <w:rFonts w:ascii="Angsana New" w:hAnsi="Angsana New"/>
                <w:sz w:val="30"/>
                <w:szCs w:val="30"/>
              </w:rPr>
              <w:t>,</w:t>
            </w:r>
            <w:r w:rsidRPr="00263BB0">
              <w:rPr>
                <w:rFonts w:ascii="Angsana New" w:hAnsi="Angsana New"/>
                <w:sz w:val="30"/>
                <w:szCs w:val="30"/>
                <w:cs/>
              </w:rPr>
              <w:t>827</w:t>
            </w:r>
          </w:p>
        </w:tc>
      </w:tr>
      <w:tr w:rsidR="003A5570" w:rsidRPr="00B43BC0" w14:paraId="45F0DAF4" w14:textId="77777777" w:rsidTr="005E7C9A">
        <w:tc>
          <w:tcPr>
            <w:tcW w:w="4140" w:type="dxa"/>
          </w:tcPr>
          <w:p w14:paraId="3B7C34E5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70610FB" w14:textId="1B36A015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EC63438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4CE0351" w14:textId="61650A49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61EC07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A8ABD3" w14:textId="2A0A0AF2" w:rsidR="003A5570" w:rsidRPr="003A5570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3,360</w:t>
            </w:r>
          </w:p>
        </w:tc>
        <w:tc>
          <w:tcPr>
            <w:tcW w:w="270" w:type="dxa"/>
          </w:tcPr>
          <w:p w14:paraId="0AD48B0F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E763EB" w14:textId="1DE155B9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85A5E">
              <w:rPr>
                <w:rFonts w:ascii="Angsana New" w:hAnsi="Angsana New"/>
                <w:sz w:val="30"/>
                <w:szCs w:val="30"/>
              </w:rPr>
              <w:t>1,788</w:t>
            </w:r>
          </w:p>
        </w:tc>
      </w:tr>
      <w:tr w:rsidR="003A5570" w:rsidRPr="00B43BC0" w14:paraId="5FEAF7E5" w14:textId="77777777" w:rsidTr="005E7C9A">
        <w:tc>
          <w:tcPr>
            <w:tcW w:w="4140" w:type="dxa"/>
          </w:tcPr>
          <w:p w14:paraId="440C9F67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0" w:type="dxa"/>
          </w:tcPr>
          <w:p w14:paraId="334C0750" w14:textId="19A808C4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6C15A30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AD99E9" w14:textId="0282EAD0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F65B82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21583A" w14:textId="2379EFFE" w:rsidR="003A5570" w:rsidRPr="003A5570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8,666</w:t>
            </w:r>
          </w:p>
        </w:tc>
        <w:tc>
          <w:tcPr>
            <w:tcW w:w="270" w:type="dxa"/>
          </w:tcPr>
          <w:p w14:paraId="20428649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6507F" w14:textId="37FAC82F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429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5570" w:rsidRPr="00B43BC0" w14:paraId="096387D4" w14:textId="77777777" w:rsidTr="005E7C9A">
        <w:tc>
          <w:tcPr>
            <w:tcW w:w="4140" w:type="dxa"/>
          </w:tcPr>
          <w:p w14:paraId="5434EB46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0D32C987" w14:textId="5E651773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06A0580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E61E7F4" w14:textId="3167DC89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0C3735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ED59A" w14:textId="0927E778" w:rsidR="003A5570" w:rsidRPr="00574E1E" w:rsidRDefault="00574E1E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1532C5">
              <w:rPr>
                <w:rFonts w:ascii="Angsana New" w:hAnsi="Angsana New"/>
                <w:sz w:val="30"/>
                <w:szCs w:val="30"/>
              </w:rPr>
              <w:t>3,040</w:t>
            </w:r>
          </w:p>
        </w:tc>
        <w:tc>
          <w:tcPr>
            <w:tcW w:w="270" w:type="dxa"/>
          </w:tcPr>
          <w:p w14:paraId="46455DC5" w14:textId="77777777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B2CD3" w14:textId="34F67405" w:rsidR="003A5570" w:rsidRPr="00C551BB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1135C">
              <w:rPr>
                <w:rFonts w:ascii="Angsana New" w:hAnsi="Angsana New"/>
                <w:sz w:val="30"/>
                <w:szCs w:val="30"/>
              </w:rPr>
              <w:t>2,210</w:t>
            </w:r>
          </w:p>
        </w:tc>
      </w:tr>
      <w:tr w:rsidR="003A5570" w:rsidRPr="00B43BC0" w14:paraId="6CB319FA" w14:textId="77777777" w:rsidTr="005E7C9A">
        <w:tc>
          <w:tcPr>
            <w:tcW w:w="4140" w:type="dxa"/>
          </w:tcPr>
          <w:p w14:paraId="6A7948DF" w14:textId="6DC41925" w:rsidR="003A5570" w:rsidRPr="005E7C9A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E7C9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49ED7026" w14:textId="67418538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4F4332E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75C293B" w14:textId="6C75F22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674C8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AE6EA" w14:textId="1129D1D5" w:rsidR="003A5570" w:rsidRPr="003A5570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71D952B5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6D055" w14:textId="2E09F3FF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A5570" w:rsidRPr="00B43BC0" w14:paraId="7C87B3B2" w14:textId="77777777" w:rsidTr="005E7C9A">
        <w:tc>
          <w:tcPr>
            <w:tcW w:w="4140" w:type="dxa"/>
          </w:tcPr>
          <w:p w14:paraId="2DF88881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9979EE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4E77AB9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F5BEE2F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D7F42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7B5F5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C4D93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8C484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F5A" w:rsidRPr="00B43BC0" w14:paraId="478AB136" w14:textId="77777777" w:rsidTr="005E7C9A">
        <w:tc>
          <w:tcPr>
            <w:tcW w:w="4140" w:type="dxa"/>
          </w:tcPr>
          <w:p w14:paraId="761BF51A" w14:textId="77777777" w:rsidR="001E4F5A" w:rsidRPr="007134BE" w:rsidRDefault="001E4F5A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96EBBF" w14:textId="77777777" w:rsidR="001E4F5A" w:rsidRPr="007134BE" w:rsidRDefault="001E4F5A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DDECE30" w14:textId="77777777" w:rsidR="001E4F5A" w:rsidRPr="007134BE" w:rsidRDefault="001E4F5A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798CC13" w14:textId="77777777" w:rsidR="001E4F5A" w:rsidRPr="007134BE" w:rsidRDefault="001E4F5A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9B711" w14:textId="77777777" w:rsidR="001E4F5A" w:rsidRPr="007134BE" w:rsidRDefault="001E4F5A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50C990" w14:textId="77777777" w:rsidR="001E4F5A" w:rsidRPr="007134BE" w:rsidRDefault="001E4F5A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1709B" w14:textId="77777777" w:rsidR="001E4F5A" w:rsidRPr="007134BE" w:rsidRDefault="001E4F5A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59B53C" w14:textId="77777777" w:rsidR="001E4F5A" w:rsidRPr="007134BE" w:rsidRDefault="001E4F5A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5570" w:rsidRPr="00B43BC0" w14:paraId="35E141E1" w14:textId="77777777" w:rsidTr="005E7C9A">
        <w:tc>
          <w:tcPr>
            <w:tcW w:w="4140" w:type="dxa"/>
          </w:tcPr>
          <w:p w14:paraId="006D2C95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</w:tcPr>
          <w:p w14:paraId="7753F06C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A3B4416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EAFF819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DDDCE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2F217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E366B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A8D73" w14:textId="77777777" w:rsidR="003A5570" w:rsidRPr="007134BE" w:rsidRDefault="003A5570" w:rsidP="003A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A52" w:rsidRPr="00B43BC0" w14:paraId="10911C31" w14:textId="77777777" w:rsidTr="005E7C9A">
        <w:tc>
          <w:tcPr>
            <w:tcW w:w="4140" w:type="dxa"/>
          </w:tcPr>
          <w:p w14:paraId="1DA92B0F" w14:textId="77777777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7DE59B83" w14:textId="07CBB47F" w:rsidR="00286A52" w:rsidRPr="00E07DBA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9,450</w:t>
            </w:r>
          </w:p>
        </w:tc>
        <w:tc>
          <w:tcPr>
            <w:tcW w:w="279" w:type="dxa"/>
          </w:tcPr>
          <w:p w14:paraId="6C8BF237" w14:textId="77777777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FD80B1C" w14:textId="7B5CBEF7" w:rsidR="00286A52" w:rsidRPr="00CC636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07DBA">
              <w:rPr>
                <w:rFonts w:ascii="Angsana New" w:hAnsi="Angsana New"/>
                <w:sz w:val="30"/>
                <w:szCs w:val="30"/>
              </w:rPr>
              <w:t>5,860</w:t>
            </w:r>
          </w:p>
        </w:tc>
        <w:tc>
          <w:tcPr>
            <w:tcW w:w="270" w:type="dxa"/>
          </w:tcPr>
          <w:p w14:paraId="2E2F1700" w14:textId="77777777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22F11" w14:textId="7E5C5DAC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32269">
              <w:rPr>
                <w:rFonts w:ascii="Angsana New" w:hAnsi="Angsana New"/>
                <w:sz w:val="30"/>
                <w:szCs w:val="30"/>
              </w:rPr>
              <w:t>9,318</w:t>
            </w:r>
          </w:p>
        </w:tc>
        <w:tc>
          <w:tcPr>
            <w:tcW w:w="270" w:type="dxa"/>
          </w:tcPr>
          <w:p w14:paraId="062497BD" w14:textId="77777777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DDEB1A" w14:textId="04DA7896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16D7B">
              <w:rPr>
                <w:rFonts w:ascii="Angsana New" w:hAnsi="Angsana New"/>
                <w:sz w:val="30"/>
                <w:szCs w:val="30"/>
              </w:rPr>
              <w:t>5,860</w:t>
            </w:r>
          </w:p>
        </w:tc>
      </w:tr>
      <w:tr w:rsidR="00286A52" w:rsidRPr="00B43BC0" w14:paraId="361482E7" w14:textId="77777777" w:rsidTr="005E7C9A">
        <w:tc>
          <w:tcPr>
            <w:tcW w:w="4140" w:type="dxa"/>
          </w:tcPr>
          <w:p w14:paraId="29F32BD0" w14:textId="77777777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70E4A440" w14:textId="51C4ACE5" w:rsidR="00286A52" w:rsidRPr="00E07DBA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9" w:type="dxa"/>
          </w:tcPr>
          <w:p w14:paraId="0E7E155A" w14:textId="77777777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605D8F7" w14:textId="3686893E" w:rsidR="00286A52" w:rsidRPr="00CC636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07DBA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79614934" w14:textId="77777777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42490D" w14:textId="13AF2429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5720A8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1DF946A0" w14:textId="77777777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725DD" w14:textId="5AAD8F19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16D7B"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  <w:tr w:rsidR="00286A52" w:rsidRPr="00B43BC0" w14:paraId="77E72A59" w14:textId="77777777" w:rsidTr="005E7C9A">
        <w:tc>
          <w:tcPr>
            <w:tcW w:w="4140" w:type="dxa"/>
          </w:tcPr>
          <w:p w14:paraId="1A34DA2B" w14:textId="4906C6D7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1D5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8A26794" w14:textId="6D0729C0" w:rsidR="00286A52" w:rsidRPr="00E07DBA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2,788</w:t>
            </w:r>
          </w:p>
        </w:tc>
        <w:tc>
          <w:tcPr>
            <w:tcW w:w="279" w:type="dxa"/>
          </w:tcPr>
          <w:p w14:paraId="096C8F4E" w14:textId="77777777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C2649A" w14:textId="22729E96" w:rsidR="00286A52" w:rsidRPr="00E07DBA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9A2370" w14:textId="77777777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4E6212" w14:textId="3F39A103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274C7">
              <w:rPr>
                <w:rFonts w:ascii="Angsana New" w:hAnsi="Angsana New"/>
                <w:sz w:val="30"/>
                <w:szCs w:val="30"/>
              </w:rPr>
              <w:t>,</w:t>
            </w:r>
            <w:r w:rsidRPr="008274C7">
              <w:rPr>
                <w:rFonts w:ascii="Angsana New" w:hAnsi="Angsana New"/>
                <w:sz w:val="30"/>
                <w:szCs w:val="30"/>
                <w:cs/>
              </w:rPr>
              <w:t>788</w:t>
            </w:r>
          </w:p>
        </w:tc>
        <w:tc>
          <w:tcPr>
            <w:tcW w:w="270" w:type="dxa"/>
          </w:tcPr>
          <w:p w14:paraId="0E1512FA" w14:textId="77777777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85AA67" w14:textId="3721A45E" w:rsidR="00286A52" w:rsidRPr="00916D7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A52" w:rsidRPr="00B43BC0" w14:paraId="789852A3" w14:textId="77777777" w:rsidTr="005E7C9A">
        <w:tc>
          <w:tcPr>
            <w:tcW w:w="4140" w:type="dxa"/>
          </w:tcPr>
          <w:p w14:paraId="4BEE95E2" w14:textId="77777777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AF8E143" w14:textId="6D13482D" w:rsidR="00286A52" w:rsidRPr="00E07DBA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279" w:type="dxa"/>
          </w:tcPr>
          <w:p w14:paraId="58E678DE" w14:textId="77777777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CB7B8F6" w14:textId="776325D4" w:rsidR="00286A52" w:rsidRPr="00CC636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07DBA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70" w:type="dxa"/>
          </w:tcPr>
          <w:p w14:paraId="4F3F86D0" w14:textId="77777777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3C469" w14:textId="25E020C9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32269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70" w:type="dxa"/>
          </w:tcPr>
          <w:p w14:paraId="1E32CABC" w14:textId="77777777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9858EE" w14:textId="6BD1C885" w:rsidR="00286A52" w:rsidRPr="007134B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16D7B"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286A52" w:rsidRPr="000C6424" w14:paraId="052EFFCC" w14:textId="77777777" w:rsidTr="005E7C9A">
        <w:tc>
          <w:tcPr>
            <w:tcW w:w="4140" w:type="dxa"/>
          </w:tcPr>
          <w:p w14:paraId="06A72F8E" w14:textId="77777777" w:rsidR="00286A52" w:rsidRPr="000C6424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56D80345" w14:textId="15E3CADE" w:rsidR="00286A52" w:rsidRPr="00E07DBA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52,164</w:t>
            </w:r>
          </w:p>
        </w:tc>
        <w:tc>
          <w:tcPr>
            <w:tcW w:w="279" w:type="dxa"/>
          </w:tcPr>
          <w:p w14:paraId="3802601C" w14:textId="77777777" w:rsidR="00286A52" w:rsidRPr="000C6424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E2DD72E" w14:textId="61145DD6" w:rsidR="00286A52" w:rsidRPr="00CC636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7DBA">
              <w:rPr>
                <w:rFonts w:ascii="Angsana New" w:hAnsi="Angsana New"/>
                <w:sz w:val="30"/>
                <w:szCs w:val="30"/>
              </w:rPr>
              <w:t>33,075</w:t>
            </w:r>
          </w:p>
        </w:tc>
        <w:tc>
          <w:tcPr>
            <w:tcW w:w="270" w:type="dxa"/>
          </w:tcPr>
          <w:p w14:paraId="4FA4E4B7" w14:textId="77777777" w:rsidR="00286A52" w:rsidRPr="00C551B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E714A1" w14:textId="4CC84999" w:rsidR="00286A52" w:rsidRPr="008E362A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3226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0F174A" w14:textId="77777777" w:rsidR="00286A52" w:rsidRPr="00C551B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D5192" w14:textId="662E2CFF" w:rsidR="00286A52" w:rsidRPr="00C551B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A52" w:rsidRPr="000C6424" w14:paraId="2AF5D6E9" w14:textId="77777777" w:rsidTr="005E7C9A">
        <w:tc>
          <w:tcPr>
            <w:tcW w:w="4140" w:type="dxa"/>
          </w:tcPr>
          <w:p w14:paraId="65D2D85C" w14:textId="1379B765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1D52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4C332A3" w14:textId="3A3DA2A7" w:rsidR="00286A52" w:rsidRPr="00E07DBA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9" w:type="dxa"/>
          </w:tcPr>
          <w:p w14:paraId="2F7A82AA" w14:textId="77777777" w:rsidR="00286A52" w:rsidRPr="000C6424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9F3795F" w14:textId="2C582A7C" w:rsidR="00286A52" w:rsidRPr="00E07DBA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83DB2C" w14:textId="77777777" w:rsidR="00286A52" w:rsidRPr="00C551B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C0086" w14:textId="597FDBCE" w:rsidR="00286A52" w:rsidRPr="008E362A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3226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52CF0D8" w14:textId="77777777" w:rsidR="00286A52" w:rsidRPr="00C551B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051FB" w14:textId="09AF03E4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A52" w:rsidRPr="00D504D5" w14:paraId="775AE3C7" w14:textId="77777777" w:rsidTr="005E7C9A">
        <w:tc>
          <w:tcPr>
            <w:tcW w:w="4140" w:type="dxa"/>
          </w:tcPr>
          <w:p w14:paraId="7717D999" w14:textId="77777777" w:rsidR="00286A52" w:rsidRPr="00D504D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03AE07" w14:textId="77777777" w:rsidR="00286A52" w:rsidRPr="00D504D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D382EAA" w14:textId="77777777" w:rsidR="00286A52" w:rsidRPr="00D504D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7F630DB7" w14:textId="77777777" w:rsidR="00286A52" w:rsidRPr="00D504D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121D25" w14:textId="77777777" w:rsidR="00286A52" w:rsidRPr="00D504D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4CB10" w14:textId="77777777" w:rsidR="00286A52" w:rsidRPr="00D504D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F0E9C" w14:textId="77777777" w:rsidR="00286A52" w:rsidRPr="00D504D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8062CC" w14:textId="77777777" w:rsidR="00286A52" w:rsidRPr="00D504D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6A52" w:rsidRPr="00B43BC0" w14:paraId="4090B0C9" w14:textId="77777777" w:rsidTr="005E7C9A">
        <w:tc>
          <w:tcPr>
            <w:tcW w:w="4140" w:type="dxa"/>
          </w:tcPr>
          <w:p w14:paraId="74E147EB" w14:textId="77777777" w:rsidR="00286A52" w:rsidRPr="00C551B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19101AE" w14:textId="77777777" w:rsidR="00286A52" w:rsidRPr="00CC636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2FA14B4" w14:textId="77777777" w:rsidR="00286A52" w:rsidRPr="00C551B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F9027A" w14:textId="77777777" w:rsidR="00286A52" w:rsidRPr="00CC636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0D36D" w14:textId="77777777" w:rsidR="00286A52" w:rsidRPr="00C551B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C01AB" w14:textId="77777777" w:rsidR="00286A52" w:rsidRPr="00C551B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8EDBE" w14:textId="77777777" w:rsidR="00286A52" w:rsidRPr="00C551B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545BA" w14:textId="77777777" w:rsidR="00286A52" w:rsidRPr="00C551B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A52" w:rsidRPr="00B43BC0" w14:paraId="15E5C140" w14:textId="77777777" w:rsidTr="005E7C9A">
        <w:tc>
          <w:tcPr>
            <w:tcW w:w="4140" w:type="dxa"/>
          </w:tcPr>
          <w:p w14:paraId="09DADC0D" w14:textId="77777777" w:rsidR="00286A52" w:rsidRPr="00C551B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C3887B6" w14:textId="77777777" w:rsidR="00286A52" w:rsidRPr="00CC636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FBB124F" w14:textId="77777777" w:rsidR="00286A52" w:rsidRPr="00C551B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6BA153A" w14:textId="77777777" w:rsidR="00286A52" w:rsidRPr="00CC636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D1235" w14:textId="77777777" w:rsidR="00286A52" w:rsidRPr="00C551B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067AE" w14:textId="77777777" w:rsidR="00286A52" w:rsidRPr="00C551B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62B65" w14:textId="77777777" w:rsidR="00286A52" w:rsidRPr="00C551B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B8979" w14:textId="77777777" w:rsidR="00286A52" w:rsidRPr="00C551B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A52" w:rsidRPr="003A5570" w14:paraId="6EB16323" w14:textId="77777777" w:rsidTr="005E7C9A">
        <w:tc>
          <w:tcPr>
            <w:tcW w:w="4140" w:type="dxa"/>
          </w:tcPr>
          <w:p w14:paraId="2A336302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106A0465" w14:textId="7B23F4FB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52,637</w:t>
            </w:r>
          </w:p>
        </w:tc>
        <w:tc>
          <w:tcPr>
            <w:tcW w:w="279" w:type="dxa"/>
          </w:tcPr>
          <w:p w14:paraId="4E3740CD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8BDD576" w14:textId="45B56A1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52,732</w:t>
            </w:r>
          </w:p>
        </w:tc>
        <w:tc>
          <w:tcPr>
            <w:tcW w:w="270" w:type="dxa"/>
          </w:tcPr>
          <w:p w14:paraId="65B2D34D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11D19" w14:textId="1A92D601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5720A8">
              <w:rPr>
                <w:rFonts w:ascii="Angsana New" w:hAnsi="Angsana New"/>
                <w:sz w:val="30"/>
                <w:szCs w:val="30"/>
              </w:rPr>
              <w:t>23,950</w:t>
            </w:r>
          </w:p>
        </w:tc>
        <w:tc>
          <w:tcPr>
            <w:tcW w:w="270" w:type="dxa"/>
          </w:tcPr>
          <w:p w14:paraId="60A5FFAD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4E8782" w14:textId="48BA293B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24,232</w:t>
            </w:r>
          </w:p>
        </w:tc>
      </w:tr>
      <w:tr w:rsidR="00286A52" w:rsidRPr="003A5570" w14:paraId="0B82C165" w14:textId="77777777" w:rsidTr="005E7C9A">
        <w:tc>
          <w:tcPr>
            <w:tcW w:w="4140" w:type="dxa"/>
          </w:tcPr>
          <w:p w14:paraId="2635188C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5DFB7CD0" w14:textId="4C4BE5FD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3,604</w:t>
            </w:r>
          </w:p>
        </w:tc>
        <w:tc>
          <w:tcPr>
            <w:tcW w:w="279" w:type="dxa"/>
          </w:tcPr>
          <w:p w14:paraId="13F01C1F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D737B98" w14:textId="50AA161E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3,539</w:t>
            </w:r>
          </w:p>
        </w:tc>
        <w:tc>
          <w:tcPr>
            <w:tcW w:w="270" w:type="dxa"/>
          </w:tcPr>
          <w:p w14:paraId="5259681C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BD79B" w14:textId="58AADBAA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1,892</w:t>
            </w:r>
          </w:p>
        </w:tc>
        <w:tc>
          <w:tcPr>
            <w:tcW w:w="270" w:type="dxa"/>
          </w:tcPr>
          <w:p w14:paraId="3A8B428E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514FC" w14:textId="4E7641EB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1,562</w:t>
            </w:r>
          </w:p>
        </w:tc>
      </w:tr>
      <w:tr w:rsidR="00286A52" w:rsidRPr="003A5570" w14:paraId="77BC1B03" w14:textId="77777777" w:rsidTr="005E7C9A">
        <w:tc>
          <w:tcPr>
            <w:tcW w:w="4140" w:type="dxa"/>
          </w:tcPr>
          <w:p w14:paraId="3241FBDC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67FB4B" w14:textId="06F83302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279" w:type="dxa"/>
          </w:tcPr>
          <w:p w14:paraId="382033F4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675EAF6" w14:textId="1F1595EC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34C3B89C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8DF8F6" w14:textId="1F8598FB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0894C95E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FDC003" w14:textId="41859DBC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286A52" w:rsidRPr="003A5570" w14:paraId="07ADFDEE" w14:textId="77777777" w:rsidTr="005E7C9A">
        <w:tc>
          <w:tcPr>
            <w:tcW w:w="4140" w:type="dxa"/>
          </w:tcPr>
          <w:p w14:paraId="06653FD3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4E2D55" w14:textId="47CB991D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b/>
                <w:bCs/>
                <w:sz w:val="30"/>
                <w:szCs w:val="30"/>
              </w:rPr>
              <w:t>56,593</w:t>
            </w:r>
          </w:p>
        </w:tc>
        <w:tc>
          <w:tcPr>
            <w:tcW w:w="279" w:type="dxa"/>
          </w:tcPr>
          <w:p w14:paraId="532E121C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9799C4E" w14:textId="53CA3D38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b/>
                <w:bCs/>
                <w:sz w:val="30"/>
                <w:szCs w:val="30"/>
              </w:rPr>
              <w:t>56,372</w:t>
            </w:r>
          </w:p>
        </w:tc>
        <w:tc>
          <w:tcPr>
            <w:tcW w:w="270" w:type="dxa"/>
          </w:tcPr>
          <w:p w14:paraId="396E37E6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34B0B" w14:textId="3522C420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570">
              <w:rPr>
                <w:rFonts w:ascii="Angsana New" w:hAnsi="Angsana New"/>
                <w:b/>
                <w:bCs/>
                <w:sz w:val="30"/>
                <w:szCs w:val="30"/>
              </w:rPr>
              <w:t>26,155</w:t>
            </w:r>
          </w:p>
        </w:tc>
        <w:tc>
          <w:tcPr>
            <w:tcW w:w="270" w:type="dxa"/>
          </w:tcPr>
          <w:p w14:paraId="0042D2B2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99A725" w14:textId="2DE8BD32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b/>
                <w:bCs/>
                <w:sz w:val="30"/>
                <w:szCs w:val="30"/>
              </w:rPr>
              <w:t>25,824</w:t>
            </w:r>
          </w:p>
        </w:tc>
      </w:tr>
      <w:tr w:rsidR="00286A52" w:rsidRPr="003A5570" w14:paraId="36F6C86D" w14:textId="77777777" w:rsidTr="005E7C9A">
        <w:tc>
          <w:tcPr>
            <w:tcW w:w="4140" w:type="dxa"/>
          </w:tcPr>
          <w:p w14:paraId="04846CEE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53949D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C79470C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3A73C14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87EE4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8D06F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129D5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FEC5CB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A52" w:rsidRPr="003A5570" w14:paraId="307D00BE" w14:textId="77777777" w:rsidTr="005E7C9A">
        <w:tc>
          <w:tcPr>
            <w:tcW w:w="4140" w:type="dxa"/>
          </w:tcPr>
          <w:p w14:paraId="38F339E6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6010D5C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16A7656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C4A9B01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9666E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B678C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03AAD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7F05D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A52" w:rsidRPr="003A5570" w14:paraId="3ECAFC47" w14:textId="77777777" w:rsidTr="005E7C9A">
        <w:tc>
          <w:tcPr>
            <w:tcW w:w="4140" w:type="dxa"/>
          </w:tcPr>
          <w:p w14:paraId="46925483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76C0F71C" w14:textId="592250E5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70,</w:t>
            </w:r>
            <w:r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279" w:type="dxa"/>
          </w:tcPr>
          <w:p w14:paraId="63D4DEFC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87B6673" w14:textId="7FBE0F1B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39,469</w:t>
            </w:r>
          </w:p>
        </w:tc>
        <w:tc>
          <w:tcPr>
            <w:tcW w:w="270" w:type="dxa"/>
          </w:tcPr>
          <w:p w14:paraId="3116421D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32196" w14:textId="4492FC03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18,</w:t>
            </w:r>
            <w:r>
              <w:rPr>
                <w:rFonts w:ascii="Angsana New" w:hAnsi="Angsana New"/>
                <w:sz w:val="30"/>
                <w:szCs w:val="30"/>
              </w:rPr>
              <w:t>605</w:t>
            </w:r>
          </w:p>
        </w:tc>
        <w:tc>
          <w:tcPr>
            <w:tcW w:w="270" w:type="dxa"/>
          </w:tcPr>
          <w:p w14:paraId="335C432C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9B3FE" w14:textId="475698EB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8,804</w:t>
            </w:r>
          </w:p>
        </w:tc>
      </w:tr>
      <w:tr w:rsidR="00286A52" w:rsidRPr="003A5570" w14:paraId="5C4C4AAC" w14:textId="77777777" w:rsidTr="005E7C9A">
        <w:tc>
          <w:tcPr>
            <w:tcW w:w="4140" w:type="dxa"/>
          </w:tcPr>
          <w:p w14:paraId="0C3D03F1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BCCE75B" w14:textId="770FD0BE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ED44762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C32C5A" w14:textId="7941E5F3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4,660</w:t>
            </w:r>
          </w:p>
        </w:tc>
        <w:tc>
          <w:tcPr>
            <w:tcW w:w="270" w:type="dxa"/>
          </w:tcPr>
          <w:p w14:paraId="6A8969E9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B0FB18" w14:textId="061E40B6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9D8D55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39F8A" w14:textId="488E65B0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4,660</w:t>
            </w:r>
          </w:p>
        </w:tc>
      </w:tr>
      <w:tr w:rsidR="00286A52" w:rsidRPr="003A5570" w14:paraId="5BFB5682" w14:textId="77777777" w:rsidTr="005E7C9A">
        <w:tc>
          <w:tcPr>
            <w:tcW w:w="4140" w:type="dxa"/>
          </w:tcPr>
          <w:p w14:paraId="75D984A5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4C297D1" w14:textId="3CD47643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5,847</w:t>
            </w:r>
          </w:p>
        </w:tc>
        <w:tc>
          <w:tcPr>
            <w:tcW w:w="279" w:type="dxa"/>
          </w:tcPr>
          <w:p w14:paraId="2846F9BB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E73561" w14:textId="7D6DCFEF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2,870</w:t>
            </w:r>
          </w:p>
        </w:tc>
        <w:tc>
          <w:tcPr>
            <w:tcW w:w="270" w:type="dxa"/>
          </w:tcPr>
          <w:p w14:paraId="51F797CA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86FA26" w14:textId="39FF8519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374E82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BAEBC" w14:textId="51D4062E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A52" w:rsidRPr="003A5570" w14:paraId="24D966C8" w14:textId="77777777" w:rsidTr="005E7C9A">
        <w:tc>
          <w:tcPr>
            <w:tcW w:w="4140" w:type="dxa"/>
          </w:tcPr>
          <w:p w14:paraId="5432AEF0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376E14BD" w14:textId="2265A384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10,8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9" w:type="dxa"/>
          </w:tcPr>
          <w:p w14:paraId="151E718D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BF6EE5C" w14:textId="73639432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5,498</w:t>
            </w:r>
          </w:p>
        </w:tc>
        <w:tc>
          <w:tcPr>
            <w:tcW w:w="270" w:type="dxa"/>
          </w:tcPr>
          <w:p w14:paraId="5B232BD7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55D0F0" w14:textId="03247F63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4,057</w:t>
            </w:r>
          </w:p>
        </w:tc>
        <w:tc>
          <w:tcPr>
            <w:tcW w:w="270" w:type="dxa"/>
          </w:tcPr>
          <w:p w14:paraId="4A3D6E5D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FC445" w14:textId="32EDF319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3,373</w:t>
            </w:r>
          </w:p>
        </w:tc>
      </w:tr>
      <w:tr w:rsidR="00286A52" w:rsidRPr="003A5570" w14:paraId="6C9D51D7" w14:textId="77777777" w:rsidTr="005E7C9A">
        <w:tc>
          <w:tcPr>
            <w:tcW w:w="4140" w:type="dxa"/>
          </w:tcPr>
          <w:p w14:paraId="4348C6B8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9FC664C" w14:textId="5DFF2706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13,097</w:t>
            </w:r>
          </w:p>
        </w:tc>
        <w:tc>
          <w:tcPr>
            <w:tcW w:w="279" w:type="dxa"/>
          </w:tcPr>
          <w:p w14:paraId="42ED4933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1E1055" w14:textId="42C64CCB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10,249</w:t>
            </w:r>
          </w:p>
        </w:tc>
        <w:tc>
          <w:tcPr>
            <w:tcW w:w="270" w:type="dxa"/>
          </w:tcPr>
          <w:p w14:paraId="30654873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9926C4" w14:textId="04309DA5" w:rsidR="00286A52" w:rsidRPr="00574E1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1532C5">
              <w:rPr>
                <w:rFonts w:ascii="Angsana New" w:hAnsi="Angsana New"/>
                <w:sz w:val="30"/>
                <w:szCs w:val="30"/>
              </w:rPr>
              <w:t>3,</w:t>
            </w:r>
            <w:r w:rsidR="00574E1E" w:rsidRPr="001532C5">
              <w:rPr>
                <w:rFonts w:ascii="Angsana New" w:hAnsi="Angsana New"/>
                <w:sz w:val="30"/>
                <w:szCs w:val="30"/>
              </w:rPr>
              <w:t>3</w:t>
            </w:r>
            <w:r w:rsidRPr="001532C5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6670EF83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A16B47" w14:textId="195B56E4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5,288</w:t>
            </w:r>
          </w:p>
        </w:tc>
      </w:tr>
      <w:tr w:rsidR="00286A52" w:rsidRPr="003A5570" w14:paraId="1D87EC89" w14:textId="77777777" w:rsidTr="005E7C9A">
        <w:tc>
          <w:tcPr>
            <w:tcW w:w="4140" w:type="dxa"/>
          </w:tcPr>
          <w:p w14:paraId="6A599725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0" w:type="dxa"/>
          </w:tcPr>
          <w:p w14:paraId="0A0851F8" w14:textId="705ED87B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79" w:type="dxa"/>
          </w:tcPr>
          <w:p w14:paraId="7C3D3D4E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465CB9A" w14:textId="061458B4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40ACEF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72C6F" w14:textId="4F75514A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14:paraId="5BB06F78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143EF" w14:textId="71C2D89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A52" w:rsidRPr="00B43BC0" w14:paraId="3D2AA12B" w14:textId="77777777" w:rsidTr="005E7C9A">
        <w:tc>
          <w:tcPr>
            <w:tcW w:w="4140" w:type="dxa"/>
          </w:tcPr>
          <w:p w14:paraId="7C25DEC6" w14:textId="63ADA98A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1080" w:type="dxa"/>
          </w:tcPr>
          <w:p w14:paraId="53E0537B" w14:textId="1074B300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  <w:tc>
          <w:tcPr>
            <w:tcW w:w="279" w:type="dxa"/>
          </w:tcPr>
          <w:p w14:paraId="5FEF71C5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FEC7578" w14:textId="7399BA88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6373CE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E7F60" w14:textId="6FBB7B5B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53496209" w14:textId="77777777" w:rsidR="00286A52" w:rsidRPr="003A557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42DD25" w14:textId="4C9D5844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BAF3DE" w14:textId="77777777" w:rsidR="00791DA0" w:rsidRDefault="00791DA0" w:rsidP="00BD2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F8D603A" w14:textId="77777777" w:rsidR="00791DA0" w:rsidRDefault="0079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51DB830" w14:textId="662349C6" w:rsidR="00355993" w:rsidRPr="006F5CC8" w:rsidRDefault="00355993" w:rsidP="00BD2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F5CC8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1C16AC" w:rsidRPr="006F5CC8">
        <w:rPr>
          <w:rFonts w:ascii="Angsana New" w:hAnsi="Angsana New"/>
          <w:sz w:val="30"/>
          <w:szCs w:val="30"/>
          <w:cs/>
        </w:rPr>
        <w:t>กับ</w:t>
      </w:r>
      <w:r w:rsidR="00342641" w:rsidRPr="006F5CC8">
        <w:rPr>
          <w:rFonts w:ascii="Angsana New" w:hAnsi="Angsana New"/>
          <w:sz w:val="30"/>
          <w:szCs w:val="30"/>
          <w:cs/>
        </w:rPr>
        <w:t>บุคคลหรือ</w:t>
      </w:r>
      <w:r w:rsidR="001C16AC" w:rsidRPr="006F5CC8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F5CC8">
        <w:rPr>
          <w:rFonts w:ascii="Angsana New" w:hAnsi="Angsana New"/>
          <w:sz w:val="30"/>
          <w:szCs w:val="30"/>
        </w:rPr>
        <w:t xml:space="preserve"> </w:t>
      </w:r>
      <w:r w:rsidRPr="006F5CC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B3052">
        <w:rPr>
          <w:rFonts w:ascii="Angsana New" w:hAnsi="Angsana New"/>
          <w:sz w:val="30"/>
          <w:szCs w:val="30"/>
        </w:rPr>
        <w:t xml:space="preserve">30 </w:t>
      </w:r>
      <w:r w:rsidR="009A01CF">
        <w:rPr>
          <w:rFonts w:ascii="Angsana New" w:hAnsi="Angsana New" w:hint="cs"/>
          <w:sz w:val="30"/>
          <w:szCs w:val="30"/>
          <w:cs/>
        </w:rPr>
        <w:t>กันยา</w:t>
      </w:r>
      <w:r w:rsidR="006F5CC8">
        <w:rPr>
          <w:rFonts w:ascii="Angsana New" w:hAnsi="Angsana New" w:hint="cs"/>
          <w:sz w:val="30"/>
          <w:szCs w:val="30"/>
          <w:cs/>
        </w:rPr>
        <w:t>ยน</w:t>
      </w:r>
      <w:r w:rsidR="002B3052">
        <w:rPr>
          <w:rFonts w:ascii="Angsana New" w:hAnsi="Angsana New"/>
          <w:sz w:val="30"/>
          <w:szCs w:val="30"/>
        </w:rPr>
        <w:t xml:space="preserve"> 256</w:t>
      </w:r>
      <w:r w:rsidR="00BE193D">
        <w:rPr>
          <w:rFonts w:ascii="Angsana New" w:hAnsi="Angsana New"/>
          <w:sz w:val="30"/>
          <w:szCs w:val="30"/>
        </w:rPr>
        <w:t>5</w:t>
      </w:r>
      <w:r w:rsidR="00202EA2" w:rsidRPr="006F5CC8">
        <w:rPr>
          <w:rFonts w:ascii="Angsana New" w:hAnsi="Angsana New"/>
          <w:sz w:val="30"/>
          <w:szCs w:val="30"/>
          <w:cs/>
        </w:rPr>
        <w:t xml:space="preserve"> และ</w:t>
      </w:r>
      <w:r w:rsidR="002B3052">
        <w:rPr>
          <w:rFonts w:ascii="Angsana New" w:hAnsi="Angsana New"/>
          <w:sz w:val="30"/>
          <w:szCs w:val="30"/>
        </w:rPr>
        <w:t xml:space="preserve"> 31 </w:t>
      </w:r>
      <w:r w:rsidR="00C22F29" w:rsidRPr="006F5CC8">
        <w:rPr>
          <w:rFonts w:ascii="Angsana New" w:hAnsi="Angsana New"/>
          <w:sz w:val="30"/>
          <w:szCs w:val="30"/>
          <w:cs/>
        </w:rPr>
        <w:t>ธันวาคม</w:t>
      </w:r>
      <w:r w:rsidR="002B3052">
        <w:rPr>
          <w:rFonts w:ascii="Angsana New" w:hAnsi="Angsana New"/>
          <w:sz w:val="30"/>
          <w:szCs w:val="30"/>
        </w:rPr>
        <w:t xml:space="preserve"> 256</w:t>
      </w:r>
      <w:r w:rsidR="00BE193D">
        <w:rPr>
          <w:rFonts w:ascii="Angsana New" w:hAnsi="Angsana New"/>
          <w:sz w:val="30"/>
          <w:szCs w:val="30"/>
        </w:rPr>
        <w:t>4</w:t>
      </w:r>
      <w:r w:rsidR="002B3052">
        <w:rPr>
          <w:rFonts w:ascii="Angsana New" w:hAnsi="Angsana New"/>
          <w:sz w:val="30"/>
          <w:szCs w:val="30"/>
        </w:rPr>
        <w:t xml:space="preserve"> </w:t>
      </w:r>
      <w:r w:rsidRPr="006F5CC8">
        <w:rPr>
          <w:rFonts w:ascii="Angsana New" w:hAnsi="Angsana New"/>
          <w:sz w:val="30"/>
          <w:szCs w:val="30"/>
          <w:cs/>
        </w:rPr>
        <w:t>มีดังนี้</w:t>
      </w:r>
    </w:p>
    <w:p w14:paraId="602FBABE" w14:textId="77777777" w:rsidR="005B2070" w:rsidRPr="0071275E" w:rsidRDefault="005B2070" w:rsidP="00522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sz w:val="24"/>
          <w:szCs w:val="24"/>
        </w:rPr>
      </w:pP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8"/>
        <w:gridCol w:w="10"/>
        <w:gridCol w:w="1163"/>
        <w:gridCol w:w="289"/>
        <w:gridCol w:w="1194"/>
        <w:gridCol w:w="10"/>
        <w:gridCol w:w="300"/>
        <w:gridCol w:w="10"/>
        <w:gridCol w:w="1169"/>
        <w:gridCol w:w="10"/>
        <w:gridCol w:w="262"/>
        <w:gridCol w:w="1165"/>
      </w:tblGrid>
      <w:tr w:rsidR="00246B7C" w:rsidRPr="00104961" w14:paraId="34516E1A" w14:textId="77777777" w:rsidTr="00246B7C">
        <w:trPr>
          <w:tblHeader/>
        </w:trPr>
        <w:tc>
          <w:tcPr>
            <w:tcW w:w="2102" w:type="pct"/>
            <w:tcBorders>
              <w:top w:val="nil"/>
              <w:bottom w:val="nil"/>
            </w:tcBorders>
          </w:tcPr>
          <w:p w14:paraId="6D3CCF81" w14:textId="400C78E1" w:rsidR="00246B7C" w:rsidRPr="00F2755E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BE2F" w14:textId="615C7264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</w:tcPr>
          <w:p w14:paraId="105FE346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AD7D" w14:textId="560C9F48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6B7C" w:rsidRPr="00104961" w14:paraId="3C9808A1" w14:textId="77777777" w:rsidTr="00246B7C">
        <w:trPr>
          <w:tblHeader/>
        </w:trPr>
        <w:tc>
          <w:tcPr>
            <w:tcW w:w="2102" w:type="pct"/>
            <w:tcBorders>
              <w:top w:val="nil"/>
              <w:bottom w:val="nil"/>
            </w:tcBorders>
          </w:tcPr>
          <w:p w14:paraId="028DD9C2" w14:textId="77777777" w:rsidR="00246B7C" w:rsidRPr="00E705B3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7A8AB" w14:textId="702BA7F9" w:rsidR="00246B7C" w:rsidRPr="00CC6365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E5CA6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52373" w14:textId="55D8010E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</w:tcPr>
          <w:p w14:paraId="3FDDAFC5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CECDD" w14:textId="084E5BE4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79B06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14:paraId="75D30C9E" w14:textId="4127F014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46B7C" w:rsidRPr="00104961" w14:paraId="3B128F1D" w14:textId="77777777" w:rsidTr="00246B7C">
        <w:trPr>
          <w:tblHeader/>
        </w:trPr>
        <w:tc>
          <w:tcPr>
            <w:tcW w:w="2102" w:type="pct"/>
            <w:tcBorders>
              <w:top w:val="nil"/>
              <w:bottom w:val="nil"/>
            </w:tcBorders>
          </w:tcPr>
          <w:p w14:paraId="6276C2B5" w14:textId="77777777" w:rsidR="00246B7C" w:rsidRPr="00E705B3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87372" w14:textId="364EC96F" w:rsidR="00246B7C" w:rsidRPr="00CC6365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2211A027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9B371" w14:textId="1A8EB8A4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</w:tcPr>
          <w:p w14:paraId="55A5A8AA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46334" w14:textId="7F8BB372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0D9E912B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14:paraId="1733D8D8" w14:textId="3F68BDC5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46B7C" w:rsidRPr="00104961" w14:paraId="7239E0F1" w14:textId="77777777" w:rsidTr="00246B7C">
        <w:trPr>
          <w:tblHeader/>
        </w:trPr>
        <w:tc>
          <w:tcPr>
            <w:tcW w:w="2102" w:type="pct"/>
            <w:tcBorders>
              <w:top w:val="nil"/>
              <w:bottom w:val="nil"/>
            </w:tcBorders>
          </w:tcPr>
          <w:p w14:paraId="7DF3E74F" w14:textId="77777777" w:rsidR="00246B7C" w:rsidRPr="00E705B3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0A3D5" w14:textId="7E10B475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6B7C" w:rsidRPr="00104961" w14:paraId="41204D9C" w14:textId="77777777" w:rsidTr="00F2755E">
        <w:tc>
          <w:tcPr>
            <w:tcW w:w="2102" w:type="pct"/>
            <w:tcBorders>
              <w:top w:val="nil"/>
              <w:bottom w:val="nil"/>
            </w:tcBorders>
          </w:tcPr>
          <w:p w14:paraId="0AE80000" w14:textId="27B46CC1" w:rsidR="00246B7C" w:rsidRPr="00E705B3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4B73A" w14:textId="77777777" w:rsidR="00246B7C" w:rsidRPr="00CC6365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2A05DA87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D3833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</w:tcPr>
          <w:p w14:paraId="5381C29F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437DC" w14:textId="77777777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06AFD48F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14:paraId="227A1910" w14:textId="77777777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A52" w:rsidRPr="00104961" w14:paraId="785F90F9" w14:textId="77777777" w:rsidTr="00F2755E">
        <w:tc>
          <w:tcPr>
            <w:tcW w:w="2102" w:type="pct"/>
            <w:tcBorders>
              <w:top w:val="nil"/>
              <w:bottom w:val="nil"/>
            </w:tcBorders>
          </w:tcPr>
          <w:p w14:paraId="32F99F2E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C8958" w14:textId="465D59B6" w:rsidR="00286A52" w:rsidRPr="00CC636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520DC272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96235" w14:textId="7B95CCBF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</w:tcPr>
          <w:p w14:paraId="38698071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4C30" w14:textId="78F33A2C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2269">
              <w:rPr>
                <w:rFonts w:ascii="Angsana New" w:hAnsi="Angsana New"/>
                <w:sz w:val="30"/>
                <w:szCs w:val="30"/>
              </w:rPr>
              <w:t>151,883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0F849ED0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14:paraId="6DCD4F13" w14:textId="2622C0EB" w:rsidR="00286A52" w:rsidRPr="00D457A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144,757</w:t>
            </w:r>
          </w:p>
        </w:tc>
      </w:tr>
      <w:tr w:rsidR="00286A52" w:rsidRPr="00104961" w14:paraId="315058EE" w14:textId="77777777" w:rsidTr="00F2755E">
        <w:tc>
          <w:tcPr>
            <w:tcW w:w="2102" w:type="pct"/>
            <w:tcBorders>
              <w:top w:val="nil"/>
              <w:bottom w:val="nil"/>
            </w:tcBorders>
          </w:tcPr>
          <w:p w14:paraId="05499114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F600A" w14:textId="71D5B2F1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2C5">
              <w:rPr>
                <w:rFonts w:ascii="Angsana New" w:hAnsi="Angsana New"/>
                <w:sz w:val="30"/>
                <w:szCs w:val="30"/>
              </w:rPr>
              <w:t>4,985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6A244D2D" w14:textId="77777777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1A6C5" w14:textId="35E1928F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2C5">
              <w:rPr>
                <w:rFonts w:ascii="Angsana New" w:hAnsi="Angsana New"/>
                <w:sz w:val="30"/>
                <w:szCs w:val="30"/>
              </w:rPr>
              <w:t>5,597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</w:tcPr>
          <w:p w14:paraId="73578ADC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71C14" w14:textId="503FB8E0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2269">
              <w:rPr>
                <w:rFonts w:ascii="Angsana New" w:hAnsi="Angsana New"/>
                <w:sz w:val="30"/>
                <w:szCs w:val="30"/>
              </w:rPr>
              <w:t>4,98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747CCC02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14:paraId="72AB5106" w14:textId="355433E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5,597</w:t>
            </w:r>
          </w:p>
        </w:tc>
      </w:tr>
      <w:tr w:rsidR="00286A52" w:rsidRPr="00104961" w14:paraId="5DC18CB5" w14:textId="77777777" w:rsidTr="00F2755E">
        <w:tc>
          <w:tcPr>
            <w:tcW w:w="2102" w:type="pct"/>
            <w:tcBorders>
              <w:top w:val="nil"/>
              <w:bottom w:val="nil"/>
            </w:tcBorders>
          </w:tcPr>
          <w:p w14:paraId="72705EC7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0DA99" w14:textId="6C10827F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2C5">
              <w:rPr>
                <w:rFonts w:ascii="Angsana New" w:hAnsi="Angsana New"/>
                <w:sz w:val="30"/>
                <w:szCs w:val="30"/>
              </w:rPr>
              <w:t>55,1</w:t>
            </w:r>
            <w:r w:rsidR="00574E1E" w:rsidRPr="001532C5">
              <w:rPr>
                <w:rFonts w:ascii="Angsana New" w:hAnsi="Angsana New"/>
                <w:sz w:val="30"/>
                <w:szCs w:val="30"/>
              </w:rPr>
              <w:t>5</w:t>
            </w:r>
            <w:r w:rsidRPr="001532C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41FF0569" w14:textId="77777777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F6136" w14:textId="2A1B583B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2C5">
              <w:rPr>
                <w:rFonts w:ascii="Angsana New" w:hAnsi="Angsana New"/>
                <w:sz w:val="30"/>
                <w:szCs w:val="30"/>
              </w:rPr>
              <w:t>28,291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</w:tcPr>
          <w:p w14:paraId="04C14D2E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A9B3B" w14:textId="0CD4EBF9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1322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3FE1DEC8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C68E9" w14:textId="04C3A21E" w:rsidR="00286A52" w:rsidRPr="00D457A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15,082</w:t>
            </w:r>
          </w:p>
        </w:tc>
      </w:tr>
      <w:tr w:rsidR="00286A52" w:rsidRPr="00104961" w14:paraId="4EF0F2A6" w14:textId="77777777" w:rsidTr="00F2755E">
        <w:tc>
          <w:tcPr>
            <w:tcW w:w="2102" w:type="pct"/>
            <w:tcBorders>
              <w:top w:val="nil"/>
              <w:bottom w:val="nil"/>
            </w:tcBorders>
          </w:tcPr>
          <w:p w14:paraId="653FE254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DAA3E7" w14:textId="717162A9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32C5">
              <w:rPr>
                <w:rFonts w:ascii="Angsana New" w:hAnsi="Angsana New"/>
                <w:b/>
                <w:bCs/>
                <w:sz w:val="30"/>
                <w:szCs w:val="30"/>
              </w:rPr>
              <w:t>60,</w:t>
            </w:r>
            <w:r w:rsidR="00574E1E" w:rsidRPr="001532C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1532C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04CECAA2" w14:textId="77777777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06A0B" w14:textId="2937612F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2C5">
              <w:rPr>
                <w:rFonts w:ascii="Angsana New" w:hAnsi="Angsana New"/>
                <w:b/>
                <w:bCs/>
                <w:sz w:val="30"/>
                <w:szCs w:val="30"/>
              </w:rPr>
              <w:t>33,888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</w:tcPr>
          <w:p w14:paraId="1E30DC86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88C0D1" w14:textId="7E6ED852" w:rsidR="00286A52" w:rsidRPr="00246B7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166,248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4059FE59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F6FCD" w14:textId="76F17C6E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165,436</w:t>
            </w:r>
          </w:p>
        </w:tc>
      </w:tr>
      <w:tr w:rsidR="00286A52" w:rsidRPr="00104961" w14:paraId="6E94DF52" w14:textId="77777777" w:rsidTr="00F2755E">
        <w:tc>
          <w:tcPr>
            <w:tcW w:w="2102" w:type="pct"/>
            <w:tcBorders>
              <w:top w:val="nil"/>
              <w:bottom w:val="nil"/>
            </w:tcBorders>
          </w:tcPr>
          <w:p w14:paraId="0C99A8B8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EA4939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2007FA42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1874D7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</w:tcPr>
          <w:p w14:paraId="5E474527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4DC7B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59FB496D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3CC66C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A52" w:rsidRPr="00104961" w14:paraId="70513E1B" w14:textId="77777777" w:rsidTr="00F2755E">
        <w:tc>
          <w:tcPr>
            <w:tcW w:w="2102" w:type="pct"/>
            <w:tcBorders>
              <w:top w:val="nil"/>
              <w:bottom w:val="nil"/>
            </w:tcBorders>
          </w:tcPr>
          <w:p w14:paraId="3B4D8796" w14:textId="148244EF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7481B" w14:textId="77777777" w:rsidR="00286A52" w:rsidRPr="00CC636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3775F9A5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6ED82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</w:tcPr>
          <w:p w14:paraId="73026166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F89B4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15329DC7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14:paraId="51DB9789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A52" w:rsidRPr="00104961" w14:paraId="6BD9A05B" w14:textId="77777777" w:rsidTr="00F2755E">
        <w:tc>
          <w:tcPr>
            <w:tcW w:w="2102" w:type="pct"/>
            <w:tcBorders>
              <w:top w:val="nil"/>
              <w:bottom w:val="nil"/>
            </w:tcBorders>
          </w:tcPr>
          <w:p w14:paraId="77C87BC1" w14:textId="35386C33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09552" w14:textId="057A0375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32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05AD4E86" w14:textId="77777777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A1516" w14:textId="0F43E0BF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532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</w:tcPr>
          <w:p w14:paraId="6BF7E5D9" w14:textId="77777777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9B583" w14:textId="5723D622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532C5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60F529D8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14:paraId="385339B5" w14:textId="25FC2A16" w:rsidR="00286A52" w:rsidRPr="00D457A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A52" w:rsidRPr="00104961" w14:paraId="44791291" w14:textId="77777777" w:rsidTr="00F2755E">
        <w:tc>
          <w:tcPr>
            <w:tcW w:w="2102" w:type="pct"/>
            <w:tcBorders>
              <w:top w:val="nil"/>
              <w:bottom w:val="nil"/>
            </w:tcBorders>
          </w:tcPr>
          <w:p w14:paraId="16E9A777" w14:textId="6DAAB09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A42FE" w14:textId="48B4B417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2C5">
              <w:rPr>
                <w:rFonts w:ascii="Angsana New" w:hAnsi="Angsana New"/>
                <w:sz w:val="30"/>
                <w:szCs w:val="30"/>
              </w:rPr>
              <w:t>2,3</w:t>
            </w:r>
            <w:r w:rsidR="00574E1E" w:rsidRPr="001532C5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1678DE0C" w14:textId="77777777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B28AF" w14:textId="1F0C283D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2C5">
              <w:rPr>
                <w:rFonts w:ascii="Angsana New" w:hAnsi="Angsana New"/>
                <w:sz w:val="30"/>
                <w:szCs w:val="30"/>
              </w:rPr>
              <w:t>1,121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</w:tcPr>
          <w:p w14:paraId="19848F81" w14:textId="77777777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F7BF" w14:textId="33A504D7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1532C5">
              <w:rPr>
                <w:rFonts w:ascii="Angsana New" w:hAnsi="Angsana New"/>
                <w:sz w:val="30"/>
                <w:szCs w:val="30"/>
              </w:rPr>
              <w:t>6</w:t>
            </w:r>
            <w:r w:rsidR="00CD5C2A" w:rsidRPr="001532C5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4E0A107C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14:paraId="7327446E" w14:textId="03D6D162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22FD"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R="00286A52" w:rsidRPr="00104961" w14:paraId="671951AA" w14:textId="77777777" w:rsidTr="00F2755E">
        <w:tc>
          <w:tcPr>
            <w:tcW w:w="2102" w:type="pct"/>
            <w:tcBorders>
              <w:top w:val="nil"/>
              <w:bottom w:val="nil"/>
            </w:tcBorders>
          </w:tcPr>
          <w:p w14:paraId="32F7DE30" w14:textId="0D7A3BF1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3AB35" w14:textId="324B714E" w:rsidR="00286A52" w:rsidRPr="001532C5" w:rsidRDefault="00CD5C2A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32C5">
              <w:rPr>
                <w:rFonts w:ascii="Angsana New" w:hAnsi="Angsana New"/>
                <w:b/>
                <w:bCs/>
                <w:sz w:val="30"/>
                <w:szCs w:val="30"/>
              </w:rPr>
              <w:t>2,330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0F9BECF2" w14:textId="77777777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DA779" w14:textId="07B3142E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2C5">
              <w:rPr>
                <w:rFonts w:ascii="Angsana New" w:hAnsi="Angsana New"/>
                <w:b/>
                <w:bCs/>
                <w:sz w:val="30"/>
                <w:szCs w:val="30"/>
              </w:rPr>
              <w:t>1,121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</w:tcPr>
          <w:p w14:paraId="316EC990" w14:textId="77777777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3775DA" w14:textId="348B90FA" w:rsidR="00286A52" w:rsidRPr="001532C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32C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CD5C2A" w:rsidRPr="001532C5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24B0EC30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61A590" w14:textId="57CECA74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</w:tr>
      <w:tr w:rsidR="00286A52" w:rsidRPr="00104961" w14:paraId="1CFBF627" w14:textId="77777777" w:rsidTr="00F2755E">
        <w:tc>
          <w:tcPr>
            <w:tcW w:w="2102" w:type="pct"/>
            <w:tcBorders>
              <w:top w:val="nil"/>
              <w:bottom w:val="nil"/>
            </w:tcBorders>
          </w:tcPr>
          <w:p w14:paraId="08FACD8E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AC7078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2A6361B2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A7A2AF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</w:tcPr>
          <w:p w14:paraId="5718F62E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A91E0C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39F29C4F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63568C" w14:textId="77777777" w:rsidR="00286A52" w:rsidRPr="00F2755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A52" w:rsidRPr="00104961" w14:paraId="23275715" w14:textId="77777777" w:rsidTr="00F2755E">
        <w:tc>
          <w:tcPr>
            <w:tcW w:w="2102" w:type="pct"/>
            <w:tcBorders>
              <w:top w:val="nil"/>
              <w:bottom w:val="nil"/>
            </w:tcBorders>
          </w:tcPr>
          <w:p w14:paraId="4B9266CF" w14:textId="7BB8F6C6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FDBF" w14:textId="77777777" w:rsidR="00286A52" w:rsidRPr="00CC636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04D96D78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94958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</w:tcPr>
          <w:p w14:paraId="2A8F8A04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7525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42D10766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14:paraId="6815B0AA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A52" w:rsidRPr="00104961" w14:paraId="6577CB0B" w14:textId="77777777" w:rsidTr="00F2755E">
        <w:tc>
          <w:tcPr>
            <w:tcW w:w="2102" w:type="pct"/>
            <w:tcBorders>
              <w:top w:val="nil"/>
              <w:left w:val="nil"/>
              <w:bottom w:val="nil"/>
              <w:right w:val="nil"/>
            </w:tcBorders>
          </w:tcPr>
          <w:p w14:paraId="7F76EA5A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7F6D" w14:textId="467F600F" w:rsidR="00286A52" w:rsidRPr="00CC636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576A2E78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5A270" w14:textId="32740ED0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</w:tcPr>
          <w:p w14:paraId="64B56B4B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F676" w14:textId="3ED1A129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32269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5DB8DB04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14:paraId="17B7139A" w14:textId="792EE1D8" w:rsidR="00286A52" w:rsidRPr="00D457A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4,961</w:t>
            </w:r>
          </w:p>
        </w:tc>
      </w:tr>
      <w:tr w:rsidR="00286A52" w:rsidRPr="00104961" w14:paraId="26BDBD05" w14:textId="77777777" w:rsidTr="00F2755E">
        <w:tc>
          <w:tcPr>
            <w:tcW w:w="2102" w:type="pct"/>
            <w:tcBorders>
              <w:top w:val="nil"/>
              <w:left w:val="nil"/>
              <w:bottom w:val="nil"/>
              <w:right w:val="nil"/>
            </w:tcBorders>
          </w:tcPr>
          <w:p w14:paraId="3FB54581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3DE8" w14:textId="561177C9" w:rsidR="00286A52" w:rsidRPr="00A119A3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8,939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10ABB12B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887D4" w14:textId="1BB575E6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6,566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</w:tcPr>
          <w:p w14:paraId="333F9540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8BCC" w14:textId="01B12675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1EF8D8E5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14:paraId="4BA57D1E" w14:textId="6ABE20B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A52" w:rsidRPr="00104961" w14:paraId="5D4280CE" w14:textId="77777777" w:rsidTr="00F2755E">
        <w:tc>
          <w:tcPr>
            <w:tcW w:w="2102" w:type="pct"/>
            <w:tcBorders>
              <w:top w:val="nil"/>
              <w:left w:val="nil"/>
              <w:bottom w:val="nil"/>
              <w:right w:val="nil"/>
            </w:tcBorders>
          </w:tcPr>
          <w:p w14:paraId="5809297A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2427" w14:textId="03FBFFCD" w:rsidR="00286A52" w:rsidRPr="00A119A3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2,756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EF85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D84D4" w14:textId="590B710B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85BD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0A3DE" w14:textId="43126FA3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2,521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2708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14:paraId="2C553E44" w14:textId="15E36485" w:rsidR="00286A52" w:rsidRPr="00D457A5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</w:tr>
      <w:tr w:rsidR="00286A52" w:rsidRPr="00104961" w14:paraId="645CB4B6" w14:textId="77777777" w:rsidTr="00F2755E">
        <w:tc>
          <w:tcPr>
            <w:tcW w:w="2102" w:type="pct"/>
            <w:tcBorders>
              <w:top w:val="nil"/>
              <w:bottom w:val="nil"/>
            </w:tcBorders>
          </w:tcPr>
          <w:p w14:paraId="5B545153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0CBF9" w14:textId="7CC761B4" w:rsidR="00286A52" w:rsidRPr="00A119A3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11,695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B5DDBBD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C391B0" w14:textId="72962DA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8,185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3BB8F756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57562" w14:textId="03C60536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2,728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00A513F6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7FB724C" w14:textId="6D329C23" w:rsidR="00286A52" w:rsidRPr="00EF43F6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6,218</w:t>
            </w:r>
          </w:p>
        </w:tc>
      </w:tr>
      <w:tr w:rsidR="00286A52" w:rsidRPr="00104961" w14:paraId="695CC7A5" w14:textId="77777777" w:rsidTr="00F2755E">
        <w:tc>
          <w:tcPr>
            <w:tcW w:w="2102" w:type="pct"/>
            <w:tcBorders>
              <w:top w:val="nil"/>
              <w:bottom w:val="nil"/>
            </w:tcBorders>
          </w:tcPr>
          <w:p w14:paraId="05B77533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17EB5C" w14:textId="77777777" w:rsidR="00286A52" w:rsidRPr="00A119A3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32AD0D5A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nil"/>
            </w:tcBorders>
          </w:tcPr>
          <w:p w14:paraId="33E602DF" w14:textId="77777777" w:rsidR="00286A52" w:rsidRPr="00267458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1A09024D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A9FCEB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22589F03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nil"/>
            </w:tcBorders>
          </w:tcPr>
          <w:p w14:paraId="3CD8EF30" w14:textId="77777777" w:rsidR="00286A52" w:rsidRPr="00267458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6A52" w:rsidRPr="00CE458C" w14:paraId="4D4EBE02" w14:textId="77777777" w:rsidTr="00F2755E">
        <w:tc>
          <w:tcPr>
            <w:tcW w:w="21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6A55D" w14:textId="3BFF3814" w:rsidR="00286A52" w:rsidRPr="007C7F9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C7F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2C2DF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57AA8FA5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</w:tcPr>
          <w:p w14:paraId="45559458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C0EB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DE61D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D25B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14:paraId="511FD582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A52" w:rsidRPr="00CE458C" w14:paraId="1F63D37B" w14:textId="77777777" w:rsidTr="00F2755E">
        <w:tc>
          <w:tcPr>
            <w:tcW w:w="21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0512F" w14:textId="0F71CCA7" w:rsidR="00286A52" w:rsidRPr="007C7F9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7646B" w14:textId="3AB90CB5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47944FBC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</w:tcPr>
          <w:p w14:paraId="1FC3CA99" w14:textId="1369B502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00741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320E0" w14:textId="2F26084F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13088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14:paraId="54DF8E52" w14:textId="2996EA81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86A52" w:rsidRPr="00CE458C" w14:paraId="7AEE9DE7" w14:textId="77777777" w:rsidTr="00F2755E">
        <w:tc>
          <w:tcPr>
            <w:tcW w:w="21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DFD92" w14:textId="6163B262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5D0B0" w14:textId="5FBC36CF" w:rsidR="00286A52" w:rsidRPr="00A119A3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19,158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B326" w14:textId="77777777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C9006" w14:textId="6949116F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4,676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FA24" w14:textId="77777777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20740" w14:textId="261B7CDF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09B9" w14:textId="77777777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AF890" w14:textId="110CA5B3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A52" w:rsidRPr="00CE458C" w14:paraId="31F0C15B" w14:textId="77777777" w:rsidTr="00F2755E">
        <w:tc>
          <w:tcPr>
            <w:tcW w:w="21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36160" w14:textId="1D9A30A8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6B9C09" w14:textId="63926B4C" w:rsidR="00286A52" w:rsidRPr="00A119A3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7266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B7FF" w14:textId="77777777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88A5B" w14:textId="54AAB8CA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4,676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07AEF" w14:textId="77777777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78ED4E" w14:textId="2B22640E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91F0" w14:textId="77777777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CFA4C4" w14:textId="0295E3D9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286A52" w:rsidRPr="00CE458C" w14:paraId="04A4214D" w14:textId="77777777" w:rsidTr="003B498E">
        <w:tc>
          <w:tcPr>
            <w:tcW w:w="21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67DA4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5EC75D" w14:textId="77777777" w:rsidR="00286A52" w:rsidRPr="00A119A3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2E0EC" w14:textId="77777777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BA909" w14:textId="77777777" w:rsidR="00286A52" w:rsidRPr="00267458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75F2" w14:textId="77777777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D976D1" w14:textId="77777777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008B7" w14:textId="77777777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B37AF" w14:textId="77777777" w:rsidR="00286A52" w:rsidRPr="00267458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6A52" w:rsidRPr="00CE458C" w14:paraId="0FF6BF05" w14:textId="77777777" w:rsidTr="003B498E">
        <w:tc>
          <w:tcPr>
            <w:tcW w:w="21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E29AB" w14:textId="77777777" w:rsidR="00286A52" w:rsidRPr="007C7F9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13C6A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1F67B0A9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</w:tcPr>
          <w:p w14:paraId="67F10A80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B8CD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A6451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5B14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14:paraId="6B5DFE6E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A52" w:rsidRPr="00CE458C" w14:paraId="047F6D05" w14:textId="77777777" w:rsidTr="003B498E">
        <w:tc>
          <w:tcPr>
            <w:tcW w:w="21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ADC71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B78251" w14:textId="3BFA13F2" w:rsidR="00286A52" w:rsidRPr="00FE4CE6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FF740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4,109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F17CB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10B3B2" w14:textId="2AAC51EB" w:rsidR="00286A52" w:rsidRPr="00444E0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10,966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6B30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7EDAC5" w14:textId="40F6CB2B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616F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723C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7A4A42" w14:textId="7751D4C5" w:rsidR="00286A52" w:rsidRPr="005311E6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86A52" w:rsidRPr="00CE458C" w14:paraId="72EEEB65" w14:textId="77777777" w:rsidTr="003B498E">
        <w:tc>
          <w:tcPr>
            <w:tcW w:w="21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5FE48" w14:textId="77777777" w:rsidR="00286A52" w:rsidRPr="0010496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78E31A" w14:textId="77777777" w:rsidR="00286A52" w:rsidRPr="00A119A3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D3934" w14:textId="77777777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87B27" w14:textId="77777777" w:rsidR="00286A52" w:rsidRPr="00267458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32ED" w14:textId="77777777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C38AEF" w14:textId="77777777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5CEB0" w14:textId="77777777" w:rsidR="00286A52" w:rsidRPr="004474EB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703F0" w14:textId="77777777" w:rsidR="00286A52" w:rsidRPr="00267458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6A52" w:rsidRPr="00CE458C" w14:paraId="3A0FD04D" w14:textId="77777777" w:rsidTr="003B498E">
        <w:tc>
          <w:tcPr>
            <w:tcW w:w="21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98065" w14:textId="1F07661D" w:rsidR="00286A52" w:rsidRPr="007C7F9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6B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F8287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604F34BB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</w:tcPr>
          <w:p w14:paraId="59A6D2E8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FA7A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6FF40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0781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14:paraId="10EB9DC2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A52" w:rsidRPr="00CE458C" w14:paraId="4DEE0C44" w14:textId="77777777" w:rsidTr="003B498E">
        <w:tc>
          <w:tcPr>
            <w:tcW w:w="21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6F5FD" w14:textId="5B3D5BDB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6B7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07A07D" w14:textId="0EA90B16" w:rsidR="00286A52" w:rsidRPr="00246B7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6B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48A05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4F948C" w14:textId="21171C65" w:rsidR="00286A52" w:rsidRPr="00444E0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27135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BE00DB" w14:textId="72BA4AD0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246B7C">
              <w:rPr>
                <w:rFonts w:ascii="Angsana New" w:hAnsi="Angsana New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39C1D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F8D41B" w14:textId="77777777" w:rsidR="00286A52" w:rsidRPr="005311E6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86A52" w:rsidRPr="00574E1E" w14:paraId="1FD3D019" w14:textId="77777777" w:rsidTr="00F2755E">
        <w:tc>
          <w:tcPr>
            <w:tcW w:w="21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E2CE9" w14:textId="77777777" w:rsidR="00286A52" w:rsidRPr="00574E1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0DD696" w14:textId="77777777" w:rsidR="00286A52" w:rsidRPr="00574E1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E2092" w14:textId="77777777" w:rsidR="00286A52" w:rsidRPr="00574E1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43FFA" w14:textId="77777777" w:rsidR="00286A52" w:rsidRPr="00574E1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49D7" w14:textId="77777777" w:rsidR="00286A52" w:rsidRPr="00574E1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885DD" w14:textId="77777777" w:rsidR="00286A52" w:rsidRPr="00574E1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43112" w14:textId="77777777" w:rsidR="00286A52" w:rsidRPr="00574E1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B6BCF" w14:textId="77777777" w:rsidR="00286A52" w:rsidRPr="00574E1E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6A52" w:rsidRPr="00CE458C" w14:paraId="4A3F634E" w14:textId="77777777" w:rsidTr="00F2755E">
        <w:tc>
          <w:tcPr>
            <w:tcW w:w="21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A4DE0" w14:textId="372CB51F" w:rsidR="00286A52" w:rsidRPr="007C7F9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A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A4F28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71BBA7FD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</w:tcPr>
          <w:p w14:paraId="47289BC8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D1FB2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5D9E9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AF5D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14:paraId="448555F5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A52" w:rsidRPr="00CE458C" w14:paraId="477FD6F1" w14:textId="77777777" w:rsidTr="00F2755E">
        <w:tc>
          <w:tcPr>
            <w:tcW w:w="21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1963A" w14:textId="7F00A1A8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AC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7D28AF" w14:textId="7A06C57C" w:rsidR="00286A52" w:rsidRPr="00FE4CE6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77029">
              <w:rPr>
                <w:rFonts w:ascii="Angsana New" w:hAnsi="Angsana New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E6D8E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0DD254" w14:textId="78DB3472" w:rsidR="00286A52" w:rsidRPr="00444E0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AB003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F5893" w14:textId="5523DBE5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5F86A" w14:textId="77777777" w:rsidR="00286A52" w:rsidRPr="00CE458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17BB79" w14:textId="77777777" w:rsidR="00286A52" w:rsidRPr="005311E6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24AA790" w14:textId="77777777" w:rsidR="00A252BC" w:rsidRPr="00574E1E" w:rsidRDefault="00A252BC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1627A3D" w14:textId="77777777" w:rsidR="00C70ACE" w:rsidRPr="00A252BC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252B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9F84CDA" w14:textId="77777777" w:rsidR="00C70ACE" w:rsidRPr="00574E1E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C0232CF" w14:textId="69449831" w:rsidR="00574E1E" w:rsidRPr="001532C5" w:rsidRDefault="00574E1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1532C5">
        <w:rPr>
          <w:rFonts w:ascii="Angsana New" w:hAnsi="Angsana New" w:hint="cs"/>
          <w:i/>
          <w:iCs/>
          <w:spacing w:val="-6"/>
          <w:sz w:val="30"/>
          <w:szCs w:val="30"/>
          <w:cs/>
        </w:rPr>
        <w:t>สัญญาเงิน</w:t>
      </w:r>
      <w:r w:rsidR="0007684C" w:rsidRPr="0007684C">
        <w:rPr>
          <w:rFonts w:ascii="Angsana New" w:hAnsi="Angsana New"/>
          <w:i/>
          <w:iCs/>
          <w:spacing w:val="-6"/>
          <w:sz w:val="30"/>
          <w:szCs w:val="30"/>
          <w:cs/>
        </w:rPr>
        <w:t>กู้ยืมระยะสั้น</w:t>
      </w:r>
    </w:p>
    <w:p w14:paraId="528A45D7" w14:textId="63334336" w:rsidR="00574E1E" w:rsidRPr="001532C5" w:rsidRDefault="00574E1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0A64C5A" w14:textId="3E5FA95C" w:rsidR="00574E1E" w:rsidRPr="00574E1E" w:rsidRDefault="00574E1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1532C5">
        <w:rPr>
          <w:rFonts w:ascii="Angsana New" w:hAnsi="Angsana New"/>
          <w:spacing w:val="2"/>
          <w:sz w:val="30"/>
          <w:szCs w:val="30"/>
          <w:cs/>
        </w:rPr>
        <w:t>บริษัท อมรินทร์ เทเลวิชั่น จำกัด</w:t>
      </w:r>
      <w:r w:rsidRPr="001532C5">
        <w:rPr>
          <w:rFonts w:ascii="Angsana New" w:hAnsi="Angsana New"/>
          <w:spacing w:val="2"/>
          <w:sz w:val="30"/>
          <w:szCs w:val="30"/>
        </w:rPr>
        <w:t xml:space="preserve"> </w:t>
      </w:r>
      <w:r w:rsidRPr="001532C5">
        <w:rPr>
          <w:rFonts w:ascii="Angsana New" w:hAnsi="Angsana New" w:hint="cs"/>
          <w:spacing w:val="2"/>
          <w:sz w:val="30"/>
          <w:szCs w:val="30"/>
          <w:cs/>
        </w:rPr>
        <w:t>ซึ่งเป็นบริษัทย่อย ได้ทำสัญญาเงินให้กู้ยืมระยะสั้นแก่บริษัท</w:t>
      </w:r>
      <w:r w:rsidR="0007684C">
        <w:rPr>
          <w:rFonts w:ascii="Angsana New" w:hAnsi="Angsana New"/>
          <w:spacing w:val="2"/>
          <w:sz w:val="30"/>
          <w:szCs w:val="30"/>
        </w:rPr>
        <w:t xml:space="preserve"> </w:t>
      </w:r>
      <w:r w:rsidRPr="001532C5">
        <w:rPr>
          <w:rFonts w:ascii="Angsana New" w:hAnsi="Angsana New" w:hint="cs"/>
          <w:spacing w:val="2"/>
          <w:sz w:val="30"/>
          <w:szCs w:val="30"/>
          <w:cs/>
        </w:rPr>
        <w:t>โดยมีอัต</w:t>
      </w:r>
      <w:r w:rsidR="00C32AC7">
        <w:rPr>
          <w:rFonts w:ascii="Angsana New" w:hAnsi="Angsana New" w:hint="cs"/>
          <w:spacing w:val="2"/>
          <w:sz w:val="30"/>
          <w:szCs w:val="30"/>
          <w:cs/>
        </w:rPr>
        <w:t>ร</w:t>
      </w:r>
      <w:r w:rsidRPr="001532C5">
        <w:rPr>
          <w:rFonts w:ascii="Angsana New" w:hAnsi="Angsana New" w:hint="cs"/>
          <w:spacing w:val="2"/>
          <w:sz w:val="30"/>
          <w:szCs w:val="30"/>
          <w:cs/>
        </w:rPr>
        <w:t xml:space="preserve">าดอกเบี้ยร้อยละ </w:t>
      </w:r>
      <w:r w:rsidRPr="001532C5">
        <w:rPr>
          <w:rFonts w:ascii="Angsana New" w:hAnsi="Angsana New"/>
          <w:spacing w:val="2"/>
          <w:sz w:val="30"/>
          <w:szCs w:val="30"/>
        </w:rPr>
        <w:t xml:space="preserve">1.50 </w:t>
      </w:r>
      <w:r w:rsidRPr="001532C5">
        <w:rPr>
          <w:rFonts w:ascii="Angsana New" w:hAnsi="Angsana New" w:hint="cs"/>
          <w:spacing w:val="2"/>
          <w:sz w:val="30"/>
          <w:szCs w:val="30"/>
          <w:cs/>
        </w:rPr>
        <w:t>ต่อปี และถึงกำหนดรับชำระเมื่อทวงถาม</w:t>
      </w:r>
    </w:p>
    <w:p w14:paraId="762368AA" w14:textId="77777777" w:rsidR="00574E1E" w:rsidRPr="00574E1E" w:rsidRDefault="00574E1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5A9271A" w14:textId="6B63FE65" w:rsidR="00C70ACE" w:rsidRPr="00267458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267458">
        <w:rPr>
          <w:rFonts w:ascii="Angsana New" w:hAnsi="Angsana New" w:hint="cs"/>
          <w:i/>
          <w:iCs/>
          <w:spacing w:val="-6"/>
          <w:sz w:val="30"/>
          <w:szCs w:val="30"/>
          <w:cs/>
        </w:rPr>
        <w:t>สัญญาเช่าพื้นที่</w:t>
      </w:r>
    </w:p>
    <w:p w14:paraId="554DFD77" w14:textId="77777777" w:rsidR="00C70ACE" w:rsidRPr="00574E1E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2C01A316" w14:textId="77777777" w:rsidR="00C70ACE" w:rsidRPr="00322621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322621">
        <w:rPr>
          <w:rFonts w:ascii="Angsana New" w:hAnsi="Angsana New"/>
          <w:spacing w:val="2"/>
          <w:sz w:val="30"/>
          <w:szCs w:val="30"/>
          <w:cs/>
        </w:rPr>
        <w:t>บริษัทได้ทำสัญญาเช่าพื้นที่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>สองฉบับ</w:t>
      </w:r>
      <w:r w:rsidRPr="00322621">
        <w:rPr>
          <w:rFonts w:ascii="Angsana New" w:hAnsi="Angsana New"/>
          <w:spacing w:val="2"/>
          <w:sz w:val="30"/>
          <w:szCs w:val="30"/>
          <w:cs/>
        </w:rPr>
        <w:t>กับบริษัท อมรินทร์ เทเลวิชั่น จำกัด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ซึ่งเป็นบริษัทย่อย </w:t>
      </w:r>
      <w:r w:rsidRPr="00322621">
        <w:rPr>
          <w:rFonts w:ascii="Angsana New" w:hAnsi="Angsana New"/>
          <w:spacing w:val="2"/>
          <w:sz w:val="30"/>
          <w:szCs w:val="30"/>
          <w:cs/>
        </w:rPr>
        <w:t>โดยสัญญาดังกล่าว</w:t>
      </w:r>
      <w:r w:rsidRPr="00322621">
        <w:rPr>
          <w:rFonts w:ascii="Angsana New" w:hAnsi="Angsana New"/>
          <w:spacing w:val="2"/>
          <w:sz w:val="30"/>
          <w:szCs w:val="30"/>
          <w:cs/>
        </w:rPr>
        <w:br/>
        <w:t>มีระยะเวลา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322621">
        <w:rPr>
          <w:rFonts w:ascii="Angsana New" w:hAnsi="Angsana New"/>
          <w:spacing w:val="2"/>
          <w:sz w:val="30"/>
          <w:szCs w:val="30"/>
        </w:rPr>
        <w:t xml:space="preserve">11 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เดือน </w:t>
      </w:r>
      <w:r w:rsidRPr="00322621">
        <w:rPr>
          <w:rFonts w:ascii="Angsana New" w:hAnsi="Angsana New"/>
          <w:spacing w:val="2"/>
          <w:sz w:val="30"/>
          <w:szCs w:val="30"/>
          <w:cs/>
        </w:rPr>
        <w:t>ตั้งแต่วันที่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1 </w:t>
      </w:r>
      <w:r w:rsidRPr="00322621">
        <w:rPr>
          <w:rFonts w:ascii="Angsana New" w:hAnsi="Angsana New"/>
          <w:spacing w:val="2"/>
          <w:sz w:val="30"/>
          <w:szCs w:val="30"/>
          <w:cs/>
        </w:rPr>
        <w:t>กุมภาพันธ์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2565 </w:t>
      </w:r>
      <w:r w:rsidRPr="00322621">
        <w:rPr>
          <w:rFonts w:ascii="Angsana New" w:hAnsi="Angsana New"/>
          <w:spacing w:val="2"/>
          <w:sz w:val="30"/>
          <w:szCs w:val="30"/>
          <w:cs/>
        </w:rPr>
        <w:t>ถึงวันที่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31 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>ธันวาคม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2565 </w:t>
      </w:r>
      <w:r w:rsidRPr="00322621">
        <w:rPr>
          <w:rFonts w:ascii="Angsana New" w:hAnsi="Angsana New"/>
          <w:spacing w:val="2"/>
          <w:sz w:val="30"/>
          <w:szCs w:val="30"/>
          <w:cs/>
        </w:rPr>
        <w:t>แล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ะมีระยะเวลา </w:t>
      </w:r>
      <w:r w:rsidRPr="00322621">
        <w:rPr>
          <w:rFonts w:ascii="Angsana New" w:hAnsi="Angsana New"/>
          <w:spacing w:val="2"/>
          <w:sz w:val="30"/>
          <w:szCs w:val="30"/>
        </w:rPr>
        <w:t xml:space="preserve">1 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ปี </w:t>
      </w:r>
      <w:r w:rsidRPr="00322621">
        <w:rPr>
          <w:rFonts w:ascii="Angsana New" w:hAnsi="Angsana New"/>
          <w:spacing w:val="2"/>
          <w:sz w:val="30"/>
          <w:szCs w:val="30"/>
          <w:cs/>
        </w:rPr>
        <w:t>ตั้งแต่วันที่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/>
          <w:spacing w:val="2"/>
          <w:sz w:val="30"/>
          <w:szCs w:val="30"/>
        </w:rPr>
        <w:br/>
      </w:r>
      <w:r w:rsidRPr="00322621">
        <w:rPr>
          <w:rFonts w:ascii="Angsana New" w:hAnsi="Angsana New"/>
          <w:spacing w:val="2"/>
          <w:sz w:val="30"/>
          <w:szCs w:val="30"/>
        </w:rPr>
        <w:t xml:space="preserve">1 </w:t>
      </w:r>
      <w:r w:rsidRPr="00322621">
        <w:rPr>
          <w:rFonts w:ascii="Angsana New" w:hAnsi="Angsana New"/>
          <w:spacing w:val="2"/>
          <w:sz w:val="30"/>
          <w:szCs w:val="30"/>
          <w:cs/>
        </w:rPr>
        <w:t xml:space="preserve">มกราคม </w:t>
      </w:r>
      <w:r w:rsidRPr="00322621">
        <w:rPr>
          <w:rFonts w:ascii="Angsana New" w:hAnsi="Angsana New"/>
          <w:spacing w:val="2"/>
          <w:sz w:val="30"/>
          <w:szCs w:val="30"/>
        </w:rPr>
        <w:t>2565</w:t>
      </w:r>
      <w:r w:rsidRPr="00322621">
        <w:rPr>
          <w:rFonts w:ascii="Angsana New" w:hAnsi="Angsana New"/>
          <w:spacing w:val="2"/>
          <w:sz w:val="30"/>
          <w:szCs w:val="30"/>
          <w:cs/>
        </w:rPr>
        <w:t xml:space="preserve"> ถึงวันที่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322621">
        <w:rPr>
          <w:rFonts w:ascii="Angsana New" w:hAnsi="Angsana New"/>
          <w:spacing w:val="2"/>
          <w:sz w:val="30"/>
          <w:szCs w:val="30"/>
        </w:rPr>
        <w:t>31</w:t>
      </w:r>
      <w:r w:rsidRPr="00322621">
        <w:rPr>
          <w:rFonts w:ascii="Angsana New" w:hAnsi="Angsana New"/>
          <w:spacing w:val="2"/>
          <w:sz w:val="30"/>
          <w:szCs w:val="30"/>
          <w:cs/>
        </w:rPr>
        <w:t xml:space="preserve"> ธันวาคม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2565 </w:t>
      </w:r>
      <w:r w:rsidRPr="00322621">
        <w:rPr>
          <w:rFonts w:ascii="Angsana New" w:hAnsi="Angsana New"/>
          <w:spacing w:val="2"/>
          <w:sz w:val="30"/>
          <w:szCs w:val="30"/>
          <w:cs/>
        </w:rPr>
        <w:t>โดยบริษัท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>ย่อย</w:t>
      </w:r>
      <w:r w:rsidRPr="00322621">
        <w:rPr>
          <w:rFonts w:ascii="Angsana New" w:hAnsi="Angsana New"/>
          <w:spacing w:val="2"/>
          <w:sz w:val="30"/>
          <w:szCs w:val="30"/>
          <w:cs/>
        </w:rPr>
        <w:t>ตกลงจะจ่ายค่าเช่าเป็นรายเดือนในอัตราคงที่ตามที่</w:t>
      </w:r>
      <w:r>
        <w:rPr>
          <w:rFonts w:ascii="Angsana New" w:hAnsi="Angsana New"/>
          <w:spacing w:val="2"/>
          <w:sz w:val="30"/>
          <w:szCs w:val="30"/>
        </w:rPr>
        <w:br/>
      </w:r>
      <w:r w:rsidRPr="00322621">
        <w:rPr>
          <w:rFonts w:ascii="Angsana New" w:hAnsi="Angsana New"/>
          <w:spacing w:val="2"/>
          <w:sz w:val="30"/>
          <w:szCs w:val="30"/>
          <w:cs/>
        </w:rPr>
        <w:t>ตกลงกันในสัญญา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</w:t>
      </w:r>
    </w:p>
    <w:p w14:paraId="55DA4933" w14:textId="77777777" w:rsidR="00C70ACE" w:rsidRPr="00574E1E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2370AEF" w14:textId="77777777" w:rsidR="00C70ACE" w:rsidRPr="00222B74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4" w:name="_Hlk64217071"/>
      <w:r w:rsidRPr="00222B74">
        <w:rPr>
          <w:rFonts w:ascii="Angsana New" w:hAnsi="Angsana New"/>
          <w:spacing w:val="2"/>
          <w:sz w:val="30"/>
          <w:szCs w:val="30"/>
          <w:cs/>
        </w:rPr>
        <w:t xml:space="preserve">บริษัทได้ทำสัญญาเช่าพื้นที่กับบริษัท </w:t>
      </w:r>
      <w:r w:rsidRPr="00222B74">
        <w:rPr>
          <w:rFonts w:ascii="Angsana New" w:hAnsi="Angsana New" w:hint="cs"/>
          <w:spacing w:val="2"/>
          <w:sz w:val="30"/>
          <w:szCs w:val="30"/>
          <w:cs/>
        </w:rPr>
        <w:t xml:space="preserve">อมรินทร์ ออมนิเวิร์ส จำกัด ซึ่งเป็นบริษัทย่อย </w:t>
      </w:r>
      <w:r w:rsidRPr="00222B74">
        <w:rPr>
          <w:rFonts w:ascii="Angsana New" w:hAnsi="Angsana New"/>
          <w:spacing w:val="2"/>
          <w:sz w:val="30"/>
          <w:szCs w:val="30"/>
          <w:cs/>
        </w:rPr>
        <w:t>โดยสัญญาดังกล่าว</w:t>
      </w:r>
      <w:r>
        <w:rPr>
          <w:rFonts w:ascii="Angsana New" w:hAnsi="Angsana New"/>
          <w:spacing w:val="2"/>
          <w:sz w:val="30"/>
          <w:szCs w:val="30"/>
        </w:rPr>
        <w:br/>
      </w:r>
      <w:r w:rsidRPr="00222B74">
        <w:rPr>
          <w:rFonts w:ascii="Angsana New" w:hAnsi="Angsana New"/>
          <w:spacing w:val="2"/>
          <w:sz w:val="30"/>
          <w:szCs w:val="30"/>
          <w:cs/>
        </w:rPr>
        <w:t>มีระยะเวลา</w:t>
      </w:r>
      <w:r w:rsidRPr="00222B74">
        <w:rPr>
          <w:rFonts w:ascii="Angsana New" w:hAnsi="Angsana New"/>
          <w:spacing w:val="2"/>
          <w:sz w:val="30"/>
          <w:szCs w:val="30"/>
        </w:rPr>
        <w:t xml:space="preserve"> 1 </w:t>
      </w:r>
      <w:r w:rsidRPr="00222B74">
        <w:rPr>
          <w:rFonts w:ascii="Angsana New" w:hAnsi="Angsana New"/>
          <w:spacing w:val="2"/>
          <w:sz w:val="30"/>
          <w:szCs w:val="30"/>
          <w:cs/>
        </w:rPr>
        <w:t>ปี</w:t>
      </w:r>
      <w:r w:rsidRPr="00222B74">
        <w:rPr>
          <w:rFonts w:ascii="Angsana New" w:hAnsi="Angsana New"/>
          <w:spacing w:val="2"/>
          <w:sz w:val="30"/>
          <w:szCs w:val="30"/>
        </w:rPr>
        <w:t xml:space="preserve"> </w:t>
      </w:r>
      <w:r w:rsidRPr="00222B74">
        <w:rPr>
          <w:rFonts w:ascii="Angsana New" w:hAnsi="Angsana New"/>
          <w:spacing w:val="2"/>
          <w:sz w:val="30"/>
          <w:szCs w:val="30"/>
          <w:cs/>
        </w:rPr>
        <w:t>ตั้งแต่วันที่</w:t>
      </w:r>
      <w:r w:rsidRPr="00222B74">
        <w:rPr>
          <w:rFonts w:ascii="Angsana New" w:hAnsi="Angsana New"/>
          <w:spacing w:val="2"/>
          <w:sz w:val="30"/>
          <w:szCs w:val="30"/>
        </w:rPr>
        <w:t xml:space="preserve"> 1 </w:t>
      </w:r>
      <w:r w:rsidRPr="00222B74">
        <w:rPr>
          <w:rFonts w:ascii="Angsana New" w:hAnsi="Angsana New" w:hint="cs"/>
          <w:spacing w:val="2"/>
          <w:sz w:val="30"/>
          <w:szCs w:val="30"/>
          <w:cs/>
        </w:rPr>
        <w:t xml:space="preserve">มกราคม </w:t>
      </w:r>
      <w:r w:rsidRPr="00222B74">
        <w:rPr>
          <w:rFonts w:ascii="Angsana New" w:hAnsi="Angsana New"/>
          <w:spacing w:val="2"/>
          <w:sz w:val="30"/>
          <w:szCs w:val="30"/>
        </w:rPr>
        <w:t xml:space="preserve">2565 </w:t>
      </w:r>
      <w:r w:rsidRPr="00222B74">
        <w:rPr>
          <w:rFonts w:ascii="Angsana New" w:hAnsi="Angsana New"/>
          <w:spacing w:val="2"/>
          <w:sz w:val="30"/>
          <w:szCs w:val="30"/>
          <w:cs/>
        </w:rPr>
        <w:t>ถึงวันที่</w:t>
      </w:r>
      <w:r w:rsidRPr="00222B74">
        <w:rPr>
          <w:rFonts w:ascii="Angsana New" w:hAnsi="Angsana New"/>
          <w:spacing w:val="2"/>
          <w:sz w:val="30"/>
          <w:szCs w:val="30"/>
        </w:rPr>
        <w:t xml:space="preserve"> 31 </w:t>
      </w:r>
      <w:r w:rsidRPr="00222B74">
        <w:rPr>
          <w:rFonts w:ascii="Angsana New" w:hAnsi="Angsana New" w:hint="cs"/>
          <w:spacing w:val="2"/>
          <w:sz w:val="30"/>
          <w:szCs w:val="30"/>
          <w:cs/>
        </w:rPr>
        <w:t xml:space="preserve">ธันวาคม </w:t>
      </w:r>
      <w:r w:rsidRPr="00222B74">
        <w:rPr>
          <w:rFonts w:ascii="Angsana New" w:hAnsi="Angsana New"/>
          <w:spacing w:val="2"/>
          <w:sz w:val="30"/>
          <w:szCs w:val="30"/>
        </w:rPr>
        <w:t>2565</w:t>
      </w:r>
      <w:r w:rsidRPr="00222B74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222B74">
        <w:rPr>
          <w:rFonts w:ascii="Angsana New" w:hAnsi="Angsana New"/>
          <w:spacing w:val="2"/>
          <w:sz w:val="30"/>
          <w:szCs w:val="30"/>
          <w:cs/>
        </w:rPr>
        <w:t>โดยบริษัท</w:t>
      </w:r>
      <w:r w:rsidRPr="00222B74">
        <w:rPr>
          <w:rFonts w:ascii="Angsana New" w:hAnsi="Angsana New" w:hint="cs"/>
          <w:spacing w:val="2"/>
          <w:sz w:val="30"/>
          <w:szCs w:val="30"/>
          <w:cs/>
        </w:rPr>
        <w:t>ย่อย</w:t>
      </w:r>
      <w:r w:rsidRPr="00222B74">
        <w:rPr>
          <w:rFonts w:ascii="Angsana New" w:hAnsi="Angsana New"/>
          <w:spacing w:val="2"/>
          <w:sz w:val="30"/>
          <w:szCs w:val="30"/>
          <w:cs/>
        </w:rPr>
        <w:t>ตกลงจะจ่ายค่าเช่าเป็น</w:t>
      </w:r>
      <w:r>
        <w:rPr>
          <w:rFonts w:ascii="Angsana New" w:hAnsi="Angsana New"/>
          <w:spacing w:val="2"/>
          <w:sz w:val="30"/>
          <w:szCs w:val="30"/>
        </w:rPr>
        <w:br/>
      </w:r>
      <w:r w:rsidRPr="00222B74">
        <w:rPr>
          <w:rFonts w:ascii="Angsana New" w:hAnsi="Angsana New"/>
          <w:spacing w:val="2"/>
          <w:sz w:val="30"/>
          <w:szCs w:val="30"/>
          <w:cs/>
        </w:rPr>
        <w:t>รายเดือนในอัตราคงที่ตามที่ตกลงกันในสัญญา</w:t>
      </w:r>
      <w:r w:rsidRPr="00222B74">
        <w:rPr>
          <w:rFonts w:ascii="Angsana New" w:hAnsi="Angsana New"/>
          <w:spacing w:val="2"/>
          <w:sz w:val="30"/>
          <w:szCs w:val="30"/>
        </w:rPr>
        <w:t xml:space="preserve"> </w:t>
      </w:r>
    </w:p>
    <w:bookmarkEnd w:id="4"/>
    <w:p w14:paraId="04AB51C3" w14:textId="77777777" w:rsidR="00C70ACE" w:rsidRPr="00574E1E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3F917D8" w14:textId="77777777" w:rsidR="00574E1E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267458">
        <w:rPr>
          <w:rFonts w:ascii="Angsana New" w:hAnsi="Angsana New"/>
          <w:i/>
          <w:iCs/>
          <w:sz w:val="30"/>
          <w:szCs w:val="30"/>
          <w:cs/>
        </w:rPr>
        <w:tab/>
      </w:r>
    </w:p>
    <w:p w14:paraId="3FB1805F" w14:textId="77777777" w:rsidR="00574E1E" w:rsidRDefault="0057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B6C5EA3" w14:textId="521CCCB5" w:rsidR="00C70ACE" w:rsidRPr="00267458" w:rsidRDefault="00574E1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ab/>
      </w:r>
      <w:r w:rsidR="00C70ACE" w:rsidRPr="00267458">
        <w:rPr>
          <w:rFonts w:ascii="Angsana New" w:hAnsi="Angsana New"/>
          <w:i/>
          <w:iCs/>
          <w:sz w:val="30"/>
          <w:szCs w:val="30"/>
          <w:cs/>
        </w:rPr>
        <w:t>สัญญาบริการ</w:t>
      </w:r>
      <w:r w:rsidR="00C70ACE" w:rsidRPr="0026745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77760EA" w14:textId="77777777" w:rsidR="00C70ACE" w:rsidRPr="00574E1E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CDD8B5" w14:textId="77777777" w:rsidR="00C70ACE" w:rsidRPr="00507B8B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บริษัทได้ทำสัญญาบริการกับ</w:t>
      </w:r>
      <w:r w:rsidRPr="00507B8B">
        <w:rPr>
          <w:rFonts w:ascii="Angsana New" w:hAnsi="Angsana New"/>
          <w:spacing w:val="2"/>
          <w:sz w:val="30"/>
          <w:szCs w:val="30"/>
          <w:cs/>
        </w:rPr>
        <w:t>บริษัท อมรินทร์ เทเลวิชั่น จำกัด</w:t>
      </w:r>
      <w:r w:rsidRPr="00507B8B">
        <w:rPr>
          <w:rFonts w:ascii="Angsana New" w:hAnsi="Angsana New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 w:hint="cs"/>
          <w:spacing w:val="2"/>
          <w:sz w:val="30"/>
          <w:szCs w:val="30"/>
          <w:cs/>
        </w:rPr>
        <w:t>ซึ่งเป็นบริษัทย่อย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โดยบริษัทมีหน้าที่ให้คำปรึกษาและรับผิดชอบงานสรรหาว่าจ้าง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งาน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>ด้านการจัดซื้อจัดจ้างและ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งานอื่น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ๆ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ที่เกี่ยวข้องทั้งหมด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แต่ไม่รวมถึงที่เกี่ยวกับการผลิตรายการ และการออกอากาศโทรทัศน์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โดยมีกำหนดระยะเวลา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1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ตั้งแต่วันที่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1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มกราคม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2565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ถึงวันที่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31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ธันวาคม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2565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โดยบริษัท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>ย่อยดังกล่าว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14:paraId="78FF8093" w14:textId="77777777" w:rsidR="00C70ACE" w:rsidRPr="00726604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2"/>
          <w:szCs w:val="22"/>
        </w:rPr>
      </w:pPr>
    </w:p>
    <w:p w14:paraId="7CF48C06" w14:textId="77777777" w:rsidR="00C70ACE" w:rsidRPr="00507B8B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507B8B">
        <w:rPr>
          <w:rFonts w:ascii="Angsana New" w:hAnsi="Angsana New"/>
          <w:spacing w:val="2"/>
          <w:sz w:val="30"/>
          <w:szCs w:val="30"/>
          <w:cs/>
        </w:rPr>
        <w:t xml:space="preserve">บริษัท อมรินทร์ ออมนิเวิร์ส จำกัด </w:t>
      </w:r>
      <w:r w:rsidRPr="00507B8B">
        <w:rPr>
          <w:rFonts w:ascii="Angsana New" w:hAnsi="Angsana New" w:hint="cs"/>
          <w:spacing w:val="2"/>
          <w:sz w:val="30"/>
          <w:szCs w:val="30"/>
          <w:cs/>
        </w:rPr>
        <w:t>ซึ่งเป็นบริษัทย่อย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ได้ทำสัญญาบริการกับ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บริษัท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โดยบริษัท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>ย่อยดังกล่าว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ให้บริการ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>งานเทคโนโลยีพื้นฐานทั้วไป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โดยมีกำหนดระยะเวลา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1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ตั้งแต่วันที่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1 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มกราคม 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2565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ถึงวันที่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pacing w:val="2"/>
          <w:sz w:val="30"/>
          <w:szCs w:val="30"/>
        </w:rPr>
        <w:br/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31 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ธันวาคม 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2565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โดยบริษัทตกลงจะจ่ายค่าบริการเป็นรายเดือนตามอัตราที่ระบุไว้ในสัญญา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</w:p>
    <w:p w14:paraId="5B477118" w14:textId="17968439" w:rsidR="00726604" w:rsidRDefault="00726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F32AB16" w14:textId="6293CDB5" w:rsidR="008C317D" w:rsidRPr="00CE458C" w:rsidRDefault="008C317D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728D5A12" w14:textId="77777777" w:rsidR="00BE193D" w:rsidRPr="00246B7C" w:rsidRDefault="00BE193D" w:rsidP="00BE1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242"/>
        <w:gridCol w:w="238"/>
        <w:gridCol w:w="1190"/>
        <w:gridCol w:w="274"/>
        <w:gridCol w:w="1165"/>
        <w:gridCol w:w="261"/>
        <w:gridCol w:w="1150"/>
      </w:tblGrid>
      <w:tr w:rsidR="00BE193D" w:rsidRPr="00ED3D80" w14:paraId="2BE2D223" w14:textId="77777777" w:rsidTr="00836DE4">
        <w:trPr>
          <w:tblHeader/>
        </w:trPr>
        <w:tc>
          <w:tcPr>
            <w:tcW w:w="2035" w:type="pct"/>
          </w:tcPr>
          <w:p w14:paraId="33C56664" w14:textId="77777777"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36F5DBED" w14:textId="77777777"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102E586" w14:textId="77777777"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372BF1AA" w14:textId="77777777"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193D" w:rsidRPr="00ED3D80" w14:paraId="762AFFD4" w14:textId="77777777" w:rsidTr="00836DE4">
        <w:trPr>
          <w:tblHeader/>
        </w:trPr>
        <w:tc>
          <w:tcPr>
            <w:tcW w:w="2035" w:type="pct"/>
          </w:tcPr>
          <w:p w14:paraId="37A45837" w14:textId="77777777" w:rsidR="00BE193D" w:rsidRDefault="00BE193D" w:rsidP="00BE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6D9051B" w14:textId="51B9F626" w:rsidR="00BE193D" w:rsidRDefault="00BE193D" w:rsidP="00BE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vAlign w:val="center"/>
          </w:tcPr>
          <w:p w14:paraId="3EA5AF74" w14:textId="77777777" w:rsidR="00BE193D" w:rsidRPr="002F4B0F" w:rsidRDefault="00BE193D" w:rsidP="00BE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548DC64" w14:textId="77777777" w:rsidR="00BE193D" w:rsidRDefault="00BE193D" w:rsidP="00BE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73BCDB6" w14:textId="77777777" w:rsidR="00BE193D" w:rsidRPr="002F4B0F" w:rsidRDefault="00BE193D" w:rsidP="00BE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C4F6974" w14:textId="58718C5F" w:rsidR="00BE193D" w:rsidRDefault="00BE193D" w:rsidP="00BE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vAlign w:val="center"/>
          </w:tcPr>
          <w:p w14:paraId="2D8D52AB" w14:textId="77777777" w:rsidR="00BE193D" w:rsidRPr="002F4B0F" w:rsidRDefault="00BE193D" w:rsidP="00BE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A9478F" w14:textId="77777777" w:rsidR="00BE193D" w:rsidRDefault="00BE193D" w:rsidP="00BE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E193D" w:rsidRPr="00ED3D80" w14:paraId="39403186" w14:textId="77777777" w:rsidTr="00836DE4">
        <w:trPr>
          <w:tblHeader/>
        </w:trPr>
        <w:tc>
          <w:tcPr>
            <w:tcW w:w="2035" w:type="pct"/>
          </w:tcPr>
          <w:p w14:paraId="6AA561C6" w14:textId="77777777" w:rsidR="00BE193D" w:rsidRDefault="00BE193D" w:rsidP="00BE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5A4C936" w14:textId="77777777" w:rsidR="00BE193D" w:rsidRPr="002F4B0F" w:rsidRDefault="00BE193D" w:rsidP="00BE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  <w:vAlign w:val="center"/>
          </w:tcPr>
          <w:p w14:paraId="7DC8061D" w14:textId="77777777" w:rsidR="00BE193D" w:rsidRPr="002F4B0F" w:rsidRDefault="00BE193D" w:rsidP="00BE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D9F7D25" w14:textId="77777777" w:rsidR="00BE193D" w:rsidRPr="002F4B0F" w:rsidRDefault="00BE193D" w:rsidP="00BE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6A90E2F5" w14:textId="77777777" w:rsidR="00BE193D" w:rsidRPr="002F4B0F" w:rsidRDefault="00BE193D" w:rsidP="00BE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35FCE35" w14:textId="32595CA3" w:rsidR="00BE193D" w:rsidRPr="002F4B0F" w:rsidRDefault="00BE193D" w:rsidP="00BE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  <w:vAlign w:val="center"/>
          </w:tcPr>
          <w:p w14:paraId="1D76B51A" w14:textId="77777777" w:rsidR="00BE193D" w:rsidRPr="002F4B0F" w:rsidRDefault="00BE193D" w:rsidP="00BE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0E64DC" w14:textId="77777777" w:rsidR="00BE193D" w:rsidRPr="002F4B0F" w:rsidRDefault="00BE193D" w:rsidP="00BE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E193D" w:rsidRPr="00ED3D80" w14:paraId="5B748064" w14:textId="77777777" w:rsidTr="00836DE4">
        <w:trPr>
          <w:tblHeader/>
        </w:trPr>
        <w:tc>
          <w:tcPr>
            <w:tcW w:w="2035" w:type="pct"/>
          </w:tcPr>
          <w:p w14:paraId="6EB8C734" w14:textId="77777777" w:rsidR="00BE193D" w:rsidRPr="00ED3D80" w:rsidRDefault="00BE193D" w:rsidP="00BE193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1BF1AD0" w14:textId="77777777" w:rsidR="00BE193D" w:rsidRPr="00ED3D80" w:rsidRDefault="00BE193D" w:rsidP="00BE193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86A52" w:rsidRPr="00ED3D80" w14:paraId="6996A304" w14:textId="77777777" w:rsidTr="00836DE4">
        <w:tc>
          <w:tcPr>
            <w:tcW w:w="2035" w:type="pct"/>
          </w:tcPr>
          <w:p w14:paraId="1F6E6C93" w14:textId="77777777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6A47FA9F" w14:textId="02353109" w:rsidR="00286A52" w:rsidRPr="002D12BB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421,730</w:t>
            </w:r>
          </w:p>
        </w:tc>
        <w:tc>
          <w:tcPr>
            <w:tcW w:w="128" w:type="pct"/>
          </w:tcPr>
          <w:p w14:paraId="6666A0F1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A392F12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2F">
              <w:rPr>
                <w:rFonts w:ascii="Angsana New" w:hAnsi="Angsana New"/>
                <w:sz w:val="30"/>
                <w:szCs w:val="30"/>
              </w:rPr>
              <w:t xml:space="preserve">302,225 </w:t>
            </w:r>
          </w:p>
        </w:tc>
        <w:tc>
          <w:tcPr>
            <w:tcW w:w="147" w:type="pct"/>
          </w:tcPr>
          <w:p w14:paraId="4ECF8022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7373D8" w14:textId="528E10DC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223,105</w:t>
            </w:r>
          </w:p>
        </w:tc>
        <w:tc>
          <w:tcPr>
            <w:tcW w:w="140" w:type="pct"/>
          </w:tcPr>
          <w:p w14:paraId="2D2FD0A1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637BF2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252,062</w:t>
            </w:r>
          </w:p>
        </w:tc>
      </w:tr>
      <w:tr w:rsidR="00286A52" w:rsidRPr="00ED3D80" w14:paraId="1A947A69" w14:textId="77777777" w:rsidTr="00836DE4">
        <w:tc>
          <w:tcPr>
            <w:tcW w:w="2035" w:type="pct"/>
          </w:tcPr>
          <w:p w14:paraId="52F8C1D2" w14:textId="77777777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2C306850" w14:textId="77777777" w:rsidR="00286A52" w:rsidRPr="002D12BB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1E826D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57E86BC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03ACCC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208C10F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4E34A13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9D7B6B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A52" w:rsidRPr="00ED3D80" w14:paraId="607A22B0" w14:textId="77777777" w:rsidTr="00836DE4">
        <w:tc>
          <w:tcPr>
            <w:tcW w:w="2035" w:type="pct"/>
          </w:tcPr>
          <w:p w14:paraId="4D28CD02" w14:textId="77777777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314DAEC7" w14:textId="4DA6CB6F" w:rsidR="00286A52" w:rsidRPr="002D12BB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63,965</w:t>
            </w:r>
          </w:p>
        </w:tc>
        <w:tc>
          <w:tcPr>
            <w:tcW w:w="128" w:type="pct"/>
          </w:tcPr>
          <w:p w14:paraId="0C36D519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E99DA87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2F">
              <w:rPr>
                <w:rFonts w:ascii="Angsana New" w:hAnsi="Angsana New"/>
                <w:sz w:val="30"/>
                <w:szCs w:val="30"/>
              </w:rPr>
              <w:t>168,572</w:t>
            </w:r>
          </w:p>
        </w:tc>
        <w:tc>
          <w:tcPr>
            <w:tcW w:w="147" w:type="pct"/>
          </w:tcPr>
          <w:p w14:paraId="5F613A98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011B2FC" w14:textId="377AF5F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35,948</w:t>
            </w:r>
          </w:p>
        </w:tc>
        <w:tc>
          <w:tcPr>
            <w:tcW w:w="140" w:type="pct"/>
          </w:tcPr>
          <w:p w14:paraId="320C3840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D6CCC3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</w:tr>
      <w:tr w:rsidR="00286A52" w:rsidRPr="00ED3D80" w14:paraId="2E18A393" w14:textId="77777777" w:rsidTr="00836DE4">
        <w:tc>
          <w:tcPr>
            <w:tcW w:w="2035" w:type="pct"/>
          </w:tcPr>
          <w:p w14:paraId="4891AF93" w14:textId="77777777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8097AFD" w14:textId="12D73EC4" w:rsidR="00286A52" w:rsidRPr="002D12BB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14,504</w:t>
            </w:r>
          </w:p>
        </w:tc>
        <w:tc>
          <w:tcPr>
            <w:tcW w:w="128" w:type="pct"/>
          </w:tcPr>
          <w:p w14:paraId="3EBFF48E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15D1B6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2F">
              <w:rPr>
                <w:rFonts w:ascii="Angsana New" w:hAnsi="Angsana New"/>
                <w:sz w:val="30"/>
                <w:szCs w:val="30"/>
              </w:rPr>
              <w:t>50,921</w:t>
            </w:r>
          </w:p>
        </w:tc>
        <w:tc>
          <w:tcPr>
            <w:tcW w:w="147" w:type="pct"/>
          </w:tcPr>
          <w:p w14:paraId="111B2310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91CDE86" w14:textId="647200CC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7,455</w:t>
            </w:r>
          </w:p>
        </w:tc>
        <w:tc>
          <w:tcPr>
            <w:tcW w:w="140" w:type="pct"/>
          </w:tcPr>
          <w:p w14:paraId="43919FFC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B35034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4,731</w:t>
            </w:r>
          </w:p>
        </w:tc>
      </w:tr>
      <w:tr w:rsidR="00286A52" w:rsidRPr="00ED3D80" w14:paraId="0DCAEF65" w14:textId="77777777" w:rsidTr="00836DE4">
        <w:tc>
          <w:tcPr>
            <w:tcW w:w="2035" w:type="pct"/>
          </w:tcPr>
          <w:p w14:paraId="0247F93A" w14:textId="77777777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1E30C9BD" w14:textId="668F9CB9" w:rsidR="00286A52" w:rsidRPr="002D12BB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12,748</w:t>
            </w:r>
          </w:p>
        </w:tc>
        <w:tc>
          <w:tcPr>
            <w:tcW w:w="128" w:type="pct"/>
          </w:tcPr>
          <w:p w14:paraId="50B81CD2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23687DE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2F">
              <w:rPr>
                <w:rFonts w:ascii="Angsana New" w:hAnsi="Angsana New"/>
                <w:sz w:val="30"/>
                <w:szCs w:val="30"/>
              </w:rPr>
              <w:t>7,738</w:t>
            </w:r>
          </w:p>
        </w:tc>
        <w:tc>
          <w:tcPr>
            <w:tcW w:w="147" w:type="pct"/>
          </w:tcPr>
          <w:p w14:paraId="410738D9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D1CB792" w14:textId="0CCEEEB2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4,632</w:t>
            </w:r>
          </w:p>
        </w:tc>
        <w:tc>
          <w:tcPr>
            <w:tcW w:w="140" w:type="pct"/>
          </w:tcPr>
          <w:p w14:paraId="61BB349A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DDEC9B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5,731</w:t>
            </w:r>
          </w:p>
        </w:tc>
      </w:tr>
      <w:tr w:rsidR="00286A52" w:rsidRPr="00ED3D80" w14:paraId="4632E9C1" w14:textId="77777777" w:rsidTr="00836DE4">
        <w:tc>
          <w:tcPr>
            <w:tcW w:w="2035" w:type="pct"/>
          </w:tcPr>
          <w:p w14:paraId="3D4EBD8C" w14:textId="1D5C9488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0CA851F" w14:textId="2E7C55E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11,505</w:t>
            </w:r>
          </w:p>
        </w:tc>
        <w:tc>
          <w:tcPr>
            <w:tcW w:w="128" w:type="pct"/>
          </w:tcPr>
          <w:p w14:paraId="4461A0E5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0665897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13,</w:t>
            </w:r>
            <w:r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47" w:type="pct"/>
          </w:tcPr>
          <w:p w14:paraId="21618C2C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64B3C71" w14:textId="3569FF43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2,776</w:t>
            </w:r>
          </w:p>
        </w:tc>
        <w:tc>
          <w:tcPr>
            <w:tcW w:w="140" w:type="pct"/>
          </w:tcPr>
          <w:p w14:paraId="7F5A8753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F0677E8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286A52" w:rsidRPr="00ED3D80" w14:paraId="3F537C65" w14:textId="77777777" w:rsidTr="00836DE4">
        <w:tc>
          <w:tcPr>
            <w:tcW w:w="2035" w:type="pct"/>
          </w:tcPr>
          <w:p w14:paraId="2A3E6F3A" w14:textId="77777777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383DBCF1" w14:textId="72F83996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524,452</w:t>
            </w:r>
          </w:p>
        </w:tc>
        <w:tc>
          <w:tcPr>
            <w:tcW w:w="128" w:type="pct"/>
          </w:tcPr>
          <w:p w14:paraId="33863E39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400DCDEC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02F">
              <w:rPr>
                <w:rFonts w:ascii="Angsana New" w:hAnsi="Angsana New"/>
                <w:b/>
                <w:bCs/>
                <w:sz w:val="30"/>
                <w:szCs w:val="30"/>
              </w:rPr>
              <w:t>542,870</w:t>
            </w:r>
          </w:p>
        </w:tc>
        <w:tc>
          <w:tcPr>
            <w:tcW w:w="147" w:type="pct"/>
          </w:tcPr>
          <w:p w14:paraId="6CA1BFEE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44D0E91" w14:textId="71C1227B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273,916</w:t>
            </w:r>
          </w:p>
        </w:tc>
        <w:tc>
          <w:tcPr>
            <w:tcW w:w="140" w:type="pct"/>
          </w:tcPr>
          <w:p w14:paraId="6B3482F3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8909FE8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0210">
              <w:rPr>
                <w:rFonts w:ascii="Angsana New" w:hAnsi="Angsana New"/>
                <w:b/>
                <w:bCs/>
                <w:sz w:val="30"/>
                <w:szCs w:val="30"/>
              </w:rPr>
              <w:t>285,094</w:t>
            </w:r>
          </w:p>
        </w:tc>
      </w:tr>
      <w:tr w:rsidR="00286A52" w:rsidRPr="00246B7C" w14:paraId="101F2575" w14:textId="77777777" w:rsidTr="00836DE4">
        <w:tc>
          <w:tcPr>
            <w:tcW w:w="2035" w:type="pct"/>
          </w:tcPr>
          <w:p w14:paraId="00D804DD" w14:textId="77777777" w:rsidR="00286A52" w:rsidRPr="00246B7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  <w:vAlign w:val="bottom"/>
          </w:tcPr>
          <w:p w14:paraId="7A3F4169" w14:textId="77777777" w:rsidR="00286A52" w:rsidRPr="00246B7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7BD6303" w14:textId="77777777" w:rsidR="00286A52" w:rsidRPr="00246B7C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678C57DC" w14:textId="77777777" w:rsidR="00286A52" w:rsidRPr="00246B7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1370BC" w14:textId="77777777" w:rsidR="00286A52" w:rsidRPr="00246B7C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AD89FA9" w14:textId="77777777" w:rsidR="00286A52" w:rsidRPr="00246B7C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371D530" w14:textId="77777777" w:rsidR="00286A52" w:rsidRPr="00246B7C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10C4E28" w14:textId="77777777" w:rsidR="00286A52" w:rsidRPr="00246B7C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A52" w:rsidRPr="00ED3D80" w14:paraId="5209547D" w14:textId="77777777" w:rsidTr="00836DE4">
        <w:tc>
          <w:tcPr>
            <w:tcW w:w="2035" w:type="pct"/>
          </w:tcPr>
          <w:p w14:paraId="15ECB394" w14:textId="77777777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14:paraId="34B1DF7A" w14:textId="37C611F3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(531)</w:t>
            </w:r>
          </w:p>
        </w:tc>
        <w:tc>
          <w:tcPr>
            <w:tcW w:w="128" w:type="pct"/>
          </w:tcPr>
          <w:p w14:paraId="26D71354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40D4659" w14:textId="77777777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(442)</w:t>
            </w:r>
          </w:p>
        </w:tc>
        <w:tc>
          <w:tcPr>
            <w:tcW w:w="147" w:type="pct"/>
          </w:tcPr>
          <w:p w14:paraId="2C508D17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9416D25" w14:textId="3431D03C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04EA59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D9F443B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A52" w:rsidRPr="00ED3D80" w14:paraId="49E477A9" w14:textId="77777777" w:rsidTr="00836DE4">
        <w:tc>
          <w:tcPr>
            <w:tcW w:w="2035" w:type="pct"/>
          </w:tcPr>
          <w:p w14:paraId="4AFB1D12" w14:textId="77777777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7" w:type="pct"/>
            <w:vAlign w:val="bottom"/>
          </w:tcPr>
          <w:p w14:paraId="1E971754" w14:textId="44AB64D4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(433)</w:t>
            </w:r>
          </w:p>
        </w:tc>
        <w:tc>
          <w:tcPr>
            <w:tcW w:w="128" w:type="pct"/>
          </w:tcPr>
          <w:p w14:paraId="2566B88D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70C2B430" w14:textId="77777777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(577)</w:t>
            </w:r>
          </w:p>
        </w:tc>
        <w:tc>
          <w:tcPr>
            <w:tcW w:w="147" w:type="pct"/>
          </w:tcPr>
          <w:p w14:paraId="788793C3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43CA9A3" w14:textId="760E5B6B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6448731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E032663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A52" w:rsidRPr="00ED3D80" w14:paraId="74A2EBD2" w14:textId="77777777" w:rsidTr="00836DE4">
        <w:tc>
          <w:tcPr>
            <w:tcW w:w="2035" w:type="pct"/>
          </w:tcPr>
          <w:p w14:paraId="5CCF641C" w14:textId="77777777" w:rsidR="00286A52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1B407E96" w14:textId="77777777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1444F000" w14:textId="7E47F2C7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(11,618)</w:t>
            </w:r>
          </w:p>
        </w:tc>
        <w:tc>
          <w:tcPr>
            <w:tcW w:w="128" w:type="pct"/>
          </w:tcPr>
          <w:p w14:paraId="33B7E99F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318A4663" w14:textId="77777777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(13,399)</w:t>
            </w:r>
          </w:p>
        </w:tc>
        <w:tc>
          <w:tcPr>
            <w:tcW w:w="147" w:type="pct"/>
          </w:tcPr>
          <w:p w14:paraId="20BB24B3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67BAD9C" w14:textId="149B518A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(1,647)</w:t>
            </w:r>
          </w:p>
        </w:tc>
        <w:tc>
          <w:tcPr>
            <w:tcW w:w="140" w:type="pct"/>
          </w:tcPr>
          <w:p w14:paraId="11C0178F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11549348" w14:textId="77777777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(1,647)</w:t>
            </w:r>
          </w:p>
        </w:tc>
      </w:tr>
      <w:tr w:rsidR="00286A52" w:rsidRPr="00ED3D80" w14:paraId="406FEF01" w14:textId="77777777" w:rsidTr="00836DE4">
        <w:tc>
          <w:tcPr>
            <w:tcW w:w="2035" w:type="pct"/>
          </w:tcPr>
          <w:p w14:paraId="293DE01C" w14:textId="77777777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45CB5FB9" w14:textId="2939AD5D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(12,582)</w:t>
            </w:r>
          </w:p>
        </w:tc>
        <w:tc>
          <w:tcPr>
            <w:tcW w:w="128" w:type="pct"/>
          </w:tcPr>
          <w:p w14:paraId="262415F9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516BBC29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(14,418)</w:t>
            </w:r>
          </w:p>
        </w:tc>
        <w:tc>
          <w:tcPr>
            <w:tcW w:w="147" w:type="pct"/>
          </w:tcPr>
          <w:p w14:paraId="2D1E4E68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7EB2B9A1" w14:textId="508407B5" w:rsidR="00286A52" w:rsidRPr="00F25651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4D15">
              <w:rPr>
                <w:rFonts w:ascii="Angsana New" w:hAnsi="Angsana New"/>
                <w:b/>
                <w:bCs/>
                <w:sz w:val="30"/>
                <w:szCs w:val="30"/>
              </w:rPr>
              <w:t>(1,647)</w:t>
            </w:r>
          </w:p>
        </w:tc>
        <w:tc>
          <w:tcPr>
            <w:tcW w:w="140" w:type="pct"/>
          </w:tcPr>
          <w:p w14:paraId="29884B21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6CB6EB5B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BF0">
              <w:rPr>
                <w:rFonts w:ascii="Angsana New" w:hAnsi="Angsana New"/>
                <w:b/>
                <w:bCs/>
                <w:sz w:val="30"/>
                <w:szCs w:val="30"/>
              </w:rPr>
              <w:t>(1,647)</w:t>
            </w:r>
          </w:p>
        </w:tc>
      </w:tr>
      <w:tr w:rsidR="00286A52" w:rsidRPr="00246B7C" w14:paraId="0D59BCCF" w14:textId="77777777" w:rsidTr="00836DE4">
        <w:tc>
          <w:tcPr>
            <w:tcW w:w="2035" w:type="pct"/>
          </w:tcPr>
          <w:p w14:paraId="2130D767" w14:textId="77777777" w:rsidR="00286A52" w:rsidRPr="00246B7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69C43C51" w14:textId="77777777" w:rsidR="00286A52" w:rsidRPr="00246B7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84AEE95" w14:textId="77777777" w:rsidR="00286A52" w:rsidRPr="00246B7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5DAF86F8" w14:textId="77777777" w:rsidR="00286A52" w:rsidRPr="00246B7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1D9C4D1" w14:textId="77777777" w:rsidR="00286A52" w:rsidRPr="00246B7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A604EE9" w14:textId="77777777" w:rsidR="00286A52" w:rsidRPr="00246B7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BBFF0FA" w14:textId="77777777" w:rsidR="00286A52" w:rsidRPr="00246B7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7D8C605D" w14:textId="77777777" w:rsidR="00286A52" w:rsidRPr="00246B7C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6A52" w:rsidRPr="00CD0D6F" w14:paraId="4E0CCA36" w14:textId="77777777" w:rsidTr="00836DE4">
        <w:tc>
          <w:tcPr>
            <w:tcW w:w="2035" w:type="pct"/>
          </w:tcPr>
          <w:p w14:paraId="46AD0FC4" w14:textId="77777777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vAlign w:val="bottom"/>
          </w:tcPr>
          <w:p w14:paraId="78429F60" w14:textId="00702419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511,</w:t>
            </w:r>
            <w:r w:rsidR="006A3F32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8" w:type="pct"/>
            <w:vAlign w:val="bottom"/>
          </w:tcPr>
          <w:p w14:paraId="2EE92986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41EAD910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528,452</w:t>
            </w:r>
          </w:p>
        </w:tc>
        <w:tc>
          <w:tcPr>
            <w:tcW w:w="147" w:type="pct"/>
            <w:vAlign w:val="bottom"/>
          </w:tcPr>
          <w:p w14:paraId="69961D6A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14:paraId="3EF36D36" w14:textId="7889279C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272,269</w:t>
            </w:r>
          </w:p>
        </w:tc>
        <w:tc>
          <w:tcPr>
            <w:tcW w:w="140" w:type="pct"/>
            <w:vAlign w:val="bottom"/>
          </w:tcPr>
          <w:p w14:paraId="1BB17434" w14:textId="77777777" w:rsidR="00286A52" w:rsidRPr="00ED3D80" w:rsidRDefault="00286A52" w:rsidP="0028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01C3C297" w14:textId="77777777" w:rsidR="00286A52" w:rsidRPr="00ED3D80" w:rsidRDefault="00286A52" w:rsidP="0028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283,447</w:t>
            </w:r>
          </w:p>
        </w:tc>
      </w:tr>
    </w:tbl>
    <w:p w14:paraId="7B761324" w14:textId="15574E3A" w:rsidR="008C317D" w:rsidRDefault="008C317D" w:rsidP="008C317D"/>
    <w:p w14:paraId="1648C80C" w14:textId="77777777" w:rsidR="00FA3821" w:rsidRDefault="00FA3821" w:rsidP="00FA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012F1EC6" w14:textId="77777777" w:rsidR="00FA3821" w:rsidRPr="007C76AA" w:rsidRDefault="00FA3821" w:rsidP="00FA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241"/>
        <w:gridCol w:w="929"/>
        <w:gridCol w:w="249"/>
        <w:gridCol w:w="1011"/>
        <w:gridCol w:w="249"/>
        <w:gridCol w:w="921"/>
        <w:gridCol w:w="249"/>
        <w:gridCol w:w="1011"/>
        <w:gridCol w:w="270"/>
        <w:gridCol w:w="990"/>
      </w:tblGrid>
      <w:tr w:rsidR="00FA3821" w:rsidRPr="00ED7C0E" w14:paraId="018855C0" w14:textId="77777777" w:rsidTr="00246B7C">
        <w:trPr>
          <w:tblHeader/>
        </w:trPr>
        <w:tc>
          <w:tcPr>
            <w:tcW w:w="2880" w:type="dxa"/>
            <w:vAlign w:val="bottom"/>
          </w:tcPr>
          <w:p w14:paraId="07BC3E11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5BA5C520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A3821" w:rsidRPr="007276C8" w14:paraId="7096701F" w14:textId="77777777" w:rsidTr="00246B7C">
        <w:trPr>
          <w:tblHeader/>
        </w:trPr>
        <w:tc>
          <w:tcPr>
            <w:tcW w:w="2880" w:type="dxa"/>
            <w:vAlign w:val="bottom"/>
            <w:hideMark/>
          </w:tcPr>
          <w:p w14:paraId="664E5EF2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br/>
            </w: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810" w:type="dxa"/>
            <w:vAlign w:val="bottom"/>
            <w:hideMark/>
          </w:tcPr>
          <w:p w14:paraId="679D4C98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189050FE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737FD7B8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14:paraId="0A839792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755A7AE7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2B29D8F8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Pr="00ED7C0E">
              <w:rPr>
                <w:rFonts w:ascii="Angsana New" w:hAnsi="Angsana New"/>
                <w:sz w:val="26"/>
                <w:szCs w:val="26"/>
              </w:rPr>
              <w:br/>
              <w:t xml:space="preserve">/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7F756F0B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  <w:hideMark/>
          </w:tcPr>
          <w:p w14:paraId="5731E7BD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  <w:r w:rsidRPr="00ED7C0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3094297C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3F083C22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39F7C622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178E1C3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4579E6C2" w14:textId="504099C2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FA3821" w:rsidRPr="00ED7C0E" w14:paraId="74EB0B58" w14:textId="77777777" w:rsidTr="00246B7C">
        <w:trPr>
          <w:tblHeader/>
        </w:trPr>
        <w:tc>
          <w:tcPr>
            <w:tcW w:w="2880" w:type="dxa"/>
            <w:vAlign w:val="bottom"/>
          </w:tcPr>
          <w:p w14:paraId="565858AF" w14:textId="77777777" w:rsidR="00FA3821" w:rsidRPr="00ED7C0E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164F227E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FA3821" w:rsidRPr="007276C8" w14:paraId="06A58D23" w14:textId="77777777" w:rsidTr="00246B7C">
        <w:tc>
          <w:tcPr>
            <w:tcW w:w="2880" w:type="dxa"/>
            <w:vAlign w:val="bottom"/>
          </w:tcPr>
          <w:p w14:paraId="781F2B6C" w14:textId="77777777" w:rsidR="00FA3821" w:rsidRPr="00ED7C0E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810" w:type="dxa"/>
            <w:vAlign w:val="bottom"/>
          </w:tcPr>
          <w:p w14:paraId="5ED1C332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03A43D6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46492715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F6D2F43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1ABB06FE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407F63F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07E9CAA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44CEE10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7655C083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C76696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B77237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821" w:rsidRPr="007276C8" w14:paraId="7FA850AA" w14:textId="77777777" w:rsidTr="00246B7C">
        <w:tc>
          <w:tcPr>
            <w:tcW w:w="2880" w:type="dxa"/>
            <w:vAlign w:val="bottom"/>
          </w:tcPr>
          <w:p w14:paraId="1824336F" w14:textId="77777777" w:rsidR="00FA3821" w:rsidRPr="00ED7C0E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3FD5FA3F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EEE2353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60CDD1DC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2F8D34A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ECEAD14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9D2A105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307824F8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C2F0401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2B95FE7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A0C39D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7D1555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821" w:rsidRPr="007276C8" w14:paraId="41C2A5DE" w14:textId="77777777" w:rsidTr="00246B7C">
        <w:tc>
          <w:tcPr>
            <w:tcW w:w="2880" w:type="dxa"/>
            <w:vAlign w:val="bottom"/>
          </w:tcPr>
          <w:p w14:paraId="772B9472" w14:textId="77777777" w:rsidR="00FA3821" w:rsidRPr="00ED7C0E" w:rsidRDefault="00FA3821" w:rsidP="00A2160A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DEAE202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344,204</w:t>
            </w:r>
          </w:p>
        </w:tc>
        <w:tc>
          <w:tcPr>
            <w:tcW w:w="241" w:type="dxa"/>
            <w:vAlign w:val="bottom"/>
          </w:tcPr>
          <w:p w14:paraId="16ED45AA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2796438E" w14:textId="2800F49F" w:rsidR="00FA3821" w:rsidRPr="00ED7C0E" w:rsidRDefault="00474D14" w:rsidP="00A2160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66,417</w:t>
            </w:r>
          </w:p>
        </w:tc>
        <w:tc>
          <w:tcPr>
            <w:tcW w:w="249" w:type="dxa"/>
            <w:vAlign w:val="bottom"/>
          </w:tcPr>
          <w:p w14:paraId="4AAA6C49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07091439" w14:textId="223B65FA" w:rsidR="00FA3821" w:rsidRPr="00ED7C0E" w:rsidRDefault="00474D14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(266,000)</w:t>
            </w:r>
          </w:p>
        </w:tc>
        <w:tc>
          <w:tcPr>
            <w:tcW w:w="249" w:type="dxa"/>
            <w:vAlign w:val="bottom"/>
          </w:tcPr>
          <w:p w14:paraId="0259912C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4122FCE2" w14:textId="70111D73" w:rsidR="00FA3821" w:rsidRPr="00ED7C0E" w:rsidRDefault="00474D14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(4,007)</w:t>
            </w:r>
          </w:p>
        </w:tc>
        <w:tc>
          <w:tcPr>
            <w:tcW w:w="249" w:type="dxa"/>
            <w:vAlign w:val="bottom"/>
          </w:tcPr>
          <w:p w14:paraId="764C30E8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63FD3E13" w14:textId="0C27E1BC" w:rsidR="00FA3821" w:rsidRPr="00ED7C0E" w:rsidRDefault="00474D14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227,620</w:t>
            </w:r>
          </w:p>
        </w:tc>
        <w:tc>
          <w:tcPr>
            <w:tcW w:w="270" w:type="dxa"/>
          </w:tcPr>
          <w:p w14:paraId="05433A3E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F1E201B" w14:textId="2B368477" w:rsidR="00FA3821" w:rsidRPr="00ED7C0E" w:rsidRDefault="00474AB7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474D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68,234</w:t>
            </w:r>
          </w:p>
        </w:tc>
      </w:tr>
      <w:tr w:rsidR="00FA3821" w:rsidRPr="00ED7C0E" w14:paraId="15223A22" w14:textId="77777777" w:rsidTr="00246B7C">
        <w:tc>
          <w:tcPr>
            <w:tcW w:w="3690" w:type="dxa"/>
            <w:gridSpan w:val="2"/>
            <w:vAlign w:val="bottom"/>
          </w:tcPr>
          <w:p w14:paraId="63620B71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35DC711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7FAAA8EB" w14:textId="77777777" w:rsidR="00FA3821" w:rsidRPr="00ED7C0E" w:rsidRDefault="00FA3821" w:rsidP="00A2160A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511F4617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vAlign w:val="bottom"/>
          </w:tcPr>
          <w:p w14:paraId="37D0D0F9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60EDBA85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1B1966E5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388D2C38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vAlign w:val="bottom"/>
          </w:tcPr>
          <w:p w14:paraId="1AE62FB2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0BC080DB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731C0615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FA3821" w:rsidRPr="007276C8" w14:paraId="56F8DBA2" w14:textId="77777777" w:rsidTr="00246B7C">
        <w:tc>
          <w:tcPr>
            <w:tcW w:w="3690" w:type="dxa"/>
            <w:gridSpan w:val="2"/>
            <w:vAlign w:val="bottom"/>
          </w:tcPr>
          <w:p w14:paraId="5D1CF068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41" w:type="dxa"/>
            <w:vAlign w:val="bottom"/>
          </w:tcPr>
          <w:p w14:paraId="3A3FBF9E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3AA6D136" w14:textId="77777777" w:rsidR="00FA3821" w:rsidRPr="00ED7C0E" w:rsidRDefault="00FA3821" w:rsidP="00A2160A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2CB4E307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vAlign w:val="bottom"/>
          </w:tcPr>
          <w:p w14:paraId="3276584A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0125D312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231F1842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7AF250B9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vAlign w:val="bottom"/>
          </w:tcPr>
          <w:p w14:paraId="3D0FD01E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2AFD75B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4EE58A56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FA3821" w:rsidRPr="007276C8" w14:paraId="29E4C141" w14:textId="77777777" w:rsidTr="00246B7C">
        <w:trPr>
          <w:trHeight w:val="60"/>
        </w:trPr>
        <w:tc>
          <w:tcPr>
            <w:tcW w:w="2880" w:type="dxa"/>
            <w:vAlign w:val="bottom"/>
            <w:hideMark/>
          </w:tcPr>
          <w:p w14:paraId="240EC040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4F22E64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955,934</w:t>
            </w:r>
          </w:p>
        </w:tc>
        <w:tc>
          <w:tcPr>
            <w:tcW w:w="241" w:type="dxa"/>
            <w:vAlign w:val="bottom"/>
          </w:tcPr>
          <w:p w14:paraId="39EA95AF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777D2EDE" w14:textId="0BEC896E" w:rsidR="00FA3821" w:rsidRPr="00ED7C0E" w:rsidRDefault="00474D14" w:rsidP="00A2160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435,461</w:t>
            </w:r>
          </w:p>
        </w:tc>
        <w:tc>
          <w:tcPr>
            <w:tcW w:w="249" w:type="dxa"/>
            <w:vAlign w:val="bottom"/>
          </w:tcPr>
          <w:p w14:paraId="187BE1C1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3905A31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3E0E2AB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55647DEE" w14:textId="49960662" w:rsidR="00FA3821" w:rsidRPr="00ED7C0E" w:rsidRDefault="00474D14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652C2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231)</w:t>
            </w:r>
          </w:p>
        </w:tc>
        <w:tc>
          <w:tcPr>
            <w:tcW w:w="249" w:type="dxa"/>
            <w:vAlign w:val="bottom"/>
          </w:tcPr>
          <w:p w14:paraId="0B3FFC10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0B5BB2B" w14:textId="065912D9" w:rsidR="00FA3821" w:rsidRPr="00ED7C0E" w:rsidRDefault="00474D14" w:rsidP="00A2160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(227,620)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DA33CB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C01BE0D" w14:textId="7AEF98F8" w:rsidR="00FA3821" w:rsidRPr="00ED7C0E" w:rsidRDefault="00474D14" w:rsidP="00A2160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1,162,54</w:t>
            </w:r>
            <w:r w:rsidR="00AF0D1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FA3821" w:rsidRPr="007276C8" w14:paraId="0136B23A" w14:textId="77777777" w:rsidTr="00246B7C">
        <w:tc>
          <w:tcPr>
            <w:tcW w:w="2880" w:type="dxa"/>
            <w:vAlign w:val="bottom"/>
          </w:tcPr>
          <w:p w14:paraId="47D6ADDC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8A332" w14:textId="77777777" w:rsidR="00FA3821" w:rsidRPr="00ED7C0E" w:rsidRDefault="00FA3821" w:rsidP="00A2160A">
            <w:pPr>
              <w:pStyle w:val="acctfourfigures"/>
              <w:tabs>
                <w:tab w:val="decimal" w:pos="465"/>
              </w:tabs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  <w:p w14:paraId="3EF97993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3,010</w:t>
            </w:r>
          </w:p>
        </w:tc>
        <w:tc>
          <w:tcPr>
            <w:tcW w:w="241" w:type="dxa"/>
            <w:vAlign w:val="bottom"/>
          </w:tcPr>
          <w:p w14:paraId="03B9D007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6E44EF" w14:textId="77777777" w:rsidR="00FA3821" w:rsidRPr="00574E1E" w:rsidRDefault="00FA3821" w:rsidP="00A2160A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574E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435734A1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AD9FC" w14:textId="77777777" w:rsidR="00FA3821" w:rsidRPr="00574E1E" w:rsidRDefault="00FA3821" w:rsidP="00A216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574E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0D955B1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9232C" w14:textId="4E3FAD9E" w:rsidR="00FA3821" w:rsidRPr="00ED7C0E" w:rsidRDefault="00474D14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74D14"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249" w:type="dxa"/>
            <w:vAlign w:val="bottom"/>
          </w:tcPr>
          <w:p w14:paraId="5587077B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6DD60" w14:textId="77777777" w:rsidR="00FA3821" w:rsidRPr="00574E1E" w:rsidRDefault="00FA3821" w:rsidP="00626F00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74E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D78C62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163A5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  <w:p w14:paraId="0CC874D4" w14:textId="7F4B736C" w:rsidR="00FA3821" w:rsidRPr="00ED7C0E" w:rsidRDefault="00474D14" w:rsidP="00A2160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  <w:r w:rsidRPr="00474D1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3,007</w:t>
            </w:r>
          </w:p>
        </w:tc>
      </w:tr>
      <w:tr w:rsidR="00FA3821" w:rsidRPr="007276C8" w14:paraId="17E04390" w14:textId="77777777" w:rsidTr="00246B7C">
        <w:tc>
          <w:tcPr>
            <w:tcW w:w="2880" w:type="dxa"/>
            <w:vAlign w:val="bottom"/>
          </w:tcPr>
          <w:p w14:paraId="2A5FF9F1" w14:textId="175DD3CC" w:rsidR="00FA3821" w:rsidRPr="00ED7C0E" w:rsidRDefault="00B86F24" w:rsidP="00A2160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46619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958,944</w:t>
            </w:r>
          </w:p>
        </w:tc>
        <w:tc>
          <w:tcPr>
            <w:tcW w:w="241" w:type="dxa"/>
            <w:vAlign w:val="bottom"/>
          </w:tcPr>
          <w:p w14:paraId="26CDA05E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8DF8AF" w14:textId="351CCA85" w:rsidR="00FA3821" w:rsidRPr="00ED7C0E" w:rsidRDefault="00474D14" w:rsidP="00A2160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435,461</w:t>
            </w:r>
          </w:p>
        </w:tc>
        <w:tc>
          <w:tcPr>
            <w:tcW w:w="249" w:type="dxa"/>
            <w:vAlign w:val="bottom"/>
          </w:tcPr>
          <w:p w14:paraId="168A36CE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653F86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7A42C47A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78837D" w14:textId="179D31BB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</w:t>
            </w:r>
            <w:r w:rsidR="00474D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234</w:t>
            </w: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20594654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BB7FE" w14:textId="555742BE" w:rsidR="00FA3821" w:rsidRPr="00ED7C0E" w:rsidRDefault="00FA3821" w:rsidP="00A2160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474D1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227,620</w:t>
            </w: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FE5CF2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0894F" w14:textId="3C078C2C" w:rsidR="00FA3821" w:rsidRPr="00ED7C0E" w:rsidRDefault="00FA3821" w:rsidP="00A2160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</w:t>
            </w:r>
            <w:r w:rsidR="00474D1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165,55</w:t>
            </w:r>
            <w:r w:rsidR="00AF0D1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</w:tr>
    </w:tbl>
    <w:p w14:paraId="3EBA9090" w14:textId="77777777" w:rsidR="00FA3821" w:rsidRDefault="00FA3821" w:rsidP="0014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241"/>
        <w:gridCol w:w="929"/>
        <w:gridCol w:w="249"/>
        <w:gridCol w:w="1010"/>
        <w:gridCol w:w="249"/>
        <w:gridCol w:w="922"/>
        <w:gridCol w:w="249"/>
        <w:gridCol w:w="1011"/>
        <w:gridCol w:w="270"/>
        <w:gridCol w:w="990"/>
      </w:tblGrid>
      <w:tr w:rsidR="00FA3821" w:rsidRPr="00ED7C0E" w14:paraId="2A715A21" w14:textId="77777777" w:rsidTr="00A2160A">
        <w:trPr>
          <w:tblHeader/>
        </w:trPr>
        <w:tc>
          <w:tcPr>
            <w:tcW w:w="2880" w:type="dxa"/>
            <w:vAlign w:val="bottom"/>
          </w:tcPr>
          <w:p w14:paraId="3419981C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54ED30AE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A3821" w:rsidRPr="00ED7C0E" w14:paraId="621392D3" w14:textId="77777777" w:rsidTr="00A2160A">
        <w:trPr>
          <w:tblHeader/>
        </w:trPr>
        <w:tc>
          <w:tcPr>
            <w:tcW w:w="2880" w:type="dxa"/>
            <w:vAlign w:val="bottom"/>
            <w:hideMark/>
          </w:tcPr>
          <w:p w14:paraId="599B7270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</w:p>
          <w:p w14:paraId="3B821358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082CFCF3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40F0B1EC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6CE674B0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14:paraId="6017687D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7D107A9E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  <w:hideMark/>
          </w:tcPr>
          <w:p w14:paraId="7C3CFF39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Pr="00ED7C0E">
              <w:rPr>
                <w:rFonts w:ascii="Angsana New" w:hAnsi="Angsana New"/>
                <w:sz w:val="26"/>
                <w:szCs w:val="26"/>
              </w:rPr>
              <w:br/>
              <w:t xml:space="preserve">/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4B18296A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  <w:hideMark/>
          </w:tcPr>
          <w:p w14:paraId="78F99D26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</w:p>
          <w:p w14:paraId="1B0EAC40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1CF2C707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28CA1EBA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6D098E79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2ABAE0C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2F40C007" w14:textId="18A28A82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FA3821" w:rsidRPr="00ED7C0E" w14:paraId="40199F19" w14:textId="77777777" w:rsidTr="00A2160A">
        <w:tc>
          <w:tcPr>
            <w:tcW w:w="2880" w:type="dxa"/>
            <w:vAlign w:val="bottom"/>
          </w:tcPr>
          <w:p w14:paraId="23F49108" w14:textId="77777777" w:rsidR="00FA3821" w:rsidRPr="00ED7C0E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9"/>
            <w:vAlign w:val="bottom"/>
          </w:tcPr>
          <w:p w14:paraId="786C945A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78844697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594FF7A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FA3821" w:rsidRPr="00ED7C0E" w14:paraId="6B35E9BC" w14:textId="77777777" w:rsidTr="00A2160A">
        <w:tc>
          <w:tcPr>
            <w:tcW w:w="2880" w:type="dxa"/>
            <w:vAlign w:val="bottom"/>
          </w:tcPr>
          <w:p w14:paraId="31F94944" w14:textId="77777777" w:rsidR="00FA3821" w:rsidRPr="00ED7C0E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900" w:type="dxa"/>
            <w:vAlign w:val="bottom"/>
          </w:tcPr>
          <w:p w14:paraId="437C7E9C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A11F666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3E2664B9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1F2D37D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3BA84AC9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249DBD5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268359EA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81D3031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32CE7489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59701B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2E8876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821" w:rsidRPr="00ED7C0E" w14:paraId="7D9E99BD" w14:textId="77777777" w:rsidTr="00A2160A">
        <w:tc>
          <w:tcPr>
            <w:tcW w:w="2880" w:type="dxa"/>
            <w:vAlign w:val="bottom"/>
          </w:tcPr>
          <w:p w14:paraId="0E54CD75" w14:textId="77777777" w:rsidR="00FA3821" w:rsidRPr="00ED7C0E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vAlign w:val="bottom"/>
          </w:tcPr>
          <w:p w14:paraId="665AB43A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0C11426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4A2ED20B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13CBA7B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11CAA2EE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5D93850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19522EB8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0D6F5EB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51A4E284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92D59B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197B5E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821" w:rsidRPr="00ED7C0E" w14:paraId="5443195F" w14:textId="77777777" w:rsidTr="00A2160A">
        <w:tc>
          <w:tcPr>
            <w:tcW w:w="2880" w:type="dxa"/>
            <w:shd w:val="clear" w:color="auto" w:fill="auto"/>
            <w:vAlign w:val="bottom"/>
          </w:tcPr>
          <w:p w14:paraId="487CEAA2" w14:textId="77777777" w:rsidR="00FA3821" w:rsidRPr="00ED7C0E" w:rsidRDefault="00FA3821" w:rsidP="00A2160A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vAlign w:val="bottom"/>
          </w:tcPr>
          <w:p w14:paraId="7B42362B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700,000</w:t>
            </w:r>
          </w:p>
        </w:tc>
        <w:tc>
          <w:tcPr>
            <w:tcW w:w="241" w:type="dxa"/>
            <w:vAlign w:val="bottom"/>
          </w:tcPr>
          <w:p w14:paraId="36251059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46F10292" w14:textId="1319BC77" w:rsidR="00FA3821" w:rsidRPr="00ED7C0E" w:rsidRDefault="00D80504" w:rsidP="00D8050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335,609</w:t>
            </w:r>
          </w:p>
        </w:tc>
        <w:tc>
          <w:tcPr>
            <w:tcW w:w="249" w:type="dxa"/>
            <w:vAlign w:val="bottom"/>
          </w:tcPr>
          <w:p w14:paraId="26FC6585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3BCF67EC" w14:textId="6CCA1EA5" w:rsidR="00FA3821" w:rsidRPr="00ED7C0E" w:rsidRDefault="00FA3821" w:rsidP="00A2160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D80504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9232F">
              <w:rPr>
                <w:rFonts w:ascii="Angsana New" w:hAnsi="Angsana New" w:cs="Angsana New"/>
                <w:sz w:val="26"/>
                <w:szCs w:val="26"/>
              </w:rPr>
              <w:t>00,</w:t>
            </w:r>
            <w:r w:rsidR="00D8050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9232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1ED2A2F3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11C2126E" w14:textId="3F773F0B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D80504">
              <w:rPr>
                <w:rFonts w:ascii="Angsana New" w:hAnsi="Angsana New" w:cs="Angsana New"/>
                <w:sz w:val="26"/>
                <w:szCs w:val="26"/>
              </w:rPr>
              <w:t>1,612</w:t>
            </w: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5D49CABE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72F3D17B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B8628F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2A9B9A0" w14:textId="544FD335" w:rsidR="00FA3821" w:rsidRPr="00ED7C0E" w:rsidRDefault="00D80504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233</w:t>
            </w:r>
            <w:r w:rsidR="00FA3821" w:rsidRPr="00ED7C0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297</w:t>
            </w:r>
          </w:p>
        </w:tc>
      </w:tr>
      <w:tr w:rsidR="00FA3821" w:rsidRPr="00ED7C0E" w14:paraId="08189E52" w14:textId="77777777" w:rsidTr="00A2160A">
        <w:tc>
          <w:tcPr>
            <w:tcW w:w="2880" w:type="dxa"/>
            <w:vAlign w:val="bottom"/>
          </w:tcPr>
          <w:p w14:paraId="2D314115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พันธบัตรรัฐบาลที่วัดมูลค่าด้วยราคาทุนตัดจำหน่าย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9A87DD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10,053</w:t>
            </w:r>
          </w:p>
        </w:tc>
        <w:tc>
          <w:tcPr>
            <w:tcW w:w="241" w:type="dxa"/>
            <w:vAlign w:val="bottom"/>
          </w:tcPr>
          <w:p w14:paraId="245AFCD5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1A23F29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585DE22F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24BAFA32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(10,000)</w:t>
            </w:r>
          </w:p>
        </w:tc>
        <w:tc>
          <w:tcPr>
            <w:tcW w:w="249" w:type="dxa"/>
            <w:vAlign w:val="bottom"/>
          </w:tcPr>
          <w:p w14:paraId="341D10D4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A1B657D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(53)</w:t>
            </w:r>
          </w:p>
        </w:tc>
        <w:tc>
          <w:tcPr>
            <w:tcW w:w="249" w:type="dxa"/>
            <w:vAlign w:val="bottom"/>
          </w:tcPr>
          <w:p w14:paraId="68114965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A39917D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8F5489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AAC371" w14:textId="77777777" w:rsidR="00FA3821" w:rsidRPr="00ED7C0E" w:rsidRDefault="00FA3821" w:rsidP="00626F00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FA3821" w:rsidRPr="00ED7C0E" w14:paraId="031690BE" w14:textId="77777777" w:rsidTr="00A2160A">
        <w:tc>
          <w:tcPr>
            <w:tcW w:w="2880" w:type="dxa"/>
            <w:vAlign w:val="bottom"/>
          </w:tcPr>
          <w:p w14:paraId="337E6238" w14:textId="77777777" w:rsidR="00FA3821" w:rsidRPr="00ED7C0E" w:rsidRDefault="00FA3821" w:rsidP="00A2160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ABB30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710,053</w:t>
            </w:r>
          </w:p>
        </w:tc>
        <w:tc>
          <w:tcPr>
            <w:tcW w:w="241" w:type="dxa"/>
            <w:vAlign w:val="bottom"/>
          </w:tcPr>
          <w:p w14:paraId="6F3BE6CB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1E916" w14:textId="0D8EBE13" w:rsidR="00FA3821" w:rsidRPr="00ED7C0E" w:rsidRDefault="00D80504" w:rsidP="00D8050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335</w:t>
            </w:r>
            <w:r w:rsidR="0029232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609</w:t>
            </w:r>
          </w:p>
        </w:tc>
        <w:tc>
          <w:tcPr>
            <w:tcW w:w="249" w:type="dxa"/>
            <w:vAlign w:val="bottom"/>
          </w:tcPr>
          <w:p w14:paraId="1227EE33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9E203" w14:textId="0B791AB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="00D80504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="0029232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</w:t>
            </w: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 w:rsidR="00D80504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00)</w:t>
            </w:r>
          </w:p>
        </w:tc>
        <w:tc>
          <w:tcPr>
            <w:tcW w:w="249" w:type="dxa"/>
            <w:vAlign w:val="bottom"/>
          </w:tcPr>
          <w:p w14:paraId="47904B81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D7978" w14:textId="60DD5E04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="00D8050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1,665</w:t>
            </w: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6B19AFC2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88409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6E3019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81F54" w14:textId="4F424A8D" w:rsidR="00FA3821" w:rsidRPr="00ED7C0E" w:rsidRDefault="00D80504" w:rsidP="00D8050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233</w:t>
            </w:r>
            <w:r w:rsidR="0029232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297</w:t>
            </w:r>
          </w:p>
        </w:tc>
      </w:tr>
      <w:tr w:rsidR="00FA3821" w:rsidRPr="00ED7C0E" w14:paraId="24D7DC2B" w14:textId="77777777" w:rsidTr="00A2160A">
        <w:tc>
          <w:tcPr>
            <w:tcW w:w="2880" w:type="dxa"/>
            <w:vAlign w:val="bottom"/>
          </w:tcPr>
          <w:p w14:paraId="13BB777B" w14:textId="77777777" w:rsidR="00FA3821" w:rsidRPr="00ED7C0E" w:rsidRDefault="00FA3821" w:rsidP="00A2160A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9E374D7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6062DB4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14:paraId="761424CF" w14:textId="77777777" w:rsidR="00FA3821" w:rsidRPr="00ED7C0E" w:rsidRDefault="00FA3821" w:rsidP="00A2160A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7DD511E8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721CE318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59410C9F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vAlign w:val="bottom"/>
          </w:tcPr>
          <w:p w14:paraId="2F8E282C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7BA7F5D9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758F8C2D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F018E6A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9C139EC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FA3821" w:rsidRPr="00ED7C0E" w14:paraId="26A1F96F" w14:textId="77777777" w:rsidTr="00A2160A">
        <w:tc>
          <w:tcPr>
            <w:tcW w:w="2880" w:type="dxa"/>
            <w:vAlign w:val="bottom"/>
            <w:hideMark/>
          </w:tcPr>
          <w:p w14:paraId="08261166" w14:textId="77777777" w:rsidR="00FA3821" w:rsidRPr="00ED7C0E" w:rsidRDefault="00FA3821" w:rsidP="00A2160A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37763D3D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E181611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0D1359E7" w14:textId="77777777" w:rsidR="00FA3821" w:rsidRPr="00ED7C0E" w:rsidRDefault="00FA3821" w:rsidP="00A2160A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3A6CB096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10" w:type="dxa"/>
            <w:vAlign w:val="bottom"/>
          </w:tcPr>
          <w:p w14:paraId="76BF30C6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1FBF044F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  <w:vAlign w:val="bottom"/>
          </w:tcPr>
          <w:p w14:paraId="7E14FF38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06901436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vAlign w:val="bottom"/>
          </w:tcPr>
          <w:p w14:paraId="606421AC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7C6CBD50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72A7B399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FA3821" w:rsidRPr="00ED7C0E" w14:paraId="301A7E06" w14:textId="77777777" w:rsidTr="00A2160A">
        <w:tc>
          <w:tcPr>
            <w:tcW w:w="2880" w:type="dxa"/>
            <w:vAlign w:val="bottom"/>
            <w:hideMark/>
          </w:tcPr>
          <w:p w14:paraId="2EEACCC0" w14:textId="77777777" w:rsidR="00FA3821" w:rsidRPr="00ED7C0E" w:rsidRDefault="00FA3821" w:rsidP="00A2160A">
            <w:pPr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0BDA8C9" w14:textId="2CF092AC" w:rsidR="00FA3821" w:rsidRPr="00ED7C0E" w:rsidRDefault="00703324" w:rsidP="00A216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033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0700E1FE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7EA7EE1" w14:textId="3B3E946C" w:rsidR="00FA3821" w:rsidRPr="00ED7C0E" w:rsidRDefault="00703324" w:rsidP="0070332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641</w:t>
            </w:r>
            <w:r w:rsidR="00FA3821" w:rsidRPr="00ED7C0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390</w:t>
            </w:r>
          </w:p>
        </w:tc>
        <w:tc>
          <w:tcPr>
            <w:tcW w:w="249" w:type="dxa"/>
            <w:vAlign w:val="bottom"/>
          </w:tcPr>
          <w:p w14:paraId="0A124629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vAlign w:val="bottom"/>
          </w:tcPr>
          <w:p w14:paraId="7A1A488A" w14:textId="77777777" w:rsidR="00FA3821" w:rsidRPr="00ED7C0E" w:rsidRDefault="00FA3821" w:rsidP="00626F0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5D5DD86F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7444EF5D" w14:textId="41DF78A4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703324">
              <w:rPr>
                <w:rFonts w:ascii="Angsana New" w:hAnsi="Angsana New" w:cs="Angsana New"/>
                <w:sz w:val="26"/>
                <w:szCs w:val="26"/>
              </w:rPr>
              <w:t>722</w:t>
            </w: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139FC936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73F6CAFF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D6832F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973874E" w14:textId="085E4EDB" w:rsidR="00FA3821" w:rsidRPr="00ED7C0E" w:rsidRDefault="00703324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875</w:t>
            </w:r>
            <w:r w:rsidR="00FA3821"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668</w:t>
            </w:r>
          </w:p>
        </w:tc>
      </w:tr>
      <w:tr w:rsidR="00703324" w:rsidRPr="00ED7C0E" w14:paraId="03CADBBA" w14:textId="77777777" w:rsidTr="00A2160A">
        <w:tc>
          <w:tcPr>
            <w:tcW w:w="2880" w:type="dxa"/>
            <w:vAlign w:val="bottom"/>
          </w:tcPr>
          <w:p w14:paraId="036178FC" w14:textId="77777777" w:rsidR="00703324" w:rsidRPr="00ED7C0E" w:rsidRDefault="00703324" w:rsidP="007033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6B15FE" w14:textId="014D2A2A" w:rsidR="00703324" w:rsidRPr="00ED7C0E" w:rsidRDefault="00703324" w:rsidP="00626F00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0377ED4" w14:textId="77777777" w:rsidR="00703324" w:rsidRPr="00ED7C0E" w:rsidRDefault="00703324" w:rsidP="0070332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93E6C" w14:textId="77777777" w:rsidR="00703324" w:rsidRPr="00ED7C0E" w:rsidRDefault="00703324" w:rsidP="0070332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3,013</w:t>
            </w:r>
          </w:p>
        </w:tc>
        <w:tc>
          <w:tcPr>
            <w:tcW w:w="249" w:type="dxa"/>
            <w:vAlign w:val="bottom"/>
          </w:tcPr>
          <w:p w14:paraId="59AC5993" w14:textId="77777777" w:rsidR="00703324" w:rsidRPr="00ED7C0E" w:rsidRDefault="00703324" w:rsidP="007033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539EA" w14:textId="77777777" w:rsidR="00703324" w:rsidRPr="00ED7C0E" w:rsidRDefault="00703324" w:rsidP="0070332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31BB93DC" w14:textId="77777777" w:rsidR="00703324" w:rsidRPr="00ED7C0E" w:rsidRDefault="00703324" w:rsidP="007033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242E33" w14:textId="28844195" w:rsidR="00703324" w:rsidRPr="00ED7C0E" w:rsidRDefault="00703324" w:rsidP="0070332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7B0D14BE" w14:textId="77777777" w:rsidR="00703324" w:rsidRPr="00ED7C0E" w:rsidRDefault="00703324" w:rsidP="007033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1C265" w14:textId="77777777" w:rsidR="00703324" w:rsidRPr="00ED7C0E" w:rsidRDefault="00703324" w:rsidP="0070332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EB82D1" w14:textId="77777777" w:rsidR="00703324" w:rsidRPr="00ED7C0E" w:rsidRDefault="00703324" w:rsidP="0070332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67BDF" w14:textId="40F17A1F" w:rsidR="00703324" w:rsidRPr="00ED7C0E" w:rsidRDefault="00703324" w:rsidP="0070332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3,</w:t>
            </w: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01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FA3821" w:rsidRPr="00ED7C0E" w14:paraId="2266F4E0" w14:textId="77777777" w:rsidTr="00A2160A">
        <w:tc>
          <w:tcPr>
            <w:tcW w:w="2880" w:type="dxa"/>
            <w:vAlign w:val="bottom"/>
          </w:tcPr>
          <w:p w14:paraId="185C2D83" w14:textId="77777777" w:rsidR="00FA3821" w:rsidRPr="00ED7C0E" w:rsidRDefault="00FA3821" w:rsidP="00A2160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4AC43F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06576D92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1334DB" w14:textId="6591CB03" w:rsidR="00FA3821" w:rsidRPr="00ED7C0E" w:rsidRDefault="00703324" w:rsidP="0070332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644</w:t>
            </w:r>
            <w:r w:rsidR="00FA3821"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403</w:t>
            </w:r>
          </w:p>
        </w:tc>
        <w:tc>
          <w:tcPr>
            <w:tcW w:w="249" w:type="dxa"/>
            <w:vAlign w:val="bottom"/>
          </w:tcPr>
          <w:p w14:paraId="72DFA5F3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EE46CE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81EF320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1E580" w14:textId="3C1843C3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="007033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724</w:t>
            </w: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44AE0EEE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F9979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2FAF12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BFF88" w14:textId="649DA8C5" w:rsidR="00FA3821" w:rsidRPr="00ED7C0E" w:rsidRDefault="00703324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878</w:t>
            </w:r>
            <w:r w:rsidR="00FA3821"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679</w:t>
            </w:r>
          </w:p>
        </w:tc>
      </w:tr>
    </w:tbl>
    <w:p w14:paraId="62CD0180" w14:textId="77777777" w:rsidR="00FA3821" w:rsidRDefault="00FA3821" w:rsidP="00FA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241"/>
        <w:gridCol w:w="929"/>
        <w:gridCol w:w="249"/>
        <w:gridCol w:w="1020"/>
        <w:gridCol w:w="249"/>
        <w:gridCol w:w="912"/>
        <w:gridCol w:w="249"/>
        <w:gridCol w:w="1002"/>
        <w:gridCol w:w="236"/>
        <w:gridCol w:w="1033"/>
      </w:tblGrid>
      <w:tr w:rsidR="00FA3821" w:rsidRPr="007276C8" w14:paraId="3DBB2E68" w14:textId="77777777" w:rsidTr="00A2160A">
        <w:tc>
          <w:tcPr>
            <w:tcW w:w="2880" w:type="dxa"/>
            <w:vAlign w:val="bottom"/>
          </w:tcPr>
          <w:p w14:paraId="4102969D" w14:textId="77777777" w:rsidR="00FA3821" w:rsidRPr="007276C8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3" w:right="-108" w:hanging="1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1B58EE50" w14:textId="77777777" w:rsidR="00FA3821" w:rsidRPr="003F5E1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5E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3821" w:rsidRPr="00ED7C0E" w14:paraId="6A961824" w14:textId="77777777" w:rsidTr="00A2160A">
        <w:tc>
          <w:tcPr>
            <w:tcW w:w="2880" w:type="dxa"/>
            <w:vAlign w:val="bottom"/>
            <w:hideMark/>
          </w:tcPr>
          <w:p w14:paraId="50F0203A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3" w:right="-108" w:hanging="163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br/>
            </w: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900" w:type="dxa"/>
            <w:vAlign w:val="bottom"/>
            <w:hideMark/>
          </w:tcPr>
          <w:p w14:paraId="27111FBF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56FBB196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10D8A11C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14:paraId="61A96BF0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3B9EBBF1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  <w:hideMark/>
          </w:tcPr>
          <w:p w14:paraId="539CD9A7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Pr="00ED7C0E">
              <w:rPr>
                <w:rFonts w:ascii="Angsana New" w:hAnsi="Angsana New"/>
                <w:sz w:val="26"/>
                <w:szCs w:val="26"/>
              </w:rPr>
              <w:br/>
              <w:t xml:space="preserve">/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4356B1FC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  <w:hideMark/>
          </w:tcPr>
          <w:p w14:paraId="6FF6F3F9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</w:p>
          <w:p w14:paraId="6FFA9915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7BCF9DC1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  <w:hideMark/>
          </w:tcPr>
          <w:p w14:paraId="66E4014D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36" w:type="dxa"/>
          </w:tcPr>
          <w:p w14:paraId="5412E17B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3" w:type="dxa"/>
            <w:vAlign w:val="bottom"/>
          </w:tcPr>
          <w:p w14:paraId="736104D8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6C03D883" w14:textId="5E17C2FE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FA3821" w:rsidRPr="00ED7C0E" w14:paraId="1B4AD9FF" w14:textId="77777777" w:rsidTr="00A2160A">
        <w:tc>
          <w:tcPr>
            <w:tcW w:w="2880" w:type="dxa"/>
            <w:vAlign w:val="bottom"/>
          </w:tcPr>
          <w:p w14:paraId="1B291557" w14:textId="77777777" w:rsidR="00FA3821" w:rsidRPr="00ED7C0E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1224728A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FA3821" w:rsidRPr="00ED7C0E" w14:paraId="409C5001" w14:textId="77777777" w:rsidTr="00A2160A">
        <w:tc>
          <w:tcPr>
            <w:tcW w:w="2880" w:type="dxa"/>
            <w:vAlign w:val="bottom"/>
          </w:tcPr>
          <w:p w14:paraId="2199D884" w14:textId="77777777" w:rsidR="00FA3821" w:rsidRPr="00ED7C0E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00" w:type="dxa"/>
            <w:vAlign w:val="bottom"/>
          </w:tcPr>
          <w:p w14:paraId="2614015E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8853C93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5A71D3E7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BDB3276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32BC824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1A9B670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26C8CAB9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015D222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602B1B4C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C30E3F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060673FC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821" w:rsidRPr="00ED7C0E" w14:paraId="004FBAA5" w14:textId="77777777" w:rsidTr="00A2160A">
        <w:tc>
          <w:tcPr>
            <w:tcW w:w="3780" w:type="dxa"/>
            <w:gridSpan w:val="2"/>
            <w:vAlign w:val="bottom"/>
          </w:tcPr>
          <w:p w14:paraId="47B61ED0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241" w:type="dxa"/>
            <w:vAlign w:val="bottom"/>
          </w:tcPr>
          <w:p w14:paraId="30C8F358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282C5262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7614428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7980821A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20C1BE7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35973B85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5D3258D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10544999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982EFA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454EEFBB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821" w:rsidRPr="00ED7C0E" w14:paraId="3A5246D9" w14:textId="77777777" w:rsidTr="00A2160A">
        <w:trPr>
          <w:trHeight w:val="352"/>
        </w:trPr>
        <w:tc>
          <w:tcPr>
            <w:tcW w:w="2880" w:type="dxa"/>
            <w:vAlign w:val="bottom"/>
          </w:tcPr>
          <w:p w14:paraId="0DB7FA07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5FF86DB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130,439</w:t>
            </w:r>
          </w:p>
        </w:tc>
        <w:tc>
          <w:tcPr>
            <w:tcW w:w="241" w:type="dxa"/>
            <w:vAlign w:val="bottom"/>
          </w:tcPr>
          <w:p w14:paraId="16E55D21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7832714F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4231D7FD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0D37DB28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00</w:t>
            </w: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000)</w:t>
            </w:r>
          </w:p>
        </w:tc>
        <w:tc>
          <w:tcPr>
            <w:tcW w:w="249" w:type="dxa"/>
            <w:vAlign w:val="bottom"/>
          </w:tcPr>
          <w:p w14:paraId="32DF43A1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double" w:sz="4" w:space="0" w:color="auto"/>
            </w:tcBorders>
            <w:vAlign w:val="bottom"/>
          </w:tcPr>
          <w:p w14:paraId="3A3256DF" w14:textId="3339D98A" w:rsidR="00FA3821" w:rsidRPr="00700086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70008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740)</w:t>
            </w:r>
          </w:p>
        </w:tc>
        <w:tc>
          <w:tcPr>
            <w:tcW w:w="249" w:type="dxa"/>
          </w:tcPr>
          <w:p w14:paraId="383B8B9E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14:paraId="5F6807BC" w14:textId="2092EFED" w:rsidR="00FA3821" w:rsidRPr="00ED7C0E" w:rsidRDefault="00700086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106,047</w:t>
            </w:r>
          </w:p>
        </w:tc>
        <w:tc>
          <w:tcPr>
            <w:tcW w:w="236" w:type="dxa"/>
          </w:tcPr>
          <w:p w14:paraId="34FDA13F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vAlign w:val="bottom"/>
          </w:tcPr>
          <w:p w14:paraId="011FC196" w14:textId="1D3C516A" w:rsidR="00FA3821" w:rsidRPr="00ED7C0E" w:rsidRDefault="00700086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135,746</w:t>
            </w:r>
          </w:p>
        </w:tc>
      </w:tr>
      <w:tr w:rsidR="00FA3821" w:rsidRPr="00ED7C0E" w14:paraId="64DDDF4B" w14:textId="77777777" w:rsidTr="00A2160A">
        <w:tc>
          <w:tcPr>
            <w:tcW w:w="2880" w:type="dxa"/>
            <w:vAlign w:val="bottom"/>
          </w:tcPr>
          <w:p w14:paraId="0174C4E2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7B1CD11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B150381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70345AAE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9" w:type="dxa"/>
            <w:vAlign w:val="bottom"/>
          </w:tcPr>
          <w:p w14:paraId="2387B7EE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8A7DC89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AC43AA7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650AEC10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F0F0205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2DCD5C59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A5C96C7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0D111EF9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3821" w:rsidRPr="00ED7C0E" w14:paraId="1F60D9E1" w14:textId="77777777" w:rsidTr="00A2160A">
        <w:tc>
          <w:tcPr>
            <w:tcW w:w="2880" w:type="dxa"/>
            <w:vAlign w:val="bottom"/>
          </w:tcPr>
          <w:p w14:paraId="2ECC19DD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708F00D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CEE0879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2C7FD6C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49" w:type="dxa"/>
            <w:vAlign w:val="bottom"/>
          </w:tcPr>
          <w:p w14:paraId="3D51EE8D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0B397AA8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72333EE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5C8C1471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4F90ADF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6122BBFD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92D4D8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77FC2693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821" w:rsidRPr="00ED7C0E" w14:paraId="1F7026E6" w14:textId="77777777" w:rsidTr="00A2160A">
        <w:tc>
          <w:tcPr>
            <w:tcW w:w="2880" w:type="dxa"/>
            <w:vAlign w:val="bottom"/>
          </w:tcPr>
          <w:p w14:paraId="6193459B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9E24657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682,765</w:t>
            </w:r>
          </w:p>
        </w:tc>
        <w:tc>
          <w:tcPr>
            <w:tcW w:w="241" w:type="dxa"/>
            <w:vAlign w:val="bottom"/>
          </w:tcPr>
          <w:p w14:paraId="28B15B30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7040346" w14:textId="77777777" w:rsidR="00FA3821" w:rsidRPr="00ED7C0E" w:rsidRDefault="00FA3821" w:rsidP="00626F00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2FFE6F2B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4EFB9D30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25CA08BD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52BE0D61" w14:textId="64CAA592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01171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246B7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0117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60143075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193D9C4" w14:textId="41A122FC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01171" w:rsidRPr="00E01171">
              <w:rPr>
                <w:rFonts w:ascii="Angsana New" w:hAnsi="Angsana New" w:cs="Angsana New"/>
                <w:sz w:val="26"/>
                <w:szCs w:val="26"/>
              </w:rPr>
              <w:t>106,047</w:t>
            </w:r>
            <w:r w:rsidRPr="00ED7C0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015DED7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02129F26" w14:textId="304A5FE1" w:rsidR="00FA3821" w:rsidRPr="00ED7C0E" w:rsidRDefault="00E0117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576,000</w:t>
            </w:r>
          </w:p>
        </w:tc>
      </w:tr>
      <w:tr w:rsidR="00FA3821" w:rsidRPr="00ED7C0E" w14:paraId="4E480321" w14:textId="77777777" w:rsidTr="00A2160A">
        <w:tc>
          <w:tcPr>
            <w:tcW w:w="2880" w:type="dxa"/>
            <w:vAlign w:val="bottom"/>
          </w:tcPr>
          <w:p w14:paraId="2C90F639" w14:textId="455411B4" w:rsidR="00FA3821" w:rsidRPr="00ED7C0E" w:rsidRDefault="00FA3821" w:rsidP="00C70ACE">
            <w:pPr>
              <w:ind w:left="163" w:right="-111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</w:t>
            </w:r>
            <w:r w:rsidR="00C70ACE" w:rsidRPr="00ED7C0E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ED7C0E">
              <w:rPr>
                <w:rFonts w:ascii="Angsana New" w:hAnsi="Angsana New"/>
                <w:sz w:val="26"/>
                <w:szCs w:val="26"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42C56E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3,010</w:t>
            </w:r>
          </w:p>
        </w:tc>
        <w:tc>
          <w:tcPr>
            <w:tcW w:w="241" w:type="dxa"/>
            <w:vAlign w:val="bottom"/>
          </w:tcPr>
          <w:p w14:paraId="2C9CF18E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EB95A0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7D7E814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EF0FA5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1E38189E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15199F" w14:textId="03A41C18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0117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D7C0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6984D9C0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297A8" w14:textId="77777777" w:rsidR="00FA3821" w:rsidRPr="00ED7C0E" w:rsidRDefault="00FA3821" w:rsidP="00626F0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0A0DA02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82744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671972" w14:textId="6AA173D5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3,0</w:t>
            </w:r>
            <w:r w:rsidR="00E01171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FA3821" w:rsidRPr="00ED7C0E" w14:paraId="1F410B43" w14:textId="77777777" w:rsidTr="00A2160A">
        <w:tc>
          <w:tcPr>
            <w:tcW w:w="2880" w:type="dxa"/>
            <w:vAlign w:val="bottom"/>
          </w:tcPr>
          <w:p w14:paraId="3BACE53A" w14:textId="77777777" w:rsidR="00FA3821" w:rsidRPr="00ED7C0E" w:rsidRDefault="00FA3821" w:rsidP="00A2160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E2AC8C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685,775</w:t>
            </w:r>
          </w:p>
        </w:tc>
        <w:tc>
          <w:tcPr>
            <w:tcW w:w="241" w:type="dxa"/>
            <w:vAlign w:val="bottom"/>
          </w:tcPr>
          <w:p w14:paraId="7D0265D3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09504D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605A9587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274A0B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4502DFD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00F9E8" w14:textId="7D56AEBA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0117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</w:t>
            </w:r>
            <w:r w:rsidR="00246B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37801F8F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478877" w14:textId="3BFC2FA3" w:rsidR="00FA3821" w:rsidRPr="00ED7C0E" w:rsidRDefault="00E0117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0117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(106,047)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4B1D10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A6D4DD" w14:textId="798410E5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E0117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79</w:t>
            </w: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01171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007</w:t>
            </w:r>
          </w:p>
        </w:tc>
      </w:tr>
    </w:tbl>
    <w:p w14:paraId="1D59CF2D" w14:textId="77777777" w:rsidR="00FA3821" w:rsidRPr="00ED7C0E" w:rsidRDefault="00FA3821" w:rsidP="00FA3821">
      <w:pPr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241"/>
        <w:gridCol w:w="929"/>
        <w:gridCol w:w="249"/>
        <w:gridCol w:w="1010"/>
        <w:gridCol w:w="249"/>
        <w:gridCol w:w="922"/>
        <w:gridCol w:w="249"/>
        <w:gridCol w:w="1011"/>
        <w:gridCol w:w="270"/>
        <w:gridCol w:w="990"/>
      </w:tblGrid>
      <w:tr w:rsidR="00FA3821" w:rsidRPr="00ED7C0E" w14:paraId="18BCF55D" w14:textId="77777777" w:rsidTr="00A2160A">
        <w:trPr>
          <w:tblHeader/>
        </w:trPr>
        <w:tc>
          <w:tcPr>
            <w:tcW w:w="2880" w:type="dxa"/>
            <w:vAlign w:val="bottom"/>
          </w:tcPr>
          <w:p w14:paraId="196DAFEA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20027130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3821" w:rsidRPr="00ED7C0E" w14:paraId="5D5DEDBE" w14:textId="77777777" w:rsidTr="00A2160A">
        <w:trPr>
          <w:tblHeader/>
        </w:trPr>
        <w:tc>
          <w:tcPr>
            <w:tcW w:w="2880" w:type="dxa"/>
            <w:vAlign w:val="bottom"/>
            <w:hideMark/>
          </w:tcPr>
          <w:p w14:paraId="241DA9BC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</w:p>
          <w:p w14:paraId="21054693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62712E7F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2B11A7B6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5F5BC855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14:paraId="5F214F33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1BE84E11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  <w:hideMark/>
          </w:tcPr>
          <w:p w14:paraId="3A07A34A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Pr="00ED7C0E">
              <w:rPr>
                <w:rFonts w:ascii="Angsana New" w:hAnsi="Angsana New"/>
                <w:sz w:val="26"/>
                <w:szCs w:val="26"/>
              </w:rPr>
              <w:br/>
              <w:t xml:space="preserve">/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521021CD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  <w:hideMark/>
          </w:tcPr>
          <w:p w14:paraId="4FEDA018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</w:p>
          <w:p w14:paraId="6A23A4C3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7474CA31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3F7DB595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54ABF1AA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362ED1C" w14:textId="77777777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652F29A8" w14:textId="72184DB6" w:rsidR="00FA3821" w:rsidRPr="00ED7C0E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FA3821" w:rsidRPr="00ED7C0E" w14:paraId="3889E42D" w14:textId="77777777" w:rsidTr="00A2160A">
        <w:trPr>
          <w:tblHeader/>
        </w:trPr>
        <w:tc>
          <w:tcPr>
            <w:tcW w:w="2880" w:type="dxa"/>
            <w:vAlign w:val="bottom"/>
          </w:tcPr>
          <w:p w14:paraId="77767873" w14:textId="77777777" w:rsidR="00FA3821" w:rsidRPr="00ED7C0E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16F7B93C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FA3821" w:rsidRPr="00ED7C0E" w14:paraId="5234BF36" w14:textId="77777777" w:rsidTr="00A2160A">
        <w:tc>
          <w:tcPr>
            <w:tcW w:w="2880" w:type="dxa"/>
            <w:vAlign w:val="bottom"/>
          </w:tcPr>
          <w:p w14:paraId="1D0360BA" w14:textId="77777777" w:rsidR="00FA3821" w:rsidRPr="00ED7C0E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900" w:type="dxa"/>
            <w:vAlign w:val="bottom"/>
          </w:tcPr>
          <w:p w14:paraId="25A272E6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41EA54A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06B7E985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8863A6E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307C60C2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E98C14D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353C841C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DA4F78B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6CB97360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8C08A9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350CB2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821" w:rsidRPr="00ED7C0E" w14:paraId="5BC19E88" w14:textId="77777777" w:rsidTr="00A2160A">
        <w:tc>
          <w:tcPr>
            <w:tcW w:w="2880" w:type="dxa"/>
            <w:vAlign w:val="bottom"/>
          </w:tcPr>
          <w:p w14:paraId="4C985D72" w14:textId="77777777" w:rsidR="00FA3821" w:rsidRPr="00ED7C0E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vAlign w:val="bottom"/>
          </w:tcPr>
          <w:p w14:paraId="0C45CEA9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D15E09D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7B56E237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F31497F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30DD6E2C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9D84A14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399EAEAB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79FA1F4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6214BA39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38F978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C7457D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2B9F" w:rsidRPr="00ED7C0E" w14:paraId="78EEF1BE" w14:textId="77777777" w:rsidTr="00A2160A">
        <w:tc>
          <w:tcPr>
            <w:tcW w:w="2880" w:type="dxa"/>
            <w:shd w:val="clear" w:color="auto" w:fill="auto"/>
            <w:vAlign w:val="bottom"/>
          </w:tcPr>
          <w:p w14:paraId="2DEBA43E" w14:textId="77777777" w:rsidR="00192B9F" w:rsidRPr="00ED7C0E" w:rsidRDefault="00192B9F" w:rsidP="00192B9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vAlign w:val="bottom"/>
          </w:tcPr>
          <w:p w14:paraId="4408BA63" w14:textId="77777777" w:rsidR="00192B9F" w:rsidRPr="00ED7C0E" w:rsidRDefault="00192B9F" w:rsidP="00192B9F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700,000</w:t>
            </w:r>
          </w:p>
        </w:tc>
        <w:tc>
          <w:tcPr>
            <w:tcW w:w="241" w:type="dxa"/>
            <w:vAlign w:val="bottom"/>
          </w:tcPr>
          <w:p w14:paraId="1DE335F8" w14:textId="77777777" w:rsidR="00192B9F" w:rsidRPr="00ED7C0E" w:rsidRDefault="00192B9F" w:rsidP="00192B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309A21F1" w14:textId="77777777" w:rsidR="00192B9F" w:rsidRPr="00ED7C0E" w:rsidRDefault="00192B9F" w:rsidP="00192B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4</w:t>
            </w: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1,705</w:t>
            </w:r>
          </w:p>
        </w:tc>
        <w:tc>
          <w:tcPr>
            <w:tcW w:w="249" w:type="dxa"/>
            <w:vAlign w:val="bottom"/>
          </w:tcPr>
          <w:p w14:paraId="2414F2E5" w14:textId="77777777" w:rsidR="00192B9F" w:rsidRPr="00ED7C0E" w:rsidRDefault="00192B9F" w:rsidP="00192B9F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52B6F496" w14:textId="77777777" w:rsidR="00192B9F" w:rsidRPr="00ED7C0E" w:rsidRDefault="00192B9F" w:rsidP="00192B9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(700,000)</w:t>
            </w:r>
          </w:p>
        </w:tc>
        <w:tc>
          <w:tcPr>
            <w:tcW w:w="249" w:type="dxa"/>
            <w:vAlign w:val="bottom"/>
          </w:tcPr>
          <w:p w14:paraId="4FD1FD93" w14:textId="77777777" w:rsidR="00192B9F" w:rsidRPr="00ED7C0E" w:rsidRDefault="00192B9F" w:rsidP="00192B9F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45F9DD7F" w14:textId="08DED063" w:rsidR="00192B9F" w:rsidRPr="00ED7C0E" w:rsidRDefault="00192B9F" w:rsidP="00192B9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631</w:t>
            </w: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1DB33CF6" w14:textId="77777777" w:rsidR="00192B9F" w:rsidRPr="00ED7C0E" w:rsidRDefault="00192B9F" w:rsidP="00192B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0366B75" w14:textId="34811575" w:rsidR="00192B9F" w:rsidRPr="00ED7C0E" w:rsidRDefault="00192B9F" w:rsidP="00192B9F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C522EC" w14:textId="77777777" w:rsidR="00192B9F" w:rsidRPr="00ED7C0E" w:rsidRDefault="00192B9F" w:rsidP="00192B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D99327" w14:textId="6092848C" w:rsidR="00192B9F" w:rsidRPr="00ED7C0E" w:rsidRDefault="00192B9F" w:rsidP="00192B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141,</w:t>
            </w:r>
            <w:r>
              <w:rPr>
                <w:rFonts w:ascii="Angsana New" w:hAnsi="Angsana New" w:cs="Angsana New"/>
                <w:sz w:val="26"/>
                <w:szCs w:val="26"/>
              </w:rPr>
              <w:t>074</w:t>
            </w:r>
          </w:p>
        </w:tc>
      </w:tr>
      <w:tr w:rsidR="00FA3821" w:rsidRPr="00ED7C0E" w14:paraId="248C4963" w14:textId="77777777" w:rsidTr="00A2160A">
        <w:tc>
          <w:tcPr>
            <w:tcW w:w="2880" w:type="dxa"/>
            <w:vAlign w:val="bottom"/>
          </w:tcPr>
          <w:p w14:paraId="01BCF72B" w14:textId="7CEA2F7D" w:rsidR="00FA3821" w:rsidRPr="00ED7C0E" w:rsidRDefault="00FA3821" w:rsidP="00C70ACE">
            <w:pPr>
              <w:ind w:left="163" w:right="-111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</w:t>
            </w:r>
            <w:r w:rsidR="00C70ACE" w:rsidRPr="00ED7C0E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ED7C0E">
              <w:rPr>
                <w:rFonts w:ascii="Angsana New" w:hAnsi="Angsana New"/>
                <w:sz w:val="26"/>
                <w:szCs w:val="26"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962EAE3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10,053</w:t>
            </w:r>
          </w:p>
        </w:tc>
        <w:tc>
          <w:tcPr>
            <w:tcW w:w="241" w:type="dxa"/>
            <w:vAlign w:val="bottom"/>
          </w:tcPr>
          <w:p w14:paraId="72D9DE21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B2B9CC3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4329B995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32C173AE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(10,000)</w:t>
            </w:r>
          </w:p>
        </w:tc>
        <w:tc>
          <w:tcPr>
            <w:tcW w:w="249" w:type="dxa"/>
            <w:vAlign w:val="bottom"/>
          </w:tcPr>
          <w:p w14:paraId="427F98ED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341A9736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(53)</w:t>
            </w:r>
          </w:p>
        </w:tc>
        <w:tc>
          <w:tcPr>
            <w:tcW w:w="249" w:type="dxa"/>
            <w:vAlign w:val="bottom"/>
          </w:tcPr>
          <w:p w14:paraId="7B27C7A8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40237E74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B6FCE3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1054A7" w14:textId="77777777" w:rsidR="00FA3821" w:rsidRPr="00ED7C0E" w:rsidRDefault="00FA3821" w:rsidP="00626F00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FA3821" w:rsidRPr="00ED7C0E" w14:paraId="4E618DC3" w14:textId="77777777" w:rsidTr="00A2160A">
        <w:trPr>
          <w:trHeight w:val="352"/>
        </w:trPr>
        <w:tc>
          <w:tcPr>
            <w:tcW w:w="2880" w:type="dxa"/>
            <w:vAlign w:val="bottom"/>
          </w:tcPr>
          <w:p w14:paraId="34E80FB8" w14:textId="77777777" w:rsidR="00FA3821" w:rsidRPr="00ED7C0E" w:rsidRDefault="00FA3821" w:rsidP="00A2160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FCB87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710,053</w:t>
            </w:r>
          </w:p>
        </w:tc>
        <w:tc>
          <w:tcPr>
            <w:tcW w:w="241" w:type="dxa"/>
            <w:vAlign w:val="bottom"/>
          </w:tcPr>
          <w:p w14:paraId="041FD10A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31BB0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141,705</w:t>
            </w:r>
          </w:p>
        </w:tc>
        <w:tc>
          <w:tcPr>
            <w:tcW w:w="249" w:type="dxa"/>
            <w:vAlign w:val="bottom"/>
          </w:tcPr>
          <w:p w14:paraId="336A0B7A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70750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(7</w:t>
            </w: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1</w:t>
            </w: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0,000)</w:t>
            </w:r>
          </w:p>
        </w:tc>
        <w:tc>
          <w:tcPr>
            <w:tcW w:w="249" w:type="dxa"/>
            <w:vAlign w:val="bottom"/>
          </w:tcPr>
          <w:p w14:paraId="6DF0402E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B26CA" w14:textId="162306A8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="0029232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684</w:t>
            </w: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566BD372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BA1DF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9D993D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C9FF7" w14:textId="190562FA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141,</w:t>
            </w:r>
            <w:r w:rsidR="007033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074</w:t>
            </w:r>
          </w:p>
        </w:tc>
      </w:tr>
      <w:tr w:rsidR="00FA3821" w:rsidRPr="00ED7C0E" w14:paraId="18E4B5B5" w14:textId="77777777" w:rsidTr="00A2160A">
        <w:tc>
          <w:tcPr>
            <w:tcW w:w="2880" w:type="dxa"/>
            <w:vAlign w:val="bottom"/>
            <w:hideMark/>
          </w:tcPr>
          <w:p w14:paraId="0F88532D" w14:textId="77777777" w:rsidR="00FA3821" w:rsidRPr="00ED7C0E" w:rsidRDefault="00FA3821" w:rsidP="00A2160A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BEB96F2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80ACB8F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712FFA59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8A41A86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2A9A59A0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E6D2BE2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3D39785C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0CB339E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6E881833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55AA1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42C74E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821" w:rsidRPr="00ED7C0E" w14:paraId="0EF0F007" w14:textId="77777777" w:rsidTr="00A2160A">
        <w:tc>
          <w:tcPr>
            <w:tcW w:w="2880" w:type="dxa"/>
            <w:vAlign w:val="bottom"/>
          </w:tcPr>
          <w:p w14:paraId="191BA757" w14:textId="77777777" w:rsidR="00FA3821" w:rsidRPr="00ED7C0E" w:rsidRDefault="00FA3821" w:rsidP="00A2160A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54EF6C20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013F852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192A1C76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F9296F5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35B6366D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A52B9F5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42B4B4FC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98FFE3E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14194A12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3B5B33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267204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821" w:rsidRPr="00ED7C0E" w14:paraId="0F938903" w14:textId="77777777" w:rsidTr="00A2160A">
        <w:tc>
          <w:tcPr>
            <w:tcW w:w="2880" w:type="dxa"/>
            <w:vAlign w:val="bottom"/>
            <w:hideMark/>
          </w:tcPr>
          <w:p w14:paraId="4C34F796" w14:textId="77777777" w:rsidR="00FA3821" w:rsidRPr="00ED7C0E" w:rsidRDefault="00FA3821" w:rsidP="00A2160A">
            <w:pPr>
              <w:tabs>
                <w:tab w:val="clear" w:pos="258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70B146E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6F1B78C1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BF4782E" w14:textId="47F08844" w:rsidR="00FA3821" w:rsidRPr="00ED7C0E" w:rsidRDefault="00FA3821" w:rsidP="00A216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703324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703324">
              <w:rPr>
                <w:rFonts w:ascii="Angsana New" w:hAnsi="Angsana New" w:cs="Angsana New"/>
                <w:sz w:val="26"/>
                <w:szCs w:val="26"/>
              </w:rPr>
              <w:t>591</w:t>
            </w:r>
          </w:p>
        </w:tc>
        <w:tc>
          <w:tcPr>
            <w:tcW w:w="249" w:type="dxa"/>
            <w:vAlign w:val="bottom"/>
          </w:tcPr>
          <w:p w14:paraId="3CB33E20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vAlign w:val="bottom"/>
          </w:tcPr>
          <w:p w14:paraId="43631B0E" w14:textId="77777777" w:rsidR="00FA3821" w:rsidRPr="00ED7C0E" w:rsidRDefault="00FA3821" w:rsidP="00626F0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4C11C239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6054F240" w14:textId="3B5C6E0B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703324">
              <w:rPr>
                <w:rFonts w:ascii="Angsana New" w:hAnsi="Angsana New" w:cs="Angsana New"/>
                <w:sz w:val="26"/>
                <w:szCs w:val="26"/>
              </w:rPr>
              <w:t>483)</w:t>
            </w:r>
          </w:p>
        </w:tc>
        <w:tc>
          <w:tcPr>
            <w:tcW w:w="249" w:type="dxa"/>
            <w:vAlign w:val="bottom"/>
          </w:tcPr>
          <w:p w14:paraId="35DE7085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18F6E0B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7D59A9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1E5950A" w14:textId="05DC007F" w:rsidR="00FA3821" w:rsidRPr="00ED7C0E" w:rsidRDefault="00703324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713</w:t>
            </w:r>
            <w:r w:rsidR="00FA3821" w:rsidRPr="00ED7C0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108</w:t>
            </w:r>
          </w:p>
        </w:tc>
      </w:tr>
      <w:tr w:rsidR="00FA3821" w:rsidRPr="00ED7C0E" w14:paraId="0E6F8E59" w14:textId="77777777" w:rsidTr="00A2160A">
        <w:tc>
          <w:tcPr>
            <w:tcW w:w="2880" w:type="dxa"/>
            <w:vAlign w:val="bottom"/>
          </w:tcPr>
          <w:p w14:paraId="29FBEC9E" w14:textId="77777777" w:rsidR="00FA3821" w:rsidRPr="00ED7C0E" w:rsidRDefault="00FA3821" w:rsidP="00C70ACE">
            <w:pPr>
              <w:ind w:left="163" w:right="-111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 xml:space="preserve">พันธบัตรรัฐบาลที่วัดมูลค่าด้วยราคาทุนตัดจำหน่าย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B1298A" w14:textId="77777777" w:rsidR="00FA3821" w:rsidRPr="00ED7C0E" w:rsidRDefault="00FA3821" w:rsidP="00626F00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7935930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18046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3,013</w:t>
            </w:r>
          </w:p>
        </w:tc>
        <w:tc>
          <w:tcPr>
            <w:tcW w:w="249" w:type="dxa"/>
            <w:vAlign w:val="bottom"/>
          </w:tcPr>
          <w:p w14:paraId="7232BE3D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92EEF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1E4A5B92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7B43A" w14:textId="02E22F99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7033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2DB9D3C9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EA122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786A65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684C0" w14:textId="3037D292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3,01</w:t>
            </w:r>
            <w:r w:rsidR="0070332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FA3821" w:rsidRPr="00ED7C0E" w14:paraId="0A075D92" w14:textId="77777777" w:rsidTr="00A2160A">
        <w:tc>
          <w:tcPr>
            <w:tcW w:w="2880" w:type="dxa"/>
            <w:vAlign w:val="bottom"/>
          </w:tcPr>
          <w:p w14:paraId="68B4A294" w14:textId="77777777" w:rsidR="00FA3821" w:rsidRPr="00ED7C0E" w:rsidRDefault="00FA3821" w:rsidP="00A2160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CDF515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1C40275C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32AA4B" w14:textId="5BE3F025" w:rsidR="00FA3821" w:rsidRPr="00ED7C0E" w:rsidRDefault="00B21D52" w:rsidP="00A216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481,604</w:t>
            </w:r>
          </w:p>
        </w:tc>
        <w:tc>
          <w:tcPr>
            <w:tcW w:w="249" w:type="dxa"/>
            <w:vAlign w:val="bottom"/>
          </w:tcPr>
          <w:p w14:paraId="06BBF018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F66AF5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72723994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17D748" w14:textId="196D24F5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="005E7C9A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485</w:t>
            </w: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64AAAA03" w14:textId="77777777" w:rsidR="00FA3821" w:rsidRPr="00ED7C0E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493286" w14:textId="77777777" w:rsidR="00FA3821" w:rsidRPr="00ED7C0E" w:rsidRDefault="00FA3821" w:rsidP="00A2160A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23F4B4" w14:textId="77777777" w:rsidR="00FA3821" w:rsidRPr="00ED7C0E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6F75CE" w14:textId="7E5E2398" w:rsidR="00FA3821" w:rsidRPr="00ED7C0E" w:rsidRDefault="00703324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716</w:t>
            </w:r>
            <w:r w:rsidR="00FA3821"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119</w:t>
            </w:r>
          </w:p>
        </w:tc>
      </w:tr>
    </w:tbl>
    <w:p w14:paraId="579D55B9" w14:textId="77777777" w:rsidR="00FA3821" w:rsidRDefault="00FA3821" w:rsidP="00FA38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49EE7013" w14:textId="77777777" w:rsidR="00FA3821" w:rsidRDefault="00FA3821" w:rsidP="00FA38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5D2B910C" w14:textId="77777777" w:rsidR="00145CC3" w:rsidRPr="00AF2301" w:rsidRDefault="00145CC3" w:rsidP="0014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62254560" w14:textId="16D77C36" w:rsidR="00142AD6" w:rsidRPr="00CE458C" w:rsidRDefault="00142AD6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142AD6" w:rsidRPr="00CE458C" w:rsidSect="004F7E1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0F3E0806" w14:textId="76CC1D18" w:rsidR="00CD6F2B" w:rsidRDefault="00E664E6" w:rsidP="00C7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30"/>
        </w:tabs>
        <w:spacing w:line="240" w:lineRule="auto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C48B4" w:rsidRPr="00E22156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92"/>
        <w:gridCol w:w="178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596EA7" w:rsidRPr="00BE540A" w14:paraId="2F836032" w14:textId="77777777" w:rsidTr="00F5797E">
        <w:trPr>
          <w:cantSplit/>
          <w:trHeight w:val="360"/>
          <w:tblHeader/>
        </w:trPr>
        <w:tc>
          <w:tcPr>
            <w:tcW w:w="2779" w:type="dxa"/>
          </w:tcPr>
          <w:p w14:paraId="5CA87782" w14:textId="77777777" w:rsidR="00596EA7" w:rsidRPr="00B92267" w:rsidRDefault="00596EA7" w:rsidP="00596E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45FDAA84" w14:textId="77777777" w:rsidR="00596EA7" w:rsidRPr="00596EA7" w:rsidRDefault="00596EA7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C70ACE" w:rsidRPr="00BE540A" w14:paraId="64043D09" w14:textId="77777777" w:rsidTr="00CF0E68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5E0E3AA0" w14:textId="514CA5E4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เก้า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2" w:type="dxa"/>
            <w:gridSpan w:val="3"/>
            <w:shd w:val="clear" w:color="auto" w:fill="auto"/>
          </w:tcPr>
          <w:p w14:paraId="5A3F8EA3" w14:textId="77777777" w:rsidR="00C70ACE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0FB6BCD6" w14:textId="534FF8A0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ธุรกิจผลิตงานพิมพ์และ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</w:tc>
        <w:tc>
          <w:tcPr>
            <w:tcW w:w="178" w:type="dxa"/>
          </w:tcPr>
          <w:p w14:paraId="707712B7" w14:textId="77777777" w:rsidR="00C70ACE" w:rsidRPr="00C10CC6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1E159B85" w14:textId="77777777" w:rsidR="00C70ACE" w:rsidRPr="00846FE6" w:rsidRDefault="00C70ACE" w:rsidP="00C70ACE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46FE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2118557E" w14:textId="3DFBED6C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46FE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และให้บริการโฆษณาผ่านสื่อสิ่งพิมพ์และสื่อออนไลน์</w:t>
            </w:r>
          </w:p>
        </w:tc>
        <w:tc>
          <w:tcPr>
            <w:tcW w:w="180" w:type="dxa"/>
          </w:tcPr>
          <w:p w14:paraId="3D948C94" w14:textId="77777777" w:rsidR="00C70ACE" w:rsidRPr="00C10CC6" w:rsidRDefault="00C70ACE" w:rsidP="00C70A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41F48525" w14:textId="77777777" w:rsidR="00C70ACE" w:rsidRPr="00846FE6" w:rsidRDefault="00C70ACE" w:rsidP="00C70ACE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46FE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5CA4B934" w14:textId="77777777" w:rsidR="00C70ACE" w:rsidRPr="00846FE6" w:rsidRDefault="00C70ACE" w:rsidP="00C70ACE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46FE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540AE746" w14:textId="3661D4C9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46FE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41574CE9" w14:textId="77777777" w:rsidR="00C70ACE" w:rsidRPr="00B92267" w:rsidRDefault="00C70ACE" w:rsidP="00C70A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4D2E5060" w14:textId="77777777" w:rsidR="00C70ACE" w:rsidRDefault="00C70ACE" w:rsidP="00C70A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04CE4287" w14:textId="1B1B080E" w:rsidR="00C70ACE" w:rsidRPr="00B92267" w:rsidRDefault="00C70ACE" w:rsidP="00C70A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14:paraId="77DAEBBD" w14:textId="77777777" w:rsidR="00C70ACE" w:rsidRPr="00B92267" w:rsidRDefault="00C70ACE" w:rsidP="00C70A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2492A26E" w14:textId="77777777" w:rsidR="00C70ACE" w:rsidRDefault="00C70ACE" w:rsidP="00C70A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86E17AD" w14:textId="77777777" w:rsidR="00C70ACE" w:rsidRPr="00B92267" w:rsidRDefault="00C70ACE" w:rsidP="00C70A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28F06CA" w14:textId="77777777" w:rsidR="00C70ACE" w:rsidRPr="00B92267" w:rsidRDefault="00C70ACE" w:rsidP="00C70A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C70ACE" w:rsidRPr="00BE540A" w14:paraId="54093968" w14:textId="77777777" w:rsidTr="00145CC3">
        <w:trPr>
          <w:cantSplit/>
          <w:tblHeader/>
        </w:trPr>
        <w:tc>
          <w:tcPr>
            <w:tcW w:w="2779" w:type="dxa"/>
          </w:tcPr>
          <w:p w14:paraId="11A67151" w14:textId="2FA808E0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3955EB3F" w14:textId="42F95785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2A49F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180" w:type="dxa"/>
          </w:tcPr>
          <w:p w14:paraId="302E99EB" w14:textId="77777777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6D39189" w14:textId="69CB0EC2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2A49F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178" w:type="dxa"/>
          </w:tcPr>
          <w:p w14:paraId="7D82DAFB" w14:textId="77777777" w:rsidR="00C70ACE" w:rsidRPr="00C10CC6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17C174" w14:textId="78029FAB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2A49F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180" w:type="dxa"/>
          </w:tcPr>
          <w:p w14:paraId="4A6532C4" w14:textId="77777777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5968D0" w14:textId="7A56C6BB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2A49F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180" w:type="dxa"/>
          </w:tcPr>
          <w:p w14:paraId="2C16C4B6" w14:textId="77777777" w:rsidR="00C70ACE" w:rsidRPr="00C10CC6" w:rsidRDefault="00C70ACE" w:rsidP="00C70A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0854919" w14:textId="64B42374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2A49F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180" w:type="dxa"/>
          </w:tcPr>
          <w:p w14:paraId="1451E26E" w14:textId="77777777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24685F18" w14:textId="1EC052A6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2A49F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186" w:type="dxa"/>
          </w:tcPr>
          <w:p w14:paraId="5314E57C" w14:textId="77777777" w:rsidR="00C70ACE" w:rsidRPr="00C10CC6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63B4AC5C" w14:textId="39FC831E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2A49F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180" w:type="dxa"/>
          </w:tcPr>
          <w:p w14:paraId="25453392" w14:textId="77777777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D81BF6" w14:textId="34F8B1E7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2A49F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186" w:type="dxa"/>
          </w:tcPr>
          <w:p w14:paraId="7FB5A7D8" w14:textId="77777777" w:rsidR="00C70ACE" w:rsidRPr="00C10CC6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6F516DB" w14:textId="722789AD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2A49F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180" w:type="dxa"/>
          </w:tcPr>
          <w:p w14:paraId="337AC679" w14:textId="77777777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81CCDA0" w14:textId="4825E7BF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2A49F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4</w:t>
            </w:r>
          </w:p>
        </w:tc>
      </w:tr>
      <w:tr w:rsidR="00C70ACE" w:rsidRPr="00BE540A" w14:paraId="6543EF80" w14:textId="77777777" w:rsidTr="00A5449A">
        <w:trPr>
          <w:cantSplit/>
          <w:trHeight w:val="80"/>
          <w:tblHeader/>
        </w:trPr>
        <w:tc>
          <w:tcPr>
            <w:tcW w:w="2779" w:type="dxa"/>
          </w:tcPr>
          <w:p w14:paraId="00EC3329" w14:textId="77777777" w:rsidR="00C70ACE" w:rsidRPr="00B92267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00736059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B9226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C70ACE" w:rsidRPr="00BE540A" w14:paraId="3A37EA3C" w14:textId="77777777" w:rsidTr="00CF0E68">
        <w:trPr>
          <w:cantSplit/>
        </w:trPr>
        <w:tc>
          <w:tcPr>
            <w:tcW w:w="2779" w:type="dxa"/>
          </w:tcPr>
          <w:p w14:paraId="7A47FD8A" w14:textId="77777777" w:rsidR="00C70ACE" w:rsidRPr="0067027B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36D68847" w14:textId="77777777" w:rsidR="00C70ACE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36CA0F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F2791D" w14:textId="77777777" w:rsidR="00C70ACE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81D3B4F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78FD26" w14:textId="77777777" w:rsidR="00C70ACE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945E2B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ED5668" w14:textId="77777777" w:rsidR="00C70ACE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18DC3B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C56E11" w14:textId="77777777" w:rsidR="00C70ACE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F1C6995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00B1FB7" w14:textId="77777777" w:rsidR="00C70ACE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5CC9E39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5DEDC62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B94FC0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3562C5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41B20AB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118C4" w14:textId="77777777" w:rsidR="00C70ACE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DDFC61B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BFEEC6" w14:textId="77777777" w:rsidR="00C70ACE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C70ACE" w:rsidRPr="00BE540A" w14:paraId="5DD8F2AB" w14:textId="77777777" w:rsidTr="00485E08">
        <w:trPr>
          <w:cantSplit/>
        </w:trPr>
        <w:tc>
          <w:tcPr>
            <w:tcW w:w="2779" w:type="dxa"/>
          </w:tcPr>
          <w:p w14:paraId="0E21E481" w14:textId="77777777" w:rsidR="00C70ACE" w:rsidRPr="00B92267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</w:tcPr>
          <w:p w14:paraId="4547E122" w14:textId="620ABA4A" w:rsidR="00C70ACE" w:rsidRPr="00956616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1</w:t>
            </w:r>
            <w:r w:rsidRPr="009C344B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530</w:t>
            </w:r>
            <w:r w:rsidRPr="009C344B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35</w:t>
            </w:r>
            <w:r w:rsidR="00A62262">
              <w:rPr>
                <w:rFonts w:ascii="Angsana New" w:eastAsia="MS Mincho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7194BEFF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70412F" w14:textId="1CF554E9" w:rsidR="00C70ACE" w:rsidRPr="00B92267" w:rsidRDefault="00A00F04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00F04">
              <w:rPr>
                <w:rFonts w:ascii="Angsana New" w:eastAsia="MS Mincho" w:hAnsi="Angsana New"/>
                <w:sz w:val="26"/>
                <w:szCs w:val="26"/>
              </w:rPr>
              <w:t>779,462</w:t>
            </w:r>
          </w:p>
        </w:tc>
        <w:tc>
          <w:tcPr>
            <w:tcW w:w="178" w:type="dxa"/>
            <w:vAlign w:val="bottom"/>
          </w:tcPr>
          <w:p w14:paraId="57818E5A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3EEA4A" w14:textId="5F2E7CEE" w:rsidR="00C70ACE" w:rsidRPr="00956616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419</w:t>
            </w:r>
            <w:r w:rsidRPr="009C344B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400</w:t>
            </w:r>
          </w:p>
        </w:tc>
        <w:tc>
          <w:tcPr>
            <w:tcW w:w="180" w:type="dxa"/>
            <w:vAlign w:val="bottom"/>
          </w:tcPr>
          <w:p w14:paraId="28AED953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D400B8" w14:textId="5DBF3006" w:rsidR="00C70ACE" w:rsidRPr="00B92267" w:rsidRDefault="009C344B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sz w:val="26"/>
                <w:szCs w:val="26"/>
              </w:rPr>
              <w:t>180,491</w:t>
            </w:r>
          </w:p>
        </w:tc>
        <w:tc>
          <w:tcPr>
            <w:tcW w:w="180" w:type="dxa"/>
            <w:vAlign w:val="bottom"/>
          </w:tcPr>
          <w:p w14:paraId="1E2C7C32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A54C7A" w14:textId="1C4DACFC" w:rsidR="00C70ACE" w:rsidRPr="00956616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982</w:t>
            </w:r>
            <w:r w:rsidRPr="009C344B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580</w:t>
            </w:r>
          </w:p>
        </w:tc>
        <w:tc>
          <w:tcPr>
            <w:tcW w:w="180" w:type="dxa"/>
            <w:vAlign w:val="bottom"/>
          </w:tcPr>
          <w:p w14:paraId="7F73B4A4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14E5ECFE" w14:textId="19242C9D" w:rsidR="00C70ACE" w:rsidRPr="00B92267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1D6C2B">
              <w:rPr>
                <w:rFonts w:ascii="Angsana New" w:eastAsia="MS Mincho" w:hAnsi="Angsana New"/>
                <w:sz w:val="26"/>
                <w:szCs w:val="26"/>
              </w:rPr>
              <w:t>941,21</w:t>
            </w:r>
            <w:r>
              <w:rPr>
                <w:rFonts w:ascii="Angsana New" w:eastAsia="MS Mincho" w:hAnsi="Angsana New"/>
                <w:sz w:val="26"/>
                <w:szCs w:val="26"/>
              </w:rPr>
              <w:t>6</w:t>
            </w:r>
          </w:p>
        </w:tc>
        <w:tc>
          <w:tcPr>
            <w:tcW w:w="186" w:type="dxa"/>
            <w:vAlign w:val="bottom"/>
          </w:tcPr>
          <w:p w14:paraId="53C19806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F21085" w14:textId="5F8C5405" w:rsidR="00C70ACE" w:rsidRPr="009C344B" w:rsidRDefault="009C344B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709F34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983C0D" w14:textId="66C48A3C" w:rsidR="00C70ACE" w:rsidRPr="00B92267" w:rsidRDefault="00C70ACE" w:rsidP="006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17446E01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3CE771" w14:textId="4F26C3A0" w:rsidR="00C70ACE" w:rsidRPr="009D36B9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sz w:val="26"/>
                <w:szCs w:val="26"/>
              </w:rPr>
              <w:t>2,932,332</w:t>
            </w:r>
          </w:p>
        </w:tc>
        <w:tc>
          <w:tcPr>
            <w:tcW w:w="180" w:type="dxa"/>
            <w:vAlign w:val="bottom"/>
          </w:tcPr>
          <w:p w14:paraId="3687B40A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12C33F" w14:textId="7EF510A8" w:rsidR="00C70ACE" w:rsidRPr="00B92267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429C2">
              <w:rPr>
                <w:rFonts w:ascii="Angsana New" w:eastAsia="MS Mincho" w:hAnsi="Angsana New"/>
                <w:sz w:val="26"/>
                <w:szCs w:val="26"/>
              </w:rPr>
              <w:t>1,901,16</w:t>
            </w:r>
            <w:r>
              <w:rPr>
                <w:rFonts w:ascii="Angsana New" w:eastAsia="MS Mincho" w:hAnsi="Angsana New"/>
                <w:sz w:val="26"/>
                <w:szCs w:val="26"/>
              </w:rPr>
              <w:t>9</w:t>
            </w:r>
          </w:p>
        </w:tc>
      </w:tr>
      <w:tr w:rsidR="00C70ACE" w:rsidRPr="00BE540A" w14:paraId="6E4DA042" w14:textId="77777777" w:rsidTr="00145CC3">
        <w:trPr>
          <w:cantSplit/>
        </w:trPr>
        <w:tc>
          <w:tcPr>
            <w:tcW w:w="2779" w:type="dxa"/>
          </w:tcPr>
          <w:p w14:paraId="66E27F75" w14:textId="77777777" w:rsidR="00C70ACE" w:rsidRPr="00B92267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1A409694" w14:textId="73A0213F" w:rsidR="00C70ACE" w:rsidRPr="00956616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261</w:t>
            </w:r>
            <w:r w:rsidRPr="009C344B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795</w:t>
            </w:r>
          </w:p>
        </w:tc>
        <w:tc>
          <w:tcPr>
            <w:tcW w:w="180" w:type="dxa"/>
            <w:vAlign w:val="bottom"/>
          </w:tcPr>
          <w:p w14:paraId="3ADD74E5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DA59D2" w14:textId="293BFC53" w:rsidR="00C70ACE" w:rsidRPr="00B92267" w:rsidRDefault="00A00F04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0F04">
              <w:rPr>
                <w:rFonts w:ascii="Angsana New" w:eastAsia="MS Mincho" w:hAnsi="Angsana New"/>
                <w:sz w:val="26"/>
                <w:szCs w:val="26"/>
              </w:rPr>
              <w:t>231,015</w:t>
            </w:r>
          </w:p>
        </w:tc>
        <w:tc>
          <w:tcPr>
            <w:tcW w:w="178" w:type="dxa"/>
            <w:vAlign w:val="bottom"/>
          </w:tcPr>
          <w:p w14:paraId="3FB4A4F5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29126A" w14:textId="611D6786" w:rsidR="00C70ACE" w:rsidRPr="00956616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152</w:t>
            </w:r>
            <w:r w:rsidRPr="009C344B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730</w:t>
            </w:r>
          </w:p>
        </w:tc>
        <w:tc>
          <w:tcPr>
            <w:tcW w:w="180" w:type="dxa"/>
            <w:vAlign w:val="bottom"/>
          </w:tcPr>
          <w:p w14:paraId="12B423F5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D4315E" w14:textId="5CE808C7" w:rsidR="00C70ACE" w:rsidRPr="00B92267" w:rsidRDefault="009C344B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sz w:val="26"/>
                <w:szCs w:val="26"/>
              </w:rPr>
              <w:t>63,042</w:t>
            </w:r>
          </w:p>
        </w:tc>
        <w:tc>
          <w:tcPr>
            <w:tcW w:w="180" w:type="dxa"/>
            <w:vAlign w:val="bottom"/>
          </w:tcPr>
          <w:p w14:paraId="1E76A1F1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2F5645" w14:textId="4B770C79" w:rsidR="00C70ACE" w:rsidRPr="00956616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102</w:t>
            </w:r>
            <w:r w:rsidRPr="009C344B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320</w:t>
            </w:r>
          </w:p>
        </w:tc>
        <w:tc>
          <w:tcPr>
            <w:tcW w:w="180" w:type="dxa"/>
            <w:vAlign w:val="bottom"/>
          </w:tcPr>
          <w:p w14:paraId="5B0D65FD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2C0E7B58" w14:textId="0CE532BA" w:rsidR="00C70ACE" w:rsidRPr="00B92267" w:rsidRDefault="00DE779D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DE779D">
              <w:rPr>
                <w:rFonts w:ascii="Angsana New" w:eastAsia="MS Mincho" w:hAnsi="Angsana New"/>
                <w:sz w:val="26"/>
                <w:szCs w:val="26"/>
              </w:rPr>
              <w:t>41,315</w:t>
            </w:r>
          </w:p>
        </w:tc>
        <w:tc>
          <w:tcPr>
            <w:tcW w:w="186" w:type="dxa"/>
            <w:vAlign w:val="bottom"/>
          </w:tcPr>
          <w:p w14:paraId="429EB00B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CD45E00" w14:textId="20118BC1" w:rsidR="00C70ACE" w:rsidRPr="009D36B9" w:rsidRDefault="009C344B" w:rsidP="001E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sz w:val="26"/>
                <w:szCs w:val="26"/>
              </w:rPr>
              <w:t>(516,845)</w:t>
            </w:r>
          </w:p>
        </w:tc>
        <w:tc>
          <w:tcPr>
            <w:tcW w:w="180" w:type="dxa"/>
          </w:tcPr>
          <w:p w14:paraId="5A271531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64E7EC" w14:textId="7127E8C3" w:rsidR="00C70ACE" w:rsidRPr="00B92267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D613BB">
              <w:rPr>
                <w:rFonts w:ascii="Angsana New" w:eastAsia="MS Mincho" w:hAnsi="Angsana New"/>
                <w:sz w:val="26"/>
                <w:szCs w:val="26"/>
              </w:rPr>
              <w:t>(335,372)</w:t>
            </w:r>
          </w:p>
        </w:tc>
        <w:tc>
          <w:tcPr>
            <w:tcW w:w="186" w:type="dxa"/>
          </w:tcPr>
          <w:p w14:paraId="42220A86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FA7C97" w14:textId="43DCD911" w:rsidR="00C70ACE" w:rsidRPr="009D36B9" w:rsidRDefault="00485E08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8A7263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532F63" w14:textId="2FCFE20B" w:rsidR="00C70ACE" w:rsidRPr="00B92267" w:rsidRDefault="00C70ACE" w:rsidP="006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C70ACE" w:rsidRPr="00BE540A" w14:paraId="6CFEA0E9" w14:textId="77777777" w:rsidTr="00485E08">
        <w:trPr>
          <w:cantSplit/>
        </w:trPr>
        <w:tc>
          <w:tcPr>
            <w:tcW w:w="2779" w:type="dxa"/>
          </w:tcPr>
          <w:p w14:paraId="330A0621" w14:textId="77777777" w:rsidR="00C70ACE" w:rsidRPr="00B92267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226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99E719" w14:textId="314C0A6D" w:rsidR="00C70ACE" w:rsidRPr="00956616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1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792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14</w:t>
            </w:r>
            <w:r w:rsidR="00A6226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05436C06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693CFAA" w14:textId="7F56566D" w:rsidR="00C70ACE" w:rsidRPr="00B92267" w:rsidRDefault="00A00F04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00F0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1,010,477</w:t>
            </w:r>
          </w:p>
        </w:tc>
        <w:tc>
          <w:tcPr>
            <w:tcW w:w="178" w:type="dxa"/>
            <w:vAlign w:val="bottom"/>
          </w:tcPr>
          <w:p w14:paraId="6F926A0C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FB3E87" w14:textId="68E1B2A7" w:rsidR="00C70ACE" w:rsidRPr="00956616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572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130</w:t>
            </w:r>
          </w:p>
        </w:tc>
        <w:tc>
          <w:tcPr>
            <w:tcW w:w="180" w:type="dxa"/>
            <w:vAlign w:val="bottom"/>
          </w:tcPr>
          <w:p w14:paraId="679A97BC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BBE735" w14:textId="66D0D1E4" w:rsidR="00C70ACE" w:rsidRPr="00B92267" w:rsidRDefault="009C344B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243,533</w:t>
            </w:r>
          </w:p>
        </w:tc>
        <w:tc>
          <w:tcPr>
            <w:tcW w:w="180" w:type="dxa"/>
            <w:vAlign w:val="bottom"/>
          </w:tcPr>
          <w:p w14:paraId="33A1A2EA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F3A97F" w14:textId="49171B91" w:rsidR="00C70ACE" w:rsidRPr="00956616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1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084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900</w:t>
            </w:r>
          </w:p>
        </w:tc>
        <w:tc>
          <w:tcPr>
            <w:tcW w:w="180" w:type="dxa"/>
            <w:vAlign w:val="bottom"/>
          </w:tcPr>
          <w:p w14:paraId="50BA59B5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810562A" w14:textId="3D1F578F" w:rsidR="00C70ACE" w:rsidRPr="00B92267" w:rsidRDefault="00DE779D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DE779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982,531</w:t>
            </w:r>
          </w:p>
        </w:tc>
        <w:tc>
          <w:tcPr>
            <w:tcW w:w="186" w:type="dxa"/>
            <w:vAlign w:val="bottom"/>
          </w:tcPr>
          <w:p w14:paraId="45C641D4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1D8412C" w14:textId="30D34090" w:rsidR="00C70ACE" w:rsidRPr="009D36B9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(516,845)</w:t>
            </w:r>
          </w:p>
        </w:tc>
        <w:tc>
          <w:tcPr>
            <w:tcW w:w="180" w:type="dxa"/>
          </w:tcPr>
          <w:p w14:paraId="4049290C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B8990F" w14:textId="2308654C" w:rsidR="00C70ACE" w:rsidRPr="00B60904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D613B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(335,372)</w:t>
            </w:r>
          </w:p>
        </w:tc>
        <w:tc>
          <w:tcPr>
            <w:tcW w:w="186" w:type="dxa"/>
          </w:tcPr>
          <w:p w14:paraId="31D4BD46" w14:textId="77777777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6E04B0" w14:textId="67762D49" w:rsidR="00C70ACE" w:rsidRPr="009D36B9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2,932,332</w:t>
            </w:r>
          </w:p>
        </w:tc>
        <w:tc>
          <w:tcPr>
            <w:tcW w:w="180" w:type="dxa"/>
            <w:vAlign w:val="bottom"/>
          </w:tcPr>
          <w:p w14:paraId="1CB6C11C" w14:textId="77777777" w:rsidR="00C70ACE" w:rsidRPr="00B92267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A1B1B9A" w14:textId="355DFAF2" w:rsidR="00C70ACE" w:rsidRPr="00B60904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DE3F3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1,901,169</w:t>
            </w:r>
          </w:p>
        </w:tc>
      </w:tr>
      <w:tr w:rsidR="00C70ACE" w:rsidRPr="00BE540A" w14:paraId="40878816" w14:textId="77777777" w:rsidTr="00145CC3">
        <w:trPr>
          <w:cantSplit/>
        </w:trPr>
        <w:tc>
          <w:tcPr>
            <w:tcW w:w="2779" w:type="dxa"/>
          </w:tcPr>
          <w:p w14:paraId="7F6FECCC" w14:textId="77777777" w:rsidR="00C70ACE" w:rsidRPr="00156F03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DC4C84" w14:textId="77777777" w:rsidR="00C70ACE" w:rsidRPr="00956616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7027EA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AB80C2F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B8282F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0EA8D5C" w14:textId="77777777" w:rsidR="00C70ACE" w:rsidRPr="00956616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3DC6B0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9FBED42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C9D3F9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D5B1FA" w14:textId="77777777" w:rsidR="00C70ACE" w:rsidRPr="00956616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199858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EF61740" w14:textId="77777777" w:rsidR="00C70ACE" w:rsidRPr="00156F03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1E6BD54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6BFA1981" w14:textId="77777777" w:rsidR="00C70ACE" w:rsidRPr="009D36B9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B14978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05C781B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67872DD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5DB2D99" w14:textId="77777777" w:rsidR="00C70ACE" w:rsidRPr="009D36B9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7131F4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59642A6" w14:textId="77777777" w:rsidR="00C70ACE" w:rsidRPr="00156F03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C70ACE" w:rsidRPr="00BE540A" w14:paraId="306A1334" w14:textId="77777777" w:rsidTr="00145CC3">
        <w:trPr>
          <w:cantSplit/>
        </w:trPr>
        <w:tc>
          <w:tcPr>
            <w:tcW w:w="2779" w:type="dxa"/>
          </w:tcPr>
          <w:p w14:paraId="2A7C8D29" w14:textId="77777777" w:rsidR="00C70ACE" w:rsidRPr="0067027B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14:paraId="07401738" w14:textId="77777777" w:rsidR="00C70ACE" w:rsidRPr="00956616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C77119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E4A96F0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8D3A45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B01550A" w14:textId="77777777" w:rsidR="00C70ACE" w:rsidRPr="00956616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2830A9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9DF7692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D49B33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352DD68" w14:textId="77777777" w:rsidR="00C70ACE" w:rsidRPr="00956616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048539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51779627" w14:textId="77777777" w:rsidR="00C70ACE" w:rsidRPr="00156F03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3C83AB8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3819BE7" w14:textId="77777777" w:rsidR="00C70ACE" w:rsidRPr="009D36B9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46DEE1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E16880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57305FE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B98EC2" w14:textId="77777777" w:rsidR="00C70ACE" w:rsidRPr="009D36B9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A665C4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79B0060" w14:textId="77777777" w:rsidR="00C70ACE" w:rsidRPr="00156F03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C70ACE" w:rsidRPr="00BE540A" w14:paraId="7CB465CF" w14:textId="77777777" w:rsidTr="00145CC3">
        <w:trPr>
          <w:cantSplit/>
        </w:trPr>
        <w:tc>
          <w:tcPr>
            <w:tcW w:w="2779" w:type="dxa"/>
          </w:tcPr>
          <w:p w14:paraId="706F91CC" w14:textId="77777777" w:rsidR="00C70ACE" w:rsidRPr="00640752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20A9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03392C22" w14:textId="77777777" w:rsidR="00C70ACE" w:rsidRPr="00956616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5ED2EB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27CE4E8D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A84526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271990C" w14:textId="77777777" w:rsidR="00C70ACE" w:rsidRPr="00956616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093DD3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C9580AC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762918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1332B2" w14:textId="77777777" w:rsidR="00C70ACE" w:rsidRPr="00956616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8C9A41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42065CF2" w14:textId="77777777" w:rsidR="00C70ACE" w:rsidRPr="00156F03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92885A3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29B69E5" w14:textId="77777777" w:rsidR="00C70ACE" w:rsidRPr="009D36B9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3A726C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044795F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2DF0E6B6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CFAC9C" w14:textId="77777777" w:rsidR="00C70ACE" w:rsidRPr="009D36B9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1DA400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53299134" w14:textId="77777777" w:rsidR="00C70ACE" w:rsidRPr="00156F03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C70ACE" w:rsidRPr="00BE540A" w14:paraId="0A85FA7B" w14:textId="77777777" w:rsidTr="00145CC3">
        <w:trPr>
          <w:cantSplit/>
        </w:trPr>
        <w:tc>
          <w:tcPr>
            <w:tcW w:w="2779" w:type="dxa"/>
            <w:vAlign w:val="bottom"/>
          </w:tcPr>
          <w:p w14:paraId="2FB2A1F3" w14:textId="77777777" w:rsidR="00C70ACE" w:rsidRPr="00120A96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</w:tcPr>
          <w:p w14:paraId="72FBA28B" w14:textId="4436B2EF" w:rsidR="00C70ACE" w:rsidRPr="00956616" w:rsidRDefault="00DE779D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DE779D">
              <w:rPr>
                <w:rFonts w:ascii="Angsana New" w:eastAsia="MS Mincho" w:hAnsi="Angsana New"/>
                <w:sz w:val="26"/>
                <w:szCs w:val="26"/>
                <w:cs/>
              </w:rPr>
              <w:t>1</w:t>
            </w:r>
            <w:r w:rsidRPr="00DE779D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DE779D">
              <w:rPr>
                <w:rFonts w:ascii="Angsana New" w:eastAsia="MS Mincho" w:hAnsi="Angsana New"/>
                <w:sz w:val="26"/>
                <w:szCs w:val="26"/>
                <w:cs/>
              </w:rPr>
              <w:t>787</w:t>
            </w:r>
            <w:r w:rsidRPr="00DE779D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DE779D">
              <w:rPr>
                <w:rFonts w:ascii="Angsana New" w:eastAsia="MS Mincho" w:hAnsi="Angsana New"/>
                <w:sz w:val="26"/>
                <w:szCs w:val="26"/>
                <w:cs/>
              </w:rPr>
              <w:t>780</w:t>
            </w:r>
          </w:p>
        </w:tc>
        <w:tc>
          <w:tcPr>
            <w:tcW w:w="180" w:type="dxa"/>
            <w:vAlign w:val="bottom"/>
          </w:tcPr>
          <w:p w14:paraId="3A97A256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663B9030" w14:textId="614D8664" w:rsidR="00C70ACE" w:rsidRPr="00B60904" w:rsidRDefault="00A00F04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00F04">
              <w:rPr>
                <w:rFonts w:ascii="Angsana New" w:hAnsi="Angsana New" w:cs="Angsana New"/>
                <w:sz w:val="26"/>
                <w:szCs w:val="26"/>
                <w:lang w:bidi="th-TH"/>
              </w:rPr>
              <w:t>1,007,50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16175E34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859F6C" w14:textId="7C98EC96" w:rsidR="00C70ACE" w:rsidRPr="008B17DC" w:rsidRDefault="00DE779D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DE779D">
              <w:rPr>
                <w:rFonts w:ascii="Angsana New" w:eastAsia="MS Mincho" w:hAnsi="Angsana New"/>
                <w:sz w:val="26"/>
                <w:szCs w:val="26"/>
                <w:cs/>
              </w:rPr>
              <w:t>549</w:t>
            </w:r>
            <w:r w:rsidRPr="00DE779D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DE779D">
              <w:rPr>
                <w:rFonts w:ascii="Angsana New" w:eastAsia="MS Mincho" w:hAnsi="Angsana New"/>
                <w:sz w:val="26"/>
                <w:szCs w:val="26"/>
                <w:cs/>
              </w:rPr>
              <w:t>266</w:t>
            </w:r>
          </w:p>
        </w:tc>
        <w:tc>
          <w:tcPr>
            <w:tcW w:w="180" w:type="dxa"/>
            <w:vAlign w:val="bottom"/>
          </w:tcPr>
          <w:p w14:paraId="3641C45B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416B3E6" w14:textId="39D154DE" w:rsidR="00C70ACE" w:rsidRPr="00936E3B" w:rsidRDefault="0014135C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197,604</w:t>
            </w:r>
          </w:p>
        </w:tc>
        <w:tc>
          <w:tcPr>
            <w:tcW w:w="180" w:type="dxa"/>
            <w:vAlign w:val="bottom"/>
          </w:tcPr>
          <w:p w14:paraId="4600340E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0D9CB17" w14:textId="4FEA671B" w:rsidR="00C70ACE" w:rsidRPr="00956616" w:rsidRDefault="00DE779D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DE779D">
              <w:rPr>
                <w:rFonts w:ascii="Angsana New" w:eastAsia="MS Mincho" w:hAnsi="Angsana New"/>
                <w:sz w:val="26"/>
                <w:szCs w:val="26"/>
                <w:cs/>
              </w:rPr>
              <w:t>856</w:t>
            </w:r>
            <w:r w:rsidRPr="00DE779D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DE779D">
              <w:rPr>
                <w:rFonts w:ascii="Angsana New" w:eastAsia="MS Mincho" w:hAnsi="Angsana New"/>
                <w:sz w:val="26"/>
                <w:szCs w:val="26"/>
                <w:cs/>
              </w:rPr>
              <w:t>424</w:t>
            </w:r>
          </w:p>
        </w:tc>
        <w:tc>
          <w:tcPr>
            <w:tcW w:w="180" w:type="dxa"/>
          </w:tcPr>
          <w:p w14:paraId="0E50E835" w14:textId="77777777" w:rsidR="00C70ACE" w:rsidRPr="00F7477C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50E8EB3B" w14:textId="71F6D814" w:rsidR="00C70ACE" w:rsidRPr="00F7477C" w:rsidRDefault="00A00F04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00F04">
              <w:rPr>
                <w:rFonts w:ascii="Angsana New" w:eastAsia="MS Mincho" w:hAnsi="Angsana New"/>
                <w:sz w:val="26"/>
                <w:szCs w:val="26"/>
              </w:rPr>
              <w:t>860,19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86" w:type="dxa"/>
            <w:vAlign w:val="bottom"/>
          </w:tcPr>
          <w:p w14:paraId="12951632" w14:textId="77777777" w:rsidR="00C70ACE" w:rsidRPr="00F7477C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C8134E2" w14:textId="29C55C6D" w:rsidR="00C70ACE" w:rsidRPr="009D36B9" w:rsidRDefault="00A00F04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00F04">
              <w:rPr>
                <w:rFonts w:ascii="Angsana New" w:eastAsia="MS Mincho" w:hAnsi="Angsana New"/>
                <w:sz w:val="26"/>
                <w:szCs w:val="26"/>
              </w:rPr>
              <w:t>(423,796)</w:t>
            </w:r>
          </w:p>
        </w:tc>
        <w:tc>
          <w:tcPr>
            <w:tcW w:w="180" w:type="dxa"/>
          </w:tcPr>
          <w:p w14:paraId="03D6AF33" w14:textId="77777777" w:rsidR="00C70ACE" w:rsidRPr="00F7477C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0BFCFC" w14:textId="1AACA8C1" w:rsidR="00C70ACE" w:rsidRPr="00BA7BC1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25204">
              <w:rPr>
                <w:rFonts w:ascii="Angsana New" w:eastAsia="MS Mincho" w:hAnsi="Angsana New"/>
                <w:sz w:val="26"/>
                <w:szCs w:val="26"/>
              </w:rPr>
              <w:t>(298,914)</w:t>
            </w:r>
          </w:p>
        </w:tc>
        <w:tc>
          <w:tcPr>
            <w:tcW w:w="186" w:type="dxa"/>
          </w:tcPr>
          <w:p w14:paraId="0CF53800" w14:textId="77777777" w:rsidR="00C70ACE" w:rsidRPr="00F7477C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672136B" w14:textId="7EFC7E68" w:rsidR="00C70ACE" w:rsidRPr="009D36B9" w:rsidRDefault="00A00F04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00F04">
              <w:rPr>
                <w:rFonts w:ascii="Angsana New" w:eastAsia="MS Mincho" w:hAnsi="Angsana New"/>
                <w:sz w:val="26"/>
                <w:szCs w:val="26"/>
              </w:rPr>
              <w:t>2,769,674</w:t>
            </w:r>
          </w:p>
        </w:tc>
        <w:tc>
          <w:tcPr>
            <w:tcW w:w="180" w:type="dxa"/>
          </w:tcPr>
          <w:p w14:paraId="515FCB48" w14:textId="77777777" w:rsidR="00C70ACE" w:rsidRPr="00F7477C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067A12" w14:textId="12C4C6A5" w:rsidR="00C70ACE" w:rsidRPr="00F7477C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47AFF">
              <w:rPr>
                <w:rFonts w:ascii="Angsana New" w:eastAsia="MS Mincho" w:hAnsi="Angsana New"/>
                <w:sz w:val="26"/>
                <w:szCs w:val="26"/>
              </w:rPr>
              <w:t>1,766,388</w:t>
            </w:r>
          </w:p>
        </w:tc>
      </w:tr>
      <w:tr w:rsidR="00C70ACE" w:rsidRPr="00BE540A" w14:paraId="7DE91439" w14:textId="77777777" w:rsidTr="00145CC3">
        <w:trPr>
          <w:cantSplit/>
        </w:trPr>
        <w:tc>
          <w:tcPr>
            <w:tcW w:w="2779" w:type="dxa"/>
            <w:vAlign w:val="bottom"/>
          </w:tcPr>
          <w:p w14:paraId="50E6F06A" w14:textId="77777777" w:rsidR="00C70ACE" w:rsidRPr="00120A96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A1E108" w14:textId="4DD508A1" w:rsidR="00C70ACE" w:rsidRPr="00956616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4</w:t>
            </w:r>
            <w:r w:rsidRPr="009C344B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36</w:t>
            </w:r>
            <w:r w:rsidR="00A62262"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4B42D788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535E43" w14:textId="55393721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0647">
              <w:rPr>
                <w:rFonts w:ascii="Angsana New" w:eastAsia="MS Mincho" w:hAnsi="Angsana New"/>
                <w:sz w:val="26"/>
                <w:szCs w:val="26"/>
              </w:rPr>
              <w:t>2,970</w:t>
            </w:r>
          </w:p>
        </w:tc>
        <w:tc>
          <w:tcPr>
            <w:tcW w:w="178" w:type="dxa"/>
            <w:vAlign w:val="bottom"/>
          </w:tcPr>
          <w:p w14:paraId="3F5412B9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5F09A4" w14:textId="4724E1B5" w:rsidR="00C70ACE" w:rsidRPr="008B17DC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22</w:t>
            </w:r>
            <w:r w:rsidRPr="009C344B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864</w:t>
            </w:r>
          </w:p>
        </w:tc>
        <w:tc>
          <w:tcPr>
            <w:tcW w:w="180" w:type="dxa"/>
            <w:vAlign w:val="bottom"/>
          </w:tcPr>
          <w:p w14:paraId="3401A887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AB159D" w14:textId="32CB1A4A" w:rsidR="00C70ACE" w:rsidRPr="0014135C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26"/>
                <w:szCs w:val="33"/>
                <w:cs/>
                <w:lang w:bidi="th-TH"/>
              </w:rPr>
            </w:pPr>
            <w:r w:rsidRPr="008A41B5">
              <w:rPr>
                <w:rFonts w:ascii="Angsana New" w:eastAsia="MS Mincho" w:hAnsi="Angsana New"/>
                <w:sz w:val="26"/>
                <w:szCs w:val="26"/>
              </w:rPr>
              <w:t>45,929</w:t>
            </w:r>
          </w:p>
        </w:tc>
        <w:tc>
          <w:tcPr>
            <w:tcW w:w="180" w:type="dxa"/>
            <w:vAlign w:val="bottom"/>
          </w:tcPr>
          <w:p w14:paraId="44690851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70F4EE" w14:textId="477B1DE1" w:rsidR="00C70ACE" w:rsidRPr="00956616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228</w:t>
            </w:r>
            <w:r w:rsidRPr="009C344B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sz w:val="26"/>
                <w:szCs w:val="26"/>
                <w:cs/>
              </w:rPr>
              <w:t>476</w:t>
            </w:r>
          </w:p>
        </w:tc>
        <w:tc>
          <w:tcPr>
            <w:tcW w:w="180" w:type="dxa"/>
            <w:vAlign w:val="bottom"/>
          </w:tcPr>
          <w:p w14:paraId="6470F858" w14:textId="77777777" w:rsidR="00C70ACE" w:rsidRPr="00F7477C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CF43669" w14:textId="316C563C" w:rsidR="00C70ACE" w:rsidRPr="00F7477C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25204">
              <w:rPr>
                <w:rFonts w:ascii="Angsana New" w:eastAsia="MS Mincho" w:hAnsi="Angsana New"/>
                <w:sz w:val="26"/>
                <w:szCs w:val="26"/>
              </w:rPr>
              <w:t>122,340</w:t>
            </w:r>
          </w:p>
        </w:tc>
        <w:tc>
          <w:tcPr>
            <w:tcW w:w="186" w:type="dxa"/>
            <w:vAlign w:val="bottom"/>
          </w:tcPr>
          <w:p w14:paraId="1FD8504F" w14:textId="77777777" w:rsidR="00C70ACE" w:rsidRPr="00F7477C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88DAB55" w14:textId="4BA3525D" w:rsidR="00C70ACE" w:rsidRPr="009D36B9" w:rsidRDefault="00A00F04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00F04">
              <w:rPr>
                <w:rFonts w:ascii="Angsana New" w:eastAsia="MS Mincho" w:hAnsi="Angsana New"/>
                <w:sz w:val="26"/>
                <w:szCs w:val="26"/>
              </w:rPr>
              <w:t>(93,049)</w:t>
            </w:r>
          </w:p>
        </w:tc>
        <w:tc>
          <w:tcPr>
            <w:tcW w:w="180" w:type="dxa"/>
          </w:tcPr>
          <w:p w14:paraId="7DF2C467" w14:textId="77777777" w:rsidR="00C70ACE" w:rsidRPr="00F7477C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658C2A" w14:textId="6AB5E388" w:rsidR="00C70ACE" w:rsidRPr="00BA7BC1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25204">
              <w:rPr>
                <w:rFonts w:ascii="Angsana New" w:eastAsia="MS Mincho" w:hAnsi="Angsana New"/>
                <w:sz w:val="26"/>
                <w:szCs w:val="26"/>
              </w:rPr>
              <w:t>(36,458)</w:t>
            </w:r>
          </w:p>
        </w:tc>
        <w:tc>
          <w:tcPr>
            <w:tcW w:w="186" w:type="dxa"/>
          </w:tcPr>
          <w:p w14:paraId="03BF2511" w14:textId="77777777" w:rsidR="00C70ACE" w:rsidRPr="00F7477C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FDAFAD" w14:textId="5EC5F7FC" w:rsidR="00C70ACE" w:rsidRPr="009D36B9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sz w:val="26"/>
                <w:szCs w:val="26"/>
              </w:rPr>
              <w:t>162,65</w:t>
            </w:r>
            <w:r w:rsidR="00A62262">
              <w:rPr>
                <w:rFonts w:ascii="Angsana New" w:eastAsia="MS Mincho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5D496A05" w14:textId="77777777" w:rsidR="00C70ACE" w:rsidRPr="00F7477C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752A6A" w14:textId="43659FF9" w:rsidR="00C70ACE" w:rsidRPr="00F7477C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47AFF">
              <w:rPr>
                <w:rFonts w:ascii="Angsana New" w:eastAsia="MS Mincho" w:hAnsi="Angsana New"/>
                <w:sz w:val="26"/>
                <w:szCs w:val="26"/>
              </w:rPr>
              <w:t>134,781</w:t>
            </w:r>
          </w:p>
        </w:tc>
      </w:tr>
      <w:tr w:rsidR="00C70ACE" w:rsidRPr="00BE540A" w14:paraId="6791DB94" w14:textId="77777777" w:rsidTr="00145CC3">
        <w:trPr>
          <w:cantSplit/>
        </w:trPr>
        <w:tc>
          <w:tcPr>
            <w:tcW w:w="2779" w:type="dxa"/>
          </w:tcPr>
          <w:p w14:paraId="71B9C83D" w14:textId="77777777" w:rsidR="00C70ACE" w:rsidRPr="00156F03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3BDF9" w14:textId="50F1D520" w:rsidR="00C70ACE" w:rsidRPr="00956616" w:rsidRDefault="00DE779D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DE779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1</w:t>
            </w:r>
            <w:r w:rsidRPr="00DE779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DE779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792</w:t>
            </w:r>
            <w:r w:rsidRPr="00DE779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DE779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14</w:t>
            </w:r>
            <w:r w:rsidR="00A6226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64DBF65C" w14:textId="77777777" w:rsidR="00C70ACE" w:rsidRPr="00A44FE4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5871FD4" w14:textId="32EF6341" w:rsidR="00C70ACE" w:rsidRPr="00A44FE4" w:rsidRDefault="009C344B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1,010,47</w:t>
            </w:r>
            <w:r w:rsidR="00A00F0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0BDD0440" w14:textId="77777777" w:rsidR="00C70ACE" w:rsidRPr="00A44FE4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F8C4DF" w14:textId="61528392" w:rsidR="00C70ACE" w:rsidRPr="008B17DC" w:rsidRDefault="00DE779D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DE779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572</w:t>
            </w:r>
            <w:r w:rsidRPr="00DE779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DE779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130</w:t>
            </w:r>
          </w:p>
        </w:tc>
        <w:tc>
          <w:tcPr>
            <w:tcW w:w="180" w:type="dxa"/>
          </w:tcPr>
          <w:p w14:paraId="3AA56CA3" w14:textId="77777777" w:rsidR="00C70ACE" w:rsidRPr="00A44FE4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4589F2" w14:textId="3AC0BFF6" w:rsidR="00C70ACE" w:rsidRPr="00A44FE4" w:rsidRDefault="009C344B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243,533</w:t>
            </w:r>
          </w:p>
        </w:tc>
        <w:tc>
          <w:tcPr>
            <w:tcW w:w="180" w:type="dxa"/>
          </w:tcPr>
          <w:p w14:paraId="41C9F5DC" w14:textId="77777777" w:rsidR="00C70ACE" w:rsidRPr="00A44FE4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E9D6F4" w14:textId="13BA368D" w:rsidR="00C70ACE" w:rsidRPr="00956616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1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084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900</w:t>
            </w:r>
          </w:p>
        </w:tc>
        <w:tc>
          <w:tcPr>
            <w:tcW w:w="180" w:type="dxa"/>
          </w:tcPr>
          <w:p w14:paraId="54E84D45" w14:textId="77777777" w:rsidR="00C70ACE" w:rsidRPr="00A44FE4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EE92901" w14:textId="70B382F9" w:rsidR="00C70ACE" w:rsidRPr="00A44FE4" w:rsidRDefault="00DE779D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DE779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982,53</w:t>
            </w:r>
            <w:r w:rsidR="00A00F0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6" w:type="dxa"/>
          </w:tcPr>
          <w:p w14:paraId="01D6FC82" w14:textId="77777777" w:rsidR="00C70ACE" w:rsidRPr="00A44FE4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FA1C57E" w14:textId="27A45046" w:rsidR="00C70ACE" w:rsidRPr="009D36B9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(516,845)</w:t>
            </w:r>
          </w:p>
        </w:tc>
        <w:tc>
          <w:tcPr>
            <w:tcW w:w="180" w:type="dxa"/>
          </w:tcPr>
          <w:p w14:paraId="6C224A71" w14:textId="77777777" w:rsidR="00C70ACE" w:rsidRPr="00A44FE4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8EAF75" w14:textId="559B522D" w:rsidR="00C70ACE" w:rsidRPr="00BA7BC1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2520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(335,372)</w:t>
            </w:r>
          </w:p>
        </w:tc>
        <w:tc>
          <w:tcPr>
            <w:tcW w:w="186" w:type="dxa"/>
          </w:tcPr>
          <w:p w14:paraId="4EEE169C" w14:textId="77777777" w:rsidR="00C70ACE" w:rsidRPr="00A44FE4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E6494C" w14:textId="1485ECDE" w:rsidR="00C70ACE" w:rsidRPr="009D36B9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2,932,33</w:t>
            </w:r>
            <w:r w:rsidR="00A6226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0396AE4C" w14:textId="77777777" w:rsidR="00C70ACE" w:rsidRPr="00A44FE4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6A94A3D" w14:textId="00F3CBB3" w:rsidR="00C70ACE" w:rsidRPr="00A44FE4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47AF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1,901,16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</w:t>
            </w:r>
          </w:p>
        </w:tc>
      </w:tr>
      <w:tr w:rsidR="00C70ACE" w:rsidRPr="00BE540A" w14:paraId="6B31C80C" w14:textId="77777777" w:rsidTr="00145CC3">
        <w:trPr>
          <w:cantSplit/>
        </w:trPr>
        <w:tc>
          <w:tcPr>
            <w:tcW w:w="2779" w:type="dxa"/>
          </w:tcPr>
          <w:p w14:paraId="61A1994D" w14:textId="77777777" w:rsidR="00C70ACE" w:rsidRPr="00156F03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830554" w14:textId="77777777" w:rsidR="00C70ACE" w:rsidRPr="00956616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701FA3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87A8BED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56E986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1499F22" w14:textId="77777777" w:rsidR="00C70ACE" w:rsidRPr="00956616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6AB319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8656E17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3D6869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CDB47E1" w14:textId="77777777" w:rsidR="00C70ACE" w:rsidRPr="00956616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61645F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A545DFD" w14:textId="77777777" w:rsidR="00C70ACE" w:rsidRPr="00156F03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1A685B5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C643F94" w14:textId="77777777" w:rsidR="00C70ACE" w:rsidRPr="009D36B9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CE7EDE8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89E884A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34DF62C3" w14:textId="77777777" w:rsidR="00C70ACE" w:rsidRPr="00156F03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8DCB18C" w14:textId="77777777" w:rsidR="00C70ACE" w:rsidRPr="009D36B9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94387A" w14:textId="77777777" w:rsidR="00C70ACE" w:rsidRPr="00156F03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2477A75" w14:textId="77777777" w:rsidR="00C70ACE" w:rsidRPr="00156F03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C70ACE" w:rsidRPr="00BE540A" w14:paraId="77172B21" w14:textId="77777777" w:rsidTr="00145CC3">
        <w:trPr>
          <w:cantSplit/>
        </w:trPr>
        <w:tc>
          <w:tcPr>
            <w:tcW w:w="2779" w:type="dxa"/>
          </w:tcPr>
          <w:p w14:paraId="6FD463A0" w14:textId="77777777" w:rsidR="00C70ACE" w:rsidRPr="00CC7E6A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14:paraId="41FEE74A" w14:textId="77777777" w:rsidR="00C70ACE" w:rsidRPr="00CC7E6A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DD890B2" w14:textId="77777777" w:rsidR="00C70ACE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57FE7E59" w14:textId="3C7A36D4" w:rsidR="009C344B" w:rsidRPr="00956616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34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21</w:t>
            </w:r>
            <w:r w:rsidR="00A00F0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594200F6" w14:textId="77777777" w:rsidR="00C70ACE" w:rsidRPr="00CC7E6A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2692E0AC" w14:textId="77777777" w:rsidR="009C344B" w:rsidRDefault="009C344B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542BB508" w14:textId="7E5BE5FC" w:rsidR="00C70ACE" w:rsidRPr="00CC7E6A" w:rsidRDefault="009C344B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13,389</w:t>
            </w:r>
          </w:p>
        </w:tc>
        <w:tc>
          <w:tcPr>
            <w:tcW w:w="178" w:type="dxa"/>
            <w:vAlign w:val="bottom"/>
          </w:tcPr>
          <w:p w14:paraId="2BCCE1AE" w14:textId="77777777" w:rsidR="00C70ACE" w:rsidRPr="00CC7E6A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1F0B92E" w14:textId="77777777" w:rsidR="00C70ACE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3F3321C1" w14:textId="657807E6" w:rsidR="009C344B" w:rsidRPr="00800012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43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316</w:t>
            </w:r>
          </w:p>
        </w:tc>
        <w:tc>
          <w:tcPr>
            <w:tcW w:w="180" w:type="dxa"/>
            <w:vAlign w:val="bottom"/>
          </w:tcPr>
          <w:p w14:paraId="27A2CE58" w14:textId="77777777" w:rsidR="00C70ACE" w:rsidRPr="00800012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A652B07" w14:textId="77777777" w:rsidR="009C344B" w:rsidRDefault="009C344B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0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2BD2C8A8" w14:textId="199B6B04" w:rsidR="00C70ACE" w:rsidRPr="00800012" w:rsidRDefault="009C344B" w:rsidP="001E4F5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(62,452)</w:t>
            </w:r>
          </w:p>
        </w:tc>
        <w:tc>
          <w:tcPr>
            <w:tcW w:w="180" w:type="dxa"/>
            <w:vAlign w:val="bottom"/>
          </w:tcPr>
          <w:p w14:paraId="5068A1D5" w14:textId="77777777" w:rsidR="00C70ACE" w:rsidRPr="00800012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ECDB9C0" w14:textId="77777777" w:rsidR="00C70ACE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20A583FE" w14:textId="363162C3" w:rsidR="009C344B" w:rsidRPr="00800012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295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773</w:t>
            </w:r>
          </w:p>
        </w:tc>
        <w:tc>
          <w:tcPr>
            <w:tcW w:w="180" w:type="dxa"/>
            <w:vAlign w:val="bottom"/>
          </w:tcPr>
          <w:p w14:paraId="08C55AAE" w14:textId="77777777" w:rsidR="00C70ACE" w:rsidRPr="00CC7E6A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6DCBA188" w14:textId="77777777" w:rsidR="00C70ACE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1634698E" w14:textId="441CABF8" w:rsidR="00A00F04" w:rsidRPr="00CC7E6A" w:rsidRDefault="00A00F04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00F0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267,200</w:t>
            </w:r>
          </w:p>
        </w:tc>
        <w:tc>
          <w:tcPr>
            <w:tcW w:w="186" w:type="dxa"/>
            <w:vAlign w:val="bottom"/>
          </w:tcPr>
          <w:p w14:paraId="73C223BB" w14:textId="77777777" w:rsidR="00C70ACE" w:rsidRPr="00CC7E6A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64CCDBD" w14:textId="77777777" w:rsidR="00C70ACE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6255CE27" w14:textId="33A9ACCB" w:rsidR="009C344B" w:rsidRPr="009D36B9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1,213</w:t>
            </w:r>
          </w:p>
        </w:tc>
        <w:tc>
          <w:tcPr>
            <w:tcW w:w="180" w:type="dxa"/>
          </w:tcPr>
          <w:p w14:paraId="10D295CC" w14:textId="77777777" w:rsidR="00C70ACE" w:rsidRPr="00CC7E6A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ACD831" w14:textId="77777777" w:rsidR="00C70ACE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3FA4EC54" w14:textId="03EECC69" w:rsidR="00C70ACE" w:rsidRPr="00CC7E6A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20D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(6,14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  <w:r w:rsidRPr="003620D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350B1906" w14:textId="77777777" w:rsidR="00C70ACE" w:rsidRPr="00CC7E6A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C2FAC44" w14:textId="77777777" w:rsidR="00C70ACE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7747D787" w14:textId="253C5D6B" w:rsidR="009C344B" w:rsidRPr="009D36B9" w:rsidRDefault="009C344B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C344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374,513</w:t>
            </w:r>
          </w:p>
        </w:tc>
        <w:tc>
          <w:tcPr>
            <w:tcW w:w="180" w:type="dxa"/>
            <w:vAlign w:val="bottom"/>
          </w:tcPr>
          <w:p w14:paraId="1A245D11" w14:textId="77777777" w:rsidR="00C70ACE" w:rsidRPr="00CC7E6A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6BD8225" w14:textId="77777777" w:rsidR="00C70ACE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001314F2" w14:textId="2F367CA1" w:rsidR="00C70ACE" w:rsidRPr="00CC7E6A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2820D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211,989</w:t>
            </w:r>
          </w:p>
        </w:tc>
      </w:tr>
      <w:tr w:rsidR="00C70ACE" w:rsidRPr="00BE540A" w14:paraId="26C4F616" w14:textId="77777777" w:rsidTr="00CF0E68">
        <w:trPr>
          <w:cantSplit/>
          <w:trHeight w:hRule="exact" w:val="259"/>
        </w:trPr>
        <w:tc>
          <w:tcPr>
            <w:tcW w:w="2779" w:type="dxa"/>
          </w:tcPr>
          <w:p w14:paraId="4EDE7911" w14:textId="77777777" w:rsidR="00C70ACE" w:rsidRPr="0021018F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14:paraId="47D74DD4" w14:textId="77777777" w:rsidR="00C70ACE" w:rsidRPr="0021018F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14:paraId="29D190E3" w14:textId="77777777" w:rsidR="00C70ACE" w:rsidRPr="0021018F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B02A41" w14:textId="77777777" w:rsidR="00C70ACE" w:rsidRPr="0021018F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C51FEFD" w14:textId="77777777" w:rsidR="00C70ACE" w:rsidRPr="0021018F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B02806" w14:textId="77777777" w:rsidR="00C70ACE" w:rsidRPr="0021018F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20FC2840" w14:textId="77777777" w:rsidR="00C70ACE" w:rsidRPr="0021018F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4A0F054" w14:textId="77777777" w:rsidR="00C70ACE" w:rsidRPr="0021018F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D306829" w14:textId="77777777" w:rsidR="00C70ACE" w:rsidRPr="0021018F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518B5BA" w14:textId="77777777" w:rsidR="00C70ACE" w:rsidRPr="0021018F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0006954" w14:textId="77777777" w:rsidR="00C70ACE" w:rsidRPr="0021018F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AD57D4D" w14:textId="77777777" w:rsidR="00C70ACE" w:rsidRPr="0021018F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B34DF3E" w14:textId="77777777" w:rsidR="00C70ACE" w:rsidRPr="0021018F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6665397E" w14:textId="77777777" w:rsidR="00C70ACE" w:rsidRPr="0021018F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45B8D3C" w14:textId="77777777" w:rsidR="00C70ACE" w:rsidRPr="0021018F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746174E" w14:textId="77777777" w:rsidR="00C70ACE" w:rsidRPr="0021018F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6F8E361" w14:textId="77777777" w:rsidR="00C70ACE" w:rsidRPr="0021018F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537C421" w14:textId="77777777" w:rsidR="00C70ACE" w:rsidRPr="0021018F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476BC8D4" w14:textId="77777777" w:rsidR="00C70ACE" w:rsidRPr="0021018F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04589E" w14:textId="77777777" w:rsidR="00C70ACE" w:rsidRPr="0021018F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C85294" w14:textId="77777777" w:rsidR="00C70ACE" w:rsidRPr="0021018F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214E5E8" w14:textId="77777777" w:rsidR="00C70ACE" w:rsidRPr="0021018F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</w:tr>
      <w:tr w:rsidR="00C70ACE" w:rsidRPr="00BE540A" w14:paraId="672AFF35" w14:textId="77777777" w:rsidTr="00CF0E68">
        <w:trPr>
          <w:cantSplit/>
        </w:trPr>
        <w:tc>
          <w:tcPr>
            <w:tcW w:w="2779" w:type="dxa"/>
          </w:tcPr>
          <w:p w14:paraId="070EBC28" w14:textId="77777777" w:rsidR="00C70ACE" w:rsidRPr="00347C19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B54FCF5" w14:textId="77777777" w:rsidR="00C70ACE" w:rsidRPr="00347C19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792635" w14:textId="77777777" w:rsidR="00C70ACE" w:rsidRPr="00347C19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BBABF9" w14:textId="77777777" w:rsidR="00C70ACE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AC15ECD" w14:textId="77777777" w:rsidR="00C70ACE" w:rsidRPr="00347C19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5EB529" w14:textId="77777777" w:rsidR="00C70ACE" w:rsidRPr="00347C19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58EC2B" w14:textId="77777777" w:rsidR="00C70ACE" w:rsidRPr="00347C19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68F446" w14:textId="77777777" w:rsidR="00C70ACE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A702CA5" w14:textId="77777777" w:rsidR="00C70ACE" w:rsidRPr="00347C19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6DA2A9" w14:textId="77777777" w:rsidR="00C70ACE" w:rsidRPr="00347C19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061CBD" w14:textId="77777777" w:rsidR="00C70ACE" w:rsidRPr="00347C19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6895559" w14:textId="77777777" w:rsidR="00C70ACE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D9C3D9B" w14:textId="77777777" w:rsidR="00C70ACE" w:rsidRPr="00347C19" w:rsidRDefault="00C70ACE" w:rsidP="00C70AC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DF429F7" w14:textId="77777777" w:rsidR="00C70ACE" w:rsidRPr="009D2430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FACD95" w14:textId="77777777" w:rsidR="00C70ACE" w:rsidRPr="00347C19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ADB9B3" w14:textId="77777777" w:rsidR="00C70ACE" w:rsidRPr="009D2430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DB9E96F" w14:textId="77777777" w:rsidR="00C70ACE" w:rsidRPr="00347C19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3D2643" w14:textId="77777777" w:rsidR="00C70ACE" w:rsidRPr="00347C19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F19122" w14:textId="77777777" w:rsidR="00C70ACE" w:rsidRPr="00347C19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59B96B" w14:textId="77777777" w:rsidR="00C70ACE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C70ACE" w:rsidRPr="00BE540A" w14:paraId="73EAB5FF" w14:textId="77777777" w:rsidTr="00F5797E">
        <w:trPr>
          <w:cantSplit/>
        </w:trPr>
        <w:tc>
          <w:tcPr>
            <w:tcW w:w="2779" w:type="dxa"/>
          </w:tcPr>
          <w:p w14:paraId="0A941CE3" w14:textId="77777777" w:rsidR="00C70ACE" w:rsidRPr="00347C19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6F24DACC" w14:textId="77777777" w:rsidR="00C70ACE" w:rsidRPr="00596EA7" w:rsidRDefault="00C70ACE" w:rsidP="00C70A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C70ACE" w:rsidRPr="00BE540A" w14:paraId="2A1DDA25" w14:textId="77777777" w:rsidTr="00CF0E68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0E54FB70" w14:textId="41506C66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เก้า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2" w:type="dxa"/>
            <w:gridSpan w:val="3"/>
            <w:shd w:val="clear" w:color="auto" w:fill="auto"/>
          </w:tcPr>
          <w:p w14:paraId="6F95A33B" w14:textId="77777777" w:rsidR="00C70ACE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1B249A4F" w14:textId="5AA409D7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ธุรกิจผลิตงานพิมพ์และ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</w:tc>
        <w:tc>
          <w:tcPr>
            <w:tcW w:w="178" w:type="dxa"/>
          </w:tcPr>
          <w:p w14:paraId="66407E92" w14:textId="77777777" w:rsidR="00C70ACE" w:rsidRPr="00C10CC6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2877C8B9" w14:textId="77777777" w:rsidR="00C70ACE" w:rsidRPr="00846FE6" w:rsidRDefault="00C70ACE" w:rsidP="00C70ACE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46FE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1513D6F8" w14:textId="165C39B3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46FE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และให้บริการโฆษณาผ่านสื่อสิ่งพิมพ์และสื่อออนไลน์</w:t>
            </w:r>
          </w:p>
        </w:tc>
        <w:tc>
          <w:tcPr>
            <w:tcW w:w="180" w:type="dxa"/>
          </w:tcPr>
          <w:p w14:paraId="352AB63F" w14:textId="77777777" w:rsidR="00C70ACE" w:rsidRPr="00C10CC6" w:rsidRDefault="00C70ACE" w:rsidP="00C70A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04D75345" w14:textId="77777777" w:rsidR="00C70ACE" w:rsidRPr="00846FE6" w:rsidRDefault="00C70ACE" w:rsidP="00C70ACE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46FE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53A21F42" w14:textId="77777777" w:rsidR="00C70ACE" w:rsidRPr="00846FE6" w:rsidRDefault="00C70ACE" w:rsidP="00C70ACE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46FE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5101DDA3" w14:textId="0D9612BA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46FE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4FA08E41" w14:textId="77777777" w:rsidR="00C70ACE" w:rsidRPr="00B92267" w:rsidRDefault="00C70ACE" w:rsidP="00C70A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5D7E3DDC" w14:textId="77777777" w:rsidR="00C70ACE" w:rsidRDefault="00C70ACE" w:rsidP="00C70A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4F18107D" w14:textId="6DB4D45B" w:rsidR="00C70ACE" w:rsidRPr="00B92267" w:rsidRDefault="00C70ACE" w:rsidP="00C70A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1E4F5A"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14:paraId="693D7701" w14:textId="77777777" w:rsidR="00C70ACE" w:rsidRPr="00B92267" w:rsidRDefault="00C70ACE" w:rsidP="00C70A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760B5B45" w14:textId="77777777" w:rsidR="00C70ACE" w:rsidRDefault="00C70ACE" w:rsidP="00C70A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CB95436" w14:textId="77777777" w:rsidR="00C70ACE" w:rsidRPr="00B92267" w:rsidRDefault="00C70ACE" w:rsidP="00C70A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5CE0760E" w14:textId="77777777" w:rsidR="00C70ACE" w:rsidRPr="00B92267" w:rsidRDefault="00C70ACE" w:rsidP="00C70A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C70ACE" w:rsidRPr="00BE540A" w14:paraId="699EF822" w14:textId="77777777" w:rsidTr="00145CC3">
        <w:trPr>
          <w:cantSplit/>
        </w:trPr>
        <w:tc>
          <w:tcPr>
            <w:tcW w:w="2779" w:type="dxa"/>
          </w:tcPr>
          <w:p w14:paraId="564675DD" w14:textId="477AAE22" w:rsidR="00C70ACE" w:rsidRPr="00B92267" w:rsidRDefault="00C70ACE" w:rsidP="00C7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68247081" w14:textId="21F0A452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58FD012B" w14:textId="77777777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D22B592" w14:textId="55A65963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78" w:type="dxa"/>
          </w:tcPr>
          <w:p w14:paraId="379C91E8" w14:textId="77777777" w:rsidR="00C70ACE" w:rsidRPr="00C10CC6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965277" w14:textId="13E223C4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7DE66942" w14:textId="77777777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B60F481" w14:textId="67C76FA1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21909F27" w14:textId="77777777" w:rsidR="00C70ACE" w:rsidRPr="00C10CC6" w:rsidRDefault="00C70ACE" w:rsidP="00C70A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4366E0A" w14:textId="7B8467B2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77284B6C" w14:textId="77777777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5FE26D9C" w14:textId="6E538616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6" w:type="dxa"/>
          </w:tcPr>
          <w:p w14:paraId="0C93F1C9" w14:textId="77777777" w:rsidR="00C70ACE" w:rsidRPr="00C10CC6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22AF6604" w14:textId="2240FFD1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3DE9718F" w14:textId="77777777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FB64714" w14:textId="2565661E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6" w:type="dxa"/>
          </w:tcPr>
          <w:p w14:paraId="4ED192B9" w14:textId="77777777" w:rsidR="00C70ACE" w:rsidRPr="00C10CC6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8F68F7C" w14:textId="2957AEC8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05EB5E71" w14:textId="77777777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192D916" w14:textId="543F6ED0" w:rsidR="00C70ACE" w:rsidRPr="00C73183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C70ACE" w:rsidRPr="00BE540A" w14:paraId="5D124276" w14:textId="77777777" w:rsidTr="00A5449A">
        <w:trPr>
          <w:cantSplit/>
        </w:trPr>
        <w:tc>
          <w:tcPr>
            <w:tcW w:w="2779" w:type="dxa"/>
          </w:tcPr>
          <w:p w14:paraId="12A213B6" w14:textId="77777777" w:rsidR="00C70ACE" w:rsidRPr="00B97457" w:rsidRDefault="00C70ACE" w:rsidP="00C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6EDADB0C" w14:textId="03A5DE93" w:rsidR="00C70ACE" w:rsidRPr="00A5449A" w:rsidRDefault="00C70ACE" w:rsidP="00C70ACE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2F79A7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lang w:val="en-US" w:bidi="th-TH"/>
              </w:rPr>
              <w:t>(</w:t>
            </w:r>
            <w:r w:rsidRPr="002F79A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B90807" w:rsidRPr="00BE540A" w14:paraId="24A81166" w14:textId="77777777" w:rsidTr="00571A6D">
        <w:trPr>
          <w:cantSplit/>
        </w:trPr>
        <w:tc>
          <w:tcPr>
            <w:tcW w:w="2779" w:type="dxa"/>
          </w:tcPr>
          <w:p w14:paraId="0C7D7215" w14:textId="77777777" w:rsidR="00B90807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974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ส่วนงาน </w:t>
            </w:r>
          </w:p>
          <w:p w14:paraId="49232F90" w14:textId="0856FEE6" w:rsidR="00B90807" w:rsidRPr="00B97457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3478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CAE2AA6" w14:textId="2007B0D2" w:rsidR="00B90807" w:rsidRPr="00A119A3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4171">
              <w:rPr>
                <w:rFonts w:ascii="Angsana New" w:hAnsi="Angsana New" w:cs="Angsana New"/>
                <w:sz w:val="26"/>
                <w:szCs w:val="26"/>
              </w:rPr>
              <w:t>1,437,556</w:t>
            </w:r>
          </w:p>
        </w:tc>
        <w:tc>
          <w:tcPr>
            <w:tcW w:w="180" w:type="dxa"/>
            <w:vAlign w:val="bottom"/>
          </w:tcPr>
          <w:p w14:paraId="10A6EBAA" w14:textId="77777777" w:rsidR="00B90807" w:rsidRPr="00B97457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EAB8590" w14:textId="27410B6E" w:rsidR="00B90807" w:rsidRPr="00CE458C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58B6">
              <w:rPr>
                <w:rFonts w:ascii="Angsana New" w:hAnsi="Angsana New" w:cs="Angsana New"/>
                <w:sz w:val="26"/>
                <w:szCs w:val="26"/>
              </w:rPr>
              <w:t>1,413,146</w:t>
            </w:r>
          </w:p>
        </w:tc>
        <w:tc>
          <w:tcPr>
            <w:tcW w:w="178" w:type="dxa"/>
            <w:vAlign w:val="bottom"/>
          </w:tcPr>
          <w:p w14:paraId="452FD6FB" w14:textId="77777777" w:rsidR="00B90807" w:rsidRPr="00B9745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04D699" w14:textId="2F6179BE" w:rsidR="00B90807" w:rsidRPr="0020437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4171">
              <w:rPr>
                <w:rFonts w:ascii="Angsana New" w:hAnsi="Angsana New" w:cs="Angsana New"/>
                <w:sz w:val="26"/>
                <w:szCs w:val="26"/>
              </w:rPr>
              <w:t>278,281</w:t>
            </w:r>
          </w:p>
        </w:tc>
        <w:tc>
          <w:tcPr>
            <w:tcW w:w="180" w:type="dxa"/>
            <w:vAlign w:val="bottom"/>
          </w:tcPr>
          <w:p w14:paraId="65A979BB" w14:textId="77777777" w:rsidR="00B90807" w:rsidRPr="00B97457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AFE615" w14:textId="17EC8AA6" w:rsidR="00B90807" w:rsidRPr="00CE458C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58B6">
              <w:rPr>
                <w:rFonts w:ascii="Angsana New" w:hAnsi="Angsana New" w:cs="Angsana New"/>
                <w:sz w:val="26"/>
                <w:szCs w:val="26"/>
              </w:rPr>
              <w:t>243,976</w:t>
            </w:r>
          </w:p>
        </w:tc>
        <w:tc>
          <w:tcPr>
            <w:tcW w:w="180" w:type="dxa"/>
            <w:vAlign w:val="bottom"/>
          </w:tcPr>
          <w:p w14:paraId="441A83BA" w14:textId="77777777" w:rsidR="00B90807" w:rsidRPr="00B9745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E5724E" w14:textId="090A9484" w:rsidR="00B90807" w:rsidRPr="00204377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4171">
              <w:rPr>
                <w:rFonts w:ascii="Angsana New" w:hAnsi="Angsana New"/>
                <w:sz w:val="26"/>
                <w:szCs w:val="26"/>
              </w:rPr>
              <w:t>2,952,244</w:t>
            </w:r>
          </w:p>
        </w:tc>
        <w:tc>
          <w:tcPr>
            <w:tcW w:w="180" w:type="dxa"/>
            <w:vAlign w:val="bottom"/>
          </w:tcPr>
          <w:p w14:paraId="765F0495" w14:textId="77777777" w:rsidR="00B90807" w:rsidRPr="00B97457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63FB7B3" w14:textId="3A06464D" w:rsidR="00B90807" w:rsidRPr="00CE458C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E58B6">
              <w:rPr>
                <w:rFonts w:ascii="Angsana New" w:eastAsia="MS Mincho" w:hAnsi="Angsana New"/>
                <w:sz w:val="26"/>
                <w:szCs w:val="26"/>
              </w:rPr>
              <w:t>2,473,661</w:t>
            </w:r>
          </w:p>
        </w:tc>
        <w:tc>
          <w:tcPr>
            <w:tcW w:w="186" w:type="dxa"/>
            <w:vAlign w:val="bottom"/>
          </w:tcPr>
          <w:p w14:paraId="45771356" w14:textId="77777777" w:rsidR="00B90807" w:rsidRPr="00B97457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6166A23" w14:textId="3D7CBD07" w:rsidR="00B90807" w:rsidRPr="00204377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864171">
              <w:rPr>
                <w:rFonts w:ascii="Angsana New" w:hAnsi="Angsana New"/>
                <w:sz w:val="26"/>
                <w:szCs w:val="26"/>
              </w:rPr>
              <w:t>(1,608)</w:t>
            </w:r>
          </w:p>
        </w:tc>
        <w:tc>
          <w:tcPr>
            <w:tcW w:w="180" w:type="dxa"/>
          </w:tcPr>
          <w:p w14:paraId="04F29B62" w14:textId="77777777" w:rsidR="00B90807" w:rsidRPr="00B9745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A0E0AF" w14:textId="77777777" w:rsidR="00B90807" w:rsidRPr="006E58B6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rPr>
                <w:rFonts w:ascii="Angsana New" w:hAnsi="Angsana New" w:cs="Angsana New"/>
                <w:sz w:val="26"/>
                <w:szCs w:val="26"/>
              </w:rPr>
            </w:pPr>
          </w:p>
          <w:p w14:paraId="2763492A" w14:textId="15D8906A" w:rsidR="00B90807" w:rsidRPr="00CE458C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6E58B6">
              <w:rPr>
                <w:rFonts w:ascii="Angsana New" w:hAnsi="Angsana New"/>
                <w:sz w:val="26"/>
                <w:szCs w:val="26"/>
              </w:rPr>
              <w:t>(171,319)</w:t>
            </w:r>
          </w:p>
        </w:tc>
        <w:tc>
          <w:tcPr>
            <w:tcW w:w="186" w:type="dxa"/>
          </w:tcPr>
          <w:p w14:paraId="26FAA29B" w14:textId="77777777" w:rsidR="00B90807" w:rsidRPr="00B9745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25E3270" w14:textId="411AF449" w:rsidR="00B90807" w:rsidRPr="00A119A3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864171">
              <w:rPr>
                <w:rFonts w:ascii="Angsana New" w:eastAsia="MS Mincho" w:hAnsi="Angsana New"/>
                <w:sz w:val="26"/>
                <w:szCs w:val="26"/>
              </w:rPr>
              <w:t>4,666,473</w:t>
            </w:r>
          </w:p>
        </w:tc>
        <w:tc>
          <w:tcPr>
            <w:tcW w:w="180" w:type="dxa"/>
          </w:tcPr>
          <w:p w14:paraId="02C1C1E4" w14:textId="77777777" w:rsidR="00B90807" w:rsidRPr="00B9745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E37FB14" w14:textId="24FDE410" w:rsidR="00B90807" w:rsidRPr="00CE458C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E58B6">
              <w:rPr>
                <w:rFonts w:ascii="Angsana New" w:eastAsia="MS Mincho" w:hAnsi="Angsana New"/>
                <w:sz w:val="26"/>
                <w:szCs w:val="26"/>
              </w:rPr>
              <w:t>3,959,464</w:t>
            </w:r>
          </w:p>
        </w:tc>
      </w:tr>
      <w:tr w:rsidR="00B90807" w:rsidRPr="00BE540A" w14:paraId="14C32EF2" w14:textId="77777777" w:rsidTr="009466C1">
        <w:trPr>
          <w:cantSplit/>
        </w:trPr>
        <w:tc>
          <w:tcPr>
            <w:tcW w:w="2779" w:type="dxa"/>
          </w:tcPr>
          <w:p w14:paraId="5EB04C72" w14:textId="77777777" w:rsidR="00B90807" w:rsidRPr="00B97457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</w:tcPr>
          <w:p w14:paraId="2C719BD0" w14:textId="77777777" w:rsidR="00B90807" w:rsidRPr="00A119A3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7351B5" w14:textId="77777777" w:rsidR="00B90807" w:rsidRPr="00B97457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C1249BE" w14:textId="77777777" w:rsidR="00B90807" w:rsidRPr="00CE458C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4A3F8AF" w14:textId="77777777" w:rsidR="00B90807" w:rsidRPr="00B9745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881262" w14:textId="77777777" w:rsidR="00B90807" w:rsidRPr="0020437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363E61" w14:textId="77777777" w:rsidR="00B90807" w:rsidRPr="00B97457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03BD9F" w14:textId="77777777" w:rsidR="00B90807" w:rsidRPr="00CE458C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28E40F2" w14:textId="77777777" w:rsidR="00B90807" w:rsidRPr="00B9745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65E68FF" w14:textId="77777777" w:rsidR="00B90807" w:rsidRPr="00204377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EEB362" w14:textId="77777777" w:rsidR="00B90807" w:rsidRPr="00B97457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664B202" w14:textId="77777777" w:rsidR="00B90807" w:rsidRPr="00CE458C" w:rsidRDefault="00B90807" w:rsidP="00B90807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00DD6DB" w14:textId="77777777" w:rsidR="00B90807" w:rsidRPr="00B97457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DF8917C" w14:textId="77777777" w:rsidR="00B90807" w:rsidRPr="00204377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F21AB0" w14:textId="77777777" w:rsidR="00B90807" w:rsidRPr="00B9745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F6A735" w14:textId="77777777" w:rsidR="00B90807" w:rsidRPr="00CE458C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26796ADB" w14:textId="77777777" w:rsidR="00B90807" w:rsidRPr="00B9745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051BCB" w14:textId="7040DB97" w:rsidR="00B90807" w:rsidRPr="00A119A3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864171">
              <w:rPr>
                <w:rFonts w:ascii="Angsana New" w:eastAsia="MS Mincho" w:hAnsi="Angsana New"/>
                <w:sz w:val="26"/>
                <w:szCs w:val="26"/>
              </w:rPr>
              <w:t>1,458,81</w:t>
            </w:r>
            <w:r w:rsidR="00A62262">
              <w:rPr>
                <w:rFonts w:ascii="Angsana New" w:eastAsia="MS Mincho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2E07F21F" w14:textId="77777777" w:rsidR="00B90807" w:rsidRPr="00B97457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E04BA8" w14:textId="49265CD3" w:rsidR="00B90807" w:rsidRPr="00CE458C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E58B6">
              <w:rPr>
                <w:rFonts w:ascii="Angsana New" w:eastAsia="MS Mincho" w:hAnsi="Angsana New"/>
                <w:sz w:val="26"/>
                <w:szCs w:val="26"/>
              </w:rPr>
              <w:t>1,755,572</w:t>
            </w:r>
          </w:p>
        </w:tc>
      </w:tr>
      <w:tr w:rsidR="00B90807" w:rsidRPr="00BE540A" w14:paraId="6838D320" w14:textId="77777777" w:rsidTr="009466C1">
        <w:trPr>
          <w:cantSplit/>
        </w:trPr>
        <w:tc>
          <w:tcPr>
            <w:tcW w:w="2779" w:type="dxa"/>
          </w:tcPr>
          <w:p w14:paraId="1EECB543" w14:textId="77777777" w:rsidR="00B90807" w:rsidRPr="00B97457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</w:tcPr>
          <w:p w14:paraId="79F2906C" w14:textId="77777777" w:rsidR="00B90807" w:rsidRPr="0020437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9B6B34" w14:textId="77777777" w:rsidR="00B90807" w:rsidRPr="00B97457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A6CA05B" w14:textId="77777777" w:rsidR="00B90807" w:rsidRPr="00CE458C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507D35" w14:textId="77777777" w:rsidR="00B90807" w:rsidRPr="00B9745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E00BEF" w14:textId="77777777" w:rsidR="00B90807" w:rsidRPr="0020437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3693B6" w14:textId="77777777" w:rsidR="00B90807" w:rsidRPr="00B97457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CD7653" w14:textId="77777777" w:rsidR="00B90807" w:rsidRPr="00CE458C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411363" w14:textId="77777777" w:rsidR="00B90807" w:rsidRPr="00B9745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919082" w14:textId="77777777" w:rsidR="00B90807" w:rsidRPr="00204377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361B960" w14:textId="77777777" w:rsidR="00B90807" w:rsidRPr="00B97457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7114BF3" w14:textId="77777777" w:rsidR="00B90807" w:rsidRPr="00CE458C" w:rsidRDefault="00B90807" w:rsidP="00B90807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4D9B8C55" w14:textId="77777777" w:rsidR="00B90807" w:rsidRPr="00B97457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36377A9" w14:textId="77777777" w:rsidR="00B90807" w:rsidRPr="00204377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9F285FA" w14:textId="77777777" w:rsidR="00B90807" w:rsidRPr="00B9745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0AC420" w14:textId="77777777" w:rsidR="00B90807" w:rsidRPr="00B77F87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0012E6A8" w14:textId="77777777" w:rsidR="00B90807" w:rsidRPr="00B9745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76523" w14:textId="12F2F730" w:rsidR="00B90807" w:rsidRPr="00A119A3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6417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6,125,29</w:t>
            </w:r>
            <w:r w:rsidR="00A6226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325FF311" w14:textId="77777777" w:rsidR="00B90807" w:rsidRPr="00B97457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CA453" w14:textId="7BE4A7A1" w:rsidR="00B90807" w:rsidRPr="00CE458C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E58B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5,715,036</w:t>
            </w:r>
          </w:p>
        </w:tc>
      </w:tr>
      <w:tr w:rsidR="00B90807" w:rsidRPr="00BE540A" w14:paraId="09F44833" w14:textId="77777777" w:rsidTr="00204377">
        <w:trPr>
          <w:cantSplit/>
        </w:trPr>
        <w:tc>
          <w:tcPr>
            <w:tcW w:w="2779" w:type="dxa"/>
          </w:tcPr>
          <w:p w14:paraId="67085DB2" w14:textId="77777777" w:rsidR="00B90807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14:paraId="46FF6528" w14:textId="4CB31398" w:rsidR="00B90807" w:rsidRPr="003422C6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30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5B8C08F" w14:textId="0347142B" w:rsidR="00B90807" w:rsidRPr="0020437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4171">
              <w:rPr>
                <w:rFonts w:ascii="Angsana New" w:hAnsi="Angsana New" w:cs="Angsana New"/>
                <w:sz w:val="26"/>
                <w:szCs w:val="26"/>
              </w:rPr>
              <w:t>996,81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7BC01BB7" w14:textId="77777777" w:rsidR="00B90807" w:rsidRPr="001936FC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3F43FA8" w14:textId="5815B703" w:rsidR="00B90807" w:rsidRPr="00CE458C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E58B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950,178</w:t>
            </w:r>
          </w:p>
        </w:tc>
        <w:tc>
          <w:tcPr>
            <w:tcW w:w="178" w:type="dxa"/>
            <w:vAlign w:val="bottom"/>
          </w:tcPr>
          <w:p w14:paraId="1C3AD365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9CB8C4" w14:textId="1C4D7926" w:rsidR="00B90807" w:rsidRPr="00204377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4171">
              <w:rPr>
                <w:rFonts w:ascii="Angsana New" w:hAnsi="Angsana New" w:cs="Angsana New"/>
                <w:sz w:val="26"/>
                <w:szCs w:val="26"/>
              </w:rPr>
              <w:t>113,824</w:t>
            </w:r>
          </w:p>
        </w:tc>
        <w:tc>
          <w:tcPr>
            <w:tcW w:w="180" w:type="dxa"/>
            <w:vAlign w:val="bottom"/>
          </w:tcPr>
          <w:p w14:paraId="43690820" w14:textId="77777777" w:rsidR="00B90807" w:rsidRPr="004D2D0E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69940F" w14:textId="6F6546FC" w:rsidR="00B90807" w:rsidRPr="00CE458C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58B6">
              <w:rPr>
                <w:rFonts w:ascii="Angsana New" w:hAnsi="Angsana New" w:cs="Angsana New"/>
                <w:sz w:val="26"/>
                <w:szCs w:val="26"/>
              </w:rPr>
              <w:t>73,310</w:t>
            </w:r>
          </w:p>
        </w:tc>
        <w:tc>
          <w:tcPr>
            <w:tcW w:w="180" w:type="dxa"/>
            <w:vAlign w:val="bottom"/>
          </w:tcPr>
          <w:p w14:paraId="0061D487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91288C6" w14:textId="3D1D7608" w:rsidR="00B90807" w:rsidRPr="00204377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4171">
              <w:rPr>
                <w:rFonts w:ascii="Angsana New" w:hAnsi="Angsana New"/>
                <w:sz w:val="26"/>
                <w:szCs w:val="26"/>
              </w:rPr>
              <w:t>509,532</w:t>
            </w:r>
          </w:p>
        </w:tc>
        <w:tc>
          <w:tcPr>
            <w:tcW w:w="180" w:type="dxa"/>
            <w:vAlign w:val="bottom"/>
          </w:tcPr>
          <w:p w14:paraId="2715C4B6" w14:textId="77777777" w:rsidR="00B90807" w:rsidRPr="004D2D0E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0928371D" w14:textId="78FC50C5" w:rsidR="00B90807" w:rsidRPr="00CE458C" w:rsidRDefault="00B90807" w:rsidP="00B90807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58B6">
              <w:rPr>
                <w:rFonts w:ascii="Angsana New" w:hAnsi="Angsana New" w:cs="Angsana New"/>
                <w:sz w:val="26"/>
                <w:szCs w:val="26"/>
              </w:rPr>
              <w:t>366,027</w:t>
            </w:r>
          </w:p>
        </w:tc>
        <w:tc>
          <w:tcPr>
            <w:tcW w:w="186" w:type="dxa"/>
            <w:vAlign w:val="bottom"/>
          </w:tcPr>
          <w:p w14:paraId="66D70177" w14:textId="77777777" w:rsidR="00B90807" w:rsidRPr="004D2D0E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EB8A952" w14:textId="3ECF6632" w:rsidR="00B90807" w:rsidRPr="00204377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864171">
              <w:rPr>
                <w:rFonts w:ascii="Angsana New" w:hAnsi="Angsana New"/>
                <w:sz w:val="26"/>
                <w:szCs w:val="26"/>
              </w:rPr>
              <w:t>(161,753)</w:t>
            </w:r>
          </w:p>
        </w:tc>
        <w:tc>
          <w:tcPr>
            <w:tcW w:w="180" w:type="dxa"/>
          </w:tcPr>
          <w:p w14:paraId="4D4487A7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8A4088" w14:textId="77777777" w:rsidR="00B90807" w:rsidRPr="006E58B6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rPr>
                <w:rFonts w:ascii="Angsana New" w:hAnsi="Angsana New" w:cs="Angsana New"/>
                <w:sz w:val="26"/>
                <w:szCs w:val="26"/>
              </w:rPr>
            </w:pPr>
          </w:p>
          <w:p w14:paraId="150E4FB5" w14:textId="4EDA5EEC" w:rsidR="00B90807" w:rsidRPr="00CE458C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6E58B6">
              <w:rPr>
                <w:rFonts w:ascii="Angsana New" w:hAnsi="Angsana New"/>
                <w:sz w:val="26"/>
                <w:szCs w:val="26"/>
              </w:rPr>
              <w:t>(155,273)</w:t>
            </w:r>
          </w:p>
        </w:tc>
        <w:tc>
          <w:tcPr>
            <w:tcW w:w="186" w:type="dxa"/>
          </w:tcPr>
          <w:p w14:paraId="61149C1B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B614845" w14:textId="7474F15C" w:rsidR="00B90807" w:rsidRPr="00204377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864171">
              <w:rPr>
                <w:rFonts w:ascii="Angsana New" w:eastAsia="MS Mincho" w:hAnsi="Angsana New"/>
                <w:sz w:val="26"/>
                <w:szCs w:val="26"/>
              </w:rPr>
              <w:t>1,458,418</w:t>
            </w:r>
          </w:p>
        </w:tc>
        <w:tc>
          <w:tcPr>
            <w:tcW w:w="180" w:type="dxa"/>
            <w:vAlign w:val="bottom"/>
          </w:tcPr>
          <w:p w14:paraId="6E1E6E08" w14:textId="77777777" w:rsidR="00B90807" w:rsidRPr="004D2D0E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70297C" w14:textId="26B23405" w:rsidR="00B90807" w:rsidRPr="00CE458C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E58B6">
              <w:rPr>
                <w:rFonts w:ascii="Angsana New" w:eastAsia="MS Mincho" w:hAnsi="Angsana New"/>
                <w:sz w:val="26"/>
                <w:szCs w:val="26"/>
              </w:rPr>
              <w:t>1,234,242</w:t>
            </w:r>
          </w:p>
        </w:tc>
      </w:tr>
      <w:tr w:rsidR="00B90807" w:rsidRPr="00BE540A" w14:paraId="2C8055ED" w14:textId="77777777" w:rsidTr="00A25B76">
        <w:trPr>
          <w:cantSplit/>
        </w:trPr>
        <w:tc>
          <w:tcPr>
            <w:tcW w:w="2779" w:type="dxa"/>
          </w:tcPr>
          <w:p w14:paraId="7B82914F" w14:textId="77777777" w:rsidR="00B90807" w:rsidRPr="001936FC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14:paraId="5B0D7A29" w14:textId="77777777" w:rsidR="00B90807" w:rsidRPr="001936FC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F14577A" w14:textId="77777777" w:rsidR="00B90807" w:rsidRPr="001936FC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A6CC254" w14:textId="77777777" w:rsidR="00B90807" w:rsidRPr="00CE458C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67F6A4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6DE186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71938B" w14:textId="77777777" w:rsidR="00B90807" w:rsidRPr="004D2D0E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36085F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EC0C4A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A03C63" w14:textId="77777777" w:rsidR="00B90807" w:rsidRPr="00204377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398313" w14:textId="77777777" w:rsidR="00B90807" w:rsidRPr="004D2D0E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366632F7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9BDF704" w14:textId="77777777" w:rsidR="00B90807" w:rsidRPr="004D2D0E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7B9FA4A" w14:textId="77777777" w:rsidR="00B90807" w:rsidRPr="004D2D0E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C3DEAC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4234A4" w14:textId="77777777" w:rsidR="00B90807" w:rsidRPr="004D2D0E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BEA4E58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CC6CD9" w14:textId="1EC7BC3C" w:rsidR="00B90807" w:rsidRPr="00A119A3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64171">
              <w:rPr>
                <w:rFonts w:ascii="Angsana New" w:eastAsia="MS Mincho" w:hAnsi="Angsana New"/>
                <w:sz w:val="26"/>
                <w:szCs w:val="26"/>
              </w:rPr>
              <w:t>63,93</w:t>
            </w:r>
            <w:r w:rsidR="00A62262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0B78835F" w14:textId="77777777" w:rsidR="00B90807" w:rsidRPr="004D2D0E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549261" w14:textId="2DB1BA88" w:rsidR="00B90807" w:rsidRPr="00CE458C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66</w:t>
            </w:r>
            <w:r w:rsidRPr="00681B2E">
              <w:rPr>
                <w:rFonts w:ascii="Angsana New" w:eastAsia="MS Mincho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41</w:t>
            </w:r>
            <w:r w:rsidRPr="00681B2E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</w:tr>
      <w:tr w:rsidR="00B90807" w:rsidRPr="00BE540A" w14:paraId="2CC46528" w14:textId="77777777" w:rsidTr="00204377">
        <w:trPr>
          <w:cantSplit/>
        </w:trPr>
        <w:tc>
          <w:tcPr>
            <w:tcW w:w="2779" w:type="dxa"/>
          </w:tcPr>
          <w:p w14:paraId="526D31E6" w14:textId="77777777" w:rsidR="00B90807" w:rsidRPr="001936FC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14:paraId="4220255D" w14:textId="77777777" w:rsidR="00B90807" w:rsidRPr="0021018F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6462E55" w14:textId="77777777" w:rsidR="00B90807" w:rsidRPr="0021018F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2D6C7302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484DE6E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55FF78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63692CF" w14:textId="77777777" w:rsidR="00B90807" w:rsidRPr="004D2D0E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AADE79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25A88A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BF9524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C96C35" w14:textId="77777777" w:rsidR="00B90807" w:rsidRPr="004D2D0E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548F6D5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B323175" w14:textId="77777777" w:rsidR="00B90807" w:rsidRPr="004D2D0E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FA01485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4002F0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BD9C1C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221ABFBB" w14:textId="77777777" w:rsidR="00B90807" w:rsidRPr="004D2D0E" w:rsidRDefault="00B90807" w:rsidP="00B908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A2F70" w14:textId="28429B10" w:rsidR="00B90807" w:rsidRPr="00A119A3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6417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1,522,34</w:t>
            </w:r>
            <w:r w:rsidR="00A6226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0" w:type="dxa"/>
            <w:vAlign w:val="bottom"/>
          </w:tcPr>
          <w:p w14:paraId="0E3AD8F9" w14:textId="77777777" w:rsidR="00B90807" w:rsidRPr="004D2D0E" w:rsidRDefault="00B90807" w:rsidP="00B9080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2708C" w14:textId="3D35D032" w:rsidR="00B90807" w:rsidRPr="00CE458C" w:rsidRDefault="00B90807" w:rsidP="00B9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81B2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300</w:t>
            </w:r>
            <w:r w:rsidRPr="00681B2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655</w:t>
            </w:r>
          </w:p>
        </w:tc>
      </w:tr>
    </w:tbl>
    <w:p w14:paraId="05696F27" w14:textId="77777777" w:rsidR="00176CC9" w:rsidRDefault="00176CC9" w:rsidP="000C7CD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8D9D774" w14:textId="77777777" w:rsidR="00D22BEA" w:rsidRPr="000C7CDE" w:rsidRDefault="000C7CDE" w:rsidP="000C7C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 w:rsidR="006C237D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 w:rsidR="006C237D"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182B3E08" w14:textId="77777777" w:rsidR="0067034C" w:rsidRDefault="0067034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4DF777EC" w14:textId="77777777" w:rsidR="00176CC9" w:rsidRDefault="00176CC9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29C0695C" w14:textId="77777777" w:rsidR="00176CC9" w:rsidRDefault="00176CC9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5596B2FB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115D28BE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3DF0C788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59238352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4271D59A" w14:textId="174CB44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74ACC8FA" w14:textId="23A72013" w:rsidR="00E91D13" w:rsidRDefault="00E91D13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D17657" w:rsidRPr="00D17657" w14:paraId="30134FFB" w14:textId="77777777" w:rsidTr="00F5797E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6E0CDAEC" w14:textId="77777777"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7E3771BD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D17657" w:rsidRPr="00D17657" w14:paraId="7BADC1F8" w14:textId="77777777" w:rsidTr="00F5797E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6FF00E72" w14:textId="77777777"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67672971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C70ACE" w:rsidRPr="00D17657" w14:paraId="79310642" w14:textId="77777777" w:rsidTr="00CB76E6">
        <w:trPr>
          <w:trHeight w:val="1343"/>
          <w:tblHeader/>
        </w:trPr>
        <w:tc>
          <w:tcPr>
            <w:tcW w:w="4680" w:type="dxa"/>
            <w:shd w:val="clear" w:color="auto" w:fill="auto"/>
            <w:vAlign w:val="bottom"/>
          </w:tcPr>
          <w:p w14:paraId="53F732D7" w14:textId="77777777" w:rsidR="00C70ACE" w:rsidRPr="00D17657" w:rsidRDefault="00C70ACE" w:rsidP="00C70AC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372AB0D9" w14:textId="77777777" w:rsidR="00C70ACE" w:rsidRPr="00846FE6" w:rsidRDefault="00C70ACE" w:rsidP="00C70AC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4D6643BD" w14:textId="7BCF448D" w:rsidR="00C70ACE" w:rsidRPr="00D17657" w:rsidRDefault="00C70ACE" w:rsidP="00C70AC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ธุรกิจผลิตงานพิมพ์และ จำหน่ายหนังสือ</w:t>
            </w:r>
          </w:p>
        </w:tc>
        <w:tc>
          <w:tcPr>
            <w:tcW w:w="267" w:type="dxa"/>
          </w:tcPr>
          <w:p w14:paraId="67417722" w14:textId="77777777" w:rsidR="00C70ACE" w:rsidRPr="00D17657" w:rsidRDefault="00C70ACE" w:rsidP="00C70ACE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78EA49A8" w14:textId="77777777" w:rsidR="00C70ACE" w:rsidRPr="00846FE6" w:rsidRDefault="00C70ACE" w:rsidP="00C70AC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 ผลิต</w:t>
            </w:r>
          </w:p>
          <w:p w14:paraId="55844C82" w14:textId="4F18BAB3" w:rsidR="00C70ACE" w:rsidRPr="00D17657" w:rsidRDefault="00C70ACE" w:rsidP="00C70AC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และให้บริการโฆษณาผ่านสื่อสิ่งพิมพ์และสื่อออนไลน์</w:t>
            </w:r>
          </w:p>
        </w:tc>
        <w:tc>
          <w:tcPr>
            <w:tcW w:w="270" w:type="dxa"/>
          </w:tcPr>
          <w:p w14:paraId="4F780C6A" w14:textId="77777777" w:rsidR="00C70ACE" w:rsidRPr="00D17657" w:rsidRDefault="00C70ACE" w:rsidP="00C70ACE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4B811BA5" w14:textId="77777777" w:rsidR="00C70ACE" w:rsidRPr="00D17657" w:rsidRDefault="00C70ACE" w:rsidP="00C70ACE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330E5A51" w14:textId="77777777" w:rsidR="00C70ACE" w:rsidRPr="00D17657" w:rsidRDefault="00C70ACE" w:rsidP="00C70ACE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48AB92F1" w14:textId="77777777" w:rsidR="00C70ACE" w:rsidRPr="00D17657" w:rsidRDefault="00C70ACE" w:rsidP="00C70ACE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2A49F0" w:rsidRPr="00D17657" w14:paraId="56C30272" w14:textId="77777777" w:rsidTr="00877435">
        <w:tc>
          <w:tcPr>
            <w:tcW w:w="4680" w:type="dxa"/>
            <w:shd w:val="clear" w:color="auto" w:fill="auto"/>
            <w:vAlign w:val="bottom"/>
          </w:tcPr>
          <w:p w14:paraId="5893C365" w14:textId="2F4D1A9D" w:rsidR="002A49F0" w:rsidRPr="00D17657" w:rsidRDefault="002A49F0" w:rsidP="002A49F0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เก้า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7BBECB5" w14:textId="6D67E592" w:rsidR="002A49F0" w:rsidRPr="00041E15" w:rsidRDefault="002A49F0" w:rsidP="002A49F0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46" w:type="dxa"/>
          </w:tcPr>
          <w:p w14:paraId="3F74AEA0" w14:textId="77777777" w:rsidR="002A49F0" w:rsidRPr="00041E15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7A5C05EA" w14:textId="31872EB4" w:rsidR="002A49F0" w:rsidRPr="00041E15" w:rsidRDefault="002A49F0" w:rsidP="002A49F0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7" w:type="dxa"/>
          </w:tcPr>
          <w:p w14:paraId="375BE163" w14:textId="77777777" w:rsidR="002A49F0" w:rsidRPr="00041E15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5AE264B6" w14:textId="311159CC" w:rsidR="002A49F0" w:rsidRPr="00041E15" w:rsidRDefault="002A49F0" w:rsidP="002A49F0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3" w:type="dxa"/>
          </w:tcPr>
          <w:p w14:paraId="3A3E7A7A" w14:textId="77777777" w:rsidR="002A49F0" w:rsidRPr="00041E15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09ED646E" w14:textId="259AB991" w:rsidR="002A49F0" w:rsidRPr="00041E15" w:rsidRDefault="002A49F0" w:rsidP="002A49F0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</w:tcPr>
          <w:p w14:paraId="733275B9" w14:textId="77777777" w:rsidR="002A49F0" w:rsidRPr="00041E15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1DB2906" w14:textId="66278633" w:rsidR="002A49F0" w:rsidRPr="00041E15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</w:tcPr>
          <w:p w14:paraId="7FC1BDE4" w14:textId="77777777" w:rsidR="002A49F0" w:rsidRPr="00041E15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69ED7A0" w14:textId="5E4189C0" w:rsidR="002A49F0" w:rsidRPr="00041E15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</w:tr>
      <w:tr w:rsidR="002A49F0" w:rsidRPr="00D17657" w14:paraId="518D97ED" w14:textId="77777777" w:rsidTr="00145CC3">
        <w:tc>
          <w:tcPr>
            <w:tcW w:w="4680" w:type="dxa"/>
            <w:shd w:val="clear" w:color="auto" w:fill="auto"/>
            <w:vAlign w:val="bottom"/>
          </w:tcPr>
          <w:p w14:paraId="2F206E87" w14:textId="77777777" w:rsidR="002A49F0" w:rsidRPr="00D17657" w:rsidRDefault="002A49F0" w:rsidP="002A49F0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  <w:tcBorders>
              <w:left w:val="nil"/>
              <w:right w:val="nil"/>
            </w:tcBorders>
            <w:vAlign w:val="bottom"/>
          </w:tcPr>
          <w:p w14:paraId="1B4F7022" w14:textId="5F172747" w:rsidR="002A49F0" w:rsidRPr="00041E15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41E15">
              <w:rPr>
                <w:rFonts w:ascii="Angsana New" w:hAnsi="Angsana New"/>
                <w:i/>
                <w:iCs/>
                <w:sz w:val="30"/>
                <w:szCs w:val="30"/>
                <w:lang w:val="en-GB" w:eastAsia="en-GB" w:bidi="ar-SA"/>
              </w:rPr>
              <w:t>(</w:t>
            </w:r>
            <w:r w:rsidRPr="00041E1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2A49F0" w:rsidRPr="00325E67" w14:paraId="05134A5F" w14:textId="77777777" w:rsidTr="00325E67">
        <w:tc>
          <w:tcPr>
            <w:tcW w:w="4680" w:type="dxa"/>
          </w:tcPr>
          <w:p w14:paraId="1241A9C8" w14:textId="77777777" w:rsidR="002A49F0" w:rsidRPr="000A10C7" w:rsidRDefault="002A49F0" w:rsidP="002A49F0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C1B1360" w14:textId="77777777" w:rsidR="002A49F0" w:rsidRPr="00F7477C" w:rsidRDefault="002A49F0" w:rsidP="002A49F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35C35325" w14:textId="77777777" w:rsidR="002A49F0" w:rsidRPr="00F7477C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159834B" w14:textId="77777777" w:rsidR="002A49F0" w:rsidRPr="00F7477C" w:rsidRDefault="002A49F0" w:rsidP="002A49F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020E875A" w14:textId="77777777" w:rsidR="002A49F0" w:rsidRPr="00F7477C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026B3688" w14:textId="77777777" w:rsidR="002A49F0" w:rsidRPr="00F7477C" w:rsidRDefault="002A49F0" w:rsidP="002A49F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6617A0AD" w14:textId="77777777" w:rsidR="002A49F0" w:rsidRPr="00F7477C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337BF033" w14:textId="77777777" w:rsidR="002A49F0" w:rsidRPr="00F7477C" w:rsidRDefault="002A49F0" w:rsidP="002A49F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4BAA12E" w14:textId="77777777" w:rsidR="002A49F0" w:rsidRPr="00F7477C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C63494" w14:textId="77777777" w:rsidR="002A49F0" w:rsidRPr="00F7477C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CDC0DEC" w14:textId="77777777" w:rsidR="002A49F0" w:rsidRPr="00F7477C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10EEFD4" w14:textId="77777777" w:rsidR="002A49F0" w:rsidRPr="00F7477C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2A49F0" w:rsidRPr="00325E67" w14:paraId="5C09962D" w14:textId="77777777" w:rsidTr="00325E67">
        <w:tc>
          <w:tcPr>
            <w:tcW w:w="4680" w:type="dxa"/>
          </w:tcPr>
          <w:p w14:paraId="5018D462" w14:textId="77777777" w:rsidR="002A49F0" w:rsidRPr="00D17657" w:rsidRDefault="002A49F0" w:rsidP="002A49F0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398A471" w14:textId="77777777" w:rsidR="002A49F0" w:rsidRPr="00F7477C" w:rsidRDefault="002A49F0" w:rsidP="002A49F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71E97204" w14:textId="77777777" w:rsidR="002A49F0" w:rsidRPr="00F7477C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3C80408" w14:textId="77777777" w:rsidR="002A49F0" w:rsidRPr="00F7477C" w:rsidRDefault="002A49F0" w:rsidP="002A49F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4B4F750E" w14:textId="77777777" w:rsidR="002A49F0" w:rsidRPr="00F7477C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424A853C" w14:textId="77777777" w:rsidR="002A49F0" w:rsidRPr="00F7477C" w:rsidRDefault="002A49F0" w:rsidP="002A49F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3FE61EE5" w14:textId="77777777" w:rsidR="002A49F0" w:rsidRPr="00F7477C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7A3C17B2" w14:textId="77777777" w:rsidR="002A49F0" w:rsidRPr="00F7477C" w:rsidRDefault="002A49F0" w:rsidP="002A49F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E660611" w14:textId="77777777" w:rsidR="002A49F0" w:rsidRPr="00F7477C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03A47F" w14:textId="77777777" w:rsidR="002A49F0" w:rsidRPr="00F7477C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5CA92C0" w14:textId="77777777" w:rsidR="002A49F0" w:rsidRPr="00F7477C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76C97D5" w14:textId="77777777" w:rsidR="002A49F0" w:rsidRPr="00F7477C" w:rsidRDefault="002A49F0" w:rsidP="002A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2A49F0" w:rsidRPr="00325E67" w14:paraId="540160C5" w14:textId="77777777" w:rsidTr="00145CC3">
        <w:tc>
          <w:tcPr>
            <w:tcW w:w="4680" w:type="dxa"/>
            <w:vAlign w:val="bottom"/>
          </w:tcPr>
          <w:p w14:paraId="76D32758" w14:textId="77777777" w:rsidR="002A49F0" w:rsidRPr="00D17657" w:rsidRDefault="002A49F0" w:rsidP="002A49F0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99437F" w14:textId="13440569" w:rsidR="002A49F0" w:rsidRPr="00E94351" w:rsidRDefault="00E94351" w:rsidP="002A49F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560,81</w:t>
            </w:r>
            <w:r w:rsidR="00A6226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46" w:type="dxa"/>
            <w:vAlign w:val="bottom"/>
          </w:tcPr>
          <w:p w14:paraId="1BBF219A" w14:textId="77777777" w:rsidR="002A49F0" w:rsidRPr="00F7477C" w:rsidRDefault="002A49F0" w:rsidP="002A49F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0E78C8D8" w14:textId="08208897" w:rsidR="002A49F0" w:rsidRPr="00F7477C" w:rsidRDefault="002A49F0" w:rsidP="002A49F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D60CA">
              <w:rPr>
                <w:rFonts w:ascii="Angsana New" w:hAnsi="Angsana New"/>
                <w:sz w:val="30"/>
                <w:szCs w:val="30"/>
                <w:lang w:eastAsia="en-GB"/>
              </w:rPr>
              <w:t>531,292</w:t>
            </w:r>
          </w:p>
        </w:tc>
        <w:tc>
          <w:tcPr>
            <w:tcW w:w="267" w:type="dxa"/>
            <w:vAlign w:val="bottom"/>
          </w:tcPr>
          <w:p w14:paraId="4ABDCD47" w14:textId="77777777" w:rsidR="002A49F0" w:rsidRPr="00F7477C" w:rsidRDefault="002A49F0" w:rsidP="002A49F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E78E938" w14:textId="23979425" w:rsidR="002A49F0" w:rsidRPr="008F02E3" w:rsidRDefault="00E94351" w:rsidP="002A49F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332,724</w:t>
            </w:r>
          </w:p>
        </w:tc>
        <w:tc>
          <w:tcPr>
            <w:tcW w:w="273" w:type="dxa"/>
          </w:tcPr>
          <w:p w14:paraId="2F97EDAD" w14:textId="77777777" w:rsidR="002A49F0" w:rsidRPr="00F7477C" w:rsidRDefault="002A49F0" w:rsidP="002A49F0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7285C1B6" w14:textId="1FC7D04D" w:rsidR="002A49F0" w:rsidRPr="00F7477C" w:rsidRDefault="002A49F0" w:rsidP="002A49F0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D60CA">
              <w:rPr>
                <w:rFonts w:ascii="Angsana New" w:hAnsi="Angsana New"/>
                <w:sz w:val="30"/>
                <w:szCs w:val="30"/>
                <w:lang w:eastAsia="en-GB"/>
              </w:rPr>
              <w:t>76,971</w:t>
            </w:r>
          </w:p>
        </w:tc>
        <w:tc>
          <w:tcPr>
            <w:tcW w:w="270" w:type="dxa"/>
            <w:vAlign w:val="bottom"/>
          </w:tcPr>
          <w:p w14:paraId="10656858" w14:textId="77777777" w:rsidR="002A49F0" w:rsidRPr="00F7477C" w:rsidRDefault="002A49F0" w:rsidP="002A49F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60A9F3" w14:textId="0803CAEC" w:rsidR="002A49F0" w:rsidRPr="008F02E3" w:rsidRDefault="00E94351" w:rsidP="002A49F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893,5</w:t>
            </w:r>
            <w:r w:rsidR="00A62262">
              <w:rPr>
                <w:rFonts w:ascii="Angsana New" w:hAnsi="Angsana New" w:cs="Angsana New"/>
                <w:sz w:val="30"/>
                <w:szCs w:val="30"/>
                <w:lang w:eastAsia="en-GB"/>
              </w:rPr>
              <w:t>40</w:t>
            </w:r>
          </w:p>
        </w:tc>
        <w:tc>
          <w:tcPr>
            <w:tcW w:w="270" w:type="dxa"/>
            <w:vAlign w:val="bottom"/>
          </w:tcPr>
          <w:p w14:paraId="206488AD" w14:textId="77777777" w:rsidR="002A49F0" w:rsidRPr="00F7477C" w:rsidRDefault="002A49F0" w:rsidP="002A49F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BDC0D91" w14:textId="27008B7A" w:rsidR="002A49F0" w:rsidRPr="00F7477C" w:rsidRDefault="002A49F0" w:rsidP="002A49F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0CA">
              <w:rPr>
                <w:rFonts w:ascii="Angsana New" w:hAnsi="Angsana New" w:cs="Angsana New"/>
                <w:sz w:val="30"/>
                <w:szCs w:val="30"/>
                <w:lang w:eastAsia="en-GB"/>
              </w:rPr>
              <w:t>608,263</w:t>
            </w:r>
          </w:p>
        </w:tc>
      </w:tr>
      <w:tr w:rsidR="002A49F0" w:rsidRPr="00325E67" w14:paraId="1DCBDB49" w14:textId="77777777" w:rsidTr="00145CC3">
        <w:tc>
          <w:tcPr>
            <w:tcW w:w="4680" w:type="dxa"/>
            <w:vAlign w:val="bottom"/>
          </w:tcPr>
          <w:p w14:paraId="53EA5163" w14:textId="77777777" w:rsidR="002A49F0" w:rsidRPr="00D17657" w:rsidRDefault="002A49F0" w:rsidP="002A49F0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F412B6A" w14:textId="4B0C82DC" w:rsidR="002A49F0" w:rsidRPr="008F02E3" w:rsidRDefault="00E94351" w:rsidP="002A49F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94351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622B634A" w14:textId="77777777" w:rsidR="002A49F0" w:rsidRPr="00F7477C" w:rsidRDefault="002A49F0" w:rsidP="002A49F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358CE94C" w14:textId="13FDB32F" w:rsidR="002A49F0" w:rsidRPr="00E5733C" w:rsidRDefault="002A49F0" w:rsidP="00626F00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79DED329" w14:textId="77777777" w:rsidR="002A49F0" w:rsidRPr="00F7477C" w:rsidRDefault="002A49F0" w:rsidP="002A49F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7457C1D4" w14:textId="4722CE54" w:rsidR="002A49F0" w:rsidRPr="008F02E3" w:rsidRDefault="00E94351" w:rsidP="002A49F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22,864</w:t>
            </w:r>
          </w:p>
        </w:tc>
        <w:tc>
          <w:tcPr>
            <w:tcW w:w="273" w:type="dxa"/>
          </w:tcPr>
          <w:p w14:paraId="65B3DE9F" w14:textId="77777777" w:rsidR="002A49F0" w:rsidRPr="00F7477C" w:rsidRDefault="002A49F0" w:rsidP="002A49F0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4070564C" w14:textId="393ACF19" w:rsidR="002A49F0" w:rsidRPr="00F7477C" w:rsidRDefault="002A49F0" w:rsidP="002A49F0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D60CA">
              <w:rPr>
                <w:rFonts w:ascii="Angsana New" w:hAnsi="Angsana New"/>
                <w:sz w:val="30"/>
                <w:szCs w:val="30"/>
                <w:lang w:eastAsia="en-GB"/>
              </w:rPr>
              <w:t>45,929</w:t>
            </w:r>
          </w:p>
        </w:tc>
        <w:tc>
          <w:tcPr>
            <w:tcW w:w="270" w:type="dxa"/>
            <w:vAlign w:val="bottom"/>
          </w:tcPr>
          <w:p w14:paraId="30AB87F6" w14:textId="77777777" w:rsidR="002A49F0" w:rsidRPr="00F7477C" w:rsidRDefault="002A49F0" w:rsidP="002A49F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F8BC6DA" w14:textId="467890EE" w:rsidR="002A49F0" w:rsidRPr="008F02E3" w:rsidRDefault="00E94351" w:rsidP="002A49F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22,864</w:t>
            </w:r>
          </w:p>
        </w:tc>
        <w:tc>
          <w:tcPr>
            <w:tcW w:w="270" w:type="dxa"/>
            <w:vAlign w:val="bottom"/>
          </w:tcPr>
          <w:p w14:paraId="705874E8" w14:textId="77777777" w:rsidR="002A49F0" w:rsidRPr="00F7477C" w:rsidRDefault="002A49F0" w:rsidP="002A49F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C89CEB6" w14:textId="4ECDFB53" w:rsidR="002A49F0" w:rsidRPr="00F7477C" w:rsidRDefault="002A49F0" w:rsidP="002A49F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0CA">
              <w:rPr>
                <w:rFonts w:ascii="Angsana New" w:hAnsi="Angsana New" w:cs="Angsana New"/>
                <w:sz w:val="30"/>
                <w:szCs w:val="30"/>
                <w:lang w:eastAsia="en-GB"/>
              </w:rPr>
              <w:t>45,929</w:t>
            </w:r>
          </w:p>
        </w:tc>
      </w:tr>
      <w:tr w:rsidR="002A49F0" w:rsidRPr="00D17657" w14:paraId="17461825" w14:textId="77777777" w:rsidTr="00145CC3">
        <w:tc>
          <w:tcPr>
            <w:tcW w:w="4680" w:type="dxa"/>
          </w:tcPr>
          <w:p w14:paraId="30A837B8" w14:textId="77777777" w:rsidR="002A49F0" w:rsidRPr="00D17657" w:rsidRDefault="002A49F0" w:rsidP="002A49F0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4A29" w14:textId="5C76DDE4" w:rsidR="002A49F0" w:rsidRPr="008F02E3" w:rsidRDefault="00E94351" w:rsidP="002A49F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560,</w:t>
            </w:r>
            <w:r w:rsidR="00A6226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816</w:t>
            </w:r>
          </w:p>
        </w:tc>
        <w:tc>
          <w:tcPr>
            <w:tcW w:w="246" w:type="dxa"/>
          </w:tcPr>
          <w:p w14:paraId="621FE933" w14:textId="77777777" w:rsidR="002A49F0" w:rsidRPr="00F7477C" w:rsidRDefault="002A49F0" w:rsidP="002A49F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22F5A" w14:textId="6B142CD1" w:rsidR="002A49F0" w:rsidRPr="00F7477C" w:rsidRDefault="002A49F0" w:rsidP="002A49F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D60C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531,292</w:t>
            </w:r>
          </w:p>
        </w:tc>
        <w:tc>
          <w:tcPr>
            <w:tcW w:w="267" w:type="dxa"/>
          </w:tcPr>
          <w:p w14:paraId="6F1F8A20" w14:textId="77777777" w:rsidR="002A49F0" w:rsidRPr="00F7477C" w:rsidRDefault="002A49F0" w:rsidP="002A49F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2E656" w14:textId="4D6930E5" w:rsidR="002A49F0" w:rsidRPr="008F02E3" w:rsidRDefault="00E94351" w:rsidP="002A49F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355,588</w:t>
            </w:r>
          </w:p>
        </w:tc>
        <w:tc>
          <w:tcPr>
            <w:tcW w:w="273" w:type="dxa"/>
          </w:tcPr>
          <w:p w14:paraId="124B3CB3" w14:textId="77777777" w:rsidR="002A49F0" w:rsidRPr="00F7477C" w:rsidRDefault="002A49F0" w:rsidP="002A49F0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44F21" w14:textId="31D82DA2" w:rsidR="002A49F0" w:rsidRPr="00F7477C" w:rsidRDefault="002A49F0" w:rsidP="002A49F0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D60C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122,900</w:t>
            </w:r>
          </w:p>
        </w:tc>
        <w:tc>
          <w:tcPr>
            <w:tcW w:w="270" w:type="dxa"/>
          </w:tcPr>
          <w:p w14:paraId="023C965C" w14:textId="77777777" w:rsidR="002A49F0" w:rsidRPr="00F7477C" w:rsidRDefault="002A49F0" w:rsidP="002A49F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0F427" w14:textId="2E337E6E" w:rsidR="002A49F0" w:rsidRPr="008F02E3" w:rsidRDefault="00E94351" w:rsidP="002A49F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916,40</w:t>
            </w:r>
            <w:r w:rsidR="00A6226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</w:tcPr>
          <w:p w14:paraId="478366DE" w14:textId="77777777" w:rsidR="002A49F0" w:rsidRPr="00F7477C" w:rsidRDefault="002A49F0" w:rsidP="002A49F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E364E" w14:textId="6DBF9D3C" w:rsidR="002A49F0" w:rsidRPr="00F7477C" w:rsidRDefault="002A49F0" w:rsidP="002A49F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D60C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654,192</w:t>
            </w:r>
          </w:p>
        </w:tc>
      </w:tr>
    </w:tbl>
    <w:p w14:paraId="7718F3B1" w14:textId="77777777" w:rsidR="00F7477C" w:rsidRPr="000A10C7" w:rsidRDefault="00F7477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77777777" w:rsidR="00F7477C" w:rsidRPr="00F7477C" w:rsidRDefault="00F7477C" w:rsidP="00F7477C">
      <w:pPr>
        <w:ind w:left="540" w:firstLine="90"/>
        <w:jc w:val="thaiDistribute"/>
        <w:rPr>
          <w:rFonts w:ascii="Angsana New" w:hAnsi="Angsana New"/>
          <w:sz w:val="30"/>
          <w:szCs w:val="30"/>
        </w:rPr>
        <w:sectPr w:rsidR="00F7477C" w:rsidRPr="00F7477C" w:rsidSect="00CF1A4A"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F7477C">
        <w:rPr>
          <w:rFonts w:ascii="Angsana New" w:hAnsi="Angsana New" w:hint="cs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ไม่มีรายได้จากต่างประเทศที่มีสาระสำคัญ</w:t>
      </w:r>
    </w:p>
    <w:p w14:paraId="7B6F2265" w14:textId="2502CC96" w:rsidR="00DC794B" w:rsidRPr="00CE458C" w:rsidRDefault="00E664E6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C794B" w:rsidRPr="00CE458C">
        <w:rPr>
          <w:rFonts w:ascii="Angsana New" w:hAnsi="Angsana New"/>
          <w:b/>
          <w:bCs/>
          <w:sz w:val="30"/>
          <w:szCs w:val="30"/>
        </w:rPr>
        <w:tab/>
      </w:r>
      <w:r w:rsidR="00DC794B" w:rsidRPr="00CE458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1876EA8" w14:textId="77777777" w:rsidR="00DC794B" w:rsidRPr="00AA46B4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3AD0782" w14:textId="2803B3D7" w:rsidR="00DC794B" w:rsidRDefault="00191905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926871"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</w:t>
      </w:r>
      <w:r w:rsidR="00C70ACE">
        <w:rPr>
          <w:rFonts w:ascii="Angsana New" w:hAnsi="Angsana New" w:hint="cs"/>
          <w:sz w:val="30"/>
          <w:szCs w:val="30"/>
          <w:cs/>
        </w:rPr>
        <w:t>รายได้</w:t>
      </w:r>
      <w:r w:rsidRPr="00CE458C">
        <w:rPr>
          <w:rFonts w:ascii="Angsana New" w:hAnsi="Angsana New"/>
          <w:sz w:val="30"/>
          <w:szCs w:val="30"/>
          <w:cs/>
        </w:rPr>
        <w:t>ภาษีเงิ</w:t>
      </w:r>
      <w:r w:rsidR="00764D76" w:rsidRPr="00CE458C">
        <w:rPr>
          <w:rFonts w:ascii="Angsana New" w:hAnsi="Angsana New"/>
          <w:sz w:val="30"/>
          <w:szCs w:val="30"/>
          <w:cs/>
        </w:rPr>
        <w:t>นได้</w:t>
      </w:r>
      <w:r w:rsidR="00AF0A84">
        <w:rPr>
          <w:rFonts w:ascii="Angsana New" w:hAnsi="Angsana New"/>
          <w:sz w:val="30"/>
          <w:szCs w:val="30"/>
        </w:rPr>
        <w:t xml:space="preserve">             </w:t>
      </w:r>
      <w:r w:rsidR="00764D76" w:rsidRPr="00CE458C">
        <w:rPr>
          <w:rFonts w:ascii="Angsana New" w:hAnsi="Angsana New"/>
          <w:sz w:val="30"/>
          <w:szCs w:val="30"/>
          <w:cs/>
        </w:rPr>
        <w:t>ที่แท้จริง</w:t>
      </w:r>
      <w:r w:rsidR="00614789" w:rsidRPr="00CE458C">
        <w:rPr>
          <w:rFonts w:ascii="Angsana New" w:hAnsi="Angsana New"/>
          <w:sz w:val="30"/>
          <w:szCs w:val="30"/>
          <w:cs/>
        </w:rPr>
        <w:t>ของกลุ่มบริษัท</w:t>
      </w:r>
      <w:r w:rsidR="00E70F70" w:rsidRPr="00CE458C">
        <w:rPr>
          <w:rFonts w:ascii="Angsana New" w:hAnsi="Angsana New"/>
          <w:sz w:val="30"/>
          <w:szCs w:val="30"/>
          <w:cs/>
        </w:rPr>
        <w:t>และบริษัท</w:t>
      </w:r>
      <w:r w:rsidRPr="00CE458C">
        <w:rPr>
          <w:rFonts w:ascii="Angsana New" w:hAnsi="Angsana New"/>
          <w:sz w:val="30"/>
          <w:szCs w:val="30"/>
          <w:cs/>
        </w:rPr>
        <w:t>ในการดำเนินงานต่อเนื่</w:t>
      </w:r>
      <w:r w:rsidRPr="002F79A7">
        <w:rPr>
          <w:rFonts w:ascii="Angsana New" w:hAnsi="Angsana New"/>
          <w:sz w:val="30"/>
          <w:szCs w:val="30"/>
          <w:cs/>
        </w:rPr>
        <w:t>องเป็นระยะเวลา</w:t>
      </w:r>
      <w:r w:rsidR="0034261F">
        <w:rPr>
          <w:rFonts w:ascii="Angsana New" w:hAnsi="Angsana New" w:hint="cs"/>
          <w:sz w:val="30"/>
          <w:szCs w:val="30"/>
          <w:cs/>
        </w:rPr>
        <w:t>เก้า</w:t>
      </w:r>
      <w:r w:rsidR="003B71E6" w:rsidRPr="002F79A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F0A84" w:rsidRPr="002F79A7">
        <w:rPr>
          <w:rFonts w:ascii="Angsana New" w:hAnsi="Angsana New"/>
          <w:sz w:val="30"/>
          <w:szCs w:val="30"/>
        </w:rPr>
        <w:t xml:space="preserve"> 30 </w:t>
      </w:r>
      <w:r w:rsidR="0034261F">
        <w:rPr>
          <w:rFonts w:ascii="Angsana New" w:hAnsi="Angsana New" w:hint="cs"/>
          <w:sz w:val="30"/>
          <w:szCs w:val="30"/>
          <w:cs/>
        </w:rPr>
        <w:t>กันยายน</w:t>
      </w:r>
      <w:r w:rsidR="00AF0A84" w:rsidRPr="002F79A7">
        <w:rPr>
          <w:rFonts w:ascii="Angsana New" w:hAnsi="Angsana New"/>
          <w:sz w:val="30"/>
          <w:szCs w:val="30"/>
        </w:rPr>
        <w:t xml:space="preserve"> 256</w:t>
      </w:r>
      <w:r w:rsidR="00A85AF9">
        <w:rPr>
          <w:rFonts w:ascii="Angsana New" w:hAnsi="Angsana New"/>
          <w:sz w:val="30"/>
          <w:szCs w:val="30"/>
        </w:rPr>
        <w:t>5</w:t>
      </w:r>
      <w:r w:rsidR="00AF0A84" w:rsidRPr="002F79A7">
        <w:rPr>
          <w:rFonts w:ascii="Angsana New" w:hAnsi="Angsana New"/>
          <w:sz w:val="30"/>
          <w:szCs w:val="30"/>
        </w:rPr>
        <w:t xml:space="preserve"> </w:t>
      </w:r>
      <w:r w:rsidR="003B71E6" w:rsidRPr="002F79A7">
        <w:rPr>
          <w:rFonts w:ascii="Angsana New" w:hAnsi="Angsana New" w:hint="cs"/>
          <w:sz w:val="30"/>
          <w:szCs w:val="30"/>
          <w:cs/>
        </w:rPr>
        <w:t>คือร้อยละ</w:t>
      </w:r>
      <w:r w:rsidR="00484EE8">
        <w:rPr>
          <w:rFonts w:ascii="Angsana New" w:hAnsi="Angsana New"/>
          <w:sz w:val="30"/>
          <w:szCs w:val="30"/>
        </w:rPr>
        <w:t xml:space="preserve"> 0.99</w:t>
      </w:r>
      <w:r w:rsidR="00212EA0" w:rsidRPr="002F79A7">
        <w:rPr>
          <w:rFonts w:ascii="Angsana New" w:hAnsi="Angsana New"/>
          <w:sz w:val="30"/>
          <w:szCs w:val="30"/>
        </w:rPr>
        <w:t xml:space="preserve"> </w:t>
      </w:r>
      <w:r w:rsidR="003B71E6" w:rsidRPr="002F79A7">
        <w:rPr>
          <w:rFonts w:ascii="Angsana New" w:hAnsi="Angsana New" w:hint="cs"/>
          <w:sz w:val="30"/>
          <w:szCs w:val="30"/>
          <w:cs/>
        </w:rPr>
        <w:t>และร้อยละ</w:t>
      </w:r>
      <w:r w:rsidR="00D01844">
        <w:rPr>
          <w:rFonts w:ascii="Angsana New" w:hAnsi="Angsana New"/>
          <w:sz w:val="30"/>
          <w:szCs w:val="30"/>
        </w:rPr>
        <w:t xml:space="preserve"> 12.00</w:t>
      </w:r>
      <w:r w:rsidR="003B71E6" w:rsidRPr="002F79A7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8E76F4" w:rsidRPr="002F79A7">
        <w:rPr>
          <w:rFonts w:ascii="Angsana New" w:hAnsi="Angsana New" w:hint="cs"/>
          <w:sz w:val="30"/>
          <w:szCs w:val="30"/>
          <w:cs/>
        </w:rPr>
        <w:t xml:space="preserve"> </w:t>
      </w:r>
      <w:r w:rsidR="008E76F4" w:rsidRPr="002F79A7">
        <w:rPr>
          <w:rFonts w:ascii="Angsana New" w:hAnsi="Angsana New"/>
          <w:i/>
          <w:iCs/>
          <w:sz w:val="30"/>
          <w:szCs w:val="30"/>
        </w:rPr>
        <w:t>(256</w:t>
      </w:r>
      <w:r w:rsidR="00A85AF9">
        <w:rPr>
          <w:rFonts w:ascii="Angsana New" w:hAnsi="Angsana New"/>
          <w:i/>
          <w:iCs/>
          <w:sz w:val="30"/>
          <w:szCs w:val="30"/>
        </w:rPr>
        <w:t>4</w:t>
      </w:r>
      <w:r w:rsidR="008E76F4" w:rsidRPr="002F79A7">
        <w:rPr>
          <w:rFonts w:ascii="Angsana New" w:hAnsi="Angsana New"/>
          <w:i/>
          <w:iCs/>
          <w:sz w:val="30"/>
          <w:szCs w:val="30"/>
        </w:rPr>
        <w:t xml:space="preserve">: </w:t>
      </w:r>
      <w:r w:rsidR="008E76F4" w:rsidRPr="002F79A7">
        <w:rPr>
          <w:rFonts w:ascii="Angsana New" w:hAnsi="Angsana New"/>
          <w:i/>
          <w:iCs/>
          <w:sz w:val="30"/>
          <w:szCs w:val="30"/>
          <w:cs/>
        </w:rPr>
        <w:t>ร้อย</w:t>
      </w:r>
      <w:r w:rsidR="008E76F4" w:rsidRPr="005D5023">
        <w:rPr>
          <w:rFonts w:ascii="Angsana New" w:hAnsi="Angsana New"/>
          <w:i/>
          <w:iCs/>
          <w:sz w:val="30"/>
          <w:szCs w:val="30"/>
          <w:cs/>
        </w:rPr>
        <w:t xml:space="preserve">ละ </w:t>
      </w:r>
      <w:r w:rsidR="00A85AF9">
        <w:rPr>
          <w:rFonts w:ascii="Angsana New" w:hAnsi="Angsana New"/>
          <w:i/>
          <w:iCs/>
          <w:sz w:val="30"/>
          <w:szCs w:val="30"/>
        </w:rPr>
        <w:t>1.27</w:t>
      </w:r>
      <w:r w:rsidR="008E76F4" w:rsidRPr="005D5023">
        <w:rPr>
          <w:rFonts w:ascii="Angsana New" w:hAnsi="Angsana New"/>
          <w:i/>
          <w:iCs/>
          <w:sz w:val="30"/>
          <w:szCs w:val="30"/>
          <w:cs/>
        </w:rPr>
        <w:t xml:space="preserve"> และร้อยละ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85AF9">
        <w:rPr>
          <w:rFonts w:ascii="Angsana New" w:hAnsi="Angsana New"/>
          <w:i/>
          <w:iCs/>
          <w:sz w:val="30"/>
          <w:szCs w:val="30"/>
        </w:rPr>
        <w:t>2.74</w:t>
      </w:r>
      <w:r w:rsidR="008E76F4" w:rsidRPr="00D24F83">
        <w:rPr>
          <w:rFonts w:ascii="Angsana New" w:hAnsi="Angsana New"/>
          <w:i/>
          <w:iCs/>
          <w:sz w:val="30"/>
          <w:szCs w:val="30"/>
        </w:rPr>
        <w:t xml:space="preserve"> 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8E76F4" w:rsidRPr="00CE458C">
        <w:rPr>
          <w:rFonts w:ascii="Angsana New" w:hAnsi="Angsana New"/>
          <w:i/>
          <w:iCs/>
          <w:sz w:val="30"/>
          <w:szCs w:val="30"/>
        </w:rPr>
        <w:t>)</w:t>
      </w:r>
      <w:r w:rsidR="00F3778C" w:rsidRPr="00CE458C">
        <w:rPr>
          <w:rFonts w:ascii="Angsana New" w:hAnsi="Angsana New"/>
          <w:i/>
          <w:iCs/>
          <w:sz w:val="30"/>
          <w:szCs w:val="30"/>
        </w:rPr>
        <w:t xml:space="preserve"> </w:t>
      </w:r>
      <w:r w:rsidR="00614789" w:rsidRPr="00CE458C">
        <w:rPr>
          <w:rFonts w:ascii="Angsana New" w:hAnsi="Angsana New"/>
          <w:sz w:val="30"/>
          <w:szCs w:val="30"/>
          <w:cs/>
        </w:rPr>
        <w:t>การเปลี่ยนแปลง</w:t>
      </w:r>
      <w:r w:rsidR="00C70ACE">
        <w:rPr>
          <w:rFonts w:ascii="Angsana New" w:hAnsi="Angsana New"/>
          <w:sz w:val="30"/>
          <w:szCs w:val="30"/>
          <w:cs/>
        </w:rPr>
        <w:br/>
      </w:r>
      <w:r w:rsidR="00614789" w:rsidRPr="00CE458C">
        <w:rPr>
          <w:rFonts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</w:t>
      </w:r>
      <w:r w:rsidR="00811EC9" w:rsidRPr="00CE458C">
        <w:rPr>
          <w:rFonts w:ascii="Angsana New" w:hAnsi="Angsana New"/>
          <w:sz w:val="30"/>
          <w:szCs w:val="30"/>
          <w:cs/>
        </w:rPr>
        <w:t>และรายจ่าย</w:t>
      </w:r>
      <w:r w:rsidR="00614789" w:rsidRPr="00CE458C">
        <w:rPr>
          <w:rFonts w:ascii="Angsana New" w:hAnsi="Angsana New"/>
          <w:sz w:val="30"/>
          <w:szCs w:val="30"/>
          <w:cs/>
        </w:rPr>
        <w:t>ทางบัญชีและภาษี</w:t>
      </w:r>
    </w:p>
    <w:p w14:paraId="45D6AAD7" w14:textId="77777777" w:rsidR="00465C67" w:rsidRPr="00AA46B4" w:rsidRDefault="00465C6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24"/>
          <w:szCs w:val="24"/>
          <w:cs/>
        </w:rPr>
      </w:pPr>
    </w:p>
    <w:p w14:paraId="5764D90A" w14:textId="083E09AD" w:rsidR="009D0DD3" w:rsidRDefault="00E664E6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9D0DD3" w:rsidRPr="00176CC9">
        <w:rPr>
          <w:rFonts w:ascii="Angsana New" w:hAnsi="Angsana New"/>
          <w:b/>
          <w:bCs/>
          <w:sz w:val="30"/>
          <w:szCs w:val="30"/>
        </w:rPr>
        <w:tab/>
      </w:r>
      <w:r w:rsidR="009D0DD3">
        <w:rPr>
          <w:rFonts w:ascii="Angsana New" w:hAnsi="Angsana New" w:hint="cs"/>
          <w:b/>
          <w:bCs/>
          <w:sz w:val="30"/>
          <w:szCs w:val="30"/>
          <w:cs/>
        </w:rPr>
        <w:t xml:space="preserve">เงินปันผล </w:t>
      </w:r>
    </w:p>
    <w:p w14:paraId="52E733CA" w14:textId="77777777" w:rsidR="009D0DD3" w:rsidRPr="00AA46B4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79"/>
        <w:gridCol w:w="1588"/>
        <w:gridCol w:w="1347"/>
        <w:gridCol w:w="236"/>
        <w:gridCol w:w="1286"/>
      </w:tblGrid>
      <w:tr w:rsidR="00BB2C98" w:rsidRPr="000307FB" w14:paraId="53CC3B0D" w14:textId="77777777" w:rsidTr="00A2160A">
        <w:tc>
          <w:tcPr>
            <w:tcW w:w="3150" w:type="dxa"/>
            <w:shd w:val="clear" w:color="auto" w:fill="auto"/>
            <w:vAlign w:val="bottom"/>
          </w:tcPr>
          <w:p w14:paraId="7E040B7B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7C395801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EF214FA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81B82F9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อัตราเงินต่อหุ้น</w:t>
            </w:r>
          </w:p>
        </w:tc>
        <w:tc>
          <w:tcPr>
            <w:tcW w:w="236" w:type="dxa"/>
            <w:shd w:val="clear" w:color="auto" w:fill="auto"/>
          </w:tcPr>
          <w:p w14:paraId="027C8797" w14:textId="77777777" w:rsidR="00BB2C98" w:rsidRPr="009B3947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7E6A6C5E" w14:textId="77777777" w:rsidR="00BB2C98" w:rsidRPr="008E5D3D" w:rsidDel="00D43E7A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B2C98" w:rsidRPr="000307FB" w14:paraId="4308D147" w14:textId="77777777" w:rsidTr="00A2160A">
        <w:tc>
          <w:tcPr>
            <w:tcW w:w="3150" w:type="dxa"/>
            <w:shd w:val="clear" w:color="auto" w:fill="auto"/>
          </w:tcPr>
          <w:p w14:paraId="5D0237AA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391E5BB6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shd w:val="clear" w:color="auto" w:fill="auto"/>
          </w:tcPr>
          <w:p w14:paraId="5CB11E9F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11F09ADF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6722012" w14:textId="77777777" w:rsidR="00BB2C98" w:rsidRPr="009B3947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7345422E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B2C98" w:rsidRPr="000307FB" w14:paraId="0B7F85D8" w14:textId="77777777" w:rsidTr="00A2160A">
        <w:tc>
          <w:tcPr>
            <w:tcW w:w="3150" w:type="dxa"/>
            <w:shd w:val="clear" w:color="auto" w:fill="auto"/>
          </w:tcPr>
          <w:p w14:paraId="4451604B" w14:textId="77777777" w:rsidR="00BB2C98" w:rsidRPr="006E58B6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58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79" w:type="dxa"/>
            <w:shd w:val="clear" w:color="auto" w:fill="auto"/>
          </w:tcPr>
          <w:p w14:paraId="00E7EC60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shd w:val="clear" w:color="auto" w:fill="auto"/>
          </w:tcPr>
          <w:p w14:paraId="5C63CB28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7B75A4C8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3F7D7F" w14:textId="77777777" w:rsidR="00BB2C98" w:rsidRPr="009B3947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7DBE6040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B2C98" w:rsidRPr="000307FB" w14:paraId="36183750" w14:textId="77777777" w:rsidTr="00A2160A">
        <w:tc>
          <w:tcPr>
            <w:tcW w:w="3150" w:type="dxa"/>
            <w:shd w:val="clear" w:color="auto" w:fill="auto"/>
          </w:tcPr>
          <w:p w14:paraId="363E560F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579" w:type="dxa"/>
            <w:shd w:val="clear" w:color="auto" w:fill="auto"/>
          </w:tcPr>
          <w:p w14:paraId="107845D5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88" w:type="dxa"/>
            <w:shd w:val="clear" w:color="auto" w:fill="auto"/>
          </w:tcPr>
          <w:p w14:paraId="711BC1AF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50E25773" w14:textId="77777777" w:rsidR="00BB2C98" w:rsidRPr="008E5D3D" w:rsidRDefault="00BB2C98" w:rsidP="00A216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0.19</w:t>
            </w:r>
          </w:p>
        </w:tc>
        <w:tc>
          <w:tcPr>
            <w:tcW w:w="236" w:type="dxa"/>
            <w:shd w:val="clear" w:color="auto" w:fill="auto"/>
          </w:tcPr>
          <w:p w14:paraId="1641C0CE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14:paraId="738E5322" w14:textId="77777777" w:rsidR="00BB2C98" w:rsidRPr="000A6BAE" w:rsidRDefault="00BB2C98" w:rsidP="00A2160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0C7DE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189,67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BB2C98" w:rsidRPr="000307FB" w14:paraId="04E2A8AC" w14:textId="77777777" w:rsidTr="00A2160A">
        <w:tc>
          <w:tcPr>
            <w:tcW w:w="3150" w:type="dxa"/>
            <w:shd w:val="clear" w:color="auto" w:fill="auto"/>
          </w:tcPr>
          <w:p w14:paraId="5A0ECA8F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047DA945" w14:textId="77777777" w:rsidR="00BB2C98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shd w:val="clear" w:color="auto" w:fill="auto"/>
          </w:tcPr>
          <w:p w14:paraId="63D35CF5" w14:textId="77777777" w:rsidR="00BB2C98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</w:tcPr>
          <w:p w14:paraId="3EA2193E" w14:textId="77777777" w:rsidR="00BB2C98" w:rsidRDefault="00BB2C98" w:rsidP="00A216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6BAF2B20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  <w:shd w:val="clear" w:color="auto" w:fill="auto"/>
          </w:tcPr>
          <w:p w14:paraId="3A164F08" w14:textId="77777777" w:rsidR="00BB2C98" w:rsidRPr="000C7DEE" w:rsidRDefault="00BB2C98" w:rsidP="00A2160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BB2C98" w:rsidRPr="000307FB" w14:paraId="6159CCC2" w14:textId="77777777" w:rsidTr="00A2160A">
        <w:tc>
          <w:tcPr>
            <w:tcW w:w="3150" w:type="dxa"/>
            <w:shd w:val="clear" w:color="auto" w:fill="auto"/>
          </w:tcPr>
          <w:p w14:paraId="066D7BE5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E58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79" w:type="dxa"/>
            <w:shd w:val="clear" w:color="auto" w:fill="auto"/>
          </w:tcPr>
          <w:p w14:paraId="3136B684" w14:textId="77777777" w:rsidR="00BB2C98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shd w:val="clear" w:color="auto" w:fill="auto"/>
          </w:tcPr>
          <w:p w14:paraId="1B04B3E2" w14:textId="77777777" w:rsidR="00BB2C98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1E7594FC" w14:textId="77777777" w:rsidR="00BB2C98" w:rsidRDefault="00BB2C98" w:rsidP="00A216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1FE13DA6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shd w:val="clear" w:color="auto" w:fill="auto"/>
          </w:tcPr>
          <w:p w14:paraId="1F06C254" w14:textId="77777777" w:rsidR="00BB2C98" w:rsidRPr="000C7DEE" w:rsidRDefault="00BB2C98" w:rsidP="00A2160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BB2C98" w:rsidRPr="000307FB" w14:paraId="04F2AB40" w14:textId="77777777" w:rsidTr="00A2160A">
        <w:tc>
          <w:tcPr>
            <w:tcW w:w="3150" w:type="dxa"/>
            <w:shd w:val="clear" w:color="auto" w:fill="auto"/>
          </w:tcPr>
          <w:p w14:paraId="4D1109D0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579" w:type="dxa"/>
            <w:shd w:val="clear" w:color="auto" w:fill="auto"/>
          </w:tcPr>
          <w:p w14:paraId="21B25A83" w14:textId="77777777" w:rsidR="00BB2C98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88" w:type="dxa"/>
            <w:shd w:val="clear" w:color="auto" w:fill="auto"/>
          </w:tcPr>
          <w:p w14:paraId="52472749" w14:textId="77777777" w:rsidR="00BB2C98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0EBAF13E" w14:textId="77777777" w:rsidR="00BB2C98" w:rsidRDefault="00BB2C98" w:rsidP="00A216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0.12</w:t>
            </w:r>
          </w:p>
        </w:tc>
        <w:tc>
          <w:tcPr>
            <w:tcW w:w="236" w:type="dxa"/>
            <w:shd w:val="clear" w:color="auto" w:fill="auto"/>
          </w:tcPr>
          <w:p w14:paraId="34C58335" w14:textId="77777777" w:rsidR="00BB2C98" w:rsidRPr="008E5D3D" w:rsidRDefault="00BB2C98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14:paraId="18475E20" w14:textId="77777777" w:rsidR="00BB2C98" w:rsidRPr="000C7DEE" w:rsidRDefault="00BB2C98" w:rsidP="00A2160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811B2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119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811B2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794</w:t>
            </w:r>
          </w:p>
        </w:tc>
      </w:tr>
    </w:tbl>
    <w:p w14:paraId="6364844A" w14:textId="77777777" w:rsidR="0067027B" w:rsidRPr="00AA46B4" w:rsidRDefault="0067027B" w:rsidP="00BB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2233F728" w14:textId="3188E3D3" w:rsidR="00DA46AF" w:rsidRPr="00176CC9" w:rsidRDefault="00E664E6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  <w:highlight w:val="yellow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DA46AF" w:rsidRPr="00176CC9">
        <w:rPr>
          <w:rFonts w:ascii="Angsana New" w:hAnsi="Angsana New"/>
          <w:b/>
          <w:bCs/>
          <w:sz w:val="30"/>
          <w:szCs w:val="30"/>
        </w:rPr>
        <w:tab/>
      </w:r>
      <w:r w:rsidR="00397A42"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E9D7F11" w14:textId="77777777" w:rsidR="00D71D41" w:rsidRPr="00AA46B4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  <w:highlight w:val="yellow"/>
          <w:cs/>
        </w:rPr>
      </w:pPr>
    </w:p>
    <w:p w14:paraId="3B20783B" w14:textId="77777777" w:rsidR="00D735D2" w:rsidRPr="00C70ACE" w:rsidRDefault="00D735D2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ACE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18A63BC" w14:textId="2D94D562" w:rsidR="00FA57F7" w:rsidRPr="009A6AC5" w:rsidRDefault="009A6AC5" w:rsidP="009A6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E4F5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E4F5A">
        <w:rPr>
          <w:rFonts w:ascii="Angsana New" w:hAnsi="Angsana New"/>
          <w:sz w:val="30"/>
          <w:szCs w:val="30"/>
        </w:rPr>
        <w:t xml:space="preserve">30 </w:t>
      </w:r>
      <w:r w:rsidR="0034261F" w:rsidRPr="001E4F5A">
        <w:rPr>
          <w:rFonts w:ascii="Angsana New" w:hAnsi="Angsana New" w:hint="cs"/>
          <w:sz w:val="30"/>
          <w:szCs w:val="30"/>
          <w:cs/>
        </w:rPr>
        <w:t>กันยาย</w:t>
      </w:r>
      <w:r w:rsidRPr="001E4F5A">
        <w:rPr>
          <w:rFonts w:ascii="Angsana New" w:hAnsi="Angsana New" w:hint="cs"/>
          <w:sz w:val="30"/>
          <w:szCs w:val="30"/>
          <w:cs/>
        </w:rPr>
        <w:t>น</w:t>
      </w:r>
      <w:r w:rsidRPr="001E4F5A">
        <w:rPr>
          <w:rFonts w:ascii="Angsana New" w:hAnsi="Angsana New"/>
          <w:sz w:val="30"/>
          <w:szCs w:val="30"/>
          <w:cs/>
        </w:rPr>
        <w:t xml:space="preserve"> </w:t>
      </w:r>
      <w:r w:rsidRPr="001E4F5A">
        <w:rPr>
          <w:rFonts w:ascii="Angsana New" w:hAnsi="Angsana New"/>
          <w:sz w:val="30"/>
          <w:szCs w:val="30"/>
        </w:rPr>
        <w:t>256</w:t>
      </w:r>
      <w:r w:rsidR="00A85AF9" w:rsidRPr="001E4F5A">
        <w:rPr>
          <w:rFonts w:ascii="Angsana New" w:hAnsi="Angsana New"/>
          <w:sz w:val="30"/>
          <w:szCs w:val="30"/>
        </w:rPr>
        <w:t>5</w:t>
      </w:r>
      <w:r w:rsidRPr="001E4F5A">
        <w:rPr>
          <w:rFonts w:ascii="Angsana New" w:hAnsi="Angsana New"/>
          <w:sz w:val="30"/>
          <w:szCs w:val="30"/>
        </w:rPr>
        <w:t xml:space="preserve"> </w:t>
      </w:r>
      <w:r w:rsidRPr="001E4F5A">
        <w:rPr>
          <w:rFonts w:ascii="Angsana New" w:hAnsi="Angsana New"/>
          <w:sz w:val="30"/>
          <w:szCs w:val="30"/>
          <w:cs/>
        </w:rPr>
        <w:t xml:space="preserve">และ </w:t>
      </w:r>
      <w:r w:rsidRPr="001E4F5A">
        <w:rPr>
          <w:rFonts w:ascii="Angsana New" w:hAnsi="Angsana New"/>
          <w:sz w:val="30"/>
          <w:szCs w:val="30"/>
        </w:rPr>
        <w:t xml:space="preserve">31 </w:t>
      </w:r>
      <w:r w:rsidRPr="001E4F5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E4F5A">
        <w:rPr>
          <w:rFonts w:ascii="Angsana New" w:hAnsi="Angsana New"/>
          <w:sz w:val="30"/>
          <w:szCs w:val="30"/>
        </w:rPr>
        <w:t>256</w:t>
      </w:r>
      <w:r w:rsidR="00A85AF9" w:rsidRPr="001E4F5A">
        <w:rPr>
          <w:rFonts w:ascii="Angsana New" w:hAnsi="Angsana New"/>
          <w:sz w:val="30"/>
          <w:szCs w:val="30"/>
        </w:rPr>
        <w:t>4</w:t>
      </w:r>
      <w:r w:rsidRPr="001E4F5A">
        <w:rPr>
          <w:rFonts w:ascii="Angsana New" w:hAnsi="Angsana New"/>
          <w:sz w:val="30"/>
          <w:szCs w:val="30"/>
        </w:rPr>
        <w:t xml:space="preserve"> </w:t>
      </w:r>
      <w:r w:rsidRPr="001E4F5A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</w:t>
      </w:r>
      <w:r w:rsidRPr="009A6AC5">
        <w:rPr>
          <w:rFonts w:ascii="Angsana New" w:hAnsi="Angsana New"/>
          <w:sz w:val="30"/>
          <w:szCs w:val="30"/>
          <w:cs/>
        </w:rPr>
        <w:t>ใกล้เคียงกับมูลค่ายุติธรรมอย่างสมเหตุสมผล</w:t>
      </w:r>
    </w:p>
    <w:p w14:paraId="4B737EEA" w14:textId="77777777" w:rsidR="009A6AC5" w:rsidRPr="00AA46B4" w:rsidRDefault="009A6AC5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32B09FC" w14:textId="6270E5BE" w:rsidR="00E479D1" w:rsidRPr="00CE458C" w:rsidRDefault="00E664E6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E479D1" w:rsidRPr="00FD5B0B">
        <w:rPr>
          <w:rFonts w:ascii="Angsana New" w:hAnsi="Angsana New"/>
          <w:b/>
          <w:bCs/>
          <w:sz w:val="30"/>
          <w:szCs w:val="30"/>
        </w:rPr>
        <w:tab/>
      </w:r>
      <w:r w:rsidR="00E479D1"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652AEFDF" w14:textId="77777777" w:rsidR="00E479D1" w:rsidRPr="00AA46B4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5222D6" w:rsidRPr="00CE458C" w14:paraId="0FC6203E" w14:textId="77777777" w:rsidTr="3C9D2421">
        <w:trPr>
          <w:tblHeader/>
        </w:trPr>
        <w:tc>
          <w:tcPr>
            <w:tcW w:w="3367" w:type="pct"/>
          </w:tcPr>
          <w:p w14:paraId="3B412A5C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02D7EC" w14:textId="2076FAE4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426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</w:t>
            </w: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น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85A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42" w:type="pct"/>
          </w:tcPr>
          <w:p w14:paraId="5E226408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6464F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6E8149D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70F9AFB7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D6E2C3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CE458C" w14:paraId="4FE20957" w14:textId="77777777" w:rsidTr="3C9D2421">
        <w:trPr>
          <w:tblHeader/>
        </w:trPr>
        <w:tc>
          <w:tcPr>
            <w:tcW w:w="3367" w:type="pct"/>
          </w:tcPr>
          <w:p w14:paraId="3ECFB65A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41936DA4" w14:textId="77777777" w:rsidR="005222D6" w:rsidRPr="005222D6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CE458C" w14:paraId="5DA0AB6A" w14:textId="77777777" w:rsidTr="3C9D2421">
        <w:tc>
          <w:tcPr>
            <w:tcW w:w="3367" w:type="pct"/>
          </w:tcPr>
          <w:p w14:paraId="2D8D2380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A97B7A0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496C2B99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5D16871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2D6" w:rsidRPr="00CE458C" w14:paraId="601356B9" w14:textId="77777777" w:rsidTr="3C9D2421">
        <w:tc>
          <w:tcPr>
            <w:tcW w:w="3367" w:type="pct"/>
          </w:tcPr>
          <w:p w14:paraId="77DCDEB7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42" w:type="pct"/>
            <w:shd w:val="clear" w:color="auto" w:fill="FFFFFF" w:themeFill="background1"/>
          </w:tcPr>
          <w:p w14:paraId="6F59112F" w14:textId="179B77AB" w:rsidR="005222D6" w:rsidRPr="00CE458C" w:rsidRDefault="00E27DEF" w:rsidP="009B5B6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7DEF">
              <w:rPr>
                <w:rFonts w:ascii="Angsana New" w:hAnsi="Angsana New"/>
                <w:sz w:val="30"/>
                <w:szCs w:val="30"/>
              </w:rPr>
              <w:t>2,740</w:t>
            </w:r>
          </w:p>
        </w:tc>
        <w:tc>
          <w:tcPr>
            <w:tcW w:w="163" w:type="pct"/>
          </w:tcPr>
          <w:p w14:paraId="46F517E8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43A30569" w14:textId="444107B1" w:rsidR="005222D6" w:rsidRPr="001532C5" w:rsidRDefault="00192B9F" w:rsidP="3C9D24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2C5">
              <w:rPr>
                <w:rFonts w:ascii="Angsana New" w:hAnsi="Angsana New"/>
                <w:sz w:val="30"/>
                <w:szCs w:val="30"/>
              </w:rPr>
              <w:t>1,8</w:t>
            </w:r>
            <w:r w:rsidR="00DD7C8B" w:rsidRPr="001532C5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222D6" w:rsidRPr="00CE458C" w14:paraId="2B8CA59B" w14:textId="77777777" w:rsidTr="3C9D2421">
        <w:tc>
          <w:tcPr>
            <w:tcW w:w="3367" w:type="pct"/>
          </w:tcPr>
          <w:p w14:paraId="60F2DF48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06CB275" w14:textId="346039ED" w:rsidR="005222D6" w:rsidRPr="00CE458C" w:rsidRDefault="00E27DEF" w:rsidP="74FC0F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7DEF">
              <w:rPr>
                <w:rFonts w:ascii="Angsana New" w:hAnsi="Angsana New"/>
                <w:sz w:val="30"/>
                <w:szCs w:val="30"/>
              </w:rPr>
              <w:t>1,563</w:t>
            </w:r>
          </w:p>
        </w:tc>
        <w:tc>
          <w:tcPr>
            <w:tcW w:w="163" w:type="pct"/>
          </w:tcPr>
          <w:p w14:paraId="45072286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3DC4375C" w14:textId="54794443" w:rsidR="005222D6" w:rsidRPr="001532C5" w:rsidRDefault="00192B9F" w:rsidP="3C9D24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2C5">
              <w:rPr>
                <w:rFonts w:ascii="Angsana New" w:hAnsi="Angsana New"/>
                <w:sz w:val="30"/>
                <w:szCs w:val="30"/>
              </w:rPr>
              <w:t>1,5</w:t>
            </w:r>
            <w:r w:rsidR="00DD7C8B" w:rsidRPr="001532C5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5222D6" w:rsidRPr="00CE458C" w14:paraId="3E79099B" w14:textId="77777777" w:rsidTr="3C9D2421">
        <w:tc>
          <w:tcPr>
            <w:tcW w:w="3367" w:type="pct"/>
          </w:tcPr>
          <w:p w14:paraId="4DB9F556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205CFC3" w14:textId="774C3860" w:rsidR="005222D6" w:rsidRPr="00CE458C" w:rsidRDefault="00E27DEF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DEF">
              <w:rPr>
                <w:rFonts w:ascii="Angsana New" w:hAnsi="Angsana New"/>
                <w:b/>
                <w:bCs/>
                <w:sz w:val="30"/>
                <w:szCs w:val="30"/>
              </w:rPr>
              <w:t>4,303</w:t>
            </w:r>
          </w:p>
        </w:tc>
        <w:tc>
          <w:tcPr>
            <w:tcW w:w="163" w:type="pct"/>
          </w:tcPr>
          <w:p w14:paraId="64005EC7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D40EAB4" w14:textId="615FA0D9" w:rsidR="005222D6" w:rsidRPr="001532C5" w:rsidRDefault="00192B9F" w:rsidP="00192B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32C5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DD7C8B" w:rsidRPr="001532C5">
              <w:rPr>
                <w:rFonts w:ascii="Angsana New" w:hAnsi="Angsana New"/>
                <w:b/>
                <w:bCs/>
                <w:sz w:val="30"/>
                <w:szCs w:val="30"/>
              </w:rPr>
              <w:t>403</w:t>
            </w:r>
          </w:p>
        </w:tc>
      </w:tr>
      <w:tr w:rsidR="005222D6" w:rsidRPr="00CE458C" w14:paraId="42A2216F" w14:textId="77777777" w:rsidTr="3C9D2421">
        <w:tc>
          <w:tcPr>
            <w:tcW w:w="3367" w:type="pct"/>
          </w:tcPr>
          <w:p w14:paraId="4F4266AD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4169DA02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14DD4C6E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8C9D94D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CE458C" w14:paraId="6001C2D5" w14:textId="77777777" w:rsidTr="3C9D2421">
        <w:tc>
          <w:tcPr>
            <w:tcW w:w="3367" w:type="pct"/>
          </w:tcPr>
          <w:p w14:paraId="60E97D95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742" w:type="pct"/>
          </w:tcPr>
          <w:p w14:paraId="7883AA4C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6E291866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999E562" w14:textId="77777777" w:rsidR="005222D6" w:rsidRPr="009D0DD3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D465C" w:rsidRPr="00CE458C" w14:paraId="1A6BD138" w14:textId="77777777" w:rsidTr="3C9D2421">
        <w:tc>
          <w:tcPr>
            <w:tcW w:w="3367" w:type="pct"/>
          </w:tcPr>
          <w:p w14:paraId="3E9C443D" w14:textId="07366854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C70A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70AC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742" w:type="pct"/>
            <w:shd w:val="clear" w:color="auto" w:fill="FFFFFF" w:themeFill="background1"/>
            <w:vAlign w:val="bottom"/>
          </w:tcPr>
          <w:p w14:paraId="0BF2B05B" w14:textId="442C297F" w:rsidR="007D465C" w:rsidRPr="00CE458C" w:rsidRDefault="00D57C23" w:rsidP="74FC0F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63" w:type="pct"/>
            <w:vAlign w:val="bottom"/>
          </w:tcPr>
          <w:p w14:paraId="78643E84" w14:textId="77777777"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8BF3548" w14:textId="3E7DE4B1" w:rsidR="007D465C" w:rsidRPr="00D945B7" w:rsidRDefault="00192B9F" w:rsidP="3C9D24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192B9F" w:rsidRPr="00CE458C" w14:paraId="391CBDC9" w14:textId="77777777" w:rsidTr="3C9D2421">
        <w:tc>
          <w:tcPr>
            <w:tcW w:w="3367" w:type="pct"/>
          </w:tcPr>
          <w:p w14:paraId="29834C3E" w14:textId="6CB73BC3" w:rsidR="00192B9F" w:rsidRPr="00CE458C" w:rsidRDefault="00192B9F" w:rsidP="0019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D10BD84" w14:textId="399B0A63" w:rsidR="00192B9F" w:rsidRPr="00CE458C" w:rsidRDefault="00D57C23" w:rsidP="00192B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C23">
              <w:rPr>
                <w:rFonts w:ascii="Angsana New" w:hAnsi="Angsana New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163" w:type="pct"/>
            <w:vAlign w:val="bottom"/>
          </w:tcPr>
          <w:p w14:paraId="7643465E" w14:textId="77777777" w:rsidR="00192B9F" w:rsidRPr="00CE458C" w:rsidRDefault="00192B9F" w:rsidP="00192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DEF870D" w14:textId="0AABBEFA" w:rsidR="00192B9F" w:rsidRPr="007D465C" w:rsidRDefault="00192B9F" w:rsidP="00192B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</w:p>
        </w:tc>
      </w:tr>
      <w:tr w:rsidR="00192B9F" w:rsidRPr="00CE458C" w14:paraId="35D35D94" w14:textId="77777777" w:rsidTr="3C9D2421">
        <w:tc>
          <w:tcPr>
            <w:tcW w:w="3367" w:type="pct"/>
          </w:tcPr>
          <w:p w14:paraId="1EA9AD7A" w14:textId="77777777" w:rsidR="00192B9F" w:rsidRPr="00CE458C" w:rsidRDefault="00192B9F" w:rsidP="0019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6E70D28C" w14:textId="77777777" w:rsidR="00192B9F" w:rsidRPr="00CE458C" w:rsidRDefault="00192B9F" w:rsidP="00192B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794A2BA8" w14:textId="77777777" w:rsidR="00192B9F" w:rsidRPr="00CE458C" w:rsidRDefault="00192B9F" w:rsidP="00192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2D79D454" w14:textId="77777777" w:rsidR="00192B9F" w:rsidRPr="009D0DD3" w:rsidRDefault="00192B9F" w:rsidP="00192B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  <w:cs/>
              </w:rPr>
            </w:pPr>
          </w:p>
        </w:tc>
      </w:tr>
      <w:tr w:rsidR="00192B9F" w:rsidRPr="00CE458C" w14:paraId="32FC0DB2" w14:textId="77777777" w:rsidTr="3C9D2421">
        <w:tc>
          <w:tcPr>
            <w:tcW w:w="3367" w:type="pct"/>
          </w:tcPr>
          <w:p w14:paraId="08B9C00D" w14:textId="33C31979" w:rsidR="00192B9F" w:rsidRPr="00CE458C" w:rsidRDefault="00192B9F" w:rsidP="00192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 w:themeFill="background1"/>
          </w:tcPr>
          <w:p w14:paraId="5909588F" w14:textId="7BEE8918" w:rsidR="00192B9F" w:rsidRPr="00CE458C" w:rsidRDefault="00192B9F" w:rsidP="00192B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56975BBC" w14:textId="77777777" w:rsidR="00192B9F" w:rsidRPr="00CE458C" w:rsidRDefault="00192B9F" w:rsidP="00192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7A729D2" w14:textId="77777777" w:rsidR="00192B9F" w:rsidRPr="009D0DD3" w:rsidRDefault="00192B9F" w:rsidP="00192B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192B9F" w:rsidRPr="00CE458C" w14:paraId="3DDEB34B" w14:textId="77777777" w:rsidTr="3C9D2421">
        <w:tc>
          <w:tcPr>
            <w:tcW w:w="3367" w:type="pct"/>
            <w:shd w:val="clear" w:color="auto" w:fill="auto"/>
          </w:tcPr>
          <w:p w14:paraId="0AA6262E" w14:textId="77777777" w:rsidR="00192B9F" w:rsidRPr="00CE458C" w:rsidRDefault="00192B9F" w:rsidP="0019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3137540" w14:textId="75ED9EBC" w:rsidR="00192B9F" w:rsidRPr="00CE458C" w:rsidRDefault="00957C3F" w:rsidP="00192B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30,706</w:t>
            </w:r>
          </w:p>
        </w:tc>
        <w:tc>
          <w:tcPr>
            <w:tcW w:w="163" w:type="pct"/>
            <w:vAlign w:val="bottom"/>
          </w:tcPr>
          <w:p w14:paraId="3C85D71E" w14:textId="77777777" w:rsidR="00192B9F" w:rsidRPr="00CE458C" w:rsidRDefault="00192B9F" w:rsidP="00192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759A5C95" w14:textId="610C02D1" w:rsidR="00192B9F" w:rsidRPr="009D0DD3" w:rsidRDefault="00192B9F" w:rsidP="00192B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2A6EE3">
              <w:rPr>
                <w:rFonts w:ascii="Angsana New" w:hAnsi="Angsana New"/>
                <w:b/>
                <w:bCs/>
                <w:sz w:val="30"/>
                <w:szCs w:val="30"/>
              </w:rPr>
              <w:t>417</w:t>
            </w:r>
          </w:p>
        </w:tc>
      </w:tr>
    </w:tbl>
    <w:p w14:paraId="0F093909" w14:textId="77777777" w:rsidR="001E4F5A" w:rsidRDefault="00EB0F09" w:rsidP="001E4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spacing w:val="-4"/>
          <w:sz w:val="30"/>
          <w:szCs w:val="30"/>
        </w:rPr>
        <w:tab/>
      </w:r>
    </w:p>
    <w:p w14:paraId="44404BDF" w14:textId="6FDDD0CE" w:rsidR="00B27A51" w:rsidRDefault="00C57148" w:rsidP="001E4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Pr="00FD5B0B">
        <w:rPr>
          <w:rFonts w:ascii="Angsana New" w:hAnsi="Angsana New"/>
          <w:b/>
          <w:bCs/>
          <w:sz w:val="30"/>
          <w:szCs w:val="30"/>
        </w:rPr>
        <w:tab/>
      </w:r>
      <w:r w:rsidR="004978A2" w:rsidRPr="004978A2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E0D409F" w14:textId="3DDD18FC" w:rsidR="004978A2" w:rsidRDefault="004978A2" w:rsidP="00497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B9CBB7C" w14:textId="6BEAD478" w:rsidR="00652C29" w:rsidRPr="001E4F5A" w:rsidRDefault="00652C29" w:rsidP="0065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B538C5" w:rsidRPr="00475A5B">
        <w:rPr>
          <w:rFonts w:ascii="Angsana New" w:hAnsi="Angsana New" w:hint="cs"/>
          <w:sz w:val="30"/>
          <w:szCs w:val="30"/>
          <w:cs/>
        </w:rPr>
        <w:t>ในเดือนตุลาคม</w:t>
      </w:r>
      <w:r w:rsidR="00B538C5" w:rsidRPr="00475A5B">
        <w:rPr>
          <w:rFonts w:ascii="Angsana New" w:hAnsi="Angsana New"/>
          <w:sz w:val="30"/>
          <w:szCs w:val="30"/>
        </w:rPr>
        <w:t xml:space="preserve"> 2565</w:t>
      </w:r>
      <w:r w:rsidR="00B538C5" w:rsidRPr="00475A5B">
        <w:rPr>
          <w:rFonts w:ascii="Angsana New" w:hAnsi="Angsana New" w:hint="cs"/>
          <w:sz w:val="30"/>
          <w:szCs w:val="30"/>
          <w:cs/>
        </w:rPr>
        <w:t xml:space="preserve"> </w:t>
      </w:r>
      <w:r w:rsidRPr="00475A5B">
        <w:rPr>
          <w:rFonts w:ascii="Angsana New" w:hAnsi="Angsana New"/>
          <w:sz w:val="30"/>
          <w:szCs w:val="30"/>
          <w:cs/>
        </w:rPr>
        <w:t xml:space="preserve">บริษัท อมรินทร์บุ๊ค เซ็นเตอร์ จำกัด </w:t>
      </w:r>
      <w:r w:rsidR="00B538C5" w:rsidRPr="00475A5B">
        <w:rPr>
          <w:rFonts w:ascii="Angsana New" w:hAnsi="Angsana New" w:hint="cs"/>
          <w:sz w:val="30"/>
          <w:szCs w:val="30"/>
          <w:cs/>
        </w:rPr>
        <w:t>ได้</w:t>
      </w:r>
      <w:r w:rsidRPr="00475A5B">
        <w:rPr>
          <w:rFonts w:ascii="Angsana New" w:hAnsi="Angsana New"/>
          <w:sz w:val="30"/>
          <w:szCs w:val="30"/>
          <w:cs/>
        </w:rPr>
        <w:t>เข้าลงทุนในหุ้นสามัญเพิ่มทุน และหุ้นสามัญเดิมของ</w:t>
      </w:r>
      <w:r w:rsidRPr="00475A5B">
        <w:rPr>
          <w:rFonts w:ascii="Angsana New" w:hAnsi="Angsana New"/>
          <w:sz w:val="30"/>
          <w:szCs w:val="30"/>
        </w:rPr>
        <w:t xml:space="preserve"> </w:t>
      </w:r>
      <w:r w:rsidRPr="00475A5B">
        <w:rPr>
          <w:rFonts w:ascii="Angsana New" w:hAnsi="Angsana New"/>
          <w:sz w:val="30"/>
          <w:szCs w:val="30"/>
          <w:cs/>
        </w:rPr>
        <w:t>บริษัท</w:t>
      </w:r>
      <w:r w:rsidRPr="00475A5B">
        <w:rPr>
          <w:rFonts w:ascii="Angsana New" w:hAnsi="Angsana New"/>
          <w:sz w:val="30"/>
          <w:szCs w:val="30"/>
        </w:rPr>
        <w:t xml:space="preserve"> </w:t>
      </w:r>
      <w:r w:rsidRPr="00475A5B">
        <w:rPr>
          <w:rFonts w:ascii="Angsana New" w:hAnsi="Angsana New"/>
          <w:sz w:val="30"/>
          <w:szCs w:val="30"/>
          <w:cs/>
        </w:rPr>
        <w:t xml:space="preserve">เด็กดี อินเตอร์แอคทีฟ จำกัด </w:t>
      </w:r>
      <w:r w:rsidRPr="00475A5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475A5B">
        <w:rPr>
          <w:rFonts w:ascii="Angsana New" w:hAnsi="Angsana New"/>
          <w:sz w:val="30"/>
          <w:szCs w:val="30"/>
        </w:rPr>
        <w:t>2,789</w:t>
      </w:r>
      <w:r w:rsidRPr="00475A5B">
        <w:rPr>
          <w:rFonts w:ascii="Angsana New" w:hAnsi="Angsana New" w:hint="cs"/>
          <w:sz w:val="30"/>
          <w:szCs w:val="30"/>
          <w:cs/>
        </w:rPr>
        <w:t xml:space="preserve"> หุ้น คิดเป็น</w:t>
      </w:r>
      <w:r w:rsidRPr="00475A5B">
        <w:rPr>
          <w:rFonts w:ascii="Angsana New" w:hAnsi="Angsana New"/>
          <w:sz w:val="30"/>
          <w:szCs w:val="30"/>
          <w:cs/>
        </w:rPr>
        <w:t xml:space="preserve">ร้อยละ </w:t>
      </w:r>
      <w:r w:rsidRPr="00475A5B">
        <w:rPr>
          <w:rFonts w:ascii="Angsana New" w:hAnsi="Angsana New"/>
          <w:sz w:val="30"/>
          <w:szCs w:val="30"/>
        </w:rPr>
        <w:t xml:space="preserve">25.10 </w:t>
      </w:r>
      <w:r w:rsidRPr="00475A5B">
        <w:rPr>
          <w:rFonts w:ascii="Angsana New" w:hAnsi="Angsana New"/>
          <w:sz w:val="30"/>
          <w:szCs w:val="30"/>
          <w:cs/>
        </w:rPr>
        <w:t>ของหุ้น</w:t>
      </w:r>
      <w:r w:rsidRPr="00475A5B">
        <w:rPr>
          <w:rFonts w:ascii="Angsana New" w:hAnsi="Angsana New" w:hint="cs"/>
          <w:sz w:val="30"/>
          <w:szCs w:val="30"/>
          <w:cs/>
        </w:rPr>
        <w:t>ทั้งหมดของบริษัทภายหลัง</w:t>
      </w:r>
      <w:r w:rsidR="00B538C5" w:rsidRPr="00475A5B">
        <w:rPr>
          <w:rFonts w:ascii="Angsana New" w:hAnsi="Angsana New"/>
          <w:sz w:val="30"/>
          <w:szCs w:val="30"/>
          <w:cs/>
        </w:rPr>
        <w:br/>
      </w:r>
      <w:r w:rsidRPr="00475A5B">
        <w:rPr>
          <w:rFonts w:ascii="Angsana New" w:hAnsi="Angsana New" w:hint="cs"/>
          <w:sz w:val="30"/>
          <w:szCs w:val="30"/>
          <w:cs/>
        </w:rPr>
        <w:t>การเพิ่มทุน โด</w:t>
      </w:r>
      <w:r w:rsidR="00AE6546" w:rsidRPr="00475A5B">
        <w:rPr>
          <w:rFonts w:ascii="Angsana New" w:hAnsi="Angsana New" w:hint="cs"/>
          <w:sz w:val="30"/>
          <w:szCs w:val="30"/>
          <w:cs/>
        </w:rPr>
        <w:t>ย</w:t>
      </w:r>
      <w:r w:rsidRPr="00475A5B">
        <w:rPr>
          <w:rFonts w:ascii="Angsana New" w:hAnsi="Angsana New" w:hint="cs"/>
          <w:sz w:val="30"/>
          <w:szCs w:val="30"/>
          <w:cs/>
        </w:rPr>
        <w:t>มี</w:t>
      </w:r>
      <w:r w:rsidRPr="00475A5B">
        <w:rPr>
          <w:rFonts w:ascii="Angsana New" w:hAnsi="Angsana New"/>
          <w:sz w:val="30"/>
          <w:szCs w:val="30"/>
          <w:cs/>
        </w:rPr>
        <w:t>มูลค่า</w:t>
      </w:r>
      <w:r w:rsidRPr="00475A5B">
        <w:rPr>
          <w:rFonts w:ascii="Angsana New" w:hAnsi="Angsana New" w:hint="cs"/>
          <w:sz w:val="30"/>
          <w:szCs w:val="30"/>
          <w:cs/>
        </w:rPr>
        <w:t>การลงทุนจำนวน</w:t>
      </w:r>
      <w:r w:rsidRPr="00475A5B">
        <w:rPr>
          <w:rFonts w:ascii="Angsana New" w:hAnsi="Angsana New"/>
          <w:sz w:val="30"/>
          <w:szCs w:val="30"/>
          <w:cs/>
        </w:rPr>
        <w:t xml:space="preserve"> </w:t>
      </w:r>
      <w:r w:rsidRPr="00475A5B">
        <w:rPr>
          <w:rFonts w:ascii="Angsana New" w:hAnsi="Angsana New"/>
          <w:sz w:val="30"/>
          <w:szCs w:val="30"/>
        </w:rPr>
        <w:t xml:space="preserve">75.30 </w:t>
      </w:r>
      <w:r w:rsidRPr="00475A5B">
        <w:rPr>
          <w:rFonts w:ascii="Angsana New" w:hAnsi="Angsana New"/>
          <w:sz w:val="30"/>
          <w:szCs w:val="30"/>
          <w:cs/>
        </w:rPr>
        <w:t>ล้านบาท</w:t>
      </w:r>
      <w:r w:rsidR="00B538C5" w:rsidRPr="00475A5B">
        <w:rPr>
          <w:rFonts w:ascii="Angsana New" w:hAnsi="Angsana New" w:hint="cs"/>
          <w:sz w:val="30"/>
          <w:szCs w:val="30"/>
          <w:cs/>
        </w:rPr>
        <w:t xml:space="preserve"> ซึ่งคาดว่าจะแล้วเสร็จภายในไ</w:t>
      </w:r>
      <w:r w:rsidR="00AE6546" w:rsidRPr="00475A5B">
        <w:rPr>
          <w:rFonts w:ascii="Angsana New" w:hAnsi="Angsana New" w:hint="cs"/>
          <w:sz w:val="30"/>
          <w:szCs w:val="30"/>
          <w:cs/>
        </w:rPr>
        <w:t>ต</w:t>
      </w:r>
      <w:r w:rsidR="00B538C5" w:rsidRPr="00475A5B">
        <w:rPr>
          <w:rFonts w:ascii="Angsana New" w:hAnsi="Angsana New" w:hint="cs"/>
          <w:sz w:val="30"/>
          <w:szCs w:val="30"/>
          <w:cs/>
        </w:rPr>
        <w:t>รมาสที่</w:t>
      </w:r>
      <w:r w:rsidR="00B538C5" w:rsidRPr="00475A5B">
        <w:rPr>
          <w:rFonts w:ascii="Angsana New" w:hAnsi="Angsana New"/>
          <w:sz w:val="30"/>
          <w:szCs w:val="30"/>
        </w:rPr>
        <w:t xml:space="preserve"> 4</w:t>
      </w:r>
      <w:r w:rsidR="00B538C5" w:rsidRPr="00475A5B">
        <w:rPr>
          <w:rFonts w:ascii="Angsana New" w:hAnsi="Angsana New" w:hint="cs"/>
          <w:sz w:val="30"/>
          <w:szCs w:val="30"/>
          <w:cs/>
        </w:rPr>
        <w:t xml:space="preserve"> ปี </w:t>
      </w:r>
      <w:r w:rsidR="00B538C5" w:rsidRPr="00475A5B">
        <w:rPr>
          <w:rFonts w:ascii="Angsana New" w:hAnsi="Angsana New"/>
          <w:sz w:val="30"/>
          <w:szCs w:val="30"/>
        </w:rPr>
        <w:t>2565</w:t>
      </w:r>
    </w:p>
    <w:sectPr w:rsidR="00652C29" w:rsidRPr="001E4F5A" w:rsidSect="00621170">
      <w:headerReference w:type="default" r:id="rId16"/>
      <w:footerReference w:type="default" r:id="rId17"/>
      <w:footerReference w:type="first" r:id="rId18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3F58A" w14:textId="77777777" w:rsidR="001B16CA" w:rsidRDefault="001B16CA">
      <w:r>
        <w:separator/>
      </w:r>
    </w:p>
  </w:endnote>
  <w:endnote w:type="continuationSeparator" w:id="0">
    <w:p w14:paraId="4C445C8D" w14:textId="77777777" w:rsidR="001B16CA" w:rsidRDefault="001B16CA">
      <w:r>
        <w:continuationSeparator/>
      </w:r>
    </w:p>
  </w:endnote>
  <w:endnote w:type="continuationNotice" w:id="1">
    <w:p w14:paraId="7D98359F" w14:textId="77777777" w:rsidR="001B16CA" w:rsidRDefault="001B16C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83809" w14:textId="77777777" w:rsidR="002312BC" w:rsidRDefault="002312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7A65E" w14:textId="77777777" w:rsidR="00482137" w:rsidRPr="007B3D4F" w:rsidRDefault="00482137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482137" w:rsidRPr="007B715D" w:rsidRDefault="00482137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A5C91" w14:textId="77777777" w:rsidR="002312BC" w:rsidRDefault="002312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161A4" w14:textId="77777777" w:rsidR="00482137" w:rsidRPr="00CE24D0" w:rsidRDefault="00482137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482137" w:rsidRPr="00AC7B7C" w:rsidRDefault="00482137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0CC4" w14:textId="413E12D9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475A5B">
      <w:rPr>
        <w:rFonts w:ascii="Angsana New" w:hAnsi="Angsana New"/>
        <w:noProof/>
        <w:sz w:val="30"/>
        <w:szCs w:val="30"/>
      </w:rPr>
      <w:t>1252692 - 2022 Sep-FSA-Amarin Printing and Publishing Pcl. -09t-Q3 01.11.22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19532" w14:textId="77777777" w:rsidR="001B16CA" w:rsidRDefault="001B16CA">
      <w:r>
        <w:separator/>
      </w:r>
    </w:p>
  </w:footnote>
  <w:footnote w:type="continuationSeparator" w:id="0">
    <w:p w14:paraId="15B0D724" w14:textId="77777777" w:rsidR="001B16CA" w:rsidRDefault="001B16CA">
      <w:r>
        <w:continuationSeparator/>
      </w:r>
    </w:p>
  </w:footnote>
  <w:footnote w:type="continuationNotice" w:id="1">
    <w:p w14:paraId="22F4DC70" w14:textId="77777777" w:rsidR="001B16CA" w:rsidRDefault="001B16C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EEA3B" w14:textId="77777777" w:rsidR="00482137" w:rsidRDefault="00482137">
    <w:pPr>
      <w:pStyle w:val="Header"/>
    </w:pPr>
    <w:r>
      <w:rPr>
        <w:rFonts w:ascii="Times New Roman" w:hAnsi="Times New Roman"/>
        <w:i/>
        <w:noProof/>
        <w:sz w:val="28"/>
        <w:szCs w:val="20"/>
        <w:lang w:val="en-GB" w:bidi="ar-SA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24687251" wp14:editId="55F653E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AB57D5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87251"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37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" filled="f" stroked="f">
              <o:lock v:ext="edit" shapetype="t"/>
              <v:textbox style="mso-fit-shape-to-text:t">
                <w:txbxContent>
                  <w:p w14:paraId="0AB57D5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B16CA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55732" w14:textId="77777777" w:rsidR="00482137" w:rsidRPr="008D22B2" w:rsidRDefault="00482137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59ED8C8" w14:textId="77777777" w:rsidR="00482137" w:rsidRDefault="00482137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9EF2C4E" w14:textId="62DF9EA4" w:rsidR="00482137" w:rsidRPr="008D22B2" w:rsidRDefault="00482137" w:rsidP="006F5C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 w:rsidR="009E0F6A"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482137" w:rsidRPr="008D22B2" w:rsidRDefault="00482137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90067" w14:textId="77777777" w:rsidR="00482137" w:rsidRPr="004A6A7D" w:rsidRDefault="001B16CA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823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14:paraId="02E3391A" w14:textId="77777777" w:rsidR="00482137" w:rsidRPr="004A6A7D" w:rsidRDefault="00482137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7ECD8B9C" wp14:editId="2E71EC2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2FAB40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CD8B9C"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823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" filled="f" stroked="f">
              <o:lock v:ext="edit" shapetype="t"/>
              <v:textbox style="mso-fit-shape-to-text:t">
                <w:txbxContent>
                  <w:p w14:paraId="1A2FAB40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B16CA">
      <w:rPr>
        <w:noProof/>
        <w:sz w:val="30"/>
        <w:szCs w:val="30"/>
      </w:rPr>
      <w:pict w14:anchorId="637DD0E9">
        <v:shape id="PowerPlusWaterMarkObject7" o:spid="_x0000_s2050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6CC469B0" wp14:editId="4617661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A42B4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C469B0" id="WordArt 18 KISDraft" o:spid="_x0000_s1028" type="#_x0000_t202" style="position:absolute;margin-left:0;margin-top:0;width:357.75pt;height:135.75pt;rotation:-45;z-index:-25165823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" filled="f" stroked="f">
              <o:lock v:ext="edit" shapetype="t"/>
              <v:textbox style="mso-fit-shape-to-text:t">
                <w:txbxContent>
                  <w:p w14:paraId="1AA42B4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9A5F1" w14:textId="77777777" w:rsidR="00482137" w:rsidRDefault="00482137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0B9FDB35" w14:textId="77777777" w:rsidR="00482137" w:rsidRDefault="00482137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แบบย่อ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14:paraId="0EA943C5" w14:textId="0DBFD784" w:rsidR="00482137" w:rsidRPr="008D22B2" w:rsidRDefault="00482137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</w:t>
    </w:r>
    <w:r w:rsidR="00800012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="00800012" w:rsidRPr="00800012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5250B2">
      <w:rPr>
        <w:rFonts w:ascii="Angsana New" w:hAnsi="Angsana New" w:cs="Angsana New"/>
        <w:sz w:val="32"/>
        <w:szCs w:val="32"/>
        <w:lang w:bidi="th-TH"/>
      </w:rPr>
      <w:t>256</w:t>
    </w:r>
    <w:r w:rsidR="002A49F0"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482137" w:rsidRPr="00333087" w:rsidRDefault="00482137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3866E" w14:textId="77777777" w:rsidR="00482137" w:rsidRPr="00E66B73" w:rsidRDefault="00482137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2A9182E" w14:textId="77777777" w:rsidR="00482137" w:rsidRPr="001D530E" w:rsidRDefault="00482137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C117DF7" w14:textId="2417CAC9" w:rsidR="00482137" w:rsidRPr="008D22B2" w:rsidRDefault="00482137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</w:t>
    </w:r>
    <w:r w:rsidRPr="004841F6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4841F6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B17245">
      <w:rPr>
        <w:rFonts w:ascii="Angsana New" w:hAnsi="Angsana New" w:cs="Angsana New"/>
        <w:sz w:val="32"/>
        <w:szCs w:val="32"/>
        <w:lang w:bidi="th-TH"/>
      </w:rPr>
      <w:t>256</w:t>
    </w:r>
    <w:r w:rsidR="002A49F0">
      <w:rPr>
        <w:rFonts w:ascii="Angsana New" w:hAnsi="Angsana New" w:cs="Angsana New"/>
        <w:sz w:val="32"/>
        <w:szCs w:val="32"/>
        <w:lang w:bidi="th-TH"/>
      </w:rPr>
      <w:t>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4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0"/>
  </w:num>
  <w:num w:numId="19">
    <w:abstractNumId w:val="26"/>
  </w:num>
  <w:num w:numId="20">
    <w:abstractNumId w:val="21"/>
  </w:num>
  <w:num w:numId="21">
    <w:abstractNumId w:val="25"/>
  </w:num>
  <w:num w:numId="22">
    <w:abstractNumId w:val="22"/>
  </w:num>
  <w:num w:numId="23">
    <w:abstractNumId w:val="18"/>
  </w:num>
  <w:num w:numId="24">
    <w:abstractNumId w:val="12"/>
  </w:num>
  <w:num w:numId="25">
    <w:abstractNumId w:val="27"/>
  </w:num>
  <w:num w:numId="26">
    <w:abstractNumId w:val="23"/>
  </w:num>
  <w:num w:numId="27">
    <w:abstractNumId w:val="20"/>
  </w:num>
  <w:num w:numId="28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16F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6CFE"/>
    <w:rsid w:val="00057122"/>
    <w:rsid w:val="00057A15"/>
    <w:rsid w:val="000602DB"/>
    <w:rsid w:val="00060918"/>
    <w:rsid w:val="00060DFF"/>
    <w:rsid w:val="000612BE"/>
    <w:rsid w:val="00061700"/>
    <w:rsid w:val="00061CA1"/>
    <w:rsid w:val="00061CE4"/>
    <w:rsid w:val="00061D5A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836"/>
    <w:rsid w:val="00087963"/>
    <w:rsid w:val="000879E9"/>
    <w:rsid w:val="00087BF6"/>
    <w:rsid w:val="00090095"/>
    <w:rsid w:val="0009077A"/>
    <w:rsid w:val="00090F6B"/>
    <w:rsid w:val="00091066"/>
    <w:rsid w:val="0009120C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6F00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94C"/>
    <w:rsid w:val="00107C13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296"/>
    <w:rsid w:val="001205DF"/>
    <w:rsid w:val="00120A96"/>
    <w:rsid w:val="00120A9F"/>
    <w:rsid w:val="00120AAC"/>
    <w:rsid w:val="00120CAA"/>
    <w:rsid w:val="00120E9F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BCD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6CA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BB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F5E"/>
    <w:rsid w:val="002262FE"/>
    <w:rsid w:val="002263F4"/>
    <w:rsid w:val="00226720"/>
    <w:rsid w:val="00226C58"/>
    <w:rsid w:val="00226CF1"/>
    <w:rsid w:val="002270BC"/>
    <w:rsid w:val="00227126"/>
    <w:rsid w:val="00227388"/>
    <w:rsid w:val="00227886"/>
    <w:rsid w:val="00227A59"/>
    <w:rsid w:val="002300C8"/>
    <w:rsid w:val="00230137"/>
    <w:rsid w:val="0023043A"/>
    <w:rsid w:val="00230A04"/>
    <w:rsid w:val="00230CDB"/>
    <w:rsid w:val="002312BC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E58"/>
    <w:rsid w:val="00256002"/>
    <w:rsid w:val="00256309"/>
    <w:rsid w:val="002567FC"/>
    <w:rsid w:val="00256AAE"/>
    <w:rsid w:val="002576AC"/>
    <w:rsid w:val="002603DE"/>
    <w:rsid w:val="00260405"/>
    <w:rsid w:val="00260D12"/>
    <w:rsid w:val="00260EA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4F26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05F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06A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5B3"/>
    <w:rsid w:val="0036472D"/>
    <w:rsid w:val="003649F3"/>
    <w:rsid w:val="00364A00"/>
    <w:rsid w:val="00364BE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B93"/>
    <w:rsid w:val="00382FE0"/>
    <w:rsid w:val="00382FF0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535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503"/>
    <w:rsid w:val="0045570E"/>
    <w:rsid w:val="00455A6A"/>
    <w:rsid w:val="00455E77"/>
    <w:rsid w:val="00455E94"/>
    <w:rsid w:val="00456211"/>
    <w:rsid w:val="004562EC"/>
    <w:rsid w:val="004563C0"/>
    <w:rsid w:val="004566C7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66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D3A"/>
    <w:rsid w:val="00576ECF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CA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E0D"/>
    <w:rsid w:val="00604E44"/>
    <w:rsid w:val="00604ED4"/>
    <w:rsid w:val="0060523C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0D6"/>
    <w:rsid w:val="00682321"/>
    <w:rsid w:val="006827D1"/>
    <w:rsid w:val="006828E1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1104"/>
    <w:rsid w:val="006A14CA"/>
    <w:rsid w:val="006A16AE"/>
    <w:rsid w:val="006A1B16"/>
    <w:rsid w:val="006A2189"/>
    <w:rsid w:val="006A2706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461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DB5"/>
    <w:rsid w:val="00771483"/>
    <w:rsid w:val="00771A25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978"/>
    <w:rsid w:val="00781B5C"/>
    <w:rsid w:val="00781BB0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183"/>
    <w:rsid w:val="00797619"/>
    <w:rsid w:val="007976CE"/>
    <w:rsid w:val="00797837"/>
    <w:rsid w:val="00797B53"/>
    <w:rsid w:val="007A06EC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ED9"/>
    <w:rsid w:val="007F6FD1"/>
    <w:rsid w:val="007F7034"/>
    <w:rsid w:val="007F74DB"/>
    <w:rsid w:val="007F7969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AED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43F"/>
    <w:rsid w:val="00837764"/>
    <w:rsid w:val="008377C7"/>
    <w:rsid w:val="00837CFB"/>
    <w:rsid w:val="00837E29"/>
    <w:rsid w:val="008402F4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4F7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3E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2FEB"/>
    <w:rsid w:val="009B30EF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051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AFF"/>
    <w:rsid w:val="00B47B77"/>
    <w:rsid w:val="00B47C33"/>
    <w:rsid w:val="00B50101"/>
    <w:rsid w:val="00B50621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3F9"/>
    <w:rsid w:val="00B6278E"/>
    <w:rsid w:val="00B628A5"/>
    <w:rsid w:val="00B62BCC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7BB"/>
    <w:rsid w:val="00B90807"/>
    <w:rsid w:val="00B908BA"/>
    <w:rsid w:val="00B908C1"/>
    <w:rsid w:val="00B90B14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5DB"/>
    <w:rsid w:val="00B94BC3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D96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B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B71"/>
    <w:rsid w:val="00C13D1E"/>
    <w:rsid w:val="00C14790"/>
    <w:rsid w:val="00C14BBE"/>
    <w:rsid w:val="00C15059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5BB"/>
    <w:rsid w:val="00C32AC7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7FA"/>
    <w:rsid w:val="00C40946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50042"/>
    <w:rsid w:val="00C50188"/>
    <w:rsid w:val="00C5037C"/>
    <w:rsid w:val="00C5056C"/>
    <w:rsid w:val="00C50B58"/>
    <w:rsid w:val="00C50BEC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BCD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89A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4F2A"/>
    <w:rsid w:val="00C85085"/>
    <w:rsid w:val="00C8522E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499"/>
    <w:rsid w:val="00CF6638"/>
    <w:rsid w:val="00CF678F"/>
    <w:rsid w:val="00CF6D5D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629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A69"/>
    <w:rsid w:val="00D57C23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504"/>
    <w:rsid w:val="00D80DF4"/>
    <w:rsid w:val="00D8113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8C3"/>
    <w:rsid w:val="00DA4B76"/>
    <w:rsid w:val="00DA4C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613"/>
    <w:rsid w:val="00DC19C9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28C"/>
    <w:rsid w:val="00DE4332"/>
    <w:rsid w:val="00DE49F8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013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6DC9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1E6"/>
    <w:rsid w:val="00EF350C"/>
    <w:rsid w:val="00EF3538"/>
    <w:rsid w:val="00EF3669"/>
    <w:rsid w:val="00EF3DFD"/>
    <w:rsid w:val="00EF420C"/>
    <w:rsid w:val="00EF4459"/>
    <w:rsid w:val="00EF477C"/>
    <w:rsid w:val="00EF48FC"/>
    <w:rsid w:val="00EF55D7"/>
    <w:rsid w:val="00EF57A5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8D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821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6F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76E"/>
    <w:rsid w:val="00FF78EE"/>
    <w:rsid w:val="00FF7E07"/>
    <w:rsid w:val="0185F46C"/>
    <w:rsid w:val="032EE669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8E2355"/>
    <w:rsid w:val="1AE64703"/>
    <w:rsid w:val="1DAA8D46"/>
    <w:rsid w:val="2042085B"/>
    <w:rsid w:val="226CC2D6"/>
    <w:rsid w:val="22FDE4D5"/>
    <w:rsid w:val="251D5708"/>
    <w:rsid w:val="26FC99C2"/>
    <w:rsid w:val="27909090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ECC311"/>
    <w:rsid w:val="5AEDC552"/>
    <w:rsid w:val="61FAFF51"/>
    <w:rsid w:val="63FBA9F2"/>
    <w:rsid w:val="658708CA"/>
    <w:rsid w:val="66CC96F6"/>
    <w:rsid w:val="6A217062"/>
    <w:rsid w:val="6AE51BD6"/>
    <w:rsid w:val="6C419A31"/>
    <w:rsid w:val="6CB0A86D"/>
    <w:rsid w:val="7015EB9B"/>
    <w:rsid w:val="70D015FA"/>
    <w:rsid w:val="71830FFB"/>
    <w:rsid w:val="74FC0F92"/>
    <w:rsid w:val="79FCFE52"/>
    <w:rsid w:val="7C210D86"/>
    <w:rsid w:val="7DD3A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9823323"/>
  <w15:chartTrackingRefBased/>
  <w15:docId w15:val="{0CC5496D-A677-4213-80A2-437AAFAC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13</Pages>
  <Words>2018</Words>
  <Characters>11505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Kittipat, Saeheng</cp:lastModifiedBy>
  <cp:revision>3</cp:revision>
  <cp:lastPrinted>2022-11-01T07:29:00Z</cp:lastPrinted>
  <dcterms:created xsi:type="dcterms:W3CDTF">2022-11-03T09:18:00Z</dcterms:created>
  <dcterms:modified xsi:type="dcterms:W3CDTF">2022-11-08T12:10:00Z</dcterms:modified>
</cp:coreProperties>
</file>