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66C9341" w14:textId="77777777" w:rsidTr="003C54B2">
        <w:trPr>
          <w:trHeight w:val="2865"/>
        </w:trPr>
        <w:tc>
          <w:tcPr>
            <w:tcW w:w="2268" w:type="dxa"/>
            <w:shd w:val="clear" w:color="auto" w:fill="auto"/>
          </w:tcPr>
          <w:p w14:paraId="4785582F" w14:textId="77777777" w:rsidR="00E0585C" w:rsidRPr="003C54B2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6194D99D" w14:textId="77777777" w:rsidR="005E6AD9" w:rsidRPr="003C54B2" w:rsidRDefault="005E6AD9" w:rsidP="003C54B2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เพาเวอร์ โซลูชั่น เทคโนโลยี จำกัด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(</w:t>
            </w:r>
            <w:r w:rsidR="00B26FCF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66D545F" w14:textId="0582D82F" w:rsidR="005E6AD9" w:rsidRPr="003C54B2" w:rsidRDefault="005E6AD9" w:rsidP="003C54B2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F27B4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B4A8F69" w14:textId="147F929F" w:rsidR="006F04B3" w:rsidRPr="00C043C8" w:rsidRDefault="005E6AD9" w:rsidP="00C043C8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C0676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45244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5C3575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AE4350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45244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C043C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D1DE1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0E59CB81" w14:textId="77777777" w:rsidR="00B626F4" w:rsidRDefault="00B626F4">
      <w:pPr>
        <w:sectPr w:rsidR="00B626F4" w:rsidSect="00A341BF">
          <w:head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5E0D1C2" w14:textId="77777777" w:rsidR="005E6AD9" w:rsidRPr="00941592" w:rsidRDefault="005E6AD9" w:rsidP="005E6AD9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4159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ผู้</w:t>
      </w: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>สอบบัญชีรับอนุญาต</w:t>
      </w:r>
    </w:p>
    <w:p w14:paraId="3CDBB44D" w14:textId="77777777" w:rsidR="005E6AD9" w:rsidRPr="00941592" w:rsidRDefault="005E6AD9" w:rsidP="00B26FCF">
      <w:pPr>
        <w:pStyle w:val="Heading9"/>
        <w:spacing w:after="240"/>
        <w:rPr>
          <w:sz w:val="32"/>
          <w:szCs w:val="32"/>
          <w:cs/>
          <w:lang w:val="en-US"/>
        </w:rPr>
      </w:pPr>
      <w:r w:rsidRPr="00941592">
        <w:rPr>
          <w:sz w:val="32"/>
          <w:szCs w:val="32"/>
          <w:cs/>
        </w:rPr>
        <w:t xml:space="preserve">เสนอต่อผู้ถือหุ้นของบริษัท </w:t>
      </w:r>
      <w:r w:rsidRPr="00941592">
        <w:rPr>
          <w:rFonts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sz w:val="32"/>
          <w:szCs w:val="32"/>
          <w:cs/>
        </w:rPr>
        <w:t xml:space="preserve"> จำกัด</w:t>
      </w:r>
      <w:r w:rsidR="00B26FCF">
        <w:rPr>
          <w:rFonts w:hint="cs"/>
          <w:sz w:val="32"/>
          <w:szCs w:val="32"/>
          <w:cs/>
        </w:rPr>
        <w:t xml:space="preserve"> (มหาชน)</w:t>
      </w:r>
    </w:p>
    <w:p w14:paraId="53A0C9FC" w14:textId="2770B2C8" w:rsidR="005E6AD9" w:rsidRPr="00941592" w:rsidRDefault="0099368A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4738CC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AE4350">
        <w:rPr>
          <w:rFonts w:ascii="Angsana New" w:hAnsi="Angsana New"/>
          <w:sz w:val="32"/>
          <w:szCs w:val="32"/>
        </w:rPr>
        <w:t xml:space="preserve">30 </w:t>
      </w:r>
      <w:r w:rsidR="0045244D">
        <w:rPr>
          <w:rFonts w:ascii="Angsana New" w:hAnsi="Angsana New" w:hint="cs"/>
          <w:sz w:val="32"/>
          <w:szCs w:val="32"/>
          <w:cs/>
        </w:rPr>
        <w:t>กันยายน</w:t>
      </w:r>
      <w:r w:rsidR="00C043C8">
        <w:rPr>
          <w:rFonts w:ascii="Angsana New" w:hAnsi="Angsana New" w:hint="cs"/>
          <w:sz w:val="32"/>
          <w:szCs w:val="32"/>
          <w:cs/>
        </w:rPr>
        <w:t xml:space="preserve"> </w:t>
      </w:r>
      <w:r w:rsidR="00AD1DE1">
        <w:rPr>
          <w:rFonts w:ascii="Angsana New" w:hAnsi="Angsana New"/>
          <w:sz w:val="32"/>
          <w:szCs w:val="32"/>
        </w:rPr>
        <w:t>2565</w:t>
      </w:r>
      <w:r w:rsidRPr="004738CC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C06760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45244D">
        <w:rPr>
          <w:rFonts w:ascii="Angsana New" w:hAnsi="Angsana New" w:hint="cs"/>
          <w:sz w:val="32"/>
          <w:szCs w:val="32"/>
          <w:cs/>
        </w:rPr>
        <w:t>เก้า</w:t>
      </w:r>
      <w:r w:rsidR="00C06760">
        <w:rPr>
          <w:rFonts w:ascii="Angsana New" w:hAnsi="Angsana New" w:hint="cs"/>
          <w:sz w:val="32"/>
          <w:szCs w:val="32"/>
          <w:cs/>
        </w:rPr>
        <w:t>เดือนสิ้นสุดวันเดียวกัน และ</w:t>
      </w:r>
      <w:r w:rsidRPr="004738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</w:t>
      </w:r>
      <w:r>
        <w:rPr>
          <w:rFonts w:ascii="Angsana New" w:hAnsi="Angsana New"/>
          <w:sz w:val="32"/>
          <w:szCs w:val="32"/>
          <w:cs/>
        </w:rPr>
        <w:t>หุ้นรวมและงบกระแส</w:t>
      </w:r>
      <w:r w:rsidR="00C06760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/>
          <w:sz w:val="32"/>
          <w:szCs w:val="32"/>
          <w:cs/>
        </w:rPr>
        <w:t>เงินสดรวม</w:t>
      </w:r>
      <w:r w:rsidRPr="004738CC">
        <w:rPr>
          <w:rFonts w:ascii="Angsana New" w:hAnsi="Angsana New"/>
          <w:sz w:val="32"/>
          <w:szCs w:val="32"/>
          <w:cs/>
        </w:rPr>
        <w:t>สำหรับงวด</w:t>
      </w:r>
      <w:r w:rsidR="0045244D">
        <w:rPr>
          <w:rFonts w:ascii="Angsana New" w:hAnsi="Angsana New" w:hint="cs"/>
          <w:sz w:val="32"/>
          <w:szCs w:val="32"/>
          <w:cs/>
        </w:rPr>
        <w:t>เก้า</w:t>
      </w:r>
      <w:r w:rsidRPr="004738CC">
        <w:rPr>
          <w:rFonts w:ascii="Angsana New" w:hAnsi="Angsana New"/>
          <w:sz w:val="32"/>
          <w:szCs w:val="32"/>
          <w:cs/>
        </w:rPr>
        <w:t>เดือนสิ้นสุด</w:t>
      </w:r>
      <w:r w:rsidR="00E97C03">
        <w:rPr>
          <w:rFonts w:ascii="Angsana New" w:hAnsi="Angsana New" w:hint="cs"/>
          <w:sz w:val="32"/>
          <w:szCs w:val="32"/>
          <w:cs/>
        </w:rPr>
        <w:t xml:space="preserve">วันเดียวกัน </w:t>
      </w:r>
      <w:r w:rsidRPr="00941592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815853">
        <w:rPr>
          <w:rFonts w:ascii="Angsana New" w:hAnsi="Angsana New" w:hint="cs"/>
          <w:sz w:val="32"/>
          <w:szCs w:val="32"/>
          <w:cs/>
        </w:rPr>
        <w:t>รวม</w:t>
      </w:r>
      <w:r w:rsidRPr="00941592">
        <w:rPr>
          <w:rFonts w:ascii="Angsana New" w:hAnsi="Angsana New"/>
          <w:sz w:val="32"/>
          <w:szCs w:val="32"/>
          <w:cs/>
        </w:rPr>
        <w:t xml:space="preserve">แบบย่อของบริษัท </w:t>
      </w:r>
      <w:r w:rsidRPr="00941592">
        <w:rPr>
          <w:rFonts w:ascii="Angsana New" w:hAnsi="Angsana New"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06760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06760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F27B4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941592">
        <w:rPr>
          <w:rFonts w:ascii="Angsana New" w:hAnsi="Angsana New" w:hint="cs"/>
          <w:sz w:val="32"/>
          <w:szCs w:val="32"/>
          <w:cs/>
        </w:rPr>
        <w:t>ซึ่</w:t>
      </w:r>
      <w:r w:rsidRPr="00941592">
        <w:rPr>
          <w:rFonts w:ascii="Angsana New" w:hAnsi="Angsana New"/>
          <w:sz w:val="32"/>
          <w:szCs w:val="32"/>
          <w:cs/>
        </w:rPr>
        <w:t>ง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941592">
        <w:rPr>
          <w:rFonts w:ascii="Angsana New" w:hAnsi="Angsana New" w:hint="cs"/>
          <w:sz w:val="32"/>
          <w:szCs w:val="32"/>
          <w:cs/>
        </w:rPr>
        <w:t>นผู้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941592">
        <w:rPr>
          <w:rFonts w:ascii="Angsana New" w:hAnsi="Angsana New" w:hint="cs"/>
          <w:sz w:val="32"/>
          <w:szCs w:val="32"/>
          <w:cs/>
        </w:rPr>
        <w:t>นี้</w:t>
      </w:r>
      <w:r w:rsidRPr="00941592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941592">
        <w:rPr>
          <w:rFonts w:ascii="Angsana New" w:hAnsi="Angsana New" w:hint="cs"/>
          <w:sz w:val="32"/>
          <w:szCs w:val="32"/>
          <w:cs/>
        </w:rPr>
        <w:t xml:space="preserve">ชี </w:t>
      </w:r>
      <w:r w:rsidRPr="00941592">
        <w:rPr>
          <w:rFonts w:ascii="Angsana New" w:hAnsi="Angsana New"/>
          <w:sz w:val="32"/>
          <w:szCs w:val="32"/>
          <w:cs/>
        </w:rPr>
        <w:t>ฉบับ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</w:rPr>
        <w:t>34</w:t>
      </w:r>
      <w:r w:rsidR="00AB68A4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เ</w:t>
      </w:r>
      <w:r w:rsidRPr="00941592">
        <w:rPr>
          <w:rFonts w:ascii="Angsana New" w:hAnsi="Angsana New" w:hint="cs"/>
          <w:sz w:val="32"/>
          <w:szCs w:val="32"/>
          <w:cs/>
        </w:rPr>
        <w:t>รื่</w:t>
      </w:r>
      <w:r w:rsidRPr="00941592">
        <w:rPr>
          <w:rFonts w:ascii="Angsana New" w:hAnsi="Angsana New"/>
          <w:sz w:val="32"/>
          <w:szCs w:val="32"/>
          <w:cs/>
        </w:rPr>
        <w:t xml:space="preserve">อง </w:t>
      </w:r>
      <w:r w:rsidR="00283BF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941592">
        <w:rPr>
          <w:rFonts w:ascii="Angsana New" w:hAnsi="Angsana New" w:hint="cs"/>
          <w:sz w:val="32"/>
          <w:szCs w:val="32"/>
          <w:cs/>
        </w:rPr>
        <w:t>กี่</w:t>
      </w:r>
      <w:r w:rsidRPr="00941592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A71A47C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54BFFE04" w14:textId="60140D5C" w:rsidR="005E6AD9" w:rsidRPr="00941592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B2D1D">
        <w:rPr>
          <w:rFonts w:ascii="Angsana New" w:hAnsi="Angsana New"/>
          <w:sz w:val="32"/>
          <w:szCs w:val="32"/>
        </w:rPr>
        <w:t>2410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41592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41592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ซึ่งส่วนใหญ</w:t>
      </w:r>
      <w:r w:rsidRPr="00941592">
        <w:rPr>
          <w:rFonts w:ascii="Angsana New" w:hAnsi="Angsana New" w:hint="cs"/>
          <w:sz w:val="32"/>
          <w:szCs w:val="32"/>
          <w:cs/>
        </w:rPr>
        <w:t>่</w:t>
      </w:r>
      <w:r w:rsidRPr="00941592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E1099">
        <w:rPr>
          <w:rFonts w:ascii="Angsana New" w:hAnsi="Angsana New"/>
          <w:sz w:val="32"/>
          <w:szCs w:val="32"/>
        </w:rPr>
        <w:t xml:space="preserve">       </w:t>
      </w:r>
      <w:r w:rsidRPr="00941592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941592">
        <w:rPr>
          <w:rFonts w:ascii="Angsana New" w:hAnsi="Angsana New" w:hint="cs"/>
          <w:sz w:val="32"/>
          <w:szCs w:val="32"/>
          <w:cs/>
        </w:rPr>
        <w:t>ได้</w:t>
      </w:r>
      <w:r w:rsidRPr="00941592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สอบทาน</w:t>
      </w:r>
    </w:p>
    <w:p w14:paraId="6480B88A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39348536" w14:textId="77777777" w:rsidR="005E6AD9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941592">
        <w:rPr>
          <w:rFonts w:ascii="Angsana New" w:hAnsi="Angsana New" w:hint="cs"/>
          <w:sz w:val="32"/>
          <w:szCs w:val="32"/>
          <w:cs/>
        </w:rPr>
        <w:t>ี</w:t>
      </w:r>
      <w:r w:rsidRPr="00941592">
        <w:rPr>
          <w:rFonts w:ascii="Angsana New" w:hAnsi="Angsana New"/>
          <w:sz w:val="32"/>
          <w:szCs w:val="32"/>
          <w:cs/>
        </w:rPr>
        <w:t xml:space="preserve">ฉบับที่ </w:t>
      </w:r>
      <w:r w:rsidR="00D323E8">
        <w:rPr>
          <w:rFonts w:ascii="Angsana New" w:hAnsi="Angsana New"/>
          <w:sz w:val="32"/>
          <w:szCs w:val="32"/>
        </w:rPr>
        <w:t>34</w:t>
      </w:r>
      <w:r w:rsidRPr="00941592">
        <w:rPr>
          <w:rFonts w:ascii="Angsana New" w:hAnsi="Angsana New"/>
          <w:sz w:val="32"/>
          <w:szCs w:val="32"/>
          <w:cs/>
        </w:rPr>
        <w:t xml:space="preserve"> เรื่อง </w:t>
      </w:r>
      <w:r w:rsidR="00F73C1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C1C6EE5" w14:textId="2198E0B0" w:rsidR="000D495B" w:rsidRDefault="000D495B" w:rsidP="000D495B">
      <w:pPr>
        <w:spacing w:after="60" w:line="400" w:lineRule="exact"/>
        <w:rPr>
          <w:rFonts w:ascii="Angsana New" w:hAnsi="Angsana New"/>
          <w:spacing w:val="-4"/>
          <w:sz w:val="32"/>
          <w:szCs w:val="32"/>
        </w:rPr>
      </w:pPr>
    </w:p>
    <w:p w14:paraId="00F086E6" w14:textId="77777777" w:rsidR="00D33C1C" w:rsidRPr="00941592" w:rsidRDefault="00D33C1C" w:rsidP="00D33C1C">
      <w:pPr>
        <w:spacing w:before="120" w:after="60" w:line="400" w:lineRule="exact"/>
        <w:rPr>
          <w:rFonts w:ascii="Angsana New" w:hAnsi="Angsana New"/>
          <w:sz w:val="32"/>
          <w:szCs w:val="32"/>
        </w:rPr>
      </w:pPr>
    </w:p>
    <w:p w14:paraId="79D72E37" w14:textId="77777777" w:rsidR="005E6AD9" w:rsidRPr="00C81F57" w:rsidRDefault="00AB68A4" w:rsidP="0085163E">
      <w:pPr>
        <w:spacing w:before="2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4F14EAD1" w14:textId="77777777" w:rsidR="005E6AD9" w:rsidRPr="00941592" w:rsidRDefault="005E6AD9" w:rsidP="00D33C1C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446303"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0D495B">
        <w:rPr>
          <w:rFonts w:ascii="Angsana New" w:hAnsi="Angsana New"/>
          <w:sz w:val="32"/>
          <w:szCs w:val="32"/>
        </w:rPr>
        <w:t>4521</w:t>
      </w:r>
    </w:p>
    <w:p w14:paraId="7081310F" w14:textId="77777777" w:rsidR="005E6AD9" w:rsidRPr="00941592" w:rsidRDefault="005E6AD9" w:rsidP="00F43E66">
      <w:pPr>
        <w:spacing w:before="12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 w:rsidR="00B26FCF"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27440430" w14:textId="5CCCAB18" w:rsidR="00900CA2" w:rsidRDefault="005E6AD9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352860">
        <w:rPr>
          <w:rFonts w:ascii="Angsana New" w:hAnsi="Angsana New"/>
          <w:sz w:val="32"/>
          <w:szCs w:val="32"/>
        </w:rPr>
        <w:t xml:space="preserve">11 </w:t>
      </w:r>
      <w:r w:rsidR="00352860">
        <w:rPr>
          <w:rFonts w:ascii="Angsana New" w:hAnsi="Angsana New" w:hint="cs"/>
          <w:sz w:val="32"/>
          <w:szCs w:val="32"/>
          <w:cs/>
        </w:rPr>
        <w:t>พฤศจิกายน</w:t>
      </w:r>
      <w:r w:rsidR="00972120">
        <w:rPr>
          <w:rFonts w:ascii="Angsana New" w:hAnsi="Angsana New"/>
          <w:sz w:val="32"/>
          <w:szCs w:val="32"/>
        </w:rPr>
        <w:t xml:space="preserve"> </w:t>
      </w:r>
      <w:r w:rsidR="00AD1DE1">
        <w:rPr>
          <w:rFonts w:ascii="Angsana New" w:hAnsi="Angsana New"/>
          <w:sz w:val="32"/>
          <w:szCs w:val="32"/>
        </w:rPr>
        <w:t>2565</w:t>
      </w:r>
    </w:p>
    <w:sectPr w:rsidR="00900CA2" w:rsidSect="0045244D">
      <w:footerReference w:type="first" r:id="rId10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17845" w14:textId="77777777" w:rsidR="002238F2" w:rsidRDefault="002238F2" w:rsidP="0077481E">
      <w:r>
        <w:separator/>
      </w:r>
    </w:p>
  </w:endnote>
  <w:endnote w:type="continuationSeparator" w:id="0">
    <w:p w14:paraId="09B1BA8B" w14:textId="77777777" w:rsidR="002238F2" w:rsidRDefault="002238F2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02761" w14:textId="37EE3C62" w:rsidR="0014338E" w:rsidRPr="0014338E" w:rsidRDefault="0014338E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0793A529" w14:textId="77777777" w:rsidR="0014338E" w:rsidRDefault="001433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B21E4" w14:textId="77777777" w:rsidR="002238F2" w:rsidRDefault="002238F2" w:rsidP="0077481E">
      <w:r>
        <w:separator/>
      </w:r>
    </w:p>
  </w:footnote>
  <w:footnote w:type="continuationSeparator" w:id="0">
    <w:p w14:paraId="24D5FB57" w14:textId="77777777" w:rsidR="002238F2" w:rsidRDefault="002238F2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DCEAE" w14:textId="77777777" w:rsidR="0077481E" w:rsidRDefault="0077481E" w:rsidP="0077481E">
    <w:pPr>
      <w:pStyle w:val="Header"/>
      <w:spacing w:before="240"/>
    </w:pPr>
  </w:p>
  <w:p w14:paraId="475EAC7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7C2"/>
    <w:rsid w:val="00016D87"/>
    <w:rsid w:val="000203A6"/>
    <w:rsid w:val="000204BB"/>
    <w:rsid w:val="00020810"/>
    <w:rsid w:val="00020E4A"/>
    <w:rsid w:val="00021322"/>
    <w:rsid w:val="00021BF6"/>
    <w:rsid w:val="00022215"/>
    <w:rsid w:val="00022E6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268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2BF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7CDA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95B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338E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37F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38F2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899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3BFD"/>
    <w:rsid w:val="00285272"/>
    <w:rsid w:val="0028527A"/>
    <w:rsid w:val="002862C2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507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860"/>
    <w:rsid w:val="003536D3"/>
    <w:rsid w:val="00353CA1"/>
    <w:rsid w:val="00355DA2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0135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4B2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D3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13E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303"/>
    <w:rsid w:val="004477A3"/>
    <w:rsid w:val="00447B56"/>
    <w:rsid w:val="00447C0F"/>
    <w:rsid w:val="0045244D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40D"/>
    <w:rsid w:val="004A2E9E"/>
    <w:rsid w:val="004A3218"/>
    <w:rsid w:val="004A354F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1A9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3F16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D1D"/>
    <w:rsid w:val="005B5720"/>
    <w:rsid w:val="005B5DF7"/>
    <w:rsid w:val="005C05CD"/>
    <w:rsid w:val="005C0A1C"/>
    <w:rsid w:val="005C2EBC"/>
    <w:rsid w:val="005C3165"/>
    <w:rsid w:val="005C357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AE7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AD9"/>
    <w:rsid w:val="005E6B8A"/>
    <w:rsid w:val="005F0019"/>
    <w:rsid w:val="005F21AE"/>
    <w:rsid w:val="005F29DD"/>
    <w:rsid w:val="005F4ACE"/>
    <w:rsid w:val="005F4B6E"/>
    <w:rsid w:val="005F5083"/>
    <w:rsid w:val="005F615F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B9B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882"/>
    <w:rsid w:val="006429E0"/>
    <w:rsid w:val="00644265"/>
    <w:rsid w:val="006458A2"/>
    <w:rsid w:val="00646370"/>
    <w:rsid w:val="00646984"/>
    <w:rsid w:val="006507E4"/>
    <w:rsid w:val="00651175"/>
    <w:rsid w:val="006531A3"/>
    <w:rsid w:val="006534C0"/>
    <w:rsid w:val="006538D2"/>
    <w:rsid w:val="00653C59"/>
    <w:rsid w:val="00654B92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4DC7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B7607"/>
    <w:rsid w:val="006B7BA3"/>
    <w:rsid w:val="006C0454"/>
    <w:rsid w:val="006C1008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099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277A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5B8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45F8"/>
    <w:rsid w:val="007B5455"/>
    <w:rsid w:val="007B635C"/>
    <w:rsid w:val="007B69F2"/>
    <w:rsid w:val="007C001D"/>
    <w:rsid w:val="007C16C1"/>
    <w:rsid w:val="007C18A4"/>
    <w:rsid w:val="007C26E2"/>
    <w:rsid w:val="007C3D61"/>
    <w:rsid w:val="007C452D"/>
    <w:rsid w:val="007C6E20"/>
    <w:rsid w:val="007C732E"/>
    <w:rsid w:val="007C7D15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5E2"/>
    <w:rsid w:val="00813A07"/>
    <w:rsid w:val="00814EBF"/>
    <w:rsid w:val="00815180"/>
    <w:rsid w:val="00815853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554"/>
    <w:rsid w:val="008459BE"/>
    <w:rsid w:val="00847D55"/>
    <w:rsid w:val="00847E14"/>
    <w:rsid w:val="00850111"/>
    <w:rsid w:val="0085163E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5F1F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27E44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533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C82"/>
    <w:rsid w:val="00967692"/>
    <w:rsid w:val="00970AA6"/>
    <w:rsid w:val="009712E3"/>
    <w:rsid w:val="00972120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8A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496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11B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30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8A4"/>
    <w:rsid w:val="00AB6A74"/>
    <w:rsid w:val="00AB6C29"/>
    <w:rsid w:val="00AB6D98"/>
    <w:rsid w:val="00AB780F"/>
    <w:rsid w:val="00AC0A13"/>
    <w:rsid w:val="00AC33C1"/>
    <w:rsid w:val="00AC3E19"/>
    <w:rsid w:val="00AC4F2B"/>
    <w:rsid w:val="00AC5DC7"/>
    <w:rsid w:val="00AC68BE"/>
    <w:rsid w:val="00AD0659"/>
    <w:rsid w:val="00AD1D7C"/>
    <w:rsid w:val="00AD1DE1"/>
    <w:rsid w:val="00AD25A2"/>
    <w:rsid w:val="00AD37EB"/>
    <w:rsid w:val="00AD4798"/>
    <w:rsid w:val="00AD5A99"/>
    <w:rsid w:val="00AD76C7"/>
    <w:rsid w:val="00AE0945"/>
    <w:rsid w:val="00AE3975"/>
    <w:rsid w:val="00AE3E96"/>
    <w:rsid w:val="00AE4350"/>
    <w:rsid w:val="00AE4A5E"/>
    <w:rsid w:val="00AF21BA"/>
    <w:rsid w:val="00AF23E0"/>
    <w:rsid w:val="00AF3719"/>
    <w:rsid w:val="00AF5B8B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FCF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007"/>
    <w:rsid w:val="00B91897"/>
    <w:rsid w:val="00B92564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6DF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3C8"/>
    <w:rsid w:val="00C05E3C"/>
    <w:rsid w:val="00C063A7"/>
    <w:rsid w:val="00C064A1"/>
    <w:rsid w:val="00C06518"/>
    <w:rsid w:val="00C06760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2B09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4410"/>
    <w:rsid w:val="00C35824"/>
    <w:rsid w:val="00C36629"/>
    <w:rsid w:val="00C42C90"/>
    <w:rsid w:val="00C43375"/>
    <w:rsid w:val="00C43905"/>
    <w:rsid w:val="00C44A01"/>
    <w:rsid w:val="00C46030"/>
    <w:rsid w:val="00C461AC"/>
    <w:rsid w:val="00C46B66"/>
    <w:rsid w:val="00C502DE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F57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6E4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3E8"/>
    <w:rsid w:val="00D32C18"/>
    <w:rsid w:val="00D32D98"/>
    <w:rsid w:val="00D334BB"/>
    <w:rsid w:val="00D33C1C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58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97C03"/>
    <w:rsid w:val="00EA03A0"/>
    <w:rsid w:val="00EA58D1"/>
    <w:rsid w:val="00EA5A75"/>
    <w:rsid w:val="00EB026D"/>
    <w:rsid w:val="00EB066C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27B4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3E66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C1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37E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52ED2"/>
  <w15:docId w15:val="{441E15E0-0DD7-4F93-91DE-CA0AFE30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E6AD9"/>
    <w:pPr>
      <w:keepNext/>
      <w:outlineLvl w:val="8"/>
    </w:pPr>
    <w:rPr>
      <w:rFonts w:ascii="Angsana New" w:hAnsi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9Char">
    <w:name w:val="Heading 9 Char"/>
    <w:link w:val="Heading9"/>
    <w:rsid w:val="005E6AD9"/>
    <w:rPr>
      <w:rFonts w:ascii="Angsana New" w:eastAsia="Times New Roman" w:hAnsi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14" ma:contentTypeDescription="สร้างเอกสารใหม่" ma:contentTypeScope="" ma:versionID="f612b5f84ae106e59001a2469f23c09e">
  <xsd:schema xmlns:xsd="http://www.w3.org/2001/XMLSchema" xmlns:xs="http://www.w3.org/2001/XMLSchema" xmlns:p="http://schemas.microsoft.com/office/2006/metadata/properties" xmlns:ns2="768eff02-ba97-4e70-8dfc-1be260cb63cf" xmlns:ns3="ca9949e8-df7c-4c88-94af-7304f1f3c1f8" xmlns:ns4="50c908b1-f277-4340-90a9-4611d0b0f078" targetNamespace="http://schemas.microsoft.com/office/2006/metadata/properties" ma:root="true" ma:fieldsID="6ca8daed0574f9662c9e068c8da791b8" ns2:_="" ns3:_="" ns4:_="">
    <xsd:import namespace="768eff02-ba97-4e70-8dfc-1be260cb63cf"/>
    <xsd:import namespace="ca9949e8-df7c-4c88-94af-7304f1f3c1f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410d9c5-6511-4d04-9b36-ec8298be8670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44010584-D1D6-4B09-BD50-B73473B1F8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C8522-A501-4C58-8732-C98AD21BF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ca9949e8-df7c-4c88-94af-7304f1f3c1f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98A51F-6090-47E1-B404-06A93A63A73E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38762</vt:lpwstr>
  </property>
  <property fmtid="{D5CDD505-2E9C-101B-9397-08002B2CF9AE}" pid="4" name="OptimizationTime">
    <vt:lpwstr>20221111_1651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34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Thaniya Khamplub</cp:lastModifiedBy>
  <cp:revision>47</cp:revision>
  <cp:lastPrinted>2022-08-03T10:53:00Z</cp:lastPrinted>
  <dcterms:created xsi:type="dcterms:W3CDTF">2016-05-02T09:03:00Z</dcterms:created>
  <dcterms:modified xsi:type="dcterms:W3CDTF">2022-10-31T15:42:00Z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