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6D304C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639FE" w:rsidRPr="006D304C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6D304C" w:rsidRDefault="00D639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6D304C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6D304C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6D304C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6D304C" w:rsidRDefault="00E13A16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6D304C" w:rsidRDefault="00D230BB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E13A16" w:rsidRPr="006D304C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7EFB726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B45626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6D304C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0F9B10C1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05DEC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13A16" w:rsidRPr="006D304C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56233AB8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F3E686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0A8F5F6B" w:rsidR="00E13A16" w:rsidRPr="006D304C" w:rsidRDefault="00362B85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และสินทรัพย์สิทธิการใช้</w:t>
            </w:r>
          </w:p>
        </w:tc>
      </w:tr>
      <w:tr w:rsidR="00DF5825" w:rsidRPr="006D304C" w14:paraId="22FFABD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3ACB9C4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12977B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571E1" w:rsidRPr="006D304C" w14:paraId="325C28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4BFC8CC" w14:textId="7C779B18" w:rsidR="00C571E1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86E7AA" w14:textId="77777777" w:rsidR="00C571E1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E724F61" w14:textId="575BEBF3" w:rsidR="00C571E1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E4F75" w:rsidRPr="006D304C" w14:paraId="7E0D6AA2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5914C0B" w14:textId="15248335" w:rsidR="003E4F75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1F02A9" w14:textId="77777777" w:rsidR="003E4F75" w:rsidRPr="006D304C" w:rsidRDefault="003E4F7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AB5DDDF" w14:textId="77D6118E" w:rsidR="003E4F75" w:rsidRPr="006D304C" w:rsidRDefault="003E4F7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4A8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DF5825" w:rsidRPr="006D304C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4C6DF199" w:rsidR="00DF5825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A20E03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DF5825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8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6D304C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4394DD04" w:rsidR="00DF5825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8D5ED0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6D304C" w:rsidRDefault="00DF5825" w:rsidP="00CC6E0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466AFC" w:rsidRPr="006D304C" w14:paraId="63885C75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271495E" w14:textId="525E0061" w:rsidR="00466AFC" w:rsidRDefault="00C571E1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F1891AE" w14:textId="77777777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C99CE33" w14:textId="4DF0ED87" w:rsidR="00466AFC" w:rsidRPr="006D304C" w:rsidRDefault="00466AFC" w:rsidP="00466A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466AFC" w:rsidRPr="006D304C" w14:paraId="3AFCC3CD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EAA57F8" w14:textId="15CAD038" w:rsidR="00466AF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571E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FD994F" w14:textId="77777777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6EF7232" w14:textId="450B94BA" w:rsidR="00466AFC" w:rsidRPr="006D304C" w:rsidRDefault="00466AFC" w:rsidP="00466A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66AFC" w:rsidRPr="006D304C" w14:paraId="176D51A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7E1AC41" w14:textId="1A497DC2" w:rsidR="00466AF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571E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79A2788" w14:textId="77777777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FEB7827" w14:textId="34AA4072" w:rsidR="00466AFC" w:rsidRPr="006D304C" w:rsidRDefault="00466AFC" w:rsidP="00466A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สำรองตามกฎหมาย</w:t>
            </w:r>
          </w:p>
        </w:tc>
      </w:tr>
      <w:tr w:rsidR="00466AFC" w:rsidRPr="006D304C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564744EA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571E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AB8E46" w14:textId="77777777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3B22E842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66AFC" w:rsidRPr="006D304C" w14:paraId="6F63E9BE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C1F4134" w14:textId="2EC1C4C8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571E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153EF5" w14:textId="77777777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81D1964" w14:textId="28E4C775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D5CC2" w:rsidRPr="006D304C" w14:paraId="51226383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38D3C62" w14:textId="3E3F80BE" w:rsidR="000D5CC2" w:rsidRPr="006D304C" w:rsidRDefault="000D5CC2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C522C62" w14:textId="77777777" w:rsidR="000D5CC2" w:rsidRPr="006D304C" w:rsidRDefault="000D5CC2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77D6897" w14:textId="4B8E8A16" w:rsidR="000D5CC2" w:rsidRPr="006D304C" w:rsidRDefault="000D5CC2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5CC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439C572" w14:textId="77777777" w:rsidR="00D5699E" w:rsidRPr="00CA54E3" w:rsidRDefault="00B445AA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7F4079E3" w:rsidR="00D5699E" w:rsidRPr="00CA54E3" w:rsidRDefault="00D5699E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CA54E3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CA54E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00CA54E3">
        <w:rPr>
          <w:rFonts w:asciiTheme="majorBidi" w:hAnsiTheme="majorBidi" w:cstheme="majorBidi"/>
          <w:sz w:val="30"/>
          <w:szCs w:val="30"/>
        </w:rPr>
        <w:t xml:space="preserve"> </w:t>
      </w:r>
      <w:r w:rsidR="00466AFC">
        <w:rPr>
          <w:rFonts w:asciiTheme="majorBidi" w:hAnsiTheme="majorBidi" w:cstheme="majorBidi"/>
          <w:sz w:val="30"/>
          <w:szCs w:val="30"/>
        </w:rPr>
        <w:t xml:space="preserve">11 </w:t>
      </w:r>
      <w:r w:rsidR="00466AF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91087E" w:rsidRPr="00CA54E3">
        <w:rPr>
          <w:rFonts w:asciiTheme="majorBidi" w:hAnsiTheme="majorBidi" w:cstheme="majorBidi"/>
          <w:sz w:val="30"/>
          <w:szCs w:val="30"/>
        </w:rPr>
        <w:t>2565</w:t>
      </w:r>
    </w:p>
    <w:p w14:paraId="78E09E3B" w14:textId="361C9C7B" w:rsidR="005F2619" w:rsidRPr="008B5DC4" w:rsidRDefault="005F2619" w:rsidP="008B5DC4">
      <w:pPr>
        <w:pStyle w:val="Heading8"/>
        <w:tabs>
          <w:tab w:val="left" w:pos="540"/>
        </w:tabs>
        <w:spacing w:line="370" w:lineRule="exact"/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</w:pPr>
    </w:p>
    <w:p w14:paraId="3D138DF3" w14:textId="1A7103B3" w:rsidR="00480A02" w:rsidRPr="00CA54E3" w:rsidRDefault="00F75022" w:rsidP="008B5DC4">
      <w:pPr>
        <w:pStyle w:val="Heading8"/>
        <w:numPr>
          <w:ilvl w:val="0"/>
          <w:numId w:val="17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046DC5CA" w:rsidR="00F90A20" w:rsidRPr="00CA54E3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 จึงควรอ่านควบคู่กับงบการเงินของบริษัท สำหรับปีสิ้นสุดวันที่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2D63B6" w:rsidRPr="00CA54E3">
        <w:rPr>
          <w:rFonts w:asciiTheme="majorBidi" w:hAnsiTheme="majorBidi" w:cstheme="majorBidi"/>
          <w:spacing w:val="-3"/>
          <w:sz w:val="30"/>
          <w:szCs w:val="30"/>
        </w:rPr>
        <w:t>4</w:t>
      </w:r>
    </w:p>
    <w:p w14:paraId="6AF20E8A" w14:textId="77777777" w:rsidR="00F90A20" w:rsidRPr="00183D3E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5782EDE4" w:rsidR="00F90A20" w:rsidRPr="00CA54E3" w:rsidRDefault="00F90A20" w:rsidP="008B5DC4">
      <w:pPr>
        <w:pStyle w:val="block"/>
        <w:spacing w:after="0" w:line="37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ฏิ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บัติตามนโยบายการบัญชีของบริษัท ซึ่งผลที่เกิดขึ้นจริงอาจแตกต่างจากที่ประมาณการไว้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ทั้งนี้ นโยบายการบัญชี วิธีกา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คำนวณ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และแหล่งข้อมูลสำคัญที่ใช้ในการประมาณกา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รที่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2D63B6" w:rsidRPr="00CA54E3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4</w:t>
      </w:r>
    </w:p>
    <w:p w14:paraId="3D0184C9" w14:textId="42F5D7BD" w:rsidR="006D304C" w:rsidRPr="00183D3E" w:rsidRDefault="006D304C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Theme="majorBidi" w:eastAsia="Calibri" w:hAnsiTheme="majorBidi" w:cstheme="majorBidi"/>
          <w:sz w:val="30"/>
          <w:szCs w:val="30"/>
        </w:rPr>
      </w:pPr>
    </w:p>
    <w:p w14:paraId="6D972B6C" w14:textId="77777777" w:rsidR="008E67E2" w:rsidRPr="00CA54E3" w:rsidRDefault="002F3CA4" w:rsidP="008B5DC4">
      <w:pPr>
        <w:pStyle w:val="Heading8"/>
        <w:numPr>
          <w:ilvl w:val="0"/>
          <w:numId w:val="17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3C7459AE" w:rsidR="00DC6955" w:rsidRDefault="0045785C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47435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D5343A" w:rsidRPr="00CA54E3">
        <w:rPr>
          <w:rFonts w:asciiTheme="majorBidi" w:hAnsiTheme="majorBidi" w:cstheme="majorBidi"/>
          <w:sz w:val="30"/>
          <w:szCs w:val="30"/>
          <w:cs/>
        </w:rPr>
        <w:t>เดือน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476AB">
        <w:rPr>
          <w:rFonts w:asciiTheme="majorBidi" w:hAnsiTheme="majorBidi" w:cstheme="majorBidi"/>
          <w:sz w:val="30"/>
          <w:szCs w:val="30"/>
        </w:rPr>
        <w:t xml:space="preserve">30 </w:t>
      </w:r>
      <w:r w:rsidR="00E476A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50102" w:rsidRPr="00CA54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4EE2" w:rsidRPr="00CA54E3">
        <w:rPr>
          <w:rFonts w:asciiTheme="majorBidi" w:hAnsiTheme="majorBidi" w:cstheme="majorBidi"/>
          <w:sz w:val="30"/>
          <w:szCs w:val="30"/>
        </w:rPr>
        <w:t>256</w:t>
      </w:r>
      <w:r w:rsidR="000E7734" w:rsidRPr="00CA54E3">
        <w:rPr>
          <w:rFonts w:asciiTheme="majorBidi" w:hAnsiTheme="majorBidi" w:cstheme="majorBidi"/>
          <w:sz w:val="30"/>
          <w:szCs w:val="30"/>
        </w:rPr>
        <w:t>5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2EE135" w14:textId="1682A638" w:rsidR="006472F7" w:rsidRDefault="006472F7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6472F7" w:rsidRPr="008053F0" w14:paraId="5735054E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5FAB7AFB" w14:textId="77777777" w:rsidR="006472F7" w:rsidRPr="008053F0" w:rsidRDefault="006472F7" w:rsidP="00FF0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9D396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570A9E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3F232A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72F7" w:rsidRPr="008053F0" w14:paraId="6F438A01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281975B4" w14:textId="77777777" w:rsidR="006472F7" w:rsidRPr="00CF56D9" w:rsidRDefault="006472F7" w:rsidP="00FF0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F56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C5313C" w14:textId="291CAFAC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EC980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851355" w14:textId="07D373D2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6472F7" w:rsidRPr="008053F0" w14:paraId="18479131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0D12384F" w14:textId="77777777" w:rsidR="006472F7" w:rsidRPr="008053F0" w:rsidRDefault="006472F7" w:rsidP="00FF0A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F06F091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72F7" w:rsidRPr="008053F0" w14:paraId="6834E34C" w14:textId="77777777" w:rsidTr="00FF0A1F">
        <w:trPr>
          <w:cantSplit/>
        </w:trPr>
        <w:tc>
          <w:tcPr>
            <w:tcW w:w="6300" w:type="dxa"/>
          </w:tcPr>
          <w:p w14:paraId="0C99C637" w14:textId="77777777" w:rsidR="006472F7" w:rsidRPr="008053F0" w:rsidRDefault="006472F7" w:rsidP="00FF0A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255F56A" w14:textId="77777777" w:rsidR="006472F7" w:rsidRPr="008053F0" w:rsidRDefault="006472F7" w:rsidP="00FF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B49749" w14:textId="77777777" w:rsidR="006472F7" w:rsidRPr="008053F0" w:rsidRDefault="006472F7" w:rsidP="00FF0A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1C92B4" w14:textId="77777777" w:rsidR="006472F7" w:rsidRPr="008053F0" w:rsidRDefault="006472F7" w:rsidP="00FF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72F7" w:rsidRPr="008053F0" w14:paraId="6A39440C" w14:textId="77777777" w:rsidTr="00FF0A1F">
        <w:trPr>
          <w:cantSplit/>
        </w:trPr>
        <w:tc>
          <w:tcPr>
            <w:tcW w:w="6300" w:type="dxa"/>
          </w:tcPr>
          <w:p w14:paraId="5000C7A1" w14:textId="77777777" w:rsidR="006472F7" w:rsidRPr="008053F0" w:rsidRDefault="006472F7" w:rsidP="006472F7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48F75057" w14:textId="207173BB" w:rsidR="006472F7" w:rsidRPr="008053F0" w:rsidRDefault="0047435C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062D" w14:textId="77777777" w:rsidR="006472F7" w:rsidRPr="008053F0" w:rsidRDefault="006472F7" w:rsidP="006472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3CDC1" w14:textId="6FE9F0BF" w:rsidR="006472F7" w:rsidRPr="008053F0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9,906</w:t>
            </w:r>
          </w:p>
        </w:tc>
      </w:tr>
      <w:tr w:rsidR="006472F7" w:rsidRPr="008053F0" w14:paraId="37983289" w14:textId="77777777" w:rsidTr="00FF0A1F">
        <w:trPr>
          <w:cantSplit/>
          <w:trHeight w:val="389"/>
        </w:trPr>
        <w:tc>
          <w:tcPr>
            <w:tcW w:w="6300" w:type="dxa"/>
          </w:tcPr>
          <w:p w14:paraId="31F45F85" w14:textId="77777777" w:rsidR="006472F7" w:rsidRPr="008053F0" w:rsidRDefault="006472F7" w:rsidP="006472F7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07013F05" w14:textId="5ECAA836" w:rsidR="006472F7" w:rsidRPr="008053F0" w:rsidRDefault="0047435C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B6427" w14:textId="77777777" w:rsidR="006472F7" w:rsidRPr="008053F0" w:rsidRDefault="006472F7" w:rsidP="006472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9E14FE" w14:textId="4A8053C6" w:rsidR="006472F7" w:rsidRPr="008053F0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1,818</w:t>
            </w:r>
          </w:p>
        </w:tc>
      </w:tr>
      <w:tr w:rsidR="006472F7" w:rsidRPr="008053F0" w14:paraId="7B635D7B" w14:textId="77777777" w:rsidTr="00FF0A1F">
        <w:trPr>
          <w:cantSplit/>
        </w:trPr>
        <w:tc>
          <w:tcPr>
            <w:tcW w:w="6300" w:type="dxa"/>
          </w:tcPr>
          <w:p w14:paraId="64D77893" w14:textId="77777777" w:rsidR="006472F7" w:rsidRPr="00CF56D9" w:rsidRDefault="006472F7" w:rsidP="006472F7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399231" w14:textId="77777777" w:rsidR="006472F7" w:rsidRPr="00CF56D9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AA4621" w14:textId="77777777" w:rsidR="006472F7" w:rsidRPr="00CF56D9" w:rsidRDefault="006472F7" w:rsidP="006472F7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F514225" w14:textId="77777777" w:rsidR="006472F7" w:rsidRPr="00CF56D9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72F7" w:rsidRPr="008053F0" w14:paraId="5A466563" w14:textId="77777777" w:rsidTr="00FF0A1F">
        <w:trPr>
          <w:cantSplit/>
        </w:trPr>
        <w:tc>
          <w:tcPr>
            <w:tcW w:w="6300" w:type="dxa"/>
          </w:tcPr>
          <w:p w14:paraId="2E0621EF" w14:textId="77777777" w:rsidR="006472F7" w:rsidRPr="008053F0" w:rsidRDefault="006472F7" w:rsidP="006472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C50972E" w14:textId="77777777" w:rsidR="006472F7" w:rsidRPr="008053F0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492E1" w14:textId="77777777" w:rsidR="006472F7" w:rsidRPr="008053F0" w:rsidRDefault="006472F7" w:rsidP="006472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43B367" w14:textId="77777777" w:rsidR="006472F7" w:rsidRPr="008053F0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72F7" w:rsidRPr="008053F0" w14:paraId="22E66DB9" w14:textId="77777777" w:rsidTr="00FF0A1F">
        <w:trPr>
          <w:cantSplit/>
        </w:trPr>
        <w:tc>
          <w:tcPr>
            <w:tcW w:w="6300" w:type="dxa"/>
          </w:tcPr>
          <w:p w14:paraId="59AC612D" w14:textId="77777777" w:rsidR="006472F7" w:rsidRPr="008053F0" w:rsidRDefault="006472F7" w:rsidP="006472F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518EFDC" w14:textId="77777777" w:rsidR="006472F7" w:rsidRPr="008053F0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6B611" w14:textId="77777777" w:rsidR="006472F7" w:rsidRPr="008053F0" w:rsidRDefault="006472F7" w:rsidP="006472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73A0A3" w14:textId="77777777" w:rsidR="006472F7" w:rsidRPr="008053F0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72F7" w:rsidRPr="008053F0" w14:paraId="01F5BB6D" w14:textId="77777777" w:rsidTr="00FF0A1F">
        <w:trPr>
          <w:cantSplit/>
        </w:trPr>
        <w:tc>
          <w:tcPr>
            <w:tcW w:w="6300" w:type="dxa"/>
          </w:tcPr>
          <w:p w14:paraId="7D0C2A3F" w14:textId="77777777" w:rsidR="006472F7" w:rsidRPr="008053F0" w:rsidRDefault="006472F7" w:rsidP="006472F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ind w:left="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A51B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51B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A51B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6BD9D22" w14:textId="07ECB80F" w:rsidR="006472F7" w:rsidRPr="008053F0" w:rsidRDefault="0047435C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370" w:right="-3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21112" w14:textId="77777777" w:rsidR="006472F7" w:rsidRPr="008053F0" w:rsidRDefault="006472F7" w:rsidP="006472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95B2B5" w14:textId="72BECF19" w:rsidR="006472F7" w:rsidRPr="008053F0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18,228</w:t>
            </w:r>
          </w:p>
        </w:tc>
      </w:tr>
    </w:tbl>
    <w:p w14:paraId="09ED5ACF" w14:textId="77777777" w:rsidR="00183D3E" w:rsidRDefault="00183D3E">
      <w:r>
        <w:br w:type="page"/>
      </w:r>
    </w:p>
    <w:p w14:paraId="68495138" w14:textId="5BA3B6E0" w:rsidR="002E036C" w:rsidRPr="006D304C" w:rsidRDefault="002E036C" w:rsidP="00E81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8B5DC4">
        <w:rPr>
          <w:rFonts w:asciiTheme="majorBidi" w:hAnsiTheme="majorBidi" w:cstheme="majorBidi"/>
          <w:sz w:val="30"/>
          <w:szCs w:val="30"/>
        </w:rPr>
        <w:t xml:space="preserve">30 </w:t>
      </w:r>
      <w:r w:rsidR="006472F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22967" w:rsidRPr="006D30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z w:val="30"/>
          <w:szCs w:val="30"/>
        </w:rPr>
        <w:t>5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และ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31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E4EE2" w:rsidRPr="006D304C">
        <w:rPr>
          <w:rFonts w:asciiTheme="majorBidi" w:hAnsiTheme="majorBidi" w:cstheme="majorBidi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z w:val="30"/>
          <w:szCs w:val="30"/>
        </w:rPr>
        <w:t>4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FBDD13F" w14:textId="77777777" w:rsidR="00CF0E3C" w:rsidRPr="006D304C" w:rsidRDefault="00CF0E3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0C6B66" w:rsidRPr="006D304C" w14:paraId="3D88B7FD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0C6B66" w:rsidRPr="006D304C" w:rsidRDefault="000C6B66" w:rsidP="00471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05F916C6" w:rsidR="000C6B66" w:rsidRPr="006D304C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 w:rsidR="006472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6D304C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6D304C" w14:paraId="31B8BD3C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77777777" w:rsidR="00C21E3B" w:rsidRPr="006D304C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777A6DEF" w:rsidR="00C21E3B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E7734"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6D304C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409ED253" w:rsidR="00C21E3B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0E7734" w:rsidRPr="006D3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C21E3B" w:rsidRPr="006D304C" w14:paraId="4987859E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C21E3B" w:rsidRPr="006D304C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6D304C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1E3B" w:rsidRPr="006D304C" w14:paraId="45141263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6F1DD863" w14:textId="77777777" w:rsidR="00C21E3B" w:rsidRPr="006D304C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7032D92" w14:textId="77777777" w:rsidR="00C21E3B" w:rsidRPr="006D304C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8318C" w14:textId="77777777" w:rsidR="00C21E3B" w:rsidRPr="006D304C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91BD32" w14:textId="77777777" w:rsidR="00C21E3B" w:rsidRPr="006D304C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E3B" w:rsidRPr="006D304C" w14:paraId="14991899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2E12371C" w14:textId="23263795" w:rsidR="00C21E3B" w:rsidRPr="006D304C" w:rsidRDefault="00E60967" w:rsidP="00C21E3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BD8EA2B" w14:textId="3A9786D0" w:rsidR="00C21E3B" w:rsidRPr="006D304C" w:rsidRDefault="0047435C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C21E3B" w:rsidRPr="006D304C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FC00553" w14:textId="454AF9FD" w:rsidR="00C21E3B" w:rsidRPr="006D304C" w:rsidRDefault="000E7734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position w:val="1"/>
                <w:sz w:val="30"/>
                <w:szCs w:val="30"/>
              </w:rPr>
              <w:t>1,550</w:t>
            </w:r>
          </w:p>
        </w:tc>
      </w:tr>
    </w:tbl>
    <w:p w14:paraId="5CFC118C" w14:textId="645E88F7" w:rsidR="006D304C" w:rsidRPr="005F1249" w:rsidRDefault="006D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BAD07CD" w14:textId="7E4FF878" w:rsidR="00BB00F4" w:rsidRPr="006D304C" w:rsidRDefault="003B40A9" w:rsidP="003A159F">
      <w:pPr>
        <w:pStyle w:val="Heading8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 xml:space="preserve">สัญญาสำคัญที่ทำกับกิจการที่เกี่ยวข้องกัน  </w:t>
      </w:r>
    </w:p>
    <w:p w14:paraId="18112C13" w14:textId="77777777" w:rsidR="009A44F5" w:rsidRPr="006D304C" w:rsidRDefault="009A44F5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5D49E41" w14:textId="77777777" w:rsidR="00BB00F4" w:rsidRPr="006D304C" w:rsidRDefault="00BB00F4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6D304C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6D304C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6D304C" w:rsidRDefault="00BB00F4" w:rsidP="00BB00F4">
      <w:pPr>
        <w:rPr>
          <w:rFonts w:asciiTheme="majorBidi" w:hAnsiTheme="majorBidi" w:cstheme="majorBidi"/>
          <w:sz w:val="30"/>
          <w:szCs w:val="30"/>
        </w:rPr>
      </w:pPr>
    </w:p>
    <w:p w14:paraId="2013061C" w14:textId="621BB0B4" w:rsidR="00BB00F4" w:rsidRPr="006D304C" w:rsidRDefault="00BB00F4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546C44E0" w14:textId="4A27D27A" w:rsidR="00111FF7" w:rsidRPr="006D304C" w:rsidRDefault="00CC4E0F" w:rsidP="00CC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6481EB3F" w14:textId="1E61C7F3" w:rsidR="00186DAC" w:rsidRPr="006D304C" w:rsidRDefault="00186DAC" w:rsidP="00D03D85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ลูกหนี้การค้า</w:t>
      </w:r>
    </w:p>
    <w:p w14:paraId="5895A5B4" w14:textId="6A1BDAEA" w:rsidR="00DF5825" w:rsidRPr="00AF1B92" w:rsidRDefault="00754CC0" w:rsidP="00AF1B92">
      <w:pPr>
        <w:spacing w:line="240" w:lineRule="auto"/>
        <w:ind w:firstLine="1152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noProof/>
        </w:rPr>
        <w:drawing>
          <wp:inline distT="0" distB="0" distL="0" distR="0" wp14:anchorId="49AA393F" wp14:editId="2E626F26">
            <wp:extent cx="5672007" cy="355083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9285" cy="3561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1B7E4" w14:textId="05185650" w:rsidR="00DF5825" w:rsidRDefault="00DF5825" w:rsidP="00D03D85">
      <w:pPr>
        <w:spacing w:line="240" w:lineRule="auto"/>
        <w:ind w:firstLine="1152"/>
        <w:rPr>
          <w:rFonts w:asciiTheme="majorBidi" w:hAnsiTheme="majorBidi" w:cstheme="majorBidi"/>
          <w:noProof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260"/>
        <w:gridCol w:w="270"/>
        <w:gridCol w:w="1440"/>
      </w:tblGrid>
      <w:tr w:rsidR="00133494" w:rsidRPr="00B2145F" w14:paraId="2B6A1E29" w14:textId="77777777" w:rsidTr="00133494">
        <w:tc>
          <w:tcPr>
            <w:tcW w:w="6102" w:type="dxa"/>
          </w:tcPr>
          <w:p w14:paraId="71119E1E" w14:textId="35687962" w:rsidR="00133494" w:rsidRPr="00BB727F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C2AFE1" w14:textId="52726E8F" w:rsidR="00133494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6472F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4BEBD0CB" w14:textId="1BD93758" w:rsidR="008B5DC4" w:rsidRPr="008B5DC4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5EB2A" w14:textId="77777777" w:rsidR="00133494" w:rsidRPr="00B2145F" w:rsidRDefault="00133494" w:rsidP="0013349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B87EB" w14:textId="123153C5" w:rsidR="00133494" w:rsidRPr="00B2145F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</w:tr>
      <w:tr w:rsidR="00133494" w:rsidRPr="00B2145F" w14:paraId="338C1DEE" w14:textId="77777777" w:rsidTr="00133494">
        <w:trPr>
          <w:trHeight w:val="425"/>
        </w:trPr>
        <w:tc>
          <w:tcPr>
            <w:tcW w:w="6102" w:type="dxa"/>
          </w:tcPr>
          <w:p w14:paraId="2113D1EE" w14:textId="77777777" w:rsidR="00133494" w:rsidRPr="00B2145F" w:rsidRDefault="00133494" w:rsidP="005363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069526F" w14:textId="77777777" w:rsidR="00133494" w:rsidRPr="00B2145F" w:rsidRDefault="00133494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33494" w:rsidRPr="00B2145F" w14:paraId="15C96922" w14:textId="77777777" w:rsidTr="00133494">
        <w:tc>
          <w:tcPr>
            <w:tcW w:w="6102" w:type="dxa"/>
          </w:tcPr>
          <w:p w14:paraId="2164F061" w14:textId="77777777" w:rsidR="00133494" w:rsidRPr="006A2F53" w:rsidRDefault="00133494" w:rsidP="0013349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38668691" w14:textId="744696AF" w:rsidR="00133494" w:rsidRPr="00B2145F" w:rsidRDefault="00AC4B1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79,262</w:t>
            </w:r>
          </w:p>
        </w:tc>
        <w:tc>
          <w:tcPr>
            <w:tcW w:w="270" w:type="dxa"/>
            <w:vAlign w:val="bottom"/>
          </w:tcPr>
          <w:p w14:paraId="50452D89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0B7D7" w14:textId="789FBF05" w:rsidR="00133494" w:rsidRPr="006A2F53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64CCA">
              <w:rPr>
                <w:rFonts w:ascii="Angsana New" w:hAnsi="Angsana New"/>
                <w:sz w:val="30"/>
                <w:szCs w:val="30"/>
              </w:rPr>
              <w:t>105,218</w:t>
            </w:r>
          </w:p>
        </w:tc>
      </w:tr>
      <w:tr w:rsidR="00133494" w:rsidRPr="00B2145F" w14:paraId="0A46A5A9" w14:textId="77777777" w:rsidTr="00133494">
        <w:tc>
          <w:tcPr>
            <w:tcW w:w="6102" w:type="dxa"/>
          </w:tcPr>
          <w:p w14:paraId="6AD2EF67" w14:textId="77777777" w:rsidR="00133494" w:rsidRPr="002A2F13" w:rsidRDefault="00133494" w:rsidP="00133494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9372925" w14:textId="1B88F05F" w:rsidR="00133494" w:rsidRPr="002A2F13" w:rsidRDefault="00AC4B1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  <w:tc>
          <w:tcPr>
            <w:tcW w:w="270" w:type="dxa"/>
            <w:vAlign w:val="bottom"/>
          </w:tcPr>
          <w:p w14:paraId="14324B7B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67BC2" w14:textId="1E1F1E09" w:rsidR="00133494" w:rsidRPr="00B2145F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</w:tr>
      <w:tr w:rsidR="00133494" w:rsidRPr="00B2145F" w14:paraId="63FD0BD2" w14:textId="77777777" w:rsidTr="00133494">
        <w:tc>
          <w:tcPr>
            <w:tcW w:w="6102" w:type="dxa"/>
          </w:tcPr>
          <w:p w14:paraId="534DF240" w14:textId="77777777" w:rsidR="00133494" w:rsidRPr="006A2F53" w:rsidRDefault="00133494" w:rsidP="001334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36161" w14:textId="7A9D3663" w:rsidR="00133494" w:rsidRPr="00B2145F" w:rsidRDefault="00AC4B1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76,375</w:t>
            </w:r>
          </w:p>
        </w:tc>
        <w:tc>
          <w:tcPr>
            <w:tcW w:w="270" w:type="dxa"/>
            <w:vAlign w:val="bottom"/>
          </w:tcPr>
          <w:p w14:paraId="49CBC82A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CBE6" w14:textId="06A33AEF" w:rsidR="00133494" w:rsidRPr="00B2145F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102,331</w:t>
            </w:r>
          </w:p>
        </w:tc>
      </w:tr>
    </w:tbl>
    <w:p w14:paraId="2052F32A" w14:textId="580D2133" w:rsidR="006D304C" w:rsidRPr="006D304C" w:rsidRDefault="006D304C">
      <w:pPr>
        <w:rPr>
          <w:rFonts w:asciiTheme="majorBidi" w:hAnsiTheme="majorBidi" w:cstheme="majorBidi"/>
        </w:rPr>
      </w:pPr>
    </w:p>
    <w:p w14:paraId="56193EA3" w14:textId="2184DBE4" w:rsidR="00186DAC" w:rsidRPr="006D304C" w:rsidRDefault="00A7386B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29CC54A3" w14:textId="3275FB13" w:rsidR="00AF6A35" w:rsidRPr="00DD6CCE" w:rsidRDefault="00DB3383" w:rsidP="00D03D85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D6CCE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ที่ดิน อาคารและอุปกรณ์ </w:t>
      </w:r>
      <w:r w:rsidR="00995F26" w:rsidRPr="00995F26">
        <w:rPr>
          <w:rFonts w:asciiTheme="majorBidi" w:hAnsiTheme="majorBidi" w:cstheme="majorBidi" w:hint="cs"/>
          <w:sz w:val="30"/>
          <w:szCs w:val="30"/>
          <w:cs/>
          <w:lang w:val="th-TH"/>
        </w:rPr>
        <w:t>และสินทรัพย์สิทธิการใช้</w:t>
      </w:r>
      <w:r w:rsidRPr="00DD6CC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1ED7C37D" w14:textId="77777777" w:rsidR="00104C90" w:rsidRPr="006D304C" w:rsidRDefault="00104C90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BFAA34" w14:textId="12C08170" w:rsidR="00A7386B" w:rsidRPr="008053F0" w:rsidRDefault="00A7386B" w:rsidP="00A738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ารซื้อ จำหน่าย และโอนที่ดิน อาคารและอุปกรณ์ (ไม่รวมสินทรัพย์สิทธิการใช้) 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8053F0">
        <w:rPr>
          <w:rFonts w:asciiTheme="majorBidi" w:hAnsiTheme="majorBidi" w:cstheme="majorBidi"/>
          <w:sz w:val="30"/>
          <w:szCs w:val="30"/>
          <w:cs/>
        </w:rPr>
        <w:t>งวด</w:t>
      </w:r>
      <w:r w:rsidR="00466AF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92593">
        <w:rPr>
          <w:rFonts w:asciiTheme="majorBidi" w:hAnsiTheme="majorBidi" w:cstheme="majorBidi"/>
          <w:sz w:val="30"/>
          <w:szCs w:val="30"/>
        </w:rPr>
        <w:t xml:space="preserve">30 </w:t>
      </w:r>
      <w:r w:rsidR="006472F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1D689E9" w14:textId="07D58361" w:rsidR="00352085" w:rsidRDefault="00352085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5220"/>
        <w:gridCol w:w="1889"/>
        <w:gridCol w:w="270"/>
        <w:gridCol w:w="1801"/>
      </w:tblGrid>
      <w:tr w:rsidR="00A637D5" w:rsidRPr="008053F0" w14:paraId="6D91D7A5" w14:textId="77777777" w:rsidTr="00A908C8">
        <w:trPr>
          <w:trHeight w:val="1098"/>
          <w:tblHeader/>
        </w:trPr>
        <w:tc>
          <w:tcPr>
            <w:tcW w:w="2843" w:type="pct"/>
          </w:tcPr>
          <w:p w14:paraId="06C9B8A4" w14:textId="77777777" w:rsidR="00A637D5" w:rsidRPr="008053F0" w:rsidRDefault="00A637D5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BD1774" w14:textId="77777777" w:rsidR="00A637D5" w:rsidRPr="008053F0" w:rsidRDefault="00A637D5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396AE3" w14:textId="77777777" w:rsidR="00A637D5" w:rsidRPr="008053F0" w:rsidRDefault="00A637D5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pct"/>
          </w:tcPr>
          <w:p w14:paraId="1DC648F7" w14:textId="31B79A31" w:rsidR="00A637D5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5AE9FA4B" w14:textId="77777777" w:rsidR="00A637D5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  <w:p w14:paraId="5D33E72C" w14:textId="0A8BD6AE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0584">
              <w:rPr>
                <w:rFonts w:asciiTheme="majorBidi" w:hAnsiTheme="majorBidi" w:cstheme="majorBidi"/>
                <w:sz w:val="30"/>
                <w:szCs w:val="30"/>
                <w:cs/>
              </w:rPr>
              <w:t>เข้า</w:t>
            </w:r>
            <w:r w:rsidRPr="001A05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A0584">
              <w:rPr>
                <w:rFonts w:asciiTheme="majorBidi" w:hAnsiTheme="majorBidi"/>
                <w:sz w:val="30"/>
                <w:szCs w:val="30"/>
                <w:cs/>
              </w:rPr>
              <w:t>ราคา</w:t>
            </w:r>
            <w:r w:rsidR="001A0584" w:rsidRPr="001A0584">
              <w:rPr>
                <w:rFonts w:asciiTheme="majorBidi" w:hAnsi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47" w:type="pct"/>
          </w:tcPr>
          <w:p w14:paraId="2B3875ED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pct"/>
          </w:tcPr>
          <w:p w14:paraId="3010D100" w14:textId="12B89424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02EC6EB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637D5" w:rsidRPr="008053F0" w14:paraId="1D8BBC57" w14:textId="77777777" w:rsidTr="00A908C8">
        <w:trPr>
          <w:trHeight w:val="400"/>
          <w:tblHeader/>
        </w:trPr>
        <w:tc>
          <w:tcPr>
            <w:tcW w:w="2843" w:type="pct"/>
          </w:tcPr>
          <w:p w14:paraId="0F0AD094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  <w:shd w:val="clear" w:color="auto" w:fill="auto"/>
          </w:tcPr>
          <w:p w14:paraId="2CF06627" w14:textId="77777777" w:rsidR="00A637D5" w:rsidRPr="002809B3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09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09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09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37D5" w:rsidRPr="008053F0" w14:paraId="78A831A0" w14:textId="77777777" w:rsidTr="00A908C8">
        <w:trPr>
          <w:trHeight w:val="400"/>
          <w:tblHeader/>
        </w:trPr>
        <w:tc>
          <w:tcPr>
            <w:tcW w:w="2843" w:type="pct"/>
          </w:tcPr>
          <w:p w14:paraId="648BA0DF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29" w:type="pct"/>
            <w:shd w:val="clear" w:color="auto" w:fill="auto"/>
          </w:tcPr>
          <w:p w14:paraId="5BA77256" w14:textId="0368B7AD" w:rsidR="00A637D5" w:rsidRPr="002505BF" w:rsidRDefault="00BD1829" w:rsidP="0099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5,375</w:t>
            </w:r>
          </w:p>
        </w:tc>
        <w:tc>
          <w:tcPr>
            <w:tcW w:w="147" w:type="pct"/>
            <w:shd w:val="clear" w:color="auto" w:fill="auto"/>
          </w:tcPr>
          <w:p w14:paraId="41DA450E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pct"/>
            <w:shd w:val="clear" w:color="auto" w:fill="auto"/>
          </w:tcPr>
          <w:p w14:paraId="6D97EE91" w14:textId="1B37B081" w:rsidR="00A637D5" w:rsidRPr="002505BF" w:rsidRDefault="00BD1829" w:rsidP="0099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5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37D5" w:rsidRPr="008053F0" w14:paraId="4CD03604" w14:textId="77777777" w:rsidTr="00A908C8">
        <w:trPr>
          <w:trHeight w:val="400"/>
          <w:tblHeader/>
        </w:trPr>
        <w:tc>
          <w:tcPr>
            <w:tcW w:w="2843" w:type="pct"/>
          </w:tcPr>
          <w:p w14:paraId="6784B831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29" w:type="pct"/>
            <w:shd w:val="clear" w:color="auto" w:fill="auto"/>
          </w:tcPr>
          <w:p w14:paraId="699B0D62" w14:textId="4251A452" w:rsidR="00A637D5" w:rsidRPr="002505BF" w:rsidRDefault="00BD1829" w:rsidP="0099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5,799</w:t>
            </w:r>
          </w:p>
        </w:tc>
        <w:tc>
          <w:tcPr>
            <w:tcW w:w="147" w:type="pct"/>
            <w:shd w:val="clear" w:color="auto" w:fill="auto"/>
          </w:tcPr>
          <w:p w14:paraId="7C5D63C8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pct"/>
            <w:shd w:val="clear" w:color="auto" w:fill="auto"/>
          </w:tcPr>
          <w:p w14:paraId="25C9E12D" w14:textId="3FE54887" w:rsidR="00A637D5" w:rsidRPr="002505BF" w:rsidRDefault="00BD1829" w:rsidP="0099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(84)</w:t>
            </w:r>
          </w:p>
        </w:tc>
      </w:tr>
      <w:tr w:rsidR="00A637D5" w:rsidRPr="008053F0" w14:paraId="693D595C" w14:textId="77777777" w:rsidTr="00A908C8">
        <w:trPr>
          <w:trHeight w:val="400"/>
          <w:tblHeader/>
        </w:trPr>
        <w:tc>
          <w:tcPr>
            <w:tcW w:w="2843" w:type="pct"/>
          </w:tcPr>
          <w:p w14:paraId="6AB519E8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29" w:type="pct"/>
            <w:shd w:val="clear" w:color="auto" w:fill="auto"/>
          </w:tcPr>
          <w:p w14:paraId="40AFCD0C" w14:textId="2F560F6F" w:rsidR="00A637D5" w:rsidRPr="002505BF" w:rsidRDefault="00BD1829" w:rsidP="0099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3,321</w:t>
            </w:r>
          </w:p>
        </w:tc>
        <w:tc>
          <w:tcPr>
            <w:tcW w:w="147" w:type="pct"/>
            <w:shd w:val="clear" w:color="auto" w:fill="auto"/>
          </w:tcPr>
          <w:p w14:paraId="335A1130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pct"/>
            <w:shd w:val="clear" w:color="auto" w:fill="auto"/>
          </w:tcPr>
          <w:p w14:paraId="21523163" w14:textId="2CCA6223" w:rsidR="00A637D5" w:rsidRPr="002505BF" w:rsidRDefault="00BD1829" w:rsidP="0099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(150)</w:t>
            </w:r>
          </w:p>
        </w:tc>
      </w:tr>
      <w:tr w:rsidR="00BD1829" w:rsidRPr="008053F0" w14:paraId="1B1CD52E" w14:textId="77777777" w:rsidTr="00A908C8">
        <w:trPr>
          <w:trHeight w:val="400"/>
          <w:tblHeader/>
        </w:trPr>
        <w:tc>
          <w:tcPr>
            <w:tcW w:w="2843" w:type="pct"/>
          </w:tcPr>
          <w:p w14:paraId="32E00695" w14:textId="13A79126" w:rsidR="00BD1829" w:rsidRPr="008053F0" w:rsidRDefault="00BD1829" w:rsidP="005363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29" w:type="pct"/>
            <w:shd w:val="clear" w:color="auto" w:fill="auto"/>
          </w:tcPr>
          <w:p w14:paraId="57694F4E" w14:textId="767ADE26" w:rsidR="00BD1829" w:rsidRDefault="00BD1829" w:rsidP="0099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3,650</w:t>
            </w:r>
          </w:p>
        </w:tc>
        <w:tc>
          <w:tcPr>
            <w:tcW w:w="147" w:type="pct"/>
            <w:shd w:val="clear" w:color="auto" w:fill="auto"/>
          </w:tcPr>
          <w:p w14:paraId="7E14409E" w14:textId="77777777" w:rsidR="00BD1829" w:rsidRPr="008053F0" w:rsidRDefault="00BD1829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pct"/>
            <w:shd w:val="clear" w:color="auto" w:fill="auto"/>
          </w:tcPr>
          <w:p w14:paraId="69FFF311" w14:textId="6B239388" w:rsidR="00BD1829" w:rsidRPr="002505BF" w:rsidRDefault="00BD1829" w:rsidP="0099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5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37D5" w:rsidRPr="008053F0" w14:paraId="4109FB51" w14:textId="77777777" w:rsidTr="00A908C8">
        <w:trPr>
          <w:trHeight w:val="410"/>
          <w:tblHeader/>
        </w:trPr>
        <w:tc>
          <w:tcPr>
            <w:tcW w:w="2843" w:type="pct"/>
          </w:tcPr>
          <w:p w14:paraId="7DEA8F4D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2A887BAE" w14:textId="32A7DE6A" w:rsidR="00A637D5" w:rsidRPr="002505BF" w:rsidRDefault="00BD1829" w:rsidP="0099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47,654</w:t>
            </w:r>
          </w:p>
        </w:tc>
        <w:tc>
          <w:tcPr>
            <w:tcW w:w="147" w:type="pct"/>
            <w:shd w:val="clear" w:color="auto" w:fill="auto"/>
          </w:tcPr>
          <w:p w14:paraId="50FD7BAE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</w:tcPr>
          <w:p w14:paraId="277EA844" w14:textId="50369F4B" w:rsidR="00A637D5" w:rsidRPr="002505BF" w:rsidRDefault="00BD1829" w:rsidP="0099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(9,554)</w:t>
            </w:r>
          </w:p>
        </w:tc>
      </w:tr>
      <w:tr w:rsidR="00A637D5" w:rsidRPr="008053F0" w14:paraId="32F22EB1" w14:textId="77777777" w:rsidTr="00A908C8">
        <w:trPr>
          <w:trHeight w:val="400"/>
          <w:tblHeader/>
        </w:trPr>
        <w:tc>
          <w:tcPr>
            <w:tcW w:w="2843" w:type="pct"/>
          </w:tcPr>
          <w:p w14:paraId="36FB1843" w14:textId="77777777" w:rsidR="00A637D5" w:rsidRPr="008053F0" w:rsidRDefault="00A637D5" w:rsidP="005363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E80E7" w14:textId="087C14D4" w:rsidR="00A637D5" w:rsidRPr="002505BF" w:rsidRDefault="00BD1829" w:rsidP="0099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65,799</w:t>
            </w:r>
          </w:p>
        </w:tc>
        <w:tc>
          <w:tcPr>
            <w:tcW w:w="147" w:type="pct"/>
            <w:shd w:val="clear" w:color="auto" w:fill="auto"/>
          </w:tcPr>
          <w:p w14:paraId="48041175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E92CA" w14:textId="7853CC3D" w:rsidR="00A637D5" w:rsidRPr="002505BF" w:rsidRDefault="00BD1829" w:rsidP="0099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9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</w:t>
            </w:r>
            <w:r w:rsidR="00F108EE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8)</w:t>
            </w:r>
          </w:p>
        </w:tc>
      </w:tr>
    </w:tbl>
    <w:p w14:paraId="7E10BE26" w14:textId="77777777" w:rsidR="000E7734" w:rsidRPr="006D304C" w:rsidRDefault="000E7734" w:rsidP="0096031B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77BE8BCF" w14:textId="7AE124B5" w:rsidR="00FC5F7C" w:rsidRDefault="00100F63" w:rsidP="00D03D8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8"/>
          <w:sz w:val="30"/>
          <w:szCs w:val="30"/>
          <w:cs/>
          <w:lang w:val="en-US" w:bidi="th-TH"/>
        </w:r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292593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30 </w:t>
      </w:r>
      <w:r w:rsidR="006472F7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กันยายน</w:t>
      </w:r>
      <w:r w:rsidR="006A7961" w:rsidRPr="006D304C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 </w:t>
      </w:r>
      <w:r w:rsidR="002E4EE2"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</w:t>
      </w:r>
      <w:r w:rsidR="000E7734"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5</w:t>
      </w:r>
      <w:r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D207C3"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  <w:r w:rsidR="00CF6C23"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และอาคารสิ่งปลูกสร้างของบริษัท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ซึ่งมี</w:t>
      </w:r>
      <w:r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มูลค่าตามบัญ</w:t>
      </w:r>
      <w:r w:rsidR="00F50B3A"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ชีจำนว</w:t>
      </w:r>
      <w:r w:rsidR="004A3C36"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น</w:t>
      </w:r>
      <w:r w:rsidR="00145DE7" w:rsidRPr="00BD1829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="00BD1829" w:rsidRPr="00BD1829">
        <w:rPr>
          <w:rFonts w:asciiTheme="majorBidi" w:hAnsiTheme="majorBidi" w:cstheme="majorBidi"/>
          <w:spacing w:val="4"/>
          <w:sz w:val="30"/>
          <w:szCs w:val="30"/>
          <w:lang w:bidi="th-TH"/>
        </w:rPr>
        <w:t>183.98</w:t>
      </w:r>
      <w:r w:rsidR="00A21F19" w:rsidRPr="00BD1829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บาท</w:t>
      </w:r>
      <w:r w:rsidRPr="006D304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(31 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ธันวาคม 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>256</w:t>
      </w:r>
      <w:r w:rsidR="000E7734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>4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: </w:t>
      </w:r>
      <w:r w:rsidR="00336A2C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>190.01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 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ล้านบาท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ได้ถูกจดจำนองเพื่อเป็นหลักทรัพย์ค้ำประกันวงเงินสินเชื่อของบริษัท</w:t>
      </w:r>
      <w:r w:rsidR="00144925"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="00144925"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 xml:space="preserve">ดูหมายเหตุข้อ </w:t>
      </w:r>
      <w:r w:rsidR="00144925" w:rsidRPr="008415FC">
        <w:rPr>
          <w:rFonts w:asciiTheme="majorBidi" w:hAnsiTheme="majorBidi" w:cstheme="majorBidi"/>
          <w:spacing w:val="8"/>
          <w:sz w:val="30"/>
          <w:szCs w:val="30"/>
          <w:lang w:val="en-US" w:bidi="th-TH"/>
        </w:rPr>
        <w:t>5)</w:t>
      </w:r>
    </w:p>
    <w:p w14:paraId="17A5BFC3" w14:textId="77777777" w:rsidR="002B40E6" w:rsidRPr="008415FC" w:rsidRDefault="002B40E6" w:rsidP="00D03D8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8"/>
          <w:sz w:val="30"/>
          <w:szCs w:val="30"/>
          <w:lang w:val="en-US" w:bidi="th-TH"/>
        </w:rPr>
      </w:pPr>
    </w:p>
    <w:p w14:paraId="0AD163DF" w14:textId="33895895" w:rsidR="00466AFC" w:rsidRPr="008053F0" w:rsidRDefault="00466AFC" w:rsidP="00466A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8053F0">
        <w:rPr>
          <w:rFonts w:asciiTheme="majorBidi" w:hAnsiTheme="majorBidi" w:cstheme="majorBidi"/>
          <w:sz w:val="30"/>
          <w:szCs w:val="30"/>
          <w:cs/>
        </w:rPr>
        <w:t>ารเพิ่มขึ้น</w:t>
      </w:r>
      <w:r w:rsidR="00BD18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08EE">
        <w:rPr>
          <w:rFonts w:asciiTheme="majorBidi" w:hAnsiTheme="majorBidi" w:cstheme="majorBidi" w:hint="cs"/>
          <w:sz w:val="30"/>
          <w:szCs w:val="30"/>
          <w:cs/>
        </w:rPr>
        <w:t>ตัด</w:t>
      </w:r>
      <w:r w:rsidR="00BD1829">
        <w:rPr>
          <w:rFonts w:asciiTheme="majorBidi" w:hAnsiTheme="majorBidi" w:cstheme="majorBidi" w:hint="cs"/>
          <w:sz w:val="30"/>
          <w:szCs w:val="30"/>
          <w:cs/>
        </w:rPr>
        <w:t>จำหน่าย และโอนสินทรัพย์</w:t>
      </w:r>
      <w:r w:rsidRPr="008053F0">
        <w:rPr>
          <w:rFonts w:asciiTheme="majorBidi" w:hAnsiTheme="majorBidi" w:cstheme="majorBidi"/>
          <w:sz w:val="30"/>
          <w:szCs w:val="30"/>
          <w:cs/>
        </w:rPr>
        <w:t>สิทธิการใช้ระหว่างงวด</w:t>
      </w:r>
      <w:r w:rsidR="00BD182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8053F0">
        <w:rPr>
          <w:rFonts w:asciiTheme="majorBidi" w:hAnsiTheme="majorBidi" w:cstheme="majorBidi"/>
          <w:sz w:val="30"/>
          <w:szCs w:val="30"/>
        </w:rPr>
        <w:t xml:space="preserve">30 </w:t>
      </w:r>
      <w:r w:rsidR="00BD182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DF11185" w14:textId="77777777" w:rsidR="00466AFC" w:rsidRPr="00CF56D9" w:rsidRDefault="00466AFC" w:rsidP="00466A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4320"/>
        <w:gridCol w:w="2159"/>
        <w:gridCol w:w="272"/>
        <w:gridCol w:w="2429"/>
      </w:tblGrid>
      <w:tr w:rsidR="00F108EE" w:rsidRPr="008053F0" w14:paraId="589F8E44" w14:textId="60851E75" w:rsidTr="00A908C8">
        <w:trPr>
          <w:trHeight w:hRule="exact" w:val="810"/>
          <w:tblHeader/>
        </w:trPr>
        <w:tc>
          <w:tcPr>
            <w:tcW w:w="2353" w:type="pct"/>
          </w:tcPr>
          <w:p w14:paraId="4439D4F0" w14:textId="77777777" w:rsidR="00F108EE" w:rsidRPr="008053F0" w:rsidRDefault="00F108EE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32E78D43" w14:textId="77777777" w:rsidR="00F108EE" w:rsidRDefault="00F108EE" w:rsidP="00BD1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E6B44C" w14:textId="6ABB6A3D" w:rsidR="00F108EE" w:rsidRPr="008053F0" w:rsidRDefault="00F108EE" w:rsidP="00BD1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2FF3CDAC" w14:textId="77777777" w:rsidR="00F108EE" w:rsidRPr="00F108EE" w:rsidRDefault="00F108EE" w:rsidP="00043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  <w:tc>
          <w:tcPr>
            <w:tcW w:w="1323" w:type="pct"/>
          </w:tcPr>
          <w:p w14:paraId="6DEE4D5C" w14:textId="5AD81D95" w:rsidR="00F108EE" w:rsidRPr="008053F0" w:rsidRDefault="00F108EE" w:rsidP="00043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8EE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การตัดจำหน่ายและการโอนออก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</w:tc>
      </w:tr>
      <w:tr w:rsidR="00F108EE" w:rsidRPr="008053F0" w14:paraId="70E60703" w14:textId="6A1AC0F9" w:rsidTr="00A908C8">
        <w:trPr>
          <w:trHeight w:val="400"/>
          <w:tblHeader/>
        </w:trPr>
        <w:tc>
          <w:tcPr>
            <w:tcW w:w="2353" w:type="pct"/>
          </w:tcPr>
          <w:p w14:paraId="7C21AB8E" w14:textId="77777777" w:rsidR="00F108EE" w:rsidRPr="008053F0" w:rsidRDefault="00F108EE" w:rsidP="000430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</w:tcPr>
          <w:p w14:paraId="1F6A08B8" w14:textId="37261295" w:rsidR="00F108EE" w:rsidRPr="008053F0" w:rsidRDefault="00F108EE" w:rsidP="00BD1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58" w:right="-131" w:firstLine="9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108EE" w:rsidRPr="008053F0" w14:paraId="79E26522" w14:textId="41DD42C6" w:rsidTr="00A908C8">
        <w:trPr>
          <w:trHeight w:val="400"/>
          <w:tblHeader/>
        </w:trPr>
        <w:tc>
          <w:tcPr>
            <w:tcW w:w="2353" w:type="pct"/>
          </w:tcPr>
          <w:p w14:paraId="43A7E3FE" w14:textId="77777777" w:rsidR="00F108EE" w:rsidRPr="008053F0" w:rsidRDefault="00F108EE" w:rsidP="000430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6" w:type="pct"/>
            <w:shd w:val="clear" w:color="auto" w:fill="auto"/>
          </w:tcPr>
          <w:p w14:paraId="1AE26250" w14:textId="77777777" w:rsidR="00F108EE" w:rsidRPr="008053F0" w:rsidRDefault="00F108EE" w:rsidP="00BD1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251" w:firstLine="1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495FF9" w14:textId="77777777" w:rsidR="00F108EE" w:rsidRPr="008053F0" w:rsidRDefault="00F108EE" w:rsidP="00BD1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227" w:firstLine="1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</w:tcPr>
          <w:p w14:paraId="60578E27" w14:textId="029C7BE3" w:rsidR="00F108EE" w:rsidRPr="008053F0" w:rsidRDefault="00F108EE" w:rsidP="00BD1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227" w:firstLine="1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8EE" w:rsidRPr="008053F0" w14:paraId="43388B20" w14:textId="19F56169" w:rsidTr="00A908C8">
        <w:trPr>
          <w:trHeight w:val="400"/>
          <w:tblHeader/>
        </w:trPr>
        <w:tc>
          <w:tcPr>
            <w:tcW w:w="2353" w:type="pct"/>
          </w:tcPr>
          <w:p w14:paraId="6B60A949" w14:textId="603B5DA0" w:rsidR="00F108EE" w:rsidRPr="008053F0" w:rsidRDefault="00F108EE" w:rsidP="000430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AFC">
              <w:rPr>
                <w:rFonts w:asciiTheme="majorBidi" w:hAnsi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176" w:type="pct"/>
            <w:shd w:val="clear" w:color="auto" w:fill="auto"/>
          </w:tcPr>
          <w:p w14:paraId="764B563E" w14:textId="2C292EEA" w:rsidR="00F108EE" w:rsidRPr="008053F0" w:rsidRDefault="00F108EE" w:rsidP="00BD1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251" w:firstLine="1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  <w:tc>
          <w:tcPr>
            <w:tcW w:w="148" w:type="pct"/>
          </w:tcPr>
          <w:p w14:paraId="3BB0EC45" w14:textId="77777777" w:rsidR="00F108EE" w:rsidRDefault="00F108EE" w:rsidP="003D1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587" w:firstLine="1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</w:tcPr>
          <w:p w14:paraId="75A6BA8E" w14:textId="41F3A941" w:rsidR="00F108EE" w:rsidRPr="008053F0" w:rsidRDefault="00F108EE" w:rsidP="003D1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587" w:firstLine="1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8EE" w:rsidRPr="008053F0" w14:paraId="7C689838" w14:textId="184FC962" w:rsidTr="00A908C8">
        <w:trPr>
          <w:trHeight w:val="410"/>
          <w:tblHeader/>
        </w:trPr>
        <w:tc>
          <w:tcPr>
            <w:tcW w:w="2353" w:type="pct"/>
          </w:tcPr>
          <w:p w14:paraId="7D4ED3E4" w14:textId="77777777" w:rsidR="00F108EE" w:rsidRPr="008053F0" w:rsidRDefault="00F108EE" w:rsidP="000430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6" w:type="pct"/>
            <w:tcBorders>
              <w:bottom w:val="single" w:sz="4" w:space="0" w:color="auto"/>
            </w:tcBorders>
            <w:shd w:val="clear" w:color="auto" w:fill="auto"/>
          </w:tcPr>
          <w:p w14:paraId="5423CC7C" w14:textId="0C0D914B" w:rsidR="00F108EE" w:rsidRPr="008053F0" w:rsidRDefault="00F108EE" w:rsidP="00BD1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251" w:firstLine="1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4,767</w:t>
            </w:r>
          </w:p>
        </w:tc>
        <w:tc>
          <w:tcPr>
            <w:tcW w:w="148" w:type="pct"/>
          </w:tcPr>
          <w:p w14:paraId="714F0F91" w14:textId="77777777" w:rsidR="00F108EE" w:rsidRDefault="00F108EE" w:rsidP="00BD1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227" w:firstLine="1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47ED6860" w14:textId="1CA1D3F0" w:rsidR="00F108EE" w:rsidRPr="008053F0" w:rsidRDefault="009E06D7" w:rsidP="00BD1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227" w:firstLine="1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8EE">
              <w:rPr>
                <w:rFonts w:asciiTheme="majorBidi" w:hAnsiTheme="majorBidi" w:cstheme="majorBidi"/>
                <w:sz w:val="30"/>
                <w:szCs w:val="30"/>
              </w:rPr>
              <w:t>713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08EE" w:rsidRPr="008053F0" w14:paraId="58E20E20" w14:textId="79CA186B" w:rsidTr="00A908C8">
        <w:trPr>
          <w:trHeight w:val="400"/>
          <w:tblHeader/>
        </w:trPr>
        <w:tc>
          <w:tcPr>
            <w:tcW w:w="2353" w:type="pct"/>
          </w:tcPr>
          <w:p w14:paraId="53A4A11E" w14:textId="77777777" w:rsidR="00F108EE" w:rsidRPr="008053F0" w:rsidRDefault="00F108EE" w:rsidP="000430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5D0A4" w14:textId="3FB8B233" w:rsidR="00F108EE" w:rsidRPr="003D13EE" w:rsidRDefault="00F108EE" w:rsidP="00BD1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251" w:firstLine="11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1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7,453</w:t>
            </w:r>
          </w:p>
        </w:tc>
        <w:tc>
          <w:tcPr>
            <w:tcW w:w="148" w:type="pct"/>
          </w:tcPr>
          <w:p w14:paraId="222F5DB3" w14:textId="77777777" w:rsidR="00F108EE" w:rsidRDefault="00F108EE" w:rsidP="00BD1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227" w:firstLine="11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tcBorders>
              <w:top w:val="single" w:sz="4" w:space="0" w:color="auto"/>
              <w:bottom w:val="double" w:sz="4" w:space="0" w:color="auto"/>
            </w:tcBorders>
          </w:tcPr>
          <w:p w14:paraId="5917B023" w14:textId="50ECDA3E" w:rsidR="00F108EE" w:rsidRPr="003D13EE" w:rsidRDefault="009E06D7" w:rsidP="00BD1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227" w:firstLine="11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10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E1DDBEE" w14:textId="7F1A9C83" w:rsidR="00466AFC" w:rsidRDefault="00466AFC" w:rsidP="00DF5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2D21A744" w14:textId="23AB8E88" w:rsidR="0096031B" w:rsidRPr="00DF5825" w:rsidRDefault="00466AFC" w:rsidP="00DF5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br w:type="page"/>
      </w:r>
    </w:p>
    <w:p w14:paraId="3056C07B" w14:textId="004C28EB" w:rsidR="00104C90" w:rsidRPr="006D304C" w:rsidRDefault="00D75BB6" w:rsidP="00D03D85">
      <w:pPr>
        <w:pStyle w:val="Heading8"/>
        <w:numPr>
          <w:ilvl w:val="0"/>
          <w:numId w:val="17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1F956499" w14:textId="77777777" w:rsidR="006D304C" w:rsidRPr="00F108EE" w:rsidRDefault="006D304C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10B449F1" w14:textId="37C02ADA" w:rsidR="00812338" w:rsidRDefault="00812338" w:rsidP="00812338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ณ วันที่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292593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472F7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บริษัทมีวงเงินสินเชื่อซึ่งยังมิได้เบิกใช้กับสถาบันการเงินในประเทศแห่งหนึ่งเป็นจำนวนเงินรวม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B4796C">
        <w:rPr>
          <w:rFonts w:asciiTheme="majorBidi" w:hAnsiTheme="majorBidi" w:cstheme="majorBidi"/>
          <w:spacing w:val="4"/>
          <w:sz w:val="30"/>
          <w:szCs w:val="30"/>
          <w:lang w:val="en-GB"/>
        </w:rPr>
        <w:t>9</w:t>
      </w:r>
      <w:r w:rsidR="00A55FB4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6.63 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ล้านบาท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(31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GB"/>
        </w:rPr>
        <w:t xml:space="preserve">ธันวาคม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256</w:t>
      </w:r>
      <w:r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4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: </w:t>
      </w:r>
      <w:r w:rsidR="00B85563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96.72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GB"/>
        </w:rPr>
        <w:t>ล้านบาท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)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วงเงินสินเชื่อดังกล่าวค้ำประกันโดย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br/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ที่ดิน อาคารสิ่งปลูกสร้าง</w:t>
      </w:r>
      <w:r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 </w:t>
      </w:r>
      <w:r w:rsidR="00AE5C0C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และ</w:t>
      </w:r>
      <w:r w:rsidRPr="00325525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สิทธิการใช้ที่ดิน</w:t>
      </w:r>
      <w:r w:rsidRPr="00325525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ของ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บริษัท</w:t>
      </w:r>
    </w:p>
    <w:p w14:paraId="4F460DF1" w14:textId="4D91B3B0" w:rsidR="00C571E1" w:rsidRPr="00F108EE" w:rsidRDefault="00C571E1" w:rsidP="00812338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4"/>
          <w:szCs w:val="24"/>
          <w:lang w:val="en-GB"/>
        </w:rPr>
      </w:pPr>
    </w:p>
    <w:p w14:paraId="4FACD51A" w14:textId="77777777" w:rsidR="00C571E1" w:rsidRPr="00303B97" w:rsidRDefault="00C571E1" w:rsidP="00303B97">
      <w:pPr>
        <w:pStyle w:val="Heading8"/>
        <w:numPr>
          <w:ilvl w:val="0"/>
          <w:numId w:val="17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03B97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4F5D9679" w14:textId="77777777" w:rsidR="00C571E1" w:rsidRPr="00F108EE" w:rsidRDefault="00C571E1" w:rsidP="00C571E1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2"/>
        <w:gridCol w:w="805"/>
        <w:gridCol w:w="238"/>
        <w:gridCol w:w="1114"/>
        <w:gridCol w:w="269"/>
        <w:gridCol w:w="1082"/>
        <w:gridCol w:w="271"/>
        <w:gridCol w:w="1169"/>
        <w:gridCol w:w="271"/>
        <w:gridCol w:w="1169"/>
      </w:tblGrid>
      <w:tr w:rsidR="00C571E1" w:rsidRPr="00B058BE" w14:paraId="1818625D" w14:textId="77777777" w:rsidTr="008B1B60">
        <w:trPr>
          <w:tblHeader/>
        </w:trPr>
        <w:tc>
          <w:tcPr>
            <w:tcW w:w="1486" w:type="pct"/>
          </w:tcPr>
          <w:p w14:paraId="5C0FFA6C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6C06DC1F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31" w:type="pct"/>
            <w:tcBorders>
              <w:left w:val="nil"/>
            </w:tcBorders>
          </w:tcPr>
          <w:p w14:paraId="5E3777C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6" w:type="pct"/>
            <w:gridSpan w:val="3"/>
            <w:tcBorders>
              <w:bottom w:val="single" w:sz="4" w:space="0" w:color="auto"/>
            </w:tcBorders>
          </w:tcPr>
          <w:p w14:paraId="10FA6044" w14:textId="4FA064AE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805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704BBDCF" w14:textId="77777777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gridSpan w:val="3"/>
            <w:tcBorders>
              <w:bottom w:val="single" w:sz="4" w:space="0" w:color="auto"/>
            </w:tcBorders>
          </w:tcPr>
          <w:p w14:paraId="24BD9561" w14:textId="4CAA244C" w:rsidR="00C571E1" w:rsidRPr="004E6036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805B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571E1" w:rsidRPr="00B058BE" w14:paraId="7BE84B53" w14:textId="77777777" w:rsidTr="009E6B27">
        <w:trPr>
          <w:tblHeader/>
        </w:trPr>
        <w:tc>
          <w:tcPr>
            <w:tcW w:w="1486" w:type="pct"/>
          </w:tcPr>
          <w:p w14:paraId="7A823F2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71BCE1C7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31" w:type="pct"/>
            <w:tcBorders>
              <w:left w:val="nil"/>
            </w:tcBorders>
          </w:tcPr>
          <w:p w14:paraId="762E74D1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F447AE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312C997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70802B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9" w:type="pct"/>
          </w:tcPr>
          <w:p w14:paraId="295DA8F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928985A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75696F23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8D985A0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571E1" w:rsidRPr="00B058BE" w14:paraId="3871C1EB" w14:textId="77777777" w:rsidTr="008B1B60">
        <w:trPr>
          <w:trHeight w:val="80"/>
          <w:tblHeader/>
        </w:trPr>
        <w:tc>
          <w:tcPr>
            <w:tcW w:w="1486" w:type="pct"/>
          </w:tcPr>
          <w:p w14:paraId="199EA73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7680B5F9" w14:textId="77777777" w:rsidR="00C571E1" w:rsidRPr="000B21B4" w:rsidRDefault="00C571E1" w:rsidP="0079512B">
            <w:pPr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" w:type="pct"/>
            <w:tcBorders>
              <w:left w:val="nil"/>
            </w:tcBorders>
          </w:tcPr>
          <w:p w14:paraId="42D213FB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40" w:type="pct"/>
            <w:gridSpan w:val="7"/>
          </w:tcPr>
          <w:p w14:paraId="10556E3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71E1" w:rsidRPr="00B058BE" w14:paraId="4D67222E" w14:textId="77777777" w:rsidTr="009E6B27">
        <w:tc>
          <w:tcPr>
            <w:tcW w:w="1486" w:type="pct"/>
          </w:tcPr>
          <w:p w14:paraId="7F2925F7" w14:textId="77777777" w:rsidR="00C571E1" w:rsidRPr="00B058BE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43" w:type="pct"/>
          </w:tcPr>
          <w:p w14:paraId="68A26D8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" w:type="pct"/>
            <w:tcBorders>
              <w:left w:val="nil"/>
            </w:tcBorders>
          </w:tcPr>
          <w:p w14:paraId="3A50334D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31CCDC5A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B2E3832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2EA54A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87DA88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DD7544A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8C9A6A0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B0A18D2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71E1" w:rsidRPr="00B058BE" w14:paraId="1E2577BE" w14:textId="77777777" w:rsidTr="009E6B27">
        <w:tc>
          <w:tcPr>
            <w:tcW w:w="1486" w:type="pct"/>
          </w:tcPr>
          <w:p w14:paraId="021ED271" w14:textId="7DC6BE27" w:rsidR="00C571E1" w:rsidRPr="00B058BE" w:rsidRDefault="008B1B60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C571E1" w:rsidRPr="00B058B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3" w:type="pct"/>
          </w:tcPr>
          <w:p w14:paraId="737BF6B7" w14:textId="1635CAA3" w:rsidR="00C571E1" w:rsidRPr="00B058BE" w:rsidRDefault="00E805B2" w:rsidP="0079512B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1" w:type="pct"/>
            <w:tcBorders>
              <w:left w:val="nil"/>
            </w:tcBorders>
          </w:tcPr>
          <w:p w14:paraId="75B4B720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30E24614" w14:textId="72D65348" w:rsidR="00C571E1" w:rsidRPr="00B058BE" w:rsidRDefault="00B14425" w:rsidP="000263BE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3A7460E" w14:textId="77777777" w:rsidR="00C571E1" w:rsidRPr="00B058BE" w:rsidRDefault="00C571E1" w:rsidP="000263BE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3376A4A" w14:textId="2885F227" w:rsidR="00C571E1" w:rsidRPr="00B058BE" w:rsidRDefault="00B14425" w:rsidP="000263BE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9" w:type="pct"/>
          </w:tcPr>
          <w:p w14:paraId="2FF5859B" w14:textId="77777777" w:rsidR="00C571E1" w:rsidRPr="00B058BE" w:rsidRDefault="00C571E1" w:rsidP="000263BE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913545C" w14:textId="3671B677" w:rsidR="00C571E1" w:rsidRPr="00B058BE" w:rsidRDefault="00B14425" w:rsidP="000263BE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425,080</w:t>
            </w:r>
          </w:p>
        </w:tc>
        <w:tc>
          <w:tcPr>
            <w:tcW w:w="149" w:type="pct"/>
          </w:tcPr>
          <w:p w14:paraId="75985171" w14:textId="77777777" w:rsidR="00C571E1" w:rsidRPr="00B058BE" w:rsidRDefault="00C571E1" w:rsidP="000263BE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F795E59" w14:textId="4B351763" w:rsidR="00C571E1" w:rsidRPr="00B058BE" w:rsidRDefault="00B14425" w:rsidP="00B14425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</w:t>
            </w:r>
            <w:r w:rsidR="002B40E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B14425" w:rsidRPr="00B058BE" w14:paraId="62D17B39" w14:textId="77777777" w:rsidTr="009E6B27">
        <w:tc>
          <w:tcPr>
            <w:tcW w:w="1486" w:type="pct"/>
          </w:tcPr>
          <w:p w14:paraId="1C1E3D2D" w14:textId="7197B31D" w:rsidR="00B14425" w:rsidRPr="00B058BE" w:rsidRDefault="00B14425" w:rsidP="00F108EE">
            <w:pPr>
              <w:tabs>
                <w:tab w:val="clear" w:pos="227"/>
                <w:tab w:val="left" w:pos="164"/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  <w:r w:rsidR="00F108EE">
              <w:rPr>
                <w:rFonts w:ascii="Angsana New" w:hAnsi="Angsana New" w:hint="cs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443" w:type="pct"/>
          </w:tcPr>
          <w:p w14:paraId="4F1DAFCD" w14:textId="084132E4" w:rsidR="00B14425" w:rsidRDefault="00B14425" w:rsidP="00B14425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1" w:type="pct"/>
            <w:tcBorders>
              <w:left w:val="nil"/>
            </w:tcBorders>
          </w:tcPr>
          <w:p w14:paraId="40EE3E1D" w14:textId="77777777" w:rsidR="00B14425" w:rsidRPr="00B058BE" w:rsidRDefault="00B14425" w:rsidP="00B14425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0ED1B4EE" w14:textId="2345DA0F" w:rsidR="00B14425" w:rsidRPr="00B058BE" w:rsidRDefault="00B14425" w:rsidP="00B14425">
            <w:pPr>
              <w:pStyle w:val="BodyText"/>
              <w:tabs>
                <w:tab w:val="decimal" w:pos="829"/>
              </w:tabs>
              <w:spacing w:after="0"/>
              <w:ind w:left="-108" w:right="2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16D280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C962947" w14:textId="65743EF2" w:rsidR="00B14425" w:rsidRPr="00B058BE" w:rsidRDefault="00B14425" w:rsidP="00B14425">
            <w:pPr>
              <w:pStyle w:val="BodyText"/>
              <w:tabs>
                <w:tab w:val="clear" w:pos="907"/>
                <w:tab w:val="decimal" w:pos="719"/>
              </w:tabs>
              <w:spacing w:after="0"/>
              <w:ind w:left="-108" w:right="2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7BA6C26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5D3C240" w14:textId="19C83FDD" w:rsidR="00B14425" w:rsidRPr="00B058BE" w:rsidRDefault="00B14425" w:rsidP="00B14425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(316)</w:t>
            </w:r>
          </w:p>
        </w:tc>
        <w:tc>
          <w:tcPr>
            <w:tcW w:w="149" w:type="pct"/>
          </w:tcPr>
          <w:p w14:paraId="47CFDFED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CCE564D" w14:textId="4C5DC365" w:rsidR="00B14425" w:rsidRPr="00B058BE" w:rsidRDefault="00B14425" w:rsidP="00B14425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(158)</w:t>
            </w:r>
          </w:p>
        </w:tc>
      </w:tr>
      <w:tr w:rsidR="00B14425" w:rsidRPr="00B058BE" w14:paraId="0DCA02A4" w14:textId="77777777" w:rsidTr="009E6B27">
        <w:tc>
          <w:tcPr>
            <w:tcW w:w="1486" w:type="pct"/>
          </w:tcPr>
          <w:p w14:paraId="64E889DF" w14:textId="7ADB0ECA" w:rsidR="00B14425" w:rsidRPr="00B058BE" w:rsidRDefault="00B14425" w:rsidP="00B14425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  <w:r w:rsidR="00F108EE">
              <w:rPr>
                <w:rFonts w:ascii="Angsana New" w:hAnsi="Angsana New" w:hint="cs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443" w:type="pct"/>
          </w:tcPr>
          <w:p w14:paraId="47FE2CEB" w14:textId="484A0096" w:rsidR="00B14425" w:rsidRDefault="00B14425" w:rsidP="00B14425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1" w:type="pct"/>
            <w:tcBorders>
              <w:left w:val="nil"/>
            </w:tcBorders>
          </w:tcPr>
          <w:p w14:paraId="7D0E0557" w14:textId="77777777" w:rsidR="00B14425" w:rsidRPr="00B058BE" w:rsidRDefault="00B14425" w:rsidP="00B14425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DEFCFDF" w14:textId="49CB3050" w:rsidR="00B14425" w:rsidRPr="00B058BE" w:rsidRDefault="00B14425" w:rsidP="00B14425">
            <w:pPr>
              <w:pStyle w:val="BodyText"/>
              <w:tabs>
                <w:tab w:val="decimal" w:pos="829"/>
              </w:tabs>
              <w:spacing w:after="0"/>
              <w:ind w:left="-108" w:right="2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4065BD5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2FDA83C" w14:textId="379FB058" w:rsidR="00B14425" w:rsidRPr="00B058BE" w:rsidRDefault="00B14425" w:rsidP="00B14425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2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82BE5EE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720B705" w14:textId="777C77CB" w:rsidR="00B14425" w:rsidRPr="00B058BE" w:rsidRDefault="00B14425" w:rsidP="00B14425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149" w:type="pct"/>
          </w:tcPr>
          <w:p w14:paraId="3D1A39AC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22342E4" w14:textId="7BE166F8" w:rsidR="00B14425" w:rsidRPr="00B058BE" w:rsidRDefault="00B14425" w:rsidP="00B14425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</w:tr>
      <w:tr w:rsidR="00B14425" w:rsidRPr="00B058BE" w14:paraId="2146F3EF" w14:textId="77777777" w:rsidTr="009E6B27">
        <w:tc>
          <w:tcPr>
            <w:tcW w:w="1486" w:type="pct"/>
          </w:tcPr>
          <w:p w14:paraId="2A1FCF06" w14:textId="29B08A9A" w:rsidR="00B14425" w:rsidRPr="00B058BE" w:rsidRDefault="009E6B27" w:rsidP="00B14425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B14425" w:rsidRPr="00B058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3" w:type="pct"/>
          </w:tcPr>
          <w:p w14:paraId="2155D20D" w14:textId="68D687B8" w:rsidR="00B14425" w:rsidRPr="00B058BE" w:rsidRDefault="00B14425" w:rsidP="00B14425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1" w:type="pct"/>
            <w:tcBorders>
              <w:left w:val="nil"/>
            </w:tcBorders>
          </w:tcPr>
          <w:p w14:paraId="74681164" w14:textId="77777777" w:rsidR="00B14425" w:rsidRPr="00B058BE" w:rsidRDefault="00B14425" w:rsidP="00B14425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57700CE8" w14:textId="03146E0E" w:rsidR="00B14425" w:rsidRPr="00B058BE" w:rsidRDefault="00B14425" w:rsidP="00B14425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00AC098F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2F76E4A" w14:textId="35ADBEC3" w:rsidR="00B14425" w:rsidRPr="00B14425" w:rsidRDefault="00B14425" w:rsidP="00B14425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425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9" w:type="pct"/>
          </w:tcPr>
          <w:p w14:paraId="494F07B1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77E6EB70" w14:textId="3AE0EBC3" w:rsidR="00B14425" w:rsidRPr="00B058BE" w:rsidRDefault="00B14425" w:rsidP="00B14425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9" w:type="pct"/>
          </w:tcPr>
          <w:p w14:paraId="70E3153B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52B267DA" w14:textId="657991BB" w:rsidR="00B14425" w:rsidRPr="00B058BE" w:rsidRDefault="00B14425" w:rsidP="00B14425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  <w:tr w:rsidR="00B14425" w:rsidRPr="00F108EE" w14:paraId="7CCF2425" w14:textId="77777777" w:rsidTr="009E6B27">
        <w:trPr>
          <w:trHeight w:val="144"/>
        </w:trPr>
        <w:tc>
          <w:tcPr>
            <w:tcW w:w="1486" w:type="pct"/>
          </w:tcPr>
          <w:p w14:paraId="3A08D438" w14:textId="77777777" w:rsidR="00B14425" w:rsidRPr="00F108EE" w:rsidRDefault="00B14425" w:rsidP="00B14425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7FC22B40" w14:textId="77777777" w:rsidR="00B14425" w:rsidRPr="00F108EE" w:rsidRDefault="00B14425" w:rsidP="00B1442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pct"/>
            <w:tcBorders>
              <w:left w:val="nil"/>
            </w:tcBorders>
          </w:tcPr>
          <w:p w14:paraId="57023E52" w14:textId="77777777" w:rsidR="00B14425" w:rsidRPr="00F108EE" w:rsidRDefault="00B14425" w:rsidP="00B1442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13" w:type="pct"/>
          </w:tcPr>
          <w:p w14:paraId="0C1DA43D" w14:textId="77777777" w:rsidR="00B14425" w:rsidRPr="00F108E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68326078" w14:textId="77777777" w:rsidR="00B14425" w:rsidRPr="00F108E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</w:tcPr>
          <w:p w14:paraId="6FABD127" w14:textId="77777777" w:rsidR="00B14425" w:rsidRPr="00F108E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pct"/>
          </w:tcPr>
          <w:p w14:paraId="2D83C526" w14:textId="77777777" w:rsidR="00B14425" w:rsidRPr="00F108E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332EFF93" w14:textId="77777777" w:rsidR="00B14425" w:rsidRPr="00F108E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pct"/>
          </w:tcPr>
          <w:p w14:paraId="2D0F69CB" w14:textId="77777777" w:rsidR="00B14425" w:rsidRPr="00F108E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435A5DD9" w14:textId="77777777" w:rsidR="00B14425" w:rsidRPr="00F108E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4425" w:rsidRPr="00B058BE" w14:paraId="37E8C314" w14:textId="77777777" w:rsidTr="009E6B27">
        <w:tc>
          <w:tcPr>
            <w:tcW w:w="1486" w:type="pct"/>
          </w:tcPr>
          <w:p w14:paraId="31AAA93C" w14:textId="77777777" w:rsidR="00B14425" w:rsidRPr="00B058BE" w:rsidRDefault="00B14425" w:rsidP="00B14425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43" w:type="pct"/>
          </w:tcPr>
          <w:p w14:paraId="7B2B3E22" w14:textId="77777777" w:rsidR="00B14425" w:rsidRPr="00B058BE" w:rsidRDefault="00B14425" w:rsidP="00B14425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1" w:type="pct"/>
            <w:tcBorders>
              <w:left w:val="nil"/>
            </w:tcBorders>
          </w:tcPr>
          <w:p w14:paraId="44FB884D" w14:textId="77777777" w:rsidR="00B14425" w:rsidRPr="00B058BE" w:rsidRDefault="00B14425" w:rsidP="00B14425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00A8C5D2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B9C694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3040BF0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D4AB1E7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597E234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ECDC554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717D23B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425" w:rsidRPr="00B058BE" w14:paraId="2F6481C8" w14:textId="77777777" w:rsidTr="009E6B27">
        <w:tc>
          <w:tcPr>
            <w:tcW w:w="1486" w:type="pct"/>
          </w:tcPr>
          <w:p w14:paraId="3E928109" w14:textId="72E1E7C8" w:rsidR="00B14425" w:rsidRPr="00B058BE" w:rsidRDefault="008B1B60" w:rsidP="00B14425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B14425" w:rsidRPr="00B058B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3" w:type="pct"/>
          </w:tcPr>
          <w:p w14:paraId="156D0E63" w14:textId="28EF665D" w:rsidR="00B14425" w:rsidRDefault="00B14425" w:rsidP="00B14425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1" w:type="pct"/>
            <w:tcBorders>
              <w:left w:val="nil"/>
            </w:tcBorders>
          </w:tcPr>
          <w:p w14:paraId="13CDB6D2" w14:textId="77777777" w:rsidR="00B14425" w:rsidRPr="00B058BE" w:rsidRDefault="00B14425" w:rsidP="00B14425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55EB5B5F" w14:textId="2FCD65AD" w:rsidR="00B14425" w:rsidRPr="00B058BE" w:rsidRDefault="00B14425" w:rsidP="00B14425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148" w:type="pct"/>
          </w:tcPr>
          <w:p w14:paraId="411D377C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E66013" w14:textId="4F3A42DC" w:rsidR="00B14425" w:rsidRPr="00B058BE" w:rsidRDefault="00B14425" w:rsidP="00B14425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212,382</w:t>
            </w:r>
          </w:p>
        </w:tc>
        <w:tc>
          <w:tcPr>
            <w:tcW w:w="149" w:type="pct"/>
          </w:tcPr>
          <w:p w14:paraId="59006C14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03F176F" w14:textId="33D774D4" w:rsidR="00B14425" w:rsidRPr="00B058BE" w:rsidRDefault="00B14425" w:rsidP="00B14425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149" w:type="pct"/>
          </w:tcPr>
          <w:p w14:paraId="0F729A7A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A9CE0B0" w14:textId="688015EE" w:rsidR="00B14425" w:rsidRPr="00B058BE" w:rsidRDefault="00B14425" w:rsidP="00B14425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212,382</w:t>
            </w:r>
          </w:p>
        </w:tc>
      </w:tr>
      <w:tr w:rsidR="00B14425" w:rsidRPr="00B058BE" w14:paraId="03FBC97D" w14:textId="77777777" w:rsidTr="009E6B27">
        <w:tc>
          <w:tcPr>
            <w:tcW w:w="1486" w:type="pct"/>
          </w:tcPr>
          <w:p w14:paraId="7D6AE93F" w14:textId="5F85E3EF" w:rsidR="00B14425" w:rsidRPr="00B058BE" w:rsidRDefault="00B14425" w:rsidP="00B14425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ทุนออกให้ตามสิทธิ</w:t>
            </w:r>
          </w:p>
        </w:tc>
        <w:tc>
          <w:tcPr>
            <w:tcW w:w="443" w:type="pct"/>
          </w:tcPr>
          <w:p w14:paraId="098320CF" w14:textId="50AFAEC1" w:rsidR="00B14425" w:rsidRPr="00B058BE" w:rsidRDefault="00B14425" w:rsidP="00B14425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1" w:type="pct"/>
            <w:tcBorders>
              <w:left w:val="nil"/>
            </w:tcBorders>
          </w:tcPr>
          <w:p w14:paraId="068E4FB0" w14:textId="77777777" w:rsidR="00B14425" w:rsidRPr="00B058BE" w:rsidRDefault="00B14425" w:rsidP="00B14425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C93C60B" w14:textId="062C4644" w:rsidR="00B14425" w:rsidRPr="00B058BE" w:rsidRDefault="00B14425" w:rsidP="00B14425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8" w:type="pct"/>
          </w:tcPr>
          <w:p w14:paraId="6C2142D3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30D86A5" w14:textId="6D3B916E" w:rsidR="00B14425" w:rsidRPr="00B058BE" w:rsidRDefault="00B14425" w:rsidP="00B14425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49" w:type="pct"/>
          </w:tcPr>
          <w:p w14:paraId="48F35AA8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AE9BC64" w14:textId="1AFC487C" w:rsidR="00B14425" w:rsidRPr="00B058BE" w:rsidRDefault="00B14425" w:rsidP="00B14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3ED2E9B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D21C7D4" w14:textId="0C8453F8" w:rsidR="00B14425" w:rsidRPr="00B058BE" w:rsidRDefault="00B14425" w:rsidP="00B14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4425" w:rsidRPr="00B058BE" w14:paraId="0F33A91C" w14:textId="77777777" w:rsidTr="009E6B27">
        <w:tc>
          <w:tcPr>
            <w:tcW w:w="1486" w:type="pct"/>
          </w:tcPr>
          <w:p w14:paraId="51B3F93D" w14:textId="35B95106" w:rsidR="00B14425" w:rsidRPr="00B058BE" w:rsidRDefault="009E6B27" w:rsidP="00B14425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B14425" w:rsidRPr="00B058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3" w:type="pct"/>
          </w:tcPr>
          <w:p w14:paraId="006D84C3" w14:textId="0E2C585B" w:rsidR="00B14425" w:rsidRPr="00B058BE" w:rsidRDefault="00B14425" w:rsidP="00B14425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1" w:type="pct"/>
            <w:tcBorders>
              <w:left w:val="nil"/>
            </w:tcBorders>
          </w:tcPr>
          <w:p w14:paraId="048ADA07" w14:textId="77777777" w:rsidR="00B14425" w:rsidRPr="00B058BE" w:rsidRDefault="00B14425" w:rsidP="00B14425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5DDADFF6" w14:textId="42A7BE02" w:rsidR="00B14425" w:rsidRPr="00B058BE" w:rsidRDefault="00B14425" w:rsidP="00B14425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425,607</w:t>
            </w:r>
          </w:p>
        </w:tc>
        <w:tc>
          <w:tcPr>
            <w:tcW w:w="148" w:type="pct"/>
          </w:tcPr>
          <w:p w14:paraId="30CEC627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794A255" w14:textId="5FE6DC2C" w:rsidR="00B14425" w:rsidRPr="00B058BE" w:rsidRDefault="00B14425" w:rsidP="00B14425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212,804</w:t>
            </w:r>
          </w:p>
        </w:tc>
        <w:tc>
          <w:tcPr>
            <w:tcW w:w="149" w:type="pct"/>
          </w:tcPr>
          <w:p w14:paraId="6C245A63" w14:textId="77777777" w:rsidR="00B14425" w:rsidRPr="00B058BE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49AC7B0E" w14:textId="20368EE8" w:rsidR="00B14425" w:rsidRPr="00B14425" w:rsidRDefault="00B14425" w:rsidP="00B14425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425">
              <w:rPr>
                <w:rFonts w:ascii="Angsana New" w:hAnsi="Angsana New"/>
                <w:b/>
                <w:bCs/>
                <w:sz w:val="30"/>
                <w:szCs w:val="30"/>
              </w:rPr>
              <w:t>424,764</w:t>
            </w:r>
          </w:p>
        </w:tc>
        <w:tc>
          <w:tcPr>
            <w:tcW w:w="149" w:type="pct"/>
          </w:tcPr>
          <w:p w14:paraId="78F9A1EC" w14:textId="77777777" w:rsidR="00B14425" w:rsidRPr="00B14425" w:rsidRDefault="00B1442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1BC5D2C6" w14:textId="68152AD4" w:rsidR="00B14425" w:rsidRPr="00B14425" w:rsidRDefault="00B14425" w:rsidP="00B14425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425">
              <w:rPr>
                <w:rFonts w:ascii="Angsana New" w:hAnsi="Angsana New"/>
                <w:b/>
                <w:bCs/>
                <w:sz w:val="30"/>
                <w:szCs w:val="30"/>
              </w:rPr>
              <w:t>212,382</w:t>
            </w:r>
          </w:p>
        </w:tc>
      </w:tr>
    </w:tbl>
    <w:p w14:paraId="4BEB4CF8" w14:textId="77777777" w:rsidR="00C571E1" w:rsidRPr="00F108EE" w:rsidRDefault="00C571E1" w:rsidP="00C571E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F4AFF8" w14:textId="49992B77" w:rsidR="00C571E1" w:rsidRPr="00FB751A" w:rsidRDefault="00C571E1" w:rsidP="00C571E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B751A">
        <w:rPr>
          <w:rFonts w:ascii="Angsana New" w:hAnsi="Angsana New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หนึ่ง</w:t>
      </w:r>
      <w:r w:rsidRPr="00FB751A">
        <w:rPr>
          <w:rFonts w:ascii="Angsana New" w:hAnsi="Angsana New" w:hint="cs"/>
          <w:sz w:val="30"/>
          <w:szCs w:val="30"/>
          <w:cs/>
        </w:rPr>
        <w:t>เสียงต่อหนึ่งหุ้นในที่ประชุมของบริษัท</w:t>
      </w:r>
    </w:p>
    <w:p w14:paraId="720F89D1" w14:textId="47101F21" w:rsidR="00C571E1" w:rsidRPr="00F108EE" w:rsidRDefault="00C571E1" w:rsidP="00C571E1">
      <w:pPr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0870888" w14:textId="52C6D612" w:rsidR="001922B5" w:rsidRDefault="001922B5" w:rsidP="00C571E1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22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310F5A0A" w14:textId="77777777" w:rsidR="00F108EE" w:rsidRPr="00F108EE" w:rsidRDefault="00F108EE" w:rsidP="00C571E1">
      <w:pPr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2636175" w14:textId="02EFA647" w:rsidR="00176841" w:rsidRDefault="00176841" w:rsidP="0017684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E7346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6</w:t>
      </w:r>
      <w:r w:rsidRPr="00EE7346">
        <w:rPr>
          <w:rFonts w:asciiTheme="majorBidi" w:hAnsiTheme="majorBidi" w:cstheme="majorBidi"/>
          <w:sz w:val="30"/>
          <w:szCs w:val="30"/>
        </w:rPr>
        <w:t xml:space="preserve"> </w:t>
      </w:r>
      <w:r w:rsidRPr="00EE7346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EE7346">
        <w:rPr>
          <w:rFonts w:asciiTheme="majorBidi" w:hAnsiTheme="majorBidi" w:cstheme="majorBidi"/>
          <w:sz w:val="30"/>
          <w:szCs w:val="30"/>
        </w:rPr>
        <w:t xml:space="preserve">2565 </w:t>
      </w:r>
      <w:r w:rsidRPr="00EE734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บริษัทได้จดทะเบียนเพิ่มทุนชำระแล้วจำนวน </w:t>
      </w:r>
      <w:r w:rsidRPr="00EE7346">
        <w:rPr>
          <w:rFonts w:asciiTheme="majorBidi" w:hAnsiTheme="majorBidi" w:cstheme="majorBidi"/>
          <w:sz w:val="30"/>
          <w:szCs w:val="30"/>
        </w:rPr>
        <w:t xml:space="preserve">421,500 </w:t>
      </w:r>
      <w:r w:rsidRPr="00EE7346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0D5CC2" w:rsidRPr="000D5CC2">
        <w:rPr>
          <w:rFonts w:asciiTheme="majorBidi" w:hAnsiTheme="majorBidi"/>
          <w:sz w:val="30"/>
          <w:szCs w:val="30"/>
          <w:cs/>
        </w:rPr>
        <w:t>กับกรมพัฒนาธุรกิจการค้า กระทรวงพาณิชย์</w:t>
      </w:r>
      <w:r w:rsidRPr="00EE7346">
        <w:rPr>
          <w:rFonts w:asciiTheme="majorBidi" w:hAnsiTheme="majorBidi" w:cstheme="majorBidi" w:hint="cs"/>
          <w:sz w:val="30"/>
          <w:szCs w:val="30"/>
          <w:cs/>
        </w:rPr>
        <w:t xml:space="preserve"> เพื่อรองรับการ</w:t>
      </w:r>
      <w:r>
        <w:rPr>
          <w:rFonts w:asciiTheme="majorBidi" w:hAnsiTheme="majorBidi" w:cstheme="majorBidi" w:hint="cs"/>
          <w:sz w:val="30"/>
          <w:szCs w:val="30"/>
          <w:cs/>
        </w:rPr>
        <w:t>ออก</w:t>
      </w:r>
      <w:r w:rsidRPr="00EE7346">
        <w:rPr>
          <w:rFonts w:asciiTheme="majorBidi" w:hAnsiTheme="majorBidi" w:cstheme="majorBidi" w:hint="cs"/>
          <w:sz w:val="30"/>
          <w:szCs w:val="30"/>
          <w:cs/>
        </w:rPr>
        <w:t>หุ้นสามัญ</w:t>
      </w:r>
      <w:r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EE73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7346">
        <w:rPr>
          <w:rFonts w:asciiTheme="majorBidi" w:hAnsiTheme="majorBidi" w:cstheme="majorBidi"/>
          <w:sz w:val="30"/>
          <w:szCs w:val="30"/>
        </w:rPr>
        <w:t>843,000</w:t>
      </w:r>
      <w:r w:rsidRPr="00EE7346">
        <w:rPr>
          <w:rFonts w:asciiTheme="majorBidi" w:hAnsiTheme="majorBidi" w:cstheme="majorBidi" w:hint="cs"/>
          <w:sz w:val="30"/>
          <w:szCs w:val="30"/>
          <w:cs/>
        </w:rPr>
        <w:t xml:space="preserve"> หุ้น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1922B5" w:rsidRPr="00303B97">
        <w:rPr>
          <w:rFonts w:ascii="Angsana New" w:hAnsi="Angsana New" w:hint="cs"/>
          <w:sz w:val="30"/>
          <w:szCs w:val="30"/>
          <w:cs/>
        </w:rPr>
        <w:t>เนื่องมาจากการใช้สิทธิซื้อหุ้นของ</w:t>
      </w:r>
      <w:r w:rsidR="003F7BE5">
        <w:rPr>
          <w:rFonts w:ascii="Angsana New" w:hAnsi="Angsana New" w:hint="cs"/>
          <w:sz w:val="30"/>
          <w:szCs w:val="30"/>
          <w:cs/>
        </w:rPr>
        <w:t>โครงการสิทธิซื้อหุ้น</w:t>
      </w:r>
      <w:r w:rsidR="001922B5" w:rsidRPr="00303B97">
        <w:rPr>
          <w:rFonts w:ascii="Angsana New" w:hAnsi="Angsana New" w:hint="cs"/>
          <w:sz w:val="30"/>
          <w:szCs w:val="30"/>
          <w:cs/>
        </w:rPr>
        <w:t xml:space="preserve">จากปี </w:t>
      </w:r>
      <w:r w:rsidR="001922B5" w:rsidRPr="00303B97">
        <w:rPr>
          <w:rFonts w:ascii="Angsana New" w:hAnsi="Angsana New"/>
          <w:sz w:val="30"/>
          <w:szCs w:val="30"/>
        </w:rPr>
        <w:t xml:space="preserve">2564 </w:t>
      </w:r>
      <w:r w:rsidR="001922B5" w:rsidRPr="00303B97">
        <w:rPr>
          <w:rFonts w:ascii="Angsana New" w:hAnsi="Angsana New" w:hint="cs"/>
          <w:sz w:val="30"/>
          <w:szCs w:val="30"/>
          <w:cs/>
        </w:rPr>
        <w:t>ที่ให้แก่</w:t>
      </w:r>
      <w:r w:rsidR="00303B97" w:rsidRPr="00303B97">
        <w:rPr>
          <w:color w:val="000000"/>
          <w:spacing w:val="-12"/>
          <w:sz w:val="30"/>
          <w:szCs w:val="30"/>
          <w:cs/>
        </w:rPr>
        <w:t>พนักงาน</w:t>
      </w:r>
      <w:r w:rsidR="00303B97" w:rsidRPr="00303B97">
        <w:rPr>
          <w:rFonts w:hint="cs"/>
          <w:color w:val="000000"/>
          <w:spacing w:val="-12"/>
          <w:sz w:val="30"/>
          <w:szCs w:val="30"/>
          <w:cs/>
        </w:rPr>
        <w:t>ของ</w:t>
      </w:r>
      <w:r w:rsidR="00303B97" w:rsidRPr="009E06D7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="009E06D7" w:rsidRPr="009E06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E06D7" w:rsidRPr="009E06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(ดูหมายเหตุข้อ </w:t>
      </w:r>
      <w:r w:rsidR="009E06D7" w:rsidRPr="009E06D7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9E06D7" w:rsidRPr="009E06D7">
        <w:rPr>
          <w:rFonts w:asciiTheme="majorBidi" w:hAnsiTheme="majorBidi" w:cstheme="majorBidi" w:hint="cs"/>
          <w:spacing w:val="-2"/>
          <w:sz w:val="30"/>
          <w:szCs w:val="30"/>
          <w:cs/>
        </w:rPr>
        <w:t>)</w:t>
      </w:r>
    </w:p>
    <w:p w14:paraId="06D4A643" w14:textId="480932C8" w:rsidR="0038082C" w:rsidRDefault="0038082C" w:rsidP="0017684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8FDEC36" w14:textId="77777777" w:rsidR="0038082C" w:rsidRDefault="00380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A5BDA5D" w14:textId="216620E2" w:rsidR="003F7BE5" w:rsidRPr="003F7BE5" w:rsidRDefault="003F7BE5" w:rsidP="001922B5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3F7BE5">
        <w:rPr>
          <w:rFonts w:hint="cs"/>
          <w:b/>
          <w:bCs/>
          <w:i/>
          <w:iCs/>
          <w:sz w:val="30"/>
          <w:szCs w:val="30"/>
          <w:cs/>
        </w:rPr>
        <w:lastRenderedPageBreak/>
        <w:t>การลดและเพิ่มทุนจดทะเบียน</w:t>
      </w:r>
    </w:p>
    <w:p w14:paraId="36897201" w14:textId="77777777" w:rsidR="003F7BE5" w:rsidRPr="003F7BE5" w:rsidRDefault="003F7BE5" w:rsidP="003F7BE5">
      <w:pPr>
        <w:pStyle w:val="Default"/>
        <w:spacing w:after="46"/>
        <w:ind w:left="900"/>
        <w:jc w:val="thaiDistribute"/>
        <w:rPr>
          <w:rFonts w:ascii="Angsana New" w:hAnsi="Angsana New" w:cs="Angsana New"/>
          <w:sz w:val="22"/>
          <w:szCs w:val="22"/>
        </w:rPr>
      </w:pPr>
    </w:p>
    <w:p w14:paraId="59A8D22F" w14:textId="70D500B7" w:rsidR="001922B5" w:rsidRPr="00D24126" w:rsidRDefault="001922B5" w:rsidP="001922B5">
      <w:pPr>
        <w:pStyle w:val="Nomal"/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D24126">
        <w:rPr>
          <w:rFonts w:hint="cs"/>
          <w:sz w:val="30"/>
          <w:szCs w:val="30"/>
          <w:cs/>
        </w:rPr>
        <w:t xml:space="preserve">ในการประชุมสามัญผู้ถือหุ้นประจำปี </w:t>
      </w:r>
      <w:r w:rsidRPr="00D24126">
        <w:rPr>
          <w:rFonts w:hint="cs"/>
          <w:sz w:val="30"/>
          <w:szCs w:val="30"/>
        </w:rPr>
        <w:t>2564</w:t>
      </w:r>
      <w:r w:rsidRPr="00D24126">
        <w:rPr>
          <w:rFonts w:hint="cs"/>
          <w:sz w:val="30"/>
          <w:szCs w:val="30"/>
          <w:cs/>
        </w:rPr>
        <w:t xml:space="preserve"> ของบริษัทเมื่อวันที่ </w:t>
      </w:r>
      <w:r w:rsidRPr="00D24126">
        <w:rPr>
          <w:rFonts w:hint="cs"/>
          <w:sz w:val="30"/>
          <w:szCs w:val="30"/>
        </w:rPr>
        <w:t>7</w:t>
      </w:r>
      <w:r w:rsidRPr="00D24126">
        <w:rPr>
          <w:rFonts w:hint="cs"/>
          <w:sz w:val="30"/>
          <w:szCs w:val="30"/>
          <w:cs/>
        </w:rPr>
        <w:t xml:space="preserve"> พฤษภาคม </w:t>
      </w:r>
      <w:r w:rsidRPr="00D24126">
        <w:rPr>
          <w:rFonts w:hint="cs"/>
          <w:sz w:val="30"/>
          <w:szCs w:val="30"/>
        </w:rPr>
        <w:t>2564</w:t>
      </w:r>
      <w:r w:rsidRPr="00D24126">
        <w:rPr>
          <w:rFonts w:hint="cs"/>
          <w:sz w:val="30"/>
          <w:szCs w:val="30"/>
          <w:cs/>
        </w:rPr>
        <w:t xml:space="preserve"> ผู้ถือหุ้นของบริษัทมีมติอนุมัติเกี่ยวกับทุนจดทะเบียน ดังนี้ </w:t>
      </w:r>
    </w:p>
    <w:p w14:paraId="3C943D00" w14:textId="77777777" w:rsidR="001922B5" w:rsidRPr="00D24126" w:rsidRDefault="001922B5" w:rsidP="001922B5">
      <w:pPr>
        <w:pStyle w:val="Default"/>
        <w:numPr>
          <w:ilvl w:val="0"/>
          <w:numId w:val="49"/>
        </w:numPr>
        <w:spacing w:after="46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 w:rsidRPr="00D24126">
        <w:rPr>
          <w:rFonts w:ascii="Angsana New" w:hAnsi="Angsana New" w:cs="Angsana New" w:hint="cs"/>
          <w:sz w:val="30"/>
          <w:szCs w:val="30"/>
          <w:cs/>
        </w:rPr>
        <w:t xml:space="preserve">ลดทุนจดทะเบียนของบริษัทจากจำนวน </w:t>
      </w:r>
      <w:r w:rsidRPr="00D24126">
        <w:rPr>
          <w:rFonts w:ascii="Angsana New" w:hAnsi="Angsana New" w:cs="Angsana New" w:hint="cs"/>
          <w:sz w:val="30"/>
          <w:szCs w:val="30"/>
        </w:rPr>
        <w:t xml:space="preserve">212.54 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ล้านบาท เป็นจำนวน </w:t>
      </w:r>
      <w:r w:rsidRPr="00D24126">
        <w:rPr>
          <w:rFonts w:ascii="Angsana New" w:hAnsi="Angsana New" w:cs="Angsana New" w:hint="cs"/>
          <w:sz w:val="30"/>
          <w:szCs w:val="30"/>
        </w:rPr>
        <w:t xml:space="preserve">212.38 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ล้านบาท โดยการยกเลิกหุ้นสามัญที่ยังมิได้นำออกจำหน่ายจำนวน </w:t>
      </w:r>
      <w:r w:rsidRPr="00D24126">
        <w:rPr>
          <w:rFonts w:ascii="Angsana New" w:hAnsi="Angsana New" w:cs="Angsana New" w:hint="cs"/>
          <w:sz w:val="30"/>
          <w:szCs w:val="30"/>
        </w:rPr>
        <w:t>0.32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 ล้านหุ้น มูลค่า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ที่ตราไว้หุ้นละ </w:t>
      </w:r>
      <w:r w:rsidRPr="00D24126">
        <w:rPr>
          <w:rFonts w:ascii="Angsana New" w:hAnsi="Angsana New" w:cs="Angsana New" w:hint="cs"/>
          <w:spacing w:val="-4"/>
          <w:sz w:val="30"/>
          <w:szCs w:val="30"/>
        </w:rPr>
        <w:t>0.50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บาท</w:t>
      </w:r>
    </w:p>
    <w:p w14:paraId="1DF5005E" w14:textId="77777777" w:rsidR="001922B5" w:rsidRPr="000B7D77" w:rsidRDefault="001922B5" w:rsidP="001922B5">
      <w:pPr>
        <w:pStyle w:val="Default"/>
        <w:numPr>
          <w:ilvl w:val="0"/>
          <w:numId w:val="49"/>
        </w:numPr>
        <w:spacing w:after="46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 w:rsidRPr="00D24126">
        <w:rPr>
          <w:rFonts w:ascii="Angsana New" w:hAnsi="Angsana New" w:cs="Angsana New" w:hint="cs"/>
          <w:sz w:val="30"/>
          <w:szCs w:val="30"/>
          <w:cs/>
        </w:rPr>
        <w:t xml:space="preserve">เพิ่มทุนจดทะเบียนของบริษัทจำนวน </w:t>
      </w:r>
      <w:r w:rsidRPr="00D24126">
        <w:rPr>
          <w:rFonts w:ascii="Angsana New" w:hAnsi="Angsana New" w:cs="Angsana New" w:hint="cs"/>
          <w:sz w:val="30"/>
          <w:szCs w:val="30"/>
        </w:rPr>
        <w:t>1.75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จากจำนวน </w:t>
      </w:r>
      <w:r w:rsidRPr="00D24126">
        <w:rPr>
          <w:rFonts w:ascii="Angsana New" w:hAnsi="Angsana New" w:cs="Angsana New" w:hint="cs"/>
          <w:spacing w:val="-4"/>
          <w:sz w:val="30"/>
          <w:szCs w:val="30"/>
        </w:rPr>
        <w:t xml:space="preserve">212.38 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เป็นจำนวน </w:t>
      </w:r>
      <w:r w:rsidRPr="00D24126">
        <w:rPr>
          <w:rFonts w:ascii="Angsana New" w:hAnsi="Angsana New" w:cs="Angsana New" w:hint="cs"/>
          <w:spacing w:val="-4"/>
          <w:sz w:val="30"/>
          <w:szCs w:val="30"/>
        </w:rPr>
        <w:t xml:space="preserve">214.13 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เพื่อรองรับการให้สิทธิซื้อหุ้นแก่พนักงาน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D24126">
        <w:rPr>
          <w:rFonts w:ascii="Angsana New" w:hAnsi="Angsana New" w:cs="Angsana New" w:hint="cs"/>
          <w:sz w:val="30"/>
          <w:szCs w:val="30"/>
        </w:rPr>
        <w:t>3.50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 ล้านหุ้น มูลค่า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ที่ตราไว้หุ้นละ </w:t>
      </w:r>
      <w:r w:rsidRPr="00D24126">
        <w:rPr>
          <w:rFonts w:ascii="Angsana New" w:hAnsi="Angsana New" w:cs="Angsana New" w:hint="cs"/>
          <w:spacing w:val="-4"/>
          <w:sz w:val="30"/>
          <w:szCs w:val="30"/>
        </w:rPr>
        <w:t>0.50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บาท </w:t>
      </w:r>
    </w:p>
    <w:p w14:paraId="5B1BE80B" w14:textId="77777777" w:rsidR="001922B5" w:rsidRPr="001922B5" w:rsidRDefault="001922B5" w:rsidP="001922B5">
      <w:pPr>
        <w:pStyle w:val="Default"/>
        <w:spacing w:after="46"/>
        <w:ind w:left="900"/>
        <w:jc w:val="thaiDistribute"/>
        <w:rPr>
          <w:rFonts w:ascii="Angsana New" w:hAnsi="Angsana New" w:cs="Angsana New"/>
          <w:sz w:val="22"/>
          <w:szCs w:val="22"/>
        </w:rPr>
      </w:pPr>
    </w:p>
    <w:p w14:paraId="58A1DC4A" w14:textId="2771B4BD" w:rsidR="001922B5" w:rsidRDefault="001922B5" w:rsidP="001922B5">
      <w:pPr>
        <w:pStyle w:val="Default"/>
        <w:spacing w:after="46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C1172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บริษัทได้ทำการจดทะเบียนการลดและเพิ่มทุนจดทะเบียนดังกล่าวกับกรมพัฒนาธุรกิจการค้า กระทรวงพาณิชย์แล้ว เมื่อวันที่ </w:t>
      </w:r>
      <w:r w:rsidRPr="003C1172">
        <w:rPr>
          <w:rFonts w:ascii="Angsana New" w:hAnsi="Angsana New" w:cs="Angsana New"/>
          <w:sz w:val="30"/>
          <w:szCs w:val="30"/>
        </w:rPr>
        <w:t xml:space="preserve">25 </w:t>
      </w:r>
      <w:r w:rsidRPr="003C117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3C1172">
        <w:rPr>
          <w:rFonts w:ascii="Angsana New" w:hAnsi="Angsana New" w:cs="Angsana New"/>
          <w:sz w:val="30"/>
          <w:szCs w:val="30"/>
        </w:rPr>
        <w:t xml:space="preserve">27 </w:t>
      </w:r>
      <w:r w:rsidRPr="003C1172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3C1172">
        <w:rPr>
          <w:rFonts w:ascii="Angsana New" w:hAnsi="Angsana New" w:cs="Angsana New"/>
          <w:sz w:val="30"/>
          <w:szCs w:val="30"/>
        </w:rPr>
        <w:t>2564</w:t>
      </w:r>
      <w:r w:rsidRPr="003C1172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502F6BC9" w14:textId="77777777" w:rsidR="007C55C0" w:rsidRPr="003B7811" w:rsidRDefault="007C55C0" w:rsidP="001922B5">
      <w:pPr>
        <w:pStyle w:val="Default"/>
        <w:spacing w:after="46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4CD9CB6F" w14:textId="77777777" w:rsidR="007C55C0" w:rsidRDefault="007C55C0" w:rsidP="007C55C0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5A5E48B9" w14:textId="77777777" w:rsidR="007C55C0" w:rsidRPr="003B7811" w:rsidRDefault="007C55C0" w:rsidP="007C55C0">
      <w:pPr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6E18D485" w14:textId="77777777" w:rsidR="007C55C0" w:rsidRDefault="007C55C0" w:rsidP="007C55C0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theme="majorBidi"/>
          <w:sz w:val="30"/>
          <w:szCs w:val="30"/>
        </w:rPr>
        <w:t xml:space="preserve">2535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มาตรา </w:t>
      </w:r>
      <w:r>
        <w:rPr>
          <w:rFonts w:asciiTheme="majorBidi" w:hAnsiTheme="majorBidi" w:cstheme="majorBidi"/>
          <w:sz w:val="30"/>
          <w:szCs w:val="30"/>
        </w:rPr>
        <w:t xml:space="preserve">51 </w:t>
      </w:r>
      <w:r>
        <w:rPr>
          <w:rFonts w:asciiTheme="majorBidi" w:hAnsiTheme="majorBidi" w:cstheme="majorBidi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499DE10F" w14:textId="77777777" w:rsidR="007C55C0" w:rsidRPr="003B7811" w:rsidRDefault="007C55C0" w:rsidP="007C55C0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8CFE845" w14:textId="77777777" w:rsidR="007C55C0" w:rsidRDefault="007C55C0" w:rsidP="007C55C0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รับรู้ส่วนเกินของเงินสดรับจากการใช้สิทธิซื้อหุ้นและมูลค่ายุติธรรมของสิทธิซื้อหุ้นที่เกินกว่ามูลค่าหุ้นที่จดทะเบียนเป็นส่วนเกินมูลค่าหุ้น</w:t>
      </w:r>
    </w:p>
    <w:p w14:paraId="475ECC3B" w14:textId="77777777" w:rsidR="00A135B0" w:rsidRPr="003B7811" w:rsidRDefault="00A135B0" w:rsidP="00C571E1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7CED61B" w14:textId="77777777" w:rsidR="003D47A0" w:rsidRDefault="003D47A0" w:rsidP="003D47A0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การจ่ายโดยใช้หุ้นเป็นเกณฑ์</w:t>
      </w:r>
    </w:p>
    <w:p w14:paraId="7CFCBCA7" w14:textId="0D47F513" w:rsidR="00142554" w:rsidRPr="001922B5" w:rsidRDefault="00142554" w:rsidP="00C60589">
      <w:pPr>
        <w:pStyle w:val="Nomal"/>
        <w:tabs>
          <w:tab w:val="left" w:pos="540"/>
        </w:tabs>
        <w:spacing w:line="240" w:lineRule="atLeast"/>
        <w:jc w:val="thaiDistribute"/>
        <w:rPr>
          <w:color w:val="000000"/>
          <w:spacing w:val="10"/>
          <w:sz w:val="22"/>
          <w:szCs w:val="22"/>
        </w:rPr>
      </w:pPr>
    </w:p>
    <w:p w14:paraId="7D32DC3C" w14:textId="65769483" w:rsidR="00466AFC" w:rsidRDefault="00466AFC" w:rsidP="00466AFC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ใน</w:t>
      </w:r>
      <w:r w:rsidRPr="004E4755">
        <w:rPr>
          <w:color w:val="000000"/>
          <w:sz w:val="30"/>
          <w:szCs w:val="30"/>
          <w:cs/>
        </w:rPr>
        <w:t xml:space="preserve">การประชุมสามัญประจำปีของผู้ถือหุ้นของบริษัท เมื่อวันที่ </w:t>
      </w:r>
      <w:r w:rsidRPr="004E4755">
        <w:rPr>
          <w:color w:val="000000"/>
          <w:sz w:val="30"/>
          <w:szCs w:val="30"/>
          <w:lang w:val="en-GB"/>
        </w:rPr>
        <w:t xml:space="preserve">7 </w:t>
      </w:r>
      <w:r w:rsidRPr="004E4755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4E4755">
        <w:rPr>
          <w:color w:val="000000"/>
          <w:sz w:val="30"/>
          <w:szCs w:val="30"/>
          <w:lang w:val="en-GB"/>
        </w:rPr>
        <w:t xml:space="preserve">2564 </w:t>
      </w:r>
      <w:r w:rsidRPr="004E4755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4E4755">
        <w:rPr>
          <w:color w:val="000000"/>
          <w:sz w:val="30"/>
          <w:szCs w:val="30"/>
        </w:rPr>
        <w:t xml:space="preserve">        </w:t>
      </w:r>
      <w:r w:rsidRPr="004E4755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>
        <w:rPr>
          <w:color w:val="000000"/>
          <w:sz w:val="30"/>
          <w:szCs w:val="30"/>
        </w:rPr>
        <w:t>1.75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>
        <w:rPr>
          <w:color w:val="000000"/>
          <w:sz w:val="30"/>
          <w:szCs w:val="30"/>
        </w:rPr>
        <w:t>3.5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4E4755">
        <w:rPr>
          <w:color w:val="000000"/>
          <w:sz w:val="30"/>
          <w:szCs w:val="30"/>
        </w:rPr>
        <w:t xml:space="preserve">    </w:t>
      </w:r>
      <w:r w:rsidRPr="002A279B">
        <w:rPr>
          <w:color w:val="000000"/>
          <w:spacing w:val="-12"/>
          <w:sz w:val="30"/>
          <w:szCs w:val="30"/>
          <w:cs/>
        </w:rPr>
        <w:t xml:space="preserve">หุ้นละ </w:t>
      </w:r>
      <w:r>
        <w:rPr>
          <w:color w:val="000000"/>
          <w:spacing w:val="-12"/>
          <w:sz w:val="30"/>
          <w:szCs w:val="30"/>
        </w:rPr>
        <w:t>0.5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บาท</w:t>
      </w:r>
      <w:r w:rsidRPr="002A279B">
        <w:rPr>
          <w:rFonts w:hint="cs"/>
          <w:color w:val="000000"/>
          <w:spacing w:val="-12"/>
          <w:sz w:val="30"/>
          <w:szCs w:val="30"/>
          <w:cs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ทั้งนี้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ในราคาใช้สิทธิ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</w:rPr>
        <w:br/>
        <w:t>8</w:t>
      </w:r>
      <w:r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บาท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ต่อหุ้น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 xml:space="preserve">โดยวันที่ให้สิทธิ คือวันที่ </w:t>
      </w:r>
      <w:r w:rsidRPr="00853EC6">
        <w:rPr>
          <w:color w:val="000000"/>
          <w:spacing w:val="-4"/>
          <w:sz w:val="30"/>
          <w:szCs w:val="30"/>
        </w:rPr>
        <w:t xml:space="preserve">17 </w:t>
      </w:r>
      <w:r w:rsidRPr="00853EC6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853EC6">
        <w:rPr>
          <w:color w:val="000000"/>
          <w:spacing w:val="-4"/>
          <w:sz w:val="30"/>
          <w:szCs w:val="30"/>
          <w:cs/>
        </w:rPr>
        <w:t xml:space="preserve"> </w:t>
      </w:r>
      <w:r w:rsidRPr="00853EC6">
        <w:rPr>
          <w:color w:val="000000"/>
          <w:spacing w:val="-4"/>
          <w:sz w:val="30"/>
          <w:szCs w:val="30"/>
        </w:rPr>
        <w:t>2564</w:t>
      </w:r>
      <w:r w:rsidRPr="00853EC6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4E4755">
        <w:rPr>
          <w:color w:val="000000"/>
          <w:sz w:val="30"/>
          <w:szCs w:val="30"/>
          <w:cs/>
        </w:rPr>
        <w:t xml:space="preserve">ไม่เกิน </w:t>
      </w:r>
      <w:r w:rsidRPr="004E4755">
        <w:rPr>
          <w:color w:val="000000"/>
          <w:sz w:val="30"/>
          <w:szCs w:val="30"/>
        </w:rPr>
        <w:t>3</w:t>
      </w:r>
      <w:r w:rsidRPr="004E4755">
        <w:rPr>
          <w:color w:val="000000"/>
          <w:sz w:val="30"/>
          <w:szCs w:val="30"/>
          <w:cs/>
        </w:rPr>
        <w:t xml:space="preserve"> ปี</w:t>
      </w:r>
      <w:r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ดังนั้นบริษัทจึงต้องวัดมูลค่ายุติธรรมของสิทธิในการซื้อหุ้นให้แก่กลุ่มบุคคล</w:t>
      </w:r>
      <w:r w:rsidRPr="00134ED9">
        <w:rPr>
          <w:color w:val="000000"/>
          <w:sz w:val="30"/>
          <w:szCs w:val="30"/>
          <w:cs/>
        </w:rPr>
        <w:t>ดังกล่าว ณ วันที่ให้สิทธิโดยอ้างอิงจากมูลค่า</w:t>
      </w:r>
      <w:r w:rsidRPr="008A225C">
        <w:rPr>
          <w:color w:val="000000"/>
          <w:spacing w:val="-4"/>
          <w:sz w:val="30"/>
          <w:szCs w:val="30"/>
          <w:cs/>
        </w:rPr>
        <w:t>ยุติธรรมของหุ้นที่กำหนดไว้และสิ่งตอบแทนที่ต้องจ่ายและบันทึกค่าใช้จ่ายที่เกี่ยวข้อง พร้อม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ๆ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ไปกับรับรู้การเพิ่มขึ้น</w:t>
      </w:r>
      <w:r w:rsidRPr="00134ED9">
        <w:rPr>
          <w:color w:val="000000"/>
          <w:sz w:val="30"/>
          <w:szCs w:val="30"/>
          <w:cs/>
        </w:rPr>
        <w:t xml:space="preserve">ของส่วนของผู้ถือหุ้นตามที่กำหนดไว้ในมาตรฐานการรายงานทางการเงินฉบับที่ </w:t>
      </w:r>
      <w:r w:rsidRPr="00134ED9">
        <w:rPr>
          <w:color w:val="000000"/>
          <w:sz w:val="30"/>
          <w:szCs w:val="30"/>
        </w:rPr>
        <w:t>2</w:t>
      </w:r>
    </w:p>
    <w:p w14:paraId="112C43DA" w14:textId="77777777" w:rsidR="009E6B27" w:rsidRDefault="009E6B27" w:rsidP="00466AFC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p w14:paraId="60FE73A9" w14:textId="77777777" w:rsidR="0038082C" w:rsidRDefault="00380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2B0F8384" w14:textId="7908C870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0D351E32" w14:textId="77777777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p w14:paraId="49D42354" w14:textId="77777777" w:rsidR="00AF3E4D" w:rsidRPr="002A7705" w:rsidRDefault="00AF3E4D" w:rsidP="00BF29BE">
      <w:pPr>
        <w:pStyle w:val="BodyText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2A7705">
        <w:rPr>
          <w:rFonts w:ascii="Angsana New" w:hAnsi="Angsana New"/>
          <w:sz w:val="30"/>
          <w:szCs w:val="30"/>
        </w:rPr>
        <w:t>American-Option-Trinomial-Tree</w:t>
      </w:r>
      <w:r w:rsidRPr="002A7705">
        <w:rPr>
          <w:rFonts w:ascii="Angsana New" w:hAnsi="Angsana New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2A7705">
        <w:rPr>
          <w:rFonts w:ascii="Angsana New" w:hAnsi="Angsana New"/>
          <w:sz w:val="30"/>
          <w:szCs w:val="30"/>
        </w:rPr>
        <w:t xml:space="preserve">3 </w:t>
      </w:r>
      <w:r w:rsidRPr="002A7705">
        <w:rPr>
          <w:rFonts w:ascii="Angsana New" w:hAnsi="Angsana New"/>
          <w:sz w:val="30"/>
          <w:szCs w:val="30"/>
          <w:cs/>
        </w:rPr>
        <w:t>ครั้ง ดังนี้</w:t>
      </w:r>
    </w:p>
    <w:p w14:paraId="6A5C2C13" w14:textId="77777777" w:rsidR="00AF3E4D" w:rsidRDefault="00AF3E4D" w:rsidP="00AF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AF3E4D" w:rsidRPr="002A7705" w14:paraId="2D97AF82" w14:textId="77777777" w:rsidTr="00BC14F0">
        <w:trPr>
          <w:tblHeader/>
        </w:trPr>
        <w:tc>
          <w:tcPr>
            <w:tcW w:w="810" w:type="dxa"/>
          </w:tcPr>
          <w:p w14:paraId="6D13B795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510" w:type="dxa"/>
          </w:tcPr>
          <w:p w14:paraId="2876B170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6C81D526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</w:tcPr>
          <w:p w14:paraId="4BDB0D3D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A77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AF3E4D" w:rsidRPr="002A7705" w14:paraId="17423D5D" w14:textId="77777777" w:rsidTr="00BC14F0">
        <w:tc>
          <w:tcPr>
            <w:tcW w:w="810" w:type="dxa"/>
          </w:tcPr>
          <w:p w14:paraId="2F34D99B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510" w:type="dxa"/>
          </w:tcPr>
          <w:p w14:paraId="198CDECF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2565</w:t>
            </w:r>
          </w:p>
        </w:tc>
        <w:tc>
          <w:tcPr>
            <w:tcW w:w="3330" w:type="dxa"/>
          </w:tcPr>
          <w:p w14:paraId="4C4C7A53" w14:textId="77777777" w:rsidR="00AF3E4D" w:rsidRPr="00805BE1" w:rsidRDefault="00AF3E4D" w:rsidP="00BC14F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</w:tcPr>
          <w:p w14:paraId="2CFD94CD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6A839538" w14:textId="77777777" w:rsidTr="00BC14F0">
        <w:trPr>
          <w:trHeight w:val="262"/>
        </w:trPr>
        <w:tc>
          <w:tcPr>
            <w:tcW w:w="810" w:type="dxa"/>
          </w:tcPr>
          <w:p w14:paraId="6338D7CC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510" w:type="dxa"/>
          </w:tcPr>
          <w:p w14:paraId="16BBA419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</w:tcPr>
          <w:p w14:paraId="379317A4" w14:textId="77777777" w:rsidR="00AF3E4D" w:rsidRPr="00805BE1" w:rsidRDefault="00AF3E4D" w:rsidP="00D94A78">
            <w:pPr>
              <w:tabs>
                <w:tab w:val="clear" w:pos="227"/>
                <w:tab w:val="clear" w:pos="454"/>
                <w:tab w:val="left" w:pos="320"/>
                <w:tab w:val="left" w:pos="410"/>
              </w:tabs>
              <w:spacing w:line="240" w:lineRule="auto"/>
              <w:ind w:left="410" w:hanging="450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</w:tcPr>
          <w:p w14:paraId="20FED023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507BDA9A" w14:textId="77777777" w:rsidTr="00BC14F0">
        <w:tc>
          <w:tcPr>
            <w:tcW w:w="810" w:type="dxa"/>
          </w:tcPr>
          <w:p w14:paraId="5500829F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510" w:type="dxa"/>
          </w:tcPr>
          <w:p w14:paraId="0FA00294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ไม่เกินวันครบกำหนดอายุของใบสำคัญแสดงสิทธิใน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2567</w:t>
            </w:r>
          </w:p>
        </w:tc>
        <w:tc>
          <w:tcPr>
            <w:tcW w:w="3330" w:type="dxa"/>
          </w:tcPr>
          <w:p w14:paraId="088FA210" w14:textId="77777777" w:rsidR="00AF3E4D" w:rsidRPr="00805BE1" w:rsidRDefault="00AF3E4D" w:rsidP="00D94A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</w:tcPr>
          <w:p w14:paraId="0948FF6E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6E240E3D" w14:textId="1ACDCC4D" w:rsidR="00AF3E4D" w:rsidRDefault="00AF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10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2610"/>
      </w:tblGrid>
      <w:tr w:rsidR="00D25F5E" w:rsidRPr="00B2145F" w14:paraId="6E2CE561" w14:textId="77777777" w:rsidTr="00A135B0">
        <w:trPr>
          <w:cantSplit/>
        </w:trPr>
        <w:tc>
          <w:tcPr>
            <w:tcW w:w="6570" w:type="dxa"/>
          </w:tcPr>
          <w:p w14:paraId="2592E837" w14:textId="77777777" w:rsidR="00D25F5E" w:rsidRPr="00B2145F" w:rsidRDefault="00D25F5E" w:rsidP="00D972F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610" w:type="dxa"/>
          </w:tcPr>
          <w:p w14:paraId="0FE35E06" w14:textId="77777777" w:rsidR="00D25F5E" w:rsidRDefault="00D25F5E" w:rsidP="00D97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  <w:p w14:paraId="209AD011" w14:textId="77777777" w:rsidR="00D25F5E" w:rsidRPr="00AA087F" w:rsidRDefault="00D25F5E" w:rsidP="00D97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466AFC" w:rsidRPr="00B2145F" w14:paraId="365F9CAA" w14:textId="77777777" w:rsidTr="00A135B0">
        <w:trPr>
          <w:cantSplit/>
        </w:trPr>
        <w:tc>
          <w:tcPr>
            <w:tcW w:w="6570" w:type="dxa"/>
          </w:tcPr>
          <w:p w14:paraId="4B68A5D6" w14:textId="77777777" w:rsidR="00466AFC" w:rsidRPr="00B2145F" w:rsidRDefault="00466AFC" w:rsidP="00466A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2610" w:type="dxa"/>
            <w:tcBorders>
              <w:bottom w:val="double" w:sz="4" w:space="0" w:color="auto"/>
            </w:tcBorders>
          </w:tcPr>
          <w:p w14:paraId="08AED64A" w14:textId="3226B067" w:rsidR="00466AFC" w:rsidRPr="00C549FF" w:rsidRDefault="00466AFC" w:rsidP="00466AFC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466AFC" w:rsidRPr="00B2145F" w14:paraId="3A2FAC59" w14:textId="77777777" w:rsidTr="00A135B0">
        <w:trPr>
          <w:cantSplit/>
        </w:trPr>
        <w:tc>
          <w:tcPr>
            <w:tcW w:w="6570" w:type="dxa"/>
          </w:tcPr>
          <w:p w14:paraId="0D0A000D" w14:textId="05452DC0" w:rsidR="00466AFC" w:rsidRPr="0085269A" w:rsidRDefault="00466AFC" w:rsidP="00466A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10" w:type="dxa"/>
            <w:tcBorders>
              <w:top w:val="double" w:sz="4" w:space="0" w:color="auto"/>
            </w:tcBorders>
          </w:tcPr>
          <w:p w14:paraId="53B0A17A" w14:textId="114A257B" w:rsidR="00466AFC" w:rsidRPr="00C549FF" w:rsidRDefault="00466AFC" w:rsidP="00466AFC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2,983</w:t>
            </w:r>
          </w:p>
        </w:tc>
      </w:tr>
      <w:tr w:rsidR="00466AFC" w:rsidRPr="00B2145F" w14:paraId="2B1D5E76" w14:textId="77777777" w:rsidTr="00A135B0">
        <w:trPr>
          <w:cantSplit/>
        </w:trPr>
        <w:tc>
          <w:tcPr>
            <w:tcW w:w="6570" w:type="dxa"/>
          </w:tcPr>
          <w:p w14:paraId="17CEC917" w14:textId="51FB1A4B" w:rsidR="00466AFC" w:rsidRPr="0085269A" w:rsidRDefault="00466AFC" w:rsidP="00466A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610" w:type="dxa"/>
            <w:tcBorders>
              <w:top w:val="double" w:sz="4" w:space="0" w:color="auto"/>
            </w:tcBorders>
          </w:tcPr>
          <w:p w14:paraId="73053DB6" w14:textId="648C8CCA" w:rsidR="00466AFC" w:rsidRPr="00C549FF" w:rsidRDefault="00466AFC" w:rsidP="00466AFC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588</w:t>
            </w:r>
          </w:p>
        </w:tc>
      </w:tr>
      <w:tr w:rsidR="00466AFC" w:rsidRPr="00B2145F" w14:paraId="0CB58317" w14:textId="77777777" w:rsidTr="00A135B0">
        <w:trPr>
          <w:cantSplit/>
        </w:trPr>
        <w:tc>
          <w:tcPr>
            <w:tcW w:w="6570" w:type="dxa"/>
          </w:tcPr>
          <w:p w14:paraId="51F3A2CE" w14:textId="2D03FD9F" w:rsidR="00466AFC" w:rsidRPr="00B2145F" w:rsidRDefault="00466AFC" w:rsidP="00466A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2610" w:type="dxa"/>
          </w:tcPr>
          <w:p w14:paraId="0AB995D3" w14:textId="0E3EBFCE" w:rsidR="00466AFC" w:rsidRPr="00C549FF" w:rsidRDefault="00303B97" w:rsidP="00466AFC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A00264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66AFC" w:rsidRPr="00B2145F" w14:paraId="4C791CB5" w14:textId="77777777" w:rsidTr="00A135B0">
        <w:trPr>
          <w:cantSplit/>
        </w:trPr>
        <w:tc>
          <w:tcPr>
            <w:tcW w:w="6570" w:type="dxa"/>
          </w:tcPr>
          <w:p w14:paraId="3BC8CE5C" w14:textId="0D258EE3" w:rsidR="00466AFC" w:rsidRPr="0085269A" w:rsidRDefault="00466AFC" w:rsidP="00466A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ใช้สิทธิครั้งที่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0" w:type="dxa"/>
          </w:tcPr>
          <w:p w14:paraId="21A18507" w14:textId="0C0F345D" w:rsidR="00466AFC" w:rsidRPr="00C549FF" w:rsidRDefault="00466AFC" w:rsidP="00466AFC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(843)</w:t>
            </w:r>
          </w:p>
        </w:tc>
      </w:tr>
      <w:tr w:rsidR="00466AFC" w:rsidRPr="00B2145F" w14:paraId="065BFE70" w14:textId="77777777" w:rsidTr="00A135B0">
        <w:trPr>
          <w:cantSplit/>
        </w:trPr>
        <w:tc>
          <w:tcPr>
            <w:tcW w:w="6570" w:type="dxa"/>
            <w:hideMark/>
          </w:tcPr>
          <w:p w14:paraId="2A72CF1E" w14:textId="1C54B2CB" w:rsidR="00466AFC" w:rsidRPr="00B2145F" w:rsidRDefault="00466AFC" w:rsidP="00466A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06980" w14:textId="39C63FAB" w:rsidR="00466AFC" w:rsidRPr="00C549FF" w:rsidRDefault="00303B97" w:rsidP="00466AFC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</w:t>
            </w:r>
            <w:r w:rsidR="00A00264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</w:tbl>
    <w:p w14:paraId="13C27C6D" w14:textId="77777777" w:rsidR="00303B97" w:rsidRDefault="00303B97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10"/>
          <w:sz w:val="30"/>
          <w:szCs w:val="30"/>
        </w:rPr>
      </w:pPr>
    </w:p>
    <w:p w14:paraId="406771A1" w14:textId="50D9A0E3" w:rsidR="00D25F5E" w:rsidRPr="002A7705" w:rsidRDefault="00D25F5E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  <w:cs/>
        </w:rPr>
      </w:pPr>
      <w:r w:rsidRPr="00F0645E">
        <w:rPr>
          <w:rFonts w:hint="cs"/>
          <w:color w:val="000000"/>
          <w:spacing w:val="10"/>
          <w:sz w:val="30"/>
          <w:szCs w:val="30"/>
          <w:cs/>
        </w:rPr>
        <w:t>ค่าใช้จ่ายพนักงานจากการให้สิทธิซื้อหุ้นแก่พนักงานตลอดระยะเวลาที่พนักงานสามารถเข้าใช้สิทธิได้ใน</w:t>
      </w:r>
      <w:r>
        <w:rPr>
          <w:rFonts w:hint="cs"/>
          <w:color w:val="000000"/>
          <w:sz w:val="30"/>
          <w:szCs w:val="30"/>
          <w:cs/>
        </w:rPr>
        <w:t>งบกำไรขาดทุนเบ็ดเสร็จสำหรับ</w:t>
      </w:r>
      <w:r w:rsidR="004B2357">
        <w:rPr>
          <w:rFonts w:hint="cs"/>
          <w:color w:val="000000"/>
          <w:sz w:val="30"/>
          <w:szCs w:val="30"/>
          <w:cs/>
        </w:rPr>
        <w:t>งวด</w:t>
      </w:r>
      <w:r w:rsidR="00303B97">
        <w:rPr>
          <w:rFonts w:hint="cs"/>
          <w:color w:val="000000"/>
          <w:sz w:val="30"/>
          <w:szCs w:val="30"/>
          <w:cs/>
        </w:rPr>
        <w:t>เก้า</w:t>
      </w:r>
      <w:r w:rsidR="004B2357">
        <w:rPr>
          <w:rFonts w:hint="cs"/>
          <w:color w:val="000000"/>
          <w:sz w:val="30"/>
          <w:szCs w:val="30"/>
          <w:cs/>
        </w:rPr>
        <w:t>เดือน</w:t>
      </w:r>
      <w:r>
        <w:rPr>
          <w:rFonts w:hint="cs"/>
          <w:color w:val="000000"/>
          <w:sz w:val="30"/>
          <w:szCs w:val="30"/>
          <w:cs/>
        </w:rPr>
        <w:t xml:space="preserve">สิ้นสุดวันที่ </w:t>
      </w:r>
      <w:r w:rsidR="00AE6D10">
        <w:rPr>
          <w:color w:val="000000"/>
          <w:sz w:val="30"/>
          <w:szCs w:val="30"/>
        </w:rPr>
        <w:t xml:space="preserve">30 </w:t>
      </w:r>
      <w:r w:rsidR="006472F7">
        <w:rPr>
          <w:rFonts w:hint="cs"/>
          <w:color w:val="000000"/>
          <w:sz w:val="30"/>
          <w:szCs w:val="30"/>
          <w:cs/>
        </w:rPr>
        <w:t>กันยายน</w:t>
      </w:r>
      <w:r>
        <w:rPr>
          <w:rFonts w:hint="cs"/>
          <w:color w:val="000000"/>
          <w:sz w:val="30"/>
          <w:szCs w:val="30"/>
          <w:cs/>
        </w:rPr>
        <w:t xml:space="preserve"> </w:t>
      </w:r>
      <w:r>
        <w:rPr>
          <w:color w:val="000000"/>
          <w:sz w:val="30"/>
          <w:szCs w:val="30"/>
        </w:rPr>
        <w:t>256</w:t>
      </w:r>
      <w:r w:rsidR="00A32A44">
        <w:rPr>
          <w:color w:val="000000"/>
          <w:sz w:val="30"/>
          <w:szCs w:val="30"/>
        </w:rPr>
        <w:t>5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>และบันทึกไว้ในบัญชี “</w:t>
      </w:r>
      <w:r w:rsidR="003F7BE5">
        <w:rPr>
          <w:rFonts w:hint="cs"/>
          <w:color w:val="000000"/>
          <w:sz w:val="30"/>
          <w:szCs w:val="30"/>
          <w:cs/>
        </w:rPr>
        <w:t>ส่วนเกินทุนจากรายการจ่ายโดยใช้หุ้นเป็นเกณฑ์</w:t>
      </w:r>
      <w:r>
        <w:rPr>
          <w:rFonts w:hint="cs"/>
          <w:color w:val="000000"/>
          <w:sz w:val="30"/>
          <w:szCs w:val="30"/>
          <w:cs/>
        </w:rPr>
        <w:t>” เป็นจำนวน</w:t>
      </w:r>
      <w:r w:rsidRPr="00BD5827">
        <w:rPr>
          <w:rFonts w:hint="cs"/>
          <w:color w:val="000000"/>
          <w:sz w:val="30"/>
          <w:szCs w:val="30"/>
          <w:cs/>
        </w:rPr>
        <w:t xml:space="preserve">เงินรวม </w:t>
      </w:r>
      <w:r w:rsidR="00A00264">
        <w:rPr>
          <w:color w:val="000000"/>
          <w:sz w:val="30"/>
          <w:szCs w:val="30"/>
        </w:rPr>
        <w:t>9</w:t>
      </w:r>
      <w:r w:rsidR="00BD5827" w:rsidRPr="00BD5827">
        <w:rPr>
          <w:color w:val="000000"/>
          <w:sz w:val="30"/>
          <w:szCs w:val="30"/>
        </w:rPr>
        <w:t>.</w:t>
      </w:r>
      <w:r w:rsidR="00A00264">
        <w:rPr>
          <w:color w:val="000000"/>
          <w:sz w:val="30"/>
          <w:szCs w:val="30"/>
        </w:rPr>
        <w:t>18</w:t>
      </w:r>
      <w:r w:rsidRPr="00BD5827">
        <w:rPr>
          <w:color w:val="000000"/>
          <w:sz w:val="30"/>
          <w:szCs w:val="30"/>
        </w:rPr>
        <w:t xml:space="preserve"> </w:t>
      </w:r>
      <w:r w:rsidRPr="00BD5827">
        <w:rPr>
          <w:rFonts w:hint="cs"/>
          <w:color w:val="000000"/>
          <w:sz w:val="30"/>
          <w:szCs w:val="30"/>
          <w:cs/>
        </w:rPr>
        <w:t>ล้านบาท</w:t>
      </w:r>
      <w:r w:rsidR="00A32A44">
        <w:rPr>
          <w:rFonts w:hint="cs"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>(</w:t>
      </w:r>
      <w:r w:rsidR="006472F7">
        <w:rPr>
          <w:i/>
          <w:iCs/>
          <w:color w:val="000000"/>
          <w:sz w:val="30"/>
          <w:szCs w:val="30"/>
        </w:rPr>
        <w:t xml:space="preserve">30 </w:t>
      </w:r>
      <w:r w:rsidR="006472F7">
        <w:rPr>
          <w:rFonts w:hint="cs"/>
          <w:i/>
          <w:iCs/>
          <w:color w:val="000000"/>
          <w:sz w:val="30"/>
          <w:szCs w:val="30"/>
          <w:cs/>
        </w:rPr>
        <w:t>กันยายน</w:t>
      </w:r>
      <w:r w:rsidR="00A32A44" w:rsidRPr="00B76BE1">
        <w:rPr>
          <w:rFonts w:hint="cs"/>
          <w:i/>
          <w:iCs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 xml:space="preserve">2564: </w:t>
      </w:r>
      <w:r w:rsidR="00A1232E" w:rsidRPr="00B76BE1">
        <w:rPr>
          <w:rFonts w:hint="cs"/>
          <w:i/>
          <w:iCs/>
          <w:color w:val="000000"/>
          <w:sz w:val="30"/>
          <w:szCs w:val="30"/>
          <w:cs/>
        </w:rPr>
        <w:t>ไม่มี</w:t>
      </w:r>
      <w:r w:rsidR="00A32A44" w:rsidRPr="00B76BE1">
        <w:rPr>
          <w:i/>
          <w:iCs/>
          <w:color w:val="000000"/>
          <w:sz w:val="30"/>
          <w:szCs w:val="30"/>
        </w:rPr>
        <w:t>)</w:t>
      </w:r>
    </w:p>
    <w:p w14:paraId="73335B5B" w14:textId="77777777" w:rsidR="006D304C" w:rsidRDefault="006D304C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AF61A" w14:textId="7CB19C90" w:rsidR="00303B97" w:rsidRDefault="00491409" w:rsidP="009E06D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40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Pr="00491409">
        <w:rPr>
          <w:rFonts w:asciiTheme="majorBidi" w:hAnsiTheme="majorBidi" w:cstheme="majorBidi"/>
          <w:spacing w:val="-2"/>
          <w:sz w:val="30"/>
          <w:szCs w:val="30"/>
        </w:rPr>
        <w:t xml:space="preserve">6 </w:t>
      </w:r>
      <w:r w:rsidRPr="00491409">
        <w:rPr>
          <w:rFonts w:asciiTheme="majorBidi" w:hAnsiTheme="majorBidi" w:cstheme="majorBidi" w:hint="cs"/>
          <w:spacing w:val="-2"/>
          <w:sz w:val="30"/>
          <w:szCs w:val="30"/>
          <w:cs/>
        </w:rPr>
        <w:t>กรกฎาคม</w:t>
      </w:r>
      <w:r w:rsidR="00AB0B9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B0B95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49140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9E06D7" w:rsidRPr="00EE7346">
        <w:rPr>
          <w:rFonts w:asciiTheme="majorBidi" w:hAnsiTheme="majorBidi" w:cstheme="majorBidi" w:hint="cs"/>
          <w:sz w:val="30"/>
          <w:szCs w:val="30"/>
          <w:cs/>
        </w:rPr>
        <w:t xml:space="preserve">ใบสำคัญแสดงสิทธิจำนวน </w:t>
      </w:r>
      <w:r w:rsidR="009E06D7" w:rsidRPr="00EE7346">
        <w:rPr>
          <w:rFonts w:asciiTheme="majorBidi" w:hAnsiTheme="majorBidi" w:cstheme="majorBidi"/>
          <w:sz w:val="30"/>
          <w:szCs w:val="30"/>
        </w:rPr>
        <w:t xml:space="preserve">843,000 </w:t>
      </w:r>
      <w:r w:rsidR="009E06D7" w:rsidRPr="00EE7346">
        <w:rPr>
          <w:rFonts w:asciiTheme="majorBidi" w:hAnsiTheme="majorBidi" w:cstheme="majorBidi" w:hint="cs"/>
          <w:sz w:val="30"/>
          <w:szCs w:val="30"/>
          <w:cs/>
        </w:rPr>
        <w:t xml:space="preserve">หน่วย </w:t>
      </w:r>
      <w:r w:rsidR="00C93787">
        <w:rPr>
          <w:rFonts w:asciiTheme="majorBidi" w:hAnsiTheme="majorBidi" w:cstheme="majorBidi" w:hint="cs"/>
          <w:sz w:val="30"/>
          <w:szCs w:val="30"/>
          <w:cs/>
        </w:rPr>
        <w:t>ได้ถูกแปลง</w:t>
      </w:r>
      <w:r w:rsidR="009E06D7" w:rsidRPr="00EE7346">
        <w:rPr>
          <w:rFonts w:asciiTheme="majorBidi" w:hAnsiTheme="majorBidi" w:cstheme="majorBidi" w:hint="cs"/>
          <w:sz w:val="30"/>
          <w:szCs w:val="30"/>
          <w:cs/>
        </w:rPr>
        <w:t xml:space="preserve">เป็นหุ้นสามัญ </w:t>
      </w:r>
      <w:r w:rsidR="009E06D7" w:rsidRPr="00EE7346">
        <w:rPr>
          <w:rFonts w:asciiTheme="majorBidi" w:hAnsiTheme="majorBidi" w:cstheme="majorBidi"/>
          <w:sz w:val="30"/>
          <w:szCs w:val="30"/>
        </w:rPr>
        <w:t>843,000</w:t>
      </w:r>
      <w:r w:rsidR="009E06D7" w:rsidRPr="00EE7346">
        <w:rPr>
          <w:rFonts w:asciiTheme="majorBidi" w:hAnsiTheme="majorBidi" w:cstheme="majorBidi" w:hint="cs"/>
          <w:sz w:val="30"/>
          <w:szCs w:val="30"/>
          <w:cs/>
        </w:rPr>
        <w:t xml:space="preserve"> หุ้น โดยมีมูลค่าหุ้นที่ตราไว้หุ้นละ </w:t>
      </w:r>
      <w:r w:rsidR="009E06D7" w:rsidRPr="00EE7346">
        <w:rPr>
          <w:rFonts w:asciiTheme="majorBidi" w:hAnsiTheme="majorBidi" w:cstheme="majorBidi"/>
          <w:sz w:val="30"/>
          <w:szCs w:val="30"/>
        </w:rPr>
        <w:t xml:space="preserve">0.5 </w:t>
      </w:r>
      <w:r w:rsidR="009E06D7" w:rsidRPr="00EE7346">
        <w:rPr>
          <w:rFonts w:asciiTheme="majorBidi" w:hAnsiTheme="majorBidi" w:cstheme="majorBidi" w:hint="cs"/>
          <w:sz w:val="30"/>
          <w:szCs w:val="30"/>
          <w:cs/>
        </w:rPr>
        <w:t>บาท บริษัทได้รับชำระเงินค่าหุ้น</w:t>
      </w:r>
      <w:r w:rsidR="009E06D7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9E06D7" w:rsidRPr="00EE7346">
        <w:rPr>
          <w:rFonts w:asciiTheme="majorBidi" w:hAnsiTheme="majorBidi" w:cstheme="majorBidi" w:hint="cs"/>
          <w:sz w:val="30"/>
          <w:szCs w:val="30"/>
          <w:cs/>
        </w:rPr>
        <w:t xml:space="preserve">แล้วในเดือนมิถุนายน </w:t>
      </w:r>
      <w:r w:rsidR="009E06D7" w:rsidRPr="00EE7346">
        <w:rPr>
          <w:rFonts w:asciiTheme="majorBidi" w:hAnsiTheme="majorBidi" w:cstheme="majorBidi"/>
          <w:sz w:val="30"/>
          <w:szCs w:val="30"/>
        </w:rPr>
        <w:t xml:space="preserve">2565 </w:t>
      </w:r>
      <w:r w:rsidR="009E06D7" w:rsidRPr="00EE7346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9E06D7" w:rsidRPr="00EE7346">
        <w:rPr>
          <w:rFonts w:asciiTheme="majorBidi" w:hAnsiTheme="majorBidi" w:cstheme="majorBidi"/>
          <w:sz w:val="30"/>
          <w:szCs w:val="30"/>
        </w:rPr>
        <w:t>6.7</w:t>
      </w:r>
      <w:r w:rsidR="009E06D7">
        <w:rPr>
          <w:rFonts w:asciiTheme="majorBidi" w:hAnsiTheme="majorBidi" w:cstheme="majorBidi"/>
          <w:sz w:val="30"/>
          <w:szCs w:val="30"/>
        </w:rPr>
        <w:t>4</w:t>
      </w:r>
      <w:r w:rsidR="009E06D7" w:rsidRPr="00EE7346">
        <w:rPr>
          <w:rFonts w:asciiTheme="majorBidi" w:hAnsiTheme="majorBidi" w:cstheme="majorBidi"/>
          <w:sz w:val="30"/>
          <w:szCs w:val="30"/>
        </w:rPr>
        <w:t xml:space="preserve"> </w:t>
      </w:r>
      <w:r w:rsidR="009E06D7" w:rsidRPr="00EE7346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45B7EA" w14:textId="070B75B4" w:rsidR="00EA1B9D" w:rsidRPr="00303B97" w:rsidRDefault="00EA1B9D" w:rsidP="00AC00A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EA1B9D" w:rsidRPr="00303B97" w:rsidSect="000E773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F5CB68D" w14:textId="77777777" w:rsidR="00F5517F" w:rsidRPr="006D304C" w:rsidRDefault="00841F0C" w:rsidP="0044086A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0AA58E" w14:textId="6A162C61" w:rsidR="003C2825" w:rsidRDefault="003C2825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ผู้บริหารพิจารณาว่าบริษัทดำเนินกิจการในส่วนงานธุรกิจเดียว คือ ธุรกิจการผลิตและจำหน่ายซอสปรุงรส น้ำจิ้มปรุงรส น้ำผลไม้ เครื่องกระป๋อง รวมถึงผลิตภัณฑ์จากพืชผักผลไม้ ดังนั้นจึงมีส่วนงานที่รายงานเพียงส่วนงานเดียว</w:t>
      </w:r>
    </w:p>
    <w:p w14:paraId="6FB166DE" w14:textId="77777777" w:rsidR="00B5144C" w:rsidRPr="006D304C" w:rsidRDefault="00B5144C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2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231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B5144C" w:rsidRPr="00207A77" w14:paraId="6F08E6C3" w14:textId="77777777" w:rsidTr="00043095">
        <w:trPr>
          <w:trHeight w:val="161"/>
        </w:trPr>
        <w:tc>
          <w:tcPr>
            <w:tcW w:w="3231" w:type="dxa"/>
            <w:shd w:val="clear" w:color="auto" w:fill="auto"/>
          </w:tcPr>
          <w:p w14:paraId="50575B9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262CCDD" w14:textId="77777777" w:rsidR="00B514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635A0C8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0A08E5D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A82330A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  <w:shd w:val="clear" w:color="auto" w:fill="auto"/>
          </w:tcPr>
          <w:p w14:paraId="6FECFBB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182A4A0" w14:textId="77777777" w:rsidR="00B514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BF29106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63B2799B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0F014C3" w14:textId="77777777" w:rsidR="00B514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559546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144C" w:rsidRPr="00207A77" w14:paraId="158E939A" w14:textId="77777777" w:rsidTr="00043095">
        <w:trPr>
          <w:trHeight w:val="161"/>
        </w:trPr>
        <w:tc>
          <w:tcPr>
            <w:tcW w:w="3231" w:type="dxa"/>
            <w:shd w:val="clear" w:color="auto" w:fill="auto"/>
          </w:tcPr>
          <w:p w14:paraId="4389A8C5" w14:textId="28D0DA08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14:paraId="131C76F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60DB78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478ECA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F3DAAC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CE8F5A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E5E6CD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81C1A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7F000C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D59F66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F4FBFA4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77BCB6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98F6C8D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E4466A5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1228082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3A900B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B5144C" w:rsidRPr="00141BF6" w14:paraId="3C67311B" w14:textId="77777777" w:rsidTr="00043095">
        <w:trPr>
          <w:trHeight w:val="263"/>
        </w:trPr>
        <w:tc>
          <w:tcPr>
            <w:tcW w:w="3231" w:type="dxa"/>
            <w:shd w:val="clear" w:color="auto" w:fill="auto"/>
          </w:tcPr>
          <w:p w14:paraId="19C14A39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90" w:type="dxa"/>
            <w:gridSpan w:val="15"/>
            <w:shd w:val="clear" w:color="auto" w:fill="auto"/>
          </w:tcPr>
          <w:p w14:paraId="274926EE" w14:textId="77777777" w:rsidR="00B5144C" w:rsidRPr="00141BF6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5144C" w:rsidRPr="00141BF6" w14:paraId="5F5F0E32" w14:textId="77777777" w:rsidTr="00043095">
        <w:trPr>
          <w:trHeight w:val="263"/>
        </w:trPr>
        <w:tc>
          <w:tcPr>
            <w:tcW w:w="3231" w:type="dxa"/>
            <w:shd w:val="clear" w:color="auto" w:fill="auto"/>
          </w:tcPr>
          <w:p w14:paraId="5DD3BEEF" w14:textId="77777777" w:rsidR="00B514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</w:tcPr>
          <w:p w14:paraId="1F50C6C5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E63546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96CA19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D3EABC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E11D58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2F73CA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F79D669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2365AA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001DB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8027E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88AF5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BCCE85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4B7339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C90204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343EEE" w14:textId="77777777" w:rsidR="00B5144C" w:rsidRPr="00141BF6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144C" w:rsidRPr="00207A77" w14:paraId="07901819" w14:textId="77777777" w:rsidTr="00043095">
        <w:trPr>
          <w:trHeight w:val="155"/>
        </w:trPr>
        <w:tc>
          <w:tcPr>
            <w:tcW w:w="3231" w:type="dxa"/>
            <w:shd w:val="clear" w:color="auto" w:fill="auto"/>
          </w:tcPr>
          <w:p w14:paraId="5CB076EB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CEFEA4" w14:textId="3CAB0381" w:rsidR="00B5144C" w:rsidRPr="00207A77" w:rsidRDefault="0047435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938,096</w:t>
            </w:r>
          </w:p>
        </w:tc>
        <w:tc>
          <w:tcPr>
            <w:tcW w:w="270" w:type="dxa"/>
            <w:shd w:val="clear" w:color="auto" w:fill="auto"/>
          </w:tcPr>
          <w:p w14:paraId="380BE1A6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DC71C0" w14:textId="75426A88" w:rsidR="00B5144C" w:rsidRPr="00207A77" w:rsidRDefault="007F5AB4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960,851</w:t>
            </w:r>
          </w:p>
        </w:tc>
        <w:tc>
          <w:tcPr>
            <w:tcW w:w="270" w:type="dxa"/>
            <w:shd w:val="clear" w:color="auto" w:fill="auto"/>
          </w:tcPr>
          <w:p w14:paraId="3604A16D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B1A1CB" w14:textId="186B2E54" w:rsidR="00B5144C" w:rsidRPr="00207A77" w:rsidRDefault="00A00264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</w:t>
            </w:r>
            <w:r w:rsidR="0047435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="0047435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98E8B9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24E456" w14:textId="69DE7482" w:rsidR="00B5144C" w:rsidRPr="00207A77" w:rsidRDefault="007F5AB4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116,799</w:t>
            </w:r>
          </w:p>
        </w:tc>
        <w:tc>
          <w:tcPr>
            <w:tcW w:w="270" w:type="dxa"/>
            <w:shd w:val="clear" w:color="auto" w:fill="auto"/>
          </w:tcPr>
          <w:p w14:paraId="46589CF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8BAFE3" w14:textId="15735703" w:rsidR="00B5144C" w:rsidRPr="00207A77" w:rsidRDefault="00A00264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62,304</w:t>
            </w:r>
          </w:p>
        </w:tc>
        <w:tc>
          <w:tcPr>
            <w:tcW w:w="270" w:type="dxa"/>
            <w:shd w:val="clear" w:color="auto" w:fill="auto"/>
          </w:tcPr>
          <w:p w14:paraId="19E77BB9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821D08" w14:textId="11F2FD2F" w:rsidR="00B5144C" w:rsidRPr="00207A77" w:rsidRDefault="007F5AB4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72,188</w:t>
            </w:r>
          </w:p>
        </w:tc>
        <w:tc>
          <w:tcPr>
            <w:tcW w:w="270" w:type="dxa"/>
            <w:shd w:val="clear" w:color="auto" w:fill="auto"/>
          </w:tcPr>
          <w:p w14:paraId="7AA097EA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F0EE4E" w14:textId="25D5BA23" w:rsidR="00B5144C" w:rsidRPr="00207A77" w:rsidRDefault="0047435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1,068,511</w:t>
            </w:r>
          </w:p>
        </w:tc>
        <w:tc>
          <w:tcPr>
            <w:tcW w:w="270" w:type="dxa"/>
            <w:shd w:val="clear" w:color="auto" w:fill="auto"/>
          </w:tcPr>
          <w:p w14:paraId="1EF321B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625627" w14:textId="5A11C333" w:rsidR="00B5144C" w:rsidRPr="00207A77" w:rsidRDefault="007F5AB4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1,149,838</w:t>
            </w:r>
          </w:p>
        </w:tc>
      </w:tr>
      <w:tr w:rsidR="00B5144C" w:rsidRPr="00CE34BA" w14:paraId="7E47DE91" w14:textId="77777777" w:rsidTr="00043095">
        <w:trPr>
          <w:trHeight w:val="155"/>
        </w:trPr>
        <w:tc>
          <w:tcPr>
            <w:tcW w:w="3231" w:type="dxa"/>
            <w:shd w:val="clear" w:color="auto" w:fill="auto"/>
          </w:tcPr>
          <w:p w14:paraId="3DF9295C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483B1" w14:textId="3A31985E" w:rsidR="00B5144C" w:rsidRPr="00247663" w:rsidRDefault="0047435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938,096</w:t>
            </w:r>
          </w:p>
        </w:tc>
        <w:tc>
          <w:tcPr>
            <w:tcW w:w="270" w:type="dxa"/>
            <w:shd w:val="clear" w:color="auto" w:fill="auto"/>
          </w:tcPr>
          <w:p w14:paraId="1A2CEBE7" w14:textId="77777777" w:rsidR="00B5144C" w:rsidRPr="00CE34BA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2C526" w14:textId="21532F39" w:rsidR="00B5144C" w:rsidRPr="00CE34BA" w:rsidRDefault="007F5AB4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960,851</w:t>
            </w:r>
          </w:p>
        </w:tc>
        <w:tc>
          <w:tcPr>
            <w:tcW w:w="270" w:type="dxa"/>
            <w:shd w:val="clear" w:color="auto" w:fill="auto"/>
          </w:tcPr>
          <w:p w14:paraId="1032208B" w14:textId="77777777" w:rsidR="00B5144C" w:rsidRPr="00CE34BA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730E3" w14:textId="57AB0DF9" w:rsidR="00B5144C" w:rsidRPr="00CE34BA" w:rsidRDefault="00A00264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68,11</w:t>
            </w:r>
            <w:r w:rsidR="0047435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ABB5DBE" w14:textId="77777777" w:rsidR="00B5144C" w:rsidRPr="00CE34BA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7FD71" w14:textId="20ACBF4C" w:rsidR="00B5144C" w:rsidRPr="00CE34BA" w:rsidRDefault="007F5AB4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116,799</w:t>
            </w:r>
          </w:p>
        </w:tc>
        <w:tc>
          <w:tcPr>
            <w:tcW w:w="270" w:type="dxa"/>
            <w:shd w:val="clear" w:color="auto" w:fill="auto"/>
          </w:tcPr>
          <w:p w14:paraId="3A92B377" w14:textId="77777777" w:rsidR="00B5144C" w:rsidRPr="00CE34BA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BA6C9" w14:textId="6F31436B" w:rsidR="00B5144C" w:rsidRPr="00247663" w:rsidRDefault="00A00264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62,304</w:t>
            </w:r>
          </w:p>
        </w:tc>
        <w:tc>
          <w:tcPr>
            <w:tcW w:w="270" w:type="dxa"/>
            <w:shd w:val="clear" w:color="auto" w:fill="auto"/>
          </w:tcPr>
          <w:p w14:paraId="593A3C98" w14:textId="77777777" w:rsidR="00B5144C" w:rsidRPr="00CE34BA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36950" w14:textId="37910A8C" w:rsidR="00B5144C" w:rsidRPr="00CE34BA" w:rsidRDefault="007F5AB4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72,188</w:t>
            </w:r>
          </w:p>
        </w:tc>
        <w:tc>
          <w:tcPr>
            <w:tcW w:w="270" w:type="dxa"/>
            <w:shd w:val="clear" w:color="auto" w:fill="auto"/>
          </w:tcPr>
          <w:p w14:paraId="115BF097" w14:textId="77777777" w:rsidR="00B5144C" w:rsidRPr="00CE34BA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9921F" w14:textId="6846B8F8" w:rsidR="00B5144C" w:rsidRPr="00247663" w:rsidRDefault="0047435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1,068,511</w:t>
            </w:r>
          </w:p>
        </w:tc>
        <w:tc>
          <w:tcPr>
            <w:tcW w:w="270" w:type="dxa"/>
            <w:shd w:val="clear" w:color="auto" w:fill="auto"/>
          </w:tcPr>
          <w:p w14:paraId="48D76AC1" w14:textId="77777777" w:rsidR="00B5144C" w:rsidRPr="00CE34BA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7507F" w14:textId="71A60C84" w:rsidR="00B5144C" w:rsidRPr="007F5AB4" w:rsidRDefault="007F5AB4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5AB4">
              <w:rPr>
                <w:rFonts w:ascii="Angsana New" w:hAnsi="Angsana New"/>
                <w:b/>
                <w:bCs/>
                <w:sz w:val="24"/>
                <w:szCs w:val="24"/>
              </w:rPr>
              <w:t>1,149,838</w:t>
            </w:r>
          </w:p>
        </w:tc>
      </w:tr>
    </w:tbl>
    <w:p w14:paraId="4CE85454" w14:textId="377FAA19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9C730" w14:textId="77777777" w:rsidR="00B5144C" w:rsidRDefault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7F80092" w14:textId="2000AEAC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03AA3A6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0380" w14:textId="2DEF4202" w:rsidR="00F5517F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E21E72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 w:rsidR="005754CB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AE6D10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E21E72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กันยายน</w:t>
      </w:r>
      <w:r w:rsidR="00991FC0"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4EC408F6" w14:textId="77777777" w:rsidR="00B5144C" w:rsidRPr="006D304C" w:rsidRDefault="00B5144C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143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280"/>
        <w:gridCol w:w="704"/>
        <w:gridCol w:w="262"/>
        <w:gridCol w:w="658"/>
        <w:gridCol w:w="275"/>
        <w:gridCol w:w="713"/>
        <w:gridCol w:w="236"/>
        <w:gridCol w:w="684"/>
        <w:gridCol w:w="270"/>
        <w:gridCol w:w="630"/>
        <w:gridCol w:w="286"/>
        <w:gridCol w:w="625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57"/>
      </w:tblGrid>
      <w:tr w:rsidR="00B5144C" w:rsidRPr="00207A77" w14:paraId="3B06E856" w14:textId="77777777" w:rsidTr="00043095">
        <w:trPr>
          <w:trHeight w:val="155"/>
        </w:trPr>
        <w:tc>
          <w:tcPr>
            <w:tcW w:w="3280" w:type="dxa"/>
            <w:shd w:val="clear" w:color="auto" w:fill="auto"/>
            <w:vAlign w:val="bottom"/>
          </w:tcPr>
          <w:p w14:paraId="1EA7CC6C" w14:textId="77777777" w:rsidR="00B514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</w:tcPr>
          <w:p w14:paraId="2659FBB7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651A62F6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shd w:val="clear" w:color="auto" w:fill="auto"/>
          </w:tcPr>
          <w:p w14:paraId="40535C25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</w:t>
            </w:r>
            <w:r w:rsidRPr="00207A7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อสเตรเลีย</w:t>
            </w:r>
          </w:p>
        </w:tc>
        <w:tc>
          <w:tcPr>
            <w:tcW w:w="270" w:type="dxa"/>
            <w:shd w:val="clear" w:color="auto" w:fill="auto"/>
          </w:tcPr>
          <w:p w14:paraId="5902DD0B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shd w:val="clear" w:color="auto" w:fill="auto"/>
          </w:tcPr>
          <w:p w14:paraId="5DE6D486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เอเชีย</w:t>
            </w:r>
          </w:p>
        </w:tc>
        <w:tc>
          <w:tcPr>
            <w:tcW w:w="270" w:type="dxa"/>
            <w:shd w:val="clear" w:color="auto" w:fill="auto"/>
          </w:tcPr>
          <w:p w14:paraId="7B73F73C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2AE0C1D8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0B79377D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44527CD8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2B8C3A6B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4" w:type="dxa"/>
            <w:gridSpan w:val="3"/>
            <w:shd w:val="clear" w:color="auto" w:fill="auto"/>
          </w:tcPr>
          <w:p w14:paraId="3DA9ED71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144C" w:rsidRPr="00207A77" w14:paraId="0042DA04" w14:textId="77777777" w:rsidTr="00043095">
        <w:trPr>
          <w:trHeight w:val="155"/>
        </w:trPr>
        <w:tc>
          <w:tcPr>
            <w:tcW w:w="3280" w:type="dxa"/>
            <w:shd w:val="clear" w:color="auto" w:fill="auto"/>
            <w:vAlign w:val="bottom"/>
          </w:tcPr>
          <w:p w14:paraId="130BEE62" w14:textId="4000CCEC" w:rsidR="00B514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04" w:type="dxa"/>
            <w:shd w:val="clear" w:color="auto" w:fill="auto"/>
          </w:tcPr>
          <w:p w14:paraId="4BC4CF7C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5858B67D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E5DCF92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5" w:type="dxa"/>
            <w:shd w:val="clear" w:color="auto" w:fill="auto"/>
          </w:tcPr>
          <w:p w14:paraId="4FF0FF09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B74E4CB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E7A287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2F706794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64271B6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E10F788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86" w:type="dxa"/>
            <w:shd w:val="clear" w:color="auto" w:fill="auto"/>
          </w:tcPr>
          <w:p w14:paraId="2BF500E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712FCE31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20623D0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98BFB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EFF0767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68CBB7E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A5C2A88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CD89405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BB3843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0E52540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1D2E337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02637C17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D9C404B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2E5B5118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B5144C" w:rsidRPr="00207A77" w14:paraId="18F130C7" w14:textId="77777777" w:rsidTr="00043095">
        <w:trPr>
          <w:trHeight w:val="155"/>
        </w:trPr>
        <w:tc>
          <w:tcPr>
            <w:tcW w:w="3280" w:type="dxa"/>
            <w:shd w:val="clear" w:color="auto" w:fill="auto"/>
            <w:vAlign w:val="bottom"/>
          </w:tcPr>
          <w:p w14:paraId="1FB28C32" w14:textId="77777777" w:rsidR="00B514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1" w:type="dxa"/>
            <w:gridSpan w:val="23"/>
            <w:shd w:val="clear" w:color="auto" w:fill="auto"/>
          </w:tcPr>
          <w:p w14:paraId="1FB90B3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5144C" w:rsidRPr="00207A77" w14:paraId="49C85FD0" w14:textId="77777777" w:rsidTr="00043095">
        <w:tc>
          <w:tcPr>
            <w:tcW w:w="3280" w:type="dxa"/>
            <w:shd w:val="clear" w:color="auto" w:fill="auto"/>
          </w:tcPr>
          <w:p w14:paraId="77E9014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04" w:type="dxa"/>
            <w:shd w:val="clear" w:color="auto" w:fill="auto"/>
          </w:tcPr>
          <w:p w14:paraId="40E4045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0686A8B7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77032FAC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048C65B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2EE680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F1A9024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1918919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971A6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5DC267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49BBE57D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485FD2D6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28413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59F2C1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C2BCEB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00D63EF1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639668A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531F7E72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42B73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C7B0CEC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AB9B11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D68B338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B02F3A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0610B3A4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31A" w:rsidRPr="00207A77" w14:paraId="5CA9B663" w14:textId="77777777" w:rsidTr="00043095">
        <w:tc>
          <w:tcPr>
            <w:tcW w:w="3280" w:type="dxa"/>
            <w:shd w:val="clear" w:color="auto" w:fill="auto"/>
          </w:tcPr>
          <w:p w14:paraId="2710821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3F5C33F4" w14:textId="7B46B6B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856,891</w:t>
            </w:r>
          </w:p>
        </w:tc>
        <w:tc>
          <w:tcPr>
            <w:tcW w:w="262" w:type="dxa"/>
            <w:shd w:val="clear" w:color="auto" w:fill="auto"/>
          </w:tcPr>
          <w:p w14:paraId="4F41F1E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</w:tcPr>
          <w:p w14:paraId="2FEB0C95" w14:textId="06BFD7ED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978,095</w:t>
            </w:r>
          </w:p>
        </w:tc>
        <w:tc>
          <w:tcPr>
            <w:tcW w:w="275" w:type="dxa"/>
            <w:shd w:val="clear" w:color="auto" w:fill="auto"/>
          </w:tcPr>
          <w:p w14:paraId="674E70C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4749EC38" w14:textId="5629A3B9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81,241</w:t>
            </w:r>
          </w:p>
        </w:tc>
        <w:tc>
          <w:tcPr>
            <w:tcW w:w="236" w:type="dxa"/>
            <w:shd w:val="clear" w:color="auto" w:fill="auto"/>
          </w:tcPr>
          <w:p w14:paraId="79F7FD5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39BE6951" w14:textId="448803DF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66,888</w:t>
            </w:r>
          </w:p>
        </w:tc>
        <w:tc>
          <w:tcPr>
            <w:tcW w:w="270" w:type="dxa"/>
            <w:shd w:val="clear" w:color="auto" w:fill="auto"/>
          </w:tcPr>
          <w:p w14:paraId="58DB0E2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6BBFF08" w14:textId="14161E60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65,831</w:t>
            </w:r>
          </w:p>
        </w:tc>
        <w:tc>
          <w:tcPr>
            <w:tcW w:w="286" w:type="dxa"/>
            <w:shd w:val="clear" w:color="auto" w:fill="auto"/>
          </w:tcPr>
          <w:p w14:paraId="5533CD9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14:paraId="3F621096" w14:textId="5D25C721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67,599</w:t>
            </w:r>
          </w:p>
        </w:tc>
        <w:tc>
          <w:tcPr>
            <w:tcW w:w="270" w:type="dxa"/>
            <w:shd w:val="clear" w:color="auto" w:fill="auto"/>
          </w:tcPr>
          <w:p w14:paraId="30232D5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08E9308" w14:textId="6F43534B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1,003,963</w:t>
            </w:r>
          </w:p>
        </w:tc>
        <w:tc>
          <w:tcPr>
            <w:tcW w:w="270" w:type="dxa"/>
            <w:shd w:val="clear" w:color="auto" w:fill="auto"/>
          </w:tcPr>
          <w:p w14:paraId="08AB777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3513F198" w14:textId="4A675B68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924,857</w:t>
            </w:r>
          </w:p>
        </w:tc>
        <w:tc>
          <w:tcPr>
            <w:tcW w:w="236" w:type="dxa"/>
            <w:shd w:val="clear" w:color="auto" w:fill="auto"/>
          </w:tcPr>
          <w:p w14:paraId="59281F5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73486077" w14:textId="6026B263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64,548</w:t>
            </w:r>
          </w:p>
        </w:tc>
        <w:tc>
          <w:tcPr>
            <w:tcW w:w="270" w:type="dxa"/>
            <w:shd w:val="clear" w:color="auto" w:fill="auto"/>
          </w:tcPr>
          <w:p w14:paraId="3AA9B71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BE1723A" w14:textId="68F063CF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37,256</w:t>
            </w:r>
          </w:p>
        </w:tc>
        <w:tc>
          <w:tcPr>
            <w:tcW w:w="270" w:type="dxa"/>
            <w:shd w:val="clear" w:color="auto" w:fill="auto"/>
          </w:tcPr>
          <w:p w14:paraId="32E7ED7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068ECD20" w14:textId="66766A38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1,068,511</w:t>
            </w:r>
          </w:p>
        </w:tc>
        <w:tc>
          <w:tcPr>
            <w:tcW w:w="236" w:type="dxa"/>
            <w:shd w:val="clear" w:color="auto" w:fill="auto"/>
          </w:tcPr>
          <w:p w14:paraId="2F5FE9A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14:paraId="0D930815" w14:textId="2A3D3432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1,149,838</w:t>
            </w:r>
          </w:p>
        </w:tc>
      </w:tr>
      <w:tr w:rsidR="00BF231A" w:rsidRPr="00207A77" w14:paraId="51B564AA" w14:textId="77777777" w:rsidTr="00043095">
        <w:tc>
          <w:tcPr>
            <w:tcW w:w="3280" w:type="dxa"/>
            <w:shd w:val="clear" w:color="auto" w:fill="auto"/>
          </w:tcPr>
          <w:p w14:paraId="75C6ECF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DF3B5" w14:textId="4D5C11BE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856,891</w:t>
            </w:r>
          </w:p>
        </w:tc>
        <w:tc>
          <w:tcPr>
            <w:tcW w:w="262" w:type="dxa"/>
            <w:shd w:val="clear" w:color="auto" w:fill="auto"/>
          </w:tcPr>
          <w:p w14:paraId="59FB4C48" w14:textId="7777777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A44CB" w14:textId="5229D53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978,095</w:t>
            </w:r>
          </w:p>
        </w:tc>
        <w:tc>
          <w:tcPr>
            <w:tcW w:w="275" w:type="dxa"/>
            <w:shd w:val="clear" w:color="auto" w:fill="auto"/>
          </w:tcPr>
          <w:p w14:paraId="571DE308" w14:textId="7777777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B8818" w14:textId="01AE26D7" w:rsidR="00BF231A" w:rsidRPr="00C937A5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81,241</w:t>
            </w:r>
          </w:p>
        </w:tc>
        <w:tc>
          <w:tcPr>
            <w:tcW w:w="236" w:type="dxa"/>
            <w:shd w:val="clear" w:color="auto" w:fill="auto"/>
          </w:tcPr>
          <w:p w14:paraId="59C0C08E" w14:textId="7777777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7FE7F" w14:textId="58A98D2A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66,888</w:t>
            </w:r>
          </w:p>
        </w:tc>
        <w:tc>
          <w:tcPr>
            <w:tcW w:w="270" w:type="dxa"/>
            <w:shd w:val="clear" w:color="auto" w:fill="auto"/>
          </w:tcPr>
          <w:p w14:paraId="11DB3218" w14:textId="7777777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D8209" w14:textId="2F97FF80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65,831</w:t>
            </w:r>
          </w:p>
        </w:tc>
        <w:tc>
          <w:tcPr>
            <w:tcW w:w="286" w:type="dxa"/>
            <w:shd w:val="clear" w:color="auto" w:fill="auto"/>
          </w:tcPr>
          <w:p w14:paraId="04125968" w14:textId="7777777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C9EDB" w14:textId="4B8BBB69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67,599</w:t>
            </w:r>
          </w:p>
        </w:tc>
        <w:tc>
          <w:tcPr>
            <w:tcW w:w="270" w:type="dxa"/>
            <w:shd w:val="clear" w:color="auto" w:fill="auto"/>
          </w:tcPr>
          <w:p w14:paraId="4C671A9D" w14:textId="7777777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4D7D2" w14:textId="3278388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1,003,963</w:t>
            </w:r>
          </w:p>
        </w:tc>
        <w:tc>
          <w:tcPr>
            <w:tcW w:w="270" w:type="dxa"/>
            <w:shd w:val="clear" w:color="auto" w:fill="auto"/>
          </w:tcPr>
          <w:p w14:paraId="5F886482" w14:textId="7777777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4CB89" w14:textId="1ED8A16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924,857</w:t>
            </w:r>
          </w:p>
        </w:tc>
        <w:tc>
          <w:tcPr>
            <w:tcW w:w="236" w:type="dxa"/>
            <w:shd w:val="clear" w:color="auto" w:fill="auto"/>
          </w:tcPr>
          <w:p w14:paraId="1781075C" w14:textId="7777777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41DED" w14:textId="3A7D0325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64,548</w:t>
            </w:r>
          </w:p>
        </w:tc>
        <w:tc>
          <w:tcPr>
            <w:tcW w:w="270" w:type="dxa"/>
            <w:shd w:val="clear" w:color="auto" w:fill="auto"/>
          </w:tcPr>
          <w:p w14:paraId="54FCEE34" w14:textId="7777777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B2A52" w14:textId="73EF6061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37,256</w:t>
            </w:r>
          </w:p>
        </w:tc>
        <w:tc>
          <w:tcPr>
            <w:tcW w:w="270" w:type="dxa"/>
            <w:shd w:val="clear" w:color="auto" w:fill="auto"/>
          </w:tcPr>
          <w:p w14:paraId="0CA32EB6" w14:textId="7777777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3A1F4" w14:textId="13EE1805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1,068,511</w:t>
            </w:r>
          </w:p>
        </w:tc>
        <w:tc>
          <w:tcPr>
            <w:tcW w:w="236" w:type="dxa"/>
            <w:shd w:val="clear" w:color="auto" w:fill="auto"/>
          </w:tcPr>
          <w:p w14:paraId="1CA9036E" w14:textId="77777777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55B1F" w14:textId="0F3EC183" w:rsidR="00BF231A" w:rsidRPr="00071E9C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1,149,838</w:t>
            </w:r>
          </w:p>
        </w:tc>
      </w:tr>
      <w:tr w:rsidR="00BF231A" w:rsidRPr="00207A77" w14:paraId="7F13C93B" w14:textId="77777777" w:rsidTr="00043095">
        <w:tc>
          <w:tcPr>
            <w:tcW w:w="3280" w:type="dxa"/>
            <w:shd w:val="clear" w:color="auto" w:fill="auto"/>
            <w:vAlign w:val="bottom"/>
          </w:tcPr>
          <w:p w14:paraId="36E3B4A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589593C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7D5211F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  <w:shd w:val="clear" w:color="auto" w:fill="auto"/>
          </w:tcPr>
          <w:p w14:paraId="50888CD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219113F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shd w:val="clear" w:color="auto" w:fill="auto"/>
          </w:tcPr>
          <w:p w14:paraId="55B7B31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5F24D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  <w:shd w:val="clear" w:color="auto" w:fill="auto"/>
          </w:tcPr>
          <w:p w14:paraId="74154CF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037233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E4E82F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750422E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  <w:shd w:val="clear" w:color="auto" w:fill="auto"/>
          </w:tcPr>
          <w:p w14:paraId="3ABC404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FAB28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6A054A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DCD34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25A121C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98CB5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shd w:val="clear" w:color="auto" w:fill="auto"/>
          </w:tcPr>
          <w:p w14:paraId="4DBDCDD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8E163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6F6C11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359DD3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shd w:val="clear" w:color="auto" w:fill="auto"/>
          </w:tcPr>
          <w:p w14:paraId="1988E66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FC636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shd w:val="clear" w:color="auto" w:fill="auto"/>
          </w:tcPr>
          <w:p w14:paraId="747D1EC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31A" w:rsidRPr="00207A77" w14:paraId="30BF8BEC" w14:textId="77777777" w:rsidTr="00043095">
        <w:tc>
          <w:tcPr>
            <w:tcW w:w="3280" w:type="dxa"/>
            <w:shd w:val="clear" w:color="auto" w:fill="auto"/>
            <w:vAlign w:val="bottom"/>
          </w:tcPr>
          <w:p w14:paraId="351BDB2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704" w:type="dxa"/>
            <w:shd w:val="clear" w:color="auto" w:fill="auto"/>
          </w:tcPr>
          <w:p w14:paraId="08B2AD8D" w14:textId="4EE5A475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361,794</w:t>
            </w:r>
          </w:p>
        </w:tc>
        <w:tc>
          <w:tcPr>
            <w:tcW w:w="262" w:type="dxa"/>
            <w:shd w:val="clear" w:color="auto" w:fill="auto"/>
          </w:tcPr>
          <w:p w14:paraId="49B8B9E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4EC1089E" w14:textId="63EC0A0D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453,111</w:t>
            </w:r>
          </w:p>
        </w:tc>
        <w:tc>
          <w:tcPr>
            <w:tcW w:w="275" w:type="dxa"/>
            <w:shd w:val="clear" w:color="auto" w:fill="auto"/>
          </w:tcPr>
          <w:p w14:paraId="5E74819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69C8926" w14:textId="32D42F49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32,635</w:t>
            </w:r>
          </w:p>
        </w:tc>
        <w:tc>
          <w:tcPr>
            <w:tcW w:w="236" w:type="dxa"/>
            <w:shd w:val="clear" w:color="auto" w:fill="auto"/>
          </w:tcPr>
          <w:p w14:paraId="2E4643F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58AAD178" w14:textId="16998B03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26,715</w:t>
            </w:r>
          </w:p>
        </w:tc>
        <w:tc>
          <w:tcPr>
            <w:tcW w:w="270" w:type="dxa"/>
            <w:shd w:val="clear" w:color="auto" w:fill="auto"/>
          </w:tcPr>
          <w:p w14:paraId="2C32C7E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32BC48E" w14:textId="4E96329B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27,162</w:t>
            </w:r>
          </w:p>
        </w:tc>
        <w:tc>
          <w:tcPr>
            <w:tcW w:w="286" w:type="dxa"/>
            <w:shd w:val="clear" w:color="auto" w:fill="auto"/>
          </w:tcPr>
          <w:p w14:paraId="31205B0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41519E92" w14:textId="35471504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27,246</w:t>
            </w:r>
          </w:p>
        </w:tc>
        <w:tc>
          <w:tcPr>
            <w:tcW w:w="270" w:type="dxa"/>
            <w:shd w:val="clear" w:color="auto" w:fill="auto"/>
          </w:tcPr>
          <w:p w14:paraId="733D1E4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BE8DF1" w14:textId="68EA6C0E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421,591</w:t>
            </w:r>
          </w:p>
        </w:tc>
        <w:tc>
          <w:tcPr>
            <w:tcW w:w="270" w:type="dxa"/>
            <w:shd w:val="clear" w:color="auto" w:fill="auto"/>
          </w:tcPr>
          <w:p w14:paraId="4B58006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0A1590C6" w14:textId="75F8376C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507,072</w:t>
            </w:r>
          </w:p>
        </w:tc>
        <w:tc>
          <w:tcPr>
            <w:tcW w:w="236" w:type="dxa"/>
            <w:shd w:val="clear" w:color="auto" w:fill="auto"/>
          </w:tcPr>
          <w:p w14:paraId="785FA55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0857CBC9" w14:textId="2D1F9159" w:rsidR="00BF231A" w:rsidRPr="00BE325E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25,40</w:t>
            </w:r>
            <w:r w:rsidR="003F7BE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B31A02F" w14:textId="77777777" w:rsidR="00BF231A" w:rsidRPr="00BE325E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9DAED76" w14:textId="39269768" w:rsidR="00BF231A" w:rsidRPr="00BE325E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13,572</w:t>
            </w:r>
          </w:p>
        </w:tc>
        <w:tc>
          <w:tcPr>
            <w:tcW w:w="270" w:type="dxa"/>
            <w:shd w:val="clear" w:color="auto" w:fill="auto"/>
          </w:tcPr>
          <w:p w14:paraId="4ED49F28" w14:textId="77777777" w:rsidR="00BF231A" w:rsidRPr="00BE325E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DEAB2D3" w14:textId="34357913" w:rsidR="00BF231A" w:rsidRPr="00BE325E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446,99</w:t>
            </w:r>
            <w:r w:rsidR="000C201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FDB14B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52B6253E" w14:textId="219B86EE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520,644</w:t>
            </w:r>
          </w:p>
        </w:tc>
      </w:tr>
      <w:tr w:rsidR="00BF231A" w:rsidRPr="00207A77" w14:paraId="187BC989" w14:textId="77777777" w:rsidTr="00043095">
        <w:trPr>
          <w:trHeight w:val="173"/>
        </w:trPr>
        <w:tc>
          <w:tcPr>
            <w:tcW w:w="3280" w:type="dxa"/>
            <w:shd w:val="clear" w:color="auto" w:fill="auto"/>
            <w:vAlign w:val="bottom"/>
          </w:tcPr>
          <w:p w14:paraId="3F67B2C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08415DA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EB354D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0CBAA2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04A99E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8FE9AD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8804B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6F2A116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E9D72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4F1063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7D87FAD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4ADFC6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B95C4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15ED9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4916A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59F79A4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E66ED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535CCF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04404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A22878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9B65EE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463660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4D4D5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49DE58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31A" w:rsidRPr="00207A77" w14:paraId="58258D34" w14:textId="77777777" w:rsidTr="00043095">
        <w:tc>
          <w:tcPr>
            <w:tcW w:w="3280" w:type="dxa"/>
            <w:shd w:val="clear" w:color="auto" w:fill="auto"/>
            <w:vAlign w:val="bottom"/>
          </w:tcPr>
          <w:p w14:paraId="5FEF3D8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704" w:type="dxa"/>
            <w:shd w:val="clear" w:color="auto" w:fill="auto"/>
          </w:tcPr>
          <w:p w14:paraId="7819073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73369D4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113C6D9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5645B1C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4AC2947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5C632E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3F9CB9E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951D9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59D5D6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41145A8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44E1FCC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CAA60C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F4FF5B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91EFC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EA97D8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40F5F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228C35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DBE7A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F52F14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FECAB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8B3C8D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2CAB5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00B5C3C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31A" w:rsidRPr="00710D8F" w14:paraId="36C7651E" w14:textId="77777777" w:rsidTr="00DA09E5">
        <w:tc>
          <w:tcPr>
            <w:tcW w:w="3280" w:type="dxa"/>
            <w:shd w:val="clear" w:color="auto" w:fill="auto"/>
            <w:vAlign w:val="bottom"/>
          </w:tcPr>
          <w:p w14:paraId="33A6D5CA" w14:textId="4DFA6536" w:rsidR="00BF231A" w:rsidRPr="00BC5A1F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4" w:type="dxa"/>
            <w:shd w:val="clear" w:color="auto" w:fill="auto"/>
          </w:tcPr>
          <w:p w14:paraId="226479C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03A0A78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4546BC0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45A8534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58F927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FF40BD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6076508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5FC31B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70B4DA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77AF179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132A16B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0B5356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CDA31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F7069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60C5C3F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FCFD5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0D905F3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A225B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58E8C3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8A5070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3E0C29A2" w14:textId="2964846D" w:rsidR="00BF231A" w:rsidRPr="00207A77" w:rsidRDefault="00DA09E5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1,389,783</w:t>
            </w:r>
          </w:p>
        </w:tc>
        <w:tc>
          <w:tcPr>
            <w:tcW w:w="236" w:type="dxa"/>
            <w:shd w:val="clear" w:color="auto" w:fill="auto"/>
          </w:tcPr>
          <w:p w14:paraId="73A5F04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FFF0DF6" w14:textId="77777777" w:rsidR="00BF231A" w:rsidRPr="00710D8F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10D8F">
              <w:rPr>
                <w:rFonts w:ascii="Angsana New" w:hAnsi="Angsana New"/>
                <w:sz w:val="24"/>
                <w:szCs w:val="24"/>
              </w:rPr>
              <w:t>1,371,515</w:t>
            </w:r>
          </w:p>
        </w:tc>
      </w:tr>
      <w:tr w:rsidR="00BF231A" w:rsidRPr="00710D8F" w14:paraId="59301E43" w14:textId="77777777" w:rsidTr="00043095">
        <w:tc>
          <w:tcPr>
            <w:tcW w:w="3280" w:type="dxa"/>
            <w:shd w:val="clear" w:color="auto" w:fill="auto"/>
            <w:vAlign w:val="bottom"/>
          </w:tcPr>
          <w:p w14:paraId="1A7F061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704" w:type="dxa"/>
            <w:shd w:val="clear" w:color="auto" w:fill="auto"/>
          </w:tcPr>
          <w:p w14:paraId="16188FA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74C76A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B6FBA5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84D13E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001F68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5CC42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7FDD33A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14603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CBB2AD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336666C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7A82760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F7B7A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F4E318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CDEA9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7AE978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F8C22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53C57E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04688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F2A93F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7BB99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88C5CB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CD46B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D1EFF2C" w14:textId="77777777" w:rsidR="00BF231A" w:rsidRPr="00710D8F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31A" w:rsidRPr="00710D8F" w14:paraId="3632639B" w14:textId="77777777" w:rsidTr="00DA09E5">
        <w:tc>
          <w:tcPr>
            <w:tcW w:w="3280" w:type="dxa"/>
            <w:shd w:val="clear" w:color="auto" w:fill="auto"/>
            <w:vAlign w:val="bottom"/>
          </w:tcPr>
          <w:p w14:paraId="2605E41B" w14:textId="22BE65EC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4" w:type="dxa"/>
            <w:shd w:val="clear" w:color="auto" w:fill="auto"/>
          </w:tcPr>
          <w:p w14:paraId="4B0CABA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0215F2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B4C84A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2189F5E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44AC573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9ADC2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29FDAC9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D2516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689B9A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5CA32DD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7B21FDC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11740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9C844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8ACAC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3C91A58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88349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655503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F2B73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76B175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26B291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041431F3" w14:textId="0948B90F" w:rsidR="00BF231A" w:rsidRPr="00207A77" w:rsidRDefault="00DA09E5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235,281</w:t>
            </w:r>
          </w:p>
        </w:tc>
        <w:tc>
          <w:tcPr>
            <w:tcW w:w="236" w:type="dxa"/>
            <w:shd w:val="clear" w:color="auto" w:fill="auto"/>
          </w:tcPr>
          <w:p w14:paraId="15CCDB8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F0F3A09" w14:textId="77777777" w:rsidR="00BF231A" w:rsidRPr="00710D8F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10D8F">
              <w:rPr>
                <w:rFonts w:ascii="Angsana New" w:hAnsi="Angsana New"/>
                <w:sz w:val="24"/>
                <w:szCs w:val="24"/>
              </w:rPr>
              <w:t>237,141</w:t>
            </w:r>
          </w:p>
        </w:tc>
      </w:tr>
    </w:tbl>
    <w:p w14:paraId="70FF49F7" w14:textId="77777777" w:rsidR="006472F7" w:rsidRDefault="006472F7" w:rsidP="00647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Theme="majorBidi" w:hAnsiTheme="majorBidi" w:cstheme="majorBidi"/>
          <w:sz w:val="30"/>
          <w:szCs w:val="30"/>
        </w:rPr>
      </w:pPr>
    </w:p>
    <w:p w14:paraId="0548D0DF" w14:textId="55819C47" w:rsidR="00AE6D10" w:rsidRDefault="00AE6D10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5F990" w14:textId="15373BAE" w:rsidR="00154F59" w:rsidRDefault="00154F59" w:rsidP="005D3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693E7" w14:textId="7A07707D" w:rsidR="005270A4" w:rsidRDefault="00527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5270A4" w:rsidSect="000E7734">
          <w:headerReference w:type="default" r:id="rId15"/>
          <w:foot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553EE25" w14:textId="66FA2BEF" w:rsidR="005270A4" w:rsidRDefault="00E7526B" w:rsidP="003B6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rPr>
          <w:rFonts w:asciiTheme="majorBidi" w:hAnsiTheme="majorBidi" w:cstheme="majorBidi"/>
          <w:noProof/>
          <w:sz w:val="30"/>
          <w:szCs w:val="30"/>
          <w:cs/>
        </w:rPr>
      </w:pPr>
      <w:r>
        <w:rPr>
          <w:noProof/>
        </w:rPr>
        <w:lastRenderedPageBreak/>
        <w:drawing>
          <wp:inline distT="0" distB="0" distL="0" distR="0" wp14:anchorId="267466BD" wp14:editId="297E0338">
            <wp:extent cx="5340868" cy="3646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48488" cy="3651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8C9DE" w14:textId="77777777" w:rsidR="00754CC0" w:rsidRPr="00754CC0" w:rsidRDefault="00754CC0" w:rsidP="003B6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rPr>
          <w:rFonts w:asciiTheme="majorBidi" w:hAnsiTheme="majorBidi" w:cstheme="majorBidi"/>
          <w:noProof/>
          <w:sz w:val="16"/>
          <w:szCs w:val="16"/>
        </w:rPr>
      </w:pPr>
    </w:p>
    <w:p w14:paraId="32A73EBB" w14:textId="77777777" w:rsidR="00186DAC" w:rsidRPr="006D304C" w:rsidRDefault="00186DAC" w:rsidP="00527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551E64DF" w14:textId="77777777" w:rsidR="00186DAC" w:rsidRPr="006D304C" w:rsidRDefault="00186DAC" w:rsidP="005D3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firstLine="90"/>
        <w:jc w:val="thaiDistribute"/>
        <w:rPr>
          <w:rFonts w:asciiTheme="majorBidi" w:hAnsiTheme="majorBidi" w:cstheme="majorBidi"/>
          <w:sz w:val="16"/>
          <w:szCs w:val="16"/>
        </w:rPr>
      </w:pPr>
    </w:p>
    <w:p w14:paraId="1D0A7A43" w14:textId="6A6FFC63" w:rsidR="00F5517F" w:rsidRPr="007F2EC0" w:rsidRDefault="00186DAC" w:rsidP="0032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Pr="00325525">
        <w:rPr>
          <w:rFonts w:asciiTheme="majorBidi" w:hAnsiTheme="majorBidi" w:cstheme="majorBidi"/>
          <w:spacing w:val="-4"/>
          <w:sz w:val="30"/>
          <w:szCs w:val="30"/>
        </w:rPr>
        <w:t> 2 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รายตามส่วนงานภูมิศาสตร์จากประเทศในแถบยุโรปของบริษัทสำหรับงวด</w:t>
      </w:r>
      <w:r w:rsidR="00B5144C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> </w:t>
      </w:r>
      <w:r w:rsidR="00AE6D10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1E7B52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กันยายน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5D30DC" w:rsidRPr="00325525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 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มีจำนวนเงินประมาณ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E36406">
        <w:rPr>
          <w:rFonts w:asciiTheme="majorBidi" w:hAnsiTheme="majorBidi" w:cstheme="majorBidi"/>
          <w:spacing w:val="2"/>
          <w:sz w:val="30"/>
          <w:szCs w:val="30"/>
        </w:rPr>
        <w:t>474</w:t>
      </w:r>
      <w:r w:rsidR="000C201C">
        <w:rPr>
          <w:rFonts w:asciiTheme="majorBidi" w:hAnsiTheme="majorBidi" w:cstheme="majorBidi"/>
          <w:spacing w:val="2"/>
          <w:sz w:val="30"/>
          <w:szCs w:val="30"/>
        </w:rPr>
        <w:t>.</w:t>
      </w:r>
      <w:r w:rsidR="00E36406">
        <w:rPr>
          <w:rFonts w:asciiTheme="majorBidi" w:hAnsiTheme="majorBidi" w:cstheme="majorBidi"/>
          <w:spacing w:val="2"/>
          <w:sz w:val="30"/>
          <w:szCs w:val="30"/>
        </w:rPr>
        <w:t>64</w:t>
      </w:r>
      <w:r w:rsidR="009641E3"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ล้</w:t>
      </w:r>
      <w:r w:rsidR="00404AE9"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านบาท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งวด</w:t>
      </w:r>
      <w:r w:rsidR="001E7B52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เก้า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เดือนสิ้นสุดวันที่ </w:t>
      </w:r>
      <w:r w:rsidR="00AE6D10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30 </w:t>
      </w:r>
      <w:r w:rsidR="001E7B52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กันยายน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5D30DC"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4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: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ลูกค้ารายใหญ่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> 2 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รายตามส่วนงานภูมิศาสตร์จากประเทศในแถบยุโรปมีจำนวนเงินประมาณ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AE6D10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E36406">
        <w:rPr>
          <w:rFonts w:asciiTheme="majorBidi" w:hAnsiTheme="majorBidi" w:cstheme="majorBidi"/>
          <w:i/>
          <w:iCs/>
          <w:spacing w:val="4"/>
          <w:sz w:val="30"/>
          <w:szCs w:val="30"/>
        </w:rPr>
        <w:t>81</w:t>
      </w:r>
      <w:r w:rsidR="00AE6D10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E36406">
        <w:rPr>
          <w:rFonts w:asciiTheme="majorBidi" w:hAnsiTheme="majorBidi" w:cstheme="majorBidi"/>
          <w:i/>
          <w:iCs/>
          <w:spacing w:val="4"/>
          <w:sz w:val="30"/>
          <w:szCs w:val="30"/>
        </w:rPr>
        <w:t>07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</w:t>
      </w:r>
      <w:r w:rsidR="00325525" w:rsidRPr="00C431B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น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บาท)</w:t>
      </w:r>
      <w:r w:rsidR="00325525">
        <w:rPr>
          <w:rFonts w:asciiTheme="majorBidi" w:hAnsiTheme="majorBidi" w:cstheme="majorBidi"/>
          <w:spacing w:val="6"/>
          <w:sz w:val="30"/>
          <w:szCs w:val="30"/>
        </w:rPr>
        <w:br/>
      </w:r>
      <w:r w:rsidRPr="005270A4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</w:t>
      </w:r>
      <w:r w:rsidR="00CA7C88" w:rsidRPr="005270A4">
        <w:rPr>
          <w:rFonts w:asciiTheme="majorBidi" w:hAnsiTheme="majorBidi" w:cstheme="majorBidi"/>
          <w:spacing w:val="6"/>
          <w:sz w:val="30"/>
          <w:szCs w:val="30"/>
          <w:cs/>
        </w:rPr>
        <w:t>ท</w:t>
      </w:r>
      <w:r w:rsidR="00F5517F" w:rsidRPr="007F2EC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19DE3707" w14:textId="7AE2833F" w:rsidR="003F358D" w:rsidRPr="00711107" w:rsidRDefault="003F358D" w:rsidP="003F358D">
      <w:pPr>
        <w:rPr>
          <w:rFonts w:asciiTheme="majorBidi" w:hAnsiTheme="majorBidi" w:cstheme="majorBidi"/>
          <w:spacing w:val="6"/>
          <w:sz w:val="30"/>
          <w:szCs w:val="30"/>
        </w:rPr>
      </w:pPr>
    </w:p>
    <w:p w14:paraId="112E0EE0" w14:textId="188F0D49" w:rsidR="002B1A2F" w:rsidRDefault="002B1A2F" w:rsidP="005270A4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2B1A2F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Default="002B1A2F" w:rsidP="002B1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363C4C57" w14:textId="31E1DE02" w:rsidR="00D90723" w:rsidRDefault="002B1A2F" w:rsidP="002B1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1A2F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Pr="002B1A2F">
        <w:rPr>
          <w:rFonts w:asciiTheme="majorBidi" w:hAnsiTheme="majorBidi" w:cstheme="majorBidi"/>
          <w:sz w:val="30"/>
          <w:szCs w:val="30"/>
          <w:cs/>
        </w:rPr>
        <w:t>ซึ่งได้รับยกเว้นภาษีเงินได้นิติบุคคล</w:t>
      </w:r>
    </w:p>
    <w:p w14:paraId="75BCBD32" w14:textId="77777777" w:rsidR="00B5144C" w:rsidRDefault="00D90723" w:rsidP="00B5144C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B5144C" w:rsidRPr="00973D88">
        <w:rPr>
          <w:rFonts w:asciiTheme="majorBidi" w:hAnsiTheme="majorBidi"/>
          <w:sz w:val="30"/>
          <w:szCs w:val="30"/>
          <w:cs/>
        </w:rPr>
        <w:lastRenderedPageBreak/>
        <w:t>กำไรต่อหุ้น</w:t>
      </w: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B5144C" w:rsidRPr="006D304C" w14:paraId="463B41BA" w14:textId="77777777" w:rsidTr="00B5144C">
        <w:trPr>
          <w:cantSplit/>
          <w:trHeight w:hRule="exact" w:val="938"/>
          <w:tblHeader/>
          <w:jc w:val="right"/>
        </w:trPr>
        <w:tc>
          <w:tcPr>
            <w:tcW w:w="5515" w:type="dxa"/>
          </w:tcPr>
          <w:p w14:paraId="64B314B5" w14:textId="77777777" w:rsidR="00B5144C" w:rsidRPr="006D304C" w:rsidRDefault="00B5144C" w:rsidP="00043095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452E532C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D399CA6" w14:textId="71264BE7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เก้า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กันยายน</w:t>
            </w:r>
          </w:p>
        </w:tc>
      </w:tr>
      <w:tr w:rsidR="00B5144C" w:rsidRPr="006D304C" w14:paraId="2E7246CB" w14:textId="77777777" w:rsidTr="00043095">
        <w:trPr>
          <w:cantSplit/>
          <w:tblHeader/>
          <w:jc w:val="right"/>
        </w:trPr>
        <w:tc>
          <w:tcPr>
            <w:tcW w:w="5515" w:type="dxa"/>
          </w:tcPr>
          <w:p w14:paraId="6A5569F7" w14:textId="77777777" w:rsidR="00B5144C" w:rsidRPr="006D304C" w:rsidRDefault="00B5144C" w:rsidP="00043095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69CF0A0F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6C1DFC7" w14:textId="77777777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6B2B893" w14:textId="77777777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5FACBA" w14:textId="77777777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144C" w:rsidRPr="006D304C" w14:paraId="3A7535F9" w14:textId="77777777" w:rsidTr="00043095">
        <w:trPr>
          <w:cantSplit/>
          <w:tblHeader/>
          <w:jc w:val="right"/>
        </w:trPr>
        <w:tc>
          <w:tcPr>
            <w:tcW w:w="5515" w:type="dxa"/>
          </w:tcPr>
          <w:p w14:paraId="7112B0CF" w14:textId="77777777" w:rsidR="00B5144C" w:rsidRPr="006D304C" w:rsidRDefault="00B5144C" w:rsidP="00043095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7515F7F2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6D5FDC4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5144C" w:rsidRPr="006D304C" w14:paraId="6435D446" w14:textId="77777777" w:rsidTr="00043095">
        <w:trPr>
          <w:cantSplit/>
          <w:jc w:val="right"/>
        </w:trPr>
        <w:tc>
          <w:tcPr>
            <w:tcW w:w="5515" w:type="dxa"/>
          </w:tcPr>
          <w:p w14:paraId="3DA46F45" w14:textId="77777777" w:rsidR="00B5144C" w:rsidRPr="007D1FA5" w:rsidRDefault="00B5144C" w:rsidP="00043095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1F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954" w:type="dxa"/>
          </w:tcPr>
          <w:p w14:paraId="684D6D6D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D6BD3BF" w14:textId="654F690A" w:rsidR="00B5144C" w:rsidRPr="00DA09E5" w:rsidRDefault="00F2001A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A09E5"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58,369</w:t>
            </w:r>
          </w:p>
        </w:tc>
        <w:tc>
          <w:tcPr>
            <w:tcW w:w="270" w:type="dxa"/>
            <w:shd w:val="clear" w:color="auto" w:fill="auto"/>
          </w:tcPr>
          <w:p w14:paraId="2CA74ED5" w14:textId="77777777" w:rsidR="00B5144C" w:rsidRPr="003B0C3C" w:rsidRDefault="00B5144C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9881261" w14:textId="4F201287" w:rsidR="00B5144C" w:rsidRPr="003B0C3C" w:rsidRDefault="008336A5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354</w:t>
            </w:r>
            <w:r w:rsidR="00B514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04</w:t>
            </w:r>
          </w:p>
        </w:tc>
      </w:tr>
      <w:tr w:rsidR="008336A5" w:rsidRPr="006D304C" w14:paraId="5D694196" w14:textId="77777777" w:rsidTr="00043095">
        <w:trPr>
          <w:cantSplit/>
          <w:jc w:val="right"/>
        </w:trPr>
        <w:tc>
          <w:tcPr>
            <w:tcW w:w="5515" w:type="dxa"/>
          </w:tcPr>
          <w:p w14:paraId="001D74C0" w14:textId="77777777" w:rsidR="008336A5" w:rsidRPr="006D304C" w:rsidRDefault="008336A5" w:rsidP="008336A5">
            <w:pPr>
              <w:tabs>
                <w:tab w:val="left" w:pos="540"/>
              </w:tabs>
              <w:spacing w:line="240" w:lineRule="auto"/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F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ของบริษัท (ปรับลด)</w:t>
            </w:r>
          </w:p>
        </w:tc>
        <w:tc>
          <w:tcPr>
            <w:tcW w:w="954" w:type="dxa"/>
          </w:tcPr>
          <w:p w14:paraId="05148BC5" w14:textId="77777777" w:rsidR="008336A5" w:rsidRPr="006D304C" w:rsidRDefault="008336A5" w:rsidP="008336A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42C9E1" w14:textId="14A66330" w:rsidR="008336A5" w:rsidRPr="00DA09E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258,369</w:t>
            </w:r>
          </w:p>
        </w:tc>
        <w:tc>
          <w:tcPr>
            <w:tcW w:w="270" w:type="dxa"/>
            <w:shd w:val="clear" w:color="auto" w:fill="auto"/>
          </w:tcPr>
          <w:p w14:paraId="1D477F43" w14:textId="77777777" w:rsidR="008336A5" w:rsidRPr="003B0C3C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E9FBAF" w14:textId="6D90536A" w:rsidR="008336A5" w:rsidRPr="003B0C3C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354,404</w:t>
            </w:r>
          </w:p>
        </w:tc>
      </w:tr>
      <w:tr w:rsidR="008336A5" w:rsidRPr="005B0144" w14:paraId="003E62E7" w14:textId="77777777" w:rsidTr="00F2001A">
        <w:trPr>
          <w:cantSplit/>
          <w:jc w:val="right"/>
        </w:trPr>
        <w:tc>
          <w:tcPr>
            <w:tcW w:w="5515" w:type="dxa"/>
          </w:tcPr>
          <w:p w14:paraId="2A060F9B" w14:textId="77777777" w:rsidR="008336A5" w:rsidRPr="005B0144" w:rsidRDefault="008336A5" w:rsidP="008336A5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4591674E" w14:textId="77777777" w:rsidR="008336A5" w:rsidRPr="005B0144" w:rsidRDefault="008336A5" w:rsidP="008336A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634E570" w14:textId="77777777" w:rsidR="008336A5" w:rsidRPr="00DA09E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652EC2D" w14:textId="77777777" w:rsidR="008336A5" w:rsidRPr="005B0144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3B692B" w14:textId="77777777" w:rsidR="008336A5" w:rsidRPr="005B0144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336A5" w:rsidRPr="006D304C" w14:paraId="562A2EBE" w14:textId="77777777" w:rsidTr="00F2001A">
        <w:trPr>
          <w:cantSplit/>
          <w:jc w:val="right"/>
        </w:trPr>
        <w:tc>
          <w:tcPr>
            <w:tcW w:w="5515" w:type="dxa"/>
          </w:tcPr>
          <w:p w14:paraId="7464E7F2" w14:textId="77777777" w:rsidR="008336A5" w:rsidRPr="006D304C" w:rsidRDefault="008336A5" w:rsidP="008336A5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0C3C">
              <w:rPr>
                <w:rFonts w:asciiTheme="majorBidi" w:hAnsiTheme="majorBidi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5E231950" w14:textId="77777777" w:rsidR="008336A5" w:rsidRPr="006D304C" w:rsidRDefault="008336A5" w:rsidP="008336A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8EF798" w14:textId="77777777" w:rsidR="008336A5" w:rsidRPr="00DA09E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424,764</w:t>
            </w:r>
          </w:p>
        </w:tc>
        <w:tc>
          <w:tcPr>
            <w:tcW w:w="270" w:type="dxa"/>
            <w:shd w:val="clear" w:color="auto" w:fill="auto"/>
          </w:tcPr>
          <w:p w14:paraId="1EBD3A6B" w14:textId="77777777" w:rsidR="008336A5" w:rsidRPr="00477FD7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76D730" w14:textId="77777777" w:rsidR="008336A5" w:rsidRPr="006D304C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424,764</w:t>
            </w:r>
          </w:p>
        </w:tc>
      </w:tr>
      <w:tr w:rsidR="008336A5" w:rsidRPr="006D304C" w14:paraId="2048AC9C" w14:textId="77777777" w:rsidTr="00F2001A">
        <w:trPr>
          <w:cantSplit/>
          <w:jc w:val="right"/>
        </w:trPr>
        <w:tc>
          <w:tcPr>
            <w:tcW w:w="5515" w:type="dxa"/>
          </w:tcPr>
          <w:p w14:paraId="4EA67AC5" w14:textId="291C6710" w:rsidR="008336A5" w:rsidRPr="003B0C3C" w:rsidRDefault="008336A5" w:rsidP="008336A5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954" w:type="dxa"/>
          </w:tcPr>
          <w:p w14:paraId="63C0C27D" w14:textId="77777777" w:rsidR="008336A5" w:rsidRPr="006D304C" w:rsidRDefault="008336A5" w:rsidP="008336A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F216F7" w14:textId="5C3616B6" w:rsidR="008336A5" w:rsidRPr="00DA09E5" w:rsidRDefault="00A00264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70" w:type="dxa"/>
            <w:shd w:val="clear" w:color="auto" w:fill="auto"/>
          </w:tcPr>
          <w:p w14:paraId="0667EE9B" w14:textId="77777777" w:rsidR="008336A5" w:rsidRPr="00477FD7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3960F0" w14:textId="401A31FA" w:rsidR="008336A5" w:rsidRPr="00477FD7" w:rsidRDefault="008336A5" w:rsidP="008336A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336A5" w:rsidRPr="006D304C" w14:paraId="45CF981F" w14:textId="77777777" w:rsidTr="00043095">
        <w:trPr>
          <w:cantSplit/>
          <w:jc w:val="right"/>
        </w:trPr>
        <w:tc>
          <w:tcPr>
            <w:tcW w:w="5515" w:type="dxa"/>
          </w:tcPr>
          <w:p w14:paraId="2B5014DA" w14:textId="28A9631F" w:rsidR="008336A5" w:rsidRPr="00893A21" w:rsidRDefault="008336A5" w:rsidP="008336A5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นสามัญ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(ขั้นพื้นฐาน)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Pr="00B5144C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0 </w:t>
            </w:r>
            <w:r w:rsidRPr="00B5144C">
              <w:rPr>
                <w:rFonts w:asciiTheme="majorBidi" w:hAnsiTheme="majorBidi" w:cstheme="majorBidi" w:hint="cs"/>
                <w:b/>
                <w:bCs/>
                <w:spacing w:val="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4" w:type="dxa"/>
          </w:tcPr>
          <w:p w14:paraId="3A3CC344" w14:textId="77777777" w:rsidR="008336A5" w:rsidRPr="00893A21" w:rsidRDefault="008336A5" w:rsidP="008336A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81BD9E6" w14:textId="77777777" w:rsidR="008336A5" w:rsidRPr="00DA09E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F83305B" w14:textId="268E4CC4" w:rsidR="008336A5" w:rsidRPr="00DA09E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A00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5,033</w:t>
            </w:r>
          </w:p>
        </w:tc>
        <w:tc>
          <w:tcPr>
            <w:tcW w:w="270" w:type="dxa"/>
            <w:shd w:val="clear" w:color="auto" w:fill="auto"/>
          </w:tcPr>
          <w:p w14:paraId="16E3112A" w14:textId="77777777" w:rsidR="008336A5" w:rsidRPr="00477FD7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1646B6" w14:textId="77777777" w:rsidR="008336A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1A36E6A" w14:textId="77777777" w:rsidR="008336A5" w:rsidRPr="00893A21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</w:tr>
      <w:tr w:rsidR="008336A5" w:rsidRPr="006D304C" w14:paraId="0BE20CE1" w14:textId="77777777" w:rsidTr="00043095">
        <w:trPr>
          <w:cantSplit/>
          <w:jc w:val="right"/>
        </w:trPr>
        <w:tc>
          <w:tcPr>
            <w:tcW w:w="5515" w:type="dxa"/>
          </w:tcPr>
          <w:p w14:paraId="480BBF45" w14:textId="77777777" w:rsidR="008336A5" w:rsidRDefault="008336A5" w:rsidP="008336A5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954" w:type="dxa"/>
          </w:tcPr>
          <w:p w14:paraId="05B58406" w14:textId="77777777" w:rsidR="008336A5" w:rsidRPr="006D304C" w:rsidRDefault="008336A5" w:rsidP="008336A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F96985F" w14:textId="2B7CE811" w:rsidR="008336A5" w:rsidRPr="00DA09E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604535" w14:textId="77777777" w:rsidR="008336A5" w:rsidRPr="00477FD7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B4BF425" w14:textId="77777777" w:rsidR="008336A5" w:rsidRDefault="008336A5" w:rsidP="008336A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336A5" w:rsidRPr="006D304C" w14:paraId="6AE673A6" w14:textId="77777777" w:rsidTr="00043095">
        <w:trPr>
          <w:cantSplit/>
          <w:jc w:val="right"/>
        </w:trPr>
        <w:tc>
          <w:tcPr>
            <w:tcW w:w="5515" w:type="dxa"/>
          </w:tcPr>
          <w:p w14:paraId="7A14DA9E" w14:textId="61A006B5" w:rsidR="008336A5" w:rsidRDefault="008336A5" w:rsidP="008336A5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นสามัญ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)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B5144C">
              <w:rPr>
                <w:rFonts w:asciiTheme="majorBidi" w:hAnsiTheme="majorBidi" w:cstheme="majorBidi" w:hint="cs"/>
                <w:b/>
                <w:bCs/>
                <w:spacing w:val="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4" w:type="dxa"/>
          </w:tcPr>
          <w:p w14:paraId="0D13D929" w14:textId="77777777" w:rsidR="008336A5" w:rsidRPr="006D304C" w:rsidRDefault="008336A5" w:rsidP="008336A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EB3D0" w14:textId="77777777" w:rsidR="008336A5" w:rsidRPr="00DA09E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0C51C11" w14:textId="363E6628" w:rsidR="008336A5" w:rsidRPr="00DA09E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A00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00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74D2620F" w14:textId="77777777" w:rsidR="008336A5" w:rsidRPr="00477FD7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8C7E5" w14:textId="77777777" w:rsidR="008336A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9E96C23" w14:textId="77777777" w:rsidR="008336A5" w:rsidRPr="00BB5BDB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</w:tr>
      <w:tr w:rsidR="008336A5" w:rsidRPr="005B0144" w14:paraId="640F0194" w14:textId="77777777" w:rsidTr="00043095">
        <w:trPr>
          <w:cantSplit/>
          <w:jc w:val="right"/>
        </w:trPr>
        <w:tc>
          <w:tcPr>
            <w:tcW w:w="5515" w:type="dxa"/>
          </w:tcPr>
          <w:p w14:paraId="25EF8797" w14:textId="77777777" w:rsidR="008336A5" w:rsidRPr="005B0144" w:rsidRDefault="008336A5" w:rsidP="008336A5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71316F10" w14:textId="77777777" w:rsidR="008336A5" w:rsidRPr="005B0144" w:rsidRDefault="008336A5" w:rsidP="008336A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07EB665" w14:textId="77777777" w:rsidR="008336A5" w:rsidRPr="00DA09E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2804A6" w14:textId="77777777" w:rsidR="008336A5" w:rsidRPr="005B0144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2474AD7" w14:textId="77777777" w:rsidR="008336A5" w:rsidRPr="005B0144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336A5" w:rsidRPr="006D304C" w14:paraId="2CF816FE" w14:textId="77777777" w:rsidTr="00043095">
        <w:trPr>
          <w:cantSplit/>
          <w:jc w:val="right"/>
        </w:trPr>
        <w:tc>
          <w:tcPr>
            <w:tcW w:w="5515" w:type="dxa"/>
          </w:tcPr>
          <w:p w14:paraId="2EBC850D" w14:textId="77777777" w:rsidR="008336A5" w:rsidRPr="00893A21" w:rsidRDefault="008336A5" w:rsidP="008336A5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B5B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114907FC" w14:textId="77777777" w:rsidR="008336A5" w:rsidRPr="006D304C" w:rsidRDefault="008336A5" w:rsidP="008336A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9C4143B" w14:textId="4B137595" w:rsidR="008336A5" w:rsidRPr="00DA09E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0.61</w:t>
            </w:r>
          </w:p>
        </w:tc>
        <w:tc>
          <w:tcPr>
            <w:tcW w:w="270" w:type="dxa"/>
            <w:shd w:val="clear" w:color="auto" w:fill="auto"/>
          </w:tcPr>
          <w:p w14:paraId="3248F26D" w14:textId="77777777" w:rsidR="008336A5" w:rsidRPr="00477FD7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3891504" w14:textId="5E813792" w:rsidR="008336A5" w:rsidRPr="00477FD7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5179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</w:p>
        </w:tc>
      </w:tr>
      <w:tr w:rsidR="008336A5" w:rsidRPr="006D304C" w14:paraId="3E6BF921" w14:textId="77777777" w:rsidTr="00043095">
        <w:trPr>
          <w:cantSplit/>
          <w:jc w:val="right"/>
        </w:trPr>
        <w:tc>
          <w:tcPr>
            <w:tcW w:w="5515" w:type="dxa"/>
          </w:tcPr>
          <w:p w14:paraId="4496CE43" w14:textId="77777777" w:rsidR="008336A5" w:rsidRPr="00893A21" w:rsidRDefault="008336A5" w:rsidP="008336A5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BB5B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6873BED3" w14:textId="77777777" w:rsidR="008336A5" w:rsidRPr="006D304C" w:rsidRDefault="008336A5" w:rsidP="008336A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B6C805D" w14:textId="1B842E8A" w:rsidR="008336A5" w:rsidRPr="00DA09E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0.61</w:t>
            </w:r>
          </w:p>
        </w:tc>
        <w:tc>
          <w:tcPr>
            <w:tcW w:w="270" w:type="dxa"/>
            <w:shd w:val="clear" w:color="auto" w:fill="auto"/>
          </w:tcPr>
          <w:p w14:paraId="4C855636" w14:textId="77777777" w:rsidR="008336A5" w:rsidRPr="00477FD7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493B12" w14:textId="5917647A" w:rsidR="008336A5" w:rsidRPr="00477FD7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5179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</w:p>
        </w:tc>
      </w:tr>
      <w:tr w:rsidR="008336A5" w:rsidRPr="005B0144" w14:paraId="7993E015" w14:textId="77777777" w:rsidTr="00043095">
        <w:trPr>
          <w:cantSplit/>
          <w:jc w:val="right"/>
        </w:trPr>
        <w:tc>
          <w:tcPr>
            <w:tcW w:w="5515" w:type="dxa"/>
          </w:tcPr>
          <w:p w14:paraId="4F414DCA" w14:textId="77777777" w:rsidR="008336A5" w:rsidRPr="005B0144" w:rsidRDefault="008336A5" w:rsidP="008336A5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17522051" w14:textId="77777777" w:rsidR="008336A5" w:rsidRPr="005B0144" w:rsidRDefault="008336A5" w:rsidP="008336A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4AE8669" w14:textId="77777777" w:rsidR="008336A5" w:rsidRPr="00DA09E5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6752D1" w14:textId="77777777" w:rsidR="008336A5" w:rsidRPr="005B0144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4E1129C" w14:textId="77777777" w:rsidR="008336A5" w:rsidRPr="005B0144" w:rsidRDefault="008336A5" w:rsidP="008336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</w:tbl>
    <w:p w14:paraId="390877BF" w14:textId="77777777" w:rsidR="00B5144C" w:rsidRPr="00006478" w:rsidRDefault="00B5144C" w:rsidP="00B5144C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006478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14E6A671" w14:textId="77777777" w:rsidR="00B5144C" w:rsidRPr="005B0144" w:rsidRDefault="00B5144C" w:rsidP="00B5144C">
      <w:pPr>
        <w:rPr>
          <w:rFonts w:asciiTheme="majorBidi" w:hAnsiTheme="majorBidi" w:cstheme="majorBidi"/>
          <w:sz w:val="24"/>
          <w:szCs w:val="24"/>
          <w:cs/>
          <w:lang w:val="x-none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620"/>
        <w:gridCol w:w="1350"/>
        <w:gridCol w:w="270"/>
        <w:gridCol w:w="1260"/>
      </w:tblGrid>
      <w:tr w:rsidR="00B5144C" w:rsidRPr="00B22308" w14:paraId="3CD769AF" w14:textId="77777777" w:rsidTr="008336A5">
        <w:trPr>
          <w:tblHeader/>
        </w:trPr>
        <w:tc>
          <w:tcPr>
            <w:tcW w:w="2970" w:type="dxa"/>
            <w:vAlign w:val="bottom"/>
          </w:tcPr>
          <w:p w14:paraId="6F8BFE89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8B0C487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60706B7F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53D8DC06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417DB9CE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F4DF5B2" w14:textId="77777777" w:rsidR="00B5144C" w:rsidRPr="004F0100" w:rsidDel="00D43E7A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B5144C" w:rsidRPr="00B22308" w14:paraId="15059AC3" w14:textId="77777777" w:rsidTr="008336A5">
        <w:trPr>
          <w:tblHeader/>
        </w:trPr>
        <w:tc>
          <w:tcPr>
            <w:tcW w:w="2970" w:type="dxa"/>
          </w:tcPr>
          <w:p w14:paraId="2EFE2502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6DE8DAC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DF86C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E600127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4191EAB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BA6D73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144C" w:rsidRPr="00B22308" w14:paraId="3E1041BF" w14:textId="77777777" w:rsidTr="008336A5">
        <w:tc>
          <w:tcPr>
            <w:tcW w:w="2970" w:type="dxa"/>
          </w:tcPr>
          <w:p w14:paraId="130EF758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3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4033AFE7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20" w:type="dxa"/>
          </w:tcPr>
          <w:p w14:paraId="19F00EF5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</w:tcPr>
          <w:p w14:paraId="297A7EE8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636312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DC8CBF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336A5" w:rsidRPr="00B22308" w14:paraId="692FEBDD" w14:textId="77777777" w:rsidTr="008336A5">
        <w:tc>
          <w:tcPr>
            <w:tcW w:w="2970" w:type="dxa"/>
          </w:tcPr>
          <w:p w14:paraId="68EA903E" w14:textId="1BBD4D29" w:rsidR="008336A5" w:rsidRPr="00513616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09AC8FDE" w14:textId="4845D45E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3C17ECFF" w14:textId="39F0F603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7CEBD90F" w14:textId="347DCF5D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A00264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7EF32043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29A872" w14:textId="20F56404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80.02</w:t>
            </w:r>
          </w:p>
        </w:tc>
      </w:tr>
      <w:tr w:rsidR="008336A5" w:rsidRPr="00B22308" w14:paraId="14EEDB33" w14:textId="77777777" w:rsidTr="008336A5">
        <w:tc>
          <w:tcPr>
            <w:tcW w:w="2970" w:type="dxa"/>
          </w:tcPr>
          <w:p w14:paraId="10B7055F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5855BDD7" w14:textId="77777777" w:rsidR="008336A5" w:rsidRPr="00F43EEA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0140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6C60C103" w14:textId="77777777" w:rsidR="008336A5" w:rsidRPr="008336A5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8336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6D97D1C" w14:textId="4DEBA8B3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0.41</w:t>
            </w:r>
            <w:r w:rsidR="00A0026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0A18019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BC329E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174.15</w:t>
            </w:r>
          </w:p>
        </w:tc>
      </w:tr>
      <w:tr w:rsidR="008336A5" w:rsidRPr="00B5144C" w14:paraId="5BA2D48E" w14:textId="77777777" w:rsidTr="008336A5">
        <w:tc>
          <w:tcPr>
            <w:tcW w:w="2970" w:type="dxa"/>
            <w:shd w:val="clear" w:color="auto" w:fill="auto"/>
          </w:tcPr>
          <w:p w14:paraId="5C625966" w14:textId="77777777" w:rsidR="008336A5" w:rsidRPr="00B5144C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40C72A6" w14:textId="77777777" w:rsidR="008336A5" w:rsidRPr="00B5144C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20" w:type="dxa"/>
            <w:shd w:val="clear" w:color="auto" w:fill="auto"/>
          </w:tcPr>
          <w:p w14:paraId="2C9726EB" w14:textId="77777777" w:rsidR="008336A5" w:rsidRPr="00B5144C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CCC54" w14:textId="7345C20E" w:rsidR="008336A5" w:rsidRPr="002B40E6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4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A002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0EF78CE2" w14:textId="77777777" w:rsidR="008336A5" w:rsidRPr="002B40E6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46FD3" w14:textId="118A2817" w:rsidR="008336A5" w:rsidRPr="002B40E6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254.1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8336A5" w:rsidRPr="005B0144" w14:paraId="4B158F80" w14:textId="77777777" w:rsidTr="008336A5">
        <w:tc>
          <w:tcPr>
            <w:tcW w:w="2970" w:type="dxa"/>
            <w:shd w:val="clear" w:color="auto" w:fill="auto"/>
          </w:tcPr>
          <w:p w14:paraId="2A5BFA7C" w14:textId="77777777" w:rsidR="008336A5" w:rsidRPr="005B0144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5A5416A" w14:textId="77777777" w:rsidR="008336A5" w:rsidRPr="005B0144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620" w:type="dxa"/>
            <w:shd w:val="clear" w:color="auto" w:fill="auto"/>
          </w:tcPr>
          <w:p w14:paraId="4FCB353B" w14:textId="77777777" w:rsidR="008336A5" w:rsidRPr="005B0144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1C5FB57" w14:textId="77777777" w:rsidR="008336A5" w:rsidRPr="005B0144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480974" w14:textId="77777777" w:rsidR="008336A5" w:rsidRPr="005B0144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D9F809B" w14:textId="77777777" w:rsidR="008336A5" w:rsidRPr="005B0144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6A5" w:rsidRPr="00B22308" w14:paraId="26A12D4B" w14:textId="77777777" w:rsidTr="008336A5">
        <w:tc>
          <w:tcPr>
            <w:tcW w:w="2970" w:type="dxa"/>
            <w:shd w:val="clear" w:color="auto" w:fill="auto"/>
          </w:tcPr>
          <w:p w14:paraId="152F0F7F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E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4972477D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20" w:type="dxa"/>
            <w:shd w:val="clear" w:color="auto" w:fill="auto"/>
          </w:tcPr>
          <w:p w14:paraId="402D63C5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  <w:shd w:val="clear" w:color="auto" w:fill="auto"/>
          </w:tcPr>
          <w:p w14:paraId="285962D8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31CFFD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04D660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6A5" w:rsidRPr="00B22308" w14:paraId="554299B1" w14:textId="77777777" w:rsidTr="008336A5">
        <w:tc>
          <w:tcPr>
            <w:tcW w:w="2970" w:type="dxa"/>
            <w:shd w:val="clear" w:color="auto" w:fill="auto"/>
          </w:tcPr>
          <w:p w14:paraId="79C2B1F1" w14:textId="6ED9A41B" w:rsidR="008336A5" w:rsidRPr="00F43EEA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3D3173BF" w14:textId="2E79813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2D323058" w14:textId="065EF9EB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79755E28" w14:textId="68A2F05A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A00264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26AA1B98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F161D2" w14:textId="7E83F051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169.04</w:t>
            </w:r>
          </w:p>
        </w:tc>
      </w:tr>
      <w:tr w:rsidR="008336A5" w:rsidRPr="00B22308" w14:paraId="3D81AAD2" w14:textId="77777777" w:rsidTr="008336A5">
        <w:tc>
          <w:tcPr>
            <w:tcW w:w="2970" w:type="dxa"/>
            <w:shd w:val="clear" w:color="auto" w:fill="auto"/>
          </w:tcPr>
          <w:p w14:paraId="10535903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688A757F" w14:textId="77777777" w:rsidR="008336A5" w:rsidRPr="0028014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0140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22CA65D3" w14:textId="77777777" w:rsidR="008336A5" w:rsidRPr="0028014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8336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49B11D94" w14:textId="64B3CC78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0.44</w:t>
            </w:r>
            <w:r w:rsidR="00A0026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AC88D02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D66230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186.90</w:t>
            </w:r>
          </w:p>
        </w:tc>
      </w:tr>
      <w:tr w:rsidR="008336A5" w:rsidRPr="00B22308" w14:paraId="1DDAAEB6" w14:textId="77777777" w:rsidTr="008336A5">
        <w:tc>
          <w:tcPr>
            <w:tcW w:w="2970" w:type="dxa"/>
            <w:shd w:val="clear" w:color="auto" w:fill="auto"/>
          </w:tcPr>
          <w:p w14:paraId="4B40B232" w14:textId="77777777" w:rsidR="008336A5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C010215" w14:textId="77777777" w:rsidR="008336A5" w:rsidRPr="0028014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B991E9" w14:textId="77777777" w:rsidR="008336A5" w:rsidRPr="0028014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F468C" w14:textId="2127965C" w:rsidR="008336A5" w:rsidRPr="002B40E6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</w:t>
            </w:r>
            <w:r w:rsidR="00A002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11E25DD3" w14:textId="77777777" w:rsidR="008336A5" w:rsidRPr="002B40E6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62FF6" w14:textId="7E4AB3C6" w:rsidR="008336A5" w:rsidRPr="002B40E6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355.94</w:t>
            </w:r>
          </w:p>
        </w:tc>
      </w:tr>
    </w:tbl>
    <w:p w14:paraId="6AFB3866" w14:textId="1F6B3CED" w:rsidR="00B5144C" w:rsidRDefault="00B5144C" w:rsidP="00B5144C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สำรองตามกฎหมาย</w:t>
      </w:r>
    </w:p>
    <w:p w14:paraId="42AF86E2" w14:textId="77777777" w:rsidR="00B5144C" w:rsidRPr="00050188" w:rsidRDefault="00B5144C" w:rsidP="00B5144C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62D6603F" w14:textId="7CB427BD" w:rsidR="00B5144C" w:rsidRDefault="00B5144C" w:rsidP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</w:pP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  <w:t>2535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 xml:space="preserve"> มาตรา 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  <w:t>116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 xml:space="preserve"> บริษัทจะต้องจัดสรรทุนสำรอง (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  <w:t>“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>สำรองตามกฎหมาย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  <w:t>”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 xml:space="preserve">) อย่างน้อยร้อยละ 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  <w:t xml:space="preserve">5 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  <w:t xml:space="preserve">10 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66578C5" w14:textId="1DD6E1D4" w:rsidR="00B5144C" w:rsidRDefault="00B5144C" w:rsidP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</w:pPr>
    </w:p>
    <w:p w14:paraId="57A247B3" w14:textId="62210EE2" w:rsidR="00B5144C" w:rsidRPr="00B5144C" w:rsidRDefault="00B5144C" w:rsidP="00B514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lang w:val="en-GB"/>
        </w:rPr>
      </w:pP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lang w:val="en-GB"/>
        </w:rPr>
        <w:t>2565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t xml:space="preserve"> ของบริษัทเมื่อวันที่ 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lang w:val="en-GB"/>
        </w:rPr>
        <w:t>25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t xml:space="preserve"> </w:t>
      </w:r>
      <w:r w:rsidRPr="00050188">
        <w:rPr>
          <w:rFonts w:asciiTheme="majorBidi" w:eastAsia="Times New Roman" w:hAnsiTheme="majorBidi" w:cstheme="majorBidi" w:hint="cs"/>
          <w:color w:val="auto"/>
          <w:spacing w:val="4"/>
          <w:sz w:val="30"/>
          <w:szCs w:val="30"/>
          <w:cs/>
          <w:lang w:val="en-GB"/>
        </w:rPr>
        <w:t xml:space="preserve">เมษายน 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lang w:val="en-GB"/>
        </w:rPr>
        <w:t>2565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t xml:space="preserve"> ผู้ถือหุ้นของบริษัทมีมติอนุมัติ</w:t>
      </w:r>
      <w:r w:rsidRPr="00050188">
        <w:rPr>
          <w:rFonts w:asciiTheme="majorBidi" w:eastAsia="Times New Roman" w:hAnsiTheme="majorBidi" w:cstheme="majorBidi" w:hint="cs"/>
          <w:color w:val="auto"/>
          <w:spacing w:val="4"/>
          <w:sz w:val="30"/>
          <w:szCs w:val="30"/>
          <w:cs/>
          <w:lang w:val="en-GB"/>
        </w:rPr>
        <w:t>การ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t>จัดสรรกำไร</w:t>
      </w:r>
      <w:r w:rsidRPr="00050188">
        <w:rPr>
          <w:rFonts w:asciiTheme="majorBidi" w:eastAsia="Times New Roman" w:hAnsiTheme="majorBidi" w:cstheme="majorBidi" w:hint="cs"/>
          <w:color w:val="auto"/>
          <w:spacing w:val="4"/>
          <w:sz w:val="30"/>
          <w:szCs w:val="30"/>
          <w:cs/>
          <w:lang w:val="en-GB"/>
        </w:rPr>
        <w:t>สุทธิสำหรับ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t xml:space="preserve">ปี 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lang w:val="en-GB"/>
        </w:rPr>
        <w:t xml:space="preserve">2564 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t>เป็น</w:t>
      </w:r>
      <w:r w:rsidRPr="00050188">
        <w:rPr>
          <w:rFonts w:asciiTheme="majorBidi" w:eastAsia="Times New Roman" w:hAnsiTheme="majorBidi" w:cstheme="majorBidi" w:hint="cs"/>
          <w:color w:val="auto"/>
          <w:spacing w:val="4"/>
          <w:sz w:val="30"/>
          <w:szCs w:val="30"/>
          <w:cs/>
          <w:lang w:val="en-GB"/>
        </w:rPr>
        <w:t xml:space="preserve">ทุนสำรองตามกฎหมายจำนวน 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lang w:val="en-GB"/>
        </w:rPr>
        <w:t xml:space="preserve">0.16 </w:t>
      </w:r>
      <w:r w:rsidRPr="00050188">
        <w:rPr>
          <w:rFonts w:asciiTheme="majorBidi" w:eastAsia="Times New Roman" w:hAnsiTheme="majorBidi" w:cstheme="majorBidi" w:hint="cs"/>
          <w:color w:val="auto"/>
          <w:spacing w:val="4"/>
          <w:sz w:val="30"/>
          <w:szCs w:val="30"/>
          <w:cs/>
          <w:lang w:val="en-GB"/>
        </w:rPr>
        <w:t xml:space="preserve">ล้านบาท </w:t>
      </w:r>
    </w:p>
    <w:p w14:paraId="4135393E" w14:textId="55372A0D" w:rsidR="002B1A2F" w:rsidRPr="00D90723" w:rsidRDefault="002B1A2F" w:rsidP="00D9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EDC242F" w14:textId="1659E189" w:rsidR="00F5517F" w:rsidRPr="007F2EC0" w:rsidRDefault="00F5517F" w:rsidP="005270A4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7F2EC0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E64F099" w14:textId="77777777" w:rsidR="00F5517F" w:rsidRPr="007F2EC0" w:rsidRDefault="00F5517F" w:rsidP="00F5517F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216EE909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036421AB" w14:textId="46AB883C" w:rsidR="00892910" w:rsidRPr="006D304C" w:rsidRDefault="005F2676" w:rsidP="005F267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B5144C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Pr="007F2E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รวมถึง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สินทรัพย์ทางการเงิน</w:t>
      </w:r>
      <w:r w:rsidR="00B5144C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ที่</w:t>
      </w:r>
      <w:r w:rsidR="00186DAC"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หากมูลค่า</w:t>
      </w:r>
      <w:r w:rsidR="00B5144C">
        <w:rPr>
          <w:rFonts w:asciiTheme="majorBidi" w:hAnsiTheme="majorBidi" w:cstheme="majorBidi"/>
          <w:spacing w:val="-8"/>
          <w:sz w:val="30"/>
          <w:szCs w:val="30"/>
          <w:lang w:bidi="th-TH"/>
        </w:rPr>
        <w:br/>
      </w:r>
      <w:r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  <w:r w:rsidRPr="006D304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36C49C8" w14:textId="4FD0B90C" w:rsidR="0005194B" w:rsidRPr="006D304C" w:rsidRDefault="0005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270"/>
        <w:gridCol w:w="1260"/>
        <w:gridCol w:w="180"/>
        <w:gridCol w:w="1170"/>
        <w:gridCol w:w="180"/>
        <w:gridCol w:w="1080"/>
        <w:gridCol w:w="180"/>
        <w:gridCol w:w="1080"/>
        <w:gridCol w:w="180"/>
        <w:gridCol w:w="1260"/>
      </w:tblGrid>
      <w:tr w:rsidR="00F107CA" w:rsidRPr="006D304C" w14:paraId="3DA9CB0B" w14:textId="77777777" w:rsidTr="00D74010">
        <w:trPr>
          <w:cantSplit/>
          <w:trHeight w:val="191"/>
          <w:tblHeader/>
        </w:trPr>
        <w:tc>
          <w:tcPr>
            <w:tcW w:w="2430" w:type="dxa"/>
          </w:tcPr>
          <w:p w14:paraId="2720C99F" w14:textId="77777777" w:rsidR="00F107CA" w:rsidRPr="006D304C" w:rsidRDefault="00F107CA" w:rsidP="009541D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70" w:type="dxa"/>
          </w:tcPr>
          <w:p w14:paraId="11340CBB" w14:textId="77777777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15B750" w14:textId="666B9C79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A5A710D" w14:textId="77777777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7079" w14:textId="067AE60A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74010" w:rsidRPr="006D304C" w14:paraId="0ED5CAF8" w14:textId="77777777" w:rsidTr="00D74010">
        <w:trPr>
          <w:cantSplit/>
          <w:tblHeader/>
        </w:trPr>
        <w:tc>
          <w:tcPr>
            <w:tcW w:w="2430" w:type="dxa"/>
          </w:tcPr>
          <w:p w14:paraId="35DF2CDA" w14:textId="77777777" w:rsidR="00F107CA" w:rsidRPr="006D304C" w:rsidRDefault="00F107CA" w:rsidP="009541D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7BF2416A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BD7634" w14:textId="2F74E60E" w:rsidR="00F107CA" w:rsidRPr="006D304C" w:rsidRDefault="00FB691C" w:rsidP="00FB69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226CA041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4CAD1D" w14:textId="77777777" w:rsidR="00F107CA" w:rsidRPr="006D304C" w:rsidRDefault="00F107CA" w:rsidP="009541D3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D304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A00A8" w14:textId="77777777" w:rsidR="00F107CA" w:rsidRPr="006D304C" w:rsidRDefault="00F107CA" w:rsidP="00954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18260B" w14:textId="77777777" w:rsidR="00F107CA" w:rsidRPr="006D304C" w:rsidRDefault="00F107CA" w:rsidP="009541D3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D304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834E2" w14:textId="77777777" w:rsidR="00F107CA" w:rsidRPr="006D304C" w:rsidRDefault="00F107CA" w:rsidP="00954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91A77C" w14:textId="77777777" w:rsidR="00F107CA" w:rsidRPr="006D304C" w:rsidRDefault="00F107CA" w:rsidP="009541D3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D304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30150" w14:textId="77777777" w:rsidR="00F107CA" w:rsidRPr="006D304C" w:rsidRDefault="00F107CA" w:rsidP="00954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E6158E" w14:textId="77777777" w:rsidR="00F107CA" w:rsidRPr="006D304C" w:rsidRDefault="00F107CA" w:rsidP="009541D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107CA" w:rsidRPr="006D304C" w14:paraId="37CD54E0" w14:textId="77777777" w:rsidTr="00D74010">
        <w:trPr>
          <w:cantSplit/>
          <w:tblHeader/>
        </w:trPr>
        <w:tc>
          <w:tcPr>
            <w:tcW w:w="2430" w:type="dxa"/>
          </w:tcPr>
          <w:p w14:paraId="0144ED7E" w14:textId="77777777" w:rsidR="00F107CA" w:rsidRPr="006D304C" w:rsidRDefault="00F107CA" w:rsidP="009541D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4C57B046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9"/>
          </w:tcPr>
          <w:p w14:paraId="055F65B4" w14:textId="0EDE4F02" w:rsidR="00F107CA" w:rsidRPr="00FC41C3" w:rsidRDefault="00FC41C3" w:rsidP="009541D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107CA" w:rsidRPr="006D304C" w14:paraId="04DF895A" w14:textId="77777777" w:rsidTr="00D74010">
        <w:trPr>
          <w:cantSplit/>
        </w:trPr>
        <w:tc>
          <w:tcPr>
            <w:tcW w:w="2430" w:type="dxa"/>
            <w:hideMark/>
          </w:tcPr>
          <w:p w14:paraId="6DD1CCC0" w14:textId="3D4C5BD2" w:rsidR="00F107CA" w:rsidRPr="006D304C" w:rsidRDefault="00F107CA" w:rsidP="009541D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E6D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E7B5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45C1206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2C31AB" w14:textId="2B299259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A3D84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96ED55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61BC3CC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3354DC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64B3731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912047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0901698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BF6DAF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107CA" w:rsidRPr="006D304C" w14:paraId="46EA17FC" w14:textId="77777777" w:rsidTr="00B5144C">
        <w:trPr>
          <w:cantSplit/>
        </w:trPr>
        <w:tc>
          <w:tcPr>
            <w:tcW w:w="2430" w:type="dxa"/>
            <w:hideMark/>
          </w:tcPr>
          <w:p w14:paraId="0EA4ECB6" w14:textId="77777777" w:rsidR="00F107CA" w:rsidRPr="006D304C" w:rsidRDefault="00F107CA" w:rsidP="009541D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4081C73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3836C1" w14:textId="54D78D30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5994ED4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1BDC8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8A8649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E762F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518D6D7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F6FA5A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1EF3F77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6279DD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107CA" w:rsidRPr="006D304C" w14:paraId="27076A43" w14:textId="77777777" w:rsidTr="00B5144C">
        <w:trPr>
          <w:cantSplit/>
        </w:trPr>
        <w:tc>
          <w:tcPr>
            <w:tcW w:w="2430" w:type="dxa"/>
            <w:vAlign w:val="bottom"/>
            <w:hideMark/>
          </w:tcPr>
          <w:p w14:paraId="1DA6EC66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64EE517B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5B8CBA1" w14:textId="00794B4B" w:rsidR="00F107CA" w:rsidRPr="006D304C" w:rsidRDefault="00040C22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200,945</w:t>
            </w:r>
          </w:p>
        </w:tc>
        <w:tc>
          <w:tcPr>
            <w:tcW w:w="180" w:type="dxa"/>
            <w:vAlign w:val="bottom"/>
          </w:tcPr>
          <w:p w14:paraId="3D68A133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1FD06D4" w14:textId="4E8F6A43" w:rsidR="00F107CA" w:rsidRPr="006D304C" w:rsidRDefault="00040C22" w:rsidP="00FC41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FBE309" w14:textId="77777777" w:rsidR="00F107CA" w:rsidRPr="006D304C" w:rsidRDefault="00F107CA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419906" w14:textId="606645C4" w:rsidR="00F107CA" w:rsidRPr="006D304C" w:rsidRDefault="00040C22" w:rsidP="009541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200,945</w:t>
            </w:r>
          </w:p>
        </w:tc>
        <w:tc>
          <w:tcPr>
            <w:tcW w:w="180" w:type="dxa"/>
            <w:vAlign w:val="bottom"/>
          </w:tcPr>
          <w:p w14:paraId="43986355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2779C9" w14:textId="6EEC620E" w:rsidR="00F107CA" w:rsidRPr="006D304C" w:rsidRDefault="00040C22" w:rsidP="00FC41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77FFEB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A1A36C" w14:textId="5B26CF4A" w:rsidR="00F107CA" w:rsidRPr="006D304C" w:rsidRDefault="00040C22" w:rsidP="002243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200,945</w:t>
            </w:r>
          </w:p>
        </w:tc>
      </w:tr>
      <w:tr w:rsidR="00F107CA" w:rsidRPr="006D304C" w14:paraId="6AFACAF1" w14:textId="77777777" w:rsidTr="00B5144C">
        <w:trPr>
          <w:cantSplit/>
        </w:trPr>
        <w:tc>
          <w:tcPr>
            <w:tcW w:w="2430" w:type="dxa"/>
            <w:vAlign w:val="bottom"/>
          </w:tcPr>
          <w:p w14:paraId="1674340A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65D74CD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56DDDF" w14:textId="050E24D1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8AA886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7007E6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EC000F" w14:textId="77777777" w:rsidR="00F107CA" w:rsidRPr="006D304C" w:rsidRDefault="00F107CA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CB22E0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05ED00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61FC22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1263BE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893D20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5144C" w:rsidRPr="006D304C" w14:paraId="341425CD" w14:textId="77777777" w:rsidTr="00B5144C">
        <w:trPr>
          <w:cantSplit/>
        </w:trPr>
        <w:tc>
          <w:tcPr>
            <w:tcW w:w="2430" w:type="dxa"/>
            <w:vAlign w:val="bottom"/>
          </w:tcPr>
          <w:p w14:paraId="5EE70B14" w14:textId="662AC140" w:rsidR="00B5144C" w:rsidRPr="006D304C" w:rsidRDefault="00B5144C" w:rsidP="00B5144C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23F2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723F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270" w:type="dxa"/>
          </w:tcPr>
          <w:p w14:paraId="60A0E48B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6C8004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77D2ED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E38DC9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C340FF" w14:textId="77777777" w:rsidR="00B5144C" w:rsidRPr="006D304C" w:rsidRDefault="00B5144C" w:rsidP="00B5144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A13C79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99AC85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7C5DDA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2977D9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E778D9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5144C" w:rsidRPr="006D304C" w14:paraId="7D89858E" w14:textId="77777777" w:rsidTr="00B5144C">
        <w:trPr>
          <w:cantSplit/>
        </w:trPr>
        <w:tc>
          <w:tcPr>
            <w:tcW w:w="2430" w:type="dxa"/>
            <w:vAlign w:val="bottom"/>
          </w:tcPr>
          <w:p w14:paraId="1144AF6F" w14:textId="77777777" w:rsidR="00B5144C" w:rsidRPr="00723F27" w:rsidRDefault="00B5144C" w:rsidP="00B5144C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723F2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2E842362" w14:textId="130B007B" w:rsidR="00B5144C" w:rsidRPr="006D304C" w:rsidRDefault="00B5144C" w:rsidP="00B5144C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23F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1E4E38CD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1EAFD5" w14:textId="77777777" w:rsidR="00B514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E5CDEA" w14:textId="43E577B0" w:rsidR="00040C22" w:rsidRPr="006D304C" w:rsidRDefault="00040C22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9,335</w:t>
            </w:r>
          </w:p>
        </w:tc>
        <w:tc>
          <w:tcPr>
            <w:tcW w:w="180" w:type="dxa"/>
            <w:vAlign w:val="bottom"/>
          </w:tcPr>
          <w:p w14:paraId="401961C0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C7D120" w14:textId="352B05FA" w:rsidR="00B5144C" w:rsidRPr="006D304C" w:rsidRDefault="00040C22" w:rsidP="00040C2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AE9251" w14:textId="77777777" w:rsidR="00B5144C" w:rsidRPr="006D304C" w:rsidRDefault="00B5144C" w:rsidP="00B5144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2FF12A" w14:textId="1852A25A" w:rsidR="00B5144C" w:rsidRPr="006D304C" w:rsidRDefault="00040C22" w:rsidP="00B5144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9,335</w:t>
            </w:r>
          </w:p>
        </w:tc>
        <w:tc>
          <w:tcPr>
            <w:tcW w:w="180" w:type="dxa"/>
            <w:vAlign w:val="bottom"/>
          </w:tcPr>
          <w:p w14:paraId="32439387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7F6F84" w14:textId="4E9112E6" w:rsidR="00B5144C" w:rsidRPr="006D304C" w:rsidRDefault="00040C22" w:rsidP="00040C2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E6141C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9E6B5C" w14:textId="419CBDE5" w:rsidR="00B5144C" w:rsidRPr="006D304C" w:rsidRDefault="00040C22" w:rsidP="00040C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0C2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9,335</w:t>
            </w:r>
          </w:p>
        </w:tc>
      </w:tr>
      <w:tr w:rsidR="00B5144C" w:rsidRPr="006D304C" w14:paraId="7DD67429" w14:textId="77777777" w:rsidTr="00D74010">
        <w:trPr>
          <w:cantSplit/>
        </w:trPr>
        <w:tc>
          <w:tcPr>
            <w:tcW w:w="2430" w:type="dxa"/>
          </w:tcPr>
          <w:p w14:paraId="324862FB" w14:textId="77777777" w:rsidR="00B5144C" w:rsidRPr="006D304C" w:rsidRDefault="00B5144C" w:rsidP="00B5144C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B9484C5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B671F9" w14:textId="49A87D85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3F59B0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609513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43AF1A" w14:textId="77777777" w:rsidR="00B5144C" w:rsidRPr="006D304C" w:rsidRDefault="00B5144C" w:rsidP="00B5144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A150F0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AACE84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19B29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16A3B75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779686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5144C" w:rsidRPr="006D304C" w14:paraId="7B83B42E" w14:textId="77777777" w:rsidTr="00D74010">
        <w:trPr>
          <w:cantSplit/>
        </w:trPr>
        <w:tc>
          <w:tcPr>
            <w:tcW w:w="2430" w:type="dxa"/>
          </w:tcPr>
          <w:p w14:paraId="27333A43" w14:textId="77777777" w:rsidR="00B5144C" w:rsidRPr="006D304C" w:rsidRDefault="00B5144C" w:rsidP="00B5144C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E21C840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0C1531" w14:textId="4DD1B923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95DFC1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5B89E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5786681" w14:textId="77777777" w:rsidR="00B5144C" w:rsidRPr="006D304C" w:rsidRDefault="00B5144C" w:rsidP="00B5144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014C4A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D87C2A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02375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6FD354C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F24667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5144C" w:rsidRPr="006D304C" w14:paraId="5A2CA4B3" w14:textId="77777777" w:rsidTr="00D74010">
        <w:trPr>
          <w:cantSplit/>
        </w:trPr>
        <w:tc>
          <w:tcPr>
            <w:tcW w:w="2430" w:type="dxa"/>
            <w:vAlign w:val="bottom"/>
          </w:tcPr>
          <w:p w14:paraId="06A455F4" w14:textId="77777777" w:rsidR="00B5144C" w:rsidRPr="006D304C" w:rsidRDefault="00B5144C" w:rsidP="00B5144C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2CA8AE25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2D9EBA" w14:textId="179DC596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354,624</w:t>
            </w:r>
          </w:p>
        </w:tc>
        <w:tc>
          <w:tcPr>
            <w:tcW w:w="180" w:type="dxa"/>
            <w:vAlign w:val="bottom"/>
          </w:tcPr>
          <w:p w14:paraId="172F24E2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A6A761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6FED55" w14:textId="77777777" w:rsidR="00B5144C" w:rsidRPr="006D304C" w:rsidRDefault="00B5144C" w:rsidP="00B5144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F0BF74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354,624</w:t>
            </w:r>
          </w:p>
        </w:tc>
        <w:tc>
          <w:tcPr>
            <w:tcW w:w="180" w:type="dxa"/>
            <w:vAlign w:val="bottom"/>
          </w:tcPr>
          <w:p w14:paraId="60ED9C5B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943962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6A34C6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777768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354,624</w:t>
            </w:r>
          </w:p>
        </w:tc>
      </w:tr>
      <w:tr w:rsidR="00B5144C" w:rsidRPr="006D304C" w14:paraId="0B14308A" w14:textId="77777777" w:rsidTr="00D74010">
        <w:trPr>
          <w:cantSplit/>
        </w:trPr>
        <w:tc>
          <w:tcPr>
            <w:tcW w:w="2430" w:type="dxa"/>
            <w:vAlign w:val="bottom"/>
          </w:tcPr>
          <w:p w14:paraId="7DB751A6" w14:textId="77777777" w:rsidR="00B5144C" w:rsidRPr="006D304C" w:rsidRDefault="00B5144C" w:rsidP="00B5144C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7CC43959" w14:textId="77777777" w:rsidR="00B5144C" w:rsidRPr="006D304C" w:rsidRDefault="00B5144C" w:rsidP="00B5144C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3578DF78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000000" w:themeColor="text1"/>
            </w:tcBorders>
          </w:tcPr>
          <w:p w14:paraId="7921C493" w14:textId="329E7A40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F2E45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6D1ED213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6E07E8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32236D" w14:textId="77777777" w:rsidR="00B5144C" w:rsidRPr="006D304C" w:rsidRDefault="00B5144C" w:rsidP="00B5144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85E5C3" w14:textId="77777777" w:rsidR="00B5144C" w:rsidRPr="00F852C4" w:rsidRDefault="00B5144C" w:rsidP="00B5144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52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3CC4987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2D71CB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7369F7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B4EDD0" w14:textId="77777777" w:rsidR="00B5144C" w:rsidRPr="002243E0" w:rsidRDefault="00B5144C" w:rsidP="00B5144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43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B5144C" w:rsidRPr="006D304C" w14:paraId="601A8DE0" w14:textId="77777777" w:rsidTr="00D74010">
        <w:trPr>
          <w:cantSplit/>
        </w:trPr>
        <w:tc>
          <w:tcPr>
            <w:tcW w:w="2430" w:type="dxa"/>
            <w:vAlign w:val="bottom"/>
          </w:tcPr>
          <w:p w14:paraId="2096C7DF" w14:textId="77777777" w:rsidR="00B5144C" w:rsidRPr="006D304C" w:rsidRDefault="00B5144C" w:rsidP="00B5144C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  <w:p w14:paraId="537E7028" w14:textId="77777777" w:rsidR="00B5144C" w:rsidRPr="006D304C" w:rsidRDefault="00B5144C" w:rsidP="00B5144C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ทางการเงินอื่น</w:t>
            </w:r>
          </w:p>
        </w:tc>
        <w:tc>
          <w:tcPr>
            <w:tcW w:w="270" w:type="dxa"/>
          </w:tcPr>
          <w:p w14:paraId="1B049897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1A5EAC67" w14:textId="080AA2BC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354,632</w:t>
            </w:r>
          </w:p>
        </w:tc>
        <w:tc>
          <w:tcPr>
            <w:tcW w:w="180" w:type="dxa"/>
            <w:vAlign w:val="bottom"/>
          </w:tcPr>
          <w:p w14:paraId="3D08B333" w14:textId="77777777" w:rsidR="00B5144C" w:rsidRPr="006D304C" w:rsidRDefault="00B5144C" w:rsidP="00B514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CF85D2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4D780B" w14:textId="77777777" w:rsidR="00B5144C" w:rsidRPr="006D304C" w:rsidRDefault="00B5144C" w:rsidP="00B5144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032505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B027A7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EE0ECD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BAC634" w14:textId="77777777" w:rsidR="00B5144C" w:rsidRPr="006D304C" w:rsidRDefault="00B5144C" w:rsidP="00B514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52C348" w14:textId="77777777" w:rsidR="00B5144C" w:rsidRPr="006D304C" w:rsidRDefault="00B5144C" w:rsidP="00B5144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05627211" w14:textId="580DA896" w:rsidR="002535D3" w:rsidRDefault="002535D3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B87050" w14:textId="3972D502" w:rsidR="00C5641F" w:rsidRPr="002D6F52" w:rsidRDefault="00B066CA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BFE208B" w14:textId="77777777" w:rsidR="00970875" w:rsidRPr="00BF0955" w:rsidRDefault="00970875" w:rsidP="002D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0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BF7E79B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77777777" w:rsidR="00B066CA" w:rsidRPr="002D6F52" w:rsidRDefault="00FD4BE8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อ้างอิงราคาจาก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6D004F" w:rsidRPr="006D304C" w14:paraId="1F7FF552" w14:textId="77777777" w:rsidTr="00372A11">
        <w:tc>
          <w:tcPr>
            <w:tcW w:w="4473" w:type="dxa"/>
          </w:tcPr>
          <w:p w14:paraId="5B5D35B0" w14:textId="2AABFEDD" w:rsidR="006D004F" w:rsidRPr="002D6F52" w:rsidRDefault="006D004F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E19142" w14:textId="77777777" w:rsidR="006D004F" w:rsidRPr="002D6F52" w:rsidRDefault="006D004F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658E4F2A" w14:textId="27A54A57" w:rsidR="006D004F" w:rsidRPr="006D304C" w:rsidRDefault="00083052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  <w:bookmarkEnd w:id="0"/>
    </w:tbl>
    <w:p w14:paraId="5FE02F35" w14:textId="77777777" w:rsidR="00B5144C" w:rsidRDefault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51B91FF" w14:textId="77777777" w:rsidR="00B5144C" w:rsidRDefault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DFBFC30" w14:textId="367FEFB4" w:rsidR="00276B65" w:rsidRPr="002B1A2F" w:rsidRDefault="00276B65" w:rsidP="00582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1315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รายการเคลื่อนไหวของ</w:t>
      </w:r>
      <w:r w:rsidR="00D11109" w:rsidRPr="00F1315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สินทรัพย์ทางการเงินหมุนเวียนอื่น</w:t>
      </w:r>
      <w:r w:rsidR="002B1A2F" w:rsidRPr="00F13159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1E7B52">
        <w:rPr>
          <w:rFonts w:asciiTheme="majorBidi" w:hAnsiTheme="majorBidi" w:cstheme="majorBidi" w:hint="cs"/>
          <w:i/>
          <w:iCs/>
          <w:sz w:val="30"/>
          <w:szCs w:val="30"/>
          <w:cs/>
        </w:rPr>
        <w:t>เก้า</w:t>
      </w:r>
      <w:r w:rsidR="002B1A2F" w:rsidRPr="00F131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AE6D10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1E7B52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กันยายน</w:t>
      </w:r>
      <w:r w:rsidR="002B1A2F" w:rsidRPr="00F131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B1A2F" w:rsidRPr="00F13159">
        <w:rPr>
          <w:rFonts w:asciiTheme="majorBidi" w:hAnsiTheme="majorBidi" w:cstheme="majorBidi"/>
          <w:i/>
          <w:iCs/>
          <w:sz w:val="30"/>
          <w:szCs w:val="30"/>
        </w:rPr>
        <w:t>2565</w:t>
      </w:r>
    </w:p>
    <w:p w14:paraId="37069421" w14:textId="77777777" w:rsidR="00276B65" w:rsidRPr="009E06D7" w:rsidRDefault="00276B65" w:rsidP="0027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360"/>
        <w:gridCol w:w="1530"/>
        <w:gridCol w:w="270"/>
        <w:gridCol w:w="1350"/>
      </w:tblGrid>
      <w:tr w:rsidR="002B1A2F" w:rsidRPr="008053F0" w14:paraId="59F6A795" w14:textId="77777777" w:rsidTr="006F6CBA">
        <w:tc>
          <w:tcPr>
            <w:tcW w:w="4410" w:type="dxa"/>
          </w:tcPr>
          <w:p w14:paraId="29EFAF4A" w14:textId="77777777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0D34AF" w14:textId="77777777" w:rsidR="006F6CBA" w:rsidRDefault="006F6CBA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6C42F" w14:textId="77777777" w:rsidR="006F6CBA" w:rsidRDefault="006F6CBA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381E7" w14:textId="77777777" w:rsidR="006F6CBA" w:rsidRDefault="006F6CBA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47CFA" w14:textId="4D3139CE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0" w:type="dxa"/>
          </w:tcPr>
          <w:p w14:paraId="71DB6D84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0553F9" w14:textId="495CEA7B" w:rsidR="002B1A2F" w:rsidRPr="008053F0" w:rsidRDefault="006F6CBA" w:rsidP="003B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973240B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13A7065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B1A2F" w:rsidRPr="008053F0" w14:paraId="09342CE1" w14:textId="77777777" w:rsidTr="009E06D7">
        <w:trPr>
          <w:trHeight w:hRule="exact" w:val="308"/>
        </w:trPr>
        <w:tc>
          <w:tcPr>
            <w:tcW w:w="4410" w:type="dxa"/>
          </w:tcPr>
          <w:p w14:paraId="6687F79D" w14:textId="77777777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</w:tcPr>
          <w:p w14:paraId="09331EE0" w14:textId="77777777" w:rsidR="002B1A2F" w:rsidRPr="008053F0" w:rsidRDefault="002B1A2F" w:rsidP="00CE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decimal" w:pos="700"/>
                <w:tab w:val="left" w:pos="2590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1A2F" w:rsidRPr="008053F0" w14:paraId="79648469" w14:textId="77777777" w:rsidTr="006F6CBA">
        <w:tc>
          <w:tcPr>
            <w:tcW w:w="4410" w:type="dxa"/>
          </w:tcPr>
          <w:p w14:paraId="31AA5B60" w14:textId="77777777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6F804F15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66D756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5FB7B7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7A72B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750598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1A2F" w:rsidRPr="008053F0" w14:paraId="5B46EAB4" w14:textId="77777777" w:rsidTr="006F6CBA">
        <w:tc>
          <w:tcPr>
            <w:tcW w:w="4410" w:type="dxa"/>
          </w:tcPr>
          <w:p w14:paraId="2038BB70" w14:textId="7CD57409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4492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B7B84F0" w14:textId="23BB91C1" w:rsidR="002B1A2F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354,624</w:t>
            </w:r>
          </w:p>
        </w:tc>
        <w:tc>
          <w:tcPr>
            <w:tcW w:w="360" w:type="dxa"/>
          </w:tcPr>
          <w:p w14:paraId="0CA7CF72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CDFD3E" w14:textId="2044E7DB" w:rsidR="002B1A2F" w:rsidRPr="008053F0" w:rsidRDefault="00040C22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78E92D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9618EC" w14:textId="538EC3AD" w:rsidR="002B1A2F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354,632</w:t>
            </w:r>
          </w:p>
        </w:tc>
      </w:tr>
      <w:tr w:rsidR="00040C22" w:rsidRPr="008053F0" w14:paraId="038199AB" w14:textId="77777777" w:rsidTr="000D47D9">
        <w:tc>
          <w:tcPr>
            <w:tcW w:w="4410" w:type="dxa"/>
          </w:tcPr>
          <w:p w14:paraId="4AA6D47B" w14:textId="77777777" w:rsidR="00040C22" w:rsidRPr="008053F0" w:rsidRDefault="00040C22" w:rsidP="00040C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0" w:type="dxa"/>
          </w:tcPr>
          <w:p w14:paraId="7D324B65" w14:textId="1DE1B339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136,955</w:t>
            </w:r>
          </w:p>
        </w:tc>
        <w:tc>
          <w:tcPr>
            <w:tcW w:w="360" w:type="dxa"/>
          </w:tcPr>
          <w:p w14:paraId="0D83644B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AB5BCE" w14:textId="76A55D75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ED970C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C87D75" w14:textId="5D0B5D84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136,955</w:t>
            </w:r>
          </w:p>
        </w:tc>
      </w:tr>
      <w:tr w:rsidR="00040C22" w:rsidRPr="008053F0" w14:paraId="5D861EB1" w14:textId="77777777" w:rsidTr="000D47D9">
        <w:tc>
          <w:tcPr>
            <w:tcW w:w="4410" w:type="dxa"/>
          </w:tcPr>
          <w:p w14:paraId="1DF0F663" w14:textId="77777777" w:rsidR="00040C22" w:rsidRPr="008053F0" w:rsidRDefault="00040C22" w:rsidP="00040C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260" w:type="dxa"/>
          </w:tcPr>
          <w:p w14:paraId="40290674" w14:textId="0FBB562F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(245,981)</w:t>
            </w:r>
          </w:p>
        </w:tc>
        <w:tc>
          <w:tcPr>
            <w:tcW w:w="360" w:type="dxa"/>
          </w:tcPr>
          <w:p w14:paraId="00E95A36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367F1E" w14:textId="40FF43D8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B76FE7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4CB345" w14:textId="180F72D0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(245,981)</w:t>
            </w:r>
          </w:p>
        </w:tc>
      </w:tr>
      <w:tr w:rsidR="00040C22" w:rsidRPr="008053F0" w14:paraId="7EE56D5B" w14:textId="77777777" w:rsidTr="00CA5DAF">
        <w:tc>
          <w:tcPr>
            <w:tcW w:w="4410" w:type="dxa"/>
          </w:tcPr>
          <w:p w14:paraId="7D544C78" w14:textId="77777777" w:rsidR="00040C22" w:rsidRPr="008053F0" w:rsidRDefault="00040C22" w:rsidP="00040C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260" w:type="dxa"/>
          </w:tcPr>
          <w:p w14:paraId="260689C9" w14:textId="3155B381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(32,2</w:t>
            </w:r>
            <w:r w:rsidR="00D3645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  <w:tc>
          <w:tcPr>
            <w:tcW w:w="360" w:type="dxa"/>
          </w:tcPr>
          <w:p w14:paraId="63E0B6F7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D7FE7E" w14:textId="1BDA9681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AFCAA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CBFE3D" w14:textId="466F6488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(32,2</w:t>
            </w:r>
            <w:r w:rsidR="004C408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</w:tr>
      <w:tr w:rsidR="00040C22" w:rsidRPr="008053F0" w14:paraId="2002A206" w14:textId="77777777" w:rsidTr="00CA5DAF">
        <w:tc>
          <w:tcPr>
            <w:tcW w:w="4410" w:type="dxa"/>
          </w:tcPr>
          <w:p w14:paraId="42A13E5C" w14:textId="77777777" w:rsidR="00040C22" w:rsidRPr="008053F0" w:rsidRDefault="00040C22" w:rsidP="00040C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E22477" w14:textId="6C828D9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(12,354)</w:t>
            </w:r>
          </w:p>
        </w:tc>
        <w:tc>
          <w:tcPr>
            <w:tcW w:w="360" w:type="dxa"/>
          </w:tcPr>
          <w:p w14:paraId="049DC94B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3FF07A" w14:textId="44FBBC29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13F954EF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3C1BC8" w14:textId="2D828B04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(12,362)</w:t>
            </w:r>
          </w:p>
        </w:tc>
      </w:tr>
      <w:tr w:rsidR="00040C22" w:rsidRPr="008053F0" w14:paraId="6DEB5848" w14:textId="77777777" w:rsidTr="00CA5DAF">
        <w:tc>
          <w:tcPr>
            <w:tcW w:w="4410" w:type="dxa"/>
          </w:tcPr>
          <w:p w14:paraId="200E75E8" w14:textId="0502CEE4" w:rsidR="00040C22" w:rsidRPr="008053F0" w:rsidRDefault="00040C22" w:rsidP="00040C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CE01D2" w14:textId="132CD0A5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200,945</w:t>
            </w:r>
          </w:p>
        </w:tc>
        <w:tc>
          <w:tcPr>
            <w:tcW w:w="360" w:type="dxa"/>
          </w:tcPr>
          <w:p w14:paraId="2B28CC80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A23F7" w14:textId="086E45CB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28FEC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D83EBA" w14:textId="441F6F43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200,945</w:t>
            </w:r>
          </w:p>
        </w:tc>
      </w:tr>
    </w:tbl>
    <w:p w14:paraId="29AD8934" w14:textId="75955FDF" w:rsidR="00F17A2E" w:rsidRPr="009E06D7" w:rsidRDefault="00F17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6E63B45B" w14:textId="3B087C1C" w:rsidR="008A7E79" w:rsidRPr="006D304C" w:rsidRDefault="00B5144C" w:rsidP="00F65756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ภ</w:t>
      </w:r>
      <w:r w:rsidR="00F5517F" w:rsidRPr="00D11DCA">
        <w:rPr>
          <w:rFonts w:asciiTheme="majorBidi" w:hAnsiTheme="majorBidi" w:cstheme="majorBidi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20B0158" w14:textId="1A58C1ED" w:rsidR="001D4306" w:rsidRPr="009E06D7" w:rsidRDefault="001D4306" w:rsidP="001D4306">
      <w:pPr>
        <w:rPr>
          <w:rFonts w:asciiTheme="majorBidi" w:hAnsiTheme="majorBidi" w:cstheme="majorBidi"/>
          <w:sz w:val="20"/>
          <w:szCs w:val="20"/>
          <w:lang w:val="th-TH" w:eastAsia="x-none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733F7D" w:rsidRPr="006D304C" w14:paraId="1C7B60AD" w14:textId="77777777" w:rsidTr="000B5059">
        <w:trPr>
          <w:cantSplit/>
          <w:tblHeader/>
          <w:jc w:val="right"/>
        </w:trPr>
        <w:tc>
          <w:tcPr>
            <w:tcW w:w="5515" w:type="dxa"/>
          </w:tcPr>
          <w:p w14:paraId="68A2FEDE" w14:textId="77777777" w:rsidR="00733F7D" w:rsidRPr="006D304C" w:rsidRDefault="00733F7D" w:rsidP="000B5059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50188ADA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939EDE" w14:textId="0720A129" w:rsidR="00733F7D" w:rsidRPr="006D304C" w:rsidRDefault="00942CA4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E7B5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242840A" w14:textId="77777777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D041DC" w14:textId="4767EFF3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33F7D" w:rsidRPr="006D304C" w14:paraId="1B5B9066" w14:textId="77777777" w:rsidTr="000B5059">
        <w:trPr>
          <w:cantSplit/>
          <w:tblHeader/>
          <w:jc w:val="right"/>
        </w:trPr>
        <w:tc>
          <w:tcPr>
            <w:tcW w:w="5515" w:type="dxa"/>
          </w:tcPr>
          <w:p w14:paraId="7F0E3004" w14:textId="77777777" w:rsidR="00733F7D" w:rsidRPr="006D304C" w:rsidRDefault="00733F7D" w:rsidP="000B5059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5E550F46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37DA28" w14:textId="2E6C0787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9B8EF51" w14:textId="77777777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C1FEDF" w14:textId="49F12C40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33F7D" w:rsidRPr="006D304C" w14:paraId="6DACA1FA" w14:textId="77777777" w:rsidTr="000B5059">
        <w:trPr>
          <w:cantSplit/>
          <w:jc w:val="right"/>
        </w:trPr>
        <w:tc>
          <w:tcPr>
            <w:tcW w:w="5515" w:type="dxa"/>
          </w:tcPr>
          <w:p w14:paraId="22BF554D" w14:textId="77777777" w:rsidR="00733F7D" w:rsidRPr="006D304C" w:rsidRDefault="00733F7D" w:rsidP="000B505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21381FF3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2E70DE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33F7D" w:rsidRPr="006D304C" w14:paraId="130575AF" w14:textId="77777777" w:rsidTr="000B5059">
        <w:trPr>
          <w:cantSplit/>
          <w:jc w:val="right"/>
        </w:trPr>
        <w:tc>
          <w:tcPr>
            <w:tcW w:w="5515" w:type="dxa"/>
          </w:tcPr>
          <w:p w14:paraId="12CEEFE8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27D64E81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8E7FAE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C527BA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291EB87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3F7D" w:rsidRPr="006D304C" w14:paraId="4F517552" w14:textId="77777777" w:rsidTr="000B5059">
        <w:trPr>
          <w:cantSplit/>
          <w:jc w:val="right"/>
        </w:trPr>
        <w:tc>
          <w:tcPr>
            <w:tcW w:w="5515" w:type="dxa"/>
          </w:tcPr>
          <w:p w14:paraId="538073AB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01E250B3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3E93E1" w14:textId="0AB6085F" w:rsidR="00733F7D" w:rsidRPr="006D304C" w:rsidRDefault="004C408E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270" w:type="dxa"/>
          </w:tcPr>
          <w:p w14:paraId="15BC0911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9B491FD" w14:textId="34F30A40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3,109</w:t>
            </w:r>
          </w:p>
        </w:tc>
      </w:tr>
      <w:tr w:rsidR="00733F7D" w:rsidRPr="006D304C" w14:paraId="3C85D0DA" w14:textId="77777777" w:rsidTr="000B5059">
        <w:trPr>
          <w:cantSplit/>
          <w:jc w:val="right"/>
        </w:trPr>
        <w:tc>
          <w:tcPr>
            <w:tcW w:w="5515" w:type="dxa"/>
          </w:tcPr>
          <w:p w14:paraId="030E9F89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630B0EF4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498BB9" w14:textId="1DAE4549" w:rsidR="00733F7D" w:rsidRPr="006D304C" w:rsidRDefault="004C408E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12,796</w:t>
            </w:r>
          </w:p>
        </w:tc>
        <w:tc>
          <w:tcPr>
            <w:tcW w:w="270" w:type="dxa"/>
          </w:tcPr>
          <w:p w14:paraId="328203F6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DEC058" w14:textId="3BB9C77B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1,586</w:t>
            </w:r>
          </w:p>
        </w:tc>
      </w:tr>
      <w:tr w:rsidR="00733F7D" w:rsidRPr="006D304C" w14:paraId="4A51CC2F" w14:textId="77777777" w:rsidTr="00BA38AA">
        <w:trPr>
          <w:cantSplit/>
          <w:jc w:val="right"/>
        </w:trPr>
        <w:tc>
          <w:tcPr>
            <w:tcW w:w="5515" w:type="dxa"/>
          </w:tcPr>
          <w:p w14:paraId="74AA0FB6" w14:textId="42C9074D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954" w:type="dxa"/>
          </w:tcPr>
          <w:p w14:paraId="3B29B520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1657C7" w14:textId="166BAE2A" w:rsidR="00733F7D" w:rsidRPr="006D304C" w:rsidRDefault="004C408E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9,821</w:t>
            </w:r>
          </w:p>
        </w:tc>
        <w:tc>
          <w:tcPr>
            <w:tcW w:w="270" w:type="dxa"/>
          </w:tcPr>
          <w:p w14:paraId="56324E40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0C8BC" w14:textId="1DCE662F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</w:tr>
      <w:tr w:rsidR="00733F7D" w:rsidRPr="006D304C" w14:paraId="72F97799" w14:textId="77777777" w:rsidTr="00BA38AA">
        <w:trPr>
          <w:cantSplit/>
          <w:jc w:val="right"/>
        </w:trPr>
        <w:tc>
          <w:tcPr>
            <w:tcW w:w="5515" w:type="dxa"/>
          </w:tcPr>
          <w:p w14:paraId="3F12F287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54EEFB82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39B97" w14:textId="1959B37A" w:rsidR="00733F7D" w:rsidRPr="006D304C" w:rsidRDefault="004C408E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23,059</w:t>
            </w:r>
          </w:p>
        </w:tc>
        <w:tc>
          <w:tcPr>
            <w:tcW w:w="270" w:type="dxa"/>
          </w:tcPr>
          <w:p w14:paraId="29E4E93E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D4ACE4" w14:textId="4564A649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4,924</w:t>
            </w:r>
          </w:p>
        </w:tc>
      </w:tr>
    </w:tbl>
    <w:p w14:paraId="5A93EE88" w14:textId="604CFE5B" w:rsidR="00B5144C" w:rsidRPr="009E06D7" w:rsidRDefault="00B5144C" w:rsidP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C6CFCA" w14:textId="592A9CF8" w:rsidR="00C82020" w:rsidRPr="00C82020" w:rsidRDefault="00C82020" w:rsidP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8202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สัญญาซื้อขายที่ดิน</w:t>
      </w:r>
    </w:p>
    <w:p w14:paraId="52B086A7" w14:textId="77777777" w:rsidR="00C82020" w:rsidRPr="009E06D7" w:rsidRDefault="00C82020" w:rsidP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31AB0A" w14:textId="65FD69DD" w:rsidR="00C82020" w:rsidRDefault="00B5144C" w:rsidP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60017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60017">
        <w:rPr>
          <w:rFonts w:asciiTheme="majorBidi" w:hAnsiTheme="majorBidi" w:cstheme="majorBidi"/>
          <w:sz w:val="30"/>
          <w:szCs w:val="30"/>
        </w:rPr>
        <w:t xml:space="preserve">19 </w:t>
      </w:r>
      <w:r w:rsidRPr="00A60017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A60017">
        <w:rPr>
          <w:rFonts w:asciiTheme="majorBidi" w:hAnsiTheme="majorBidi" w:cstheme="majorBidi"/>
          <w:sz w:val="30"/>
          <w:szCs w:val="30"/>
        </w:rPr>
        <w:t xml:space="preserve">2565 </w:t>
      </w:r>
      <w:r w:rsidRPr="00A60017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บริษัทได้ทำสัญญาซื้อขายที่ดินสวนอุตสาหกรรมโรจนะ จังหวัดชลบุรี กับบริษัทในประเทศแห่งหนึ่งเป็นจำนวนเงินรวม </w:t>
      </w:r>
      <w:r w:rsidRPr="00A60017">
        <w:rPr>
          <w:rFonts w:asciiTheme="majorBidi" w:hAnsiTheme="majorBidi" w:cstheme="majorBidi"/>
          <w:sz w:val="30"/>
          <w:szCs w:val="30"/>
        </w:rPr>
        <w:t xml:space="preserve">230 </w:t>
      </w:r>
      <w:r w:rsidRPr="00A60017">
        <w:rPr>
          <w:rFonts w:asciiTheme="majorBidi" w:hAnsiTheme="majorBidi" w:cstheme="majorBidi" w:hint="cs"/>
          <w:sz w:val="30"/>
          <w:szCs w:val="30"/>
          <w:cs/>
        </w:rPr>
        <w:t>ล้านบาท โดยมีรายละเอียดการชำระค่าที่ดินและเงื่อนไขการซื้อที่ดิน</w:t>
      </w:r>
      <w:r w:rsidRPr="009E06D7">
        <w:rPr>
          <w:rFonts w:asciiTheme="majorBidi" w:hAnsiTheme="majorBidi" w:cstheme="majorBidi" w:hint="cs"/>
          <w:sz w:val="30"/>
          <w:szCs w:val="30"/>
          <w:cs/>
        </w:rPr>
        <w:t xml:space="preserve">ดังกล่าวตามที่ระบุไว้ในสัญญา ณ วันที่ </w:t>
      </w:r>
      <w:r w:rsidRPr="009E06D7">
        <w:rPr>
          <w:rFonts w:asciiTheme="majorBidi" w:hAnsiTheme="majorBidi" w:cstheme="majorBidi"/>
          <w:sz w:val="30"/>
          <w:szCs w:val="30"/>
        </w:rPr>
        <w:t xml:space="preserve">30 </w:t>
      </w:r>
      <w:r w:rsidR="00203B74" w:rsidRPr="009E06D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E06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06D7">
        <w:rPr>
          <w:rFonts w:asciiTheme="majorBidi" w:hAnsiTheme="majorBidi" w:cstheme="majorBidi"/>
          <w:sz w:val="30"/>
          <w:szCs w:val="30"/>
        </w:rPr>
        <w:t xml:space="preserve">2565 </w:t>
      </w:r>
      <w:r w:rsidRPr="009E06D7">
        <w:rPr>
          <w:rFonts w:asciiTheme="majorBidi" w:hAnsiTheme="majorBidi" w:cstheme="majorBidi" w:hint="cs"/>
          <w:sz w:val="30"/>
          <w:szCs w:val="30"/>
          <w:cs/>
        </w:rPr>
        <w:t>บริษัทมีการจ่ายชำระค่าที่ดิน</w:t>
      </w:r>
      <w:r w:rsidR="009E06D7" w:rsidRPr="009E06D7">
        <w:rPr>
          <w:rFonts w:asciiTheme="majorBidi" w:hAnsiTheme="majorBidi" w:cstheme="majorBidi" w:hint="cs"/>
          <w:sz w:val="30"/>
          <w:szCs w:val="30"/>
          <w:cs/>
        </w:rPr>
        <w:t>ล่วงหน้า</w:t>
      </w:r>
      <w:r w:rsidRPr="009E06D7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เป็นจำนวนทั้งสิ้น </w:t>
      </w:r>
      <w:r w:rsidRPr="009E06D7">
        <w:rPr>
          <w:rFonts w:asciiTheme="majorBidi" w:hAnsiTheme="majorBidi" w:cstheme="majorBidi"/>
          <w:sz w:val="30"/>
          <w:szCs w:val="30"/>
        </w:rPr>
        <w:t>125</w:t>
      </w:r>
      <w:r w:rsidRPr="009E06D7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232DD6FD" w14:textId="77777777" w:rsidR="00C82020" w:rsidRPr="009E06D7" w:rsidRDefault="00C82020" w:rsidP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B405BCA" w14:textId="09709E8D" w:rsidR="00733F7D" w:rsidRDefault="00C82020" w:rsidP="00831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00296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 xml:space="preserve">เมื่อวันที่ </w:t>
      </w:r>
      <w:r w:rsidRPr="00D00296">
        <w:rPr>
          <w:rFonts w:asciiTheme="majorBidi" w:hAnsiTheme="majorBidi" w:cstheme="majorBidi"/>
          <w:spacing w:val="-4"/>
          <w:sz w:val="30"/>
          <w:szCs w:val="30"/>
        </w:rPr>
        <w:t xml:space="preserve">8 </w:t>
      </w:r>
      <w:r w:rsidRPr="00D0029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พฤศจิกายน </w:t>
      </w:r>
      <w:r w:rsidRPr="00D00296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D00296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บริษัทจ่ายชำระค่าที่ดินส่วนที่เหลือทั้งหมดและได้รับโอนที่ดินแล้ว</w:t>
      </w:r>
      <w:r w:rsidR="000D5CC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35FBC">
        <w:rPr>
          <w:rFonts w:asciiTheme="majorBidi" w:hAnsiTheme="majorBidi" w:cstheme="majorBidi" w:hint="cs"/>
          <w:spacing w:val="-4"/>
          <w:sz w:val="30"/>
          <w:szCs w:val="30"/>
          <w:cs/>
        </w:rPr>
        <w:t>ที่ดินดังกล่าว</w:t>
      </w:r>
      <w:r w:rsidR="00235FBC" w:rsidRPr="00235FBC">
        <w:rPr>
          <w:rFonts w:asciiTheme="majorBidi" w:hAnsiTheme="majorBidi"/>
          <w:spacing w:val="-4"/>
          <w:sz w:val="30"/>
          <w:szCs w:val="30"/>
          <w:cs/>
        </w:rPr>
        <w:t xml:space="preserve">ได้ถูกจดจำนองเพื่อเป็นหลักทรัพย์ค้ำประกันวงเงินสินเชื่อของบริษัท (ดูหมายเหตุข้อ </w:t>
      </w:r>
      <w:r w:rsidR="00235FBC">
        <w:rPr>
          <w:rFonts w:asciiTheme="majorBidi" w:hAnsiTheme="majorBidi"/>
          <w:spacing w:val="-4"/>
          <w:sz w:val="30"/>
          <w:szCs w:val="30"/>
        </w:rPr>
        <w:t>15</w:t>
      </w:r>
      <w:r w:rsidR="00235FBC" w:rsidRPr="00235FBC">
        <w:rPr>
          <w:rFonts w:asciiTheme="majorBidi" w:hAnsiTheme="majorBidi"/>
          <w:spacing w:val="-4"/>
          <w:sz w:val="30"/>
          <w:szCs w:val="30"/>
          <w:cs/>
        </w:rPr>
        <w:t>)</w:t>
      </w:r>
    </w:p>
    <w:p w14:paraId="407F3A66" w14:textId="77777777" w:rsidR="00235FBC" w:rsidRPr="00831A17" w:rsidRDefault="00235FBC" w:rsidP="00831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B5144C" w:rsidRPr="006D304C" w14:paraId="5F244476" w14:textId="77777777" w:rsidTr="00043095">
        <w:trPr>
          <w:cantSplit/>
          <w:tblHeader/>
          <w:jc w:val="right"/>
        </w:trPr>
        <w:tc>
          <w:tcPr>
            <w:tcW w:w="5515" w:type="dxa"/>
          </w:tcPr>
          <w:p w14:paraId="58A62C24" w14:textId="77777777" w:rsidR="00B5144C" w:rsidRPr="006D304C" w:rsidRDefault="00B5144C" w:rsidP="00043095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79F8524B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679F2B1" w14:textId="77777777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F605C6C" w14:textId="77777777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C67932" w14:textId="77777777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5144C" w:rsidRPr="006D304C" w14:paraId="7336CBBB" w14:textId="77777777" w:rsidTr="00043095">
        <w:trPr>
          <w:cantSplit/>
          <w:tblHeader/>
          <w:jc w:val="right"/>
        </w:trPr>
        <w:tc>
          <w:tcPr>
            <w:tcW w:w="5515" w:type="dxa"/>
          </w:tcPr>
          <w:p w14:paraId="0D633FC8" w14:textId="77777777" w:rsidR="00B5144C" w:rsidRPr="006D304C" w:rsidRDefault="00B5144C" w:rsidP="00043095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33929820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9E2CD82" w14:textId="77777777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CF2AB73" w14:textId="77777777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A82F98" w14:textId="77777777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144C" w:rsidRPr="006D304C" w14:paraId="43EBEACA" w14:textId="77777777" w:rsidTr="00043095">
        <w:trPr>
          <w:cantSplit/>
          <w:jc w:val="right"/>
        </w:trPr>
        <w:tc>
          <w:tcPr>
            <w:tcW w:w="5515" w:type="dxa"/>
          </w:tcPr>
          <w:p w14:paraId="1832CC55" w14:textId="77777777" w:rsidR="00B5144C" w:rsidRPr="006D304C" w:rsidRDefault="00B5144C" w:rsidP="00043095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6FD5950B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FC3C1BA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5144C" w:rsidRPr="006D304C" w14:paraId="0302AF0F" w14:textId="77777777" w:rsidTr="00043095">
        <w:trPr>
          <w:cantSplit/>
          <w:jc w:val="right"/>
        </w:trPr>
        <w:tc>
          <w:tcPr>
            <w:tcW w:w="5515" w:type="dxa"/>
          </w:tcPr>
          <w:p w14:paraId="674A4DBB" w14:textId="77777777" w:rsidR="00B5144C" w:rsidRPr="006D304C" w:rsidRDefault="00B5144C" w:rsidP="00043095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2894F3C0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7C70B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7BD6F9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F2F08B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5144C" w:rsidRPr="006D304C" w14:paraId="7B376201" w14:textId="77777777" w:rsidTr="00043095">
        <w:trPr>
          <w:cantSplit/>
          <w:jc w:val="right"/>
        </w:trPr>
        <w:tc>
          <w:tcPr>
            <w:tcW w:w="5515" w:type="dxa"/>
          </w:tcPr>
          <w:p w14:paraId="19028C86" w14:textId="77777777" w:rsidR="00B5144C" w:rsidRPr="006D304C" w:rsidRDefault="00B5144C" w:rsidP="00043095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4" w:type="dxa"/>
          </w:tcPr>
          <w:p w14:paraId="11D5A6E4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70387B" w14:textId="269DC3B7" w:rsidR="00B5144C" w:rsidRPr="00DA09E5" w:rsidRDefault="004C408E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70" w:type="dxa"/>
          </w:tcPr>
          <w:p w14:paraId="083398FF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812363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</w:p>
        </w:tc>
      </w:tr>
      <w:tr w:rsidR="00271AA1" w:rsidRPr="006D304C" w14:paraId="49822FF0" w14:textId="77777777" w:rsidTr="00043095">
        <w:trPr>
          <w:cantSplit/>
          <w:jc w:val="right"/>
        </w:trPr>
        <w:tc>
          <w:tcPr>
            <w:tcW w:w="5515" w:type="dxa"/>
          </w:tcPr>
          <w:p w14:paraId="4B3D4EFF" w14:textId="21BA580B" w:rsidR="00271AA1" w:rsidRPr="006D304C" w:rsidRDefault="00271AA1" w:rsidP="00043095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การมีสิทธิในการใช้ซอฟแวร์</w:t>
            </w:r>
          </w:p>
        </w:tc>
        <w:tc>
          <w:tcPr>
            <w:tcW w:w="954" w:type="dxa"/>
          </w:tcPr>
          <w:p w14:paraId="0A0C7C22" w14:textId="77777777" w:rsidR="00271AA1" w:rsidRPr="006D304C" w:rsidRDefault="00271AA1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02E29F" w14:textId="269B9891" w:rsidR="00271AA1" w:rsidRPr="00DA09E5" w:rsidRDefault="00271AA1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002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002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270" w:type="dxa"/>
          </w:tcPr>
          <w:p w14:paraId="35BC9F11" w14:textId="77777777" w:rsidR="00271AA1" w:rsidRPr="006D304C" w:rsidRDefault="00271AA1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02F1696" w14:textId="7CCCA2DF" w:rsidR="00271AA1" w:rsidRPr="006D304C" w:rsidRDefault="00271AA1" w:rsidP="00271AA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144C" w:rsidRPr="006D304C" w14:paraId="10DB1738" w14:textId="77777777" w:rsidTr="00043095">
        <w:trPr>
          <w:cantSplit/>
          <w:jc w:val="right"/>
        </w:trPr>
        <w:tc>
          <w:tcPr>
            <w:tcW w:w="5515" w:type="dxa"/>
          </w:tcPr>
          <w:p w14:paraId="16B7C6CA" w14:textId="77777777" w:rsidR="00B5144C" w:rsidRPr="006D304C" w:rsidRDefault="00B5144C" w:rsidP="00043095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2351E1C4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74EE064" w14:textId="3DB4102E" w:rsidR="00B5144C" w:rsidRPr="00DA09E5" w:rsidRDefault="004C408E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76,552</w:t>
            </w:r>
          </w:p>
        </w:tc>
        <w:tc>
          <w:tcPr>
            <w:tcW w:w="270" w:type="dxa"/>
          </w:tcPr>
          <w:p w14:paraId="48031B0B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31501C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83,002</w:t>
            </w:r>
          </w:p>
        </w:tc>
      </w:tr>
      <w:tr w:rsidR="00B5144C" w:rsidRPr="006D304C" w14:paraId="045A2AA8" w14:textId="77777777" w:rsidTr="00DA09E5">
        <w:trPr>
          <w:cantSplit/>
          <w:jc w:val="right"/>
        </w:trPr>
        <w:tc>
          <w:tcPr>
            <w:tcW w:w="5515" w:type="dxa"/>
          </w:tcPr>
          <w:p w14:paraId="4016790A" w14:textId="77777777" w:rsidR="00B5144C" w:rsidRPr="006D304C" w:rsidRDefault="00B5144C" w:rsidP="00043095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392E493A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FBC12AF" w14:textId="3D26A143" w:rsidR="00B5144C" w:rsidRPr="00DA09E5" w:rsidRDefault="00DA09E5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3,374</w:t>
            </w:r>
          </w:p>
        </w:tc>
        <w:tc>
          <w:tcPr>
            <w:tcW w:w="270" w:type="dxa"/>
          </w:tcPr>
          <w:p w14:paraId="2D258A88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05DC6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3,282</w:t>
            </w:r>
          </w:p>
        </w:tc>
      </w:tr>
      <w:tr w:rsidR="00B5144C" w:rsidRPr="006D304C" w14:paraId="23EEDEE9" w14:textId="77777777" w:rsidTr="00DA09E5">
        <w:trPr>
          <w:cantSplit/>
          <w:jc w:val="right"/>
        </w:trPr>
        <w:tc>
          <w:tcPr>
            <w:tcW w:w="5515" w:type="dxa"/>
          </w:tcPr>
          <w:p w14:paraId="12232B94" w14:textId="77777777" w:rsidR="00B5144C" w:rsidRPr="006D304C" w:rsidRDefault="00B5144C" w:rsidP="00043095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6A4B773F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AABB6" w14:textId="365E7CEC" w:rsidR="00B5144C" w:rsidRPr="00DA09E5" w:rsidRDefault="00374865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A00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00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70" w:type="dxa"/>
          </w:tcPr>
          <w:p w14:paraId="3C0A60AD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2B948D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86,810</w:t>
            </w:r>
          </w:p>
        </w:tc>
      </w:tr>
    </w:tbl>
    <w:p w14:paraId="3F2D2BF8" w14:textId="77777777" w:rsidR="00B5144C" w:rsidRDefault="00B5144C" w:rsidP="0016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154C4CC" w14:textId="2A1A720A" w:rsidR="00054338" w:rsidRPr="00C82020" w:rsidRDefault="006D004F" w:rsidP="00C82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3C7C0C96" w14:textId="77777777" w:rsidR="00054338" w:rsidRDefault="0005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D4CD3C8" w14:textId="7490142B" w:rsidR="006D004F" w:rsidRPr="006D304C" w:rsidRDefault="006D004F" w:rsidP="0083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07659C57" w14:textId="77777777" w:rsidR="006D004F" w:rsidRPr="00E23DD3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B72AC" w14:textId="77777777" w:rsidR="006D004F" w:rsidRPr="006D304C" w:rsidRDefault="006D004F" w:rsidP="0016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บริษัทมีสัญญาซื้อวัถตุดิบ พืชสวน พืชไร่ หลายฉบับกับทั้งบุคคลและกับบริษัทในประเทศไทย ภายใต้เงื่อนไขของสัญญา บริษัทตกลงที่จะซื้อวัตถุดิบ พืชสวน พืชไร่ ตามปริมาณที่บริษัทกำหนดในแต่ละครั้งและตามราคาที่ระบุไว้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นับแต่วันทำสัญญาและสามารถต่ออายุสัญญาได้</w:t>
      </w:r>
      <w:r w:rsidRPr="006D304C">
        <w:rPr>
          <w:rFonts w:asciiTheme="majorBidi" w:hAnsiTheme="majorBidi" w:cstheme="majorBidi"/>
          <w:sz w:val="30"/>
          <w:szCs w:val="30"/>
          <w:cs/>
        </w:rPr>
        <w:t>เมื่อสิ้นสุดสัญญาตามข้อตกลงของแต่ละฝ่าย</w:t>
      </w:r>
    </w:p>
    <w:p w14:paraId="7DDB0BBE" w14:textId="77777777" w:rsidR="006D004F" w:rsidRPr="00E23DD3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5E815E" w14:textId="6FC99141" w:rsidR="006D004F" w:rsidRPr="006D304C" w:rsidRDefault="006D004F" w:rsidP="00291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5F95CB0A" w14:textId="77777777" w:rsidR="006D004F" w:rsidRPr="00E23DD3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B1AF3" w14:textId="77777777" w:rsidR="006D004F" w:rsidRPr="006D304C" w:rsidRDefault="006D004F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D304C">
        <w:rPr>
          <w:rFonts w:asciiTheme="majorBidi" w:hAnsiTheme="majorBidi" w:cstheme="majorBidi"/>
          <w:sz w:val="30"/>
          <w:szCs w:val="30"/>
        </w:rPr>
        <w:t xml:space="preserve">1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D304C">
        <w:rPr>
          <w:rFonts w:asciiTheme="majorBidi" w:hAnsiTheme="majorBidi" w:cstheme="majorBidi"/>
          <w:sz w:val="30"/>
          <w:szCs w:val="30"/>
        </w:rPr>
        <w:t xml:space="preserve">2553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แต่งตั้งบริษัทต่างประเทศแห่งหนึ่งให้เป็นผู้จัดจำหน่ายสินค้าให้กับบริษัทภายในเขตประเทศที่กำหนดไว้ ภายใต้เงื่อนไขของสัญญา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บริษัทตกลงที่จะขายสินค้าให้แก่ผู้จัดจำหน่ายสินค้าตามราคาที่บริษัทกำหนด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สัญญาฉบับนี้มีผลบังคับใช้ตั้งแต่วันที่ </w:t>
      </w:r>
      <w:r w:rsidRPr="006D304C">
        <w:rPr>
          <w:rFonts w:asciiTheme="majorBidi" w:hAnsiTheme="majorBidi" w:cstheme="majorBidi"/>
          <w:sz w:val="30"/>
          <w:szCs w:val="30"/>
        </w:rPr>
        <w:t xml:space="preserve">1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D304C">
        <w:rPr>
          <w:rFonts w:asciiTheme="majorBidi" w:hAnsiTheme="majorBidi" w:cstheme="majorBidi"/>
          <w:sz w:val="30"/>
          <w:szCs w:val="30"/>
        </w:rPr>
        <w:t xml:space="preserve">2553 </w:t>
      </w:r>
      <w:r w:rsidRPr="006D304C">
        <w:rPr>
          <w:rFonts w:asciiTheme="majorBidi" w:hAnsiTheme="majorBidi" w:cstheme="majorBidi"/>
          <w:sz w:val="30"/>
          <w:szCs w:val="30"/>
          <w:cs/>
        </w:rPr>
        <w:t>และ</w:t>
      </w:r>
      <w:r w:rsidRPr="006D304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6D304C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 </w:t>
      </w:r>
      <w:r w:rsidRPr="006D304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ปี   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1 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   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6D304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6D304C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6 </w:t>
      </w:r>
      <w:r w:rsidRPr="006D304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เดือน</w:t>
      </w:r>
      <w:r w:rsidRPr="006D304C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135BBA20" w14:textId="13376777" w:rsidR="007A3AE2" w:rsidRDefault="007A3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14C639C" w14:textId="77777777" w:rsidR="004F49D9" w:rsidRDefault="004F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706BF45" w14:textId="57CD1285" w:rsidR="006D004F" w:rsidRPr="006D304C" w:rsidRDefault="006D004F" w:rsidP="0083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สัญญาแต่งตั้งตัวแทน</w:t>
      </w:r>
    </w:p>
    <w:p w14:paraId="18E494A8" w14:textId="77777777" w:rsidR="006D004F" w:rsidRPr="00893A21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7BBAA" w14:textId="2747CD6D" w:rsidR="006D004F" w:rsidRPr="006D304C" w:rsidRDefault="006D004F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บริษัทมีสัญญาแต่งตั้งตัวแทนกับบริษัทในต่างประเทศต่าง</w:t>
      </w:r>
      <w:r w:rsidR="00586535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ๆ หลายฉบับ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</w:t>
      </w:r>
      <w:r w:rsidR="00586535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>2558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6D304C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6D304C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1 </w:t>
      </w:r>
      <w:r w:rsidRPr="006D304C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6D304C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และสามารถบอกเลิก</w:t>
      </w:r>
      <w:r w:rsidRPr="006D304C">
        <w:rPr>
          <w:rFonts w:asciiTheme="majorBidi" w:hAnsiTheme="majorBidi" w:cstheme="majorBidi"/>
          <w:sz w:val="30"/>
          <w:szCs w:val="30"/>
          <w:cs/>
        </w:rPr>
        <w:t>สัญญาตามข้อตกลงของทั้งสองฝ่ายหรือโดยฝ่ายหนึ่งฝ่ายใด ด้วยการ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ถึง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3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</w:p>
    <w:p w14:paraId="4EAC143B" w14:textId="171E60B6" w:rsidR="00A13060" w:rsidRPr="00893A21" w:rsidRDefault="00A13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F648129" w14:textId="33F5F27E" w:rsidR="006D004F" w:rsidRPr="006D304C" w:rsidRDefault="006D004F" w:rsidP="0083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สัญญาการจัดหาไอน้ำ  </w:t>
      </w:r>
    </w:p>
    <w:p w14:paraId="5DBBD0CB" w14:textId="77777777" w:rsidR="006D004F" w:rsidRPr="00893A21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70151" w14:textId="77777777" w:rsidR="00166000" w:rsidRDefault="00166000" w:rsidP="0016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D304C">
        <w:rPr>
          <w:rFonts w:asciiTheme="majorBidi" w:hAnsiTheme="majorBidi" w:cstheme="majorBidi"/>
          <w:sz w:val="30"/>
          <w:szCs w:val="30"/>
        </w:rPr>
        <w:t xml:space="preserve">5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6D304C">
        <w:rPr>
          <w:rFonts w:asciiTheme="majorBidi" w:hAnsiTheme="majorBidi" w:cstheme="majorBidi"/>
          <w:sz w:val="30"/>
          <w:szCs w:val="30"/>
        </w:rPr>
        <w:t xml:space="preserve">2550 </w:t>
      </w:r>
      <w:r w:rsidRPr="006D304C">
        <w:rPr>
          <w:rFonts w:asciiTheme="majorBidi" w:hAnsiTheme="majorBidi" w:cstheme="majorBidi"/>
          <w:sz w:val="30"/>
          <w:szCs w:val="30"/>
          <w:cs/>
        </w:rPr>
        <w:t>บริษัทได้ทำสัญญาการจัดหาไอน้ำกับบริษัทในประเทศไทยแห่งหนึ่ง ภายใต้เงื่อนไขของ</w:t>
      </w:r>
      <w:r w:rsidRPr="00291249">
        <w:rPr>
          <w:rFonts w:asciiTheme="majorBidi" w:hAnsiTheme="majorBidi" w:cstheme="majorBidi"/>
          <w:spacing w:val="4"/>
          <w:sz w:val="30"/>
          <w:szCs w:val="30"/>
          <w:cs/>
        </w:rPr>
        <w:t>สัญญา บริษัทตกลงที่จะจ่ายค่าจัดหาไอน้ำในอัตราและเป็นไปตามเงื่อนไขที่กำหนดไว้ในสัญญา สัญญาฉบับนี้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      มีผลบังคับใช้เป็นเวลา</w:t>
      </w:r>
      <w:r w:rsidRPr="006D304C">
        <w:rPr>
          <w:rFonts w:asciiTheme="majorBidi" w:hAnsiTheme="majorBidi" w:cstheme="majorBidi"/>
          <w:sz w:val="30"/>
          <w:szCs w:val="30"/>
        </w:rPr>
        <w:t xml:space="preserve"> 15 </w:t>
      </w:r>
      <w:r w:rsidRPr="006D304C">
        <w:rPr>
          <w:rFonts w:asciiTheme="majorBidi" w:hAnsiTheme="majorBidi" w:cstheme="majorBidi"/>
          <w:sz w:val="30"/>
          <w:szCs w:val="30"/>
          <w:cs/>
        </w:rPr>
        <w:t>ปีนับจากวันที่เริ่มต้น</w:t>
      </w:r>
      <w:r>
        <w:rPr>
          <w:rFonts w:asciiTheme="majorBidi" w:hAnsiTheme="majorBidi" w:cstheme="majorBidi" w:hint="cs"/>
          <w:sz w:val="30"/>
          <w:szCs w:val="30"/>
          <w:cs/>
        </w:rPr>
        <w:t>ใช้ไอน้ำและจะสิ้นสุดลงในวันที่</w:t>
      </w:r>
      <w:r>
        <w:rPr>
          <w:rFonts w:asciiTheme="majorBidi" w:hAnsiTheme="majorBidi" w:cstheme="majorBidi"/>
          <w:sz w:val="30"/>
          <w:szCs w:val="30"/>
        </w:rPr>
        <w:t xml:space="preserve"> 18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>สัญญาฉบับนี้</w:t>
      </w:r>
      <w:r w:rsidRPr="006D304C">
        <w:rPr>
          <w:rFonts w:asciiTheme="majorBidi" w:hAnsiTheme="majorBidi" w:cstheme="majorBidi"/>
          <w:sz w:val="30"/>
          <w:szCs w:val="30"/>
          <w:cs/>
        </w:rPr>
        <w:t>สามารถ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6D304C">
        <w:rPr>
          <w:rFonts w:asciiTheme="majorBidi" w:hAnsiTheme="majorBidi" w:cstheme="majorBidi"/>
          <w:spacing w:val="4"/>
          <w:sz w:val="30"/>
          <w:szCs w:val="30"/>
        </w:rPr>
        <w:t xml:space="preserve">12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เดือน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BEF8D23" w14:textId="1D0AB55C" w:rsidR="00973D88" w:rsidRDefault="00973D88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F4812" w14:textId="77777777" w:rsidR="000D5CC2" w:rsidRPr="00AD75DA" w:rsidRDefault="000D5CC2" w:rsidP="000D5CC2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AD75DA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1E1CC983" w14:textId="77777777" w:rsidR="000D5CC2" w:rsidRPr="00C937A5" w:rsidRDefault="000D5CC2" w:rsidP="000D5CC2">
      <w:pPr>
        <w:pStyle w:val="Default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39E44CEA" w14:textId="14DCCA8C" w:rsidR="00E31A88" w:rsidRDefault="000615AB" w:rsidP="00E31A88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E31A88" w:rsidRPr="00236735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E31A88" w:rsidRPr="00236735">
        <w:rPr>
          <w:rFonts w:asciiTheme="majorBidi" w:hAnsiTheme="majorBidi" w:cstheme="majorBidi"/>
          <w:sz w:val="30"/>
          <w:szCs w:val="30"/>
        </w:rPr>
        <w:t xml:space="preserve">25 </w:t>
      </w:r>
      <w:r w:rsidR="00E31A88" w:rsidRPr="00236735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E31A88" w:rsidRPr="00236735">
        <w:rPr>
          <w:rFonts w:asciiTheme="majorBidi" w:hAnsiTheme="majorBidi" w:cstheme="majorBidi"/>
          <w:sz w:val="30"/>
          <w:szCs w:val="30"/>
        </w:rPr>
        <w:t xml:space="preserve">2565 </w:t>
      </w:r>
      <w:r w:rsidR="00E31A88" w:rsidRPr="00236735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บริษัทได้ทำสัญญากู้ยืมเงินกับ</w:t>
      </w:r>
      <w:r w:rsidR="00E31A88">
        <w:rPr>
          <w:rFonts w:asciiTheme="majorBidi" w:hAnsiTheme="majorBidi" w:cstheme="majorBidi" w:hint="cs"/>
          <w:sz w:val="30"/>
          <w:szCs w:val="30"/>
          <w:cs/>
        </w:rPr>
        <w:t xml:space="preserve">สถาบันการเงินในประเทศแห่งหนึ่งเป็นจำนวนเงิน </w:t>
      </w:r>
      <w:r w:rsidR="00E31A88">
        <w:rPr>
          <w:rFonts w:asciiTheme="majorBidi" w:hAnsiTheme="majorBidi" w:cstheme="majorBidi"/>
          <w:sz w:val="30"/>
          <w:szCs w:val="30"/>
        </w:rPr>
        <w:t>105</w:t>
      </w:r>
      <w:r w:rsidR="00E31A88">
        <w:rPr>
          <w:rFonts w:asciiTheme="majorBidi" w:hAnsiTheme="majorBidi" w:cstheme="majorBidi"/>
          <w:sz w:val="30"/>
          <w:szCs w:val="30"/>
          <w:cs/>
        </w:rPr>
        <w:br/>
      </w:r>
      <w:r w:rsidR="00E31A88">
        <w:rPr>
          <w:rFonts w:asciiTheme="majorBidi" w:hAnsiTheme="majorBidi" w:cstheme="majorBidi" w:hint="cs"/>
          <w:sz w:val="30"/>
          <w:szCs w:val="30"/>
          <w:cs/>
        </w:rPr>
        <w:t>ล้านบาท โดยมีวงเงินสินเชื่อเป็นจำนวน</w:t>
      </w:r>
      <w:r w:rsidR="00CE6C8D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E31A88">
        <w:rPr>
          <w:rFonts w:asciiTheme="majorBidi" w:hAnsiTheme="majorBidi" w:cstheme="majorBidi" w:hint="cs"/>
          <w:sz w:val="30"/>
          <w:szCs w:val="30"/>
          <w:cs/>
        </w:rPr>
        <w:t xml:space="preserve">รวม </w:t>
      </w:r>
      <w:r w:rsidR="00E31A88">
        <w:rPr>
          <w:rFonts w:asciiTheme="majorBidi" w:hAnsiTheme="majorBidi" w:cstheme="majorBidi"/>
          <w:sz w:val="30"/>
          <w:szCs w:val="30"/>
        </w:rPr>
        <w:t xml:space="preserve">184 </w:t>
      </w:r>
      <w:r w:rsidR="00E31A8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E31A88">
        <w:rPr>
          <w:rFonts w:asciiTheme="majorBidi" w:hAnsiTheme="majorBidi" w:cstheme="majorBidi"/>
          <w:sz w:val="30"/>
          <w:szCs w:val="30"/>
        </w:rPr>
        <w:t xml:space="preserve"> </w:t>
      </w:r>
      <w:r w:rsidR="00E31A88"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วงเงินสินเชื่อดังกล่าวค้ำประกันโดยที่ดิน</w:t>
      </w:r>
      <w:r w:rsidR="004F3F75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 </w:t>
      </w:r>
      <w:r w:rsidR="00CE6C8D">
        <w:rPr>
          <w:rFonts w:asciiTheme="majorBidi" w:hAnsiTheme="majorBidi" w:cstheme="majorBidi" w:hint="cs"/>
          <w:spacing w:val="4"/>
          <w:sz w:val="30"/>
          <w:szCs w:val="30"/>
          <w:cs/>
        </w:rPr>
        <w:t>(ดู</w:t>
      </w:r>
      <w:r w:rsidR="004F3F75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="00E31A88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หมายเหตุข้อ </w:t>
      </w:r>
      <w:r w:rsidR="00E31A88">
        <w:rPr>
          <w:rFonts w:asciiTheme="majorBidi" w:hAnsiTheme="majorBidi" w:cstheme="majorBidi"/>
          <w:spacing w:val="4"/>
          <w:sz w:val="30"/>
          <w:szCs w:val="30"/>
        </w:rPr>
        <w:t>14</w:t>
      </w:r>
      <w:r w:rsidR="00CE6C8D">
        <w:rPr>
          <w:rFonts w:asciiTheme="majorBidi" w:hAnsiTheme="majorBidi" w:cstheme="majorBidi" w:hint="cs"/>
          <w:spacing w:val="4"/>
          <w:sz w:val="30"/>
          <w:szCs w:val="30"/>
          <w:cs/>
        </w:rPr>
        <w:t>)</w:t>
      </w:r>
      <w:r w:rsidR="00E31A8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3EDC5799" w14:textId="77777777" w:rsidR="00203B74" w:rsidRPr="00E31A88" w:rsidRDefault="00203B74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5A6BA" w14:textId="7B4A150B" w:rsidR="00203B74" w:rsidRPr="00C82020" w:rsidRDefault="00203B74" w:rsidP="00C82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64147" w14:textId="44D32B6A" w:rsidR="00203B74" w:rsidRPr="00C82020" w:rsidRDefault="00203B74" w:rsidP="00C82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CC3B2" w14:textId="77777777" w:rsidR="00FB23B4" w:rsidRPr="00C82020" w:rsidRDefault="00FB23B4" w:rsidP="00C82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8837A" w14:textId="321E41D8" w:rsidR="001B05C4" w:rsidRPr="00A97FCD" w:rsidRDefault="001B05C4" w:rsidP="004F49D9">
      <w:pPr>
        <w:pStyle w:val="Default"/>
        <w:spacing w:after="46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1B05C4" w:rsidRPr="00A97FCD" w:rsidSect="000E7734">
      <w:headerReference w:type="default" r:id="rId18"/>
      <w:footerReference w:type="default" r:id="rId19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90767" w14:textId="77777777" w:rsidR="00F31D4A" w:rsidRDefault="00F31D4A">
      <w:r>
        <w:separator/>
      </w:r>
    </w:p>
  </w:endnote>
  <w:endnote w:type="continuationSeparator" w:id="0">
    <w:p w14:paraId="349E5205" w14:textId="77777777" w:rsidR="00F31D4A" w:rsidRDefault="00F3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8E810" w14:textId="77777777" w:rsidR="00CF7EFF" w:rsidRDefault="00CF7E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090D0" w14:textId="20A3E294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4B49" w14:textId="518BCBA4" w:rsidR="000B5059" w:rsidRPr="009F42D8" w:rsidRDefault="000B5059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CF7EFF">
      <w:rPr>
        <w:rFonts w:ascii="Angsana New" w:hAnsi="Angsana New"/>
        <w:i/>
        <w:iCs/>
        <w:noProof/>
        <w:sz w:val="30"/>
        <w:szCs w:val="30"/>
      </w:rPr>
      <w:t>XOT3-Q3'22-set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3A160" w14:textId="77777777" w:rsidR="00F31D4A" w:rsidRDefault="00F31D4A">
      <w:r>
        <w:separator/>
      </w:r>
    </w:p>
  </w:footnote>
  <w:footnote w:type="continuationSeparator" w:id="0">
    <w:p w14:paraId="6DDCBCC7" w14:textId="77777777" w:rsidR="00F31D4A" w:rsidRDefault="00F31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2C3E3" w14:textId="77777777" w:rsidR="000B5059" w:rsidRDefault="000B50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0D19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16B443" w14:textId="41F708B5" w:rsidR="008B5DC4" w:rsidRPr="007D2544" w:rsidRDefault="008B5DC4" w:rsidP="008B5DC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E476A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E476A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5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B5059" w:rsidRPr="00E476AB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19E6D" w14:textId="77777777" w:rsidR="000B5059" w:rsidRDefault="000B50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AE189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0E5455" w14:textId="2025DC79" w:rsidR="00AE6D10" w:rsidRPr="007D2544" w:rsidRDefault="00AE6D10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6472F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472F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5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663536E9" w:rsidR="00AE6D10" w:rsidRPr="007D2544" w:rsidRDefault="00AE6D10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E21E7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E21E7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5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3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5553237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24"/>
  </w:num>
  <w:num w:numId="12">
    <w:abstractNumId w:val="19"/>
  </w:num>
  <w:num w:numId="13">
    <w:abstractNumId w:val="38"/>
  </w:num>
  <w:num w:numId="14">
    <w:abstractNumId w:val="21"/>
  </w:num>
  <w:num w:numId="15">
    <w:abstractNumId w:val="26"/>
  </w:num>
  <w:num w:numId="16">
    <w:abstractNumId w:val="12"/>
  </w:num>
  <w:num w:numId="17">
    <w:abstractNumId w:val="25"/>
  </w:num>
  <w:num w:numId="18">
    <w:abstractNumId w:val="16"/>
  </w:num>
  <w:num w:numId="19">
    <w:abstractNumId w:val="18"/>
  </w:num>
  <w:num w:numId="20">
    <w:abstractNumId w:val="27"/>
  </w:num>
  <w:num w:numId="21">
    <w:abstractNumId w:val="28"/>
  </w:num>
  <w:num w:numId="22">
    <w:abstractNumId w:val="45"/>
  </w:num>
  <w:num w:numId="23">
    <w:abstractNumId w:val="33"/>
  </w:num>
  <w:num w:numId="24">
    <w:abstractNumId w:val="14"/>
  </w:num>
  <w:num w:numId="25">
    <w:abstractNumId w:val="17"/>
  </w:num>
  <w:num w:numId="26">
    <w:abstractNumId w:val="13"/>
  </w:num>
  <w:num w:numId="27">
    <w:abstractNumId w:val="29"/>
  </w:num>
  <w:num w:numId="28">
    <w:abstractNumId w:val="23"/>
  </w:num>
  <w:num w:numId="29">
    <w:abstractNumId w:val="15"/>
  </w:num>
  <w:num w:numId="30">
    <w:abstractNumId w:val="47"/>
  </w:num>
  <w:num w:numId="31">
    <w:abstractNumId w:val="43"/>
  </w:num>
  <w:num w:numId="32">
    <w:abstractNumId w:val="40"/>
  </w:num>
  <w:num w:numId="33">
    <w:abstractNumId w:val="29"/>
  </w:num>
  <w:num w:numId="34">
    <w:abstractNumId w:val="30"/>
  </w:num>
  <w:num w:numId="35">
    <w:abstractNumId w:val="37"/>
  </w:num>
  <w:num w:numId="36">
    <w:abstractNumId w:val="44"/>
  </w:num>
  <w:num w:numId="37">
    <w:abstractNumId w:val="22"/>
  </w:num>
  <w:num w:numId="38">
    <w:abstractNumId w:val="20"/>
  </w:num>
  <w:num w:numId="39">
    <w:abstractNumId w:val="11"/>
  </w:num>
  <w:num w:numId="40">
    <w:abstractNumId w:val="42"/>
  </w:num>
  <w:num w:numId="41">
    <w:abstractNumId w:val="48"/>
  </w:num>
  <w:num w:numId="42">
    <w:abstractNumId w:val="31"/>
  </w:num>
  <w:num w:numId="43">
    <w:abstractNumId w:val="35"/>
  </w:num>
  <w:num w:numId="44">
    <w:abstractNumId w:val="41"/>
  </w:num>
  <w:num w:numId="45">
    <w:abstractNumId w:val="32"/>
  </w:num>
  <w:num w:numId="46">
    <w:abstractNumId w:val="46"/>
  </w:num>
  <w:num w:numId="47">
    <w:abstractNumId w:val="39"/>
  </w:num>
  <w:num w:numId="48">
    <w:abstractNumId w:val="36"/>
  </w:num>
  <w:num w:numId="49">
    <w:abstractNumId w:val="0"/>
  </w:num>
  <w:num w:numId="50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C9A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7D"/>
    <w:rsid w:val="00061F4D"/>
    <w:rsid w:val="00062F66"/>
    <w:rsid w:val="00062FE1"/>
    <w:rsid w:val="00064001"/>
    <w:rsid w:val="000643FA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2554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000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B52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5FBC"/>
    <w:rsid w:val="0023665C"/>
    <w:rsid w:val="00236735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1A2F"/>
    <w:rsid w:val="002B2084"/>
    <w:rsid w:val="002B2F7B"/>
    <w:rsid w:val="002B3A59"/>
    <w:rsid w:val="002B3CA2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489B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A53"/>
    <w:rsid w:val="002F7EA6"/>
    <w:rsid w:val="00300424"/>
    <w:rsid w:val="00300CD9"/>
    <w:rsid w:val="00301465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99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525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8C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57"/>
    <w:rsid w:val="004B23A1"/>
    <w:rsid w:val="004B2D40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47F1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D16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4E7E"/>
    <w:rsid w:val="00625058"/>
    <w:rsid w:val="0062522F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97986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21A0"/>
    <w:rsid w:val="006C2FA1"/>
    <w:rsid w:val="006C3131"/>
    <w:rsid w:val="006C31A2"/>
    <w:rsid w:val="006C3248"/>
    <w:rsid w:val="006C3899"/>
    <w:rsid w:val="006C3F9A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4D3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2790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40B0"/>
    <w:rsid w:val="008D4448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D8"/>
    <w:rsid w:val="009D5E1B"/>
    <w:rsid w:val="009D6837"/>
    <w:rsid w:val="009D691A"/>
    <w:rsid w:val="009D739F"/>
    <w:rsid w:val="009D7F76"/>
    <w:rsid w:val="009E02F6"/>
    <w:rsid w:val="009E0543"/>
    <w:rsid w:val="009E06D7"/>
    <w:rsid w:val="009E1269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A44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25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DD6"/>
    <w:rsid w:val="00B473A6"/>
    <w:rsid w:val="00B47705"/>
    <w:rsid w:val="00B4770D"/>
    <w:rsid w:val="00B4796C"/>
    <w:rsid w:val="00B47A28"/>
    <w:rsid w:val="00B47B92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7902"/>
    <w:rsid w:val="00B90ECC"/>
    <w:rsid w:val="00B918AA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5DA"/>
    <w:rsid w:val="00C34FD8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F7D"/>
    <w:rsid w:val="00C420C5"/>
    <w:rsid w:val="00C42DAF"/>
    <w:rsid w:val="00C431B2"/>
    <w:rsid w:val="00C4325C"/>
    <w:rsid w:val="00C4416C"/>
    <w:rsid w:val="00C4447F"/>
    <w:rsid w:val="00C45BE7"/>
    <w:rsid w:val="00C45C72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9A2"/>
    <w:rsid w:val="00C549FF"/>
    <w:rsid w:val="00C551DC"/>
    <w:rsid w:val="00C55CA9"/>
    <w:rsid w:val="00C5641F"/>
    <w:rsid w:val="00C569FD"/>
    <w:rsid w:val="00C571E1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67ABC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DF"/>
    <w:rsid w:val="00CB5A78"/>
    <w:rsid w:val="00CB6B7F"/>
    <w:rsid w:val="00CB77A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EFF"/>
    <w:rsid w:val="00CF7FAD"/>
    <w:rsid w:val="00D00296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C04"/>
    <w:rsid w:val="00E91122"/>
    <w:rsid w:val="00E925DF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4AB3"/>
    <w:rsid w:val="00EC5A81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8B2"/>
    <w:rsid w:val="00F13159"/>
    <w:rsid w:val="00F13EA9"/>
    <w:rsid w:val="00F1635E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D4A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853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798</TotalTime>
  <Pages>17</Pages>
  <Words>2681</Words>
  <Characters>15287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Thanvarat, Lekrungruangkit</cp:lastModifiedBy>
  <cp:revision>39</cp:revision>
  <cp:lastPrinted>2022-11-10T11:22:00Z</cp:lastPrinted>
  <dcterms:created xsi:type="dcterms:W3CDTF">2022-11-02T10:27:00Z</dcterms:created>
  <dcterms:modified xsi:type="dcterms:W3CDTF">2022-11-11T10:38:00Z</dcterms:modified>
</cp:coreProperties>
</file>