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DDDD64C" w14:textId="77777777" w:rsidR="00C279B5" w:rsidRPr="00F52267" w:rsidRDefault="00C279B5" w:rsidP="00C279B5">
      <w:pPr>
        <w:spacing w:line="240" w:lineRule="atLeast"/>
        <w:jc w:val="center"/>
        <w:rPr>
          <w:sz w:val="36"/>
          <w:szCs w:val="36"/>
        </w:rPr>
      </w:pPr>
      <w:r w:rsidRPr="00F52267">
        <w:rPr>
          <w:sz w:val="36"/>
          <w:szCs w:val="36"/>
        </w:rPr>
        <w:t xml:space="preserve">for the three-month </w:t>
      </w:r>
      <w:r>
        <w:rPr>
          <w:sz w:val="36"/>
          <w:szCs w:val="36"/>
        </w:rPr>
        <w:t xml:space="preserve">and nine-month </w:t>
      </w:r>
      <w:r w:rsidRPr="00F52267">
        <w:rPr>
          <w:sz w:val="36"/>
          <w:szCs w:val="36"/>
        </w:rPr>
        <w:t>period</w:t>
      </w:r>
      <w:r>
        <w:rPr>
          <w:sz w:val="36"/>
          <w:szCs w:val="36"/>
        </w:rPr>
        <w:t>s</w:t>
      </w:r>
      <w:r w:rsidRPr="00F52267">
        <w:rPr>
          <w:sz w:val="36"/>
          <w:szCs w:val="36"/>
        </w:rPr>
        <w:t xml:space="preserve"> ended</w:t>
      </w:r>
    </w:p>
    <w:p w14:paraId="3272FF92" w14:textId="793121F7" w:rsidR="00C279B5" w:rsidRPr="00C279B5" w:rsidRDefault="00C279B5" w:rsidP="00C279B5">
      <w:pPr>
        <w:shd w:val="clear" w:color="auto" w:fill="FFFFFF"/>
        <w:spacing w:line="240" w:lineRule="atLeast"/>
        <w:jc w:val="center"/>
        <w:rPr>
          <w:sz w:val="36"/>
          <w:szCs w:val="36"/>
          <w:lang w:val="en-US" w:bidi="th-TH"/>
        </w:rPr>
      </w:pPr>
      <w:r>
        <w:rPr>
          <w:sz w:val="36"/>
          <w:szCs w:val="36"/>
        </w:rPr>
        <w:t>30</w:t>
      </w:r>
      <w:r w:rsidRPr="00F52267">
        <w:rPr>
          <w:sz w:val="36"/>
          <w:szCs w:val="36"/>
        </w:rPr>
        <w:t xml:space="preserve"> </w:t>
      </w:r>
      <w:r>
        <w:rPr>
          <w:sz w:val="36"/>
          <w:szCs w:val="36"/>
        </w:rPr>
        <w:t>September</w:t>
      </w:r>
      <w:r w:rsidRPr="00F52267">
        <w:rPr>
          <w:sz w:val="36"/>
          <w:szCs w:val="36"/>
        </w:rPr>
        <w:t xml:space="preserve"> </w:t>
      </w:r>
      <w:r>
        <w:rPr>
          <w:sz w:val="36"/>
          <w:szCs w:val="36"/>
        </w:rPr>
        <w:t>202</w:t>
      </w:r>
      <w:r>
        <w:rPr>
          <w:sz w:val="36"/>
          <w:szCs w:val="36"/>
          <w:lang w:val="en-US" w:bidi="th-TH"/>
        </w:rPr>
        <w:t>2</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691" w:left="1152" w:header="720" w:footer="720" w:gutter="0"/>
          <w:pgNumType w:start="2"/>
          <w:cols w:space="720"/>
          <w:docGrid w:linePitch="299"/>
        </w:sectPr>
      </w:pPr>
    </w:p>
    <w:p w14:paraId="23807088" w14:textId="7777777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620493BD" w:rsidR="005864AD" w:rsidRPr="001263CD" w:rsidRDefault="00D21684" w:rsidP="005864AD">
      <w:pPr>
        <w:jc w:val="both"/>
        <w:rPr>
          <w:rFonts w:cs="Times New Roman"/>
          <w:spacing w:val="2"/>
          <w:lang w:bidi="th-TH"/>
        </w:rPr>
      </w:pPr>
      <w:r w:rsidRPr="005E2670">
        <w:rPr>
          <w:spacing w:val="2"/>
          <w:lang w:bidi="th-TH"/>
        </w:rPr>
        <w:t>I have reviewed the accompanying statement of financial position of Exotic Food Public Company Limited</w:t>
      </w:r>
      <w:r>
        <w:rPr>
          <w:lang w:bidi="th-TH"/>
        </w:rPr>
        <w:t xml:space="preserve"> </w:t>
      </w:r>
      <w:r w:rsidRPr="005E2670">
        <w:rPr>
          <w:spacing w:val="-6"/>
          <w:lang w:bidi="th-TH"/>
        </w:rPr>
        <w:t xml:space="preserve">as </w:t>
      </w:r>
      <w:proofErr w:type="gramStart"/>
      <w:r w:rsidRPr="005E2670">
        <w:rPr>
          <w:spacing w:val="-6"/>
          <w:lang w:bidi="th-TH"/>
        </w:rPr>
        <w:t>at</w:t>
      </w:r>
      <w:proofErr w:type="gramEnd"/>
      <w:r w:rsidRPr="005E2670">
        <w:rPr>
          <w:spacing w:val="-6"/>
          <w:lang w:bidi="th-TH"/>
        </w:rPr>
        <w:t xml:space="preserve"> </w:t>
      </w:r>
      <w:r w:rsidR="00A3033C">
        <w:rPr>
          <w:spacing w:val="-6"/>
          <w:lang w:bidi="th-TH"/>
        </w:rPr>
        <w:t xml:space="preserve">30 </w:t>
      </w:r>
      <w:r w:rsidR="00C279B5">
        <w:rPr>
          <w:spacing w:val="-6"/>
          <w:lang w:bidi="th-TH"/>
        </w:rPr>
        <w:t>September</w:t>
      </w:r>
      <w:r w:rsidRPr="005E2670">
        <w:rPr>
          <w:spacing w:val="-6"/>
          <w:lang w:bidi="th-TH"/>
        </w:rPr>
        <w:t xml:space="preserve"> 202</w:t>
      </w:r>
      <w:r w:rsidR="005F321D" w:rsidRPr="005E2670">
        <w:rPr>
          <w:spacing w:val="-6"/>
          <w:lang w:bidi="th-TH"/>
        </w:rPr>
        <w:t>2</w:t>
      </w:r>
      <w:r w:rsidRPr="005E2670">
        <w:rPr>
          <w:spacing w:val="-6"/>
          <w:lang w:bidi="th-TH"/>
        </w:rPr>
        <w:t xml:space="preserve">; the statements of comprehensive income, changes in equity and cash flows for the </w:t>
      </w:r>
      <w:r w:rsidR="00801090" w:rsidRPr="005E2670">
        <w:rPr>
          <w:spacing w:val="-6"/>
          <w:lang w:bidi="th-TH"/>
        </w:rPr>
        <w:t>three</w:t>
      </w:r>
      <w:r w:rsidRPr="005E2670">
        <w:rPr>
          <w:spacing w:val="-6"/>
          <w:lang w:bidi="th-TH"/>
        </w:rPr>
        <w:t>-month</w:t>
      </w:r>
      <w:r>
        <w:rPr>
          <w:lang w:bidi="th-TH"/>
        </w:rPr>
        <w:t xml:space="preserve"> </w:t>
      </w:r>
      <w:r w:rsidR="00A3033C">
        <w:rPr>
          <w:lang w:bidi="th-TH"/>
        </w:rPr>
        <w:t xml:space="preserve">and </w:t>
      </w:r>
      <w:r w:rsidR="00C279B5">
        <w:rPr>
          <w:lang w:bidi="th-TH"/>
        </w:rPr>
        <w:t>nine</w:t>
      </w:r>
      <w:r w:rsidR="00A3033C">
        <w:rPr>
          <w:lang w:bidi="th-TH"/>
        </w:rPr>
        <w:t xml:space="preserve">-month </w:t>
      </w:r>
      <w:r w:rsidRPr="000A0821">
        <w:rPr>
          <w:spacing w:val="-4"/>
          <w:lang w:bidi="th-TH"/>
        </w:rPr>
        <w:t>period</w:t>
      </w:r>
      <w:r w:rsidR="00A3033C">
        <w:rPr>
          <w:spacing w:val="-4"/>
          <w:lang w:bidi="th-TH"/>
        </w:rPr>
        <w:t>s</w:t>
      </w:r>
      <w:r w:rsidRPr="000A0821">
        <w:rPr>
          <w:spacing w:val="-4"/>
          <w:lang w:bidi="th-TH"/>
        </w:rPr>
        <w:t xml:space="preserve"> ended </w:t>
      </w:r>
      <w:r w:rsidR="00A3033C">
        <w:rPr>
          <w:spacing w:val="-4"/>
          <w:lang w:bidi="th-TH"/>
        </w:rPr>
        <w:t xml:space="preserve">30 </w:t>
      </w:r>
      <w:r w:rsidR="00C279B5">
        <w:rPr>
          <w:spacing w:val="-4"/>
          <w:lang w:bidi="th-TH"/>
        </w:rPr>
        <w:t>September</w:t>
      </w:r>
      <w:r w:rsidRPr="000A0821">
        <w:rPr>
          <w:spacing w:val="-4"/>
          <w:lang w:bidi="th-TH"/>
        </w:rPr>
        <w:t xml:space="preserve"> 202</w:t>
      </w:r>
      <w:r w:rsidR="005F321D">
        <w:rPr>
          <w:spacing w:val="-4"/>
          <w:lang w:bidi="th-TH"/>
        </w:rPr>
        <w:t>2</w:t>
      </w:r>
      <w:r w:rsidRPr="000A0821">
        <w:rPr>
          <w:spacing w:val="-4"/>
          <w:lang w:bidi="th-TH"/>
        </w:rPr>
        <w:t>; and condensed notes (“interim financial information”). Management is responsible</w:t>
      </w:r>
      <w:r w:rsidRPr="007A30B3">
        <w:rPr>
          <w:lang w:bidi="th-TH"/>
        </w:rPr>
        <w:t xml:space="preserv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w:t>
      </w:r>
      <w:r w:rsidR="00E24B8F">
        <w:rPr>
          <w:lang w:bidi="th-TH"/>
        </w:rPr>
        <w:t>,</w:t>
      </w:r>
      <w:r>
        <w:rPr>
          <w:lang w:bidi="th-TH"/>
        </w:rPr>
        <w:t xml:space="preserve">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0861D089" w:rsidR="00406D21" w:rsidRDefault="00406D21" w:rsidP="00C21B28">
      <w:pPr>
        <w:jc w:val="both"/>
        <w:rPr>
          <w:rFonts w:cs="Times New Roman"/>
          <w:szCs w:val="22"/>
        </w:rPr>
      </w:pPr>
    </w:p>
    <w:p w14:paraId="2B89BA2A" w14:textId="5DB79F0B" w:rsidR="005F321D" w:rsidRDefault="005F321D" w:rsidP="00C21B28">
      <w:pPr>
        <w:jc w:val="both"/>
        <w:rPr>
          <w:rFonts w:cs="Times New Roman"/>
          <w:szCs w:val="22"/>
        </w:rPr>
      </w:pPr>
    </w:p>
    <w:p w14:paraId="685D5544" w14:textId="77777777" w:rsidR="005F321D" w:rsidRDefault="005F321D"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City">
        <w:smartTag w:uri="urn:schemas-microsoft-com:office:smarttags" w:element="place">
          <w:r w:rsidRPr="00664963">
            <w:rPr>
              <w:rFonts w:cs="Times New Roman"/>
              <w:lang w:val="en-US"/>
            </w:rPr>
            <w:t>Bangkok</w:t>
          </w:r>
        </w:smartTag>
      </w:smartTag>
      <w:r w:rsidRPr="00664963">
        <w:rPr>
          <w:rFonts w:cs="Times New Roman"/>
          <w:lang w:val="en-US"/>
        </w:rPr>
        <w:t xml:space="preserve"> </w:t>
      </w:r>
    </w:p>
    <w:p w14:paraId="23BCA2EE" w14:textId="4952E3FE" w:rsidR="000F0071" w:rsidRDefault="0078305B" w:rsidP="004E1A01">
      <w:pPr>
        <w:pStyle w:val="acctreadnote"/>
        <w:framePr w:hSpace="0" w:vSpace="0" w:wrap="auto" w:hAnchor="text" w:yAlign="inline"/>
        <w:spacing w:after="0" w:line="240" w:lineRule="atLeast"/>
        <w:ind w:right="-45"/>
        <w:jc w:val="both"/>
        <w:rPr>
          <w:rFonts w:cstheme="minorBidi"/>
          <w:spacing w:val="4"/>
          <w:lang w:val="en-US" w:bidi="th-TH"/>
        </w:rPr>
      </w:pPr>
      <w:r w:rsidRPr="0078305B">
        <w:rPr>
          <w:rFonts w:cstheme="minorBidi"/>
          <w:spacing w:val="4"/>
          <w:lang w:val="en-US" w:bidi="th-TH"/>
        </w:rPr>
        <w:t>1</w:t>
      </w:r>
      <w:r>
        <w:rPr>
          <w:rFonts w:cstheme="minorBidi"/>
          <w:spacing w:val="4"/>
          <w:lang w:val="en-US" w:bidi="th-TH"/>
        </w:rPr>
        <w:t>1</w:t>
      </w:r>
      <w:r w:rsidRPr="0078305B">
        <w:rPr>
          <w:rFonts w:cstheme="minorBidi"/>
          <w:spacing w:val="4"/>
          <w:lang w:val="en-US" w:bidi="th-TH"/>
        </w:rPr>
        <w:t xml:space="preserve"> </w:t>
      </w:r>
      <w:r>
        <w:rPr>
          <w:rFonts w:cstheme="minorBidi"/>
          <w:spacing w:val="4"/>
          <w:lang w:val="en-US" w:bidi="th-TH"/>
        </w:rPr>
        <w:t>November</w:t>
      </w:r>
      <w:r w:rsidR="00542435">
        <w:rPr>
          <w:rFonts w:cstheme="minorBidi"/>
          <w:spacing w:val="4"/>
          <w:lang w:val="en-US" w:bidi="th-TH"/>
        </w:rPr>
        <w:t xml:space="preserve"> 2022</w:t>
      </w:r>
    </w:p>
    <w:p w14:paraId="101178C0" w14:textId="77777777" w:rsidR="003B2E55" w:rsidRPr="002C5CAA" w:rsidRDefault="003B2E55" w:rsidP="00C03DF9">
      <w:pPr>
        <w:tabs>
          <w:tab w:val="left" w:pos="720"/>
        </w:tabs>
        <w:spacing w:line="240" w:lineRule="auto"/>
        <w:jc w:val="thaiDistribute"/>
        <w:rPr>
          <w:rFonts w:cs="Times New Roman"/>
          <w:szCs w:val="22"/>
          <w:lang w:val="en-US"/>
        </w:rPr>
      </w:pPr>
    </w:p>
    <w:sectPr w:rsidR="003B2E55" w:rsidRPr="002C5CAA" w:rsidSect="005F321D">
      <w:headerReference w:type="default" r:id="rId14"/>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A598" w14:textId="77777777" w:rsidR="00BC53C6" w:rsidRDefault="00BC53C6">
      <w:r>
        <w:separator/>
      </w:r>
    </w:p>
  </w:endnote>
  <w:endnote w:type="continuationSeparator" w:id="0">
    <w:p w14:paraId="48F9AC31" w14:textId="77777777" w:rsidR="00BC53C6" w:rsidRDefault="00BC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4873E" w14:textId="77777777" w:rsidR="002C5CAA" w:rsidRDefault="002C5C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13193" w14:textId="77777777" w:rsidR="002C5CAA" w:rsidRDefault="002C5C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ED77" w14:textId="77777777" w:rsidR="002C5CAA" w:rsidRDefault="002C5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0EEBD" w14:textId="77777777" w:rsidR="00BC53C6" w:rsidRDefault="00BC53C6">
      <w:r>
        <w:separator/>
      </w:r>
    </w:p>
  </w:footnote>
  <w:footnote w:type="continuationSeparator" w:id="0">
    <w:p w14:paraId="0CBF0498" w14:textId="77777777" w:rsidR="00BC53C6" w:rsidRDefault="00BC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AD8E" w14:textId="77777777" w:rsidR="002C5CAA" w:rsidRDefault="002C5C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93D0"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5F321D" w:rsidRPr="008F5153" w:rsidRDefault="005F321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3E6C" w14:textId="77777777" w:rsidR="002C5CAA" w:rsidRDefault="002C5C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FCA1" w14:textId="2814C91F" w:rsidR="00245A6A" w:rsidRDefault="00245A6A" w:rsidP="00245A6A">
    <w:pPr>
      <w:pStyle w:val="Header"/>
      <w:spacing w:line="240" w:lineRule="atLeast"/>
      <w:jc w:val="left"/>
      <w:rPr>
        <w:sz w:val="24"/>
        <w:szCs w:val="24"/>
      </w:rPr>
    </w:pPr>
  </w:p>
  <w:p w14:paraId="40746A67" w14:textId="4D22B77A" w:rsidR="002C5CAA" w:rsidRDefault="002C5CAA" w:rsidP="00245A6A">
    <w:pPr>
      <w:pStyle w:val="Header"/>
      <w:spacing w:line="240" w:lineRule="atLeast"/>
      <w:jc w:val="left"/>
      <w:rPr>
        <w:sz w:val="24"/>
        <w:szCs w:val="24"/>
      </w:rPr>
    </w:pPr>
  </w:p>
  <w:p w14:paraId="47E596CA" w14:textId="4DD6AA8F" w:rsidR="002C5CAA" w:rsidRDefault="002C5CAA" w:rsidP="00245A6A">
    <w:pPr>
      <w:pStyle w:val="Header"/>
      <w:spacing w:line="240" w:lineRule="atLeast"/>
      <w:jc w:val="left"/>
      <w:rPr>
        <w:sz w:val="24"/>
        <w:szCs w:val="24"/>
      </w:rPr>
    </w:pPr>
  </w:p>
  <w:p w14:paraId="3F5A0E5C" w14:textId="7CE5B42A" w:rsidR="002C5CAA" w:rsidRDefault="002C5CAA" w:rsidP="00245A6A">
    <w:pPr>
      <w:pStyle w:val="Header"/>
      <w:spacing w:line="240" w:lineRule="atLeast"/>
      <w:jc w:val="left"/>
      <w:rPr>
        <w:sz w:val="24"/>
        <w:szCs w:val="24"/>
      </w:rPr>
    </w:pPr>
  </w:p>
  <w:p w14:paraId="133D99CF" w14:textId="3D425911" w:rsidR="002C5CAA" w:rsidRDefault="002C5CAA" w:rsidP="00245A6A">
    <w:pPr>
      <w:pStyle w:val="Header"/>
      <w:spacing w:line="240" w:lineRule="atLeast"/>
      <w:jc w:val="left"/>
      <w:rPr>
        <w:sz w:val="24"/>
        <w:szCs w:val="24"/>
      </w:rPr>
    </w:pPr>
  </w:p>
  <w:p w14:paraId="355FA3DD" w14:textId="311E2217" w:rsidR="002C5CAA" w:rsidRDefault="002C5CAA" w:rsidP="00245A6A">
    <w:pPr>
      <w:pStyle w:val="Header"/>
      <w:spacing w:line="240" w:lineRule="atLeast"/>
      <w:jc w:val="left"/>
      <w:rPr>
        <w:sz w:val="24"/>
        <w:szCs w:val="24"/>
      </w:rPr>
    </w:pPr>
  </w:p>
  <w:p w14:paraId="6C0E86CC" w14:textId="04563407" w:rsidR="002C5CAA" w:rsidRDefault="002C5CAA" w:rsidP="00245A6A">
    <w:pPr>
      <w:pStyle w:val="Header"/>
      <w:spacing w:line="240" w:lineRule="atLeast"/>
      <w:jc w:val="left"/>
      <w:rPr>
        <w:sz w:val="24"/>
        <w:szCs w:val="24"/>
      </w:rPr>
    </w:pPr>
  </w:p>
  <w:p w14:paraId="7A16A404" w14:textId="519F257D" w:rsidR="002C5CAA" w:rsidRDefault="002C5CAA" w:rsidP="00245A6A">
    <w:pPr>
      <w:pStyle w:val="Header"/>
      <w:spacing w:line="240" w:lineRule="atLeast"/>
      <w:jc w:val="left"/>
      <w:rPr>
        <w:sz w:val="24"/>
        <w:szCs w:val="24"/>
      </w:rPr>
    </w:pPr>
  </w:p>
  <w:p w14:paraId="616E05F3" w14:textId="77777777" w:rsidR="002C5CAA" w:rsidRPr="00DE529C" w:rsidRDefault="002C5CA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13C9"/>
    <w:rsid w:val="00021752"/>
    <w:rsid w:val="000217DD"/>
    <w:rsid w:val="00021C4A"/>
    <w:rsid w:val="00021C79"/>
    <w:rsid w:val="0002244E"/>
    <w:rsid w:val="000226A6"/>
    <w:rsid w:val="00022710"/>
    <w:rsid w:val="00023039"/>
    <w:rsid w:val="000239FE"/>
    <w:rsid w:val="000245FE"/>
    <w:rsid w:val="00024BA3"/>
    <w:rsid w:val="00025202"/>
    <w:rsid w:val="00025996"/>
    <w:rsid w:val="00027FBB"/>
    <w:rsid w:val="00031968"/>
    <w:rsid w:val="00032083"/>
    <w:rsid w:val="0003250D"/>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B0A"/>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F1B"/>
    <w:rsid w:val="00192239"/>
    <w:rsid w:val="00192953"/>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CAA"/>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162"/>
    <w:rsid w:val="002E2F21"/>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3D9"/>
    <w:rsid w:val="003904A5"/>
    <w:rsid w:val="00390B48"/>
    <w:rsid w:val="00390BD0"/>
    <w:rsid w:val="00390BD9"/>
    <w:rsid w:val="00390E05"/>
    <w:rsid w:val="003912D8"/>
    <w:rsid w:val="00391DEE"/>
    <w:rsid w:val="0039287E"/>
    <w:rsid w:val="0039386F"/>
    <w:rsid w:val="0039388E"/>
    <w:rsid w:val="00393ADC"/>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405"/>
    <w:rsid w:val="003F248A"/>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1693"/>
    <w:rsid w:val="00431E79"/>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7A38"/>
    <w:rsid w:val="005F06CF"/>
    <w:rsid w:val="005F0AF5"/>
    <w:rsid w:val="005F2390"/>
    <w:rsid w:val="005F254C"/>
    <w:rsid w:val="005F321D"/>
    <w:rsid w:val="005F3C90"/>
    <w:rsid w:val="005F4246"/>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50784"/>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2C73"/>
    <w:rsid w:val="0068358A"/>
    <w:rsid w:val="0068379B"/>
    <w:rsid w:val="00683A1B"/>
    <w:rsid w:val="00683E0E"/>
    <w:rsid w:val="00683F8B"/>
    <w:rsid w:val="0068447B"/>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495"/>
    <w:rsid w:val="006D470F"/>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1D9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893"/>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77E"/>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0DE"/>
    <w:rsid w:val="00A14B25"/>
    <w:rsid w:val="00A15A2B"/>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BC9"/>
    <w:rsid w:val="00BB30CA"/>
    <w:rsid w:val="00BB347B"/>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618"/>
    <w:rsid w:val="00C44C6B"/>
    <w:rsid w:val="00C44D22"/>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5E54"/>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508B3"/>
    <w:rsid w:val="00E50D28"/>
    <w:rsid w:val="00E52636"/>
    <w:rsid w:val="00E53A62"/>
    <w:rsid w:val="00E53B88"/>
    <w:rsid w:val="00E53FE1"/>
    <w:rsid w:val="00E5410A"/>
    <w:rsid w:val="00E54E7B"/>
    <w:rsid w:val="00E554DC"/>
    <w:rsid w:val="00E55D0D"/>
    <w:rsid w:val="00E57B71"/>
    <w:rsid w:val="00E57E58"/>
    <w:rsid w:val="00E6020C"/>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67CA"/>
    <w:rsid w:val="00F07556"/>
    <w:rsid w:val="00F07BEF"/>
    <w:rsid w:val="00F10323"/>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9BF"/>
    <w:rsid w:val="00FB6AAB"/>
    <w:rsid w:val="00FB7142"/>
    <w:rsid w:val="00FB7B25"/>
    <w:rsid w:val="00FB7BCB"/>
    <w:rsid w:val="00FB7EC4"/>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1468</TotalTime>
  <Pages>2</Pages>
  <Words>291</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288</cp:revision>
  <cp:lastPrinted>2022-11-10T11:14:00Z</cp:lastPrinted>
  <dcterms:created xsi:type="dcterms:W3CDTF">2021-05-13T04:53:00Z</dcterms:created>
  <dcterms:modified xsi:type="dcterms:W3CDTF">2022-11-11T02:15:00Z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