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49CCA" w14:textId="77777777" w:rsidR="00A45E3C" w:rsidRPr="00DF582C" w:rsidRDefault="00A45E3C" w:rsidP="00DF582C">
      <w:pPr>
        <w:rPr>
          <w:cs/>
        </w:rPr>
      </w:pPr>
      <w:bookmarkStart w:id="0" w:name="Title"/>
    </w:p>
    <w:p w14:paraId="090FB5F2" w14:textId="77777777" w:rsidR="00DF5E7B" w:rsidRPr="00E26742" w:rsidRDefault="00DF5E7B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3AC3C01C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2ADB8AF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5D92C220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22E3A70" w14:textId="77777777" w:rsidR="00A45E3C" w:rsidRPr="00E26742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284D25A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AE65B7">
        <w:rPr>
          <w:rFonts w:ascii="Angsana New" w:hAnsi="Angsana New"/>
          <w:b/>
          <w:bCs/>
          <w:sz w:val="52"/>
          <w:szCs w:val="52"/>
          <w:cs/>
        </w:rPr>
        <w:t>บริษัท พฤ</w:t>
      </w:r>
      <w:bookmarkStart w:id="1" w:name="SubTitle"/>
      <w:r w:rsidRPr="00AE65B7">
        <w:rPr>
          <w:rFonts w:ascii="Angsana New" w:hAnsi="Angsana New"/>
          <w:b/>
          <w:bCs/>
          <w:sz w:val="52"/>
          <w:szCs w:val="52"/>
          <w:cs/>
        </w:rPr>
        <w:t xml:space="preserve">กษา </w:t>
      </w:r>
      <w:r w:rsidR="006638CF" w:rsidRPr="00AE65B7">
        <w:rPr>
          <w:rFonts w:ascii="Angsana New" w:hAnsi="Angsana New"/>
          <w:b/>
          <w:bCs/>
          <w:sz w:val="52"/>
          <w:szCs w:val="52"/>
          <w:cs/>
        </w:rPr>
        <w:t xml:space="preserve">โฮลดิ้ง </w:t>
      </w:r>
      <w:r w:rsidRPr="00AE65B7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="00B92277" w:rsidRPr="00AE65B7">
        <w:rPr>
          <w:rFonts w:ascii="Angsana New" w:hAnsi="Angsana New"/>
          <w:b/>
          <w:bCs/>
          <w:sz w:val="52"/>
          <w:szCs w:val="52"/>
        </w:rPr>
        <w:t xml:space="preserve"> </w:t>
      </w:r>
      <w:r w:rsidRPr="00AE65B7">
        <w:rPr>
          <w:rFonts w:ascii="Angsana New" w:hAnsi="Angsana New"/>
          <w:b/>
          <w:bCs/>
          <w:sz w:val="52"/>
          <w:szCs w:val="52"/>
          <w:cs/>
        </w:rPr>
        <w:t>(มหาชน)</w:t>
      </w:r>
    </w:p>
    <w:p w14:paraId="5C867D3E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E65B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E7F965B" w14:textId="77777777" w:rsidR="00A45E3C" w:rsidRPr="00AE65B7" w:rsidRDefault="00A45E3C" w:rsidP="00924B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6"/>
          <w:szCs w:val="36"/>
        </w:rPr>
      </w:pPr>
    </w:p>
    <w:p w14:paraId="6FB7EAEF" w14:textId="77777777" w:rsidR="00A11546" w:rsidRPr="00AE65B7" w:rsidRDefault="00A11546" w:rsidP="00A11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1"/>
      <w:bookmarkEnd w:id="2"/>
      <w:r w:rsidRPr="00AE65B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3F0B1D" w:rsidRPr="00AE65B7">
        <w:rPr>
          <w:rFonts w:ascii="Angsana New" w:hAnsi="Angsana New"/>
          <w:sz w:val="32"/>
          <w:szCs w:val="32"/>
          <w:cs/>
        </w:rPr>
        <w:t>แบบย่อ</w:t>
      </w:r>
    </w:p>
    <w:p w14:paraId="7DBCD6C5" w14:textId="6418AE8B" w:rsidR="00A11546" w:rsidRPr="00AE65B7" w:rsidRDefault="00B14EF6" w:rsidP="00A11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E65B7">
        <w:rPr>
          <w:rFonts w:ascii="Angsana New" w:hAnsi="Angsana New"/>
          <w:sz w:val="32"/>
          <w:szCs w:val="32"/>
          <w:cs/>
        </w:rPr>
        <w:t>สำหรับงวด</w:t>
      </w:r>
      <w:r w:rsidR="00FD4166" w:rsidRPr="00AE65B7">
        <w:rPr>
          <w:rFonts w:ascii="Angsana New" w:hAnsi="Angsana New"/>
          <w:sz w:val="32"/>
          <w:szCs w:val="32"/>
          <w:cs/>
        </w:rPr>
        <w:t>สามเดือนและ</w:t>
      </w:r>
      <w:r w:rsidR="005B7337" w:rsidRPr="00AE65B7">
        <w:rPr>
          <w:rFonts w:ascii="Angsana New" w:hAnsi="Angsana New"/>
          <w:sz w:val="32"/>
          <w:szCs w:val="32"/>
          <w:cs/>
        </w:rPr>
        <w:t>เก้า</w:t>
      </w:r>
      <w:r w:rsidRPr="00AE65B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F582C" w:rsidRPr="00DF582C">
        <w:rPr>
          <w:rFonts w:ascii="Angsana New" w:hAnsi="Angsana New"/>
          <w:sz w:val="32"/>
          <w:szCs w:val="32"/>
        </w:rPr>
        <w:t>30</w:t>
      </w:r>
      <w:r w:rsidRPr="00AE65B7">
        <w:rPr>
          <w:rFonts w:ascii="Angsana New" w:hAnsi="Angsana New"/>
          <w:sz w:val="32"/>
          <w:szCs w:val="32"/>
          <w:cs/>
        </w:rPr>
        <w:t xml:space="preserve"> </w:t>
      </w:r>
      <w:r w:rsidR="005B7337" w:rsidRPr="00AE65B7">
        <w:rPr>
          <w:rFonts w:ascii="Angsana New" w:hAnsi="Angsana New"/>
          <w:sz w:val="32"/>
          <w:szCs w:val="32"/>
          <w:cs/>
        </w:rPr>
        <w:t>กันยายน</w:t>
      </w:r>
      <w:r w:rsidRPr="00AE65B7">
        <w:rPr>
          <w:rFonts w:ascii="Angsana New" w:hAnsi="Angsana New"/>
          <w:sz w:val="32"/>
          <w:szCs w:val="32"/>
        </w:rPr>
        <w:t xml:space="preserve"> </w:t>
      </w:r>
      <w:r w:rsidR="00DF582C" w:rsidRPr="00DF582C">
        <w:rPr>
          <w:rFonts w:ascii="Angsana New" w:hAnsi="Angsana New"/>
          <w:sz w:val="32"/>
          <w:szCs w:val="32"/>
        </w:rPr>
        <w:t>2565</w:t>
      </w:r>
    </w:p>
    <w:p w14:paraId="50883ED3" w14:textId="77777777" w:rsidR="00A11546" w:rsidRPr="00AE65B7" w:rsidRDefault="00A11546" w:rsidP="00A115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5DEF6DA" w14:textId="77777777" w:rsidR="00A11546" w:rsidRPr="00AE65B7" w:rsidRDefault="00A11546" w:rsidP="00A115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3F0B1D"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AE65B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B0C6A3" w14:textId="77777777" w:rsidR="00A45E3C" w:rsidRPr="00AE65B7" w:rsidRDefault="00A45E3C" w:rsidP="009B7B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9C132F6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  <w:sectPr w:rsidR="00A45E3C" w:rsidRPr="00AE65B7" w:rsidSect="004535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3CCAF61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70F5ED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E976F31" w14:textId="77777777" w:rsidR="00D87CE2" w:rsidRPr="00AE65B7" w:rsidRDefault="00D87CE2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291B2CC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A8509A8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CD07228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43B859BF" w14:textId="77777777" w:rsidR="005E45D2" w:rsidRPr="00AE65B7" w:rsidRDefault="005E45D2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257DFD6" w14:textId="77777777" w:rsidR="000D3B2A" w:rsidRPr="00AE65B7" w:rsidRDefault="000D3B2A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32DA5A" w14:textId="77777777" w:rsidR="0008576F" w:rsidRPr="00AE65B7" w:rsidRDefault="0008576F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EF7EB8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E65B7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B215B0" w:rsidRPr="00AE65B7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AE65B7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B215B0" w:rsidRPr="00AE65B7">
        <w:rPr>
          <w:rFonts w:ascii="Angsana New" w:hAnsi="Angsana New"/>
          <w:b/>
          <w:bCs/>
          <w:sz w:val="32"/>
          <w:szCs w:val="32"/>
          <w:cs/>
        </w:rPr>
        <w:t>ระหว่างกา</w:t>
      </w:r>
      <w:r w:rsidR="00CF5F98" w:rsidRPr="00AE65B7">
        <w:rPr>
          <w:rFonts w:ascii="Angsana New" w:hAnsi="Angsana New"/>
          <w:b/>
          <w:bCs/>
          <w:sz w:val="32"/>
          <w:szCs w:val="32"/>
          <w:cs/>
        </w:rPr>
        <w:t>ล</w:t>
      </w:r>
      <w:r w:rsidRPr="00AE65B7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03DD3263" w14:textId="77777777" w:rsidR="004F43E0" w:rsidRPr="00AE65B7" w:rsidRDefault="004F43E0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E2B5C3" w14:textId="77777777" w:rsidR="00A45E3C" w:rsidRPr="00AE65B7" w:rsidRDefault="00A45E3C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E65B7">
        <w:rPr>
          <w:rFonts w:ascii="Angsana New" w:hAnsi="Angsana New"/>
          <w:b/>
          <w:bCs/>
          <w:sz w:val="30"/>
          <w:szCs w:val="30"/>
          <w:cs/>
        </w:rPr>
        <w:t>เสนอ คณ</w:t>
      </w:r>
      <w:r w:rsidR="006638CF" w:rsidRPr="00AE65B7">
        <w:rPr>
          <w:rFonts w:ascii="Angsana New" w:hAnsi="Angsana New"/>
          <w:b/>
          <w:bCs/>
          <w:sz w:val="30"/>
          <w:szCs w:val="30"/>
          <w:cs/>
        </w:rPr>
        <w:t>ะกรรมการบริษัท พฤกษา โฮลดิ้ง</w:t>
      </w:r>
      <w:r w:rsidRPr="00AE65B7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2F63E3B7" w14:textId="77777777" w:rsidR="00D61E43" w:rsidRPr="00AE65B7" w:rsidRDefault="00D61E43" w:rsidP="00924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23B035" w14:textId="406DF707" w:rsidR="00B215B0" w:rsidRPr="00AE65B7" w:rsidRDefault="00B215B0" w:rsidP="003D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ณ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DF582C" w:rsidRPr="00DF582C">
        <w:rPr>
          <w:rFonts w:ascii="Angsana New" w:hAnsi="Angsana New"/>
          <w:sz w:val="30"/>
          <w:szCs w:val="30"/>
        </w:rPr>
        <w:t>30</w:t>
      </w:r>
      <w:r w:rsidR="00D712F0" w:rsidRPr="00AE65B7">
        <w:rPr>
          <w:rFonts w:ascii="Angsana New" w:hAnsi="Angsana New"/>
          <w:sz w:val="30"/>
          <w:szCs w:val="30"/>
        </w:rPr>
        <w:t xml:space="preserve"> </w:t>
      </w:r>
      <w:r w:rsidR="005B7337" w:rsidRPr="00AE65B7">
        <w:rPr>
          <w:rFonts w:ascii="Angsana New" w:hAnsi="Angsana New"/>
          <w:sz w:val="30"/>
          <w:szCs w:val="30"/>
          <w:cs/>
        </w:rPr>
        <w:t>กันยายน</w:t>
      </w:r>
      <w:r w:rsidR="004C07D6" w:rsidRPr="00AE65B7">
        <w:rPr>
          <w:rFonts w:ascii="Angsana New" w:hAnsi="Angsana New"/>
          <w:sz w:val="30"/>
          <w:szCs w:val="30"/>
          <w:cs/>
        </w:rPr>
        <w:t xml:space="preserve"> </w:t>
      </w:r>
      <w:r w:rsidR="00DF582C" w:rsidRPr="00DF582C">
        <w:rPr>
          <w:rFonts w:ascii="Angsana New" w:hAnsi="Angsana New"/>
          <w:sz w:val="30"/>
          <w:szCs w:val="30"/>
        </w:rPr>
        <w:t>2565</w:t>
      </w:r>
      <w:r w:rsidR="00622042" w:rsidRPr="00AE65B7">
        <w:rPr>
          <w:rFonts w:ascii="Angsana New" w:hAnsi="Angsana New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23E6A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712F0" w:rsidRPr="00AE65B7">
        <w:rPr>
          <w:rFonts w:ascii="Angsana New" w:hAnsi="Angsana New"/>
          <w:spacing w:val="-2"/>
          <w:sz w:val="30"/>
          <w:szCs w:val="30"/>
          <w:cs/>
        </w:rPr>
        <w:t>สำหรับงวดสามเดือนและ</w:t>
      </w:r>
      <w:r w:rsidR="005B7337" w:rsidRPr="00AE65B7">
        <w:rPr>
          <w:rFonts w:ascii="Angsana New" w:hAnsi="Angsana New"/>
          <w:spacing w:val="-2"/>
          <w:sz w:val="30"/>
          <w:szCs w:val="30"/>
          <w:cs/>
        </w:rPr>
        <w:t>เก้า</w:t>
      </w:r>
      <w:r w:rsidR="00D712F0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F582C" w:rsidRPr="00DF582C">
        <w:rPr>
          <w:rFonts w:ascii="Angsana New" w:hAnsi="Angsana New"/>
          <w:spacing w:val="-2"/>
          <w:sz w:val="30"/>
          <w:szCs w:val="30"/>
        </w:rPr>
        <w:t>30</w:t>
      </w:r>
      <w:r w:rsidR="00D712F0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B7337" w:rsidRPr="00AE65B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D712F0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2C" w:rsidRPr="00DF582C">
        <w:rPr>
          <w:rFonts w:ascii="Angsana New" w:hAnsi="Angsana New"/>
          <w:spacing w:val="-2"/>
          <w:sz w:val="30"/>
          <w:szCs w:val="30"/>
        </w:rPr>
        <w:t>2565</w:t>
      </w:r>
      <w:r w:rsidR="00D712F0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46232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และ</w:t>
      </w:r>
      <w:r w:rsidR="00AB1B98" w:rsidRPr="00AE65B7">
        <w:rPr>
          <w:rFonts w:ascii="Angsana New" w:hAnsi="Angsana New"/>
          <w:spacing w:val="-2"/>
          <w:sz w:val="30"/>
          <w:szCs w:val="30"/>
          <w:cs/>
        </w:rPr>
        <w:br/>
      </w:r>
      <w:r w:rsidRPr="00AE65B7">
        <w:rPr>
          <w:rFonts w:ascii="Angsana New" w:hAnsi="Angsana New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146232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E66C6" w:rsidRPr="00AE65B7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5B7337" w:rsidRPr="00AE65B7">
        <w:rPr>
          <w:rFonts w:ascii="Angsana New" w:hAnsi="Angsana New"/>
          <w:spacing w:val="-2"/>
          <w:sz w:val="30"/>
          <w:szCs w:val="30"/>
          <w:cs/>
        </w:rPr>
        <w:t>เก้า</w:t>
      </w:r>
      <w:r w:rsidR="005E66C6" w:rsidRPr="00AE65B7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DF582C" w:rsidRPr="00DF582C">
        <w:rPr>
          <w:rFonts w:ascii="Angsana New" w:hAnsi="Angsana New"/>
          <w:spacing w:val="-2"/>
          <w:sz w:val="30"/>
          <w:szCs w:val="30"/>
        </w:rPr>
        <w:t>30</w:t>
      </w:r>
      <w:r w:rsidR="00D712F0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="005B7337" w:rsidRPr="00AE65B7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5E66C6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F582C" w:rsidRPr="00DF582C">
        <w:rPr>
          <w:rFonts w:ascii="Angsana New" w:hAnsi="Angsana New"/>
          <w:spacing w:val="-2"/>
          <w:sz w:val="30"/>
          <w:szCs w:val="30"/>
        </w:rPr>
        <w:t>2565</w:t>
      </w:r>
      <w:r w:rsidR="005E66C6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AE65B7">
        <w:rPr>
          <w:rFonts w:ascii="Angsana New" w:hAnsi="Angsana New"/>
          <w:spacing w:val="-2"/>
          <w:sz w:val="30"/>
          <w:szCs w:val="30"/>
        </w:rPr>
        <w:t>(</w:t>
      </w:r>
      <w:r w:rsidRPr="00AE65B7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="00951D50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พฤกษา </w:t>
      </w:r>
      <w:r w:rsidR="006638CF" w:rsidRPr="00AE65B7">
        <w:rPr>
          <w:rFonts w:ascii="Angsana New" w:hAnsi="Angsana New"/>
          <w:spacing w:val="-2"/>
          <w:sz w:val="30"/>
          <w:szCs w:val="30"/>
          <w:cs/>
        </w:rPr>
        <w:t>โฮลดิ้ง</w:t>
      </w:r>
      <w:r w:rsidR="0031388A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(มหาชน) และบริษัทย่อย และของเฉพาะบริษัท พฤกษา </w:t>
      </w:r>
      <w:r w:rsidR="006638CF" w:rsidRPr="00AE65B7">
        <w:rPr>
          <w:rFonts w:ascii="Angsana New" w:hAnsi="Angsana New"/>
          <w:spacing w:val="-2"/>
          <w:sz w:val="30"/>
          <w:szCs w:val="30"/>
          <w:cs/>
        </w:rPr>
        <w:t>โฮลดิ้ง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จำกัด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(มหาชน) ตามลำดับ</w:t>
      </w:r>
      <w:r w:rsidR="00E8137C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F582C" w:rsidRPr="00DF582C">
        <w:rPr>
          <w:rFonts w:ascii="Angsana New" w:hAnsi="Angsana New"/>
          <w:spacing w:val="-2"/>
          <w:sz w:val="30"/>
          <w:szCs w:val="30"/>
        </w:rPr>
        <w:t>34</w:t>
      </w:r>
      <w:r w:rsidR="00B92277" w:rsidRPr="00AE65B7">
        <w:rPr>
          <w:rFonts w:ascii="Angsana New" w:hAnsi="Angsana New"/>
          <w:spacing w:val="-2"/>
          <w:sz w:val="30"/>
          <w:szCs w:val="30"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761F63" w:rsidRPr="00AE65B7">
        <w:rPr>
          <w:rFonts w:ascii="Angsana New" w:hAnsi="Angsana New"/>
          <w:spacing w:val="-2"/>
          <w:sz w:val="30"/>
          <w:szCs w:val="30"/>
          <w:cs/>
        </w:rPr>
        <w:t>การ</w:t>
      </w:r>
      <w:r w:rsidR="000D3B2A" w:rsidRPr="00AE65B7">
        <w:rPr>
          <w:rFonts w:ascii="Angsana New" w:hAnsi="Angsana New"/>
          <w:spacing w:val="-2"/>
          <w:sz w:val="30"/>
          <w:szCs w:val="30"/>
          <w:cs/>
        </w:rPr>
        <w:t>รายงาน</w:t>
      </w:r>
      <w:r w:rsidR="00961667" w:rsidRPr="00AE65B7">
        <w:rPr>
          <w:rFonts w:ascii="Angsana New" w:hAnsi="Angsana New"/>
          <w:spacing w:val="-2"/>
          <w:sz w:val="30"/>
          <w:szCs w:val="30"/>
          <w:cs/>
        </w:rPr>
        <w:t>ทาง</w:t>
      </w:r>
      <w:r w:rsidRPr="00AE65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2BBB18" w14:textId="77777777" w:rsidR="005E45D2" w:rsidRPr="00AE65B7" w:rsidRDefault="005E45D2" w:rsidP="003D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B55965" w14:textId="77777777" w:rsidR="00B215B0" w:rsidRPr="00AE65B7" w:rsidRDefault="00B215B0" w:rsidP="005E4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AE65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332AB8" w14:textId="77777777" w:rsidR="005E45D2" w:rsidRPr="00AE65B7" w:rsidRDefault="005E45D2" w:rsidP="005E45D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FFAA312" w14:textId="429BFA1F" w:rsidR="00B215B0" w:rsidRPr="00AE65B7" w:rsidRDefault="00B215B0" w:rsidP="005E45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5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AE65B7">
        <w:rPr>
          <w:rFonts w:ascii="Angsana New" w:hAnsi="Angsana New"/>
          <w:sz w:val="30"/>
          <w:szCs w:val="30"/>
        </w:rPr>
        <w:t xml:space="preserve"> </w:t>
      </w:r>
      <w:r w:rsidR="00DF582C" w:rsidRPr="00DF582C">
        <w:rPr>
          <w:rFonts w:ascii="Angsana New" w:hAnsi="Angsana New"/>
          <w:sz w:val="30"/>
          <w:szCs w:val="30"/>
        </w:rPr>
        <w:t>2410</w:t>
      </w:r>
      <w:r w:rsidRPr="00AE65B7">
        <w:rPr>
          <w:rFonts w:ascii="Angsana New" w:hAnsi="Angsana New"/>
          <w:sz w:val="30"/>
          <w:szCs w:val="30"/>
        </w:rPr>
        <w:t xml:space="preserve"> “</w:t>
      </w:r>
      <w:r w:rsidRPr="00AE65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E65B7">
        <w:rPr>
          <w:rFonts w:ascii="Angsana New" w:hAnsi="Angsana New"/>
          <w:sz w:val="30"/>
          <w:szCs w:val="30"/>
        </w:rPr>
        <w:t>”</w:t>
      </w:r>
      <w:r w:rsidRPr="00AE65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="00B92277" w:rsidRPr="00AE65B7">
        <w:rPr>
          <w:rFonts w:ascii="Angsana New" w:hAnsi="Angsana New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92277" w:rsidRPr="00AE65B7">
        <w:rPr>
          <w:rFonts w:ascii="Angsana New" w:hAnsi="Angsana New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92277" w:rsidRPr="00AE65B7">
        <w:rPr>
          <w:rFonts w:ascii="Angsana New" w:hAnsi="Angsana New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D4EB54A" w14:textId="77777777" w:rsidR="00B215B0" w:rsidRPr="00AE65B7" w:rsidRDefault="00B215B0" w:rsidP="005E45D2">
      <w:pPr>
        <w:spacing w:line="240" w:lineRule="auto"/>
        <w:rPr>
          <w:rFonts w:ascii="Angsana New" w:hAnsi="Angsana New"/>
          <w:sz w:val="30"/>
          <w:szCs w:val="30"/>
        </w:rPr>
      </w:pPr>
    </w:p>
    <w:p w14:paraId="0CA5CCF4" w14:textId="77777777" w:rsidR="00417370" w:rsidRDefault="00D87CE2" w:rsidP="00D67497">
      <w:pPr>
        <w:spacing w:line="240" w:lineRule="auto"/>
        <w:rPr>
          <w:rFonts w:ascii="Angsana New" w:hAnsi="Angsana New"/>
          <w:sz w:val="30"/>
          <w:szCs w:val="30"/>
        </w:rPr>
        <w:sectPr w:rsidR="00417370" w:rsidSect="0045358F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E65B7">
        <w:rPr>
          <w:rFonts w:ascii="Angsana New" w:hAnsi="Angsana New"/>
          <w:sz w:val="30"/>
          <w:szCs w:val="30"/>
        </w:rPr>
        <w:br w:type="page"/>
      </w:r>
    </w:p>
    <w:p w14:paraId="7F8DCA38" w14:textId="22AAC720" w:rsidR="00D67497" w:rsidRPr="00AE65B7" w:rsidRDefault="00D67497" w:rsidP="00D674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3FB3BB" w14:textId="77777777" w:rsidR="00E7493F" w:rsidRDefault="00E7493F" w:rsidP="00D67497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916272" w14:textId="77777777" w:rsidR="00E7493F" w:rsidRDefault="00E7493F" w:rsidP="00D67497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D93CDBC" w14:textId="2CB06EA4" w:rsidR="00BD2186" w:rsidRPr="00AE65B7" w:rsidRDefault="00BD2186" w:rsidP="00D6749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AE65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A48AE31" w14:textId="77777777" w:rsidR="00D23A5C" w:rsidRPr="00AE65B7" w:rsidRDefault="00D23A5C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4F623F" w14:textId="04E751C2" w:rsidR="00BD2186" w:rsidRPr="00AE65B7" w:rsidRDefault="00BD2186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AE65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92277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F582C" w:rsidRPr="00DF582C">
        <w:rPr>
          <w:rFonts w:ascii="Angsana New" w:hAnsi="Angsana New"/>
          <w:spacing w:val="-2"/>
          <w:sz w:val="30"/>
          <w:szCs w:val="30"/>
        </w:rPr>
        <w:t>34</w:t>
      </w:r>
      <w:r w:rsidR="00B92277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1667" w:rsidRPr="00AE65B7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063AF7" w:rsidRPr="00AE65B7">
        <w:rPr>
          <w:rFonts w:ascii="Angsana New" w:hAnsi="Angsana New"/>
          <w:spacing w:val="-2"/>
          <w:sz w:val="30"/>
          <w:szCs w:val="30"/>
          <w:cs/>
        </w:rPr>
        <w:t>การ</w:t>
      </w:r>
      <w:r w:rsidR="000D3B2A" w:rsidRPr="00AE65B7">
        <w:rPr>
          <w:rFonts w:ascii="Angsana New" w:hAnsi="Angsana New"/>
          <w:spacing w:val="-2"/>
          <w:sz w:val="30"/>
          <w:szCs w:val="30"/>
          <w:cs/>
        </w:rPr>
        <w:t>รายงาน</w:t>
      </w:r>
      <w:r w:rsidR="00961667" w:rsidRPr="00AE65B7">
        <w:rPr>
          <w:rFonts w:ascii="Angsana New" w:hAnsi="Angsana New"/>
          <w:spacing w:val="-2"/>
          <w:sz w:val="30"/>
          <w:szCs w:val="30"/>
          <w:cs/>
        </w:rPr>
        <w:t>ทาง</w:t>
      </w:r>
      <w:r w:rsidRPr="00AE65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B92277" w:rsidRPr="00AE65B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65B7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1D78D990" w14:textId="77777777" w:rsidR="00D87CE2" w:rsidRPr="00AE65B7" w:rsidRDefault="00D87CE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3F3883" w14:textId="77777777" w:rsidR="00D87CE2" w:rsidRPr="00AE65B7" w:rsidRDefault="00D87CE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67D334" w14:textId="77777777" w:rsidR="00B30912" w:rsidRPr="00AE65B7" w:rsidRDefault="00B3091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1E5506" w14:textId="77777777" w:rsidR="000D3B2A" w:rsidRPr="00AE65B7" w:rsidRDefault="000D3B2A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B08691" w14:textId="77777777" w:rsidR="00B215B0" w:rsidRPr="00AE65B7" w:rsidRDefault="00B215B0" w:rsidP="000C3986">
      <w:pPr>
        <w:rPr>
          <w:rFonts w:ascii="Times New Roman" w:hAnsi="Times New Roman" w:cs="Times New Roman"/>
          <w:sz w:val="24"/>
          <w:szCs w:val="24"/>
        </w:rPr>
      </w:pPr>
      <w:r w:rsidRPr="00AE65B7">
        <w:rPr>
          <w:rFonts w:ascii="Angsana New" w:hAnsi="Angsana New"/>
          <w:sz w:val="30"/>
          <w:szCs w:val="30"/>
          <w:cs/>
        </w:rPr>
        <w:t>(</w:t>
      </w:r>
      <w:r w:rsidR="00553796" w:rsidRPr="00AE65B7">
        <w:rPr>
          <w:rFonts w:ascii="Angsana New" w:hAnsi="Angsana New"/>
          <w:sz w:val="30"/>
          <w:szCs w:val="30"/>
          <w:cs/>
        </w:rPr>
        <w:t>วรรณาพร จงพีรเดชานนท์</w:t>
      </w:r>
      <w:r w:rsidRPr="00AE65B7">
        <w:rPr>
          <w:rFonts w:ascii="Angsana New" w:hAnsi="Angsana New"/>
          <w:sz w:val="30"/>
          <w:szCs w:val="30"/>
          <w:cs/>
        </w:rPr>
        <w:t>)</w:t>
      </w:r>
    </w:p>
    <w:p w14:paraId="7B275C23" w14:textId="77777777" w:rsidR="00B215B0" w:rsidRPr="00AE65B7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E65B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006A766" w14:textId="5A90546F" w:rsidR="00B215B0" w:rsidRPr="00AE65B7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E65B7">
        <w:rPr>
          <w:rFonts w:ascii="Angsana New" w:hAnsi="Angsana New"/>
          <w:sz w:val="30"/>
          <w:szCs w:val="30"/>
          <w:cs/>
        </w:rPr>
        <w:t>เลข</w:t>
      </w:r>
      <w:r w:rsidR="00C36806" w:rsidRPr="00AE65B7">
        <w:rPr>
          <w:rFonts w:ascii="Angsana New" w:hAnsi="Angsana New"/>
          <w:sz w:val="30"/>
          <w:szCs w:val="30"/>
          <w:cs/>
        </w:rPr>
        <w:t xml:space="preserve">ทะเบียน </w:t>
      </w:r>
      <w:r w:rsidR="00DF582C" w:rsidRPr="00DF582C">
        <w:rPr>
          <w:rFonts w:ascii="Angsana New" w:hAnsi="Angsana New"/>
          <w:sz w:val="30"/>
          <w:szCs w:val="30"/>
        </w:rPr>
        <w:t>4098</w:t>
      </w:r>
    </w:p>
    <w:p w14:paraId="0A50B120" w14:textId="77777777" w:rsidR="005E45D2" w:rsidRPr="00AE65B7" w:rsidRDefault="005E45D2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54A7CD86" w14:textId="77777777" w:rsidR="00B215B0" w:rsidRPr="00AE65B7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AE65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8470A9" w14:textId="77777777" w:rsidR="00B215B0" w:rsidRPr="00AE65B7" w:rsidRDefault="00B215B0" w:rsidP="005E4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AE65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66331D8" w14:textId="4955375A" w:rsidR="00570E5A" w:rsidRPr="00417370" w:rsidRDefault="00DF582C" w:rsidP="00417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3" w:name="_Hlk38569926"/>
      <w:r w:rsidRPr="00DF582C">
        <w:rPr>
          <w:rFonts w:ascii="Angsana New" w:hAnsi="Angsana New"/>
          <w:sz w:val="30"/>
          <w:szCs w:val="30"/>
        </w:rPr>
        <w:t>11</w:t>
      </w:r>
      <w:r w:rsidR="00D712F0" w:rsidRPr="00AE65B7">
        <w:rPr>
          <w:rFonts w:ascii="Angsana New" w:hAnsi="Angsana New"/>
          <w:sz w:val="30"/>
          <w:szCs w:val="30"/>
        </w:rPr>
        <w:t xml:space="preserve"> </w:t>
      </w:r>
      <w:r w:rsidR="005B7337" w:rsidRPr="00AE65B7">
        <w:rPr>
          <w:rFonts w:ascii="Angsana New" w:hAnsi="Angsana New"/>
          <w:sz w:val="30"/>
          <w:szCs w:val="30"/>
          <w:cs/>
        </w:rPr>
        <w:t>พฤศจิกายน</w:t>
      </w:r>
      <w:r w:rsidR="00B97DD2" w:rsidRPr="00AE65B7">
        <w:rPr>
          <w:rFonts w:ascii="Angsana New" w:hAnsi="Angsana New"/>
          <w:sz w:val="30"/>
          <w:szCs w:val="30"/>
          <w:cs/>
        </w:rPr>
        <w:t xml:space="preserve"> </w:t>
      </w:r>
      <w:r w:rsidRPr="00DF582C">
        <w:rPr>
          <w:rFonts w:ascii="Angsana New" w:hAnsi="Angsana New"/>
          <w:sz w:val="30"/>
          <w:szCs w:val="30"/>
        </w:rPr>
        <w:t>256</w:t>
      </w:r>
      <w:bookmarkEnd w:id="3"/>
      <w:r w:rsidRPr="00DF582C">
        <w:rPr>
          <w:rFonts w:ascii="Angsana New" w:hAnsi="Angsana New"/>
          <w:sz w:val="30"/>
          <w:szCs w:val="30"/>
        </w:rPr>
        <w:t>5</w:t>
      </w:r>
    </w:p>
    <w:sectPr w:rsidR="00570E5A" w:rsidRPr="00417370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0ED8" w14:textId="77777777" w:rsidR="00D8541A" w:rsidRDefault="00D8541A">
      <w:r>
        <w:separator/>
      </w:r>
    </w:p>
  </w:endnote>
  <w:endnote w:type="continuationSeparator" w:id="0">
    <w:p w14:paraId="6EDABC3B" w14:textId="77777777" w:rsidR="00D8541A" w:rsidRDefault="00D8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DC31" w14:textId="6FB1374E" w:rsidR="003155E7" w:rsidRDefault="003155E7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 w:rsidR="00DF582C" w:rsidRPr="00DF582C">
      <w:rPr>
        <w:rStyle w:val="PageNumber"/>
        <w:rFonts w:cs="Angsana New"/>
        <w:noProof/>
        <w:lang w:val="en-US"/>
      </w:rPr>
      <w:t>6</w:t>
    </w:r>
    <w:r>
      <w:rPr>
        <w:rStyle w:val="PageNumber"/>
        <w:rFonts w:cs="Angsana New"/>
      </w:rPr>
      <w:fldChar w:fldCharType="end"/>
    </w:r>
  </w:p>
  <w:p w14:paraId="5C2DF507" w14:textId="77777777" w:rsidR="003155E7" w:rsidRDefault="003155E7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B5E7" w14:textId="2D68E559" w:rsidR="003155E7" w:rsidRDefault="003155E7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="00DF582C" w:rsidRPr="00DF582C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6C71" w14:textId="77777777" w:rsidR="00255635" w:rsidRDefault="002556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EDFBB" w14:textId="2688FFFF" w:rsidR="003155E7" w:rsidRPr="00417370" w:rsidRDefault="003155E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A8D55D4" w:rsidR="003155E7" w:rsidRPr="003C3524" w:rsidRDefault="003155E7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DF582C" w:rsidRPr="00DF582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011FEDA2" w:rsidR="003155E7" w:rsidRPr="001D2470" w:rsidRDefault="003155E7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9D493B">
      <w:rPr>
        <w:rFonts w:ascii="Angsana New" w:hAnsi="Angsana New"/>
        <w:noProof/>
        <w:sz w:val="30"/>
        <w:szCs w:val="30"/>
      </w:rPr>
      <w:t>1258388 - 2022 Sep-FSA-Pruksa Holding - 09T 11NOV22_rev8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7BF31" w14:textId="55DEAA25" w:rsidR="00417370" w:rsidRPr="00417370" w:rsidRDefault="00417370" w:rsidP="00417370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jc w:val="center"/>
      <w:rPr>
        <w:rFonts w:ascii="Angsana New" w:hAnsi="Angsana New"/>
        <w:sz w:val="30"/>
        <w:szCs w:val="30"/>
        <w:lang w:val="en-US"/>
      </w:rPr>
    </w:pPr>
    <w:r w:rsidRPr="00417370"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F801C" w14:textId="77777777" w:rsidR="00D8541A" w:rsidRDefault="00D8541A">
      <w:r>
        <w:separator/>
      </w:r>
    </w:p>
  </w:footnote>
  <w:footnote w:type="continuationSeparator" w:id="0">
    <w:p w14:paraId="2B96A148" w14:textId="77777777" w:rsidR="00D8541A" w:rsidRDefault="00D85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D3BF" w14:textId="77777777" w:rsidR="00255635" w:rsidRDefault="002556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0C03B" w14:textId="77777777" w:rsidR="00255635" w:rsidRDefault="002556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E3F" w14:textId="77777777" w:rsidR="00255635" w:rsidRDefault="002556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E464" w14:textId="77777777" w:rsidR="003155E7" w:rsidRPr="00FD4166" w:rsidRDefault="003155E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16BA" w14:textId="77777777" w:rsidR="00417370" w:rsidRPr="00FD4166" w:rsidRDefault="00417370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7"/>
  </w:num>
  <w:num w:numId="14">
    <w:abstractNumId w:val="14"/>
  </w:num>
  <w:num w:numId="15">
    <w:abstractNumId w:val="19"/>
  </w:num>
  <w:num w:numId="16">
    <w:abstractNumId w:val="18"/>
  </w:num>
  <w:num w:numId="17">
    <w:abstractNumId w:val="29"/>
  </w:num>
  <w:num w:numId="18">
    <w:abstractNumId w:val="11"/>
  </w:num>
  <w:num w:numId="19">
    <w:abstractNumId w:val="12"/>
  </w:num>
  <w:num w:numId="20">
    <w:abstractNumId w:val="17"/>
  </w:num>
  <w:num w:numId="21">
    <w:abstractNumId w:val="26"/>
  </w:num>
  <w:num w:numId="22">
    <w:abstractNumId w:val="28"/>
  </w:num>
  <w:num w:numId="23">
    <w:abstractNumId w:val="24"/>
  </w:num>
  <w:num w:numId="24">
    <w:abstractNumId w:val="10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0"/>
  </w:num>
  <w:num w:numId="28">
    <w:abstractNumId w:val="20"/>
  </w:num>
  <w:num w:numId="29">
    <w:abstractNumId w:val="25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9E5"/>
    <w:rsid w:val="00004E00"/>
    <w:rsid w:val="00004E31"/>
    <w:rsid w:val="0000509A"/>
    <w:rsid w:val="0000532F"/>
    <w:rsid w:val="00005CD9"/>
    <w:rsid w:val="00005DC5"/>
    <w:rsid w:val="00005F46"/>
    <w:rsid w:val="00005F67"/>
    <w:rsid w:val="00006907"/>
    <w:rsid w:val="00006D29"/>
    <w:rsid w:val="0000711F"/>
    <w:rsid w:val="00007322"/>
    <w:rsid w:val="00007433"/>
    <w:rsid w:val="0000779F"/>
    <w:rsid w:val="00007C0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D23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C0332"/>
    <w:rsid w:val="000C0387"/>
    <w:rsid w:val="000C071E"/>
    <w:rsid w:val="000C104D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13"/>
    <w:rsid w:val="000C646A"/>
    <w:rsid w:val="000C6614"/>
    <w:rsid w:val="000C6DB5"/>
    <w:rsid w:val="000C6F4B"/>
    <w:rsid w:val="000C6F70"/>
    <w:rsid w:val="000C6F8F"/>
    <w:rsid w:val="000C70B9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44F5"/>
    <w:rsid w:val="000E4631"/>
    <w:rsid w:val="000E4D0F"/>
    <w:rsid w:val="000E4E5D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967"/>
    <w:rsid w:val="000F2976"/>
    <w:rsid w:val="000F2987"/>
    <w:rsid w:val="000F2C16"/>
    <w:rsid w:val="000F2D2D"/>
    <w:rsid w:val="000F2E8F"/>
    <w:rsid w:val="000F2F4B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BFB"/>
    <w:rsid w:val="00224C3F"/>
    <w:rsid w:val="0022563E"/>
    <w:rsid w:val="00225CBA"/>
    <w:rsid w:val="00226074"/>
    <w:rsid w:val="0022609C"/>
    <w:rsid w:val="002263D4"/>
    <w:rsid w:val="00226CC0"/>
    <w:rsid w:val="00226F33"/>
    <w:rsid w:val="00227253"/>
    <w:rsid w:val="0022739B"/>
    <w:rsid w:val="00227D09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716E"/>
    <w:rsid w:val="002479E9"/>
    <w:rsid w:val="00247DBA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61B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635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878"/>
    <w:rsid w:val="00275AE5"/>
    <w:rsid w:val="00275B2C"/>
    <w:rsid w:val="00275F78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E51"/>
    <w:rsid w:val="0028440E"/>
    <w:rsid w:val="002849B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50E7"/>
    <w:rsid w:val="002C5E11"/>
    <w:rsid w:val="002C5F52"/>
    <w:rsid w:val="002C5F73"/>
    <w:rsid w:val="002C655E"/>
    <w:rsid w:val="002C6861"/>
    <w:rsid w:val="002C692F"/>
    <w:rsid w:val="002C7297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820"/>
    <w:rsid w:val="002D5A22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1121"/>
    <w:rsid w:val="002E1407"/>
    <w:rsid w:val="002E14DC"/>
    <w:rsid w:val="002E18EF"/>
    <w:rsid w:val="002E1ACE"/>
    <w:rsid w:val="002E2607"/>
    <w:rsid w:val="002E2783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F31"/>
    <w:rsid w:val="00310FDA"/>
    <w:rsid w:val="00311368"/>
    <w:rsid w:val="00311630"/>
    <w:rsid w:val="00311724"/>
    <w:rsid w:val="0031191D"/>
    <w:rsid w:val="0031194E"/>
    <w:rsid w:val="00311CA7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C1C"/>
    <w:rsid w:val="00327670"/>
    <w:rsid w:val="00327C17"/>
    <w:rsid w:val="00327E1B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FF"/>
    <w:rsid w:val="0033360A"/>
    <w:rsid w:val="00333A32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C7"/>
    <w:rsid w:val="00371807"/>
    <w:rsid w:val="00371815"/>
    <w:rsid w:val="0037195C"/>
    <w:rsid w:val="00371B77"/>
    <w:rsid w:val="00371CA3"/>
    <w:rsid w:val="0037224C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E23"/>
    <w:rsid w:val="003B3E24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370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437"/>
    <w:rsid w:val="00486724"/>
    <w:rsid w:val="00486F14"/>
    <w:rsid w:val="00487149"/>
    <w:rsid w:val="004874F1"/>
    <w:rsid w:val="00487F63"/>
    <w:rsid w:val="0049003D"/>
    <w:rsid w:val="0049068E"/>
    <w:rsid w:val="00490CAD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4221"/>
    <w:rsid w:val="004D48A7"/>
    <w:rsid w:val="004D4BEA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E10"/>
    <w:rsid w:val="00512052"/>
    <w:rsid w:val="005129ED"/>
    <w:rsid w:val="00512B3B"/>
    <w:rsid w:val="0051372A"/>
    <w:rsid w:val="00513921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63"/>
    <w:rsid w:val="00562118"/>
    <w:rsid w:val="00562523"/>
    <w:rsid w:val="00562580"/>
    <w:rsid w:val="005626AA"/>
    <w:rsid w:val="00562CB3"/>
    <w:rsid w:val="00563694"/>
    <w:rsid w:val="0056390E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310E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132D"/>
    <w:rsid w:val="005B1BDF"/>
    <w:rsid w:val="005B1E83"/>
    <w:rsid w:val="005B2337"/>
    <w:rsid w:val="005B276C"/>
    <w:rsid w:val="005B277F"/>
    <w:rsid w:val="005B305A"/>
    <w:rsid w:val="005B311E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730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33A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226"/>
    <w:rsid w:val="00642478"/>
    <w:rsid w:val="006424E2"/>
    <w:rsid w:val="00642A94"/>
    <w:rsid w:val="00642C4F"/>
    <w:rsid w:val="00642C6E"/>
    <w:rsid w:val="00643113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47F1"/>
    <w:rsid w:val="006D4F2E"/>
    <w:rsid w:val="006D4F9B"/>
    <w:rsid w:val="006D4FB3"/>
    <w:rsid w:val="006D5E0A"/>
    <w:rsid w:val="006D5E33"/>
    <w:rsid w:val="006D5E7A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D12"/>
    <w:rsid w:val="00707E5B"/>
    <w:rsid w:val="00710527"/>
    <w:rsid w:val="00710685"/>
    <w:rsid w:val="007106CD"/>
    <w:rsid w:val="00710717"/>
    <w:rsid w:val="00711674"/>
    <w:rsid w:val="00711EA0"/>
    <w:rsid w:val="0071208E"/>
    <w:rsid w:val="007120F1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797B"/>
    <w:rsid w:val="00747C80"/>
    <w:rsid w:val="0075006F"/>
    <w:rsid w:val="007501B0"/>
    <w:rsid w:val="007502CE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F63"/>
    <w:rsid w:val="00762269"/>
    <w:rsid w:val="0076228C"/>
    <w:rsid w:val="00762A37"/>
    <w:rsid w:val="00762AF6"/>
    <w:rsid w:val="00763387"/>
    <w:rsid w:val="0076343F"/>
    <w:rsid w:val="00763831"/>
    <w:rsid w:val="00764679"/>
    <w:rsid w:val="00765254"/>
    <w:rsid w:val="0076546E"/>
    <w:rsid w:val="007658A5"/>
    <w:rsid w:val="00765F75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C029C"/>
    <w:rsid w:val="007C02DA"/>
    <w:rsid w:val="007C02EF"/>
    <w:rsid w:val="007C04CE"/>
    <w:rsid w:val="007C090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4296"/>
    <w:rsid w:val="007C4301"/>
    <w:rsid w:val="007C430F"/>
    <w:rsid w:val="007C4960"/>
    <w:rsid w:val="007C4AB3"/>
    <w:rsid w:val="007C4BB6"/>
    <w:rsid w:val="007C5A3F"/>
    <w:rsid w:val="007C5AE1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CC1"/>
    <w:rsid w:val="007D5EA8"/>
    <w:rsid w:val="007D605F"/>
    <w:rsid w:val="007D6EC5"/>
    <w:rsid w:val="007D6EE4"/>
    <w:rsid w:val="007D7385"/>
    <w:rsid w:val="007D750A"/>
    <w:rsid w:val="007D78E2"/>
    <w:rsid w:val="007D7ABE"/>
    <w:rsid w:val="007E06D2"/>
    <w:rsid w:val="007E160D"/>
    <w:rsid w:val="007E1B84"/>
    <w:rsid w:val="007E1FB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821"/>
    <w:rsid w:val="007E68E0"/>
    <w:rsid w:val="007E6AE3"/>
    <w:rsid w:val="007E73E9"/>
    <w:rsid w:val="007E7409"/>
    <w:rsid w:val="007F0B17"/>
    <w:rsid w:val="007F1033"/>
    <w:rsid w:val="007F1316"/>
    <w:rsid w:val="007F1393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3352"/>
    <w:rsid w:val="008D35D5"/>
    <w:rsid w:val="008D39FD"/>
    <w:rsid w:val="008D4208"/>
    <w:rsid w:val="008D4725"/>
    <w:rsid w:val="008D4A98"/>
    <w:rsid w:val="008D4D06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41F4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414"/>
    <w:rsid w:val="009044A7"/>
    <w:rsid w:val="00904986"/>
    <w:rsid w:val="00904E9F"/>
    <w:rsid w:val="00905EEA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AB5"/>
    <w:rsid w:val="00914B73"/>
    <w:rsid w:val="00914E39"/>
    <w:rsid w:val="00914E91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100"/>
    <w:rsid w:val="0094113F"/>
    <w:rsid w:val="00941ACE"/>
    <w:rsid w:val="00942361"/>
    <w:rsid w:val="009426ED"/>
    <w:rsid w:val="0094274B"/>
    <w:rsid w:val="00942B0A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93B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9B4"/>
    <w:rsid w:val="00A249F8"/>
    <w:rsid w:val="00A24AAD"/>
    <w:rsid w:val="00A24C03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3B5"/>
    <w:rsid w:val="00AB6B30"/>
    <w:rsid w:val="00AB731C"/>
    <w:rsid w:val="00AC1B44"/>
    <w:rsid w:val="00AC1D51"/>
    <w:rsid w:val="00AC1F5C"/>
    <w:rsid w:val="00AC21D3"/>
    <w:rsid w:val="00AC279D"/>
    <w:rsid w:val="00AC2D67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558"/>
    <w:rsid w:val="00AC78E1"/>
    <w:rsid w:val="00AC7AE9"/>
    <w:rsid w:val="00AC7B28"/>
    <w:rsid w:val="00AC7ED0"/>
    <w:rsid w:val="00AD0052"/>
    <w:rsid w:val="00AD10B9"/>
    <w:rsid w:val="00AD1116"/>
    <w:rsid w:val="00AD1B96"/>
    <w:rsid w:val="00AD1BB4"/>
    <w:rsid w:val="00AD1FF4"/>
    <w:rsid w:val="00AD21FB"/>
    <w:rsid w:val="00AD296A"/>
    <w:rsid w:val="00AD2A6C"/>
    <w:rsid w:val="00AD2CF6"/>
    <w:rsid w:val="00AD2E79"/>
    <w:rsid w:val="00AD3863"/>
    <w:rsid w:val="00AD4251"/>
    <w:rsid w:val="00AD44C2"/>
    <w:rsid w:val="00AD4B26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C11"/>
    <w:rsid w:val="00AE1CA1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9E"/>
    <w:rsid w:val="00AF76F3"/>
    <w:rsid w:val="00AF7889"/>
    <w:rsid w:val="00AF7965"/>
    <w:rsid w:val="00AF7E71"/>
    <w:rsid w:val="00B0043A"/>
    <w:rsid w:val="00B007C7"/>
    <w:rsid w:val="00B0104A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26A"/>
    <w:rsid w:val="00B222B5"/>
    <w:rsid w:val="00B222CB"/>
    <w:rsid w:val="00B22422"/>
    <w:rsid w:val="00B22E4C"/>
    <w:rsid w:val="00B22EF1"/>
    <w:rsid w:val="00B238BC"/>
    <w:rsid w:val="00B23D7D"/>
    <w:rsid w:val="00B23E6A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30B4"/>
    <w:rsid w:val="00B433EC"/>
    <w:rsid w:val="00B4361B"/>
    <w:rsid w:val="00B43C99"/>
    <w:rsid w:val="00B44036"/>
    <w:rsid w:val="00B4408C"/>
    <w:rsid w:val="00B44324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8A2"/>
    <w:rsid w:val="00B46BE5"/>
    <w:rsid w:val="00B46D68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2BBA"/>
    <w:rsid w:val="00BE3165"/>
    <w:rsid w:val="00BE32B5"/>
    <w:rsid w:val="00BE3DC1"/>
    <w:rsid w:val="00BE3E92"/>
    <w:rsid w:val="00BE4359"/>
    <w:rsid w:val="00BE46D1"/>
    <w:rsid w:val="00BE5D77"/>
    <w:rsid w:val="00BE659C"/>
    <w:rsid w:val="00BE70A3"/>
    <w:rsid w:val="00BE7314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3499"/>
    <w:rsid w:val="00C238FC"/>
    <w:rsid w:val="00C23AFB"/>
    <w:rsid w:val="00C23C40"/>
    <w:rsid w:val="00C23D04"/>
    <w:rsid w:val="00C241FA"/>
    <w:rsid w:val="00C24596"/>
    <w:rsid w:val="00C248B8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BFB"/>
    <w:rsid w:val="00C61B47"/>
    <w:rsid w:val="00C62392"/>
    <w:rsid w:val="00C6240C"/>
    <w:rsid w:val="00C62600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1398"/>
    <w:rsid w:val="00C81489"/>
    <w:rsid w:val="00C8155F"/>
    <w:rsid w:val="00C815A9"/>
    <w:rsid w:val="00C826F8"/>
    <w:rsid w:val="00C82F78"/>
    <w:rsid w:val="00C82FCD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69C"/>
    <w:rsid w:val="00CA736A"/>
    <w:rsid w:val="00CA7571"/>
    <w:rsid w:val="00CB047D"/>
    <w:rsid w:val="00CB0518"/>
    <w:rsid w:val="00CB07DB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ADB"/>
    <w:rsid w:val="00CC0F6E"/>
    <w:rsid w:val="00CC1024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50F0"/>
    <w:rsid w:val="00CC53CF"/>
    <w:rsid w:val="00CC567F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521"/>
    <w:rsid w:val="00CD6935"/>
    <w:rsid w:val="00CD6AF7"/>
    <w:rsid w:val="00CD728F"/>
    <w:rsid w:val="00CD7D99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41A"/>
    <w:rsid w:val="00D8582F"/>
    <w:rsid w:val="00D859CC"/>
    <w:rsid w:val="00D85AFB"/>
    <w:rsid w:val="00D85F02"/>
    <w:rsid w:val="00D85F4B"/>
    <w:rsid w:val="00D862F7"/>
    <w:rsid w:val="00D8698E"/>
    <w:rsid w:val="00D8732F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104A"/>
    <w:rsid w:val="00DE146C"/>
    <w:rsid w:val="00DE15B9"/>
    <w:rsid w:val="00DE17E6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F84"/>
    <w:rsid w:val="00E17156"/>
    <w:rsid w:val="00E17B7B"/>
    <w:rsid w:val="00E17C3B"/>
    <w:rsid w:val="00E17FF0"/>
    <w:rsid w:val="00E20240"/>
    <w:rsid w:val="00E20ABF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D5"/>
    <w:rsid w:val="00E5785D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448"/>
    <w:rsid w:val="00EA44D9"/>
    <w:rsid w:val="00EA4702"/>
    <w:rsid w:val="00EA51CA"/>
    <w:rsid w:val="00EA551F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8A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5EF"/>
    <w:rsid w:val="00F33A32"/>
    <w:rsid w:val="00F33D21"/>
    <w:rsid w:val="00F33F4D"/>
    <w:rsid w:val="00F344A6"/>
    <w:rsid w:val="00F35997"/>
    <w:rsid w:val="00F359C0"/>
    <w:rsid w:val="00F359D1"/>
    <w:rsid w:val="00F35A25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59B"/>
    <w:rsid w:val="00F428C9"/>
    <w:rsid w:val="00F4323B"/>
    <w:rsid w:val="00F438CF"/>
    <w:rsid w:val="00F43C39"/>
    <w:rsid w:val="00F43F47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C1C"/>
    <w:rsid w:val="00F84ECB"/>
    <w:rsid w:val="00F84EF3"/>
    <w:rsid w:val="00F84F22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64B0"/>
    <w:rsid w:val="00FE66EC"/>
    <w:rsid w:val="00FE71D3"/>
    <w:rsid w:val="00FE7597"/>
    <w:rsid w:val="00FE7CD1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87A7-9BB2-4B28-B250-F6B217BC2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Phatchareephorn, Jansao</cp:lastModifiedBy>
  <cp:revision>2</cp:revision>
  <cp:lastPrinted>2022-11-11T08:32:00Z</cp:lastPrinted>
  <dcterms:created xsi:type="dcterms:W3CDTF">2022-11-11T08:45:00Z</dcterms:created>
  <dcterms:modified xsi:type="dcterms:W3CDTF">2022-11-11T08:45:00Z</dcterms:modified>
</cp:coreProperties>
</file>