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96AAD" w14:textId="0E37BA47" w:rsidR="00070A50" w:rsidRDefault="00070A50" w:rsidP="003474C7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6A77A50C" w14:textId="77777777" w:rsidR="00070A50" w:rsidRPr="00070A50" w:rsidRDefault="00070A50" w:rsidP="00070A50">
      <w:pPr>
        <w:rPr>
          <w:cs/>
        </w:rPr>
      </w:pPr>
    </w:p>
    <w:p w14:paraId="27D162E7" w14:textId="77777777" w:rsidR="00070A50" w:rsidRPr="00070A50" w:rsidRDefault="00070A50" w:rsidP="00070A50">
      <w:pPr>
        <w:rPr>
          <w:cs/>
        </w:rPr>
      </w:pPr>
    </w:p>
    <w:p w14:paraId="7B20302F" w14:textId="77777777" w:rsidR="00070A50" w:rsidRPr="00070A50" w:rsidRDefault="00070A50" w:rsidP="00070A50">
      <w:pPr>
        <w:rPr>
          <w:cs/>
        </w:rPr>
      </w:pPr>
    </w:p>
    <w:p w14:paraId="2963F3CD" w14:textId="77777777" w:rsidR="00070A50" w:rsidRPr="00070A50" w:rsidRDefault="00070A50" w:rsidP="00070A50">
      <w:pPr>
        <w:rPr>
          <w:cs/>
        </w:rPr>
      </w:pPr>
    </w:p>
    <w:p w14:paraId="07968DF4" w14:textId="77777777" w:rsidR="00070A50" w:rsidRPr="00070A50" w:rsidRDefault="00070A50" w:rsidP="00070A50">
      <w:pPr>
        <w:rPr>
          <w:cs/>
        </w:rPr>
      </w:pPr>
    </w:p>
    <w:p w14:paraId="1D1A1A04" w14:textId="77777777" w:rsidR="00070A50" w:rsidRPr="00070A50" w:rsidRDefault="00070A50" w:rsidP="00070A50">
      <w:pPr>
        <w:rPr>
          <w:cs/>
        </w:rPr>
      </w:pPr>
    </w:p>
    <w:p w14:paraId="71758EA9" w14:textId="77777777" w:rsidR="00070A50" w:rsidRPr="00070A50" w:rsidRDefault="00070A50" w:rsidP="00070A50">
      <w:pPr>
        <w:rPr>
          <w:cs/>
        </w:rPr>
      </w:pPr>
    </w:p>
    <w:p w14:paraId="751D9706" w14:textId="77777777" w:rsidR="00070A50" w:rsidRPr="00070A50" w:rsidRDefault="00070A50" w:rsidP="00070A50">
      <w:pPr>
        <w:rPr>
          <w:cs/>
        </w:rPr>
      </w:pPr>
    </w:p>
    <w:p w14:paraId="70DDEE24" w14:textId="77777777" w:rsidR="00070A50" w:rsidRPr="00070A50" w:rsidRDefault="00070A50" w:rsidP="00070A50">
      <w:pPr>
        <w:rPr>
          <w:cs/>
        </w:rPr>
      </w:pPr>
    </w:p>
    <w:p w14:paraId="34ABCBA0" w14:textId="77777777" w:rsidR="00070A50" w:rsidRPr="00070A50" w:rsidRDefault="00070A50" w:rsidP="00070A50">
      <w:pPr>
        <w:rPr>
          <w:cs/>
        </w:rPr>
      </w:pPr>
    </w:p>
    <w:p w14:paraId="130206C7" w14:textId="77777777" w:rsidR="00070A50" w:rsidRPr="00070A50" w:rsidRDefault="00070A50" w:rsidP="00070A50">
      <w:pPr>
        <w:rPr>
          <w:cs/>
        </w:rPr>
      </w:pPr>
    </w:p>
    <w:p w14:paraId="2F0336DE" w14:textId="77777777" w:rsidR="00070A50" w:rsidRPr="00070A50" w:rsidRDefault="00070A50" w:rsidP="00070A50">
      <w:pPr>
        <w:rPr>
          <w:cs/>
        </w:rPr>
      </w:pPr>
    </w:p>
    <w:p w14:paraId="64F18201" w14:textId="77777777" w:rsidR="00070A50" w:rsidRPr="00070A50" w:rsidRDefault="00070A50" w:rsidP="00070A50">
      <w:pPr>
        <w:rPr>
          <w:cs/>
        </w:rPr>
      </w:pPr>
    </w:p>
    <w:p w14:paraId="6BB3F40C" w14:textId="77777777" w:rsidR="00070A50" w:rsidRPr="00070A50" w:rsidRDefault="00070A50" w:rsidP="00070A50">
      <w:pPr>
        <w:rPr>
          <w:cs/>
        </w:rPr>
      </w:pPr>
    </w:p>
    <w:p w14:paraId="19083856" w14:textId="77777777" w:rsidR="00070A50" w:rsidRPr="00070A50" w:rsidRDefault="00070A50" w:rsidP="00070A50">
      <w:pPr>
        <w:rPr>
          <w:cs/>
        </w:rPr>
      </w:pPr>
    </w:p>
    <w:p w14:paraId="418C4E9E" w14:textId="77777777" w:rsidR="00070A50" w:rsidRPr="00070A50" w:rsidRDefault="00070A50" w:rsidP="00070A50">
      <w:pPr>
        <w:rPr>
          <w:cs/>
        </w:rPr>
      </w:pPr>
    </w:p>
    <w:p w14:paraId="22C53798" w14:textId="77777777" w:rsidR="00070A50" w:rsidRPr="00070A50" w:rsidRDefault="00070A50" w:rsidP="00070A50">
      <w:pPr>
        <w:rPr>
          <w:cs/>
        </w:rPr>
      </w:pPr>
    </w:p>
    <w:p w14:paraId="2A71C126" w14:textId="77777777" w:rsidR="00070A50" w:rsidRPr="00070A50" w:rsidRDefault="00070A50" w:rsidP="00070A50">
      <w:pPr>
        <w:rPr>
          <w:cs/>
        </w:rPr>
      </w:pPr>
    </w:p>
    <w:p w14:paraId="7C664C3D" w14:textId="77777777" w:rsidR="00070A50" w:rsidRPr="00070A50" w:rsidRDefault="00070A50" w:rsidP="00070A50">
      <w:pPr>
        <w:rPr>
          <w:cs/>
        </w:rPr>
      </w:pPr>
    </w:p>
    <w:p w14:paraId="0AF1E946" w14:textId="3D1BDF85" w:rsidR="00070A50" w:rsidRDefault="00070A50" w:rsidP="00070A50">
      <w:pPr>
        <w:rPr>
          <w:cs/>
        </w:rPr>
      </w:pPr>
    </w:p>
    <w:p w14:paraId="00D020D0" w14:textId="77777777" w:rsidR="00070A50" w:rsidRPr="002D7523" w:rsidRDefault="00070A50" w:rsidP="00070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Theme="minorEastAsia" w:hAnsi="Angsana New"/>
          <w:b/>
          <w:bCs/>
          <w:sz w:val="52"/>
          <w:szCs w:val="52"/>
          <w:lang w:eastAsia="ko-KR"/>
        </w:rPr>
      </w:pPr>
      <w:bookmarkStart w:id="0" w:name="SubTitle"/>
      <w:r w:rsidRPr="002D7523">
        <w:rPr>
          <w:rFonts w:ascii="Angsana New" w:hAnsi="Angsana New"/>
          <w:b/>
          <w:bCs/>
          <w:sz w:val="52"/>
          <w:szCs w:val="52"/>
          <w:cs/>
        </w:rPr>
        <w:t xml:space="preserve">บริษัท โรแยล พลัส จำกัด </w:t>
      </w:r>
      <w:r w:rsidRPr="002D7523">
        <w:rPr>
          <w:rFonts w:ascii="Angsana New" w:eastAsiaTheme="minorEastAsia" w:hAnsi="Angsana New" w:hint="cs"/>
          <w:b/>
          <w:bCs/>
          <w:sz w:val="52"/>
          <w:szCs w:val="52"/>
          <w:cs/>
          <w:lang w:eastAsia="ko-KR"/>
        </w:rPr>
        <w:t>(มหาชน)</w:t>
      </w:r>
    </w:p>
    <w:p w14:paraId="4B8773F3" w14:textId="77777777" w:rsidR="00070A50" w:rsidRPr="002D7523" w:rsidRDefault="00070A50" w:rsidP="00070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0"/>
    <w:p w14:paraId="26780773" w14:textId="77777777" w:rsidR="00070A50" w:rsidRPr="002D7523" w:rsidRDefault="00070A50" w:rsidP="00070A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D75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2D7523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Pr="002D75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2D75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5C2815F" w14:textId="77777777" w:rsidR="00070A50" w:rsidRPr="002D7523" w:rsidRDefault="00070A50" w:rsidP="00070A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D752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Pr="002D75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เดือนและเก้าเดือน</w:t>
      </w:r>
      <w:r w:rsidRPr="002D7523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Pr="002D75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Pr="002D7523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2D75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2D75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Pr="002D7523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71E9F4FF" w14:textId="77777777" w:rsidR="00070A50" w:rsidRPr="002D7523" w:rsidRDefault="00070A50" w:rsidP="00070A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D752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68D286" w14:textId="77777777" w:rsidR="00070A50" w:rsidRPr="002D7523" w:rsidRDefault="00070A50" w:rsidP="00070A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D752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2D75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D752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612A22" w14:textId="77777777" w:rsidR="00070A50" w:rsidRPr="002D7523" w:rsidRDefault="00070A50" w:rsidP="00070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15AD079" w14:textId="39122B7A" w:rsidR="00070A50" w:rsidRDefault="00070A50" w:rsidP="00070A50">
      <w:pPr>
        <w:jc w:val="center"/>
        <w:rPr>
          <w:cs/>
        </w:rPr>
      </w:pPr>
    </w:p>
    <w:p w14:paraId="091AC223" w14:textId="7AE9F4BB" w:rsidR="00BA310A" w:rsidRPr="00070A50" w:rsidRDefault="00070A50" w:rsidP="00070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cs/>
        </w:rPr>
        <w:sectPr w:rsidR="00BA310A" w:rsidRPr="00070A50" w:rsidSect="00B82E3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2D7523" w14:paraId="62A96E56" w14:textId="77777777" w:rsidTr="00D6151A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2E4B63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2" w:name="_Hlk37593882"/>
            <w:r w:rsidRPr="002D752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ED4F4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20C731F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2D7523" w14:paraId="6F5EC513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8FABFAC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97E892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CC226FE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2075C" w:rsidRPr="002D7523" w14:paraId="6F6710AF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E853291" w14:textId="5FF80B46" w:rsidR="00B2075C" w:rsidRPr="002D7523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F1C123" w14:textId="77777777" w:rsidR="00B2075C" w:rsidRPr="002D7523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38B3B19" w14:textId="328F2E59" w:rsidR="00B2075C" w:rsidRPr="002D7523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BA310A" w:rsidRPr="002D7523" w14:paraId="5AE8F1C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85F3ADE" w14:textId="04E06A9A" w:rsidR="00BA310A" w:rsidRPr="002D7523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62452A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D045976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2D7523" w14:paraId="0672E991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9097D8" w14:textId="5CA0427C" w:rsidR="00231458" w:rsidRPr="002D7523" w:rsidRDefault="00B2075C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1DFB8F" w14:textId="77777777" w:rsidR="00231458" w:rsidRPr="002D75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448585F" w14:textId="77777777" w:rsidR="00231458" w:rsidRPr="002D75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512F5" w:rsidRPr="002D7523" w14:paraId="60CC357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17703DF" w14:textId="6CABCDE5" w:rsidR="006512F5" w:rsidRPr="002D7523" w:rsidRDefault="00B2075C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DDC2B39" w14:textId="77777777" w:rsidR="006512F5" w:rsidRPr="002D7523" w:rsidRDefault="006512F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272FFCE" w14:textId="77777777" w:rsidR="006512F5" w:rsidRPr="002D7523" w:rsidRDefault="006512F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231458" w:rsidRPr="002D7523" w14:paraId="2FC0B3C0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52BCF7B" w14:textId="1D197BD1" w:rsidR="00231458" w:rsidRPr="002D7523" w:rsidRDefault="00B2075C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CC34C78" w14:textId="77777777" w:rsidR="00231458" w:rsidRPr="002D75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596691" w14:textId="77777777" w:rsidR="00231458" w:rsidRPr="002D75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30C3B" w:rsidRPr="002D7523" w14:paraId="3C540D3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490484E" w14:textId="7F8BC1D5" w:rsidR="00730C3B" w:rsidRPr="002D7523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329001" w14:textId="77777777" w:rsidR="00730C3B" w:rsidRPr="002D7523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4CB74FD" w14:textId="629A8094" w:rsidR="00730C3B" w:rsidRPr="002D7523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44317" w:rsidRPr="002D7523" w14:paraId="11A4E1AB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DBE40FC" w14:textId="26E9A925" w:rsidR="00C44317" w:rsidRPr="002D7523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6CFDB49" w14:textId="77777777" w:rsidR="00C44317" w:rsidRPr="002D7523" w:rsidRDefault="00C4431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F1C7442" w14:textId="6C786728" w:rsidR="00C44317" w:rsidRPr="002D7523" w:rsidRDefault="00C4431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ทุนเรือนหุ้น</w:t>
            </w:r>
          </w:p>
        </w:tc>
      </w:tr>
      <w:tr w:rsidR="00EB7BDF" w:rsidRPr="002D7523" w14:paraId="0849E7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EBC95F5" w14:textId="4F167F53" w:rsidR="00EB7BDF" w:rsidRPr="002D7523" w:rsidRDefault="00730C3B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3D19D3C" w14:textId="77777777" w:rsidR="00EB7BDF" w:rsidRPr="002D7523" w:rsidRDefault="00EB7BDF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B8A00B4" w14:textId="77777777" w:rsidR="00EB7BDF" w:rsidRPr="002D7523" w:rsidRDefault="00EB7BDF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B7BDF" w:rsidRPr="002D7523" w14:paraId="65E98D8A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A94ED2E" w14:textId="28912A5D" w:rsidR="00EB7BDF" w:rsidRPr="002D7523" w:rsidRDefault="00730C3B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E5BC304" w14:textId="77777777" w:rsidR="00EB7BDF" w:rsidRPr="002D7523" w:rsidRDefault="00EB7BDF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1557155" w14:textId="316C9EBE" w:rsidR="00EB7BDF" w:rsidRPr="002D7523" w:rsidRDefault="00A55B28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E96513" w:rsidRPr="002D7523" w14:paraId="4510BF6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E245A63" w14:textId="0E45B8A5" w:rsidR="00E96513" w:rsidRPr="002D7523" w:rsidRDefault="00730C3B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3AC8420" w14:textId="77777777" w:rsidR="00E96513" w:rsidRPr="002D7523" w:rsidRDefault="00E96513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0C55725B" w14:textId="2F83683D" w:rsidR="00E96513" w:rsidRPr="002D7523" w:rsidRDefault="00E96513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A55B28" w:rsidRPr="002D7523" w14:paraId="3DF8FAB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E7C1CC" w14:textId="7CA0FE38" w:rsidR="00A55B28" w:rsidRPr="002D7523" w:rsidRDefault="00B2075C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730C3B"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0280B6" w14:textId="77777777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1C10722D" w14:textId="43ECBE3D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A55B28" w:rsidRPr="002D7523" w14:paraId="4D308A5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31B9250" w14:textId="563C7393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730C3B"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3C8E027" w14:textId="77777777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3C4C10E2" w14:textId="179726A3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240B39" w:rsidRPr="002D7523" w14:paraId="7EF3924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39E293B" w14:textId="68918DFE" w:rsidR="00240B39" w:rsidRPr="002D7523" w:rsidRDefault="00240B39" w:rsidP="00240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5A0AE7A" w14:textId="77777777" w:rsidR="00240B39" w:rsidRPr="002D7523" w:rsidRDefault="00240B39" w:rsidP="00240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5052437A" w14:textId="33012E81" w:rsidR="00240B39" w:rsidRPr="002D7523" w:rsidRDefault="00240B39" w:rsidP="00240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3E442C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bookmarkEnd w:id="2"/>
    </w:tbl>
    <w:p w14:paraId="7F2C18CB" w14:textId="77777777" w:rsidR="00BA310A" w:rsidRPr="002D7523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C02F7C" w14:textId="77777777" w:rsidR="00BA310A" w:rsidRPr="002D7523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EA9F1C" w14:textId="77777777" w:rsidR="00BA310A" w:rsidRPr="002D7523" w:rsidRDefault="00BA310A" w:rsidP="00DC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2D7523">
        <w:rPr>
          <w:rFonts w:ascii="Angsana New" w:hAnsi="Angsana New"/>
          <w:color w:val="000000"/>
          <w:sz w:val="30"/>
          <w:szCs w:val="30"/>
          <w:cs/>
        </w:rPr>
        <w:br w:type="page"/>
      </w:r>
      <w:r w:rsidRPr="002D7523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2D7523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2D7523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0FE6C0B4" w14:textId="77777777" w:rsidR="00BA310A" w:rsidRPr="002D7523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7B7077" w14:textId="64CD6156" w:rsidR="00BA310A" w:rsidRPr="002D7523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D7523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271B0" w:rsidRPr="002D7523">
        <w:rPr>
          <w:rFonts w:ascii="Angsana New" w:hAnsi="Angsana New" w:hint="cs"/>
          <w:color w:val="000000"/>
          <w:sz w:val="30"/>
          <w:szCs w:val="30"/>
          <w:cs/>
        </w:rPr>
        <w:t>คณะ</w:t>
      </w:r>
      <w:r w:rsidRPr="002D7523">
        <w:rPr>
          <w:rFonts w:ascii="Angsana New" w:hAnsi="Angsana New"/>
          <w:color w:val="000000"/>
          <w:sz w:val="30"/>
          <w:szCs w:val="30"/>
          <w:cs/>
        </w:rPr>
        <w:t>กรรมการเมื่อวันที่</w:t>
      </w:r>
      <w:r w:rsidRPr="002D752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847BF" w:rsidRPr="002D7523">
        <w:rPr>
          <w:rFonts w:ascii="Angsana New" w:hAnsi="Angsana New"/>
          <w:color w:val="000000"/>
          <w:sz w:val="30"/>
          <w:szCs w:val="30"/>
        </w:rPr>
        <w:t>11</w:t>
      </w:r>
      <w:r w:rsidR="00DB5CCF" w:rsidRPr="002D75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42CFD" w:rsidRPr="002D7523">
        <w:rPr>
          <w:rFonts w:ascii="Angsana New" w:hAnsi="Angsana New" w:hint="cs"/>
          <w:color w:val="000000"/>
          <w:sz w:val="30"/>
          <w:szCs w:val="30"/>
          <w:cs/>
        </w:rPr>
        <w:t>พฤศจิก</w:t>
      </w:r>
      <w:r w:rsidR="0032348C" w:rsidRPr="002D7523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="00242CFD" w:rsidRPr="002D7523">
        <w:rPr>
          <w:rFonts w:ascii="Angsana New" w:hAnsi="Angsana New" w:hint="cs"/>
          <w:color w:val="000000"/>
          <w:sz w:val="30"/>
          <w:szCs w:val="30"/>
          <w:cs/>
        </w:rPr>
        <w:t>ยน</w:t>
      </w:r>
      <w:r w:rsidR="00DB5CCF" w:rsidRPr="002D752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B5CCF" w:rsidRPr="002D7523">
        <w:rPr>
          <w:rFonts w:ascii="Angsana New" w:hAnsi="Angsana New"/>
          <w:color w:val="000000"/>
          <w:sz w:val="30"/>
          <w:szCs w:val="30"/>
        </w:rPr>
        <w:t>256</w:t>
      </w:r>
      <w:r w:rsidR="006738DF" w:rsidRPr="002D7523">
        <w:rPr>
          <w:rFonts w:ascii="Angsana New" w:hAnsi="Angsana New"/>
          <w:color w:val="000000"/>
          <w:sz w:val="30"/>
          <w:szCs w:val="30"/>
        </w:rPr>
        <w:t>5</w:t>
      </w:r>
    </w:p>
    <w:p w14:paraId="74964C1C" w14:textId="77777777" w:rsidR="00BA310A" w:rsidRPr="002D7523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030F618F" w14:textId="039C3017" w:rsidR="00D32A27" w:rsidRPr="002D7523" w:rsidRDefault="00D32A27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2D7523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Pr="002D752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2D752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ข้อมูลทั่วไป</w:t>
      </w:r>
    </w:p>
    <w:p w14:paraId="001E4AB9" w14:textId="77777777" w:rsidR="00D32A27" w:rsidRPr="002D7523" w:rsidRDefault="00D32A27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0BF5B4A" w14:textId="171F7BA5" w:rsidR="00D32A27" w:rsidRPr="002D7523" w:rsidRDefault="00D32A27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2D7523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โรแยล พลัส จำกัด </w:t>
      </w:r>
      <w:r w:rsidRPr="002D7523">
        <w:rPr>
          <w:rFonts w:ascii="Angsana New" w:hAnsi="Angsana New"/>
          <w:color w:val="000000"/>
          <w:sz w:val="30"/>
          <w:szCs w:val="30"/>
          <w:cs/>
        </w:rPr>
        <w:t>(</w:t>
      </w:r>
      <w:r w:rsidRPr="002D7523">
        <w:rPr>
          <w:rFonts w:ascii="Angsana New" w:hAnsi="Angsana New" w:hint="cs"/>
          <w:color w:val="000000"/>
          <w:sz w:val="30"/>
          <w:szCs w:val="30"/>
          <w:cs/>
        </w:rPr>
        <w:t>มหาชน</w:t>
      </w:r>
      <w:r w:rsidRPr="002D7523">
        <w:rPr>
          <w:rFonts w:ascii="Angsana New" w:hAnsi="Angsana New"/>
          <w:color w:val="000000"/>
          <w:sz w:val="30"/>
          <w:szCs w:val="30"/>
          <w:cs/>
        </w:rPr>
        <w:t>) (“</w:t>
      </w:r>
      <w:r w:rsidRPr="002D752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2D7523">
        <w:rPr>
          <w:rFonts w:ascii="Angsana New" w:hAnsi="Angsana New"/>
          <w:color w:val="000000"/>
          <w:sz w:val="30"/>
          <w:szCs w:val="30"/>
          <w:cs/>
        </w:rPr>
        <w:t xml:space="preserve">”) </w:t>
      </w:r>
      <w:r w:rsidRPr="002D7523">
        <w:rPr>
          <w:rFonts w:ascii="Angsana New" w:hAnsi="Angsana New" w:hint="cs"/>
          <w:color w:val="000000"/>
          <w:sz w:val="30"/>
          <w:szCs w:val="30"/>
          <w:cs/>
        </w:rPr>
        <w:t>เป็นนิติบุคคลที่จัดตั้งขึ้นในประเทศไทย และจดทะเบียนกับตลาดหลักทรัพย์</w:t>
      </w:r>
      <w:r w:rsidR="000F28FE" w:rsidRPr="002D7523">
        <w:rPr>
          <w:rFonts w:ascii="Angsana New" w:hAnsi="Angsana New" w:hint="cs"/>
          <w:color w:val="000000"/>
          <w:sz w:val="30"/>
          <w:szCs w:val="30"/>
          <w:cs/>
        </w:rPr>
        <w:t>แห่งประเทศไทยเมื่อ</w:t>
      </w:r>
      <w:r w:rsidR="007A5B55" w:rsidRPr="002D7523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="007A5B55" w:rsidRPr="002D7523">
        <w:rPr>
          <w:rFonts w:ascii="Angsana New" w:hAnsi="Angsana New"/>
          <w:color w:val="000000"/>
          <w:sz w:val="30"/>
          <w:szCs w:val="30"/>
        </w:rPr>
        <w:t xml:space="preserve"> 20 </w:t>
      </w:r>
      <w:r w:rsidR="000F28FE" w:rsidRPr="002D7523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0F28FE" w:rsidRPr="002D7523">
        <w:rPr>
          <w:rFonts w:ascii="Angsana New" w:hAnsi="Angsana New"/>
          <w:color w:val="000000"/>
          <w:sz w:val="30"/>
          <w:szCs w:val="30"/>
        </w:rPr>
        <w:t>2565</w:t>
      </w:r>
    </w:p>
    <w:p w14:paraId="710B0132" w14:textId="4E39CA5B" w:rsidR="00710967" w:rsidRPr="002D7523" w:rsidRDefault="00710967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14F42E" w14:textId="5D5E5913" w:rsidR="00710967" w:rsidRPr="00BD373E" w:rsidRDefault="00263ADC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2D7523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2D7523">
        <w:rPr>
          <w:rFonts w:ascii="Angsana New" w:hAnsi="Angsana New"/>
          <w:color w:val="000000"/>
          <w:sz w:val="30"/>
          <w:szCs w:val="30"/>
        </w:rPr>
        <w:t xml:space="preserve">30 </w:t>
      </w:r>
      <w:r w:rsidR="003C6359" w:rsidRPr="002D7523">
        <w:rPr>
          <w:rFonts w:ascii="Angsana New" w:hAnsi="Angsana New" w:hint="cs"/>
          <w:color w:val="000000"/>
          <w:sz w:val="30"/>
          <w:szCs w:val="30"/>
          <w:cs/>
        </w:rPr>
        <w:t>กันย</w:t>
      </w:r>
      <w:r w:rsidRPr="002D7523">
        <w:rPr>
          <w:rFonts w:ascii="Angsana New" w:hAnsi="Angsana New" w:hint="cs"/>
          <w:color w:val="000000"/>
          <w:sz w:val="30"/>
          <w:szCs w:val="30"/>
          <w:cs/>
        </w:rPr>
        <w:t xml:space="preserve">ายน </w:t>
      </w:r>
      <w:r w:rsidRPr="002D7523">
        <w:rPr>
          <w:rFonts w:ascii="Angsana New" w:hAnsi="Angsana New"/>
          <w:color w:val="000000"/>
          <w:sz w:val="30"/>
          <w:szCs w:val="30"/>
        </w:rPr>
        <w:t xml:space="preserve">2565 </w:t>
      </w:r>
      <w:r w:rsidR="00710967" w:rsidRPr="002D7523">
        <w:rPr>
          <w:rFonts w:ascii="Angsana New" w:hAnsi="Angsana New" w:hint="cs"/>
          <w:color w:val="000000"/>
          <w:sz w:val="30"/>
          <w:szCs w:val="30"/>
          <w:cs/>
        </w:rPr>
        <w:t>ผู้ถือหุ้นรายใหญ่ได้แก่ นายพลแสง แซ่เบ๊ และนางสาวอมรรัตน์ เกษวิเศษ ถือหุ้นของบริษัท</w:t>
      </w:r>
      <w:r w:rsidR="00915959" w:rsidRPr="002D7523">
        <w:rPr>
          <w:rFonts w:ascii="Angsana New" w:hAnsi="Angsana New" w:hint="cs"/>
          <w:color w:val="000000"/>
          <w:sz w:val="30"/>
          <w:szCs w:val="30"/>
          <w:cs/>
        </w:rPr>
        <w:t>ในอัตรา</w:t>
      </w:r>
      <w:r w:rsidR="00710967" w:rsidRPr="002D7523">
        <w:rPr>
          <w:rFonts w:ascii="Angsana New" w:hAnsi="Angsana New"/>
          <w:color w:val="000000"/>
          <w:sz w:val="30"/>
          <w:szCs w:val="30"/>
          <w:cs/>
        </w:rPr>
        <w:t>ร้อยละ</w:t>
      </w:r>
      <w:r w:rsidR="00710967" w:rsidRPr="002D7523">
        <w:rPr>
          <w:rFonts w:ascii="Angsana New" w:hAnsi="Angsana New"/>
          <w:color w:val="000000"/>
          <w:sz w:val="30"/>
          <w:szCs w:val="30"/>
        </w:rPr>
        <w:t xml:space="preserve"> 34</w:t>
      </w:r>
      <w:r w:rsidR="00DA0DA3" w:rsidRPr="002D7523">
        <w:rPr>
          <w:rFonts w:ascii="Angsana New" w:hAnsi="Angsana New"/>
          <w:color w:val="000000"/>
          <w:sz w:val="30"/>
          <w:szCs w:val="30"/>
        </w:rPr>
        <w:t>.43</w:t>
      </w:r>
      <w:r w:rsidR="00710967" w:rsidRPr="00BD373E">
        <w:rPr>
          <w:rFonts w:ascii="Angsana New" w:hAnsi="Angsana New"/>
          <w:color w:val="000000"/>
          <w:sz w:val="30"/>
          <w:szCs w:val="30"/>
        </w:rPr>
        <w:t xml:space="preserve"> </w:t>
      </w:r>
      <w:r w:rsidR="00710967" w:rsidRPr="00BD373E">
        <w:rPr>
          <w:rFonts w:ascii="Angsana New" w:hAnsi="Angsana New"/>
          <w:color w:val="000000"/>
          <w:sz w:val="30"/>
          <w:szCs w:val="30"/>
          <w:cs/>
        </w:rPr>
        <w:t>และร้อยล</w:t>
      </w:r>
      <w:r w:rsidR="00C46EF2" w:rsidRPr="00BD373E">
        <w:rPr>
          <w:rFonts w:ascii="Angsana New" w:hAnsi="Angsana New"/>
          <w:color w:val="000000"/>
          <w:sz w:val="30"/>
          <w:szCs w:val="30"/>
          <w:cs/>
        </w:rPr>
        <w:t xml:space="preserve">ะ </w:t>
      </w:r>
      <w:r w:rsidR="00710967" w:rsidRPr="00BD373E">
        <w:rPr>
          <w:rFonts w:ascii="Angsana New" w:hAnsi="Angsana New"/>
          <w:color w:val="000000"/>
          <w:sz w:val="30"/>
          <w:szCs w:val="30"/>
        </w:rPr>
        <w:t>15</w:t>
      </w:r>
      <w:r w:rsidR="00DA0DA3" w:rsidRPr="00BD373E">
        <w:rPr>
          <w:rFonts w:ascii="Angsana New" w:hAnsi="Angsana New"/>
          <w:color w:val="000000"/>
          <w:sz w:val="30"/>
          <w:szCs w:val="30"/>
        </w:rPr>
        <w:t>.02</w:t>
      </w:r>
      <w:r w:rsidR="00710967" w:rsidRPr="00BD373E">
        <w:rPr>
          <w:rFonts w:ascii="Angsana New" w:hAnsi="Angsana New"/>
          <w:color w:val="000000"/>
          <w:sz w:val="30"/>
          <w:szCs w:val="30"/>
        </w:rPr>
        <w:t xml:space="preserve"> </w:t>
      </w:r>
      <w:r w:rsidR="00710967" w:rsidRPr="00BD373E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="00710967" w:rsidRPr="00C0507C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915959" w:rsidRPr="00BD373E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="00915959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ธันวาคม 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</w:rPr>
        <w:t>2564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: นายพลแสง แซ่เบ๊ และนางสาวอมรรัตน์ เกษวิเศษ ถือหุ้นของบริษัท</w:t>
      </w:r>
      <w:r w:rsidR="00F56280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ในอัตรา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ร้อยละ 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</w:rPr>
        <w:t>46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</w:rPr>
        <w:t xml:space="preserve">14 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และร้อยละ 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</w:rPr>
        <w:t>20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</w:rPr>
        <w:t xml:space="preserve">13 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ตามลำดับ)</w:t>
      </w:r>
    </w:p>
    <w:p w14:paraId="7DB6919F" w14:textId="5FFD848F" w:rsidR="000F28FE" w:rsidRPr="00BD373E" w:rsidRDefault="000F28FE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D34F46" w14:textId="74C691B2" w:rsidR="000F28FE" w:rsidRPr="00BD373E" w:rsidRDefault="000F28FE" w:rsidP="000F28FE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D373E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 น้ำผลไม้ น้ำผลไม้ผสมเม็ดแมงลัก น้ำผลไม้ผสมเมล็ดเชีย น้ำนมกะทิ และน้ำนมถั่วเหลือง</w:t>
      </w:r>
    </w:p>
    <w:p w14:paraId="7F55EB7E" w14:textId="77777777" w:rsidR="00D32A27" w:rsidRPr="00BD373E" w:rsidRDefault="00D32A27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DB618A" w14:textId="181AC183" w:rsidR="00BA310A" w:rsidRPr="00BD373E" w:rsidRDefault="00D32A27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BA310A" w:rsidRPr="00BD373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435B640C" w14:textId="77777777" w:rsidR="00BA310A" w:rsidRPr="00BD373E" w:rsidRDefault="00BA310A" w:rsidP="00040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BAF629" w14:textId="324F96C3" w:rsidR="00D01BB7" w:rsidRPr="00BD373E" w:rsidRDefault="00D01BB7" w:rsidP="00040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D373E">
        <w:rPr>
          <w:rFonts w:ascii="Angsana New" w:hAnsi="Angsana New"/>
          <w:color w:val="000000"/>
          <w:sz w:val="30"/>
          <w:szCs w:val="30"/>
        </w:rPr>
        <w:t xml:space="preserve">34 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470493" w:rsidRPr="00BD373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23F9C" w:rsidRPr="00BD373E">
        <w:rPr>
          <w:rFonts w:ascii="Angsana New" w:hAnsi="Angsana New"/>
          <w:color w:val="000000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400E5" w:rsidRPr="00BD373E">
        <w:rPr>
          <w:rFonts w:ascii="Angsana New" w:hAnsi="Angsana New"/>
          <w:color w:val="000000"/>
          <w:sz w:val="30"/>
          <w:szCs w:val="30"/>
          <w:cs/>
        </w:rPr>
        <w:t>โดย</w:t>
      </w:r>
      <w:r w:rsidRPr="00BD373E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 w:rsidRPr="00BD373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D373E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</w:t>
      </w:r>
      <w:r w:rsidR="000400E5" w:rsidRPr="00BD373E">
        <w:rPr>
          <w:rFonts w:ascii="Angsana New" w:hAnsi="Angsana New"/>
          <w:color w:val="000000"/>
          <w:sz w:val="30"/>
          <w:szCs w:val="30"/>
          <w:cs/>
        </w:rPr>
        <w:t>ไปแล้วในงบการเงินประจำปี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BD373E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BD373E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BD373E">
        <w:rPr>
          <w:rFonts w:ascii="Angsana New" w:hAnsi="Angsana New"/>
          <w:color w:val="000000"/>
          <w:sz w:val="30"/>
          <w:szCs w:val="30"/>
        </w:rPr>
        <w:t xml:space="preserve"> 256</w:t>
      </w:r>
      <w:r w:rsidR="00236B33" w:rsidRPr="00BD373E">
        <w:rPr>
          <w:rFonts w:ascii="Angsana New" w:hAnsi="Angsana New"/>
          <w:color w:val="000000"/>
          <w:sz w:val="30"/>
          <w:szCs w:val="30"/>
        </w:rPr>
        <w:t>4</w:t>
      </w:r>
    </w:p>
    <w:p w14:paraId="64DEC4B3" w14:textId="77777777" w:rsidR="00BA310A" w:rsidRPr="00BD373E" w:rsidRDefault="00BA310A" w:rsidP="00040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12CE882" w14:textId="757D623D" w:rsidR="00D8768E" w:rsidRPr="00BD373E" w:rsidRDefault="00E4254D" w:rsidP="00D8768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D373E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D77150" w:rsidRPr="00BD373E">
        <w:rPr>
          <w:rFonts w:ascii="Angsana New" w:hAnsi="Angsana New"/>
          <w:sz w:val="30"/>
          <w:szCs w:val="30"/>
          <w:cs/>
        </w:rPr>
        <w:t>ที่</w:t>
      </w:r>
      <w:r w:rsidRPr="00BD373E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D373E">
        <w:rPr>
          <w:rFonts w:ascii="Angsana New" w:hAnsi="Angsana New"/>
          <w:sz w:val="30"/>
          <w:szCs w:val="30"/>
        </w:rPr>
        <w:t xml:space="preserve">31 </w:t>
      </w:r>
      <w:r w:rsidRPr="00BD373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D373E">
        <w:rPr>
          <w:rFonts w:ascii="Angsana New" w:hAnsi="Angsana New"/>
          <w:sz w:val="30"/>
          <w:szCs w:val="30"/>
        </w:rPr>
        <w:t>256</w:t>
      </w:r>
      <w:r w:rsidR="00236B33" w:rsidRPr="00BD373E">
        <w:rPr>
          <w:rFonts w:ascii="Angsana New" w:hAnsi="Angsana New"/>
          <w:sz w:val="30"/>
          <w:szCs w:val="30"/>
        </w:rPr>
        <w:t>4</w:t>
      </w:r>
    </w:p>
    <w:p w14:paraId="58E84FB4" w14:textId="5BA6474B" w:rsidR="00CB4364" w:rsidRPr="00BD373E" w:rsidRDefault="00CB4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  <w:r w:rsidRPr="00BD373E">
        <w:rPr>
          <w:sz w:val="30"/>
          <w:szCs w:val="30"/>
          <w:cs/>
        </w:rPr>
        <w:br w:type="page"/>
      </w:r>
    </w:p>
    <w:p w14:paraId="3FC53207" w14:textId="70FAE272" w:rsidR="00BA310A" w:rsidRPr="00BD373E" w:rsidRDefault="00D32A27" w:rsidP="00C94B58">
      <w:pPr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</w:t>
      </w:r>
      <w:r w:rsidR="003070BC"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        บุคคลหรือกิจการที่เกี่ยวข้องกัน</w:t>
      </w:r>
    </w:p>
    <w:p w14:paraId="0B1D049F" w14:textId="136C106C" w:rsidR="00C94B58" w:rsidRPr="00BD373E" w:rsidRDefault="00C94B58" w:rsidP="009808DB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3BEA9B8" w14:textId="66D3D932" w:rsidR="009808DB" w:rsidRPr="00BD373E" w:rsidRDefault="009808DB" w:rsidP="009808DB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  <w:r w:rsidRPr="00BD373E">
        <w:rPr>
          <w:rFonts w:ascii="Angsana New" w:hAnsi="Angsana New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D4483B" w:rsidRPr="00BD373E">
        <w:rPr>
          <w:rFonts w:ascii="Angsana New" w:hAnsi="Angsana New"/>
          <w:color w:val="000000"/>
          <w:sz w:val="30"/>
          <w:szCs w:val="30"/>
          <w:cs/>
        </w:rPr>
        <w:t>เก้า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BD373E">
        <w:rPr>
          <w:rFonts w:ascii="Angsana New" w:hAnsi="Angsana New"/>
          <w:color w:val="000000"/>
          <w:sz w:val="30"/>
          <w:szCs w:val="30"/>
        </w:rPr>
        <w:t>3</w:t>
      </w:r>
      <w:r w:rsidR="0032348C" w:rsidRPr="00BD373E">
        <w:rPr>
          <w:rFonts w:ascii="Angsana New" w:hAnsi="Angsana New"/>
          <w:color w:val="000000"/>
          <w:sz w:val="30"/>
          <w:szCs w:val="30"/>
        </w:rPr>
        <w:t>0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4483B" w:rsidRPr="00BD373E">
        <w:rPr>
          <w:rFonts w:ascii="Angsana New" w:hAnsi="Angsana New"/>
          <w:color w:val="000000"/>
          <w:sz w:val="30"/>
          <w:szCs w:val="30"/>
          <w:cs/>
        </w:rPr>
        <w:t>กันย</w:t>
      </w:r>
      <w:r w:rsidR="0032348C" w:rsidRPr="00BD373E">
        <w:rPr>
          <w:rFonts w:ascii="Angsana New" w:hAnsi="Angsana New"/>
          <w:color w:val="000000"/>
          <w:sz w:val="30"/>
          <w:szCs w:val="30"/>
          <w:cs/>
        </w:rPr>
        <w:t>ายน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D373E">
        <w:rPr>
          <w:rFonts w:ascii="Angsana New" w:hAnsi="Angsana New"/>
          <w:color w:val="000000"/>
          <w:sz w:val="30"/>
          <w:szCs w:val="30"/>
        </w:rPr>
        <w:t>2565</w:t>
      </w:r>
    </w:p>
    <w:p w14:paraId="5E04EF4D" w14:textId="77777777" w:rsidR="009808DB" w:rsidRPr="00BD373E" w:rsidRDefault="009808DB" w:rsidP="009808DB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59F53DDC" w14:textId="3FB5BEC6" w:rsidR="007F3348" w:rsidRPr="00BD373E" w:rsidRDefault="009808DB" w:rsidP="007F3348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D373E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รายการที่สำคัญกับบุคคล</w:t>
      </w:r>
      <w:r w:rsidR="00FD3D32" w:rsidRPr="00BD373E">
        <w:rPr>
          <w:rFonts w:asciiTheme="majorBidi" w:hAnsiTheme="majorBidi" w:cstheme="majorBidi"/>
          <w:b/>
          <w:sz w:val="30"/>
          <w:szCs w:val="30"/>
          <w:cs/>
        </w:rPr>
        <w:t>หรือกิจการที่เกี่ยวข้องกันสำหรับงวด</w:t>
      </w:r>
      <w:r w:rsidR="00845990" w:rsidRPr="00BD373E">
        <w:rPr>
          <w:rFonts w:asciiTheme="majorBidi" w:hAnsiTheme="majorBidi" w:cstheme="majorBidi"/>
          <w:b/>
          <w:sz w:val="30"/>
          <w:szCs w:val="30"/>
          <w:cs/>
        </w:rPr>
        <w:t>เก้า</w:t>
      </w:r>
      <w:r w:rsidR="00FD3D32" w:rsidRPr="00BD373E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FD3D32" w:rsidRPr="00BD373E">
        <w:rPr>
          <w:rFonts w:asciiTheme="majorBidi" w:hAnsiTheme="majorBidi" w:cstheme="majorBidi"/>
          <w:bCs/>
          <w:sz w:val="30"/>
          <w:szCs w:val="30"/>
        </w:rPr>
        <w:t>3</w:t>
      </w:r>
      <w:r w:rsidR="0032348C" w:rsidRPr="00BD373E">
        <w:rPr>
          <w:rFonts w:asciiTheme="majorBidi" w:hAnsiTheme="majorBidi" w:cstheme="majorBidi"/>
          <w:bCs/>
          <w:sz w:val="30"/>
          <w:szCs w:val="30"/>
        </w:rPr>
        <w:t>0</w:t>
      </w:r>
      <w:r w:rsidR="00FD3D32" w:rsidRPr="00BD373E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845990" w:rsidRPr="00BD373E">
        <w:rPr>
          <w:rFonts w:asciiTheme="majorBidi" w:hAnsiTheme="majorBidi" w:cstheme="majorBidi"/>
          <w:b/>
          <w:sz w:val="30"/>
          <w:szCs w:val="30"/>
          <w:cs/>
        </w:rPr>
        <w:t>กันย</w:t>
      </w:r>
      <w:r w:rsidR="0032348C" w:rsidRPr="00BD373E">
        <w:rPr>
          <w:rFonts w:asciiTheme="majorBidi" w:hAnsiTheme="majorBidi" w:cstheme="majorBidi"/>
          <w:b/>
          <w:sz w:val="30"/>
          <w:szCs w:val="30"/>
          <w:cs/>
        </w:rPr>
        <w:t>ายน</w:t>
      </w:r>
      <w:r w:rsidR="00FD3D32" w:rsidRPr="00BD373E">
        <w:rPr>
          <w:rFonts w:asciiTheme="majorBidi" w:hAnsiTheme="majorBidi" w:cstheme="majorBidi"/>
          <w:b/>
          <w:sz w:val="30"/>
          <w:szCs w:val="30"/>
          <w:cs/>
        </w:rPr>
        <w:t xml:space="preserve"> สรุปได้ดังนี้</w:t>
      </w:r>
    </w:p>
    <w:p w14:paraId="679DE301" w14:textId="08544E84" w:rsidR="00F1668F" w:rsidRPr="00BD373E" w:rsidRDefault="00F1668F" w:rsidP="00987390">
      <w:pPr>
        <w:spacing w:line="120" w:lineRule="atLeast"/>
        <w:rPr>
          <w:rFonts w:ascii="Angsana New" w:hAnsi="Angsana New"/>
          <w:sz w:val="30"/>
          <w:szCs w:val="30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59"/>
        <w:gridCol w:w="272"/>
        <w:gridCol w:w="1259"/>
        <w:gridCol w:w="11"/>
      </w:tblGrid>
      <w:tr w:rsidR="005D76A8" w:rsidRPr="00BD373E" w14:paraId="44635708" w14:textId="77777777" w:rsidTr="007134E8">
        <w:trPr>
          <w:gridAfter w:val="1"/>
          <w:wAfter w:w="6" w:type="pct"/>
          <w:trHeight w:val="434"/>
          <w:tblHeader/>
        </w:trPr>
        <w:tc>
          <w:tcPr>
            <w:tcW w:w="3505" w:type="pct"/>
          </w:tcPr>
          <w:p w14:paraId="01503CA6" w14:textId="630ECB53" w:rsidR="005D76A8" w:rsidRPr="00BD373E" w:rsidRDefault="00940242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รายการที่สำคัญกับบุคคลที่เกี่ยวข้องกัน</w:t>
            </w:r>
          </w:p>
        </w:tc>
        <w:tc>
          <w:tcPr>
            <w:tcW w:w="672" w:type="pct"/>
          </w:tcPr>
          <w:p w14:paraId="7E33542A" w14:textId="027B22AD" w:rsidR="005D76A8" w:rsidRPr="00BD373E" w:rsidRDefault="005D76A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230C161" w14:textId="77777777" w:rsidR="005D76A8" w:rsidRPr="00BD373E" w:rsidRDefault="005D76A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73775777" w14:textId="4923EE56" w:rsidR="005D76A8" w:rsidRPr="00BD373E" w:rsidRDefault="005D76A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E2DA0" w:rsidRPr="00BD373E" w14:paraId="25259935" w14:textId="77777777" w:rsidTr="004E2DA0">
        <w:trPr>
          <w:gridAfter w:val="1"/>
          <w:wAfter w:w="6" w:type="pct"/>
        </w:trPr>
        <w:tc>
          <w:tcPr>
            <w:tcW w:w="3505" w:type="pct"/>
          </w:tcPr>
          <w:p w14:paraId="5D5800C9" w14:textId="77777777" w:rsidR="004E2DA0" w:rsidRPr="00BD373E" w:rsidRDefault="004E2DA0" w:rsidP="004E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72" w:type="pct"/>
          </w:tcPr>
          <w:p w14:paraId="142316E8" w14:textId="77777777" w:rsidR="004E2DA0" w:rsidRPr="00BD373E" w:rsidRDefault="004E2DA0" w:rsidP="004E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21328DBC" w14:textId="77777777" w:rsidR="004E2DA0" w:rsidRPr="00BD373E" w:rsidRDefault="004E2DA0" w:rsidP="004E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B743BC4" w14:textId="77777777" w:rsidR="004E2DA0" w:rsidRPr="00BD373E" w:rsidRDefault="004E2DA0" w:rsidP="004E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4E2DA0" w:rsidRPr="00BD373E" w14:paraId="733D13AA" w14:textId="77777777" w:rsidTr="00115350">
        <w:trPr>
          <w:tblHeader/>
        </w:trPr>
        <w:tc>
          <w:tcPr>
            <w:tcW w:w="3505" w:type="pct"/>
          </w:tcPr>
          <w:p w14:paraId="2E735947" w14:textId="77777777" w:rsidR="004E2DA0" w:rsidRPr="00BD373E" w:rsidRDefault="004E2DA0" w:rsidP="0011535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95" w:type="pct"/>
            <w:gridSpan w:val="4"/>
          </w:tcPr>
          <w:p w14:paraId="1A34B629" w14:textId="77777777" w:rsidR="004E2DA0" w:rsidRPr="00BD373E" w:rsidRDefault="004E2DA0" w:rsidP="00115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4E2DA0" w:rsidRPr="00BD373E" w14:paraId="7CC84F92" w14:textId="77777777" w:rsidTr="00115350">
        <w:trPr>
          <w:gridAfter w:val="1"/>
          <w:wAfter w:w="6" w:type="pct"/>
        </w:trPr>
        <w:tc>
          <w:tcPr>
            <w:tcW w:w="3505" w:type="pct"/>
          </w:tcPr>
          <w:p w14:paraId="0928599F" w14:textId="77777777" w:rsidR="004E2DA0" w:rsidRPr="00BD373E" w:rsidRDefault="004E2DA0" w:rsidP="0011535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72" w:type="pct"/>
          </w:tcPr>
          <w:p w14:paraId="6C02DBC9" w14:textId="77777777" w:rsidR="004E2DA0" w:rsidRPr="00BD373E" w:rsidRDefault="004E2DA0" w:rsidP="00115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B6A29C" w14:textId="77777777" w:rsidR="004E2DA0" w:rsidRPr="00BD373E" w:rsidRDefault="004E2DA0" w:rsidP="00115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D89066D" w14:textId="77777777" w:rsidR="004E2DA0" w:rsidRPr="00BD373E" w:rsidRDefault="004E2DA0" w:rsidP="00115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E2DA0" w:rsidRPr="00BD373E" w14:paraId="2AFEAC34" w14:textId="77777777" w:rsidTr="00115350">
        <w:trPr>
          <w:gridAfter w:val="1"/>
          <w:wAfter w:w="6" w:type="pct"/>
        </w:trPr>
        <w:tc>
          <w:tcPr>
            <w:tcW w:w="3505" w:type="pct"/>
          </w:tcPr>
          <w:p w14:paraId="2BA19B49" w14:textId="77777777" w:rsidR="004E2DA0" w:rsidRPr="00BD373E" w:rsidRDefault="004E2DA0" w:rsidP="0011535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color w:val="000000"/>
                <w:cs/>
                <w:lang w:val="en-US"/>
              </w:rPr>
              <w:t>ดอกเบี้ยรับ</w:t>
            </w:r>
          </w:p>
        </w:tc>
        <w:tc>
          <w:tcPr>
            <w:tcW w:w="672" w:type="pct"/>
          </w:tcPr>
          <w:p w14:paraId="71CF141C" w14:textId="77777777" w:rsidR="004E2DA0" w:rsidRPr="00BD373E" w:rsidRDefault="004E2DA0" w:rsidP="00115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30437926" w14:textId="77777777" w:rsidR="004E2DA0" w:rsidRPr="00BD373E" w:rsidRDefault="004E2DA0" w:rsidP="00115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78B6DC3" w14:textId="77777777" w:rsidR="004E2DA0" w:rsidRPr="00BD373E" w:rsidRDefault="004E2DA0" w:rsidP="00115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4,801</w:t>
            </w:r>
          </w:p>
        </w:tc>
      </w:tr>
      <w:tr w:rsidR="004E2DA0" w:rsidRPr="00BD373E" w14:paraId="0A448170" w14:textId="77777777" w:rsidTr="00115350">
        <w:trPr>
          <w:gridAfter w:val="1"/>
          <w:wAfter w:w="6" w:type="pct"/>
        </w:trPr>
        <w:tc>
          <w:tcPr>
            <w:tcW w:w="3505" w:type="pct"/>
          </w:tcPr>
          <w:p w14:paraId="072122FB" w14:textId="77777777" w:rsidR="004E2DA0" w:rsidRPr="00BD373E" w:rsidRDefault="004E2DA0" w:rsidP="0011535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72" w:type="pct"/>
          </w:tcPr>
          <w:p w14:paraId="1D47B3BA" w14:textId="77777777" w:rsidR="004E2DA0" w:rsidRPr="00BD373E" w:rsidRDefault="004E2DA0" w:rsidP="00115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C6B76B" w14:textId="77777777" w:rsidR="004E2DA0" w:rsidRPr="00BD373E" w:rsidRDefault="004E2DA0" w:rsidP="00115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7C775D55" w14:textId="77777777" w:rsidR="004E2DA0" w:rsidRPr="00BD373E" w:rsidRDefault="004E2DA0" w:rsidP="00115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DA0" w:rsidRPr="00BD373E" w14:paraId="281DF1D5" w14:textId="77777777" w:rsidTr="00115350">
        <w:trPr>
          <w:gridAfter w:val="1"/>
          <w:wAfter w:w="6" w:type="pct"/>
        </w:trPr>
        <w:tc>
          <w:tcPr>
            <w:tcW w:w="3505" w:type="pct"/>
          </w:tcPr>
          <w:p w14:paraId="01266D66" w14:textId="77777777" w:rsidR="004E2DA0" w:rsidRPr="00BD373E" w:rsidRDefault="004E2DA0" w:rsidP="00115350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72" w:type="pct"/>
          </w:tcPr>
          <w:p w14:paraId="3A3F8F03" w14:textId="77777777" w:rsidR="004E2DA0" w:rsidRPr="00BD373E" w:rsidRDefault="004E2DA0" w:rsidP="00115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12,090,631</w:t>
            </w:r>
          </w:p>
        </w:tc>
        <w:tc>
          <w:tcPr>
            <w:tcW w:w="145" w:type="pct"/>
          </w:tcPr>
          <w:p w14:paraId="335E3F55" w14:textId="77777777" w:rsidR="004E2DA0" w:rsidRPr="00BD373E" w:rsidRDefault="004E2DA0" w:rsidP="00115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1B06BA2" w14:textId="41216A18" w:rsidR="004E2DA0" w:rsidRPr="00BD373E" w:rsidRDefault="004E2DA0" w:rsidP="00115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12,404,028</w:t>
            </w:r>
          </w:p>
        </w:tc>
      </w:tr>
      <w:tr w:rsidR="004E2DA0" w:rsidRPr="00BD373E" w14:paraId="724F4E2C" w14:textId="77777777" w:rsidTr="00115350">
        <w:trPr>
          <w:gridAfter w:val="1"/>
          <w:wAfter w:w="6" w:type="pct"/>
        </w:trPr>
        <w:tc>
          <w:tcPr>
            <w:tcW w:w="3505" w:type="pct"/>
          </w:tcPr>
          <w:p w14:paraId="1FD332E6" w14:textId="77777777" w:rsidR="004E2DA0" w:rsidRPr="00BD373E" w:rsidRDefault="004E2DA0" w:rsidP="00115350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4547614" w14:textId="77777777" w:rsidR="004E2DA0" w:rsidRPr="00BD373E" w:rsidRDefault="004E2DA0" w:rsidP="00115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289,600</w:t>
            </w:r>
          </w:p>
        </w:tc>
        <w:tc>
          <w:tcPr>
            <w:tcW w:w="145" w:type="pct"/>
          </w:tcPr>
          <w:p w14:paraId="37428C8C" w14:textId="77777777" w:rsidR="004E2DA0" w:rsidRPr="00BD373E" w:rsidRDefault="004E2DA0" w:rsidP="00115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F16A1F1" w14:textId="39EFE547" w:rsidR="004E2DA0" w:rsidRPr="00BD373E" w:rsidRDefault="004E2DA0" w:rsidP="00115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281,024</w:t>
            </w:r>
          </w:p>
        </w:tc>
      </w:tr>
      <w:tr w:rsidR="004E2DA0" w:rsidRPr="00BD373E" w14:paraId="4EA2DB4C" w14:textId="77777777" w:rsidTr="00115350">
        <w:trPr>
          <w:gridAfter w:val="1"/>
          <w:wAfter w:w="6" w:type="pct"/>
        </w:trPr>
        <w:tc>
          <w:tcPr>
            <w:tcW w:w="3505" w:type="pct"/>
          </w:tcPr>
          <w:p w14:paraId="6776F3F4" w14:textId="77777777" w:rsidR="004E2DA0" w:rsidRPr="00BD373E" w:rsidRDefault="004E2DA0" w:rsidP="00115350">
            <w:pPr>
              <w:pStyle w:val="a"/>
              <w:tabs>
                <w:tab w:val="clear" w:pos="1080"/>
              </w:tabs>
              <w:ind w:firstLine="25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color w:val="00000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979CF26" w14:textId="77777777" w:rsidR="004E2DA0" w:rsidRPr="00BD373E" w:rsidRDefault="004E2DA0" w:rsidP="00115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sz w:val="30"/>
                <w:szCs w:val="30"/>
              </w:rPr>
              <w:t>12,380,231</w:t>
            </w:r>
          </w:p>
        </w:tc>
        <w:tc>
          <w:tcPr>
            <w:tcW w:w="145" w:type="pct"/>
          </w:tcPr>
          <w:p w14:paraId="310CDA25" w14:textId="77777777" w:rsidR="004E2DA0" w:rsidRPr="00BD373E" w:rsidRDefault="004E2DA0" w:rsidP="00115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5198226" w14:textId="433B9502" w:rsidR="004E2DA0" w:rsidRPr="00BD373E" w:rsidRDefault="004E2DA0" w:rsidP="00115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sz w:val="30"/>
                <w:szCs w:val="30"/>
              </w:rPr>
              <w:t>12,685,052</w:t>
            </w:r>
          </w:p>
        </w:tc>
      </w:tr>
    </w:tbl>
    <w:p w14:paraId="133E74D5" w14:textId="77777777" w:rsidR="004A6316" w:rsidRPr="00BD373E" w:rsidRDefault="004A6316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0BE3675" w14:textId="7733BBA8" w:rsidR="00D8768E" w:rsidRPr="00BD373E" w:rsidRDefault="00D32A27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E91D34" w:rsidRPr="00BD373E"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3" w:name="_Hlk86834571"/>
      <w:r w:rsidR="00D8768E"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ลูกหนี้การค้า</w:t>
      </w:r>
      <w:bookmarkEnd w:id="3"/>
    </w:p>
    <w:p w14:paraId="2FD7BBA5" w14:textId="02466364" w:rsidR="00D8768E" w:rsidRPr="00BD373E" w:rsidRDefault="00D8768E" w:rsidP="0084334E">
      <w:pPr>
        <w:spacing w:line="120" w:lineRule="atLeast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270"/>
        <w:gridCol w:w="1260"/>
      </w:tblGrid>
      <w:tr w:rsidR="008D79E1" w:rsidRPr="00BD373E" w14:paraId="1970D74D" w14:textId="77777777" w:rsidTr="002668F3">
        <w:trPr>
          <w:trHeight w:val="20"/>
          <w:tblHeader/>
        </w:trPr>
        <w:tc>
          <w:tcPr>
            <w:tcW w:w="6570" w:type="dxa"/>
            <w:shd w:val="clear" w:color="auto" w:fill="auto"/>
            <w:vAlign w:val="bottom"/>
          </w:tcPr>
          <w:p w14:paraId="5AD2E1B5" w14:textId="5D5C9F19" w:rsidR="008D79E1" w:rsidRPr="00BD373E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29CF78" w14:textId="1C35344E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3</w:t>
            </w:r>
            <w:r w:rsidR="00ED0EED" w:rsidRPr="00BD373E">
              <w:rPr>
                <w:rFonts w:ascii="Angsana New" w:hAnsi="Angsana New"/>
                <w:sz w:val="30"/>
                <w:szCs w:val="30"/>
              </w:rPr>
              <w:t>0</w:t>
            </w:r>
            <w:r w:rsidRPr="00BD37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E6D89" w:rsidRPr="00BD373E">
              <w:rPr>
                <w:rFonts w:ascii="Angsana New" w:hAnsi="Angsana New"/>
                <w:sz w:val="30"/>
                <w:szCs w:val="30"/>
                <w:cs/>
              </w:rPr>
              <w:t>กันย</w:t>
            </w:r>
            <w:r w:rsidR="00ED0EED" w:rsidRPr="00BD373E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4A090BF4" w14:textId="77777777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E48FE3" w14:textId="734B62DC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31</w:t>
            </w:r>
            <w:r w:rsidRPr="00BD373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79E1" w:rsidRPr="00BD373E" w14:paraId="17B43725" w14:textId="77777777" w:rsidTr="002668F3">
        <w:trPr>
          <w:trHeight w:val="20"/>
          <w:tblHeader/>
        </w:trPr>
        <w:tc>
          <w:tcPr>
            <w:tcW w:w="6570" w:type="dxa"/>
            <w:shd w:val="clear" w:color="auto" w:fill="auto"/>
            <w:vAlign w:val="bottom"/>
          </w:tcPr>
          <w:p w14:paraId="61958CCA" w14:textId="77777777" w:rsidR="008D79E1" w:rsidRPr="00BD373E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471718" w14:textId="1539342D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F4DDB45" w14:textId="77777777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E1C0F4" w14:textId="06D45FDE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8768E" w:rsidRPr="00BD373E" w14:paraId="2C095259" w14:textId="77777777" w:rsidTr="00176A95">
        <w:trPr>
          <w:trHeight w:val="20"/>
          <w:tblHeader/>
        </w:trPr>
        <w:tc>
          <w:tcPr>
            <w:tcW w:w="6570" w:type="dxa"/>
            <w:shd w:val="clear" w:color="auto" w:fill="auto"/>
            <w:vAlign w:val="bottom"/>
          </w:tcPr>
          <w:p w14:paraId="190064AA" w14:textId="77777777" w:rsidR="00D8768E" w:rsidRPr="00BD373E" w:rsidRDefault="00D8768E" w:rsidP="00555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F22905F" w14:textId="77777777" w:rsidR="00D8768E" w:rsidRPr="00BD373E" w:rsidRDefault="00D8768E" w:rsidP="00555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91110" w:rsidRPr="00BD373E" w14:paraId="4E4DB9F5" w14:textId="77777777" w:rsidTr="002668F3">
        <w:trPr>
          <w:trHeight w:val="20"/>
        </w:trPr>
        <w:tc>
          <w:tcPr>
            <w:tcW w:w="6570" w:type="dxa"/>
          </w:tcPr>
          <w:p w14:paraId="7CA8DEE5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86834576"/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  <w:bookmarkEnd w:id="4"/>
          </w:p>
        </w:tc>
        <w:tc>
          <w:tcPr>
            <w:tcW w:w="1260" w:type="dxa"/>
          </w:tcPr>
          <w:p w14:paraId="757BEABA" w14:textId="663A4215" w:rsidR="00691110" w:rsidRPr="00BD373E" w:rsidRDefault="00B44F99" w:rsidP="00B4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54</w:t>
            </w:r>
            <w:r w:rsidR="009B3C47" w:rsidRPr="00BD373E">
              <w:rPr>
                <w:rFonts w:ascii="Angsana New" w:hAnsi="Angsana New"/>
                <w:sz w:val="30"/>
                <w:szCs w:val="30"/>
              </w:rPr>
              <w:t>,</w:t>
            </w:r>
            <w:r w:rsidRPr="00BD373E">
              <w:rPr>
                <w:rFonts w:ascii="Angsana New" w:hAnsi="Angsana New"/>
                <w:sz w:val="30"/>
                <w:szCs w:val="30"/>
              </w:rPr>
              <w:t>000</w:t>
            </w:r>
            <w:r w:rsidR="009B3C47" w:rsidRPr="00BD373E">
              <w:rPr>
                <w:rFonts w:ascii="Angsana New" w:hAnsi="Angsana New"/>
                <w:sz w:val="30"/>
                <w:szCs w:val="30"/>
              </w:rPr>
              <w:t>,</w:t>
            </w:r>
            <w:r w:rsidRPr="00BD373E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270" w:type="dxa"/>
          </w:tcPr>
          <w:p w14:paraId="2DE8E55F" w14:textId="77777777" w:rsidR="00691110" w:rsidRPr="00BD373E" w:rsidRDefault="00691110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B43478" w14:textId="1DB1A3D8" w:rsidR="00691110" w:rsidRPr="00BD373E" w:rsidRDefault="008D79E1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50,679,793</w:t>
            </w:r>
          </w:p>
        </w:tc>
      </w:tr>
      <w:tr w:rsidR="00691110" w:rsidRPr="00BD373E" w14:paraId="22BBF91D" w14:textId="77777777" w:rsidTr="002668F3">
        <w:trPr>
          <w:trHeight w:val="20"/>
        </w:trPr>
        <w:tc>
          <w:tcPr>
            <w:tcW w:w="6570" w:type="dxa"/>
          </w:tcPr>
          <w:p w14:paraId="16E3C818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3B7FFD43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23C430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2A3EE7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4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1110" w:rsidRPr="00BD373E" w14:paraId="46D82568" w14:textId="77777777" w:rsidTr="002668F3">
        <w:trPr>
          <w:trHeight w:val="20"/>
        </w:trPr>
        <w:tc>
          <w:tcPr>
            <w:tcW w:w="6570" w:type="dxa"/>
          </w:tcPr>
          <w:p w14:paraId="2050952B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D373E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4E775EF9" w14:textId="308A75F8" w:rsidR="00691110" w:rsidRPr="00BD373E" w:rsidRDefault="009B3C47" w:rsidP="00B4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D373E">
              <w:rPr>
                <w:rFonts w:ascii="Angsana New" w:hAnsi="Angsana New"/>
                <w:sz w:val="30"/>
                <w:szCs w:val="30"/>
              </w:rPr>
              <w:t>,</w:t>
            </w:r>
            <w:r w:rsidRPr="00BD373E">
              <w:rPr>
                <w:rFonts w:ascii="Angsana New" w:hAnsi="Angsana New"/>
                <w:sz w:val="30"/>
                <w:szCs w:val="30"/>
                <w:cs/>
              </w:rPr>
              <w:t>785</w:t>
            </w:r>
            <w:r w:rsidRPr="00BD373E">
              <w:rPr>
                <w:rFonts w:ascii="Angsana New" w:hAnsi="Angsana New"/>
                <w:sz w:val="30"/>
                <w:szCs w:val="30"/>
              </w:rPr>
              <w:t>,</w:t>
            </w:r>
            <w:r w:rsidRPr="00BD373E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="00B44F99" w:rsidRPr="00BD373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48353D1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335F34" w14:textId="10080CE7" w:rsidR="00691110" w:rsidRPr="00BD373E" w:rsidRDefault="008D79E1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2,981,050</w:t>
            </w:r>
          </w:p>
        </w:tc>
      </w:tr>
      <w:tr w:rsidR="0000064E" w:rsidRPr="00BD373E" w14:paraId="700FC24B" w14:textId="77777777" w:rsidTr="002668F3">
        <w:trPr>
          <w:trHeight w:val="20"/>
        </w:trPr>
        <w:tc>
          <w:tcPr>
            <w:tcW w:w="6570" w:type="dxa"/>
          </w:tcPr>
          <w:p w14:paraId="3D1B357D" w14:textId="074F1712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DFC743" w14:textId="75FBE746" w:rsidR="0000064E" w:rsidRPr="00BD373E" w:rsidRDefault="00B44F99" w:rsidP="00B4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00064E"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</w:t>
            </w:r>
            <w:r w:rsidR="0000064E"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3EEC40CA" w14:textId="77777777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7E4AFF" w14:textId="062E129D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53,660,843</w:t>
            </w:r>
          </w:p>
        </w:tc>
      </w:tr>
      <w:tr w:rsidR="0000064E" w:rsidRPr="00BD373E" w14:paraId="44EDAAAE" w14:textId="77777777" w:rsidTr="002668F3">
        <w:trPr>
          <w:trHeight w:val="20"/>
        </w:trPr>
        <w:tc>
          <w:tcPr>
            <w:tcW w:w="6570" w:type="dxa"/>
          </w:tcPr>
          <w:p w14:paraId="6D1FE69D" w14:textId="7FEFE5C3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DEFB16" w14:textId="134B174C" w:rsidR="0000064E" w:rsidRPr="00BD373E" w:rsidRDefault="0000064E" w:rsidP="00E50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 w:right="25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53641E" w14:textId="77777777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34A6BD" w14:textId="526ACD76" w:rsidR="0000064E" w:rsidRPr="00BD373E" w:rsidRDefault="0000064E" w:rsidP="00E50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0064E" w:rsidRPr="00BD373E" w14:paraId="18D4ECDE" w14:textId="77777777" w:rsidTr="002668F3">
        <w:trPr>
          <w:trHeight w:val="20"/>
        </w:trPr>
        <w:tc>
          <w:tcPr>
            <w:tcW w:w="6570" w:type="dxa"/>
          </w:tcPr>
          <w:p w14:paraId="6CB99F2A" w14:textId="477A38DB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1BF2D0" w14:textId="54678129" w:rsidR="0000064E" w:rsidRPr="00BD373E" w:rsidRDefault="00B44F99" w:rsidP="00B4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0064E"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00064E"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</w:t>
            </w:r>
            <w:r w:rsidR="0000064E"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533EE669" w14:textId="77777777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1A239C" w14:textId="6EAC9FB5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53,660,843</w:t>
            </w:r>
          </w:p>
        </w:tc>
      </w:tr>
    </w:tbl>
    <w:p w14:paraId="1899FA0E" w14:textId="7958F829" w:rsidR="00C44317" w:rsidRDefault="00C44317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53547E2" w14:textId="77777777" w:rsidR="00F13319" w:rsidRPr="00BD373E" w:rsidRDefault="00F13319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1EF9BFF" w14:textId="77777777" w:rsidR="00A847BF" w:rsidRPr="00BD373E" w:rsidRDefault="00A847BF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E65762C" w14:textId="716B8ED0" w:rsidR="00E91D34" w:rsidRPr="00BD373E" w:rsidRDefault="00D32A27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5</w:t>
      </w:r>
      <w:r w:rsidR="00D8768E" w:rsidRPr="00BD373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91D34"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25734B1B" w14:textId="6A10187C" w:rsidR="00E91D34" w:rsidRPr="00BD373E" w:rsidRDefault="00E91D34" w:rsidP="00176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</w:rPr>
      </w:pPr>
    </w:p>
    <w:p w14:paraId="34AC9192" w14:textId="390E1A24" w:rsidR="008A236D" w:rsidRPr="00BD373E" w:rsidRDefault="008A236D" w:rsidP="008A2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BD373E">
        <w:rPr>
          <w:rFonts w:ascii="Angsana New" w:hAnsi="Angsana New"/>
          <w:color w:val="000000"/>
          <w:spacing w:val="6"/>
          <w:sz w:val="30"/>
          <w:szCs w:val="30"/>
          <w:cs/>
        </w:rPr>
        <w:t>การซื้อ จำหน่าย และโอนอาคารและอุปกรณ์สำหรับ</w:t>
      </w:r>
      <w:r w:rsidR="007B6706" w:rsidRPr="00BD373E">
        <w:rPr>
          <w:rFonts w:ascii="Angsana New" w:hAnsi="Angsana New"/>
          <w:color w:val="000000"/>
          <w:spacing w:val="6"/>
          <w:sz w:val="30"/>
          <w:szCs w:val="30"/>
          <w:cs/>
        </w:rPr>
        <w:t>งวด</w:t>
      </w:r>
      <w:r w:rsidR="00852F7D" w:rsidRPr="00BD373E">
        <w:rPr>
          <w:rFonts w:ascii="Angsana New" w:hAnsi="Angsana New"/>
          <w:color w:val="000000"/>
          <w:spacing w:val="6"/>
          <w:sz w:val="30"/>
          <w:szCs w:val="30"/>
          <w:cs/>
        </w:rPr>
        <w:t>เก้า</w:t>
      </w:r>
      <w:r w:rsidRPr="00BD373E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เดือนสิ้นสุดวันที่ </w:t>
      </w:r>
      <w:r w:rsidRPr="00BD373E">
        <w:rPr>
          <w:rFonts w:ascii="Angsana New" w:hAnsi="Angsana New"/>
          <w:color w:val="000000"/>
          <w:spacing w:val="6"/>
          <w:sz w:val="30"/>
          <w:szCs w:val="30"/>
        </w:rPr>
        <w:t>3</w:t>
      </w:r>
      <w:r w:rsidR="00F97A26" w:rsidRPr="00BD373E">
        <w:rPr>
          <w:rFonts w:ascii="Angsana New" w:hAnsi="Angsana New"/>
          <w:color w:val="000000"/>
          <w:spacing w:val="6"/>
          <w:sz w:val="30"/>
          <w:szCs w:val="30"/>
        </w:rPr>
        <w:t>0</w:t>
      </w:r>
      <w:r w:rsidRPr="00BD373E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="00852F7D" w:rsidRPr="00BD373E">
        <w:rPr>
          <w:rFonts w:ascii="Angsana New" w:hAnsi="Angsana New"/>
          <w:color w:val="000000"/>
          <w:spacing w:val="6"/>
          <w:sz w:val="30"/>
          <w:szCs w:val="30"/>
          <w:cs/>
        </w:rPr>
        <w:t>กันย</w:t>
      </w:r>
      <w:r w:rsidR="00F97A26" w:rsidRPr="00BD373E">
        <w:rPr>
          <w:rFonts w:ascii="Angsana New" w:hAnsi="Angsana New"/>
          <w:color w:val="000000"/>
          <w:spacing w:val="6"/>
          <w:sz w:val="30"/>
          <w:szCs w:val="30"/>
          <w:cs/>
        </w:rPr>
        <w:t>ายน</w:t>
      </w:r>
      <w:r w:rsidR="00A16F56" w:rsidRPr="00BD373E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Pr="00BD373E">
        <w:rPr>
          <w:rFonts w:ascii="Angsana New" w:hAnsi="Angsana New"/>
          <w:color w:val="000000"/>
          <w:spacing w:val="4"/>
          <w:sz w:val="30"/>
          <w:szCs w:val="30"/>
        </w:rPr>
        <w:t>256</w:t>
      </w:r>
      <w:r w:rsidR="00A16F56" w:rsidRPr="00BD373E">
        <w:rPr>
          <w:rFonts w:ascii="Angsana New" w:hAnsi="Angsana New"/>
          <w:color w:val="000000"/>
          <w:spacing w:val="4"/>
          <w:sz w:val="30"/>
          <w:szCs w:val="30"/>
        </w:rPr>
        <w:t>5</w:t>
      </w:r>
      <w:r w:rsidRPr="00BD373E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BD373E">
        <w:rPr>
          <w:rFonts w:ascii="Angsana New" w:hAnsi="Angsana New"/>
          <w:color w:val="000000"/>
          <w:spacing w:val="6"/>
          <w:sz w:val="30"/>
          <w:szCs w:val="30"/>
          <w:cs/>
        </w:rPr>
        <w:t>มีดังนี้</w:t>
      </w:r>
    </w:p>
    <w:p w14:paraId="5B59675A" w14:textId="77777777" w:rsidR="008A236D" w:rsidRPr="00BD373E" w:rsidRDefault="008A236D" w:rsidP="00230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93"/>
        <w:gridCol w:w="300"/>
        <w:gridCol w:w="1707"/>
      </w:tblGrid>
      <w:tr w:rsidR="008A236D" w:rsidRPr="00BD373E" w14:paraId="588F67D4" w14:textId="77777777" w:rsidTr="007134E8">
        <w:trPr>
          <w:trHeight w:val="406"/>
        </w:trPr>
        <w:tc>
          <w:tcPr>
            <w:tcW w:w="3077" w:type="pct"/>
          </w:tcPr>
          <w:p w14:paraId="0FDED552" w14:textId="77777777" w:rsidR="008A236D" w:rsidRPr="00BD373E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51" w:type="pct"/>
          </w:tcPr>
          <w:p w14:paraId="72AA544C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" w:type="pct"/>
          </w:tcPr>
          <w:p w14:paraId="0B70D994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0357C0E3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การจำหน่ายและ</w:t>
            </w:r>
          </w:p>
        </w:tc>
      </w:tr>
      <w:tr w:rsidR="008A236D" w:rsidRPr="00BD373E" w14:paraId="61112D92" w14:textId="77777777" w:rsidTr="007134E8">
        <w:trPr>
          <w:trHeight w:val="406"/>
        </w:trPr>
        <w:tc>
          <w:tcPr>
            <w:tcW w:w="3077" w:type="pct"/>
          </w:tcPr>
          <w:p w14:paraId="108F2608" w14:textId="77777777" w:rsidR="008A236D" w:rsidRPr="00BD373E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51" w:type="pct"/>
          </w:tcPr>
          <w:p w14:paraId="5EB2B79A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การซื้อและการโอนเข้า - ราคาทุน</w:t>
            </w:r>
          </w:p>
        </w:tc>
        <w:tc>
          <w:tcPr>
            <w:tcW w:w="160" w:type="pct"/>
          </w:tcPr>
          <w:p w14:paraId="093A7FB7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2442511F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การโอนออก - ราคา</w:t>
            </w:r>
          </w:p>
          <w:p w14:paraId="1F2ECA3C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</w:tr>
      <w:tr w:rsidR="008A236D" w:rsidRPr="00BD373E" w14:paraId="42E54323" w14:textId="77777777" w:rsidTr="007134E8">
        <w:trPr>
          <w:trHeight w:val="349"/>
        </w:trPr>
        <w:tc>
          <w:tcPr>
            <w:tcW w:w="3077" w:type="pct"/>
          </w:tcPr>
          <w:p w14:paraId="6B0E28B5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23" w:type="pct"/>
            <w:gridSpan w:val="3"/>
          </w:tcPr>
          <w:p w14:paraId="193C8C76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5D20DB" w:rsidRPr="00BD373E" w14:paraId="43A5BE18" w14:textId="77777777" w:rsidTr="007134E8">
        <w:trPr>
          <w:trHeight w:val="417"/>
        </w:trPr>
        <w:tc>
          <w:tcPr>
            <w:tcW w:w="3077" w:type="pct"/>
          </w:tcPr>
          <w:p w14:paraId="65DCE995" w14:textId="253400DA" w:rsidR="005D20DB" w:rsidRPr="00BD373E" w:rsidRDefault="005D20DB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51" w:type="pct"/>
          </w:tcPr>
          <w:p w14:paraId="66F9D451" w14:textId="0F404A54" w:rsidR="005D20DB" w:rsidRPr="00BD373E" w:rsidRDefault="007138E9" w:rsidP="005D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532</w:t>
            </w: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</w:t>
            </w:r>
          </w:p>
        </w:tc>
        <w:tc>
          <w:tcPr>
            <w:tcW w:w="160" w:type="pct"/>
          </w:tcPr>
          <w:p w14:paraId="19530371" w14:textId="77777777" w:rsidR="005D20DB" w:rsidRPr="00BD373E" w:rsidRDefault="005D20DB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20B7BBA0" w14:textId="06E645DE" w:rsidR="005D20DB" w:rsidRPr="00BD373E" w:rsidRDefault="007138E9" w:rsidP="00F6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91110" w:rsidRPr="00BD373E" w14:paraId="2BAF562F" w14:textId="77777777" w:rsidTr="007134E8">
        <w:trPr>
          <w:trHeight w:val="417"/>
        </w:trPr>
        <w:tc>
          <w:tcPr>
            <w:tcW w:w="3077" w:type="pct"/>
          </w:tcPr>
          <w:p w14:paraId="4F7A11DA" w14:textId="4D422A00" w:rsidR="00691110" w:rsidRPr="00BD373E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51" w:type="pct"/>
          </w:tcPr>
          <w:p w14:paraId="190BBB07" w14:textId="25A3063B" w:rsidR="00691110" w:rsidRPr="00BD373E" w:rsidRDefault="007138E9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16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825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008</w:t>
            </w:r>
          </w:p>
        </w:tc>
        <w:tc>
          <w:tcPr>
            <w:tcW w:w="160" w:type="pct"/>
          </w:tcPr>
          <w:p w14:paraId="7212C56B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552C9DD2" w14:textId="4E0FA526" w:rsidR="00691110" w:rsidRPr="00BD373E" w:rsidRDefault="007138E9" w:rsidP="00F6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91110" w:rsidRPr="00BD373E" w14:paraId="6AFD523F" w14:textId="77777777" w:rsidTr="007134E8">
        <w:trPr>
          <w:trHeight w:val="428"/>
        </w:trPr>
        <w:tc>
          <w:tcPr>
            <w:tcW w:w="3077" w:type="pct"/>
          </w:tcPr>
          <w:p w14:paraId="4311F8ED" w14:textId="77777777" w:rsidR="00691110" w:rsidRPr="00BD373E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51" w:type="pct"/>
          </w:tcPr>
          <w:p w14:paraId="23878513" w14:textId="0178135F" w:rsidR="00691110" w:rsidRPr="00BD373E" w:rsidRDefault="007138E9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41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634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641</w:t>
            </w:r>
          </w:p>
        </w:tc>
        <w:tc>
          <w:tcPr>
            <w:tcW w:w="160" w:type="pct"/>
          </w:tcPr>
          <w:p w14:paraId="2108EFBD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6EE1E439" w14:textId="078C0A11" w:rsidR="00691110" w:rsidRPr="00BD373E" w:rsidRDefault="007138E9" w:rsidP="008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29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122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3319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691110" w:rsidRPr="00BD373E" w14:paraId="6C0F8234" w14:textId="77777777" w:rsidTr="003A66B0">
        <w:trPr>
          <w:trHeight w:val="417"/>
        </w:trPr>
        <w:tc>
          <w:tcPr>
            <w:tcW w:w="3077" w:type="pct"/>
          </w:tcPr>
          <w:p w14:paraId="13491853" w14:textId="77777777" w:rsidR="00691110" w:rsidRPr="00BD373E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51" w:type="pct"/>
          </w:tcPr>
          <w:p w14:paraId="7636EF1B" w14:textId="017D463C" w:rsidR="00691110" w:rsidRPr="00BD373E" w:rsidRDefault="007138E9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475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675</w:t>
            </w:r>
          </w:p>
        </w:tc>
        <w:tc>
          <w:tcPr>
            <w:tcW w:w="160" w:type="pct"/>
          </w:tcPr>
          <w:p w14:paraId="347FDF89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28AF6702" w14:textId="66480A6B" w:rsidR="00691110" w:rsidRPr="00BD373E" w:rsidRDefault="007138E9" w:rsidP="00E50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29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691110" w:rsidRPr="00BD373E" w14:paraId="458DF5AB" w14:textId="77777777" w:rsidTr="003A66B0">
        <w:trPr>
          <w:trHeight w:val="417"/>
        </w:trPr>
        <w:tc>
          <w:tcPr>
            <w:tcW w:w="3077" w:type="pct"/>
          </w:tcPr>
          <w:p w14:paraId="5FEDD8BB" w14:textId="07822B92" w:rsidR="00691110" w:rsidRPr="00BD373E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51" w:type="pct"/>
          </w:tcPr>
          <w:p w14:paraId="42A071ED" w14:textId="087C4CC8" w:rsidR="00691110" w:rsidRPr="00BD373E" w:rsidRDefault="007138E9" w:rsidP="00ED2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29" w:right="139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0" w:type="pct"/>
          </w:tcPr>
          <w:p w14:paraId="203F6279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3AB17979" w14:textId="0404A287" w:rsidR="00691110" w:rsidRPr="00BD373E" w:rsidRDefault="007138E9" w:rsidP="008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047</w:t>
            </w:r>
          </w:p>
        </w:tc>
      </w:tr>
      <w:tr w:rsidR="00691110" w:rsidRPr="00BD373E" w14:paraId="21A2F0A1" w14:textId="77777777" w:rsidTr="007134E8">
        <w:trPr>
          <w:trHeight w:val="417"/>
        </w:trPr>
        <w:tc>
          <w:tcPr>
            <w:tcW w:w="3077" w:type="pct"/>
          </w:tcPr>
          <w:p w14:paraId="2A02F3DC" w14:textId="77777777" w:rsidR="00691110" w:rsidRPr="00BD373E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shd w:val="clear" w:color="auto" w:fill="auto"/>
          </w:tcPr>
          <w:p w14:paraId="4E521936" w14:textId="04F41487" w:rsidR="00691110" w:rsidRPr="00BD373E" w:rsidRDefault="007138E9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44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865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893</w:t>
            </w:r>
          </w:p>
        </w:tc>
        <w:tc>
          <w:tcPr>
            <w:tcW w:w="160" w:type="pct"/>
            <w:shd w:val="clear" w:color="auto" w:fill="auto"/>
          </w:tcPr>
          <w:p w14:paraId="3E9E01BC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</w:tcPr>
          <w:p w14:paraId="4EB57053" w14:textId="171967CB" w:rsidR="00691110" w:rsidRPr="00BD373E" w:rsidRDefault="0071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29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49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653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596</w:t>
            </w:r>
          </w:p>
        </w:tc>
      </w:tr>
      <w:tr w:rsidR="00691110" w:rsidRPr="00BD373E" w14:paraId="42FBBA25" w14:textId="77777777" w:rsidTr="007134E8">
        <w:trPr>
          <w:trHeight w:val="438"/>
        </w:trPr>
        <w:tc>
          <w:tcPr>
            <w:tcW w:w="3077" w:type="pct"/>
          </w:tcPr>
          <w:p w14:paraId="02F6071D" w14:textId="77777777" w:rsidR="00691110" w:rsidRPr="00BD373E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BA6F9" w14:textId="20DD0443" w:rsidR="00691110" w:rsidRPr="00BD373E" w:rsidRDefault="007138E9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106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333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217</w:t>
            </w:r>
          </w:p>
        </w:tc>
        <w:tc>
          <w:tcPr>
            <w:tcW w:w="160" w:type="pct"/>
            <w:shd w:val="clear" w:color="auto" w:fill="auto"/>
          </w:tcPr>
          <w:p w14:paraId="29C16438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E86F1" w14:textId="7BC6B9A9" w:rsidR="00691110" w:rsidRPr="00BD373E" w:rsidRDefault="007138E9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49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77</w:t>
            </w:r>
            <w:r w:rsidR="00D037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037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</w:p>
        </w:tc>
      </w:tr>
    </w:tbl>
    <w:p w14:paraId="0E9DE187" w14:textId="77777777" w:rsidR="004A6316" w:rsidRPr="00BD373E" w:rsidRDefault="004A6316" w:rsidP="00230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</w:rPr>
      </w:pPr>
    </w:p>
    <w:p w14:paraId="488AB86D" w14:textId="2DD3F5C0" w:rsidR="00730C3B" w:rsidRPr="00BD373E" w:rsidRDefault="00730C3B" w:rsidP="00730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pacing w:val="5"/>
          <w:sz w:val="28"/>
          <w:szCs w:val="28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Pr="00BD373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หนี้สินที่มีภาระดอกเบี้ย</w:t>
      </w:r>
    </w:p>
    <w:p w14:paraId="71AD7743" w14:textId="26C529E5" w:rsidR="00730C3B" w:rsidRPr="00BD373E" w:rsidRDefault="00730C3B" w:rsidP="00230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70"/>
        <w:gridCol w:w="1620"/>
        <w:gridCol w:w="270"/>
        <w:gridCol w:w="1710"/>
      </w:tblGrid>
      <w:tr w:rsidR="00730C3B" w:rsidRPr="00BD373E" w14:paraId="18DA098E" w14:textId="77777777" w:rsidTr="00345DC1">
        <w:tc>
          <w:tcPr>
            <w:tcW w:w="5490" w:type="dxa"/>
          </w:tcPr>
          <w:p w14:paraId="36B6F96E" w14:textId="77777777" w:rsidR="00730C3B" w:rsidRPr="00BD373E" w:rsidRDefault="00730C3B" w:rsidP="00345DC1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5" w:name="_Hlk30148679"/>
          </w:p>
        </w:tc>
        <w:tc>
          <w:tcPr>
            <w:tcW w:w="270" w:type="dxa"/>
          </w:tcPr>
          <w:p w14:paraId="248BC63B" w14:textId="77777777" w:rsidR="00730C3B" w:rsidRPr="00BD373E" w:rsidRDefault="00730C3B" w:rsidP="00345DC1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1409409" w14:textId="547A8691" w:rsidR="00730C3B" w:rsidRPr="00BD373E" w:rsidRDefault="00730C3B" w:rsidP="00345DC1">
            <w:pPr>
              <w:tabs>
                <w:tab w:val="clear" w:pos="3515"/>
                <w:tab w:val="left" w:pos="1402"/>
              </w:tabs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3</w:t>
            </w:r>
            <w:r w:rsidR="00F556F3" w:rsidRPr="00BD373E">
              <w:rPr>
                <w:rFonts w:ascii="Angsana New" w:hAnsi="Angsana New"/>
                <w:sz w:val="30"/>
                <w:szCs w:val="30"/>
              </w:rPr>
              <w:t>0</w:t>
            </w:r>
            <w:r w:rsidRPr="00BD37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154F6" w:rsidRPr="00BD373E">
              <w:rPr>
                <w:rFonts w:ascii="Angsana New" w:hAnsi="Angsana New"/>
                <w:sz w:val="30"/>
                <w:szCs w:val="30"/>
                <w:cs/>
              </w:rPr>
              <w:t>กันย</w:t>
            </w:r>
            <w:r w:rsidR="00F556F3" w:rsidRPr="00BD373E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457BE580" w14:textId="77777777" w:rsidR="00730C3B" w:rsidRPr="00BD373E" w:rsidRDefault="00730C3B" w:rsidP="00345DC1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D203D3C" w14:textId="77777777" w:rsidR="00730C3B" w:rsidRPr="00BD373E" w:rsidRDefault="00730C3B" w:rsidP="00345DC1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31</w:t>
            </w:r>
            <w:r w:rsidRPr="00BD373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0C3B" w:rsidRPr="00BD373E" w14:paraId="28F5DA8C" w14:textId="77777777" w:rsidTr="00345DC1">
        <w:tc>
          <w:tcPr>
            <w:tcW w:w="5490" w:type="dxa"/>
          </w:tcPr>
          <w:p w14:paraId="7FAD4F7E" w14:textId="77777777" w:rsidR="00730C3B" w:rsidRPr="00BD373E" w:rsidRDefault="00730C3B" w:rsidP="00345DC1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F9CD8" w14:textId="77777777" w:rsidR="00730C3B" w:rsidRPr="00BD373E" w:rsidRDefault="00730C3B" w:rsidP="00345DC1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5C0DEE9" w14:textId="77777777" w:rsidR="00730C3B" w:rsidRPr="00BD373E" w:rsidRDefault="00730C3B" w:rsidP="00345DC1">
            <w:pPr>
              <w:tabs>
                <w:tab w:val="clear" w:pos="3515"/>
                <w:tab w:val="left" w:pos="1402"/>
              </w:tabs>
              <w:spacing w:line="1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33485AE" w14:textId="77777777" w:rsidR="00730C3B" w:rsidRPr="00BD373E" w:rsidRDefault="00730C3B" w:rsidP="00345DC1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0F959C5" w14:textId="77777777" w:rsidR="00730C3B" w:rsidRPr="00BD373E" w:rsidRDefault="00730C3B" w:rsidP="00345DC1">
            <w:pPr>
              <w:spacing w:line="1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30C3B" w:rsidRPr="00BD373E" w14:paraId="1B54662B" w14:textId="77777777" w:rsidTr="00345DC1">
        <w:tc>
          <w:tcPr>
            <w:tcW w:w="5490" w:type="dxa"/>
          </w:tcPr>
          <w:p w14:paraId="7ACDE99F" w14:textId="77777777" w:rsidR="00730C3B" w:rsidRPr="00BD373E" w:rsidRDefault="00730C3B" w:rsidP="00345DC1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488884E1" w14:textId="77777777" w:rsidR="00730C3B" w:rsidRPr="00BD373E" w:rsidRDefault="00730C3B" w:rsidP="00345DC1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tcBorders>
              <w:left w:val="nil"/>
            </w:tcBorders>
          </w:tcPr>
          <w:p w14:paraId="385E78FD" w14:textId="77777777" w:rsidR="00730C3B" w:rsidRPr="00BD373E" w:rsidRDefault="00730C3B" w:rsidP="00345DC1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730C3B" w:rsidRPr="00BD373E" w14:paraId="60A05377" w14:textId="77777777" w:rsidTr="00345DC1">
        <w:tc>
          <w:tcPr>
            <w:tcW w:w="5490" w:type="dxa"/>
          </w:tcPr>
          <w:p w14:paraId="0FE03473" w14:textId="77777777" w:rsidR="00730C3B" w:rsidRPr="00BD373E" w:rsidRDefault="00730C3B" w:rsidP="00345DC1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2748D56E" w14:textId="77777777" w:rsidR="00730C3B" w:rsidRPr="00BD373E" w:rsidRDefault="00730C3B" w:rsidP="00345DC1">
            <w:pPr>
              <w:spacing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309289" w14:textId="77777777" w:rsidR="00730C3B" w:rsidRPr="00BD373E" w:rsidRDefault="00730C3B" w:rsidP="00345DC1">
            <w:pPr>
              <w:spacing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266BD" w14:textId="77777777" w:rsidR="00730C3B" w:rsidRPr="00BD373E" w:rsidRDefault="00730C3B" w:rsidP="00345DC1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DC39C1" w14:textId="77777777" w:rsidR="00730C3B" w:rsidRPr="00BD373E" w:rsidRDefault="00730C3B" w:rsidP="00345DC1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C3B" w:rsidRPr="00BD373E" w14:paraId="2EE2B51C" w14:textId="77777777" w:rsidTr="00345DC1">
        <w:tc>
          <w:tcPr>
            <w:tcW w:w="5490" w:type="dxa"/>
          </w:tcPr>
          <w:p w14:paraId="01AED879" w14:textId="77777777" w:rsidR="00730C3B" w:rsidRPr="00BD373E" w:rsidRDefault="00730C3B" w:rsidP="00345DC1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BD373E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2BB33E13" w14:textId="77777777" w:rsidR="00730C3B" w:rsidRPr="00BD373E" w:rsidRDefault="00730C3B" w:rsidP="00345DC1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612783" w14:textId="5B97DAE7" w:rsidR="00730C3B" w:rsidRPr="00BD373E" w:rsidRDefault="007138E9" w:rsidP="00493F76">
            <w:pPr>
              <w:pStyle w:val="acctfourfigures"/>
              <w:tabs>
                <w:tab w:val="clear" w:pos="765"/>
              </w:tabs>
              <w:spacing w:line="120" w:lineRule="atLeast"/>
              <w:ind w:right="255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8359772" w14:textId="77777777" w:rsidR="00730C3B" w:rsidRPr="00BD373E" w:rsidRDefault="00730C3B" w:rsidP="00345DC1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FFB580" w14:textId="77777777" w:rsidR="00730C3B" w:rsidRPr="00BD373E" w:rsidRDefault="00730C3B" w:rsidP="00345DC1">
            <w:pPr>
              <w:pStyle w:val="acctfourfigures"/>
              <w:tabs>
                <w:tab w:val="clear" w:pos="765"/>
              </w:tabs>
              <w:spacing w:line="12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373E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14,456,573</w:t>
            </w:r>
          </w:p>
        </w:tc>
      </w:tr>
      <w:tr w:rsidR="00730C3B" w:rsidRPr="00BD373E" w14:paraId="21E297E9" w14:textId="77777777" w:rsidTr="00345DC1">
        <w:tc>
          <w:tcPr>
            <w:tcW w:w="5490" w:type="dxa"/>
          </w:tcPr>
          <w:p w14:paraId="4A4AC332" w14:textId="77777777" w:rsidR="00730C3B" w:rsidRPr="00BD373E" w:rsidRDefault="00730C3B" w:rsidP="00345DC1">
            <w:pPr>
              <w:tabs>
                <w:tab w:val="clear" w:pos="227"/>
                <w:tab w:val="left" w:pos="336"/>
              </w:tabs>
              <w:spacing w:line="12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BD373E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12F2EB4" w14:textId="77777777" w:rsidR="00730C3B" w:rsidRPr="00BD373E" w:rsidRDefault="00730C3B" w:rsidP="00345DC1">
            <w:pPr>
              <w:spacing w:line="120" w:lineRule="atLeas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A1F8B8D" w14:textId="19B0A6F0" w:rsidR="00730C3B" w:rsidRPr="00BD373E" w:rsidRDefault="007138E9" w:rsidP="00493F76">
            <w:pPr>
              <w:pStyle w:val="acctfourfigures"/>
              <w:tabs>
                <w:tab w:val="clear" w:pos="765"/>
              </w:tabs>
              <w:spacing w:line="120" w:lineRule="atLeast"/>
              <w:ind w:right="255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7398A19" w14:textId="77777777" w:rsidR="00730C3B" w:rsidRPr="00BD373E" w:rsidRDefault="00730C3B" w:rsidP="00345DC1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573ADE2" w14:textId="77777777" w:rsidR="00730C3B" w:rsidRPr="00BD373E" w:rsidRDefault="00730C3B" w:rsidP="00345DC1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373E">
              <w:rPr>
                <w:rFonts w:asciiTheme="majorBidi" w:hAnsiTheme="majorBidi" w:cstheme="majorBidi"/>
                <w:bCs/>
                <w:sz w:val="30"/>
                <w:szCs w:val="30"/>
              </w:rPr>
              <w:t>30,318,987</w:t>
            </w:r>
          </w:p>
        </w:tc>
      </w:tr>
      <w:tr w:rsidR="00730C3B" w:rsidRPr="00BD373E" w14:paraId="62724206" w14:textId="77777777" w:rsidTr="00345DC1">
        <w:tc>
          <w:tcPr>
            <w:tcW w:w="5490" w:type="dxa"/>
            <w:shd w:val="clear" w:color="auto" w:fill="auto"/>
          </w:tcPr>
          <w:p w14:paraId="0CEA9333" w14:textId="77777777" w:rsidR="00730C3B" w:rsidRPr="00BD373E" w:rsidRDefault="00730C3B" w:rsidP="00345DC1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1E1DBEEE" w14:textId="77777777" w:rsidR="00730C3B" w:rsidRPr="00BD373E" w:rsidRDefault="00730C3B" w:rsidP="00345DC1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  <w:r w:rsidRPr="00BD373E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76327B29" w14:textId="77777777" w:rsidR="00730C3B" w:rsidRPr="00BD373E" w:rsidRDefault="00730C3B" w:rsidP="00345DC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9ABD7C6" w14:textId="4E930770" w:rsidR="00730C3B" w:rsidRPr="00BD373E" w:rsidRDefault="007138E9" w:rsidP="00493F76">
            <w:pPr>
              <w:pStyle w:val="acctfourfigures"/>
              <w:tabs>
                <w:tab w:val="clear" w:pos="765"/>
              </w:tabs>
              <w:spacing w:line="120" w:lineRule="atLeast"/>
              <w:ind w:right="255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816E6B" w14:textId="77777777" w:rsidR="00730C3B" w:rsidRPr="00BD373E" w:rsidRDefault="00730C3B" w:rsidP="00345DC1">
            <w:pPr>
              <w:pStyle w:val="acctfourfigures"/>
              <w:tabs>
                <w:tab w:val="clear" w:pos="765"/>
                <w:tab w:val="decimal" w:pos="972"/>
              </w:tabs>
              <w:spacing w:line="120" w:lineRule="atLeast"/>
              <w:ind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075CE26" w14:textId="77777777" w:rsidR="00730C3B" w:rsidRPr="00BD373E" w:rsidRDefault="00730C3B" w:rsidP="00345DC1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Cs/>
                <w:sz w:val="30"/>
                <w:szCs w:val="30"/>
              </w:rPr>
              <w:t>28,118,237</w:t>
            </w:r>
          </w:p>
        </w:tc>
      </w:tr>
      <w:tr w:rsidR="00730C3B" w:rsidRPr="00BD373E" w14:paraId="0AD8E02E" w14:textId="77777777" w:rsidTr="00345DC1">
        <w:trPr>
          <w:trHeight w:val="389"/>
        </w:trPr>
        <w:tc>
          <w:tcPr>
            <w:tcW w:w="5490" w:type="dxa"/>
            <w:shd w:val="clear" w:color="auto" w:fill="auto"/>
          </w:tcPr>
          <w:p w14:paraId="545BBF30" w14:textId="77777777" w:rsidR="00730C3B" w:rsidRPr="00BD373E" w:rsidRDefault="00730C3B" w:rsidP="00345DC1">
            <w:pPr>
              <w:tabs>
                <w:tab w:val="clear" w:pos="1644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5EC27A90" w14:textId="77777777" w:rsidR="00730C3B" w:rsidRPr="00BD373E" w:rsidRDefault="00730C3B" w:rsidP="00345DC1">
            <w:pPr>
              <w:tabs>
                <w:tab w:val="clear" w:pos="1644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4D641" w14:textId="03E97582" w:rsidR="00730C3B" w:rsidRPr="00BD373E" w:rsidRDefault="007138E9" w:rsidP="00345DC1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89</w:t>
            </w:r>
            <w:r w:rsidRPr="00BD373E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,</w:t>
            </w: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698</w:t>
            </w:r>
          </w:p>
        </w:tc>
        <w:tc>
          <w:tcPr>
            <w:tcW w:w="270" w:type="dxa"/>
            <w:shd w:val="clear" w:color="auto" w:fill="auto"/>
          </w:tcPr>
          <w:p w14:paraId="16FC63B1" w14:textId="77777777" w:rsidR="00730C3B" w:rsidRPr="00BD373E" w:rsidRDefault="00730C3B" w:rsidP="00345DC1">
            <w:pPr>
              <w:pStyle w:val="BodyText"/>
              <w:tabs>
                <w:tab w:val="decimal" w:pos="972"/>
              </w:tabs>
              <w:spacing w:after="0" w:line="240" w:lineRule="auto"/>
              <w:ind w:left="-101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93C3D" w14:textId="77777777" w:rsidR="00730C3B" w:rsidRPr="00BD373E" w:rsidRDefault="00730C3B" w:rsidP="00345DC1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353,319</w:t>
            </w:r>
          </w:p>
        </w:tc>
      </w:tr>
      <w:tr w:rsidR="00730C3B" w:rsidRPr="00BD373E" w14:paraId="698332DE" w14:textId="77777777" w:rsidTr="00345DC1">
        <w:tc>
          <w:tcPr>
            <w:tcW w:w="5490" w:type="dxa"/>
            <w:shd w:val="clear" w:color="auto" w:fill="auto"/>
          </w:tcPr>
          <w:p w14:paraId="3D1D0D78" w14:textId="77777777" w:rsidR="00730C3B" w:rsidRPr="00BD373E" w:rsidRDefault="00730C3B" w:rsidP="00345DC1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1E9A7662" w14:textId="77777777" w:rsidR="00730C3B" w:rsidRPr="00BD373E" w:rsidRDefault="00730C3B" w:rsidP="00345DC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C5383" w14:textId="05E19319" w:rsidR="00730C3B" w:rsidRPr="00BD373E" w:rsidRDefault="007138E9" w:rsidP="00345DC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89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698</w:t>
            </w:r>
          </w:p>
        </w:tc>
        <w:tc>
          <w:tcPr>
            <w:tcW w:w="270" w:type="dxa"/>
            <w:shd w:val="clear" w:color="auto" w:fill="auto"/>
          </w:tcPr>
          <w:p w14:paraId="21DC8E20" w14:textId="77777777" w:rsidR="00730C3B" w:rsidRPr="00BD373E" w:rsidRDefault="00730C3B" w:rsidP="00345DC1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452AAF" w14:textId="77777777" w:rsidR="00730C3B" w:rsidRPr="00BD373E" w:rsidRDefault="00730C3B" w:rsidP="00345DC1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73,247,116</w:t>
            </w:r>
          </w:p>
        </w:tc>
      </w:tr>
      <w:tr w:rsidR="002E58FD" w:rsidRPr="00BD373E" w14:paraId="345129E2" w14:textId="77777777" w:rsidTr="002E58FD">
        <w:tc>
          <w:tcPr>
            <w:tcW w:w="5490" w:type="dxa"/>
            <w:shd w:val="clear" w:color="auto" w:fill="auto"/>
          </w:tcPr>
          <w:p w14:paraId="4F8CE943" w14:textId="77777777" w:rsidR="002E58FD" w:rsidRPr="00BD373E" w:rsidRDefault="002E58FD" w:rsidP="00345DC1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DD9790" w14:textId="77777777" w:rsidR="002E58FD" w:rsidRPr="00BD373E" w:rsidRDefault="002E58FD" w:rsidP="00345DC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C628E" w14:textId="77777777" w:rsidR="002E58FD" w:rsidRPr="00BD373E" w:rsidRDefault="002E58FD" w:rsidP="00345DC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2DA327" w14:textId="77777777" w:rsidR="002E58FD" w:rsidRPr="00BD373E" w:rsidRDefault="002E58FD" w:rsidP="00345DC1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8C02C" w14:textId="77777777" w:rsidR="002E58FD" w:rsidRPr="00BD373E" w:rsidRDefault="002E58FD" w:rsidP="00345DC1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30C3B" w:rsidRPr="00BD373E" w14:paraId="69673333" w14:textId="77777777" w:rsidTr="002E58F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5B4B2F81" w14:textId="77777777" w:rsidR="00730C3B" w:rsidRPr="00BD373E" w:rsidRDefault="00730C3B" w:rsidP="00345DC1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6E6A4931" w14:textId="77777777" w:rsidR="00730C3B" w:rsidRPr="00BD373E" w:rsidRDefault="00730C3B" w:rsidP="00345DC1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86DB20" w14:textId="77777777" w:rsidR="00730C3B" w:rsidRPr="00BD373E" w:rsidRDefault="00730C3B" w:rsidP="00345DC1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91646C" w14:textId="77777777" w:rsidR="00730C3B" w:rsidRPr="00BD373E" w:rsidRDefault="00730C3B" w:rsidP="00345DC1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C63835" w14:textId="77777777" w:rsidR="00730C3B" w:rsidRPr="00BD373E" w:rsidRDefault="00730C3B" w:rsidP="00345DC1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C3B" w:rsidRPr="00BD373E" w14:paraId="7F062328" w14:textId="77777777" w:rsidTr="00345DC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37242596" w14:textId="77777777" w:rsidR="00730C3B" w:rsidRPr="00BD373E" w:rsidRDefault="00730C3B" w:rsidP="00345DC1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BD373E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00C2C137" w14:textId="77777777" w:rsidR="00730C3B" w:rsidRPr="00BD373E" w:rsidRDefault="00730C3B" w:rsidP="00345DC1">
            <w:pPr>
              <w:pStyle w:val="acctfourfigures"/>
              <w:tabs>
                <w:tab w:val="clear" w:pos="765"/>
              </w:tabs>
              <w:spacing w:line="120" w:lineRule="atLeast"/>
              <w:ind w:left="-221" w:right="11" w:firstLine="2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7B06AA" w14:textId="1311BF66" w:rsidR="00730C3B" w:rsidRPr="00BD373E" w:rsidRDefault="007138E9" w:rsidP="00493F76">
            <w:pPr>
              <w:pStyle w:val="acctfourfigures"/>
              <w:tabs>
                <w:tab w:val="clear" w:pos="765"/>
              </w:tabs>
              <w:spacing w:line="120" w:lineRule="atLeast"/>
              <w:ind w:left="-221" w:right="255" w:firstLine="2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BB7DA0" w14:textId="77777777" w:rsidR="00730C3B" w:rsidRPr="00BD373E" w:rsidRDefault="00730C3B" w:rsidP="00345DC1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FCF4E92" w14:textId="77777777" w:rsidR="00730C3B" w:rsidRPr="00BD373E" w:rsidRDefault="00730C3B" w:rsidP="00345DC1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57,494,726</w:t>
            </w:r>
          </w:p>
        </w:tc>
      </w:tr>
      <w:tr w:rsidR="00730C3B" w:rsidRPr="00BD373E" w14:paraId="30D4BE2F" w14:textId="77777777" w:rsidTr="00345DC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297FB9EE" w14:textId="77777777" w:rsidR="00730C3B" w:rsidRPr="00BD373E" w:rsidRDefault="00730C3B" w:rsidP="00345DC1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240CB7CE" w14:textId="77777777" w:rsidR="00730C3B" w:rsidRPr="00BD373E" w:rsidRDefault="00730C3B" w:rsidP="00345DC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6F4133C" w14:textId="5F2731CF" w:rsidR="00730C3B" w:rsidRPr="00BD373E" w:rsidRDefault="007138E9" w:rsidP="00493F76">
            <w:pPr>
              <w:tabs>
                <w:tab w:val="clear" w:pos="907"/>
              </w:tabs>
              <w:spacing w:line="240" w:lineRule="auto"/>
              <w:ind w:left="-131" w:right="255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C929D85" w14:textId="77777777" w:rsidR="00730C3B" w:rsidRPr="00BD373E" w:rsidRDefault="00730C3B" w:rsidP="00345DC1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FB1BE0D" w14:textId="77777777" w:rsidR="00730C3B" w:rsidRPr="00BD373E" w:rsidRDefault="00730C3B" w:rsidP="00345DC1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57,494,726</w:t>
            </w:r>
          </w:p>
        </w:tc>
      </w:tr>
    </w:tbl>
    <w:bookmarkEnd w:id="5"/>
    <w:p w14:paraId="3734CD1A" w14:textId="21E742C1" w:rsidR="00730C3B" w:rsidRPr="00BD373E" w:rsidRDefault="00730C3B" w:rsidP="00BD5808">
      <w:pPr>
        <w:ind w:right="-43" w:firstLine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D373E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รายการเคลื่อนไหวของเงินกู้ยืมระยะยาวจากสถาบันการเงินสำหรับงวด</w:t>
      </w:r>
      <w:r w:rsidR="00851C7C" w:rsidRPr="00BD373E">
        <w:rPr>
          <w:rFonts w:asciiTheme="majorBidi" w:hAnsiTheme="majorBidi" w:cstheme="majorBidi"/>
          <w:spacing w:val="-4"/>
          <w:sz w:val="30"/>
          <w:szCs w:val="30"/>
          <w:cs/>
        </w:rPr>
        <w:t>เก้า</w:t>
      </w:r>
      <w:r w:rsidRPr="00BD373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F556F3" w:rsidRPr="00BD373E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F556F3" w:rsidRPr="00BD373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64E57" w:rsidRPr="00BD373E">
        <w:rPr>
          <w:rFonts w:asciiTheme="majorBidi" w:hAnsiTheme="majorBidi" w:cstheme="majorBidi"/>
          <w:spacing w:val="-4"/>
          <w:sz w:val="30"/>
          <w:szCs w:val="30"/>
          <w:cs/>
        </w:rPr>
        <w:t>กันย</w:t>
      </w:r>
      <w:r w:rsidR="00F556F3" w:rsidRPr="00BD373E">
        <w:rPr>
          <w:rFonts w:asciiTheme="majorBidi" w:hAnsiTheme="majorBidi" w:cstheme="majorBidi"/>
          <w:spacing w:val="-4"/>
          <w:sz w:val="30"/>
          <w:szCs w:val="30"/>
          <w:cs/>
        </w:rPr>
        <w:t>ายน</w:t>
      </w:r>
      <w:r w:rsidR="00F556F3" w:rsidRPr="00BD373E">
        <w:rPr>
          <w:rFonts w:asciiTheme="majorBidi" w:hAnsiTheme="majorBidi" w:cstheme="majorBidi"/>
          <w:spacing w:val="-4"/>
          <w:sz w:val="30"/>
          <w:szCs w:val="30"/>
        </w:rPr>
        <w:t xml:space="preserve"> 2565</w:t>
      </w:r>
      <w:r w:rsidR="00F556F3" w:rsidRPr="00BD373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D373E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7FAD2BD8" w14:textId="77777777" w:rsidR="00730C3B" w:rsidRPr="00C0507C" w:rsidRDefault="00730C3B" w:rsidP="00730C3B">
      <w:pPr>
        <w:ind w:left="540" w:right="-43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830"/>
        <w:gridCol w:w="1620"/>
      </w:tblGrid>
      <w:tr w:rsidR="00730C3B" w:rsidRPr="00BD373E" w14:paraId="55375B5E" w14:textId="77777777" w:rsidTr="00C0507C">
        <w:tc>
          <w:tcPr>
            <w:tcW w:w="7830" w:type="dxa"/>
          </w:tcPr>
          <w:p w14:paraId="3177EFA9" w14:textId="77777777" w:rsidR="00730C3B" w:rsidRPr="00BD373E" w:rsidRDefault="00730C3B" w:rsidP="00345DC1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131F957" w14:textId="77777777" w:rsidR="00730C3B" w:rsidRPr="00BD373E" w:rsidRDefault="00730C3B" w:rsidP="00345DC1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730C3B" w:rsidRPr="00BD373E" w14:paraId="7BF13DBB" w14:textId="77777777" w:rsidTr="00C0507C">
        <w:tc>
          <w:tcPr>
            <w:tcW w:w="7830" w:type="dxa"/>
          </w:tcPr>
          <w:p w14:paraId="47B8FA0B" w14:textId="77777777" w:rsidR="00730C3B" w:rsidRPr="00BD373E" w:rsidRDefault="00730C3B" w:rsidP="00345DC1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  <w:vAlign w:val="bottom"/>
          </w:tcPr>
          <w:p w14:paraId="1E5D4A1F" w14:textId="77777777" w:rsidR="00730C3B" w:rsidRPr="00C0507C" w:rsidRDefault="00730C3B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</w:t>
            </w:r>
            <w:r w:rsidRPr="00C050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612</w:t>
            </w:r>
            <w:r w:rsidRPr="00BD37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,963</w:t>
            </w:r>
          </w:p>
        </w:tc>
      </w:tr>
      <w:tr w:rsidR="00730C3B" w:rsidRPr="00BD373E" w14:paraId="01805139" w14:textId="77777777" w:rsidTr="00C0507C">
        <w:tc>
          <w:tcPr>
            <w:tcW w:w="7830" w:type="dxa"/>
            <w:shd w:val="clear" w:color="auto" w:fill="auto"/>
          </w:tcPr>
          <w:p w14:paraId="70DA3128" w14:textId="77777777" w:rsidR="00730C3B" w:rsidRPr="00BD373E" w:rsidRDefault="00730C3B" w:rsidP="00345DC1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CC00B" w14:textId="1D911DCC" w:rsidR="00730C3B" w:rsidRPr="00BD373E" w:rsidRDefault="005A5546" w:rsidP="00DA0DA3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D37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85,612,963</w:t>
            </w:r>
            <w:r w:rsidRPr="00BD373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30C3B" w:rsidRPr="00BD373E" w14:paraId="205ECF37" w14:textId="77777777" w:rsidTr="00C0507C">
        <w:tc>
          <w:tcPr>
            <w:tcW w:w="7830" w:type="dxa"/>
            <w:shd w:val="clear" w:color="auto" w:fill="auto"/>
          </w:tcPr>
          <w:p w14:paraId="32B8A87D" w14:textId="5C997FFA" w:rsidR="00730C3B" w:rsidRPr="00BD373E" w:rsidRDefault="00F556F3" w:rsidP="00345DC1">
            <w:pPr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4450C"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248066" w14:textId="6A839C4A" w:rsidR="00730C3B" w:rsidRPr="00BD373E" w:rsidRDefault="005A5546" w:rsidP="00BD580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7040407A" w14:textId="77777777" w:rsidR="00730C3B" w:rsidRPr="00C0507C" w:rsidRDefault="00730C3B" w:rsidP="00730C3B">
      <w:pPr>
        <w:ind w:right="-43" w:firstLine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6A4540D8" w14:textId="7537A1DF" w:rsidR="00730C3B" w:rsidRPr="00BD373E" w:rsidRDefault="00E13CEB" w:rsidP="00E13CEB">
      <w:pPr>
        <w:ind w:right="-43" w:firstLine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D373E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</w:t>
      </w:r>
      <w:r w:rsidR="00250DD4" w:rsidRPr="00BD373E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ไตรมาส </w:t>
      </w:r>
      <w:r w:rsidR="00250DD4" w:rsidRPr="00BD373E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250DD4" w:rsidRPr="00BD373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</w:t>
      </w:r>
      <w:r w:rsidRPr="00BD373E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BD373E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บริษัทได้จ่ายคืนเงินกู้ยืมระยะยาวทั้ง</w:t>
      </w:r>
      <w:r w:rsidR="003D392F" w:rsidRPr="00BD373E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Pr="00BD373E">
        <w:rPr>
          <w:rFonts w:asciiTheme="majorBidi" w:hAnsiTheme="majorBidi" w:cstheme="majorBidi"/>
          <w:spacing w:val="-4"/>
          <w:sz w:val="30"/>
          <w:szCs w:val="30"/>
          <w:cs/>
        </w:rPr>
        <w:t>แก่สถาบันการเงินแล้ว</w:t>
      </w:r>
    </w:p>
    <w:p w14:paraId="67BDBF31" w14:textId="77777777" w:rsidR="00730C3B" w:rsidRPr="00C0507C" w:rsidRDefault="00730C3B" w:rsidP="00730C3B">
      <w:pPr>
        <w:ind w:left="540" w:right="-432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C9B02" w14:textId="7B92C91C" w:rsidR="00730C3B" w:rsidRPr="00BD373E" w:rsidRDefault="00730C3B" w:rsidP="00730C3B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D373E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BD373E">
        <w:rPr>
          <w:rFonts w:asciiTheme="majorBidi" w:hAnsiTheme="majorBidi"/>
          <w:sz w:val="30"/>
          <w:szCs w:val="30"/>
          <w:cs/>
        </w:rPr>
        <w:t xml:space="preserve"> </w:t>
      </w:r>
      <w:r w:rsidRPr="00BD373E">
        <w:rPr>
          <w:rFonts w:asciiTheme="majorBidi" w:hAnsiTheme="majorBidi" w:cstheme="majorBidi"/>
          <w:sz w:val="30"/>
          <w:szCs w:val="30"/>
        </w:rPr>
        <w:t>3</w:t>
      </w:r>
      <w:r w:rsidR="00AB440B" w:rsidRPr="00BD373E">
        <w:rPr>
          <w:rFonts w:asciiTheme="majorBidi" w:hAnsiTheme="majorBidi" w:cstheme="majorBidi"/>
          <w:sz w:val="30"/>
          <w:szCs w:val="30"/>
        </w:rPr>
        <w:t>0</w:t>
      </w:r>
      <w:r w:rsidRPr="00BD373E">
        <w:rPr>
          <w:rFonts w:asciiTheme="majorBidi" w:hAnsiTheme="majorBidi"/>
          <w:sz w:val="30"/>
          <w:szCs w:val="30"/>
          <w:cs/>
        </w:rPr>
        <w:t xml:space="preserve"> </w:t>
      </w:r>
      <w:r w:rsidR="00EF3374" w:rsidRPr="00BD373E">
        <w:rPr>
          <w:rFonts w:asciiTheme="majorBidi" w:hAnsiTheme="majorBidi"/>
          <w:sz w:val="30"/>
          <w:szCs w:val="30"/>
          <w:cs/>
        </w:rPr>
        <w:t>กันยา</w:t>
      </w:r>
      <w:r w:rsidR="00AB440B" w:rsidRPr="00BD373E">
        <w:rPr>
          <w:rFonts w:asciiTheme="majorBidi" w:hAnsiTheme="majorBidi" w:cstheme="majorBidi"/>
          <w:sz w:val="30"/>
          <w:szCs w:val="30"/>
          <w:cs/>
        </w:rPr>
        <w:t>ยน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D373E">
        <w:rPr>
          <w:rFonts w:asciiTheme="majorBidi" w:hAnsiTheme="majorBidi" w:cstheme="majorBidi"/>
          <w:sz w:val="30"/>
          <w:szCs w:val="30"/>
        </w:rPr>
        <w:t>2565</w:t>
      </w:r>
      <w:r w:rsidRPr="00BD373E">
        <w:rPr>
          <w:rFonts w:asciiTheme="majorBidi" w:hAnsiTheme="majorBidi"/>
          <w:sz w:val="30"/>
          <w:szCs w:val="30"/>
          <w:cs/>
        </w:rPr>
        <w:t xml:space="preserve"> </w:t>
      </w:r>
      <w:r w:rsidRPr="00BD373E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Pr="00BD373E">
        <w:rPr>
          <w:rFonts w:asciiTheme="majorBidi" w:hAnsiTheme="majorBidi"/>
          <w:sz w:val="30"/>
          <w:szCs w:val="30"/>
          <w:cs/>
        </w:rPr>
        <w:t xml:space="preserve"> </w:t>
      </w:r>
      <w:r w:rsidR="00124C29" w:rsidRPr="00BD373E">
        <w:rPr>
          <w:rFonts w:asciiTheme="majorBidi" w:hAnsiTheme="majorBidi"/>
          <w:sz w:val="30"/>
          <w:szCs w:val="30"/>
        </w:rPr>
        <w:t>225</w:t>
      </w:r>
      <w:r w:rsidRPr="00BD373E">
        <w:rPr>
          <w:rFonts w:asciiTheme="majorBidi" w:hAnsiTheme="majorBidi"/>
          <w:sz w:val="30"/>
          <w:szCs w:val="30"/>
          <w:cs/>
        </w:rPr>
        <w:t xml:space="preserve">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D373E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BD373E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BD373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BD373E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BD373E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BD373E">
        <w:rPr>
          <w:rFonts w:asciiTheme="majorBidi" w:hAnsiTheme="majorBidi" w:cstheme="majorBidi"/>
          <w:i/>
          <w:iCs/>
          <w:sz w:val="30"/>
          <w:szCs w:val="30"/>
        </w:rPr>
        <w:t>180</w:t>
      </w:r>
      <w:r w:rsidRPr="00BD373E">
        <w:rPr>
          <w:rFonts w:asciiTheme="majorBidi" w:hAnsiTheme="majorBidi"/>
          <w:i/>
          <w:iCs/>
          <w:sz w:val="30"/>
          <w:szCs w:val="30"/>
          <w:cs/>
        </w:rPr>
        <w:t>.</w:t>
      </w:r>
      <w:r w:rsidRPr="00BD373E">
        <w:rPr>
          <w:rFonts w:asciiTheme="majorBidi" w:hAnsiTheme="majorBidi" w:cstheme="majorBidi"/>
          <w:i/>
          <w:iCs/>
          <w:sz w:val="30"/>
          <w:szCs w:val="30"/>
        </w:rPr>
        <w:t>22</w:t>
      </w:r>
      <w:r w:rsidRPr="00BD373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D373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D373E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002FDC2B" w14:textId="77777777" w:rsidR="004A6316" w:rsidRPr="00BD373E" w:rsidRDefault="004A6316" w:rsidP="00230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40621C7D" w14:textId="595B8003" w:rsidR="00E96513" w:rsidRPr="00BD373E" w:rsidRDefault="00730C3B" w:rsidP="00C44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="00C44317" w:rsidRPr="00BD373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C44317"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ทุนเรือนหุ้น</w:t>
      </w:r>
    </w:p>
    <w:p w14:paraId="6CD5B1F9" w14:textId="7790989F" w:rsidR="00CC3518" w:rsidRPr="00C0507C" w:rsidRDefault="00CC3518" w:rsidP="00E96513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19" w:type="dxa"/>
        <w:tblInd w:w="450" w:type="dxa"/>
        <w:tblLook w:val="01E0" w:firstRow="1" w:lastRow="1" w:firstColumn="1" w:lastColumn="1" w:noHBand="0" w:noVBand="0"/>
      </w:tblPr>
      <w:tblGrid>
        <w:gridCol w:w="2623"/>
        <w:gridCol w:w="768"/>
        <w:gridCol w:w="1218"/>
        <w:gridCol w:w="248"/>
        <w:gridCol w:w="1321"/>
        <w:gridCol w:w="248"/>
        <w:gridCol w:w="1315"/>
        <w:gridCol w:w="248"/>
        <w:gridCol w:w="1530"/>
      </w:tblGrid>
      <w:tr w:rsidR="00EF1C82" w:rsidRPr="00BD373E" w14:paraId="29FBA604" w14:textId="77777777" w:rsidTr="003550C2">
        <w:trPr>
          <w:tblHeader/>
        </w:trPr>
        <w:tc>
          <w:tcPr>
            <w:tcW w:w="2623" w:type="dxa"/>
          </w:tcPr>
          <w:p w14:paraId="1E8D7E47" w14:textId="77777777" w:rsidR="0007246A" w:rsidRPr="00C0507C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768" w:type="dxa"/>
          </w:tcPr>
          <w:p w14:paraId="35322224" w14:textId="77777777" w:rsidR="0007246A" w:rsidRPr="00BD373E" w:rsidRDefault="0007246A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87" w:type="dxa"/>
            <w:gridSpan w:val="3"/>
            <w:shd w:val="clear" w:color="auto" w:fill="auto"/>
          </w:tcPr>
          <w:p w14:paraId="5F548955" w14:textId="77777777" w:rsidR="0007246A" w:rsidRPr="00BD373E" w:rsidRDefault="0007246A" w:rsidP="00345D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D3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8" w:type="dxa"/>
            <w:shd w:val="clear" w:color="auto" w:fill="auto"/>
          </w:tcPr>
          <w:p w14:paraId="49255BF1" w14:textId="77777777" w:rsidR="0007246A" w:rsidRPr="00BD373E" w:rsidRDefault="0007246A" w:rsidP="00345D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3" w:type="dxa"/>
            <w:gridSpan w:val="3"/>
            <w:shd w:val="clear" w:color="auto" w:fill="auto"/>
          </w:tcPr>
          <w:p w14:paraId="39451321" w14:textId="77777777" w:rsidR="0007246A" w:rsidRPr="00BD373E" w:rsidRDefault="0007246A" w:rsidP="00345D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3070C" w:rsidRPr="00BD373E" w14:paraId="0A326BBE" w14:textId="77777777" w:rsidTr="003550C2">
        <w:trPr>
          <w:tblHeader/>
        </w:trPr>
        <w:tc>
          <w:tcPr>
            <w:tcW w:w="2623" w:type="dxa"/>
          </w:tcPr>
          <w:p w14:paraId="361CB6CE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8" w:type="dxa"/>
          </w:tcPr>
          <w:p w14:paraId="069DBE07" w14:textId="77777777" w:rsidR="0007246A" w:rsidRPr="00BD373E" w:rsidRDefault="0007246A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18" w:type="dxa"/>
            <w:shd w:val="clear" w:color="auto" w:fill="auto"/>
          </w:tcPr>
          <w:p w14:paraId="6C8FC711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8" w:type="dxa"/>
          </w:tcPr>
          <w:p w14:paraId="62D4BDAD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67D8246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8" w:type="dxa"/>
          </w:tcPr>
          <w:p w14:paraId="67FB6489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5" w:type="dxa"/>
            <w:shd w:val="clear" w:color="auto" w:fill="auto"/>
          </w:tcPr>
          <w:p w14:paraId="324CC2F2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8" w:type="dxa"/>
          </w:tcPr>
          <w:p w14:paraId="45DF9C53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E7CF0E6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07246A" w:rsidRPr="00BD373E" w14:paraId="212C7384" w14:textId="77777777" w:rsidTr="003550C2">
        <w:trPr>
          <w:tblHeader/>
        </w:trPr>
        <w:tc>
          <w:tcPr>
            <w:tcW w:w="2623" w:type="dxa"/>
          </w:tcPr>
          <w:p w14:paraId="4B5C16BD" w14:textId="77777777" w:rsidR="0007246A" w:rsidRPr="00BD373E" w:rsidRDefault="0007246A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8" w:type="dxa"/>
          </w:tcPr>
          <w:p w14:paraId="26E12BC6" w14:textId="77777777" w:rsidR="0007246A" w:rsidRPr="00BD373E" w:rsidRDefault="0007246A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128" w:type="dxa"/>
            <w:gridSpan w:val="7"/>
          </w:tcPr>
          <w:p w14:paraId="27591FFA" w14:textId="4B0BB603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(หุ้น</w:t>
            </w:r>
            <w:r w:rsidRPr="00BD37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BD37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1C82" w:rsidRPr="00BD373E" w14:paraId="0D78BE8C" w14:textId="77777777" w:rsidTr="003550C2">
        <w:tc>
          <w:tcPr>
            <w:tcW w:w="2623" w:type="dxa"/>
          </w:tcPr>
          <w:p w14:paraId="4158638C" w14:textId="40FAB6BF" w:rsidR="00EF1C82" w:rsidRPr="00C0507C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68" w:type="dxa"/>
          </w:tcPr>
          <w:p w14:paraId="76EFCE78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68D0BEE9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2B38F173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2938578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30742B61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5" w:type="dxa"/>
          </w:tcPr>
          <w:p w14:paraId="73B0F975" w14:textId="77777777" w:rsidR="00EF1C82" w:rsidRPr="00BD373E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675EF9CF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1A2613A" w14:textId="77777777" w:rsidR="00EF1C82" w:rsidRPr="00BD373E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EF1C82" w:rsidRPr="00BD373E" w14:paraId="2149BECB" w14:textId="77777777" w:rsidTr="003550C2">
        <w:tc>
          <w:tcPr>
            <w:tcW w:w="2623" w:type="dxa"/>
          </w:tcPr>
          <w:p w14:paraId="6C32B77B" w14:textId="6D4182D8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68" w:type="dxa"/>
          </w:tcPr>
          <w:p w14:paraId="70B5D37B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A7F01CF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457519DF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86E5847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7C3D7494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5" w:type="dxa"/>
          </w:tcPr>
          <w:p w14:paraId="5CAE5B55" w14:textId="77777777" w:rsidR="00EF1C82" w:rsidRPr="00BD373E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27F2B89A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25A0B4ED" w14:textId="77777777" w:rsidR="00EF1C82" w:rsidRPr="00BD373E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0B76" w:rsidRPr="00BD373E" w14:paraId="4F10EBE3" w14:textId="77777777" w:rsidTr="003550C2">
        <w:tc>
          <w:tcPr>
            <w:tcW w:w="2623" w:type="dxa"/>
          </w:tcPr>
          <w:p w14:paraId="25292B4B" w14:textId="054580EC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68" w:type="dxa"/>
          </w:tcPr>
          <w:p w14:paraId="376EA2E8" w14:textId="2977F01D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18" w:type="dxa"/>
            <w:vAlign w:val="bottom"/>
          </w:tcPr>
          <w:p w14:paraId="2A6C5CC6" w14:textId="1CCA9292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1A2FDE24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21" w:type="dxa"/>
            <w:vAlign w:val="bottom"/>
          </w:tcPr>
          <w:p w14:paraId="3969C61F" w14:textId="417AD351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29E27233" w14:textId="77777777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5" w:type="dxa"/>
          </w:tcPr>
          <w:p w14:paraId="6F43C752" w14:textId="1F51FBDD" w:rsidR="00840B76" w:rsidRPr="00BD373E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373E">
              <w:rPr>
                <w:rFonts w:asciiTheme="majorBidi" w:hAnsiTheme="majorBidi" w:cstheme="majorBidi"/>
                <w:bCs/>
                <w:sz w:val="30"/>
                <w:szCs w:val="30"/>
              </w:rPr>
              <w:t>2,500,000</w:t>
            </w:r>
          </w:p>
        </w:tc>
        <w:tc>
          <w:tcPr>
            <w:tcW w:w="248" w:type="dxa"/>
          </w:tcPr>
          <w:p w14:paraId="164288DB" w14:textId="77777777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88FAF9" w14:textId="327171A3" w:rsidR="00840B76" w:rsidRPr="00BD373E" w:rsidRDefault="00840B76" w:rsidP="00C0507C">
            <w:pPr>
              <w:pStyle w:val="acctfourfigures"/>
              <w:tabs>
                <w:tab w:val="clear" w:pos="765"/>
                <w:tab w:val="decimal" w:pos="1314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373E">
              <w:rPr>
                <w:rFonts w:asciiTheme="majorBidi" w:hAnsiTheme="majorBidi" w:cstheme="majorBidi"/>
                <w:bCs/>
                <w:sz w:val="30"/>
                <w:szCs w:val="30"/>
              </w:rPr>
              <w:t>250,000,000</w:t>
            </w:r>
          </w:p>
        </w:tc>
      </w:tr>
      <w:tr w:rsidR="00840B76" w:rsidRPr="00BD373E" w14:paraId="67F118CC" w14:textId="77777777" w:rsidTr="003550C2">
        <w:tc>
          <w:tcPr>
            <w:tcW w:w="2623" w:type="dxa"/>
          </w:tcPr>
          <w:p w14:paraId="49DD4C6E" w14:textId="74BC4F4F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68" w:type="dxa"/>
          </w:tcPr>
          <w:p w14:paraId="49C9EBBB" w14:textId="5A934EAE" w:rsidR="00840B76" w:rsidRPr="00C0507C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07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507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0507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18" w:type="dxa"/>
          </w:tcPr>
          <w:p w14:paraId="6265419E" w14:textId="399E99C6" w:rsidR="00840B76" w:rsidRPr="00BD373E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Cs/>
                <w:sz w:val="30"/>
                <w:szCs w:val="30"/>
              </w:rPr>
              <w:t>670,000,000</w:t>
            </w:r>
          </w:p>
        </w:tc>
        <w:tc>
          <w:tcPr>
            <w:tcW w:w="248" w:type="dxa"/>
          </w:tcPr>
          <w:p w14:paraId="61933EAF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68D8BC2E" w14:textId="147E10E2" w:rsidR="00840B76" w:rsidRPr="00BD373E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Cs/>
                <w:sz w:val="30"/>
                <w:szCs w:val="30"/>
              </w:rPr>
              <w:t>335,000,000</w:t>
            </w:r>
          </w:p>
        </w:tc>
        <w:tc>
          <w:tcPr>
            <w:tcW w:w="248" w:type="dxa"/>
          </w:tcPr>
          <w:p w14:paraId="5DB80D2C" w14:textId="77777777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78DE305D" w14:textId="3101FC0C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7EF268C0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4A98F74" w14:textId="2F4A91E5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40B76" w:rsidRPr="00BD373E" w14:paraId="7331DDC5" w14:textId="77777777" w:rsidTr="003550C2">
        <w:tc>
          <w:tcPr>
            <w:tcW w:w="2623" w:type="dxa"/>
          </w:tcPr>
          <w:p w14:paraId="0599C1C4" w14:textId="1672963E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768" w:type="dxa"/>
          </w:tcPr>
          <w:p w14:paraId="76AB215D" w14:textId="77777777" w:rsidR="00840B76" w:rsidRPr="00C0507C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E2BF096" w14:textId="77777777" w:rsidR="00840B76" w:rsidRPr="00BD373E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16B97174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63422324" w14:textId="77777777" w:rsidR="00840B76" w:rsidRPr="00BD373E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7B4AF829" w14:textId="77777777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5" w:type="dxa"/>
          </w:tcPr>
          <w:p w14:paraId="061F462B" w14:textId="77777777" w:rsidR="00840B76" w:rsidRPr="00BD373E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78D38A1A" w14:textId="77777777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660745" w14:textId="77777777" w:rsidR="00840B76" w:rsidRPr="00BD373E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840B76" w:rsidRPr="00BD373E" w14:paraId="767DB09A" w14:textId="77777777" w:rsidTr="003550C2">
        <w:tc>
          <w:tcPr>
            <w:tcW w:w="2623" w:type="dxa"/>
          </w:tcPr>
          <w:p w14:paraId="0781A1F0" w14:textId="77777777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จากหุ้นละ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บาทเป็น</w:t>
            </w:r>
          </w:p>
          <w:p w14:paraId="6D3E6189" w14:textId="5535AED9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2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หุ้นละ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D373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768" w:type="dxa"/>
          </w:tcPr>
          <w:p w14:paraId="0B23DF0D" w14:textId="77777777" w:rsidR="00840B76" w:rsidRPr="00C0507C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30AD39" w14:textId="14C2AAEC" w:rsidR="00840B76" w:rsidRPr="00C0507C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07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507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0507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18" w:type="dxa"/>
            <w:vAlign w:val="bottom"/>
          </w:tcPr>
          <w:p w14:paraId="1F721F47" w14:textId="5EB9DB1B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7826A9C7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21" w:type="dxa"/>
            <w:vAlign w:val="bottom"/>
          </w:tcPr>
          <w:p w14:paraId="7E4C1FF7" w14:textId="4BD46A7F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49733D7E" w14:textId="77777777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5" w:type="dxa"/>
          </w:tcPr>
          <w:p w14:paraId="5BD1A563" w14:textId="77777777" w:rsidR="00840B76" w:rsidRPr="00BD373E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650AE0DD" w14:textId="2E144CC3" w:rsidR="00840B76" w:rsidRPr="00BD373E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Cs/>
                <w:sz w:val="30"/>
                <w:szCs w:val="30"/>
              </w:rPr>
              <w:t>497,500,000</w:t>
            </w:r>
          </w:p>
        </w:tc>
        <w:tc>
          <w:tcPr>
            <w:tcW w:w="248" w:type="dxa"/>
          </w:tcPr>
          <w:p w14:paraId="6D61732C" w14:textId="77777777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8C469C" w14:textId="76BD131F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40B76" w:rsidRPr="00BD373E" w14:paraId="0E43D509" w14:textId="77777777" w:rsidTr="003550C2">
        <w:tc>
          <w:tcPr>
            <w:tcW w:w="2623" w:type="dxa"/>
          </w:tcPr>
          <w:p w14:paraId="05A2EBC1" w14:textId="208268D2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68" w:type="dxa"/>
          </w:tcPr>
          <w:p w14:paraId="563B0914" w14:textId="070D9988" w:rsidR="00840B76" w:rsidRPr="00C0507C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07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507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0507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1D8266C" w14:textId="1471C84A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4C46D520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546B08F0" w14:textId="4D8C1ED3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2942B0A3" w14:textId="77777777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7E7F21B2" w14:textId="0D5123E7" w:rsidR="00840B76" w:rsidRPr="00BD373E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Cs/>
                <w:sz w:val="30"/>
                <w:szCs w:val="30"/>
              </w:rPr>
              <w:t>170,000,000</w:t>
            </w:r>
          </w:p>
        </w:tc>
        <w:tc>
          <w:tcPr>
            <w:tcW w:w="248" w:type="dxa"/>
          </w:tcPr>
          <w:p w14:paraId="6E3CAA9D" w14:textId="77777777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6A3A1B" w14:textId="6D3829FF" w:rsidR="00840B76" w:rsidRPr="00BD373E" w:rsidRDefault="00840B76" w:rsidP="00C0507C">
            <w:pPr>
              <w:pStyle w:val="acctfourfigures"/>
              <w:tabs>
                <w:tab w:val="clear" w:pos="765"/>
                <w:tab w:val="decimal" w:pos="1314"/>
              </w:tabs>
              <w:spacing w:line="240" w:lineRule="auto"/>
              <w:ind w:right="-14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Cs/>
                <w:sz w:val="30"/>
                <w:szCs w:val="30"/>
              </w:rPr>
              <w:t>85,000,</w:t>
            </w:r>
            <w:r w:rsidRPr="00C050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000</w:t>
            </w:r>
          </w:p>
        </w:tc>
      </w:tr>
      <w:tr w:rsidR="00840B76" w:rsidRPr="00BD373E" w14:paraId="0A480BCE" w14:textId="77777777" w:rsidTr="003550C2">
        <w:tc>
          <w:tcPr>
            <w:tcW w:w="2623" w:type="dxa"/>
          </w:tcPr>
          <w:p w14:paraId="0DA7AF58" w14:textId="0293F24C" w:rsidR="00840B76" w:rsidRPr="00BD373E" w:rsidRDefault="00840B76" w:rsidP="00C0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D861B1"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="00562FA3"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  <w:t xml:space="preserve">  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68" w:type="dxa"/>
          </w:tcPr>
          <w:p w14:paraId="74FE6DAD" w14:textId="4ADA9EDF" w:rsidR="00840B76" w:rsidRPr="00BD373E" w:rsidRDefault="00840B76" w:rsidP="0084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5FC27437" w14:textId="6BC049C3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41F15140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61C6D3F9" w14:textId="2E5AC83B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23BEDB7D" w14:textId="77777777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6BF710B1" w14:textId="3C373E38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00483EAE" w14:textId="77777777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E994DBC" w14:textId="662F35FE" w:rsidR="00840B76" w:rsidRPr="00BD373E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0B76" w:rsidRPr="00BD373E" w14:paraId="32E04696" w14:textId="77777777" w:rsidTr="003550C2">
        <w:tc>
          <w:tcPr>
            <w:tcW w:w="2623" w:type="dxa"/>
          </w:tcPr>
          <w:p w14:paraId="08F98BEC" w14:textId="290C99F6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68" w:type="dxa"/>
          </w:tcPr>
          <w:p w14:paraId="6879850B" w14:textId="637B3354" w:rsidR="00840B76" w:rsidRPr="00BD373E" w:rsidRDefault="00840B76" w:rsidP="00840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18F1EC90" w14:textId="086D09DE" w:rsidR="00840B76" w:rsidRPr="00BD373E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670,000,000</w:t>
            </w:r>
          </w:p>
        </w:tc>
        <w:tc>
          <w:tcPr>
            <w:tcW w:w="248" w:type="dxa"/>
          </w:tcPr>
          <w:p w14:paraId="140D0391" w14:textId="77777777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</w:tcPr>
          <w:p w14:paraId="524E8E71" w14:textId="5A202FC9" w:rsidR="00840B76" w:rsidRPr="00BD373E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335,000,000</w:t>
            </w:r>
          </w:p>
        </w:tc>
        <w:tc>
          <w:tcPr>
            <w:tcW w:w="248" w:type="dxa"/>
          </w:tcPr>
          <w:p w14:paraId="2ABB6ACE" w14:textId="77777777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double" w:sz="4" w:space="0" w:color="auto"/>
            </w:tcBorders>
          </w:tcPr>
          <w:p w14:paraId="72FD2DEF" w14:textId="4ABE0F10" w:rsidR="00840B76" w:rsidRPr="00BD373E" w:rsidRDefault="00840B76" w:rsidP="00840B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670,000,000</w:t>
            </w:r>
          </w:p>
        </w:tc>
        <w:tc>
          <w:tcPr>
            <w:tcW w:w="248" w:type="dxa"/>
          </w:tcPr>
          <w:p w14:paraId="75D82680" w14:textId="77777777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04A064C" w14:textId="47D7A527" w:rsidR="00840B76" w:rsidRPr="00BD373E" w:rsidRDefault="00840B76" w:rsidP="00C0507C">
            <w:pPr>
              <w:pStyle w:val="acctfourfigures"/>
              <w:tabs>
                <w:tab w:val="clear" w:pos="765"/>
                <w:tab w:val="decimal" w:pos="1314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335,000,000</w:t>
            </w:r>
          </w:p>
        </w:tc>
      </w:tr>
      <w:tr w:rsidR="00840B76" w:rsidRPr="00BD373E" w14:paraId="02853171" w14:textId="77777777" w:rsidTr="003550C2">
        <w:tc>
          <w:tcPr>
            <w:tcW w:w="2623" w:type="dxa"/>
          </w:tcPr>
          <w:p w14:paraId="6B32B0A5" w14:textId="77777777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8" w:type="dxa"/>
          </w:tcPr>
          <w:p w14:paraId="12AF9EAF" w14:textId="77777777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</w:tcPr>
          <w:p w14:paraId="7667530C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74E9EB64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double" w:sz="4" w:space="0" w:color="auto"/>
            </w:tcBorders>
          </w:tcPr>
          <w:p w14:paraId="4CF85B3B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6ED0C2AB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dxa"/>
            <w:tcBorders>
              <w:top w:val="double" w:sz="4" w:space="0" w:color="auto"/>
            </w:tcBorders>
          </w:tcPr>
          <w:p w14:paraId="59C90AF6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10B66E7D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1B97333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A459F" w:rsidRPr="00BD373E" w14:paraId="721C8A2D" w14:textId="77777777" w:rsidTr="003550C2">
        <w:tc>
          <w:tcPr>
            <w:tcW w:w="2623" w:type="dxa"/>
          </w:tcPr>
          <w:p w14:paraId="38AD616D" w14:textId="77777777" w:rsidR="00EA459F" w:rsidRPr="00BD373E" w:rsidRDefault="00EA459F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8" w:type="dxa"/>
          </w:tcPr>
          <w:p w14:paraId="6E7F664A" w14:textId="77777777" w:rsidR="00EA459F" w:rsidRPr="00BD373E" w:rsidRDefault="00EA459F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88420F7" w14:textId="77777777" w:rsidR="00EA459F" w:rsidRPr="00BD373E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6FF175C6" w14:textId="77777777" w:rsidR="00EA459F" w:rsidRPr="00BD373E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D40292A" w14:textId="77777777" w:rsidR="00EA459F" w:rsidRPr="00BD373E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4177EA07" w14:textId="77777777" w:rsidR="00EA459F" w:rsidRPr="00BD373E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14:paraId="3059EA1B" w14:textId="77777777" w:rsidR="00EA459F" w:rsidRPr="00BD373E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0476E64E" w14:textId="77777777" w:rsidR="00EA459F" w:rsidRPr="00BD373E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06DDF4E" w14:textId="77777777" w:rsidR="00EA459F" w:rsidRPr="00BD373E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A459F" w:rsidRPr="00BD373E" w14:paraId="6B906C9E" w14:textId="77777777" w:rsidTr="003550C2">
        <w:tc>
          <w:tcPr>
            <w:tcW w:w="2623" w:type="dxa"/>
          </w:tcPr>
          <w:p w14:paraId="6E85D6F5" w14:textId="77777777" w:rsidR="00EA459F" w:rsidRPr="00BD373E" w:rsidRDefault="00EA459F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8" w:type="dxa"/>
          </w:tcPr>
          <w:p w14:paraId="1F94706A" w14:textId="77777777" w:rsidR="00EA459F" w:rsidRPr="00BD373E" w:rsidRDefault="00EA459F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CA94C48" w14:textId="77777777" w:rsidR="00EA459F" w:rsidRPr="00BD373E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25E01B5B" w14:textId="77777777" w:rsidR="00EA459F" w:rsidRPr="00BD373E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1864A8D" w14:textId="77777777" w:rsidR="00EA459F" w:rsidRPr="00BD373E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37E6CA8E" w14:textId="77777777" w:rsidR="00EA459F" w:rsidRPr="00BD373E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14:paraId="2BF5806E" w14:textId="77777777" w:rsidR="00EA459F" w:rsidRPr="00BD373E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044CC372" w14:textId="77777777" w:rsidR="00EA459F" w:rsidRPr="00BD373E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FF2AAD5" w14:textId="77777777" w:rsidR="00EA459F" w:rsidRPr="00BD373E" w:rsidRDefault="00EA459F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0B76" w:rsidRPr="00BD373E" w14:paraId="4E830072" w14:textId="77777777" w:rsidTr="003550C2">
        <w:tc>
          <w:tcPr>
            <w:tcW w:w="2623" w:type="dxa"/>
          </w:tcPr>
          <w:p w14:paraId="6DF24553" w14:textId="1E09A174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ทุนที่ออกและชำระแล้ว</w:t>
            </w:r>
          </w:p>
        </w:tc>
        <w:tc>
          <w:tcPr>
            <w:tcW w:w="768" w:type="dxa"/>
          </w:tcPr>
          <w:p w14:paraId="025A840E" w14:textId="77777777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588CD26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4C331042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E03A292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4C8098C6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14:paraId="7C71C6AF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33E010D9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35F3369D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0B76" w:rsidRPr="00BD373E" w14:paraId="61393B66" w14:textId="77777777" w:rsidTr="003550C2">
        <w:tc>
          <w:tcPr>
            <w:tcW w:w="2623" w:type="dxa"/>
          </w:tcPr>
          <w:p w14:paraId="1C041862" w14:textId="6AF8D1AF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68" w:type="dxa"/>
          </w:tcPr>
          <w:p w14:paraId="642817EE" w14:textId="77777777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12AE55E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15AE342C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7143A8C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3E170066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14:paraId="13772658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5D06B6EA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5A40AA5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0B76" w:rsidRPr="00BD373E" w14:paraId="35A9E685" w14:textId="77777777" w:rsidTr="003550C2">
        <w:tc>
          <w:tcPr>
            <w:tcW w:w="2623" w:type="dxa"/>
          </w:tcPr>
          <w:p w14:paraId="52B4D577" w14:textId="669105E2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68" w:type="dxa"/>
          </w:tcPr>
          <w:p w14:paraId="7E6E1D2E" w14:textId="7B30D73B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18" w:type="dxa"/>
            <w:vAlign w:val="bottom"/>
          </w:tcPr>
          <w:p w14:paraId="61625D94" w14:textId="36B561ED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15ACD7F3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21" w:type="dxa"/>
            <w:vAlign w:val="bottom"/>
          </w:tcPr>
          <w:p w14:paraId="22E54F4F" w14:textId="3137B10D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52204EDB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14:paraId="3C7E1A80" w14:textId="5FD0D28E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b/>
                <w:sz w:val="30"/>
                <w:szCs w:val="30"/>
                <w:cs/>
              </w:rPr>
              <w:t>2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BD373E">
              <w:rPr>
                <w:rFonts w:asciiTheme="majorBidi" w:hAnsiTheme="majorBidi"/>
                <w:b/>
                <w:sz w:val="30"/>
                <w:szCs w:val="30"/>
                <w:cs/>
              </w:rPr>
              <w:t>500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BD373E">
              <w:rPr>
                <w:rFonts w:asciiTheme="majorBidi" w:hAnsiTheme="majorBidi"/>
                <w:b/>
                <w:sz w:val="30"/>
                <w:szCs w:val="30"/>
                <w:cs/>
              </w:rPr>
              <w:t>000</w:t>
            </w:r>
          </w:p>
        </w:tc>
        <w:tc>
          <w:tcPr>
            <w:tcW w:w="248" w:type="dxa"/>
          </w:tcPr>
          <w:p w14:paraId="4CCB6C67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330A8555" w14:textId="1E5364A6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b/>
                <w:sz w:val="30"/>
                <w:szCs w:val="30"/>
                <w:cs/>
              </w:rPr>
              <w:t>250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BD373E">
              <w:rPr>
                <w:rFonts w:asciiTheme="majorBidi" w:hAnsiTheme="majorBidi"/>
                <w:b/>
                <w:sz w:val="30"/>
                <w:szCs w:val="30"/>
                <w:cs/>
              </w:rPr>
              <w:t>000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BD373E">
              <w:rPr>
                <w:rFonts w:asciiTheme="majorBidi" w:hAnsiTheme="majorBidi"/>
                <w:b/>
                <w:sz w:val="30"/>
                <w:szCs w:val="30"/>
                <w:cs/>
              </w:rPr>
              <w:t>000</w:t>
            </w:r>
          </w:p>
        </w:tc>
      </w:tr>
      <w:tr w:rsidR="00840B76" w:rsidRPr="00BD373E" w14:paraId="0D3656F0" w14:textId="77777777" w:rsidTr="003550C2">
        <w:tc>
          <w:tcPr>
            <w:tcW w:w="2623" w:type="dxa"/>
          </w:tcPr>
          <w:p w14:paraId="592FE942" w14:textId="5BC77879" w:rsidR="00840B76" w:rsidRPr="00BD373E" w:rsidRDefault="00840B76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68" w:type="dxa"/>
          </w:tcPr>
          <w:p w14:paraId="1E146A9C" w14:textId="00957DF8" w:rsidR="00840B76" w:rsidRPr="00BD373E" w:rsidRDefault="00CF2007" w:rsidP="00840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D373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18" w:type="dxa"/>
          </w:tcPr>
          <w:p w14:paraId="104AB027" w14:textId="2E732EB6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500,000,000</w:t>
            </w:r>
          </w:p>
        </w:tc>
        <w:tc>
          <w:tcPr>
            <w:tcW w:w="248" w:type="dxa"/>
          </w:tcPr>
          <w:p w14:paraId="1C54749A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6F0A06C4" w14:textId="13D3C95F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250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000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000</w:t>
            </w:r>
          </w:p>
        </w:tc>
        <w:tc>
          <w:tcPr>
            <w:tcW w:w="248" w:type="dxa"/>
          </w:tcPr>
          <w:p w14:paraId="6EB290B3" w14:textId="77777777" w:rsidR="00840B76" w:rsidRPr="00BD373E" w:rsidRDefault="00840B76" w:rsidP="00840B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14:paraId="53661AD6" w14:textId="019634F4" w:rsidR="00840B76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0F206EAB" w14:textId="77777777" w:rsidR="00840B76" w:rsidRPr="00BD373E" w:rsidRDefault="00840B76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A425150" w14:textId="7A7A2D78" w:rsidR="00840B76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A459F" w:rsidRPr="00BD373E" w14:paraId="72CBAE34" w14:textId="77777777" w:rsidTr="003550C2">
        <w:tc>
          <w:tcPr>
            <w:tcW w:w="2623" w:type="dxa"/>
          </w:tcPr>
          <w:p w14:paraId="3135A368" w14:textId="7A09675D" w:rsidR="00EA459F" w:rsidRPr="00BD373E" w:rsidRDefault="00EA459F" w:rsidP="00EA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768" w:type="dxa"/>
          </w:tcPr>
          <w:p w14:paraId="71CA8A98" w14:textId="77777777" w:rsidR="00EA459F" w:rsidRPr="00BD373E" w:rsidRDefault="00EA459F" w:rsidP="00EA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0233E3CE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1BB70F9C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8DE88DF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6C35C281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14:paraId="6573B37D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22B9C084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B1B5654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21F0C" w:rsidRPr="00BD373E" w14:paraId="37D52A0B" w14:textId="77777777" w:rsidTr="003550C2">
        <w:tc>
          <w:tcPr>
            <w:tcW w:w="2623" w:type="dxa"/>
          </w:tcPr>
          <w:p w14:paraId="55CF47A8" w14:textId="77777777" w:rsidR="00E21F0C" w:rsidRPr="00BD373E" w:rsidRDefault="00E21F0C" w:rsidP="00E2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จากหุ้นละ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บาทเป็น</w:t>
            </w:r>
          </w:p>
          <w:p w14:paraId="443C72E2" w14:textId="0BFCCF07" w:rsidR="00E21F0C" w:rsidRPr="00BD373E" w:rsidRDefault="00E21F0C" w:rsidP="00E2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2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หุ้นละ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D373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768" w:type="dxa"/>
          </w:tcPr>
          <w:p w14:paraId="3F5D79AE" w14:textId="77777777" w:rsidR="00E21F0C" w:rsidRPr="00BD373E" w:rsidRDefault="00E21F0C" w:rsidP="00E2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5E1014FA" w14:textId="64BCA4A4" w:rsidR="00E21F0C" w:rsidRPr="00BD373E" w:rsidRDefault="00CF2007" w:rsidP="00E2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D373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18" w:type="dxa"/>
            <w:vAlign w:val="bottom"/>
          </w:tcPr>
          <w:p w14:paraId="2A01A299" w14:textId="780AFE8F" w:rsidR="00E21F0C" w:rsidRPr="00BD373E" w:rsidRDefault="00E21F0C" w:rsidP="00E21F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1BC79104" w14:textId="77777777" w:rsidR="00E21F0C" w:rsidRPr="00BD373E" w:rsidRDefault="00E21F0C" w:rsidP="00E21F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bottom"/>
          </w:tcPr>
          <w:p w14:paraId="5212FA3A" w14:textId="58D4A7A3" w:rsidR="00E21F0C" w:rsidRPr="00BD373E" w:rsidRDefault="00E21F0C" w:rsidP="00E21F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3D16709E" w14:textId="77777777" w:rsidR="00E21F0C" w:rsidRPr="00BD373E" w:rsidRDefault="00E21F0C" w:rsidP="00E21F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14:paraId="15B84BE0" w14:textId="77777777" w:rsidR="00E21F0C" w:rsidRPr="00BD373E" w:rsidRDefault="00E21F0C" w:rsidP="00E21F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0EB264E" w14:textId="553F001A" w:rsidR="00E21F0C" w:rsidRPr="00BD373E" w:rsidRDefault="00E21F0C" w:rsidP="00E21F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Cs/>
                <w:sz w:val="30"/>
                <w:szCs w:val="30"/>
              </w:rPr>
              <w:t>497,500,000</w:t>
            </w:r>
          </w:p>
        </w:tc>
        <w:tc>
          <w:tcPr>
            <w:tcW w:w="248" w:type="dxa"/>
          </w:tcPr>
          <w:p w14:paraId="78294E0E" w14:textId="77777777" w:rsidR="00E21F0C" w:rsidRPr="00BD373E" w:rsidRDefault="00E21F0C" w:rsidP="00E21F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5B7CB753" w14:textId="77777777" w:rsidR="00E21F0C" w:rsidRPr="00BD373E" w:rsidRDefault="00E21F0C" w:rsidP="00E21F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3A4797A" w14:textId="5A91D4E0" w:rsidR="00E21F0C" w:rsidRPr="00BD373E" w:rsidRDefault="00E21F0C" w:rsidP="00E21F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A459F" w:rsidRPr="00BD373E" w14:paraId="0C1E35A4" w14:textId="77777777" w:rsidTr="003550C2">
        <w:tc>
          <w:tcPr>
            <w:tcW w:w="2623" w:type="dxa"/>
          </w:tcPr>
          <w:p w14:paraId="40E07701" w14:textId="1BCE26EC" w:rsidR="00EA459F" w:rsidRPr="00BD373E" w:rsidRDefault="00EA459F" w:rsidP="00EA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68" w:type="dxa"/>
          </w:tcPr>
          <w:p w14:paraId="7E422D69" w14:textId="79BDDC12" w:rsidR="00EA459F" w:rsidRPr="00BD373E" w:rsidRDefault="00CF2007" w:rsidP="00EA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D373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4BD5235C" w14:textId="17C7C8EC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170,000,000</w:t>
            </w:r>
          </w:p>
        </w:tc>
        <w:tc>
          <w:tcPr>
            <w:tcW w:w="248" w:type="dxa"/>
          </w:tcPr>
          <w:p w14:paraId="4ABA50F8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68C11E0C" w14:textId="15BAF67A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85,000,000</w:t>
            </w:r>
          </w:p>
        </w:tc>
        <w:tc>
          <w:tcPr>
            <w:tcW w:w="248" w:type="dxa"/>
          </w:tcPr>
          <w:p w14:paraId="53AA9809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52977DC4" w14:textId="3622D0C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18C0A2A5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2C50A2" w14:textId="70B02D12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A459F" w:rsidRPr="00BD373E" w14:paraId="17359191" w14:textId="77777777" w:rsidTr="003550C2">
        <w:tc>
          <w:tcPr>
            <w:tcW w:w="2623" w:type="dxa"/>
          </w:tcPr>
          <w:p w14:paraId="53B9283A" w14:textId="37DF9D43" w:rsidR="00EA459F" w:rsidRPr="00BD373E" w:rsidRDefault="00EA459F" w:rsidP="00C0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66A43"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="00562FA3"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="00562FA3"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68" w:type="dxa"/>
          </w:tcPr>
          <w:p w14:paraId="01490DE5" w14:textId="77777777" w:rsidR="00EA459F" w:rsidRPr="00BD373E" w:rsidRDefault="00EA459F" w:rsidP="00EA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6AA6AEFB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1793B425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1872B008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02D7EC6A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30955941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6C8DD5AD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4B2E22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A459F" w:rsidRPr="00BD373E" w14:paraId="5BF71026" w14:textId="77777777" w:rsidTr="003550C2">
        <w:tc>
          <w:tcPr>
            <w:tcW w:w="2623" w:type="dxa"/>
          </w:tcPr>
          <w:p w14:paraId="51703F97" w14:textId="3B4BB6F2" w:rsidR="00EA459F" w:rsidRPr="00BD373E" w:rsidRDefault="00EA459F" w:rsidP="00EA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68" w:type="dxa"/>
          </w:tcPr>
          <w:p w14:paraId="5A4467CF" w14:textId="62B622BA" w:rsidR="00EA459F" w:rsidRPr="00BD373E" w:rsidRDefault="00EA459F" w:rsidP="00EA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</w:rPr>
              <w:t>0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BD373E">
              <w:rPr>
                <w:rFonts w:asciiTheme="majorBidi" w:hAnsiTheme="majorBidi" w:cstheme="majorBidi"/>
                <w:b/>
                <w:sz w:val="30"/>
                <w:szCs w:val="30"/>
              </w:rPr>
              <w:t>5</w:t>
            </w: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0D4F55E1" w14:textId="005F17FC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670,000,000</w:t>
            </w:r>
          </w:p>
        </w:tc>
        <w:tc>
          <w:tcPr>
            <w:tcW w:w="248" w:type="dxa"/>
          </w:tcPr>
          <w:p w14:paraId="379E5EDF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</w:tcPr>
          <w:p w14:paraId="51AA6B73" w14:textId="5B27CCED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335,000,000</w:t>
            </w:r>
          </w:p>
        </w:tc>
        <w:tc>
          <w:tcPr>
            <w:tcW w:w="248" w:type="dxa"/>
          </w:tcPr>
          <w:p w14:paraId="11E8FDD6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dxa"/>
            <w:tcBorders>
              <w:bottom w:val="double" w:sz="4" w:space="0" w:color="auto"/>
            </w:tcBorders>
          </w:tcPr>
          <w:p w14:paraId="325EB32A" w14:textId="20ED8AA6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500,000,000</w:t>
            </w:r>
          </w:p>
        </w:tc>
        <w:tc>
          <w:tcPr>
            <w:tcW w:w="248" w:type="dxa"/>
          </w:tcPr>
          <w:p w14:paraId="760C237A" w14:textId="77777777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AB9FBA0" w14:textId="53ECCF68" w:rsidR="00EA459F" w:rsidRPr="00BD373E" w:rsidRDefault="00EA459F" w:rsidP="00EA45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250,000,000</w:t>
            </w:r>
          </w:p>
        </w:tc>
      </w:tr>
    </w:tbl>
    <w:p w14:paraId="4D5FBCAC" w14:textId="77777777" w:rsidR="00C5335F" w:rsidRPr="00BD373E" w:rsidRDefault="00C5335F" w:rsidP="00EA459F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29185B" w14:textId="4A2A8FCB" w:rsidR="00484EFA" w:rsidRPr="00BD373E" w:rsidRDefault="00484EFA" w:rsidP="00AD1BB4">
      <w:pPr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D37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การเสนอขายหุ้นใหม่ต่อประชาชนทั่วไปเป็นครั้งแรก</w:t>
      </w:r>
    </w:p>
    <w:p w14:paraId="161E39A5" w14:textId="77777777" w:rsidR="00484EFA" w:rsidRPr="00BD373E" w:rsidRDefault="00484EFA" w:rsidP="00AD1BB4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40FDE" w14:textId="03B0A39E" w:rsidR="00AD1BB4" w:rsidRPr="00BD373E" w:rsidRDefault="00AD1BB4" w:rsidP="00AD1BB4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D373E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Pr="00BD373E">
        <w:rPr>
          <w:rFonts w:asciiTheme="majorBidi" w:hAnsiTheme="majorBidi" w:cstheme="majorBidi"/>
          <w:sz w:val="30"/>
          <w:szCs w:val="30"/>
        </w:rPr>
        <w:t xml:space="preserve">2565 </w:t>
      </w:r>
      <w:r w:rsidRPr="00BD373E">
        <w:rPr>
          <w:rFonts w:asciiTheme="majorBidi" w:hAnsiTheme="majorBidi" w:cstheme="majorBidi"/>
          <w:sz w:val="30"/>
          <w:szCs w:val="30"/>
          <w:cs/>
        </w:rPr>
        <w:t>บริษัทได้เสนอขายหุ้นสามัญเพิ่มทุนใหม่ต่อประชาชนทั่วไป</w:t>
      </w:r>
      <w:r w:rsidR="002C1995" w:rsidRPr="00BD373E">
        <w:rPr>
          <w:rFonts w:asciiTheme="majorBidi" w:hAnsiTheme="majorBidi" w:cstheme="majorBidi"/>
          <w:sz w:val="30"/>
          <w:szCs w:val="30"/>
          <w:cs/>
        </w:rPr>
        <w:t>เป็น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ครั้งแรกจำนวน </w:t>
      </w:r>
      <w:r w:rsidRPr="00BD373E">
        <w:rPr>
          <w:rFonts w:asciiTheme="majorBidi" w:hAnsiTheme="majorBidi" w:cstheme="majorBidi"/>
          <w:sz w:val="30"/>
          <w:szCs w:val="30"/>
        </w:rPr>
        <w:t xml:space="preserve">170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ล้านหุ้น ในราคาหุ้นละ </w:t>
      </w:r>
      <w:r w:rsidRPr="00BD373E">
        <w:rPr>
          <w:rFonts w:asciiTheme="majorBidi" w:hAnsiTheme="majorBidi" w:cstheme="majorBidi"/>
          <w:sz w:val="30"/>
          <w:szCs w:val="30"/>
        </w:rPr>
        <w:t>4</w:t>
      </w:r>
      <w:r w:rsidRPr="00BD373E">
        <w:rPr>
          <w:rFonts w:asciiTheme="majorBidi" w:hAnsiTheme="majorBidi"/>
          <w:sz w:val="30"/>
          <w:szCs w:val="30"/>
          <w:cs/>
        </w:rPr>
        <w:t>.</w:t>
      </w:r>
      <w:r w:rsidRPr="00BD373E">
        <w:rPr>
          <w:rFonts w:asciiTheme="majorBidi" w:hAnsiTheme="majorBidi" w:cstheme="majorBidi"/>
          <w:sz w:val="30"/>
          <w:szCs w:val="30"/>
        </w:rPr>
        <w:t xml:space="preserve">5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BD373E">
        <w:rPr>
          <w:rFonts w:asciiTheme="majorBidi" w:hAnsiTheme="majorBidi"/>
          <w:sz w:val="30"/>
          <w:szCs w:val="30"/>
          <w:cs/>
        </w:rPr>
        <w:t>(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 </w:t>
      </w:r>
      <w:r w:rsidRPr="00BD373E">
        <w:rPr>
          <w:rFonts w:asciiTheme="majorBidi" w:hAnsiTheme="majorBidi" w:cstheme="majorBidi"/>
          <w:sz w:val="30"/>
          <w:szCs w:val="30"/>
        </w:rPr>
        <w:t>0</w:t>
      </w:r>
      <w:r w:rsidRPr="00BD373E">
        <w:rPr>
          <w:rFonts w:asciiTheme="majorBidi" w:hAnsiTheme="majorBidi"/>
          <w:sz w:val="30"/>
          <w:szCs w:val="30"/>
          <w:cs/>
        </w:rPr>
        <w:t>.</w:t>
      </w:r>
      <w:r w:rsidRPr="00BD373E">
        <w:rPr>
          <w:rFonts w:asciiTheme="majorBidi" w:hAnsiTheme="majorBidi" w:cstheme="majorBidi"/>
          <w:sz w:val="30"/>
          <w:szCs w:val="30"/>
        </w:rPr>
        <w:t xml:space="preserve">5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บาท และส่วนเกินมูลค่าหุ้นสามัญ </w:t>
      </w:r>
      <w:r w:rsidRPr="00BD373E">
        <w:rPr>
          <w:rFonts w:asciiTheme="majorBidi" w:hAnsiTheme="majorBidi" w:cstheme="majorBidi"/>
          <w:sz w:val="30"/>
          <w:szCs w:val="30"/>
        </w:rPr>
        <w:t xml:space="preserve">4 </w:t>
      </w:r>
      <w:r w:rsidRPr="00BD373E">
        <w:rPr>
          <w:rFonts w:asciiTheme="majorBidi" w:hAnsiTheme="majorBidi" w:cstheme="majorBidi"/>
          <w:sz w:val="30"/>
          <w:szCs w:val="30"/>
          <w:cs/>
        </w:rPr>
        <w:t>บาท</w:t>
      </w:r>
      <w:r w:rsidRPr="00BD373E">
        <w:rPr>
          <w:rFonts w:asciiTheme="majorBidi" w:hAnsiTheme="majorBidi"/>
          <w:sz w:val="30"/>
          <w:szCs w:val="30"/>
          <w:cs/>
        </w:rPr>
        <w:t xml:space="preserve">)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บริษัทได้รับเงินจากการขายหุ้นสามัญดังกล่าวจำนวน </w:t>
      </w:r>
      <w:r w:rsidRPr="00BD373E">
        <w:rPr>
          <w:rFonts w:asciiTheme="majorBidi" w:hAnsiTheme="majorBidi" w:cstheme="majorBidi"/>
          <w:sz w:val="30"/>
          <w:szCs w:val="30"/>
        </w:rPr>
        <w:t xml:space="preserve">765 </w:t>
      </w:r>
      <w:r w:rsidRPr="00BD373E">
        <w:rPr>
          <w:rFonts w:asciiTheme="majorBidi" w:hAnsiTheme="majorBidi" w:cstheme="majorBidi"/>
          <w:sz w:val="30"/>
          <w:szCs w:val="30"/>
          <w:cs/>
        </w:rPr>
        <w:t>ล้านบาท โดยบริษัทดำเนินการจดทะเบียนรับชำระค่าหุ้นกับกระทรวงพาณิชย์</w:t>
      </w:r>
      <w:r w:rsidR="00116856" w:rsidRPr="00BD373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16856" w:rsidRPr="00BD373E">
        <w:rPr>
          <w:rFonts w:asciiTheme="majorBidi" w:hAnsiTheme="majorBidi" w:cstheme="majorBidi"/>
          <w:sz w:val="30"/>
          <w:szCs w:val="30"/>
        </w:rPr>
        <w:t xml:space="preserve">17 </w:t>
      </w:r>
      <w:r w:rsidR="00116856" w:rsidRPr="00BD373E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116856" w:rsidRPr="00BD373E">
        <w:rPr>
          <w:rFonts w:asciiTheme="majorBidi" w:hAnsiTheme="majorBidi" w:cstheme="majorBidi"/>
          <w:sz w:val="30"/>
          <w:szCs w:val="30"/>
        </w:rPr>
        <w:t>2565</w:t>
      </w:r>
      <w:r w:rsidRPr="00BD373E">
        <w:rPr>
          <w:rFonts w:asciiTheme="majorBidi" w:hAnsiTheme="majorBidi"/>
          <w:sz w:val="30"/>
          <w:szCs w:val="30"/>
          <w:cs/>
        </w:rPr>
        <w:t xml:space="preserve">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และหุ้นของบริษัทเริ่มการซื้อขายในตลาดหลักทรัพย์แห่งประเทศไทยเมื่อวันที่ </w:t>
      </w:r>
      <w:r w:rsidRPr="00BD373E">
        <w:rPr>
          <w:rFonts w:asciiTheme="majorBidi" w:hAnsiTheme="majorBidi" w:cstheme="majorBidi"/>
          <w:sz w:val="30"/>
          <w:szCs w:val="30"/>
        </w:rPr>
        <w:t>20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BD373E">
        <w:rPr>
          <w:rFonts w:asciiTheme="majorBidi" w:hAnsiTheme="majorBidi" w:cstheme="majorBidi"/>
          <w:sz w:val="30"/>
          <w:szCs w:val="30"/>
        </w:rPr>
        <w:t xml:space="preserve">2565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บริษัทมีค่าใช้จ่ายในการออกหุ้นสามัญเพิ่มทุนดังกล่าวสุทธิจากภาษีเงินได้จำนวน </w:t>
      </w:r>
      <w:r w:rsidR="000A390F" w:rsidRPr="00C0507C">
        <w:rPr>
          <w:rFonts w:asciiTheme="majorBidi" w:hAnsiTheme="majorBidi" w:cstheme="majorBidi"/>
          <w:sz w:val="30"/>
          <w:szCs w:val="30"/>
        </w:rPr>
        <w:t>18.77</w:t>
      </w:r>
      <w:r w:rsidRPr="00BD373E">
        <w:rPr>
          <w:rFonts w:asciiTheme="majorBidi" w:hAnsiTheme="majorBidi"/>
          <w:sz w:val="30"/>
          <w:szCs w:val="30"/>
          <w:cs/>
        </w:rPr>
        <w:t xml:space="preserve">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บริษัทรับรู้ส่วนเกินมูลค่าหุ้นสุทธิจำนวน </w:t>
      </w:r>
      <w:r w:rsidRPr="00C0507C">
        <w:rPr>
          <w:rFonts w:asciiTheme="majorBidi" w:hAnsiTheme="majorBidi" w:cstheme="majorBidi"/>
          <w:sz w:val="30"/>
          <w:szCs w:val="30"/>
        </w:rPr>
        <w:t>6</w:t>
      </w:r>
      <w:r w:rsidR="0048179C" w:rsidRPr="00C0507C">
        <w:rPr>
          <w:rFonts w:asciiTheme="majorBidi" w:hAnsiTheme="majorBidi" w:cstheme="majorBidi"/>
          <w:sz w:val="30"/>
          <w:szCs w:val="30"/>
        </w:rPr>
        <w:t>6</w:t>
      </w:r>
      <w:r w:rsidR="000A390F" w:rsidRPr="00C0507C">
        <w:rPr>
          <w:rFonts w:asciiTheme="majorBidi" w:hAnsiTheme="majorBidi" w:cstheme="majorBidi"/>
          <w:sz w:val="30"/>
          <w:szCs w:val="30"/>
        </w:rPr>
        <w:t>1.23</w:t>
      </w:r>
      <w:r w:rsidRPr="00BD373E">
        <w:rPr>
          <w:rFonts w:asciiTheme="majorBidi" w:hAnsiTheme="majorBidi"/>
          <w:sz w:val="30"/>
          <w:szCs w:val="30"/>
          <w:cs/>
        </w:rPr>
        <w:t xml:space="preserve"> </w:t>
      </w:r>
      <w:r w:rsidRPr="00BD373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1FEF430" w14:textId="77777777" w:rsidR="002E58FD" w:rsidRPr="00BD373E" w:rsidRDefault="002E58FD" w:rsidP="007B3767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5BBD0D" w14:textId="1FA18CC1" w:rsidR="00E91D34" w:rsidRPr="00BD373E" w:rsidRDefault="00730C3B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="00E91D34" w:rsidRPr="00BD373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91D34"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626E6FAD" w14:textId="41BF2946" w:rsidR="005551BA" w:rsidRPr="00BD373E" w:rsidRDefault="005551BA" w:rsidP="008E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F9166B1" w14:textId="71A9D8DA" w:rsidR="00BC2060" w:rsidRPr="00BD373E" w:rsidRDefault="005551BA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BD373E">
        <w:rPr>
          <w:rFonts w:ascii="Angsana New" w:hAnsi="Angsana New"/>
          <w:b/>
          <w:color w:val="000000"/>
          <w:sz w:val="30"/>
          <w:szCs w:val="30"/>
          <w:cs/>
        </w:rPr>
        <w:t>บริษัทดำเนินกิจการในส่วนงานธุรกิจเดียวคือ ธุรกิจเครื่องดื่ม ดังนั้นรายได้ กำไร และสินทรัพย์ทั้งหมดที่แสดงในงบการเงินจึงเกี่ยวกับส่วนงานธุรกิจเครื่องดื่ม</w:t>
      </w:r>
    </w:p>
    <w:p w14:paraId="7D7EFEE4" w14:textId="3104DBBA" w:rsidR="00EA459F" w:rsidRPr="00BD373E" w:rsidRDefault="00EA459F" w:rsidP="0092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color w:val="000000"/>
          <w:sz w:val="30"/>
          <w:szCs w:val="30"/>
        </w:rPr>
      </w:pPr>
    </w:p>
    <w:p w14:paraId="226E36BA" w14:textId="79365456" w:rsidR="009D0C83" w:rsidRPr="00BD373E" w:rsidRDefault="009D0C83" w:rsidP="0092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color w:val="000000"/>
          <w:sz w:val="30"/>
          <w:szCs w:val="30"/>
        </w:rPr>
      </w:pPr>
    </w:p>
    <w:p w14:paraId="344E4E1F" w14:textId="3B17BDE0" w:rsidR="009D0C83" w:rsidRPr="00BD373E" w:rsidRDefault="009D0C83" w:rsidP="0092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color w:val="000000"/>
          <w:sz w:val="30"/>
          <w:szCs w:val="30"/>
        </w:rPr>
      </w:pPr>
    </w:p>
    <w:p w14:paraId="545CB53D" w14:textId="09DF419C" w:rsidR="009F3AA6" w:rsidRPr="00BD373E" w:rsidRDefault="009F3AA6" w:rsidP="009F3AA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BD373E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ข้อมูลเกี่ยวกับส่วนงานภูมิศาสตร์</w:t>
      </w:r>
    </w:p>
    <w:p w14:paraId="54E4B950" w14:textId="65A62261" w:rsidR="00AA31C9" w:rsidRPr="00BD373E" w:rsidRDefault="00AA31C9" w:rsidP="0072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97BA915" w14:textId="68FB08CC" w:rsidR="00EA459F" w:rsidRPr="00BD373E" w:rsidRDefault="00AA31C9" w:rsidP="00484EF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D373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รายได้จำแนกตามเขตภูมิศาสตร์หลักของบริษัทสำหรับงวด</w:t>
      </w:r>
      <w:r w:rsidR="00AB08AC" w:rsidRPr="00BD373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เก้า</w:t>
      </w:r>
      <w:r w:rsidRPr="00BD373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เดือนสิ้นสุดวันที่ </w:t>
      </w:r>
      <w:r w:rsidRPr="00BD373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</w:t>
      </w:r>
      <w:r w:rsidR="002307B5" w:rsidRPr="00BD373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0</w:t>
      </w:r>
      <w:r w:rsidRPr="00BD373E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AB08AC" w:rsidRPr="00BD373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กันย</w:t>
      </w:r>
      <w:r w:rsidR="002307B5" w:rsidRPr="00BD373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ายน</w:t>
      </w:r>
      <w:r w:rsidRPr="00BD373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BD373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2B7DCEE7" w14:textId="77777777" w:rsidR="009D0C83" w:rsidRPr="00BD373E" w:rsidRDefault="009D0C83" w:rsidP="00484EF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1"/>
        <w:gridCol w:w="1578"/>
        <w:gridCol w:w="269"/>
        <w:gridCol w:w="1352"/>
      </w:tblGrid>
      <w:tr w:rsidR="0030455F" w:rsidRPr="00BD373E" w14:paraId="08609AED" w14:textId="77777777" w:rsidTr="00E501C6">
        <w:tc>
          <w:tcPr>
            <w:tcW w:w="3275" w:type="pct"/>
          </w:tcPr>
          <w:p w14:paraId="522C9A25" w14:textId="3F29FD32" w:rsidR="0030455F" w:rsidRPr="00BD373E" w:rsidRDefault="0030455F" w:rsidP="007134E8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745C36"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2307B5"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745C36"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="002307B5"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851" w:type="pct"/>
          </w:tcPr>
          <w:p w14:paraId="14224F7E" w14:textId="798A8C74" w:rsidR="0030455F" w:rsidRPr="00BD373E" w:rsidRDefault="00C00726" w:rsidP="007134E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</w:t>
            </w:r>
            <w:r w:rsidR="0030455F" w:rsidRPr="00BD373E">
              <w:rPr>
                <w:rFonts w:ascii="Angsana New" w:hAnsi="Angsana New"/>
                <w:sz w:val="30"/>
                <w:szCs w:val="30"/>
              </w:rPr>
              <w:t>6</w:t>
            </w:r>
            <w:r w:rsidR="00085D28" w:rsidRPr="00BD37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tcBorders>
              <w:left w:val="nil"/>
            </w:tcBorders>
          </w:tcPr>
          <w:p w14:paraId="03504448" w14:textId="77777777" w:rsidR="0030455F" w:rsidRPr="00BD373E" w:rsidRDefault="0030455F" w:rsidP="007134E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395837C7" w14:textId="2288CB15" w:rsidR="0030455F" w:rsidRPr="00BD373E" w:rsidRDefault="00C00726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30455F" w:rsidRPr="00BD373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085D28" w:rsidRPr="00BD373E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30455F" w:rsidRPr="00BD373E" w14:paraId="0082FABA" w14:textId="77777777" w:rsidTr="00E501C6">
        <w:tc>
          <w:tcPr>
            <w:tcW w:w="3275" w:type="pct"/>
          </w:tcPr>
          <w:p w14:paraId="7D24211A" w14:textId="77777777" w:rsidR="0030455F" w:rsidRPr="00BD373E" w:rsidRDefault="0030455F" w:rsidP="007134E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725" w:type="pct"/>
            <w:gridSpan w:val="3"/>
          </w:tcPr>
          <w:p w14:paraId="6E16ECAF" w14:textId="77777777" w:rsidR="0030455F" w:rsidRPr="00BD373E" w:rsidRDefault="0030455F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806C74" w:rsidRPr="00BD373E" w14:paraId="306D02B4" w14:textId="77777777" w:rsidTr="00E501C6">
        <w:tc>
          <w:tcPr>
            <w:tcW w:w="3275" w:type="pct"/>
          </w:tcPr>
          <w:p w14:paraId="3BD95C81" w14:textId="77777777" w:rsidR="00806C74" w:rsidRPr="00BD373E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851" w:type="pct"/>
          </w:tcPr>
          <w:p w14:paraId="1CBE9DC7" w14:textId="51BDA65E" w:rsidR="00806C74" w:rsidRPr="00BD373E" w:rsidRDefault="00480D25" w:rsidP="00E7437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142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381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  <w:r w:rsidR="00E7437C" w:rsidRPr="00BD37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7B7A339" w14:textId="77777777" w:rsidR="00806C74" w:rsidRPr="00BD373E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3AFDA9EF" w14:textId="0B5A36FB" w:rsidR="00806C74" w:rsidRPr="00BD373E" w:rsidRDefault="00774B12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127,758,245</w:t>
            </w:r>
          </w:p>
        </w:tc>
      </w:tr>
      <w:tr w:rsidR="00806C74" w:rsidRPr="00BD373E" w14:paraId="2C451693" w14:textId="77777777" w:rsidTr="00E501C6">
        <w:tc>
          <w:tcPr>
            <w:tcW w:w="3275" w:type="pct"/>
          </w:tcPr>
          <w:p w14:paraId="610D74CD" w14:textId="77777777" w:rsidR="00806C74" w:rsidRPr="00BD373E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851" w:type="pct"/>
          </w:tcPr>
          <w:p w14:paraId="5C46CC44" w14:textId="76DB0C14" w:rsidR="00806C74" w:rsidRPr="00BD373E" w:rsidRDefault="00480D25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62</w:t>
            </w:r>
            <w:r w:rsidR="00534DFA"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34DFA"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831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34DFA"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920</w:t>
            </w:r>
          </w:p>
        </w:tc>
        <w:tc>
          <w:tcPr>
            <w:tcW w:w="145" w:type="pct"/>
          </w:tcPr>
          <w:p w14:paraId="231726D8" w14:textId="77777777" w:rsidR="00806C74" w:rsidRPr="00BD373E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4A39F3A6" w14:textId="1EFC013F" w:rsidR="00806C74" w:rsidRPr="00BD373E" w:rsidRDefault="00774B12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284,861,292</w:t>
            </w:r>
          </w:p>
        </w:tc>
      </w:tr>
      <w:tr w:rsidR="00806C74" w:rsidRPr="00BD373E" w14:paraId="02C0598C" w14:textId="77777777" w:rsidTr="00E501C6">
        <w:tc>
          <w:tcPr>
            <w:tcW w:w="3275" w:type="pct"/>
          </w:tcPr>
          <w:p w14:paraId="717FD520" w14:textId="77777777" w:rsidR="00806C74" w:rsidRPr="00BD373E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851" w:type="pct"/>
          </w:tcPr>
          <w:p w14:paraId="502010A7" w14:textId="3160DF90" w:rsidR="00806C74" w:rsidRPr="00BD373E" w:rsidRDefault="00480D25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534DFA"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19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34DFA"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081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34DFA"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381</w:t>
            </w:r>
          </w:p>
        </w:tc>
        <w:tc>
          <w:tcPr>
            <w:tcW w:w="145" w:type="pct"/>
          </w:tcPr>
          <w:p w14:paraId="792BC363" w14:textId="77777777" w:rsidR="00806C74" w:rsidRPr="00BD373E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1EF39C50" w14:textId="44C891FD" w:rsidR="00806C74" w:rsidRPr="00BD373E" w:rsidRDefault="00774B12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202,180,620</w:t>
            </w:r>
          </w:p>
        </w:tc>
      </w:tr>
      <w:tr w:rsidR="00806C74" w:rsidRPr="00BD373E" w14:paraId="0BA980F1" w14:textId="77777777" w:rsidTr="00E501C6">
        <w:tc>
          <w:tcPr>
            <w:tcW w:w="3275" w:type="pct"/>
          </w:tcPr>
          <w:p w14:paraId="2837F0FB" w14:textId="77777777" w:rsidR="00806C74" w:rsidRPr="00BD373E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14:paraId="05248B9B" w14:textId="2133A2AF" w:rsidR="00806C74" w:rsidRPr="00BD373E" w:rsidRDefault="00480D25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211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969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672</w:t>
            </w:r>
          </w:p>
        </w:tc>
        <w:tc>
          <w:tcPr>
            <w:tcW w:w="145" w:type="pct"/>
          </w:tcPr>
          <w:p w14:paraId="660C6930" w14:textId="77777777" w:rsidR="00806C74" w:rsidRPr="00BD373E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52C32E7" w14:textId="5D9565C5" w:rsidR="00806C74" w:rsidRPr="00BD373E" w:rsidRDefault="00774B12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147,673,976</w:t>
            </w:r>
          </w:p>
        </w:tc>
      </w:tr>
      <w:tr w:rsidR="0030455F" w:rsidRPr="00BD373E" w14:paraId="12CFF0C6" w14:textId="77777777" w:rsidTr="00E501C6">
        <w:tc>
          <w:tcPr>
            <w:tcW w:w="3275" w:type="pct"/>
          </w:tcPr>
          <w:p w14:paraId="00C459CC" w14:textId="77777777" w:rsidR="0030455F" w:rsidRPr="00BD373E" w:rsidRDefault="0030455F" w:rsidP="0071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</w:tcPr>
          <w:p w14:paraId="07B59C16" w14:textId="5637FFE2" w:rsidR="0030455F" w:rsidRPr="00BD373E" w:rsidRDefault="00480D25" w:rsidP="00E743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BD37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34DFA" w:rsidRPr="00BD37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195</w:t>
            </w:r>
            <w:r w:rsidRPr="00BD37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34DFA" w:rsidRPr="00BD37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264</w:t>
            </w:r>
            <w:r w:rsidRPr="00BD37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7437C" w:rsidRPr="00BD373E">
              <w:rPr>
                <w:rFonts w:ascii="Angsana New" w:hAnsi="Angsana New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145" w:type="pct"/>
          </w:tcPr>
          <w:p w14:paraId="5D31BB94" w14:textId="77777777" w:rsidR="0030455F" w:rsidRPr="00BD373E" w:rsidRDefault="0030455F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57F5FBF6" w14:textId="685DAA93" w:rsidR="0030455F" w:rsidRPr="00BD373E" w:rsidRDefault="00774B12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sz w:val="30"/>
                <w:szCs w:val="30"/>
              </w:rPr>
              <w:t>762,474,133</w:t>
            </w:r>
          </w:p>
        </w:tc>
      </w:tr>
    </w:tbl>
    <w:p w14:paraId="3EC16C41" w14:textId="77777777" w:rsidR="0030455F" w:rsidRPr="00BD373E" w:rsidRDefault="0030455F" w:rsidP="0072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4D338058" w14:textId="4F125596" w:rsidR="000E15CC" w:rsidRPr="00BD373E" w:rsidRDefault="009F3AA6" w:rsidP="000E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BD373E">
        <w:rPr>
          <w:rFonts w:ascii="Angsana New" w:hAnsi="Angsana New"/>
          <w:b/>
          <w:color w:val="000000"/>
          <w:sz w:val="30"/>
          <w:szCs w:val="30"/>
          <w:cs/>
        </w:rPr>
        <w:t>จังหวะเวลาในการรับรู้รายได้ของบริษัทเป็นแบบ ณ เวลาใดเวลาหนึ่งทั้งหมด</w:t>
      </w:r>
    </w:p>
    <w:p w14:paraId="0C2EA7A6" w14:textId="77777777" w:rsidR="004A6316" w:rsidRPr="00BD373E" w:rsidRDefault="004A6316" w:rsidP="00BC2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F6752BB" w14:textId="3822BE18" w:rsidR="00FB2051" w:rsidRPr="00BD373E" w:rsidRDefault="00730C3B" w:rsidP="00FB2051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</w:rPr>
        <w:t>9</w:t>
      </w:r>
      <w:r w:rsidR="00FB2051" w:rsidRPr="00BD373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B2051"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เงินปันผล</w:t>
      </w:r>
    </w:p>
    <w:p w14:paraId="449C0703" w14:textId="62B27204" w:rsidR="0072375B" w:rsidRPr="00BD373E" w:rsidRDefault="0072375B" w:rsidP="00723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2CCE335" w14:textId="66631E91" w:rsidR="0072375B" w:rsidRPr="00BD373E" w:rsidRDefault="00CD6D85" w:rsidP="00723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D373E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BD373E">
        <w:rPr>
          <w:rFonts w:ascii="Angsana New" w:hAnsi="Angsana New"/>
          <w:sz w:val="30"/>
          <w:szCs w:val="30"/>
        </w:rPr>
        <w:t xml:space="preserve">21 </w:t>
      </w:r>
      <w:r w:rsidRPr="00BD373E">
        <w:rPr>
          <w:rFonts w:ascii="Angsana New" w:hAnsi="Angsana New"/>
          <w:sz w:val="30"/>
          <w:szCs w:val="30"/>
          <w:cs/>
        </w:rPr>
        <w:t xml:space="preserve">มีนาคม </w:t>
      </w:r>
      <w:r w:rsidRPr="00BD373E">
        <w:rPr>
          <w:rFonts w:ascii="Angsana New" w:hAnsi="Angsana New"/>
          <w:sz w:val="30"/>
          <w:szCs w:val="30"/>
        </w:rPr>
        <w:t xml:space="preserve">2565 </w:t>
      </w:r>
      <w:r w:rsidRPr="00BD373E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BD373E">
        <w:rPr>
          <w:rFonts w:ascii="Angsana New" w:hAnsi="Angsana New"/>
          <w:sz w:val="30"/>
          <w:szCs w:val="30"/>
        </w:rPr>
        <w:t>0</w:t>
      </w:r>
      <w:r w:rsidRPr="00BD373E">
        <w:rPr>
          <w:rFonts w:ascii="Angsana New" w:hAnsi="Angsana New"/>
          <w:sz w:val="30"/>
          <w:szCs w:val="30"/>
          <w:cs/>
        </w:rPr>
        <w:t>.</w:t>
      </w:r>
      <w:r w:rsidR="008F725C" w:rsidRPr="00BD373E">
        <w:rPr>
          <w:rFonts w:ascii="Angsana New" w:hAnsi="Angsana New"/>
          <w:sz w:val="30"/>
          <w:szCs w:val="30"/>
        </w:rPr>
        <w:t>1</w:t>
      </w:r>
      <w:r w:rsidRPr="00BD373E">
        <w:rPr>
          <w:rFonts w:ascii="Angsana New" w:hAnsi="Angsana New"/>
          <w:sz w:val="30"/>
          <w:szCs w:val="30"/>
        </w:rPr>
        <w:t xml:space="preserve">2 </w:t>
      </w:r>
      <w:r w:rsidRPr="00BD373E">
        <w:rPr>
          <w:rFonts w:ascii="Angsana New" w:hAnsi="Angsana New"/>
          <w:sz w:val="30"/>
          <w:szCs w:val="30"/>
          <w:cs/>
        </w:rPr>
        <w:t xml:space="preserve">บาท </w:t>
      </w:r>
      <w:r w:rsidR="00450446" w:rsidRPr="00BD373E">
        <w:rPr>
          <w:rFonts w:ascii="Angsana New" w:hAnsi="Angsana New"/>
          <w:sz w:val="30"/>
          <w:szCs w:val="30"/>
          <w:cs/>
        </w:rPr>
        <w:t>เป็น</w:t>
      </w:r>
      <w:r w:rsidRPr="00BD373E">
        <w:rPr>
          <w:rFonts w:ascii="Angsana New" w:hAnsi="Angsana New"/>
          <w:sz w:val="30"/>
          <w:szCs w:val="30"/>
          <w:cs/>
        </w:rPr>
        <w:t xml:space="preserve">จำนวนเงินทั้งสิ้น </w:t>
      </w:r>
      <w:r w:rsidRPr="00BD373E">
        <w:rPr>
          <w:rFonts w:ascii="Angsana New" w:hAnsi="Angsana New"/>
          <w:sz w:val="30"/>
          <w:szCs w:val="30"/>
        </w:rPr>
        <w:t xml:space="preserve">60 </w:t>
      </w:r>
      <w:r w:rsidRPr="00BD373E">
        <w:rPr>
          <w:rFonts w:ascii="Angsana New" w:hAnsi="Angsana New"/>
          <w:sz w:val="30"/>
          <w:szCs w:val="30"/>
          <w:cs/>
        </w:rPr>
        <w:t>ล้านบาท เงินปันผลดังกล่าวจ่ายให้แก</w:t>
      </w:r>
      <w:r w:rsidR="0043487C" w:rsidRPr="00BD373E">
        <w:rPr>
          <w:rFonts w:ascii="Angsana New" w:hAnsi="Angsana New"/>
          <w:sz w:val="30"/>
          <w:szCs w:val="30"/>
          <w:cs/>
        </w:rPr>
        <w:t>่</w:t>
      </w:r>
      <w:r w:rsidRPr="00BD373E">
        <w:rPr>
          <w:rFonts w:ascii="Angsana New" w:hAnsi="Angsana New"/>
          <w:sz w:val="30"/>
          <w:szCs w:val="30"/>
          <w:cs/>
        </w:rPr>
        <w:t>ผู้ถือหุ้น</w:t>
      </w:r>
      <w:r w:rsidR="0043487C" w:rsidRPr="00BD373E">
        <w:rPr>
          <w:rFonts w:ascii="Angsana New" w:hAnsi="Angsana New"/>
          <w:sz w:val="30"/>
          <w:szCs w:val="30"/>
          <w:cs/>
        </w:rPr>
        <w:t>แล้ว</w:t>
      </w:r>
      <w:r w:rsidRPr="00BD373E">
        <w:rPr>
          <w:rFonts w:ascii="Angsana New" w:hAnsi="Angsana New"/>
          <w:sz w:val="30"/>
          <w:szCs w:val="30"/>
          <w:cs/>
        </w:rPr>
        <w:t xml:space="preserve">ในวันที่ </w:t>
      </w:r>
      <w:r w:rsidR="0043487C" w:rsidRPr="00BD373E">
        <w:rPr>
          <w:rFonts w:ascii="Angsana New" w:hAnsi="Angsana New"/>
          <w:sz w:val="30"/>
          <w:szCs w:val="30"/>
        </w:rPr>
        <w:t>19</w:t>
      </w:r>
      <w:r w:rsidRPr="00BD373E">
        <w:rPr>
          <w:rFonts w:ascii="Angsana New" w:hAnsi="Angsana New"/>
          <w:sz w:val="30"/>
          <w:szCs w:val="30"/>
          <w:cs/>
        </w:rPr>
        <w:t xml:space="preserve"> เมษายน </w:t>
      </w:r>
      <w:r w:rsidRPr="00BD373E">
        <w:rPr>
          <w:rFonts w:ascii="Angsana New" w:hAnsi="Angsana New"/>
          <w:sz w:val="30"/>
          <w:szCs w:val="30"/>
        </w:rPr>
        <w:t>2565</w:t>
      </w:r>
    </w:p>
    <w:p w14:paraId="0EA686E1" w14:textId="77777777" w:rsidR="009D0C83" w:rsidRPr="00BD373E" w:rsidRDefault="009D0C83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3FF798CE" w14:textId="1E6A7915" w:rsidR="00E96513" w:rsidRPr="00BD373E" w:rsidRDefault="00730C3B" w:rsidP="00E96513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</w:rPr>
        <w:t>10</w:t>
      </w:r>
      <w:r w:rsidR="00E96513" w:rsidRPr="00BD373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96513"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กำไรต่อหุ้นขั้นพื้นฐาน</w:t>
      </w:r>
    </w:p>
    <w:p w14:paraId="77BF1F09" w14:textId="77777777" w:rsidR="00E96513" w:rsidRPr="00BD373E" w:rsidRDefault="00E96513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</w:p>
    <w:p w14:paraId="68A2C642" w14:textId="34595903" w:rsidR="002C6F28" w:rsidRPr="00BD373E" w:rsidRDefault="00E96513" w:rsidP="007B3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D373E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A317DF" w:rsidRPr="00BD373E">
        <w:rPr>
          <w:rFonts w:ascii="Angsana New" w:hAnsi="Angsana New"/>
          <w:sz w:val="30"/>
          <w:szCs w:val="30"/>
          <w:cs/>
        </w:rPr>
        <w:t>แต่ละ</w:t>
      </w:r>
      <w:r w:rsidRPr="00BD373E">
        <w:rPr>
          <w:rFonts w:ascii="Angsana New" w:hAnsi="Angsana New"/>
          <w:sz w:val="30"/>
          <w:szCs w:val="30"/>
          <w:cs/>
        </w:rPr>
        <w:t>งวด</w:t>
      </w:r>
      <w:r w:rsidR="002D6386" w:rsidRPr="00BD373E">
        <w:rPr>
          <w:rFonts w:ascii="Angsana New" w:hAnsi="Angsana New"/>
          <w:sz w:val="30"/>
          <w:szCs w:val="30"/>
          <w:cs/>
        </w:rPr>
        <w:t>สาม</w:t>
      </w:r>
      <w:r w:rsidRPr="00BD373E">
        <w:rPr>
          <w:rFonts w:ascii="Angsana New" w:hAnsi="Angsana New"/>
          <w:sz w:val="30"/>
          <w:szCs w:val="30"/>
          <w:cs/>
        </w:rPr>
        <w:t>เดือน</w:t>
      </w:r>
      <w:r w:rsidR="00A317DF" w:rsidRPr="00BD373E">
        <w:rPr>
          <w:rFonts w:ascii="Angsana New" w:hAnsi="Angsana New"/>
          <w:sz w:val="30"/>
          <w:szCs w:val="30"/>
          <w:cs/>
        </w:rPr>
        <w:t>และ</w:t>
      </w:r>
      <w:r w:rsidR="00157F65" w:rsidRPr="00BD373E">
        <w:rPr>
          <w:rFonts w:ascii="Angsana New" w:hAnsi="Angsana New"/>
          <w:sz w:val="30"/>
          <w:szCs w:val="30"/>
          <w:cs/>
        </w:rPr>
        <w:t>เก้า</w:t>
      </w:r>
      <w:r w:rsidR="00A317DF" w:rsidRPr="00BD373E">
        <w:rPr>
          <w:rFonts w:ascii="Angsana New" w:hAnsi="Angsana New"/>
          <w:sz w:val="30"/>
          <w:szCs w:val="30"/>
          <w:cs/>
        </w:rPr>
        <w:t>เดือน</w:t>
      </w:r>
      <w:r w:rsidRPr="00BD373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332C4" w:rsidRPr="00BD373E">
        <w:rPr>
          <w:rFonts w:ascii="Angsana New" w:hAnsi="Angsana New"/>
          <w:sz w:val="30"/>
          <w:szCs w:val="30"/>
        </w:rPr>
        <w:t>3</w:t>
      </w:r>
      <w:r w:rsidRPr="00BD373E">
        <w:rPr>
          <w:rFonts w:ascii="Angsana New" w:hAnsi="Angsana New"/>
          <w:sz w:val="30"/>
          <w:szCs w:val="30"/>
        </w:rPr>
        <w:t>0</w:t>
      </w:r>
      <w:r w:rsidRPr="00BD373E">
        <w:rPr>
          <w:rFonts w:ascii="Angsana New" w:hAnsi="Angsana New"/>
          <w:sz w:val="30"/>
          <w:szCs w:val="30"/>
          <w:cs/>
        </w:rPr>
        <w:t xml:space="preserve"> </w:t>
      </w:r>
      <w:r w:rsidR="00157F65" w:rsidRPr="00BD373E">
        <w:rPr>
          <w:rFonts w:ascii="Angsana New" w:hAnsi="Angsana New"/>
          <w:sz w:val="30"/>
          <w:szCs w:val="30"/>
          <w:cs/>
        </w:rPr>
        <w:t>กันย</w:t>
      </w:r>
      <w:r w:rsidRPr="00BD373E">
        <w:rPr>
          <w:rFonts w:ascii="Angsana New" w:hAnsi="Angsana New"/>
          <w:sz w:val="30"/>
          <w:szCs w:val="30"/>
          <w:cs/>
        </w:rPr>
        <w:t>ายน</w:t>
      </w:r>
      <w:r w:rsidR="00683ECB" w:rsidRPr="00BD373E">
        <w:rPr>
          <w:rFonts w:ascii="Angsana New" w:hAnsi="Angsana New"/>
          <w:sz w:val="30"/>
          <w:szCs w:val="30"/>
        </w:rPr>
        <w:t xml:space="preserve"> 2565 </w:t>
      </w:r>
      <w:r w:rsidR="00683ECB" w:rsidRPr="00BD373E">
        <w:rPr>
          <w:rFonts w:ascii="Angsana New" w:hAnsi="Angsana New"/>
          <w:sz w:val="30"/>
          <w:szCs w:val="30"/>
          <w:cs/>
        </w:rPr>
        <w:t xml:space="preserve">และ </w:t>
      </w:r>
      <w:r w:rsidR="00683ECB" w:rsidRPr="00BD373E">
        <w:rPr>
          <w:rFonts w:ascii="Angsana New" w:hAnsi="Angsana New"/>
          <w:sz w:val="30"/>
          <w:szCs w:val="30"/>
        </w:rPr>
        <w:t>2564</w:t>
      </w:r>
      <w:r w:rsidRPr="00BD373E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</w:t>
      </w:r>
      <w:r w:rsidR="00683ECB" w:rsidRPr="00BD373E">
        <w:rPr>
          <w:rFonts w:ascii="Angsana New" w:hAnsi="Angsana New"/>
          <w:sz w:val="30"/>
          <w:szCs w:val="30"/>
          <w:cs/>
        </w:rPr>
        <w:t>และจำนวนหุ้นสามัญที่ออกจำหน่ายแล้วในแต่ละ</w:t>
      </w:r>
      <w:r w:rsidR="00A317DF" w:rsidRPr="00BD373E">
        <w:rPr>
          <w:rFonts w:ascii="Angsana New" w:hAnsi="Angsana New"/>
          <w:sz w:val="30"/>
          <w:szCs w:val="30"/>
          <w:cs/>
        </w:rPr>
        <w:t>งวด</w:t>
      </w:r>
      <w:r w:rsidR="00683ECB" w:rsidRPr="00BD373E">
        <w:rPr>
          <w:rFonts w:ascii="Angsana New" w:hAnsi="Angsana New"/>
          <w:sz w:val="30"/>
          <w:szCs w:val="30"/>
          <w:cs/>
        </w:rPr>
        <w:t>โดยวิธีถัวเฉลี่ยถ่วงน้ำหนัก โดย</w:t>
      </w:r>
      <w:r w:rsidRPr="00BD373E">
        <w:rPr>
          <w:rFonts w:ascii="Angsana New" w:hAnsi="Angsana New"/>
          <w:sz w:val="30"/>
          <w:szCs w:val="30"/>
          <w:cs/>
        </w:rPr>
        <w:t>แสดงการคำนวณดัง</w:t>
      </w:r>
      <w:r w:rsidR="00683ECB" w:rsidRPr="00BD373E">
        <w:rPr>
          <w:rFonts w:ascii="Angsana New" w:hAnsi="Angsana New"/>
          <w:sz w:val="30"/>
          <w:szCs w:val="30"/>
          <w:cs/>
        </w:rPr>
        <w:t>ต่อไป</w:t>
      </w:r>
      <w:r w:rsidRPr="00BD373E">
        <w:rPr>
          <w:rFonts w:ascii="Angsana New" w:hAnsi="Angsana New"/>
          <w:sz w:val="30"/>
          <w:szCs w:val="30"/>
          <w:cs/>
        </w:rPr>
        <w:t>นี้</w:t>
      </w:r>
    </w:p>
    <w:p w14:paraId="048F7118" w14:textId="259110D3" w:rsidR="007B3767" w:rsidRPr="00BD373E" w:rsidRDefault="007B3767" w:rsidP="00F55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493F3323" w14:textId="1899A04E" w:rsidR="009D0C83" w:rsidRPr="00BD373E" w:rsidRDefault="009D0C83" w:rsidP="00F55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58A79AF7" w14:textId="30F0CC46" w:rsidR="009D0C83" w:rsidRPr="00BD373E" w:rsidRDefault="009D0C83" w:rsidP="00F55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20D96B67" w14:textId="4FFA1D51" w:rsidR="009D0C83" w:rsidRPr="00BD373E" w:rsidRDefault="009D0C83" w:rsidP="00F55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49439088" w14:textId="400C7EA8" w:rsidR="009D0C83" w:rsidRPr="00BD373E" w:rsidRDefault="009D0C83" w:rsidP="00F55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3A63D749" w14:textId="77777777" w:rsidR="009D0C83" w:rsidRPr="00BD373E" w:rsidRDefault="009D0C83" w:rsidP="00F55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52"/>
        <w:gridCol w:w="271"/>
        <w:gridCol w:w="1348"/>
      </w:tblGrid>
      <w:tr w:rsidR="00E96513" w:rsidRPr="00BD373E" w14:paraId="4385E0FB" w14:textId="77777777" w:rsidTr="00006ECA">
        <w:tc>
          <w:tcPr>
            <w:tcW w:w="3398" w:type="pct"/>
          </w:tcPr>
          <w:p w14:paraId="4360DBFE" w14:textId="164D83FF" w:rsidR="00E96513" w:rsidRPr="00BD373E" w:rsidRDefault="00A317DF" w:rsidP="00345DC1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สำหรับ</w:t>
            </w:r>
            <w:r w:rsidR="00774B12"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งวดสาม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157F65"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729" w:type="pct"/>
          </w:tcPr>
          <w:p w14:paraId="75E4675A" w14:textId="77777777" w:rsidR="00E96513" w:rsidRPr="00BD373E" w:rsidRDefault="00E96513" w:rsidP="00345DC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  <w:tcBorders>
              <w:left w:val="nil"/>
            </w:tcBorders>
          </w:tcPr>
          <w:p w14:paraId="565DDDDB" w14:textId="77777777" w:rsidR="00E96513" w:rsidRPr="00BD373E" w:rsidRDefault="00E96513" w:rsidP="00345DC1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7" w:type="pct"/>
          </w:tcPr>
          <w:p w14:paraId="6A1505A1" w14:textId="77777777" w:rsidR="00E96513" w:rsidRPr="00BD373E" w:rsidRDefault="00E96513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E96513" w:rsidRPr="00BD373E" w14:paraId="6E065ED7" w14:textId="77777777" w:rsidTr="00345DC1">
        <w:tc>
          <w:tcPr>
            <w:tcW w:w="3398" w:type="pct"/>
          </w:tcPr>
          <w:p w14:paraId="0214E1D1" w14:textId="77777777" w:rsidR="00E96513" w:rsidRPr="00BD373E" w:rsidRDefault="00E96513" w:rsidP="00345DC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02" w:type="pct"/>
            <w:gridSpan w:val="3"/>
          </w:tcPr>
          <w:p w14:paraId="7627C03A" w14:textId="453BBAB0" w:rsidR="00E96513" w:rsidRPr="00BD373E" w:rsidRDefault="00E96513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</w:t>
            </w:r>
            <w:r w:rsidR="002C6F28"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/หุ้น</w:t>
            </w: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006ECA" w:rsidRPr="00BD373E" w14:paraId="7F0C3C2C" w14:textId="77777777" w:rsidTr="00006ECA">
        <w:tc>
          <w:tcPr>
            <w:tcW w:w="3398" w:type="pct"/>
          </w:tcPr>
          <w:p w14:paraId="0D939876" w14:textId="542867A8" w:rsidR="00006ECA" w:rsidRPr="00BD373E" w:rsidRDefault="00006ECA" w:rsidP="00006EC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51B7ACD6" w14:textId="018D6FD3" w:rsidR="00006ECA" w:rsidRPr="00BD373E" w:rsidRDefault="00345DC1" w:rsidP="001416C0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="00067172" w:rsidRPr="00C05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05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7172" w:rsidRPr="00C05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967</w:t>
            </w:r>
            <w:r w:rsidRPr="00C05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7172" w:rsidRPr="00C05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2E5005" w:rsidRPr="00C05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0E6E8196" w14:textId="77777777" w:rsidR="00006ECA" w:rsidRPr="00BD373E" w:rsidRDefault="00006ECA" w:rsidP="00006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724C9565" w14:textId="36CD78B9" w:rsidR="00006ECA" w:rsidRPr="00BD373E" w:rsidRDefault="00774B12" w:rsidP="00006EC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22,322,877</w:t>
            </w:r>
          </w:p>
        </w:tc>
      </w:tr>
      <w:tr w:rsidR="00006ECA" w:rsidRPr="00BD373E" w14:paraId="7EBBC0E7" w14:textId="77777777" w:rsidTr="00006ECA">
        <w:tc>
          <w:tcPr>
            <w:tcW w:w="3398" w:type="pct"/>
          </w:tcPr>
          <w:p w14:paraId="6F603A02" w14:textId="77777777" w:rsidR="00006ECA" w:rsidRPr="00BD373E" w:rsidRDefault="00006ECA" w:rsidP="00006EC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599E5B8E" w14:textId="77777777" w:rsidR="00006ECA" w:rsidRPr="00BD373E" w:rsidRDefault="00006ECA" w:rsidP="00006EC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B2B481B" w14:textId="77777777" w:rsidR="00006ECA" w:rsidRPr="00BD373E" w:rsidRDefault="00006ECA" w:rsidP="00006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</w:tcPr>
          <w:p w14:paraId="3679EE67" w14:textId="77777777" w:rsidR="00006ECA" w:rsidRPr="00BD373E" w:rsidRDefault="00006ECA" w:rsidP="00006EC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6ECA" w:rsidRPr="00BD373E" w14:paraId="1C008650" w14:textId="77777777" w:rsidTr="00C0507C">
        <w:tc>
          <w:tcPr>
            <w:tcW w:w="3398" w:type="pct"/>
          </w:tcPr>
          <w:p w14:paraId="057152EC" w14:textId="030E94FA" w:rsidR="00006ECA" w:rsidRPr="00BD373E" w:rsidRDefault="00006ECA" w:rsidP="0000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="00157F65"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729" w:type="pct"/>
          </w:tcPr>
          <w:p w14:paraId="6786E21A" w14:textId="2A07B2D7" w:rsidR="00006ECA" w:rsidRPr="00BD373E" w:rsidRDefault="00B63EBB" w:rsidP="00006EC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345DC1"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="00345DC1"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5DC1"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="00345DC1"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5DC1"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46" w:type="pct"/>
          </w:tcPr>
          <w:p w14:paraId="3C9CEC64" w14:textId="77777777" w:rsidR="00006ECA" w:rsidRPr="00BD373E" w:rsidRDefault="00006ECA" w:rsidP="00006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6B259636" w14:textId="27B34E47" w:rsidR="00006ECA" w:rsidRPr="00BD373E" w:rsidRDefault="00310198" w:rsidP="00006EC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1571"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41571"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00</w:t>
            </w:r>
            <w:r w:rsidR="00D41571"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41571"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  <w:tr w:rsidR="005C1DDC" w:rsidRPr="00BD373E" w14:paraId="72A3BA60" w14:textId="77777777" w:rsidTr="00C0507C">
        <w:tc>
          <w:tcPr>
            <w:tcW w:w="3398" w:type="pct"/>
          </w:tcPr>
          <w:p w14:paraId="327A1201" w14:textId="63FB8F96" w:rsidR="005C1DDC" w:rsidRPr="00BD373E" w:rsidRDefault="005C1DDC" w:rsidP="00D41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729" w:type="pct"/>
          </w:tcPr>
          <w:p w14:paraId="10118E8D" w14:textId="45EAC920" w:rsidR="005C1DDC" w:rsidRPr="00BD373E" w:rsidRDefault="005C1DDC" w:rsidP="00C0507C">
            <w:pPr>
              <w:tabs>
                <w:tab w:val="clear" w:pos="907"/>
              </w:tabs>
              <w:spacing w:line="240" w:lineRule="auto"/>
              <w:ind w:left="-131" w:right="252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/>
                <w:sz w:val="30"/>
                <w:szCs w:val="30"/>
              </w:rPr>
              <w:t>-</w:t>
            </w:r>
            <w:r w:rsidR="008D5B2D" w:rsidRPr="00BD373E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</w:tcPr>
          <w:p w14:paraId="0C967711" w14:textId="77777777" w:rsidR="005C1DDC" w:rsidRPr="00BD373E" w:rsidRDefault="005C1DDC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0362715D" w14:textId="762816CE" w:rsidR="005C1DDC" w:rsidRPr="00BD373E" w:rsidRDefault="005C1DD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D373E">
              <w:rPr>
                <w:rFonts w:asciiTheme="majorBidi" w:hAnsiTheme="majorBidi"/>
                <w:sz w:val="30"/>
                <w:szCs w:val="30"/>
              </w:rPr>
              <w:t>497,500,000</w:t>
            </w:r>
          </w:p>
        </w:tc>
      </w:tr>
      <w:tr w:rsidR="00D41571" w:rsidRPr="00BD373E" w14:paraId="3D8AB5CF" w14:textId="77777777" w:rsidTr="002E558A">
        <w:tc>
          <w:tcPr>
            <w:tcW w:w="3398" w:type="pct"/>
          </w:tcPr>
          <w:p w14:paraId="5C170E80" w14:textId="1C8F5390" w:rsidR="00D41571" w:rsidRPr="00BD373E" w:rsidRDefault="00D41571" w:rsidP="00D41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7B942827" w14:textId="7A850C48" w:rsidR="00D41571" w:rsidRPr="00BD373E" w:rsidRDefault="00D52A19" w:rsidP="00D52A1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</w:t>
            </w:r>
            <w:r w:rsidR="00D41571"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 w:rsidR="00D41571"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6" w:type="pct"/>
          </w:tcPr>
          <w:p w14:paraId="7DD55055" w14:textId="77777777" w:rsidR="00D41571" w:rsidRPr="00BD373E" w:rsidRDefault="00D41571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7B77C9EE" w14:textId="1EE1CF99" w:rsidR="00D41571" w:rsidRPr="00BD373E" w:rsidRDefault="00D41571" w:rsidP="00D4157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500,000,000</w:t>
            </w:r>
          </w:p>
        </w:tc>
      </w:tr>
      <w:tr w:rsidR="00D41571" w:rsidRPr="00BD373E" w14:paraId="111A9DC5" w14:textId="77777777" w:rsidTr="002E558A">
        <w:tc>
          <w:tcPr>
            <w:tcW w:w="3398" w:type="pct"/>
          </w:tcPr>
          <w:p w14:paraId="7E4FF75A" w14:textId="77777777" w:rsidR="00D41571" w:rsidRPr="00BD373E" w:rsidRDefault="00D41571" w:rsidP="00D41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5CD12431" w14:textId="77777777" w:rsidR="00D41571" w:rsidRPr="00BD373E" w:rsidRDefault="00D41571" w:rsidP="00D4157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66463D" w14:textId="77777777" w:rsidR="00D41571" w:rsidRPr="00BD373E" w:rsidRDefault="00D41571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double" w:sz="4" w:space="0" w:color="auto"/>
            </w:tcBorders>
          </w:tcPr>
          <w:p w14:paraId="14A17538" w14:textId="77777777" w:rsidR="00D41571" w:rsidRPr="00BD373E" w:rsidRDefault="00D41571" w:rsidP="00D41571">
            <w:pPr>
              <w:tabs>
                <w:tab w:val="clear" w:pos="907"/>
              </w:tabs>
              <w:spacing w:line="240" w:lineRule="auto"/>
              <w:ind w:left="-131" w:right="255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571" w:rsidRPr="00BD373E" w14:paraId="6DC09A3F" w14:textId="77777777" w:rsidTr="002E558A">
        <w:tc>
          <w:tcPr>
            <w:tcW w:w="3398" w:type="pct"/>
          </w:tcPr>
          <w:p w14:paraId="66C68AB1" w14:textId="2CD4D862" w:rsidR="00D41571" w:rsidRPr="00BD373E" w:rsidRDefault="00D41571" w:rsidP="00D41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69C3A128" w14:textId="4147B97A" w:rsidR="00D41571" w:rsidRPr="00BD373E" w:rsidRDefault="00D41571" w:rsidP="001416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0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0.0</w:t>
            </w:r>
            <w:r w:rsidR="00067172" w:rsidRPr="00C0507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10A7B36" w14:textId="77777777" w:rsidR="00D41571" w:rsidRPr="00BD373E" w:rsidRDefault="00D41571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5A258DDF" w14:textId="76668354" w:rsidR="00D41571" w:rsidRPr="00BD373E" w:rsidRDefault="00D41571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D37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BD373E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</w:p>
        </w:tc>
      </w:tr>
      <w:tr w:rsidR="009D0C83" w:rsidRPr="00BD373E" w14:paraId="55A9AEF5" w14:textId="77777777" w:rsidTr="00345DC1">
        <w:tc>
          <w:tcPr>
            <w:tcW w:w="3398" w:type="pct"/>
          </w:tcPr>
          <w:p w14:paraId="644F9751" w14:textId="77777777" w:rsidR="009D0C83" w:rsidRPr="00BD373E" w:rsidRDefault="009D0C83" w:rsidP="00D41571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5C6CF988" w14:textId="77777777" w:rsidR="009D0C83" w:rsidRPr="00BD373E" w:rsidRDefault="009D0C83" w:rsidP="00D4157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5BADC0F4" w14:textId="77777777" w:rsidR="009D0C83" w:rsidRPr="00BD373E" w:rsidRDefault="009D0C83" w:rsidP="00D41571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7" w:type="pct"/>
          </w:tcPr>
          <w:p w14:paraId="33D035B8" w14:textId="77777777" w:rsidR="009D0C83" w:rsidRPr="00BD373E" w:rsidRDefault="009D0C83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41571" w:rsidRPr="00BD373E" w14:paraId="050FDF31" w14:textId="77777777" w:rsidTr="00345DC1">
        <w:tc>
          <w:tcPr>
            <w:tcW w:w="3398" w:type="pct"/>
          </w:tcPr>
          <w:p w14:paraId="3B210023" w14:textId="3DC0E778" w:rsidR="00D41571" w:rsidRPr="00BD373E" w:rsidRDefault="00D41571" w:rsidP="00D41571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29" w:type="pct"/>
          </w:tcPr>
          <w:p w14:paraId="7C0F21B1" w14:textId="77777777" w:rsidR="00D41571" w:rsidRPr="00BD373E" w:rsidRDefault="00D41571" w:rsidP="00D4157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  <w:tcBorders>
              <w:left w:val="nil"/>
            </w:tcBorders>
          </w:tcPr>
          <w:p w14:paraId="6B8C817A" w14:textId="77777777" w:rsidR="00D41571" w:rsidRPr="00BD373E" w:rsidRDefault="00D41571" w:rsidP="00D41571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7" w:type="pct"/>
          </w:tcPr>
          <w:p w14:paraId="08502108" w14:textId="77777777" w:rsidR="00D41571" w:rsidRPr="00BD373E" w:rsidRDefault="00D41571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D41571" w:rsidRPr="00BD373E" w14:paraId="2235B129" w14:textId="77777777" w:rsidTr="00345DC1">
        <w:tc>
          <w:tcPr>
            <w:tcW w:w="3398" w:type="pct"/>
          </w:tcPr>
          <w:p w14:paraId="4CF1FF84" w14:textId="77777777" w:rsidR="00D41571" w:rsidRPr="00BD373E" w:rsidRDefault="00D41571" w:rsidP="00D4157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02" w:type="pct"/>
            <w:gridSpan w:val="3"/>
          </w:tcPr>
          <w:p w14:paraId="7AE444F0" w14:textId="77777777" w:rsidR="00D41571" w:rsidRPr="00BD373E" w:rsidRDefault="00D41571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(บาท/หุ้น)</w:t>
            </w:r>
          </w:p>
        </w:tc>
      </w:tr>
      <w:tr w:rsidR="00D41571" w:rsidRPr="00BD373E" w14:paraId="1D5AFC98" w14:textId="77777777" w:rsidTr="00345DC1">
        <w:tc>
          <w:tcPr>
            <w:tcW w:w="3398" w:type="pct"/>
          </w:tcPr>
          <w:p w14:paraId="00DA430C" w14:textId="77777777" w:rsidR="00D41571" w:rsidRPr="00BD373E" w:rsidRDefault="00D41571" w:rsidP="00D4157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504ACBF8" w14:textId="7C7DFB8E" w:rsidR="00D41571" w:rsidRPr="00BD373E" w:rsidRDefault="00D41571" w:rsidP="001416C0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="00067172"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7172"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086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7172"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555E64"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607FD42A" w14:textId="77777777" w:rsidR="00D41571" w:rsidRPr="00BD373E" w:rsidRDefault="00D41571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22FB4A38" w14:textId="55C922C7" w:rsidR="00D41571" w:rsidRPr="00BD373E" w:rsidRDefault="00D41571" w:rsidP="00D4157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60,690,375</w:t>
            </w:r>
          </w:p>
        </w:tc>
      </w:tr>
      <w:tr w:rsidR="00D41571" w:rsidRPr="00BD373E" w14:paraId="6F91FFD3" w14:textId="77777777" w:rsidTr="00345DC1">
        <w:tc>
          <w:tcPr>
            <w:tcW w:w="3398" w:type="pct"/>
          </w:tcPr>
          <w:p w14:paraId="46991A2D" w14:textId="77777777" w:rsidR="00D41571" w:rsidRPr="00BD373E" w:rsidRDefault="00D41571" w:rsidP="00D4157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7A8E0AB5" w14:textId="77777777" w:rsidR="00D41571" w:rsidRPr="00BD373E" w:rsidRDefault="00D41571" w:rsidP="00D4157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3DC434" w14:textId="77777777" w:rsidR="00D41571" w:rsidRPr="00BD373E" w:rsidRDefault="00D41571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</w:tcPr>
          <w:p w14:paraId="7A9CE1DE" w14:textId="77777777" w:rsidR="00D41571" w:rsidRPr="00BD373E" w:rsidRDefault="00D41571" w:rsidP="00D4157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571" w:rsidRPr="00BD373E" w14:paraId="5D9305A1" w14:textId="77777777" w:rsidTr="00345DC1">
        <w:tc>
          <w:tcPr>
            <w:tcW w:w="3398" w:type="pct"/>
          </w:tcPr>
          <w:p w14:paraId="4F103D5C" w14:textId="77777777" w:rsidR="00D41571" w:rsidRPr="00BD373E" w:rsidRDefault="00D41571" w:rsidP="00D41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729" w:type="pct"/>
          </w:tcPr>
          <w:p w14:paraId="3D0EC811" w14:textId="1946603F" w:rsidR="00D41571" w:rsidRPr="00BD373E" w:rsidRDefault="00D41571" w:rsidP="00D4157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500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46" w:type="pct"/>
          </w:tcPr>
          <w:p w14:paraId="7B1DFF40" w14:textId="77777777" w:rsidR="00D41571" w:rsidRPr="00BD373E" w:rsidRDefault="00D41571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8D63A9A" w14:textId="612AEAA3" w:rsidR="00D41571" w:rsidRPr="00BD373E" w:rsidRDefault="00310198" w:rsidP="00D4157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2,5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00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  <w:tr w:rsidR="005C1DDC" w:rsidRPr="00BD373E" w14:paraId="7E24ECE5" w14:textId="77777777" w:rsidTr="00C0507C">
        <w:tc>
          <w:tcPr>
            <w:tcW w:w="3398" w:type="pct"/>
          </w:tcPr>
          <w:p w14:paraId="2B60E1E4" w14:textId="4D2EE709" w:rsidR="005C1DDC" w:rsidRPr="00BD373E" w:rsidRDefault="005C1DDC" w:rsidP="005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729" w:type="pct"/>
          </w:tcPr>
          <w:p w14:paraId="3EC6B049" w14:textId="1B6215CB" w:rsidR="005C1DDC" w:rsidRPr="00BD373E" w:rsidRDefault="005C1DDC" w:rsidP="00C0507C">
            <w:pPr>
              <w:tabs>
                <w:tab w:val="clear" w:pos="907"/>
              </w:tabs>
              <w:spacing w:line="240" w:lineRule="auto"/>
              <w:ind w:left="-131" w:right="252" w:firstLine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765ACCB" w14:textId="77777777" w:rsidR="005C1DDC" w:rsidRPr="00BD373E" w:rsidRDefault="005C1DDC" w:rsidP="005C1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42A2E480" w14:textId="1CEAD834" w:rsidR="005C1DDC" w:rsidRPr="00BD373E" w:rsidRDefault="005C1DDC" w:rsidP="005C1DD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/>
                <w:sz w:val="30"/>
                <w:szCs w:val="30"/>
              </w:rPr>
              <w:t>497,500,000</w:t>
            </w:r>
          </w:p>
        </w:tc>
      </w:tr>
      <w:tr w:rsidR="005C1DDC" w:rsidRPr="00BD373E" w14:paraId="53572AAE" w14:textId="77777777" w:rsidTr="00E501C6">
        <w:tc>
          <w:tcPr>
            <w:tcW w:w="3398" w:type="pct"/>
          </w:tcPr>
          <w:p w14:paraId="6C4BC99A" w14:textId="533403DF" w:rsidR="005C1DDC" w:rsidRPr="00BD373E" w:rsidRDefault="005C1DDC" w:rsidP="005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ผลกระทบจากหุ้นที่ออกจำหน่ายในระหว่างงวด</w:t>
            </w: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32820A2A" w14:textId="1C544FE5" w:rsidR="005C1DDC" w:rsidRPr="00BD373E" w:rsidRDefault="005C1DDC" w:rsidP="005C1DD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85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311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355</w:t>
            </w:r>
          </w:p>
        </w:tc>
        <w:tc>
          <w:tcPr>
            <w:tcW w:w="146" w:type="pct"/>
          </w:tcPr>
          <w:p w14:paraId="41CCB26B" w14:textId="77777777" w:rsidR="005C1DDC" w:rsidRPr="00BD373E" w:rsidRDefault="005C1DDC" w:rsidP="005C1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64E57F72" w14:textId="12632F8F" w:rsidR="005C1DDC" w:rsidRPr="00BD373E" w:rsidRDefault="005C1DDC" w:rsidP="00C0507C">
            <w:pPr>
              <w:tabs>
                <w:tab w:val="clear" w:pos="907"/>
              </w:tabs>
              <w:spacing w:line="240" w:lineRule="auto"/>
              <w:ind w:left="-131" w:right="249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5C1DDC" w:rsidRPr="00BD373E" w14:paraId="11C6CAAF" w14:textId="77777777" w:rsidTr="00345DC1">
        <w:tc>
          <w:tcPr>
            <w:tcW w:w="3398" w:type="pct"/>
          </w:tcPr>
          <w:p w14:paraId="520D2F20" w14:textId="77777777" w:rsidR="005C1DDC" w:rsidRPr="00BD373E" w:rsidRDefault="005C1DDC" w:rsidP="005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5ED5B743" w14:textId="015F232B" w:rsidR="005C1DDC" w:rsidRPr="00BD373E" w:rsidRDefault="005C1DDC" w:rsidP="005C1DD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585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311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355</w:t>
            </w:r>
          </w:p>
        </w:tc>
        <w:tc>
          <w:tcPr>
            <w:tcW w:w="146" w:type="pct"/>
          </w:tcPr>
          <w:p w14:paraId="47E480F9" w14:textId="77777777" w:rsidR="005C1DDC" w:rsidRPr="00BD373E" w:rsidRDefault="005C1DDC" w:rsidP="005C1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24349F0F" w14:textId="77777777" w:rsidR="005C1DDC" w:rsidRPr="00BD373E" w:rsidRDefault="005C1DDC" w:rsidP="005C1DD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500,000,000</w:t>
            </w:r>
          </w:p>
        </w:tc>
      </w:tr>
      <w:tr w:rsidR="005C1DDC" w:rsidRPr="00BD373E" w14:paraId="6AA8D27F" w14:textId="77777777" w:rsidTr="00345DC1">
        <w:tc>
          <w:tcPr>
            <w:tcW w:w="3398" w:type="pct"/>
          </w:tcPr>
          <w:p w14:paraId="125A52F3" w14:textId="77777777" w:rsidR="005C1DDC" w:rsidRPr="00BD373E" w:rsidRDefault="005C1DDC" w:rsidP="005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2E2CF0AC" w14:textId="77777777" w:rsidR="005C1DDC" w:rsidRPr="00BD373E" w:rsidRDefault="005C1DDC" w:rsidP="005C1DD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19B966" w14:textId="77777777" w:rsidR="005C1DDC" w:rsidRPr="00BD373E" w:rsidRDefault="005C1DDC" w:rsidP="005C1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double" w:sz="4" w:space="0" w:color="auto"/>
            </w:tcBorders>
          </w:tcPr>
          <w:p w14:paraId="2EEA3966" w14:textId="77777777" w:rsidR="005C1DDC" w:rsidRPr="00BD373E" w:rsidRDefault="005C1DDC" w:rsidP="005C1DDC">
            <w:pPr>
              <w:tabs>
                <w:tab w:val="clear" w:pos="907"/>
              </w:tabs>
              <w:spacing w:line="240" w:lineRule="auto"/>
              <w:ind w:left="-131" w:right="255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1DDC" w:rsidRPr="00BD373E" w14:paraId="201B2EBF" w14:textId="77777777" w:rsidTr="00345DC1">
        <w:tc>
          <w:tcPr>
            <w:tcW w:w="3398" w:type="pct"/>
          </w:tcPr>
          <w:p w14:paraId="69A0472C" w14:textId="435D9B5D" w:rsidR="005C1DDC" w:rsidRPr="00BD373E" w:rsidRDefault="005C1DDC" w:rsidP="005C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44D7588C" w14:textId="169315CC" w:rsidR="005C1DDC" w:rsidRPr="00BD373E" w:rsidRDefault="005C1DDC" w:rsidP="005C1D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0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0.3</w:t>
            </w:r>
            <w:r w:rsidRPr="00C0507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146CCC7A" w14:textId="77777777" w:rsidR="005C1DDC" w:rsidRPr="00BD373E" w:rsidRDefault="005C1DDC" w:rsidP="005C1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2CED2117" w14:textId="0D8D1761" w:rsidR="005C1DDC" w:rsidRPr="00BD373E" w:rsidRDefault="005C1DDC" w:rsidP="005C1D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D37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BD373E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</w:tr>
    </w:tbl>
    <w:p w14:paraId="721CF268" w14:textId="77777777" w:rsidR="00C5335F" w:rsidRPr="00BD373E" w:rsidRDefault="00C5335F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57018B5E" w14:textId="10AB7451" w:rsidR="00E91D34" w:rsidRPr="00BD373E" w:rsidRDefault="00D32A27" w:rsidP="00EB7BDF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730C3B" w:rsidRPr="00BD373E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EB7BDF" w:rsidRPr="00BD373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91D34"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65B6856A" w14:textId="2629215B" w:rsidR="00BF3F2C" w:rsidRPr="00BD373E" w:rsidRDefault="00BF3F2C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A3526B4" w14:textId="77777777" w:rsidR="001175E8" w:rsidRPr="00BD373E" w:rsidRDefault="001175E8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D373E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1AB469" w14:textId="77777777" w:rsidR="001175E8" w:rsidRPr="00BD373E" w:rsidRDefault="001175E8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0349736" w14:textId="791E1002" w:rsidR="000A1B8D" w:rsidRPr="00BD373E" w:rsidRDefault="001175E8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D373E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C32D9E3" w14:textId="77777777" w:rsidR="00CA1ED9" w:rsidRPr="00BD373E" w:rsidRDefault="00CA1ED9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91"/>
        <w:gridCol w:w="763"/>
        <w:gridCol w:w="180"/>
        <w:gridCol w:w="1123"/>
        <w:gridCol w:w="180"/>
        <w:gridCol w:w="767"/>
        <w:gridCol w:w="180"/>
        <w:gridCol w:w="1116"/>
      </w:tblGrid>
      <w:tr w:rsidR="006A72BC" w:rsidRPr="00BD373E" w14:paraId="7E5E8D38" w14:textId="77777777" w:rsidTr="00C0507C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4D8ECEB8" w14:textId="25A0ACEA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9D3B56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D373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มูลค่าตามบัญชี </w:t>
            </w:r>
          </w:p>
        </w:tc>
        <w:tc>
          <w:tcPr>
            <w:tcW w:w="191" w:type="dxa"/>
          </w:tcPr>
          <w:p w14:paraId="7CFA51EB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30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591FE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D373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A72BC" w:rsidRPr="00BD373E" w14:paraId="3658ADDA" w14:textId="77777777" w:rsidTr="00C0507C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14:paraId="0C5C9648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6FE0239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37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91" w:type="dxa"/>
          </w:tcPr>
          <w:p w14:paraId="69A83C24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76181F72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67B479C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276F46E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373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D373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88BE1BF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96048A9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DD04100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95A9362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D373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D373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2D51681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</w:tcPr>
          <w:p w14:paraId="53CD2F06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191E30F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4C05CD0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D373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D373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2B57166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35CC598E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B946E08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4E13C2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D37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A72BC" w:rsidRPr="00BD373E" w14:paraId="51B6FECD" w14:textId="77777777" w:rsidTr="00C0507C">
        <w:tc>
          <w:tcPr>
            <w:tcW w:w="3510" w:type="dxa"/>
            <w:shd w:val="clear" w:color="auto" w:fill="auto"/>
          </w:tcPr>
          <w:p w14:paraId="03125CC4" w14:textId="77777777" w:rsidR="001175E8" w:rsidRPr="00BD373E" w:rsidRDefault="001175E8" w:rsidP="001175E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9"/>
          </w:tcPr>
          <w:p w14:paraId="727D7323" w14:textId="2D3CE1F9" w:rsidR="001175E8" w:rsidRPr="00BD373E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D373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6A72BC" w:rsidRPr="00BD373E" w14:paraId="17AE63AA" w14:textId="77777777" w:rsidTr="00C0507C">
        <w:tc>
          <w:tcPr>
            <w:tcW w:w="3510" w:type="dxa"/>
            <w:shd w:val="clear" w:color="auto" w:fill="auto"/>
          </w:tcPr>
          <w:p w14:paraId="7459DD67" w14:textId="71367EA4" w:rsidR="001175E8" w:rsidRPr="00BD373E" w:rsidRDefault="001175E8" w:rsidP="001175E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F043A" w:rsidRPr="00BD37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BD37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307B5" w:rsidRPr="00BD37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FB164F" w:rsidRPr="00BD37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841CD" w:rsidRPr="00BD37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2307B5" w:rsidRPr="00BD37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BD37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D37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81437" w:rsidRPr="00BD37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68FBDF1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14:paraId="43769467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" w:type="dxa"/>
            <w:shd w:val="clear" w:color="auto" w:fill="auto"/>
          </w:tcPr>
          <w:p w14:paraId="372802B1" w14:textId="77777777" w:rsidR="001175E8" w:rsidRPr="00BD373E" w:rsidRDefault="001175E8" w:rsidP="00C0507C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124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FC20E3" w14:textId="77777777" w:rsidR="001175E8" w:rsidRPr="00BD373E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7865D1D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AEE14C" w14:textId="77777777" w:rsidR="001175E8" w:rsidRPr="00BD373E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1806108E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B5D94C" w14:textId="77777777" w:rsidR="001175E8" w:rsidRPr="00BD373E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A5E1DEA" w14:textId="77777777" w:rsidR="001175E8" w:rsidRPr="00BD373E" w:rsidRDefault="001175E8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2BC" w:rsidRPr="00BD373E" w14:paraId="1D5D908B" w14:textId="77777777" w:rsidTr="00C0507C">
        <w:tc>
          <w:tcPr>
            <w:tcW w:w="3510" w:type="dxa"/>
            <w:shd w:val="clear" w:color="auto" w:fill="auto"/>
          </w:tcPr>
          <w:p w14:paraId="18323971" w14:textId="308AA4A0" w:rsidR="001175E8" w:rsidRPr="00BD373E" w:rsidRDefault="00A6187F" w:rsidP="001175E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1175E8" w:rsidRPr="00BD37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350" w:type="dxa"/>
          </w:tcPr>
          <w:p w14:paraId="59D25EDE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14:paraId="768E5B0A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" w:type="dxa"/>
            <w:shd w:val="clear" w:color="auto" w:fill="auto"/>
          </w:tcPr>
          <w:p w14:paraId="4E477A28" w14:textId="77777777" w:rsidR="001175E8" w:rsidRPr="00BD373E" w:rsidRDefault="001175E8" w:rsidP="001175E8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261D2F" w14:textId="77777777" w:rsidR="001175E8" w:rsidRPr="00BD373E" w:rsidRDefault="001175E8" w:rsidP="001175E8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C3A66F1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8C27B4" w14:textId="77777777" w:rsidR="001175E8" w:rsidRPr="00BD373E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06DC23D9" w14:textId="77777777" w:rsidR="001175E8" w:rsidRPr="00BD373E" w:rsidRDefault="001175E8" w:rsidP="001175E8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657EE2F" w14:textId="77777777" w:rsidR="001175E8" w:rsidRPr="00BD373E" w:rsidRDefault="001175E8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6595D50" w14:textId="77777777" w:rsidR="001175E8" w:rsidRPr="00BD373E" w:rsidRDefault="001175E8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2BC" w:rsidRPr="00BD373E" w14:paraId="0EA2FA5A" w14:textId="77777777" w:rsidTr="00C0507C">
        <w:tc>
          <w:tcPr>
            <w:tcW w:w="3510" w:type="dxa"/>
            <w:shd w:val="clear" w:color="auto" w:fill="auto"/>
            <w:vAlign w:val="bottom"/>
          </w:tcPr>
          <w:p w14:paraId="297EED1A" w14:textId="1FD4E986" w:rsidR="00CA1ED9" w:rsidRPr="00BD373E" w:rsidRDefault="00CA1ED9" w:rsidP="00C0507C">
            <w:pPr>
              <w:tabs>
                <w:tab w:val="clear" w:pos="454"/>
                <w:tab w:val="clear" w:pos="5387"/>
                <w:tab w:val="left" w:pos="4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350" w:type="dxa"/>
          </w:tcPr>
          <w:p w14:paraId="055AD8AA" w14:textId="085CD5AA" w:rsidR="00CA1ED9" w:rsidRPr="00BD373E" w:rsidRDefault="00190BFB" w:rsidP="00CA1ED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57159"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="00457159"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57159"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435</w:t>
            </w:r>
            <w:r w:rsidR="00457159"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57159"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292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14:paraId="0936998C" w14:textId="77777777" w:rsidR="00CA1ED9" w:rsidRPr="00BD373E" w:rsidRDefault="00CA1ED9" w:rsidP="00CA1ED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  <w:shd w:val="clear" w:color="auto" w:fill="auto"/>
          </w:tcPr>
          <w:p w14:paraId="0EAD54A6" w14:textId="7FE1953A" w:rsidR="00CA1ED9" w:rsidRPr="00BD373E" w:rsidRDefault="00A822A0" w:rsidP="00C0507C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50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950E0B" w14:textId="77777777" w:rsidR="00CA1ED9" w:rsidRPr="00BD373E" w:rsidRDefault="00CA1ED9" w:rsidP="00CA1ED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3487624" w14:textId="2833A08E" w:rsidR="00CA1ED9" w:rsidRPr="00BD373E" w:rsidRDefault="00190BFB" w:rsidP="00C0507C">
            <w:pPr>
              <w:tabs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57159"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="00457159"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57159"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435</w:t>
            </w:r>
            <w:r w:rsidR="00457159"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57159"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292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DE91B1E" w14:textId="77777777" w:rsidR="00CA1ED9" w:rsidRPr="00BD373E" w:rsidRDefault="00CA1ED9" w:rsidP="00CA1ED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72C23825" w14:textId="0C26C038" w:rsidR="00CA1ED9" w:rsidRPr="00BD373E" w:rsidRDefault="00A822A0" w:rsidP="00C0507C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50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F0D329" w14:textId="77777777" w:rsidR="00CA1ED9" w:rsidRPr="00BD373E" w:rsidRDefault="00CA1ED9" w:rsidP="00CA1ED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4E19F23" w14:textId="460F6B95" w:rsidR="00CA1ED9" w:rsidRPr="00B63EBB" w:rsidRDefault="00190BFB" w:rsidP="00C0507C">
            <w:pPr>
              <w:tabs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331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52963">
              <w:rPr>
                <w:rFonts w:asciiTheme="majorBidi" w:hAnsiTheme="majorBidi" w:cstheme="majorBidi"/>
                <w:sz w:val="30"/>
                <w:szCs w:val="30"/>
              </w:rPr>
              <w:t>8,435,292)</w:t>
            </w:r>
          </w:p>
        </w:tc>
      </w:tr>
    </w:tbl>
    <w:p w14:paraId="3176863D" w14:textId="5E540313" w:rsidR="002E58FD" w:rsidRPr="00BD373E" w:rsidRDefault="002E58FD" w:rsidP="00E93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60C97516" w14:textId="31DA6E17" w:rsidR="001175E8" w:rsidRPr="00BD373E" w:rsidRDefault="001175E8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BD373E">
        <w:rPr>
          <w:rFonts w:ascii="Angsana New" w:hAnsi="Angsana New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 </w:t>
      </w:r>
    </w:p>
    <w:p w14:paraId="23BE37C8" w14:textId="77777777" w:rsidR="000A390F" w:rsidRPr="00BD373E" w:rsidRDefault="000A390F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423" w:type="dxa"/>
        <w:tblInd w:w="387" w:type="dxa"/>
        <w:tblLook w:val="04A0" w:firstRow="1" w:lastRow="0" w:firstColumn="1" w:lastColumn="0" w:noHBand="0" w:noVBand="1"/>
      </w:tblPr>
      <w:tblGrid>
        <w:gridCol w:w="2358"/>
        <w:gridCol w:w="236"/>
        <w:gridCol w:w="6829"/>
      </w:tblGrid>
      <w:tr w:rsidR="001175E8" w:rsidRPr="00BD373E" w14:paraId="5A9C4746" w14:textId="77777777" w:rsidTr="00C0507C">
        <w:trPr>
          <w:tblHeader/>
        </w:trPr>
        <w:tc>
          <w:tcPr>
            <w:tcW w:w="2358" w:type="dxa"/>
            <w:shd w:val="clear" w:color="auto" w:fill="auto"/>
          </w:tcPr>
          <w:p w14:paraId="5E2F3BD8" w14:textId="77777777" w:rsidR="001175E8" w:rsidRPr="00BD373E" w:rsidRDefault="001175E8" w:rsidP="001175E8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D373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517C534" w14:textId="77777777" w:rsidR="001175E8" w:rsidRPr="00BD373E" w:rsidRDefault="001175E8" w:rsidP="001175E8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29" w:type="dxa"/>
            <w:shd w:val="clear" w:color="auto" w:fill="auto"/>
          </w:tcPr>
          <w:p w14:paraId="0BF53FC6" w14:textId="77777777" w:rsidR="001175E8" w:rsidRPr="00BD373E" w:rsidRDefault="001175E8" w:rsidP="001175E8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bidi="th-TH"/>
              </w:rPr>
            </w:pPr>
            <w:r w:rsidRPr="00BD373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175E8" w:rsidRPr="00BD373E" w14:paraId="68750CA9" w14:textId="77777777" w:rsidTr="00C0507C">
        <w:tc>
          <w:tcPr>
            <w:tcW w:w="2358" w:type="dxa"/>
            <w:shd w:val="clear" w:color="auto" w:fill="auto"/>
          </w:tcPr>
          <w:p w14:paraId="3867390C" w14:textId="77777777" w:rsidR="001175E8" w:rsidRPr="00BD373E" w:rsidRDefault="001175E8" w:rsidP="001175E8">
            <w:pPr>
              <w:pStyle w:val="block"/>
              <w:spacing w:after="0" w:line="240" w:lineRule="atLeast"/>
              <w:ind w:left="342" w:right="-108" w:hanging="29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37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6B045B6C" w14:textId="77777777" w:rsidR="001175E8" w:rsidRPr="00BD373E" w:rsidRDefault="001175E8" w:rsidP="001175E8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29" w:type="dxa"/>
            <w:shd w:val="clear" w:color="auto" w:fill="auto"/>
          </w:tcPr>
          <w:p w14:paraId="213424D0" w14:textId="589F0BEB" w:rsidR="001175E8" w:rsidRPr="00BD373E" w:rsidRDefault="001175E8" w:rsidP="001175E8">
            <w:pPr>
              <w:pStyle w:val="block"/>
              <w:spacing w:after="0" w:line="240" w:lineRule="atLeast"/>
              <w:ind w:left="264" w:right="-108" w:hanging="26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D373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="00D42D44" w:rsidRPr="00BD373E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BD373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มูลค่ายุติธรรมอ้างอิงราคาซื้อขายสัญญาซื้อขายเงินตราต่างประเทศล่วงหน้า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7D202199" w14:textId="77777777" w:rsidR="004A6316" w:rsidRPr="00BD373E" w:rsidRDefault="004A6316" w:rsidP="00B20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3AF38570" w14:textId="5AD0BADD" w:rsidR="00E91D34" w:rsidRPr="00BD373E" w:rsidRDefault="009676DA" w:rsidP="00E91D34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730C3B" w:rsidRPr="00BD373E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E91D34" w:rsidRPr="00BD373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91D34"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</w:p>
    <w:p w14:paraId="2B52DB54" w14:textId="77777777" w:rsidR="00E91D34" w:rsidRPr="00BD373E" w:rsidRDefault="00E91D34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1"/>
        <w:gridCol w:w="1709"/>
      </w:tblGrid>
      <w:tr w:rsidR="0015743F" w:rsidRPr="00BD373E" w14:paraId="600943BE" w14:textId="77777777" w:rsidTr="00C0507C">
        <w:trPr>
          <w:tblHeader/>
        </w:trPr>
        <w:tc>
          <w:tcPr>
            <w:tcW w:w="4087" w:type="pct"/>
          </w:tcPr>
          <w:p w14:paraId="24B4DD7D" w14:textId="5327F740" w:rsidR="0015743F" w:rsidRPr="00BD373E" w:rsidRDefault="0015743F" w:rsidP="005551B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BD373E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 xml:space="preserve">ณ วันที่ </w:t>
            </w:r>
            <w:r w:rsidR="00FB164F" w:rsidRPr="00BD373E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3</w:t>
            </w:r>
            <w:r w:rsidR="002307B5" w:rsidRPr="00BD373E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0</w:t>
            </w:r>
            <w:r w:rsidR="00FB164F" w:rsidRPr="00BD373E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="008346BB" w:rsidRPr="00BD373E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กันย</w:t>
            </w:r>
            <w:r w:rsidR="002307B5" w:rsidRPr="00BD373E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ายน</w:t>
            </w:r>
            <w:r w:rsidRPr="00BD373E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Pr="00BD373E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256</w:t>
            </w:r>
            <w:r w:rsidR="00981437" w:rsidRPr="00BD373E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5</w:t>
            </w:r>
          </w:p>
        </w:tc>
        <w:tc>
          <w:tcPr>
            <w:tcW w:w="913" w:type="pct"/>
          </w:tcPr>
          <w:p w14:paraId="49A1D22F" w14:textId="5EAE7893" w:rsidR="0015743F" w:rsidRPr="00BD373E" w:rsidRDefault="0015743F" w:rsidP="00555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319" w:rsidRPr="00BD373E" w14:paraId="1ABF0E8B" w14:textId="77777777" w:rsidTr="00C0507C">
        <w:trPr>
          <w:trHeight w:val="371"/>
          <w:tblHeader/>
        </w:trPr>
        <w:tc>
          <w:tcPr>
            <w:tcW w:w="4087" w:type="pct"/>
          </w:tcPr>
          <w:p w14:paraId="5E78B4BA" w14:textId="77777777" w:rsidR="00031319" w:rsidRPr="00BD373E" w:rsidRDefault="00031319" w:rsidP="0003131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913" w:type="pct"/>
          </w:tcPr>
          <w:p w14:paraId="57BA2234" w14:textId="070EE629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031319" w:rsidRPr="00BD373E" w14:paraId="02F1680A" w14:textId="77777777" w:rsidTr="00C0507C">
        <w:tc>
          <w:tcPr>
            <w:tcW w:w="4087" w:type="pct"/>
          </w:tcPr>
          <w:p w14:paraId="2E9DA252" w14:textId="77777777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13" w:type="pct"/>
          </w:tcPr>
          <w:p w14:paraId="7068E3A0" w14:textId="77777777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31319" w:rsidRPr="00BD373E" w14:paraId="32F9B9FD" w14:textId="77777777" w:rsidTr="00C0507C">
        <w:tc>
          <w:tcPr>
            <w:tcW w:w="4087" w:type="pct"/>
          </w:tcPr>
          <w:p w14:paraId="0231054E" w14:textId="6FCC767F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13" w:type="pct"/>
            <w:vAlign w:val="bottom"/>
          </w:tcPr>
          <w:p w14:paraId="2DA52142" w14:textId="14CE3411" w:rsidR="00031319" w:rsidRPr="00BD373E" w:rsidRDefault="00457159" w:rsidP="0003131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156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="00482F6D" w:rsidRPr="00BD373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334</w:t>
            </w:r>
          </w:p>
        </w:tc>
      </w:tr>
      <w:tr w:rsidR="00031319" w:rsidRPr="00BD373E" w14:paraId="6781BD59" w14:textId="77777777" w:rsidTr="00C0507C">
        <w:tc>
          <w:tcPr>
            <w:tcW w:w="4087" w:type="pct"/>
          </w:tcPr>
          <w:p w14:paraId="26D42CB7" w14:textId="7DA65A82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34C43DC0" w14:textId="44BB3CBB" w:rsidR="00031319" w:rsidRPr="00BD373E" w:rsidRDefault="00457159" w:rsidP="0003131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450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  <w:tr w:rsidR="00031319" w:rsidRPr="00BD373E" w14:paraId="537FDFCA" w14:textId="77777777" w:rsidTr="00C0507C">
        <w:tc>
          <w:tcPr>
            <w:tcW w:w="4087" w:type="pct"/>
          </w:tcPr>
          <w:p w14:paraId="3C2D445D" w14:textId="04C2BC09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47742" w14:textId="13D6AF83" w:rsidR="00031319" w:rsidRPr="00BD373E" w:rsidRDefault="00457159" w:rsidP="0003131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156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913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334</w:t>
            </w:r>
          </w:p>
        </w:tc>
      </w:tr>
      <w:tr w:rsidR="00031319" w:rsidRPr="00BD373E" w14:paraId="141ABE96" w14:textId="77777777" w:rsidTr="00C0507C">
        <w:tc>
          <w:tcPr>
            <w:tcW w:w="4087" w:type="pct"/>
          </w:tcPr>
          <w:p w14:paraId="3160E904" w14:textId="77777777" w:rsidR="00031319" w:rsidRPr="00BD373E" w:rsidRDefault="00031319" w:rsidP="006A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</w:tcPr>
          <w:p w14:paraId="6DD80A94" w14:textId="77777777" w:rsidR="00031319" w:rsidRPr="00BD373E" w:rsidRDefault="00031319" w:rsidP="006A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BD373E" w14:paraId="27B2C64B" w14:textId="77777777" w:rsidTr="00C0507C">
        <w:tc>
          <w:tcPr>
            <w:tcW w:w="4087" w:type="pct"/>
          </w:tcPr>
          <w:p w14:paraId="610E4CD8" w14:textId="77777777" w:rsidR="00031319" w:rsidRPr="00BD373E" w:rsidRDefault="00031319" w:rsidP="00031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913" w:type="pct"/>
          </w:tcPr>
          <w:p w14:paraId="7CA6D7D3" w14:textId="77777777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BD373E" w14:paraId="4321606D" w14:textId="77777777" w:rsidTr="00C0507C">
        <w:tc>
          <w:tcPr>
            <w:tcW w:w="4087" w:type="pct"/>
          </w:tcPr>
          <w:p w14:paraId="106E02D7" w14:textId="77777777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ภาระผูกพันตามสัญญาเช่าระยะสั้นและสินทรัพย์ที่มีมูลค่าต่ำ</w:t>
            </w:r>
          </w:p>
        </w:tc>
        <w:tc>
          <w:tcPr>
            <w:tcW w:w="913" w:type="pct"/>
          </w:tcPr>
          <w:p w14:paraId="676FB28B" w14:textId="6EE20180" w:rsidR="00031319" w:rsidRPr="00BD373E" w:rsidRDefault="006A3EA7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D373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  <w:r w:rsidRPr="00BD373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215E0" w:rsidRPr="00BD373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445</w:t>
            </w:r>
            <w:r w:rsidRPr="00BD373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D373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400</w:t>
            </w:r>
          </w:p>
        </w:tc>
      </w:tr>
      <w:tr w:rsidR="00A50EAB" w:rsidRPr="00217D00" w14:paraId="2D249E08" w14:textId="77777777" w:rsidTr="00C0507C">
        <w:tc>
          <w:tcPr>
            <w:tcW w:w="4087" w:type="pct"/>
          </w:tcPr>
          <w:p w14:paraId="09D530DC" w14:textId="181BDB38" w:rsidR="00A50EAB" w:rsidRPr="00BD373E" w:rsidRDefault="00A50EAB" w:rsidP="00A5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00FA2" w14:textId="77DA3655" w:rsidR="00A50EAB" w:rsidRPr="00A50EAB" w:rsidRDefault="006A3EA7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215E0"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445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400</w:t>
            </w:r>
          </w:p>
        </w:tc>
      </w:tr>
      <w:tr w:rsidR="00760C72" w:rsidRPr="00217D00" w14:paraId="5FA7847C" w14:textId="77777777" w:rsidTr="00760C72">
        <w:tc>
          <w:tcPr>
            <w:tcW w:w="4087" w:type="pct"/>
          </w:tcPr>
          <w:p w14:paraId="00B59FBF" w14:textId="77777777" w:rsidR="00760C72" w:rsidRPr="00A50EAB" w:rsidRDefault="00760C72" w:rsidP="00A5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13" w:type="pct"/>
            <w:tcBorders>
              <w:top w:val="double" w:sz="4" w:space="0" w:color="auto"/>
              <w:bottom w:val="nil"/>
            </w:tcBorders>
            <w:vAlign w:val="bottom"/>
          </w:tcPr>
          <w:p w14:paraId="52BE0A8C" w14:textId="77777777" w:rsidR="00760C72" w:rsidRDefault="00760C7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14:paraId="71B8CC41" w14:textId="01DCFD6E" w:rsidR="003A05B1" w:rsidRDefault="003A05B1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5F317FD" w14:textId="02FCCCDF" w:rsidR="00240B39" w:rsidRDefault="00240B39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74C425B" w14:textId="039A7182" w:rsidR="00240B39" w:rsidRDefault="00240B39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72265A0" w14:textId="4FA6AE94" w:rsidR="00240B39" w:rsidRPr="003E442C" w:rsidRDefault="00240B39" w:rsidP="00240B39">
      <w:pPr>
        <w:tabs>
          <w:tab w:val="clear" w:pos="227"/>
          <w:tab w:val="clear" w:pos="454"/>
          <w:tab w:val="clear" w:pos="680"/>
          <w:tab w:val="left" w:pos="540"/>
        </w:tabs>
        <w:rPr>
          <w:rFonts w:asciiTheme="majorBidi" w:hAnsiTheme="majorBidi" w:cstheme="majorBidi"/>
          <w:b/>
          <w:bCs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D03DEF"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Pr="00BD373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3E442C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2DA1ABEE" w14:textId="77777777" w:rsidR="00240B39" w:rsidRPr="003E442C" w:rsidRDefault="00240B39" w:rsidP="00240B39">
      <w:pPr>
        <w:spacing w:line="0" w:lineRule="atLeast"/>
        <w:ind w:left="540" w:right="8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4D8627" w14:textId="77777777" w:rsidR="00240B39" w:rsidRPr="00416AB4" w:rsidRDefault="00240B39" w:rsidP="00240B39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E47E9E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E47E9E">
        <w:rPr>
          <w:rFonts w:asciiTheme="majorBidi" w:hAnsiTheme="majorBidi" w:cstheme="majorBidi"/>
          <w:sz w:val="30"/>
          <w:szCs w:val="30"/>
        </w:rPr>
        <w:t xml:space="preserve">1 </w:t>
      </w:r>
      <w:r w:rsidRPr="00E47E9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E47E9E">
        <w:rPr>
          <w:rFonts w:asciiTheme="majorBidi" w:hAnsiTheme="majorBidi" w:cstheme="majorBidi"/>
          <w:sz w:val="30"/>
          <w:szCs w:val="30"/>
        </w:rPr>
        <w:t xml:space="preserve">2566 </w:t>
      </w:r>
      <w:r w:rsidRPr="00E47E9E">
        <w:rPr>
          <w:rFonts w:asciiTheme="majorBidi" w:hAnsiTheme="majorBidi" w:cstheme="majorBidi"/>
          <w:sz w:val="30"/>
          <w:szCs w:val="30"/>
          <w:cs/>
        </w:rPr>
        <w:t>โดยบริษัทไม่ได้นำมาตรฐานการรายงานทางการเงินดังกล่าวมาใช้ในการจัดทำงบการเงินระหว่างกาลนี้เนื่องจากยังไม่มีผลบังคับใช้ บริษัทได้ประเมินผลกระทบที่อาจเกิดขึ้นต่อ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E47E9E">
        <w:rPr>
          <w:rFonts w:asciiTheme="majorBidi" w:hAnsiTheme="majorBidi" w:cstheme="majorBidi"/>
          <w:sz w:val="30"/>
          <w:szCs w:val="30"/>
          <w:cs/>
        </w:rPr>
        <w:t>งบการเงินจากการถือปฏิบัติตามมาตรฐานการรายงานทางการเงินที่ออกและปรับปรุงใหม่ดังกล่าว ซึ่งคาดว่าไม่มีผลกระทบที่มีสาระสำคัญต่องบการเงินในงวดที่ถือปฏิบัติ</w:t>
      </w:r>
    </w:p>
    <w:p w14:paraId="5701478A" w14:textId="77777777" w:rsidR="00240B39" w:rsidRPr="00CF76AD" w:rsidRDefault="00240B39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240B39" w:rsidRPr="00CF76AD" w:rsidSect="00070A50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B581C" w14:textId="77777777" w:rsidR="00431E29" w:rsidRDefault="00431E29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0CC2D3D6" w14:textId="77777777" w:rsidR="00431E29" w:rsidRDefault="00431E29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83" w:usb1="10000000" w:usb2="00000000" w:usb3="00000000" w:csb0="80000009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A813DE" w14:textId="77777777" w:rsidR="00070A50" w:rsidRDefault="00070A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E9773" w14:textId="0E454591" w:rsidR="00F072F1" w:rsidRPr="00070A50" w:rsidRDefault="00F072F1" w:rsidP="00B82E37">
    <w:pPr>
      <w:pStyle w:val="Footer"/>
      <w:framePr w:wrap="around" w:vAnchor="text" w:hAnchor="page" w:x="6001" w:y="24"/>
      <w:jc w:val="right"/>
      <w:rPr>
        <w:rStyle w:val="PageNumber"/>
        <w:rFonts w:ascii="Angsana New" w:hAnsi="Angsana New"/>
        <w:sz w:val="30"/>
        <w:szCs w:val="30"/>
        <w:lang w:val="en-US"/>
      </w:rPr>
    </w:pPr>
  </w:p>
  <w:p w14:paraId="6CF4E6F3" w14:textId="77777777" w:rsidR="00F072F1" w:rsidRPr="002C3A6E" w:rsidRDefault="00F072F1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51F69" w14:textId="77777777" w:rsidR="00070A50" w:rsidRDefault="00070A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AC4D5" w14:textId="36C43E5F" w:rsidR="00F072F1" w:rsidRPr="00B34823" w:rsidRDefault="00F072F1" w:rsidP="00EB7D33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  <w:lang w:val="en-US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</w:instrText>
    </w:r>
    <w:r w:rsidRPr="00F10D94">
      <w:rPr>
        <w:rFonts w:asciiTheme="majorBidi" w:hAnsiTheme="majorBidi"/>
        <w:caps/>
        <w:sz w:val="30"/>
        <w:szCs w:val="30"/>
        <w:cs/>
      </w:rPr>
      <w:instrText xml:space="preserve">* </w:instrText>
    </w:r>
    <w:r w:rsidRPr="00F10D94">
      <w:rPr>
        <w:rFonts w:asciiTheme="majorBidi" w:hAnsiTheme="majorBidi" w:cstheme="majorBidi"/>
        <w:caps/>
        <w:sz w:val="30"/>
        <w:szCs w:val="30"/>
      </w:rPr>
      <w:instrText xml:space="preserve">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070A50">
      <w:rPr>
        <w:rFonts w:asciiTheme="majorBidi" w:hAnsiTheme="majorBidi" w:cstheme="majorBidi"/>
        <w:caps/>
        <w:noProof/>
        <w:sz w:val="30"/>
        <w:szCs w:val="30"/>
      </w:rPr>
      <w:t>10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01426387" w14:textId="444F1D10" w:rsidR="00F072F1" w:rsidRPr="00EB7D33" w:rsidRDefault="00F072F1" w:rsidP="00EB7D33">
    <w:pPr>
      <w:pStyle w:val="Footer"/>
      <w:tabs>
        <w:tab w:val="clear" w:pos="4678"/>
      </w:tabs>
      <w:jc w:val="center"/>
      <w:rPr>
        <w:rFonts w:cs="Arial"/>
        <w:caps/>
        <w:noProof/>
      </w:rPr>
    </w:pPr>
  </w:p>
  <w:p w14:paraId="78DB2FCE" w14:textId="6AF0EEF5" w:rsidR="00F072F1" w:rsidRPr="002C3A6E" w:rsidRDefault="00F072F1" w:rsidP="00EB7D33">
    <w:pPr>
      <w:pStyle w:val="Footer"/>
      <w:framePr w:wrap="around" w:vAnchor="text" w:hAnchor="page" w:x="6226" w:y="9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9ACF5" w14:textId="77777777" w:rsidR="00431E29" w:rsidRDefault="00431E29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42C58D1E" w14:textId="77777777" w:rsidR="00431E29" w:rsidRDefault="00431E29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2CAA5" w14:textId="77777777" w:rsidR="00070A50" w:rsidRDefault="00070A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E344F3" w14:textId="77777777" w:rsidR="00F072F1" w:rsidRPr="00D90C5B" w:rsidRDefault="00F072F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1CD8E17E" w14:textId="77777777" w:rsidR="00F072F1" w:rsidRPr="00C9443A" w:rsidRDefault="00F072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59B1F" w14:textId="77777777" w:rsidR="00070A50" w:rsidRDefault="00070A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BD80C" w14:textId="77777777" w:rsidR="00F072F1" w:rsidRDefault="00F072F1" w:rsidP="008C507D">
    <w:pPr>
      <w:pStyle w:val="Heading5"/>
      <w:rPr>
        <w:rFonts w:ascii="Angsana New" w:eastAsiaTheme="minorEastAsia" w:hAnsi="Angsana New"/>
        <w:lang w:val="en-US" w:eastAsia="ko-KR"/>
      </w:rPr>
    </w:pPr>
    <w:r w:rsidRPr="00FA4C8B">
      <w:rPr>
        <w:rFonts w:ascii="Angsana New" w:hAnsi="Angsana New"/>
        <w:cs/>
        <w:lang w:val="en-US" w:eastAsia="en-US"/>
      </w:rPr>
      <w:t>บริษัท โรแยล พลัส จำกัด</w:t>
    </w:r>
    <w:r>
      <w:rPr>
        <w:rFonts w:ascii="Angsana New" w:hAnsi="Angsana New"/>
        <w:cs/>
        <w:lang w:val="en-US" w:eastAsia="en-US"/>
      </w:rPr>
      <w:t xml:space="preserve"> </w:t>
    </w:r>
    <w:r>
      <w:rPr>
        <w:rFonts w:ascii="Angsana New" w:eastAsiaTheme="minorEastAsia" w:hAnsi="Angsana New" w:hint="cs"/>
        <w:cs/>
        <w:lang w:val="en-US" w:eastAsia="ko-KR"/>
      </w:rPr>
      <w:t xml:space="preserve">(มหาชน) </w:t>
    </w:r>
  </w:p>
  <w:p w14:paraId="63B9D466" w14:textId="77777777" w:rsidR="00F072F1" w:rsidRPr="008C507D" w:rsidRDefault="00F072F1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6B1634FA" w14:textId="08077535" w:rsidR="00F072F1" w:rsidRDefault="00F072F1" w:rsidP="006F05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A4BA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A4BA7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A4BA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4A4BA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4A4BA7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4A4BA7"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</w:rPr>
      <w:t>5</w:t>
    </w:r>
    <w:r w:rsidRPr="004A4BA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FB588D" w14:textId="77777777" w:rsidR="00F072F1" w:rsidRPr="007A52D5" w:rsidRDefault="00F072F1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DA157C0"/>
    <w:multiLevelType w:val="hybridMultilevel"/>
    <w:tmpl w:val="20B62DCC"/>
    <w:lvl w:ilvl="0" w:tplc="40EC020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5"/>
  </w:num>
  <w:num w:numId="14">
    <w:abstractNumId w:val="15"/>
  </w:num>
  <w:num w:numId="15">
    <w:abstractNumId w:val="17"/>
  </w:num>
  <w:num w:numId="16">
    <w:abstractNumId w:val="19"/>
  </w:num>
  <w:num w:numId="17">
    <w:abstractNumId w:val="18"/>
  </w:num>
  <w:num w:numId="18">
    <w:abstractNumId w:val="24"/>
  </w:num>
  <w:num w:numId="19">
    <w:abstractNumId w:val="21"/>
  </w:num>
  <w:num w:numId="20">
    <w:abstractNumId w:val="23"/>
  </w:num>
  <w:num w:numId="21">
    <w:abstractNumId w:val="13"/>
  </w:num>
  <w:num w:numId="22">
    <w:abstractNumId w:val="11"/>
  </w:num>
  <w:num w:numId="23">
    <w:abstractNumId w:val="26"/>
  </w:num>
  <w:num w:numId="24">
    <w:abstractNumId w:val="20"/>
  </w:num>
  <w:num w:numId="25">
    <w:abstractNumId w:val="14"/>
  </w:num>
  <w:num w:numId="26">
    <w:abstractNumId w:val="22"/>
  </w:num>
  <w:num w:numId="27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114"/>
    <w:rsid w:val="0000041E"/>
    <w:rsid w:val="0000064E"/>
    <w:rsid w:val="000007EF"/>
    <w:rsid w:val="00000AF2"/>
    <w:rsid w:val="00000B49"/>
    <w:rsid w:val="00001148"/>
    <w:rsid w:val="00001C79"/>
    <w:rsid w:val="000020B4"/>
    <w:rsid w:val="00002C9A"/>
    <w:rsid w:val="0000332D"/>
    <w:rsid w:val="00003FEC"/>
    <w:rsid w:val="000043A6"/>
    <w:rsid w:val="00004B57"/>
    <w:rsid w:val="00004C81"/>
    <w:rsid w:val="00004FDC"/>
    <w:rsid w:val="000057F1"/>
    <w:rsid w:val="0000581A"/>
    <w:rsid w:val="000059D3"/>
    <w:rsid w:val="00005C07"/>
    <w:rsid w:val="00005D33"/>
    <w:rsid w:val="00006ECA"/>
    <w:rsid w:val="0000701F"/>
    <w:rsid w:val="00007C55"/>
    <w:rsid w:val="00007EB5"/>
    <w:rsid w:val="000101B0"/>
    <w:rsid w:val="000106DB"/>
    <w:rsid w:val="00010B15"/>
    <w:rsid w:val="00010B8E"/>
    <w:rsid w:val="00011236"/>
    <w:rsid w:val="0001137C"/>
    <w:rsid w:val="000114F4"/>
    <w:rsid w:val="00012042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4F6"/>
    <w:rsid w:val="00015624"/>
    <w:rsid w:val="000158EA"/>
    <w:rsid w:val="00015B58"/>
    <w:rsid w:val="00015E4E"/>
    <w:rsid w:val="00017128"/>
    <w:rsid w:val="0001725A"/>
    <w:rsid w:val="00017BBE"/>
    <w:rsid w:val="00020F06"/>
    <w:rsid w:val="00021635"/>
    <w:rsid w:val="00021AB1"/>
    <w:rsid w:val="00022459"/>
    <w:rsid w:val="0002267E"/>
    <w:rsid w:val="00022F95"/>
    <w:rsid w:val="00023227"/>
    <w:rsid w:val="00024401"/>
    <w:rsid w:val="00024599"/>
    <w:rsid w:val="000252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0901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5AE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4E6"/>
    <w:rsid w:val="00052853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172"/>
    <w:rsid w:val="000674DE"/>
    <w:rsid w:val="0006780A"/>
    <w:rsid w:val="00067F9C"/>
    <w:rsid w:val="00070180"/>
    <w:rsid w:val="00070513"/>
    <w:rsid w:val="00070A50"/>
    <w:rsid w:val="000712EC"/>
    <w:rsid w:val="000713C6"/>
    <w:rsid w:val="000714E3"/>
    <w:rsid w:val="00071FCA"/>
    <w:rsid w:val="0007246A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429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6CC3"/>
    <w:rsid w:val="0009702B"/>
    <w:rsid w:val="000972F5"/>
    <w:rsid w:val="00097DAD"/>
    <w:rsid w:val="000A13D8"/>
    <w:rsid w:val="000A1B8D"/>
    <w:rsid w:val="000A1CF8"/>
    <w:rsid w:val="000A2942"/>
    <w:rsid w:val="000A2E33"/>
    <w:rsid w:val="000A32B1"/>
    <w:rsid w:val="000A390F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4B47"/>
    <w:rsid w:val="000C4BC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64B9"/>
    <w:rsid w:val="000D6594"/>
    <w:rsid w:val="000D741F"/>
    <w:rsid w:val="000D7B14"/>
    <w:rsid w:val="000D7C85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45E"/>
    <w:rsid w:val="000E67A1"/>
    <w:rsid w:val="000E6C88"/>
    <w:rsid w:val="000E766D"/>
    <w:rsid w:val="000E7FA6"/>
    <w:rsid w:val="000F00F6"/>
    <w:rsid w:val="000F029D"/>
    <w:rsid w:val="000F0BE7"/>
    <w:rsid w:val="000F11FA"/>
    <w:rsid w:val="000F122E"/>
    <w:rsid w:val="000F1668"/>
    <w:rsid w:val="000F196A"/>
    <w:rsid w:val="000F1FFD"/>
    <w:rsid w:val="000F20B0"/>
    <w:rsid w:val="000F2513"/>
    <w:rsid w:val="000F28FE"/>
    <w:rsid w:val="000F2AB8"/>
    <w:rsid w:val="000F326E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014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6856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4C29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70C"/>
    <w:rsid w:val="00130AEB"/>
    <w:rsid w:val="00130DED"/>
    <w:rsid w:val="00131489"/>
    <w:rsid w:val="001317DE"/>
    <w:rsid w:val="001331A8"/>
    <w:rsid w:val="001332C4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6C0"/>
    <w:rsid w:val="00141B2C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096"/>
    <w:rsid w:val="00156303"/>
    <w:rsid w:val="00156D95"/>
    <w:rsid w:val="00157054"/>
    <w:rsid w:val="0015743F"/>
    <w:rsid w:val="00157490"/>
    <w:rsid w:val="00157D6C"/>
    <w:rsid w:val="00157F65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9B2"/>
    <w:rsid w:val="00164AFB"/>
    <w:rsid w:val="0016539C"/>
    <w:rsid w:val="00165620"/>
    <w:rsid w:val="001658F5"/>
    <w:rsid w:val="00165944"/>
    <w:rsid w:val="00165AB0"/>
    <w:rsid w:val="00165CD4"/>
    <w:rsid w:val="00166F4A"/>
    <w:rsid w:val="00167270"/>
    <w:rsid w:val="00167B0D"/>
    <w:rsid w:val="00170272"/>
    <w:rsid w:val="001706D8"/>
    <w:rsid w:val="00170D8B"/>
    <w:rsid w:val="00170F42"/>
    <w:rsid w:val="001710C6"/>
    <w:rsid w:val="001716BA"/>
    <w:rsid w:val="001722B3"/>
    <w:rsid w:val="001725AD"/>
    <w:rsid w:val="00174106"/>
    <w:rsid w:val="00174A7A"/>
    <w:rsid w:val="00175BE8"/>
    <w:rsid w:val="00175CB8"/>
    <w:rsid w:val="0017687F"/>
    <w:rsid w:val="00176A95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D12"/>
    <w:rsid w:val="0019035A"/>
    <w:rsid w:val="00190501"/>
    <w:rsid w:val="0019098D"/>
    <w:rsid w:val="00190BFB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B80"/>
    <w:rsid w:val="001A1456"/>
    <w:rsid w:val="001A1949"/>
    <w:rsid w:val="001A257C"/>
    <w:rsid w:val="001A3366"/>
    <w:rsid w:val="001A3D0A"/>
    <w:rsid w:val="001A3E0F"/>
    <w:rsid w:val="001A3F75"/>
    <w:rsid w:val="001A3FB7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21D4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4D49"/>
    <w:rsid w:val="001C532F"/>
    <w:rsid w:val="001C55CF"/>
    <w:rsid w:val="001C5CA9"/>
    <w:rsid w:val="001C5D07"/>
    <w:rsid w:val="001C69C1"/>
    <w:rsid w:val="001C6C1D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C7E"/>
    <w:rsid w:val="001E0D0D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2C59"/>
    <w:rsid w:val="002034BF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10D1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33DF"/>
    <w:rsid w:val="00224118"/>
    <w:rsid w:val="002246AC"/>
    <w:rsid w:val="00224E76"/>
    <w:rsid w:val="002250A0"/>
    <w:rsid w:val="002251F7"/>
    <w:rsid w:val="00225A1E"/>
    <w:rsid w:val="00225BE8"/>
    <w:rsid w:val="0022663F"/>
    <w:rsid w:val="002267E4"/>
    <w:rsid w:val="0022753D"/>
    <w:rsid w:val="00227944"/>
    <w:rsid w:val="00227E42"/>
    <w:rsid w:val="00230188"/>
    <w:rsid w:val="0023062A"/>
    <w:rsid w:val="0023068C"/>
    <w:rsid w:val="002307B5"/>
    <w:rsid w:val="002308C6"/>
    <w:rsid w:val="00230CF4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39"/>
    <w:rsid w:val="00240BDC"/>
    <w:rsid w:val="00241A2B"/>
    <w:rsid w:val="00241E06"/>
    <w:rsid w:val="00242CB2"/>
    <w:rsid w:val="00242CFD"/>
    <w:rsid w:val="00243C27"/>
    <w:rsid w:val="002443C8"/>
    <w:rsid w:val="0024451F"/>
    <w:rsid w:val="002456BC"/>
    <w:rsid w:val="0024602E"/>
    <w:rsid w:val="00246574"/>
    <w:rsid w:val="00246787"/>
    <w:rsid w:val="00247623"/>
    <w:rsid w:val="002479A1"/>
    <w:rsid w:val="00247B28"/>
    <w:rsid w:val="00247EEA"/>
    <w:rsid w:val="00250A52"/>
    <w:rsid w:val="00250DD4"/>
    <w:rsid w:val="00250E5F"/>
    <w:rsid w:val="00251C3D"/>
    <w:rsid w:val="00251C53"/>
    <w:rsid w:val="002522D3"/>
    <w:rsid w:val="0025234C"/>
    <w:rsid w:val="00252963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39E"/>
    <w:rsid w:val="00262473"/>
    <w:rsid w:val="0026289C"/>
    <w:rsid w:val="00262DFC"/>
    <w:rsid w:val="002634AD"/>
    <w:rsid w:val="00263ADC"/>
    <w:rsid w:val="002644CD"/>
    <w:rsid w:val="0026461C"/>
    <w:rsid w:val="00264D2F"/>
    <w:rsid w:val="00265762"/>
    <w:rsid w:val="00265D75"/>
    <w:rsid w:val="00266075"/>
    <w:rsid w:val="002668F3"/>
    <w:rsid w:val="00267497"/>
    <w:rsid w:val="00267A9C"/>
    <w:rsid w:val="002709B1"/>
    <w:rsid w:val="00270D06"/>
    <w:rsid w:val="00271030"/>
    <w:rsid w:val="002716DA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8A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760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ED2"/>
    <w:rsid w:val="002A1F85"/>
    <w:rsid w:val="002A2294"/>
    <w:rsid w:val="002A233B"/>
    <w:rsid w:val="002A2500"/>
    <w:rsid w:val="002A27DE"/>
    <w:rsid w:val="002A2860"/>
    <w:rsid w:val="002A315A"/>
    <w:rsid w:val="002A33A2"/>
    <w:rsid w:val="002A43FA"/>
    <w:rsid w:val="002A45F0"/>
    <w:rsid w:val="002A4AD2"/>
    <w:rsid w:val="002A641D"/>
    <w:rsid w:val="002A643F"/>
    <w:rsid w:val="002A6AC8"/>
    <w:rsid w:val="002A6B8E"/>
    <w:rsid w:val="002A6D1B"/>
    <w:rsid w:val="002A6D9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8F"/>
    <w:rsid w:val="002C08AE"/>
    <w:rsid w:val="002C1678"/>
    <w:rsid w:val="002C1995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6F28"/>
    <w:rsid w:val="002C742A"/>
    <w:rsid w:val="002C7849"/>
    <w:rsid w:val="002C7967"/>
    <w:rsid w:val="002C798D"/>
    <w:rsid w:val="002C7F31"/>
    <w:rsid w:val="002D01F3"/>
    <w:rsid w:val="002D0AFC"/>
    <w:rsid w:val="002D1944"/>
    <w:rsid w:val="002D195C"/>
    <w:rsid w:val="002D2A59"/>
    <w:rsid w:val="002D2C5A"/>
    <w:rsid w:val="002D333B"/>
    <w:rsid w:val="002D351D"/>
    <w:rsid w:val="002D4157"/>
    <w:rsid w:val="002D465F"/>
    <w:rsid w:val="002D50F7"/>
    <w:rsid w:val="002D55FF"/>
    <w:rsid w:val="002D6386"/>
    <w:rsid w:val="002D6414"/>
    <w:rsid w:val="002D6CEB"/>
    <w:rsid w:val="002D6F36"/>
    <w:rsid w:val="002D7523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3A2F"/>
    <w:rsid w:val="002E5005"/>
    <w:rsid w:val="002E51BA"/>
    <w:rsid w:val="002E51E4"/>
    <w:rsid w:val="002E558A"/>
    <w:rsid w:val="002E585E"/>
    <w:rsid w:val="002E58FD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0B"/>
    <w:rsid w:val="00307BE0"/>
    <w:rsid w:val="00307FF7"/>
    <w:rsid w:val="003100C5"/>
    <w:rsid w:val="00310198"/>
    <w:rsid w:val="0031120B"/>
    <w:rsid w:val="003116BA"/>
    <w:rsid w:val="003116FB"/>
    <w:rsid w:val="003119DE"/>
    <w:rsid w:val="00311B2A"/>
    <w:rsid w:val="00312C0A"/>
    <w:rsid w:val="00312D52"/>
    <w:rsid w:val="00312E76"/>
    <w:rsid w:val="00313196"/>
    <w:rsid w:val="00313417"/>
    <w:rsid w:val="0031354D"/>
    <w:rsid w:val="00313A0E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348C"/>
    <w:rsid w:val="00323F9C"/>
    <w:rsid w:val="003243DC"/>
    <w:rsid w:val="00324C33"/>
    <w:rsid w:val="003262EE"/>
    <w:rsid w:val="003265ED"/>
    <w:rsid w:val="00326880"/>
    <w:rsid w:val="00326C4F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14D4"/>
    <w:rsid w:val="00342028"/>
    <w:rsid w:val="00342078"/>
    <w:rsid w:val="00342222"/>
    <w:rsid w:val="003425DF"/>
    <w:rsid w:val="00342731"/>
    <w:rsid w:val="00342812"/>
    <w:rsid w:val="0034294D"/>
    <w:rsid w:val="00342CF7"/>
    <w:rsid w:val="00342FA3"/>
    <w:rsid w:val="003433F5"/>
    <w:rsid w:val="00343C7B"/>
    <w:rsid w:val="00343DAB"/>
    <w:rsid w:val="00344637"/>
    <w:rsid w:val="00344E3E"/>
    <w:rsid w:val="00345869"/>
    <w:rsid w:val="00345DC1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AC"/>
    <w:rsid w:val="00352F1F"/>
    <w:rsid w:val="00353D6B"/>
    <w:rsid w:val="00353E57"/>
    <w:rsid w:val="00354009"/>
    <w:rsid w:val="003542A8"/>
    <w:rsid w:val="00354782"/>
    <w:rsid w:val="00354DD8"/>
    <w:rsid w:val="003550C2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48D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67F24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5B1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66B0"/>
    <w:rsid w:val="003A7117"/>
    <w:rsid w:val="003A7879"/>
    <w:rsid w:val="003A795A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82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35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392F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49F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1E29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0D"/>
    <w:rsid w:val="0043788B"/>
    <w:rsid w:val="00437E06"/>
    <w:rsid w:val="00437F2A"/>
    <w:rsid w:val="00440010"/>
    <w:rsid w:val="004403DE"/>
    <w:rsid w:val="0044156D"/>
    <w:rsid w:val="00442749"/>
    <w:rsid w:val="00442C9B"/>
    <w:rsid w:val="0044311D"/>
    <w:rsid w:val="00443320"/>
    <w:rsid w:val="00443D02"/>
    <w:rsid w:val="00443F71"/>
    <w:rsid w:val="004442F2"/>
    <w:rsid w:val="004444A3"/>
    <w:rsid w:val="0044450C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159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3B1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67BC6"/>
    <w:rsid w:val="0047048B"/>
    <w:rsid w:val="00470493"/>
    <w:rsid w:val="00470780"/>
    <w:rsid w:val="004708B8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0D25"/>
    <w:rsid w:val="00481037"/>
    <w:rsid w:val="0048117A"/>
    <w:rsid w:val="00481587"/>
    <w:rsid w:val="0048179C"/>
    <w:rsid w:val="00481F9A"/>
    <w:rsid w:val="00482058"/>
    <w:rsid w:val="004829F6"/>
    <w:rsid w:val="00482F6D"/>
    <w:rsid w:val="00483519"/>
    <w:rsid w:val="00483990"/>
    <w:rsid w:val="00484310"/>
    <w:rsid w:val="0048449F"/>
    <w:rsid w:val="00484EFA"/>
    <w:rsid w:val="00485978"/>
    <w:rsid w:val="00485AA9"/>
    <w:rsid w:val="00486109"/>
    <w:rsid w:val="004865F3"/>
    <w:rsid w:val="0048689C"/>
    <w:rsid w:val="00486A86"/>
    <w:rsid w:val="00486AC8"/>
    <w:rsid w:val="00486BF2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3F76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316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C0093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84A"/>
    <w:rsid w:val="004D2D43"/>
    <w:rsid w:val="004D369B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0792"/>
    <w:rsid w:val="004E170A"/>
    <w:rsid w:val="004E249A"/>
    <w:rsid w:val="004E2DA0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07DF9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5CD8"/>
    <w:rsid w:val="005165A5"/>
    <w:rsid w:val="00516AE8"/>
    <w:rsid w:val="00516DBC"/>
    <w:rsid w:val="00517866"/>
    <w:rsid w:val="00520543"/>
    <w:rsid w:val="005209B6"/>
    <w:rsid w:val="00521429"/>
    <w:rsid w:val="0052187D"/>
    <w:rsid w:val="00521DAF"/>
    <w:rsid w:val="00522F45"/>
    <w:rsid w:val="005230CB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561"/>
    <w:rsid w:val="00533F12"/>
    <w:rsid w:val="00534008"/>
    <w:rsid w:val="00534295"/>
    <w:rsid w:val="00534A7D"/>
    <w:rsid w:val="00534C4F"/>
    <w:rsid w:val="00534C6C"/>
    <w:rsid w:val="00534DFA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1BA"/>
    <w:rsid w:val="00555E25"/>
    <w:rsid w:val="00555E64"/>
    <w:rsid w:val="005563C5"/>
    <w:rsid w:val="00556C9D"/>
    <w:rsid w:val="00556E0F"/>
    <w:rsid w:val="00557301"/>
    <w:rsid w:val="00557E1F"/>
    <w:rsid w:val="00560031"/>
    <w:rsid w:val="00560D2A"/>
    <w:rsid w:val="00560F4D"/>
    <w:rsid w:val="00562738"/>
    <w:rsid w:val="005627FE"/>
    <w:rsid w:val="00562BB1"/>
    <w:rsid w:val="00562FA3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35C2"/>
    <w:rsid w:val="0058445F"/>
    <w:rsid w:val="0058455E"/>
    <w:rsid w:val="005846B7"/>
    <w:rsid w:val="00584E50"/>
    <w:rsid w:val="00585AC2"/>
    <w:rsid w:val="00586437"/>
    <w:rsid w:val="00586B12"/>
    <w:rsid w:val="00587319"/>
    <w:rsid w:val="00587705"/>
    <w:rsid w:val="00587CFC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A66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546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2B8D"/>
    <w:rsid w:val="005B32CA"/>
    <w:rsid w:val="005B3412"/>
    <w:rsid w:val="005B4016"/>
    <w:rsid w:val="005B4B83"/>
    <w:rsid w:val="005B4F07"/>
    <w:rsid w:val="005B535F"/>
    <w:rsid w:val="005B58C7"/>
    <w:rsid w:val="005B596C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1DDC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281"/>
    <w:rsid w:val="005C5775"/>
    <w:rsid w:val="005C5C6A"/>
    <w:rsid w:val="005C5F73"/>
    <w:rsid w:val="005C60A3"/>
    <w:rsid w:val="005C68E9"/>
    <w:rsid w:val="005C69AE"/>
    <w:rsid w:val="005C71DE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0DB"/>
    <w:rsid w:val="005D225D"/>
    <w:rsid w:val="005D2DCF"/>
    <w:rsid w:val="005D2FFC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4A94"/>
    <w:rsid w:val="005E4E3E"/>
    <w:rsid w:val="005E56E2"/>
    <w:rsid w:val="005E5E0F"/>
    <w:rsid w:val="005E78A9"/>
    <w:rsid w:val="005E7DB4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5C07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242"/>
    <w:rsid w:val="006123BE"/>
    <w:rsid w:val="00612B79"/>
    <w:rsid w:val="00612CF9"/>
    <w:rsid w:val="006136C1"/>
    <w:rsid w:val="00614681"/>
    <w:rsid w:val="006146BC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94B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ECB"/>
    <w:rsid w:val="00683F07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A7"/>
    <w:rsid w:val="006A3EBF"/>
    <w:rsid w:val="006A498D"/>
    <w:rsid w:val="006A5BDE"/>
    <w:rsid w:val="006A6975"/>
    <w:rsid w:val="006A721C"/>
    <w:rsid w:val="006A72BC"/>
    <w:rsid w:val="006A7A0B"/>
    <w:rsid w:val="006A7AAD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0AD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2C9"/>
    <w:rsid w:val="006C4697"/>
    <w:rsid w:val="006C4899"/>
    <w:rsid w:val="006C4A8C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0967"/>
    <w:rsid w:val="007111C0"/>
    <w:rsid w:val="007114C2"/>
    <w:rsid w:val="00711E0B"/>
    <w:rsid w:val="00712490"/>
    <w:rsid w:val="007134E8"/>
    <w:rsid w:val="00713593"/>
    <w:rsid w:val="007138E9"/>
    <w:rsid w:val="00713AB1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17519"/>
    <w:rsid w:val="00720063"/>
    <w:rsid w:val="007204D6"/>
    <w:rsid w:val="007215E0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F1"/>
    <w:rsid w:val="00730AD1"/>
    <w:rsid w:val="00730C3B"/>
    <w:rsid w:val="00730F77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4006F"/>
    <w:rsid w:val="007404D1"/>
    <w:rsid w:val="007410B9"/>
    <w:rsid w:val="00741529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C36"/>
    <w:rsid w:val="00745D25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3895"/>
    <w:rsid w:val="00754194"/>
    <w:rsid w:val="00754376"/>
    <w:rsid w:val="0075493C"/>
    <w:rsid w:val="00755D7C"/>
    <w:rsid w:val="00756507"/>
    <w:rsid w:val="00756932"/>
    <w:rsid w:val="007570E9"/>
    <w:rsid w:val="00757658"/>
    <w:rsid w:val="00757C40"/>
    <w:rsid w:val="00760189"/>
    <w:rsid w:val="00760302"/>
    <w:rsid w:val="00760C72"/>
    <w:rsid w:val="00760F23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4E57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4B12"/>
    <w:rsid w:val="0077548F"/>
    <w:rsid w:val="0077556F"/>
    <w:rsid w:val="007765A0"/>
    <w:rsid w:val="00776B72"/>
    <w:rsid w:val="00776DD4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3A9"/>
    <w:rsid w:val="007869C2"/>
    <w:rsid w:val="0078758E"/>
    <w:rsid w:val="00790A0B"/>
    <w:rsid w:val="007917E3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DE0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5B55"/>
    <w:rsid w:val="007A6540"/>
    <w:rsid w:val="007A6736"/>
    <w:rsid w:val="007A6C77"/>
    <w:rsid w:val="007A72DB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767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4B73"/>
    <w:rsid w:val="007F53D3"/>
    <w:rsid w:val="007F5A87"/>
    <w:rsid w:val="007F671E"/>
    <w:rsid w:val="007F69D0"/>
    <w:rsid w:val="007F6CDA"/>
    <w:rsid w:val="007F6D15"/>
    <w:rsid w:val="007F7184"/>
    <w:rsid w:val="007F7A19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2084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E87"/>
    <w:rsid w:val="00810F10"/>
    <w:rsid w:val="00810F8E"/>
    <w:rsid w:val="00810F91"/>
    <w:rsid w:val="0081178F"/>
    <w:rsid w:val="00811891"/>
    <w:rsid w:val="00811D0D"/>
    <w:rsid w:val="008120E5"/>
    <w:rsid w:val="00812675"/>
    <w:rsid w:val="00812B17"/>
    <w:rsid w:val="00813502"/>
    <w:rsid w:val="0081372D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46BB"/>
    <w:rsid w:val="00835BAA"/>
    <w:rsid w:val="00836269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B76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3415"/>
    <w:rsid w:val="00844258"/>
    <w:rsid w:val="008445E6"/>
    <w:rsid w:val="00844CAF"/>
    <w:rsid w:val="00845990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C7C"/>
    <w:rsid w:val="00852310"/>
    <w:rsid w:val="00852496"/>
    <w:rsid w:val="008525E0"/>
    <w:rsid w:val="00852F7D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5FBE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D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3FBE"/>
    <w:rsid w:val="00884177"/>
    <w:rsid w:val="00884353"/>
    <w:rsid w:val="00884D49"/>
    <w:rsid w:val="00884ED9"/>
    <w:rsid w:val="008852F1"/>
    <w:rsid w:val="00885346"/>
    <w:rsid w:val="00885F68"/>
    <w:rsid w:val="008872B7"/>
    <w:rsid w:val="00887C4D"/>
    <w:rsid w:val="00887E14"/>
    <w:rsid w:val="00890AAD"/>
    <w:rsid w:val="008919E3"/>
    <w:rsid w:val="00891E06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67"/>
    <w:rsid w:val="00896972"/>
    <w:rsid w:val="0089726E"/>
    <w:rsid w:val="00897991"/>
    <w:rsid w:val="00897AC5"/>
    <w:rsid w:val="008A0509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B2D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EBD"/>
    <w:rsid w:val="008E7FC1"/>
    <w:rsid w:val="008F012A"/>
    <w:rsid w:val="008F0202"/>
    <w:rsid w:val="008F0D29"/>
    <w:rsid w:val="008F1FEB"/>
    <w:rsid w:val="008F213F"/>
    <w:rsid w:val="008F2909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5C1"/>
    <w:rsid w:val="008F7F9D"/>
    <w:rsid w:val="00900118"/>
    <w:rsid w:val="00900457"/>
    <w:rsid w:val="009009A7"/>
    <w:rsid w:val="00900CFE"/>
    <w:rsid w:val="00900D21"/>
    <w:rsid w:val="0090164E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3B2"/>
    <w:rsid w:val="00904547"/>
    <w:rsid w:val="00905AAD"/>
    <w:rsid w:val="00906A03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959"/>
    <w:rsid w:val="00915A86"/>
    <w:rsid w:val="0091756F"/>
    <w:rsid w:val="00917665"/>
    <w:rsid w:val="00917FF2"/>
    <w:rsid w:val="009203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AC"/>
    <w:rsid w:val="00934386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182"/>
    <w:rsid w:val="00941278"/>
    <w:rsid w:val="009416C7"/>
    <w:rsid w:val="00941923"/>
    <w:rsid w:val="009419BC"/>
    <w:rsid w:val="00941F99"/>
    <w:rsid w:val="00942580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6DA"/>
    <w:rsid w:val="009707D2"/>
    <w:rsid w:val="0097115B"/>
    <w:rsid w:val="00971376"/>
    <w:rsid w:val="009719E3"/>
    <w:rsid w:val="00971DD6"/>
    <w:rsid w:val="00971FB4"/>
    <w:rsid w:val="009720A7"/>
    <w:rsid w:val="009720F3"/>
    <w:rsid w:val="009729D2"/>
    <w:rsid w:val="00973240"/>
    <w:rsid w:val="0097325D"/>
    <w:rsid w:val="0097325F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4C9"/>
    <w:rsid w:val="009A1E9C"/>
    <w:rsid w:val="009A1F91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3C47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95"/>
    <w:rsid w:val="009C692F"/>
    <w:rsid w:val="009C6B9E"/>
    <w:rsid w:val="009C759F"/>
    <w:rsid w:val="009C75DE"/>
    <w:rsid w:val="009C763A"/>
    <w:rsid w:val="009C77D2"/>
    <w:rsid w:val="009D030F"/>
    <w:rsid w:val="009D0C83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7552"/>
    <w:rsid w:val="009D7AB3"/>
    <w:rsid w:val="009E08CE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1267"/>
    <w:rsid w:val="009F143B"/>
    <w:rsid w:val="009F17E1"/>
    <w:rsid w:val="009F2A56"/>
    <w:rsid w:val="009F3AA6"/>
    <w:rsid w:val="009F49C7"/>
    <w:rsid w:val="009F4C5A"/>
    <w:rsid w:val="009F5CD6"/>
    <w:rsid w:val="009F6FB2"/>
    <w:rsid w:val="009F71CA"/>
    <w:rsid w:val="009F7423"/>
    <w:rsid w:val="009F75EE"/>
    <w:rsid w:val="009F7703"/>
    <w:rsid w:val="00A000E9"/>
    <w:rsid w:val="00A00334"/>
    <w:rsid w:val="00A00349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2A76"/>
    <w:rsid w:val="00A23096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CD2"/>
    <w:rsid w:val="00A271B0"/>
    <w:rsid w:val="00A2739D"/>
    <w:rsid w:val="00A2768C"/>
    <w:rsid w:val="00A2786F"/>
    <w:rsid w:val="00A305BE"/>
    <w:rsid w:val="00A308DA"/>
    <w:rsid w:val="00A309C2"/>
    <w:rsid w:val="00A30FA8"/>
    <w:rsid w:val="00A3164D"/>
    <w:rsid w:val="00A317DF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B25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23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87F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F"/>
    <w:rsid w:val="00A76D33"/>
    <w:rsid w:val="00A773D7"/>
    <w:rsid w:val="00A77790"/>
    <w:rsid w:val="00A81384"/>
    <w:rsid w:val="00A81556"/>
    <w:rsid w:val="00A822A0"/>
    <w:rsid w:val="00A82929"/>
    <w:rsid w:val="00A838E3"/>
    <w:rsid w:val="00A847BF"/>
    <w:rsid w:val="00A85B50"/>
    <w:rsid w:val="00A863D1"/>
    <w:rsid w:val="00A865F6"/>
    <w:rsid w:val="00A8668D"/>
    <w:rsid w:val="00A868B2"/>
    <w:rsid w:val="00A86DF4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610D"/>
    <w:rsid w:val="00A9627C"/>
    <w:rsid w:val="00A96489"/>
    <w:rsid w:val="00A967C1"/>
    <w:rsid w:val="00A9748D"/>
    <w:rsid w:val="00A97637"/>
    <w:rsid w:val="00AA0DDF"/>
    <w:rsid w:val="00AA1071"/>
    <w:rsid w:val="00AA11A8"/>
    <w:rsid w:val="00AA1E77"/>
    <w:rsid w:val="00AA212B"/>
    <w:rsid w:val="00AA2901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85B"/>
    <w:rsid w:val="00AA7F5A"/>
    <w:rsid w:val="00AB0546"/>
    <w:rsid w:val="00AB08AC"/>
    <w:rsid w:val="00AB0F51"/>
    <w:rsid w:val="00AB159A"/>
    <w:rsid w:val="00AB2315"/>
    <w:rsid w:val="00AB2876"/>
    <w:rsid w:val="00AB2909"/>
    <w:rsid w:val="00AB325E"/>
    <w:rsid w:val="00AB440B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705C"/>
    <w:rsid w:val="00AC76D8"/>
    <w:rsid w:val="00AC7910"/>
    <w:rsid w:val="00AD0B25"/>
    <w:rsid w:val="00AD0E98"/>
    <w:rsid w:val="00AD1170"/>
    <w:rsid w:val="00AD1BB4"/>
    <w:rsid w:val="00AD234D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2F0"/>
    <w:rsid w:val="00AE434E"/>
    <w:rsid w:val="00AE4415"/>
    <w:rsid w:val="00AE4F7F"/>
    <w:rsid w:val="00AE545F"/>
    <w:rsid w:val="00AE54E0"/>
    <w:rsid w:val="00AE5FA1"/>
    <w:rsid w:val="00AE60B2"/>
    <w:rsid w:val="00AE633F"/>
    <w:rsid w:val="00AE6886"/>
    <w:rsid w:val="00AE68C1"/>
    <w:rsid w:val="00AE6DC0"/>
    <w:rsid w:val="00AE6E4F"/>
    <w:rsid w:val="00AE727C"/>
    <w:rsid w:val="00AE7439"/>
    <w:rsid w:val="00AE75E0"/>
    <w:rsid w:val="00AE7DA4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19A4"/>
    <w:rsid w:val="00B02137"/>
    <w:rsid w:val="00B021FB"/>
    <w:rsid w:val="00B02C69"/>
    <w:rsid w:val="00B02ED0"/>
    <w:rsid w:val="00B03EC9"/>
    <w:rsid w:val="00B041B9"/>
    <w:rsid w:val="00B05006"/>
    <w:rsid w:val="00B053F9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08FB"/>
    <w:rsid w:val="00B11A0A"/>
    <w:rsid w:val="00B11D7E"/>
    <w:rsid w:val="00B12672"/>
    <w:rsid w:val="00B13EFC"/>
    <w:rsid w:val="00B143E5"/>
    <w:rsid w:val="00B148BC"/>
    <w:rsid w:val="00B1527F"/>
    <w:rsid w:val="00B1613F"/>
    <w:rsid w:val="00B17341"/>
    <w:rsid w:val="00B17371"/>
    <w:rsid w:val="00B17570"/>
    <w:rsid w:val="00B2075C"/>
    <w:rsid w:val="00B20852"/>
    <w:rsid w:val="00B20E73"/>
    <w:rsid w:val="00B20F58"/>
    <w:rsid w:val="00B2119C"/>
    <w:rsid w:val="00B23218"/>
    <w:rsid w:val="00B23DB5"/>
    <w:rsid w:val="00B247C6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17F5"/>
    <w:rsid w:val="00B32A8A"/>
    <w:rsid w:val="00B34283"/>
    <w:rsid w:val="00B34402"/>
    <w:rsid w:val="00B34823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5CC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4F99"/>
    <w:rsid w:val="00B45185"/>
    <w:rsid w:val="00B45496"/>
    <w:rsid w:val="00B4592B"/>
    <w:rsid w:val="00B46792"/>
    <w:rsid w:val="00B470C9"/>
    <w:rsid w:val="00B47CFB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27A"/>
    <w:rsid w:val="00B63D53"/>
    <w:rsid w:val="00B63EBB"/>
    <w:rsid w:val="00B64100"/>
    <w:rsid w:val="00B64B1F"/>
    <w:rsid w:val="00B65433"/>
    <w:rsid w:val="00B663CB"/>
    <w:rsid w:val="00B6641F"/>
    <w:rsid w:val="00B666CD"/>
    <w:rsid w:val="00B666F7"/>
    <w:rsid w:val="00B66794"/>
    <w:rsid w:val="00B66A43"/>
    <w:rsid w:val="00B66B6A"/>
    <w:rsid w:val="00B67138"/>
    <w:rsid w:val="00B672AE"/>
    <w:rsid w:val="00B6770D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2C3C"/>
    <w:rsid w:val="00B73A4B"/>
    <w:rsid w:val="00B73A86"/>
    <w:rsid w:val="00B740E2"/>
    <w:rsid w:val="00B741F8"/>
    <w:rsid w:val="00B743E3"/>
    <w:rsid w:val="00B7612D"/>
    <w:rsid w:val="00B76179"/>
    <w:rsid w:val="00B766F9"/>
    <w:rsid w:val="00B768DA"/>
    <w:rsid w:val="00B76A39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2EFA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B20"/>
    <w:rsid w:val="00BB0D27"/>
    <w:rsid w:val="00BB10D5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C0202"/>
    <w:rsid w:val="00BC0B6A"/>
    <w:rsid w:val="00BC0B9E"/>
    <w:rsid w:val="00BC0C7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5959"/>
    <w:rsid w:val="00BC65E6"/>
    <w:rsid w:val="00BD09B0"/>
    <w:rsid w:val="00BD1FF4"/>
    <w:rsid w:val="00BD24A9"/>
    <w:rsid w:val="00BD2980"/>
    <w:rsid w:val="00BD314A"/>
    <w:rsid w:val="00BD3292"/>
    <w:rsid w:val="00BD373E"/>
    <w:rsid w:val="00BD3746"/>
    <w:rsid w:val="00BD3AFD"/>
    <w:rsid w:val="00BD3B72"/>
    <w:rsid w:val="00BD3EA8"/>
    <w:rsid w:val="00BD4E81"/>
    <w:rsid w:val="00BD56C1"/>
    <w:rsid w:val="00BD5808"/>
    <w:rsid w:val="00BD5D19"/>
    <w:rsid w:val="00BD5D87"/>
    <w:rsid w:val="00BD5DFA"/>
    <w:rsid w:val="00BD6354"/>
    <w:rsid w:val="00BD65EE"/>
    <w:rsid w:val="00BD6B26"/>
    <w:rsid w:val="00BD713D"/>
    <w:rsid w:val="00BD7193"/>
    <w:rsid w:val="00BD739B"/>
    <w:rsid w:val="00BD7537"/>
    <w:rsid w:val="00BE062C"/>
    <w:rsid w:val="00BE08C8"/>
    <w:rsid w:val="00BE0E99"/>
    <w:rsid w:val="00BE170C"/>
    <w:rsid w:val="00BE1EE9"/>
    <w:rsid w:val="00BE2840"/>
    <w:rsid w:val="00BE298C"/>
    <w:rsid w:val="00BE2B0E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D31"/>
    <w:rsid w:val="00BF0D48"/>
    <w:rsid w:val="00BF1E64"/>
    <w:rsid w:val="00BF1F51"/>
    <w:rsid w:val="00BF2893"/>
    <w:rsid w:val="00BF3A93"/>
    <w:rsid w:val="00BF3B78"/>
    <w:rsid w:val="00BF3F2C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BF7A14"/>
    <w:rsid w:val="00C0072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07C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8C4"/>
    <w:rsid w:val="00C1493D"/>
    <w:rsid w:val="00C14C60"/>
    <w:rsid w:val="00C15431"/>
    <w:rsid w:val="00C165AD"/>
    <w:rsid w:val="00C16BDC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7BD"/>
    <w:rsid w:val="00C24CC5"/>
    <w:rsid w:val="00C25075"/>
    <w:rsid w:val="00C2520D"/>
    <w:rsid w:val="00C262D7"/>
    <w:rsid w:val="00C2683C"/>
    <w:rsid w:val="00C26FBA"/>
    <w:rsid w:val="00C27567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CA0"/>
    <w:rsid w:val="00C37AB4"/>
    <w:rsid w:val="00C37BA7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80F"/>
    <w:rsid w:val="00C41E5F"/>
    <w:rsid w:val="00C4203F"/>
    <w:rsid w:val="00C42312"/>
    <w:rsid w:val="00C429D3"/>
    <w:rsid w:val="00C42C60"/>
    <w:rsid w:val="00C42CA6"/>
    <w:rsid w:val="00C42CBB"/>
    <w:rsid w:val="00C42D4F"/>
    <w:rsid w:val="00C43282"/>
    <w:rsid w:val="00C43D09"/>
    <w:rsid w:val="00C43DC5"/>
    <w:rsid w:val="00C44317"/>
    <w:rsid w:val="00C44C0D"/>
    <w:rsid w:val="00C44CA9"/>
    <w:rsid w:val="00C46686"/>
    <w:rsid w:val="00C46759"/>
    <w:rsid w:val="00C46DDD"/>
    <w:rsid w:val="00C46E81"/>
    <w:rsid w:val="00C46EF2"/>
    <w:rsid w:val="00C474E0"/>
    <w:rsid w:val="00C511A8"/>
    <w:rsid w:val="00C51C1F"/>
    <w:rsid w:val="00C52283"/>
    <w:rsid w:val="00C52C66"/>
    <w:rsid w:val="00C52F3D"/>
    <w:rsid w:val="00C5335F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57CBA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87141"/>
    <w:rsid w:val="00C90097"/>
    <w:rsid w:val="00C90116"/>
    <w:rsid w:val="00C908B6"/>
    <w:rsid w:val="00C90B44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72D6"/>
    <w:rsid w:val="00C979A7"/>
    <w:rsid w:val="00C97A83"/>
    <w:rsid w:val="00C97A90"/>
    <w:rsid w:val="00C97B9B"/>
    <w:rsid w:val="00CA0306"/>
    <w:rsid w:val="00CA1A55"/>
    <w:rsid w:val="00CA1ED9"/>
    <w:rsid w:val="00CA1FEB"/>
    <w:rsid w:val="00CA2195"/>
    <w:rsid w:val="00CA2F9B"/>
    <w:rsid w:val="00CA33E1"/>
    <w:rsid w:val="00CA36FA"/>
    <w:rsid w:val="00CA39A8"/>
    <w:rsid w:val="00CA3DD2"/>
    <w:rsid w:val="00CA3F3C"/>
    <w:rsid w:val="00CA40E3"/>
    <w:rsid w:val="00CA448A"/>
    <w:rsid w:val="00CA5E74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1CAD"/>
    <w:rsid w:val="00CB3025"/>
    <w:rsid w:val="00CB3C5F"/>
    <w:rsid w:val="00CB3F01"/>
    <w:rsid w:val="00CB412F"/>
    <w:rsid w:val="00CB4309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437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7FF"/>
    <w:rsid w:val="00CD356F"/>
    <w:rsid w:val="00CD370D"/>
    <w:rsid w:val="00CD4B86"/>
    <w:rsid w:val="00CD4E50"/>
    <w:rsid w:val="00CD4EEC"/>
    <w:rsid w:val="00CD56C9"/>
    <w:rsid w:val="00CD5AF2"/>
    <w:rsid w:val="00CD5C5A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4586"/>
    <w:rsid w:val="00CE5954"/>
    <w:rsid w:val="00CE6015"/>
    <w:rsid w:val="00CE61F7"/>
    <w:rsid w:val="00CE6527"/>
    <w:rsid w:val="00CE6C0B"/>
    <w:rsid w:val="00CE6CFE"/>
    <w:rsid w:val="00CE7376"/>
    <w:rsid w:val="00CE7A26"/>
    <w:rsid w:val="00CE7C73"/>
    <w:rsid w:val="00CE7DEB"/>
    <w:rsid w:val="00CF08FB"/>
    <w:rsid w:val="00CF0927"/>
    <w:rsid w:val="00CF1A46"/>
    <w:rsid w:val="00CF1B18"/>
    <w:rsid w:val="00CF1ECC"/>
    <w:rsid w:val="00CF2007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6AD"/>
    <w:rsid w:val="00CF7C3A"/>
    <w:rsid w:val="00D00C84"/>
    <w:rsid w:val="00D01713"/>
    <w:rsid w:val="00D01A8D"/>
    <w:rsid w:val="00D01BB7"/>
    <w:rsid w:val="00D0209F"/>
    <w:rsid w:val="00D03757"/>
    <w:rsid w:val="00D037D2"/>
    <w:rsid w:val="00D0392C"/>
    <w:rsid w:val="00D03DEF"/>
    <w:rsid w:val="00D03F2C"/>
    <w:rsid w:val="00D04606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C90"/>
    <w:rsid w:val="00D07E0A"/>
    <w:rsid w:val="00D07EC8"/>
    <w:rsid w:val="00D102B2"/>
    <w:rsid w:val="00D11637"/>
    <w:rsid w:val="00D116EE"/>
    <w:rsid w:val="00D11D6E"/>
    <w:rsid w:val="00D12B8A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20143"/>
    <w:rsid w:val="00D20261"/>
    <w:rsid w:val="00D203C8"/>
    <w:rsid w:val="00D20961"/>
    <w:rsid w:val="00D20A37"/>
    <w:rsid w:val="00D20C85"/>
    <w:rsid w:val="00D20D5C"/>
    <w:rsid w:val="00D2132F"/>
    <w:rsid w:val="00D21439"/>
    <w:rsid w:val="00D21966"/>
    <w:rsid w:val="00D220C1"/>
    <w:rsid w:val="00D22B4B"/>
    <w:rsid w:val="00D22DDE"/>
    <w:rsid w:val="00D22EBC"/>
    <w:rsid w:val="00D2422A"/>
    <w:rsid w:val="00D244AC"/>
    <w:rsid w:val="00D249AD"/>
    <w:rsid w:val="00D24AA4"/>
    <w:rsid w:val="00D26407"/>
    <w:rsid w:val="00D2650D"/>
    <w:rsid w:val="00D26EE7"/>
    <w:rsid w:val="00D2727E"/>
    <w:rsid w:val="00D27720"/>
    <w:rsid w:val="00D27819"/>
    <w:rsid w:val="00D30DB0"/>
    <w:rsid w:val="00D315B2"/>
    <w:rsid w:val="00D315D4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A27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F72"/>
    <w:rsid w:val="00D408F2"/>
    <w:rsid w:val="00D40960"/>
    <w:rsid w:val="00D412F6"/>
    <w:rsid w:val="00D414DB"/>
    <w:rsid w:val="00D41571"/>
    <w:rsid w:val="00D41E17"/>
    <w:rsid w:val="00D422D3"/>
    <w:rsid w:val="00D4244F"/>
    <w:rsid w:val="00D428D8"/>
    <w:rsid w:val="00D429F5"/>
    <w:rsid w:val="00D42A7E"/>
    <w:rsid w:val="00D42B48"/>
    <w:rsid w:val="00D42D44"/>
    <w:rsid w:val="00D42ED9"/>
    <w:rsid w:val="00D436F4"/>
    <w:rsid w:val="00D43754"/>
    <w:rsid w:val="00D446CE"/>
    <w:rsid w:val="00D4483B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A19"/>
    <w:rsid w:val="00D52D42"/>
    <w:rsid w:val="00D53334"/>
    <w:rsid w:val="00D53559"/>
    <w:rsid w:val="00D5366F"/>
    <w:rsid w:val="00D539F6"/>
    <w:rsid w:val="00D53D70"/>
    <w:rsid w:val="00D5421B"/>
    <w:rsid w:val="00D5466F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0BA5"/>
    <w:rsid w:val="00D713F1"/>
    <w:rsid w:val="00D713FE"/>
    <w:rsid w:val="00D7177C"/>
    <w:rsid w:val="00D71A99"/>
    <w:rsid w:val="00D71D70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B1"/>
    <w:rsid w:val="00D833E3"/>
    <w:rsid w:val="00D834C3"/>
    <w:rsid w:val="00D83E04"/>
    <w:rsid w:val="00D84449"/>
    <w:rsid w:val="00D8598B"/>
    <w:rsid w:val="00D861B1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3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1907"/>
    <w:rsid w:val="00DB3B2D"/>
    <w:rsid w:val="00DB3BE9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62F"/>
    <w:rsid w:val="00DC59FC"/>
    <w:rsid w:val="00DC60E0"/>
    <w:rsid w:val="00DC72AE"/>
    <w:rsid w:val="00DD08DA"/>
    <w:rsid w:val="00DD0AFC"/>
    <w:rsid w:val="00DD10F1"/>
    <w:rsid w:val="00DD1987"/>
    <w:rsid w:val="00DD1A9D"/>
    <w:rsid w:val="00DD1CE3"/>
    <w:rsid w:val="00DD1E21"/>
    <w:rsid w:val="00DD2F60"/>
    <w:rsid w:val="00DD3D7A"/>
    <w:rsid w:val="00DD42A8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23F"/>
    <w:rsid w:val="00DE3F2D"/>
    <w:rsid w:val="00DE3F71"/>
    <w:rsid w:val="00DE513D"/>
    <w:rsid w:val="00DE52AE"/>
    <w:rsid w:val="00DE54EC"/>
    <w:rsid w:val="00DE5836"/>
    <w:rsid w:val="00DE5A85"/>
    <w:rsid w:val="00DE5D47"/>
    <w:rsid w:val="00DE62FE"/>
    <w:rsid w:val="00DE63AC"/>
    <w:rsid w:val="00DE6D89"/>
    <w:rsid w:val="00DE7596"/>
    <w:rsid w:val="00DE7E27"/>
    <w:rsid w:val="00DE7F0F"/>
    <w:rsid w:val="00DE7F51"/>
    <w:rsid w:val="00DF00B5"/>
    <w:rsid w:val="00DF0D3A"/>
    <w:rsid w:val="00DF10C2"/>
    <w:rsid w:val="00DF1A28"/>
    <w:rsid w:val="00DF242C"/>
    <w:rsid w:val="00DF242D"/>
    <w:rsid w:val="00DF320A"/>
    <w:rsid w:val="00DF38C6"/>
    <w:rsid w:val="00DF5558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3CEB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BF1"/>
    <w:rsid w:val="00E21F0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267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8A2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37E07"/>
    <w:rsid w:val="00E40DA9"/>
    <w:rsid w:val="00E410C8"/>
    <w:rsid w:val="00E41224"/>
    <w:rsid w:val="00E41472"/>
    <w:rsid w:val="00E4254D"/>
    <w:rsid w:val="00E426DF"/>
    <w:rsid w:val="00E42A3A"/>
    <w:rsid w:val="00E432CD"/>
    <w:rsid w:val="00E4335A"/>
    <w:rsid w:val="00E43557"/>
    <w:rsid w:val="00E44029"/>
    <w:rsid w:val="00E4407D"/>
    <w:rsid w:val="00E44640"/>
    <w:rsid w:val="00E44966"/>
    <w:rsid w:val="00E44DF5"/>
    <w:rsid w:val="00E44F3F"/>
    <w:rsid w:val="00E45050"/>
    <w:rsid w:val="00E45594"/>
    <w:rsid w:val="00E45D33"/>
    <w:rsid w:val="00E47365"/>
    <w:rsid w:val="00E47BB0"/>
    <w:rsid w:val="00E501C6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37C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0EC6"/>
    <w:rsid w:val="00E81044"/>
    <w:rsid w:val="00E812C9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493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F5B"/>
    <w:rsid w:val="00E96513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59F"/>
    <w:rsid w:val="00EA462F"/>
    <w:rsid w:val="00EA4D1D"/>
    <w:rsid w:val="00EA5966"/>
    <w:rsid w:val="00EA5EED"/>
    <w:rsid w:val="00EA61FB"/>
    <w:rsid w:val="00EA69A0"/>
    <w:rsid w:val="00EA6F7A"/>
    <w:rsid w:val="00EA7210"/>
    <w:rsid w:val="00EA7813"/>
    <w:rsid w:val="00EB0539"/>
    <w:rsid w:val="00EB0A49"/>
    <w:rsid w:val="00EB1191"/>
    <w:rsid w:val="00EB1361"/>
    <w:rsid w:val="00EB1473"/>
    <w:rsid w:val="00EB1DC6"/>
    <w:rsid w:val="00EB1E2A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EB"/>
    <w:rsid w:val="00EB7BDF"/>
    <w:rsid w:val="00EB7D33"/>
    <w:rsid w:val="00EC0187"/>
    <w:rsid w:val="00EC024B"/>
    <w:rsid w:val="00EC0493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5E2C"/>
    <w:rsid w:val="00EC6CC0"/>
    <w:rsid w:val="00EC71B8"/>
    <w:rsid w:val="00EC75F8"/>
    <w:rsid w:val="00EC76E5"/>
    <w:rsid w:val="00EC770C"/>
    <w:rsid w:val="00EC78D9"/>
    <w:rsid w:val="00EC7BD0"/>
    <w:rsid w:val="00ED0742"/>
    <w:rsid w:val="00ED0CED"/>
    <w:rsid w:val="00ED0D41"/>
    <w:rsid w:val="00ED0E9D"/>
    <w:rsid w:val="00ED0EED"/>
    <w:rsid w:val="00ED0F4F"/>
    <w:rsid w:val="00ED1796"/>
    <w:rsid w:val="00ED1E39"/>
    <w:rsid w:val="00ED1F44"/>
    <w:rsid w:val="00ED1FA6"/>
    <w:rsid w:val="00ED22C3"/>
    <w:rsid w:val="00ED26F2"/>
    <w:rsid w:val="00ED2704"/>
    <w:rsid w:val="00ED3837"/>
    <w:rsid w:val="00ED42B6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2D9"/>
    <w:rsid w:val="00EE3321"/>
    <w:rsid w:val="00EE3E96"/>
    <w:rsid w:val="00EE41C6"/>
    <w:rsid w:val="00EE429E"/>
    <w:rsid w:val="00EE4D33"/>
    <w:rsid w:val="00EE54D7"/>
    <w:rsid w:val="00EE6CD0"/>
    <w:rsid w:val="00EE72A9"/>
    <w:rsid w:val="00EE79BA"/>
    <w:rsid w:val="00EE7C6B"/>
    <w:rsid w:val="00EF043A"/>
    <w:rsid w:val="00EF1720"/>
    <w:rsid w:val="00EF1C82"/>
    <w:rsid w:val="00EF1EBA"/>
    <w:rsid w:val="00EF210D"/>
    <w:rsid w:val="00EF253D"/>
    <w:rsid w:val="00EF3374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2F1"/>
    <w:rsid w:val="00F079D8"/>
    <w:rsid w:val="00F1053E"/>
    <w:rsid w:val="00F10767"/>
    <w:rsid w:val="00F107A6"/>
    <w:rsid w:val="00F1088C"/>
    <w:rsid w:val="00F115D2"/>
    <w:rsid w:val="00F1198B"/>
    <w:rsid w:val="00F12131"/>
    <w:rsid w:val="00F1272A"/>
    <w:rsid w:val="00F128C4"/>
    <w:rsid w:val="00F12D3D"/>
    <w:rsid w:val="00F13319"/>
    <w:rsid w:val="00F134EE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86F"/>
    <w:rsid w:val="00F24C90"/>
    <w:rsid w:val="00F2505B"/>
    <w:rsid w:val="00F2569C"/>
    <w:rsid w:val="00F257C6"/>
    <w:rsid w:val="00F25952"/>
    <w:rsid w:val="00F25977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37E37"/>
    <w:rsid w:val="00F4007C"/>
    <w:rsid w:val="00F4033D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996"/>
    <w:rsid w:val="00F45A44"/>
    <w:rsid w:val="00F45D5C"/>
    <w:rsid w:val="00F46026"/>
    <w:rsid w:val="00F46529"/>
    <w:rsid w:val="00F46789"/>
    <w:rsid w:val="00F505D2"/>
    <w:rsid w:val="00F50885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56F3"/>
    <w:rsid w:val="00F56280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BE1"/>
    <w:rsid w:val="00F70CF1"/>
    <w:rsid w:val="00F70F11"/>
    <w:rsid w:val="00F710E1"/>
    <w:rsid w:val="00F71CBF"/>
    <w:rsid w:val="00F7244E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060"/>
    <w:rsid w:val="00F8272F"/>
    <w:rsid w:val="00F83817"/>
    <w:rsid w:val="00F840E1"/>
    <w:rsid w:val="00F84111"/>
    <w:rsid w:val="00F841CD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1E"/>
    <w:rsid w:val="00F91026"/>
    <w:rsid w:val="00F91250"/>
    <w:rsid w:val="00F9155C"/>
    <w:rsid w:val="00F91843"/>
    <w:rsid w:val="00F91BF5"/>
    <w:rsid w:val="00F92052"/>
    <w:rsid w:val="00F9279B"/>
    <w:rsid w:val="00F92B54"/>
    <w:rsid w:val="00F934F4"/>
    <w:rsid w:val="00F93800"/>
    <w:rsid w:val="00F93AFC"/>
    <w:rsid w:val="00F94318"/>
    <w:rsid w:val="00F9446E"/>
    <w:rsid w:val="00F944C1"/>
    <w:rsid w:val="00F94B97"/>
    <w:rsid w:val="00F95261"/>
    <w:rsid w:val="00F954BA"/>
    <w:rsid w:val="00F955D6"/>
    <w:rsid w:val="00F956CD"/>
    <w:rsid w:val="00F95A71"/>
    <w:rsid w:val="00F95B5D"/>
    <w:rsid w:val="00F961E5"/>
    <w:rsid w:val="00F96812"/>
    <w:rsid w:val="00F96E9E"/>
    <w:rsid w:val="00F97096"/>
    <w:rsid w:val="00F97A26"/>
    <w:rsid w:val="00FA025F"/>
    <w:rsid w:val="00FA096C"/>
    <w:rsid w:val="00FA0CCB"/>
    <w:rsid w:val="00FA11E1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0C58"/>
    <w:rsid w:val="00FB12B3"/>
    <w:rsid w:val="00FB164F"/>
    <w:rsid w:val="00FB2051"/>
    <w:rsid w:val="00FB2066"/>
    <w:rsid w:val="00FB247A"/>
    <w:rsid w:val="00FB2D60"/>
    <w:rsid w:val="00FB301E"/>
    <w:rsid w:val="00FB36EC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1149"/>
    <w:rsid w:val="00FC1A46"/>
    <w:rsid w:val="00FC2ACD"/>
    <w:rsid w:val="00FC4143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924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1A61"/>
    <w:rsid w:val="00FF32CD"/>
    <w:rsid w:val="00FF3802"/>
    <w:rsid w:val="00FF3B1E"/>
    <w:rsid w:val="00FF3BF2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CF200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46E773778F14B911A3107AEFF8FDC" ma:contentTypeVersion="2" ma:contentTypeDescription="Create a new document." ma:contentTypeScope="" ma:versionID="a5bbe1fe1de4a4a88778206fad099e26">
  <xsd:schema xmlns:xsd="http://www.w3.org/2001/XMLSchema" xmlns:xs="http://www.w3.org/2001/XMLSchema" xmlns:p="http://schemas.microsoft.com/office/2006/metadata/properties" xmlns:ns2="25c76eff-9de3-4cd0-ace8-17d65409e2ef" targetNamespace="http://schemas.microsoft.com/office/2006/metadata/properties" ma:root="true" ma:fieldsID="aafa9b212d13d15fd64b5e66f17ab6cb" ns2:_="">
    <xsd:import namespace="25c76eff-9de3-4cd0-ace8-17d65409e2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76eff-9de3-4cd0-ace8-17d65409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136296-77E4-4A0F-9621-0EB2A79C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76eff-9de3-4cd0-ace8-17d65409e2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46F-CF39-41D0-9E29-328A20FEB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</TotalTime>
  <Pages>11</Pages>
  <Words>1876</Words>
  <Characters>8180</Characters>
  <Application>Microsoft Office Word</Application>
  <DocSecurity>0</DocSecurity>
  <Lines>430</Lines>
  <Paragraphs>314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Arissa Chumeemode</cp:lastModifiedBy>
  <cp:revision>3</cp:revision>
  <cp:lastPrinted>2022-11-03T08:07:00Z</cp:lastPrinted>
  <dcterms:created xsi:type="dcterms:W3CDTF">2022-11-11T11:06:00Z</dcterms:created>
  <dcterms:modified xsi:type="dcterms:W3CDTF">2022-11-11T11:11:00Z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0x0101005DA46E773778F14B911A3107AEFF8FDC</vt:lpwstr>
  </property>
</Properties>
</file>