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7C15" w14:textId="45FF6F1E" w:rsidR="00B1375A" w:rsidRPr="005A44F6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Title"/>
      <w:r w:rsidRPr="005A44F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A44F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A44F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581249" w14:textId="77777777" w:rsidR="006F7AC4" w:rsidRPr="005A44F6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</w:rPr>
      </w:pPr>
    </w:p>
    <w:p w14:paraId="38C2607F" w14:textId="77777777" w:rsidR="000649CB" w:rsidRPr="005A44F6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2DEE623D" w:rsidR="00DA4BD9" w:rsidRPr="005A44F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1C330C" w:rsidRPr="005A44F6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4A016935" w14:textId="52021441" w:rsidR="00E21A0E" w:rsidRPr="005A44F6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="004D7D63" w:rsidRPr="005A44F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D7D63" w:rsidRPr="005A44F6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5A44F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275F506" w14:textId="77777777" w:rsidR="00DA4BD9" w:rsidRPr="005A44F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5A44F6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10A0D002" w:rsidR="00E76390" w:rsidRPr="005A44F6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65797C" w:rsidRPr="005A44F6">
        <w:rPr>
          <w:rFonts w:asciiTheme="majorBidi" w:hAnsiTheme="majorBidi" w:cstheme="majorBidi"/>
          <w:sz w:val="28"/>
          <w:szCs w:val="28"/>
          <w:cs/>
          <w:lang w:bidi="th-TH"/>
        </w:rPr>
        <w:t>เงินให้สินเชื่ออื่น</w:t>
      </w:r>
    </w:p>
    <w:p w14:paraId="59238A9D" w14:textId="4E2D2AE2" w:rsidR="00737967" w:rsidRPr="005A44F6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  <w:r w:rsidR="00263454" w:rsidRPr="005A44F6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6421DE60" w14:textId="77777777" w:rsidR="00DA4BD9" w:rsidRPr="005A44F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F4432DD" w14:textId="19C8AE91" w:rsidR="00DA4BD9" w:rsidRPr="005A44F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5A44F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56B6304" w14:textId="0D719ABB" w:rsidR="00DA4BD9" w:rsidRPr="005A44F6" w:rsidRDefault="006C4F9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กำไร </w:t>
      </w:r>
      <w:r w:rsidR="0085401C" w:rsidRPr="005A44F6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B620B1" w:rsidRPr="005A44F6">
        <w:rPr>
          <w:rFonts w:asciiTheme="majorBidi" w:hAnsiTheme="majorBidi" w:cstheme="majorBidi"/>
          <w:sz w:val="28"/>
          <w:szCs w:val="28"/>
          <w:cs/>
          <w:lang w:bidi="th-TH"/>
        </w:rPr>
        <w:t>ขาดทุน</w:t>
      </w:r>
      <w:r w:rsidR="0085401C" w:rsidRPr="005A44F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="00DA4BD9" w:rsidRPr="005A44F6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1B605249" w14:textId="32A664A0" w:rsidR="006C4F97" w:rsidRDefault="006C4F9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47E4296B" w14:textId="5FB41A42" w:rsidR="00284F2F" w:rsidRPr="005A44F6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715D32D" w14:textId="22D6CBE8" w:rsidR="00DA4BD9" w:rsidRPr="005A44F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5A44F6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5A44F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5A44F6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4574BBF" w14:textId="5CF30B16" w:rsidR="00B1375A" w:rsidRPr="005A44F6" w:rsidRDefault="00267AAB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5A44F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1C330C" w:rsidRPr="005A44F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B1375A" w:rsidRPr="005A44F6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40188A5" w14:textId="77777777" w:rsidR="00B1375A" w:rsidRPr="005A44F6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27FD89DA" w:rsidR="00B1375A" w:rsidRPr="005A44F6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C330C" w:rsidRPr="005A44F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5A44F6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</w:t>
      </w:r>
      <w:r w:rsidR="00EE132C" w:rsidRPr="005A44F6">
        <w:rPr>
          <w:rFonts w:asciiTheme="majorBidi" w:hAnsiTheme="majorBidi" w:cstheme="majorBidi"/>
          <w:sz w:val="28"/>
          <w:szCs w:val="28"/>
          <w:cs/>
        </w:rPr>
        <w:t>คณะ</w:t>
      </w:r>
      <w:r w:rsidRPr="005A44F6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267AAB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138B">
        <w:rPr>
          <w:rFonts w:asciiTheme="majorBidi" w:eastAsia="Times New Roman" w:hAnsiTheme="majorBidi" w:cstheme="majorBidi"/>
          <w:sz w:val="28"/>
          <w:szCs w:val="28"/>
        </w:rPr>
        <w:t xml:space="preserve">11 </w:t>
      </w:r>
      <w:r w:rsidR="00370595">
        <w:rPr>
          <w:rFonts w:asciiTheme="majorBidi" w:eastAsia="Times New Roman" w:hAnsiTheme="majorBidi" w:cstheme="majorBidi" w:hint="cs"/>
          <w:sz w:val="28"/>
          <w:szCs w:val="28"/>
          <w:cs/>
        </w:rPr>
        <w:t>พฤศจิกายน</w:t>
      </w:r>
      <w:r w:rsidR="0061138B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61138B">
        <w:rPr>
          <w:rFonts w:asciiTheme="majorBidi" w:eastAsia="Times New Roman" w:hAnsiTheme="majorBidi" w:cstheme="majorBidi"/>
          <w:sz w:val="28"/>
          <w:szCs w:val="28"/>
        </w:rPr>
        <w:t>2565</w:t>
      </w:r>
    </w:p>
    <w:p w14:paraId="3CCE5BEB" w14:textId="77777777" w:rsidR="00B1375A" w:rsidRPr="005A44F6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5A44F6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5A44F6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5E7789C0" w:rsidR="007118EE" w:rsidRPr="005A44F6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5A44F6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5A44F6">
        <w:rPr>
          <w:rFonts w:asciiTheme="majorBidi" w:hAnsiTheme="majorBidi" w:cstheme="majorBidi"/>
          <w:sz w:val="28"/>
          <w:szCs w:val="28"/>
        </w:rPr>
        <w:t>“</w:t>
      </w:r>
      <w:r w:rsidRPr="005A44F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A44F6">
        <w:rPr>
          <w:rFonts w:asciiTheme="majorBidi" w:hAnsiTheme="majorBidi" w:cstheme="majorBidi"/>
          <w:sz w:val="28"/>
          <w:szCs w:val="28"/>
        </w:rPr>
        <w:t>”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5A44F6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5A44F6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132A08" w:rsidRPr="005A44F6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="00132A08" w:rsidRPr="005A44F6">
        <w:rPr>
          <w:rFonts w:asciiTheme="majorBidi" w:hAnsiTheme="majorBidi" w:cstheme="majorBidi"/>
          <w:sz w:val="28"/>
          <w:szCs w:val="28"/>
        </w:rPr>
        <w:t xml:space="preserve">) </w:t>
      </w:r>
      <w:r w:rsidR="00132A08" w:rsidRPr="005A44F6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 w:rsidRPr="005A44F6">
        <w:rPr>
          <w:rFonts w:asciiTheme="majorBidi" w:hAnsiTheme="majorBidi" w:cstheme="majorBidi"/>
          <w:sz w:val="28"/>
          <w:szCs w:val="28"/>
        </w:rPr>
        <w:t>2562</w:t>
      </w:r>
      <w:r w:rsidR="0081442F"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5A44F6">
        <w:rPr>
          <w:rFonts w:asciiTheme="majorBidi" w:hAnsiTheme="majorBidi" w:cstheme="majorBidi"/>
          <w:sz w:val="28"/>
          <w:szCs w:val="28"/>
          <w:cs/>
        </w:rPr>
        <w:t>โดย</w:t>
      </w:r>
      <w:r w:rsidRPr="005A44F6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5A44F6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 w:rsidRPr="005A44F6">
        <w:rPr>
          <w:rFonts w:asciiTheme="majorBidi" w:hAnsiTheme="majorBidi" w:cstheme="majorBidi"/>
          <w:sz w:val="28"/>
          <w:szCs w:val="28"/>
        </w:rPr>
        <w:t>895-6</w:t>
      </w:r>
      <w:r w:rsidR="008119AA" w:rsidRPr="005A44F6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 w:rsidRPr="005A44F6">
        <w:rPr>
          <w:rFonts w:asciiTheme="majorBidi" w:hAnsiTheme="majorBidi" w:cstheme="majorBidi"/>
          <w:sz w:val="28"/>
          <w:szCs w:val="28"/>
        </w:rPr>
        <w:t>5</w:t>
      </w:r>
      <w:r w:rsidR="008119AA" w:rsidRPr="005A44F6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</w:t>
      </w:r>
      <w:r w:rsidR="00661C9D" w:rsidRPr="005A44F6">
        <w:rPr>
          <w:rFonts w:asciiTheme="majorBidi" w:hAnsiTheme="majorBidi" w:cstheme="majorBidi"/>
          <w:sz w:val="28"/>
          <w:szCs w:val="28"/>
          <w:cs/>
        </w:rPr>
        <w:br/>
      </w:r>
      <w:r w:rsidR="008119AA" w:rsidRPr="005A44F6">
        <w:rPr>
          <w:rFonts w:asciiTheme="majorBidi" w:hAnsiTheme="majorBidi" w:cstheme="majorBidi"/>
          <w:sz w:val="28"/>
          <w:szCs w:val="28"/>
          <w:cs/>
        </w:rPr>
        <w:t>ตำบลสำโรงเหนือ อำเภอเมืองสมุทรปราการ จังหวัดสมุทรปราการ</w:t>
      </w:r>
    </w:p>
    <w:p w14:paraId="1143AB68" w14:textId="77777777" w:rsidR="007118EE" w:rsidRPr="005A44F6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6D0423EE" w:rsidR="00B1375A" w:rsidRPr="005A44F6" w:rsidRDefault="00661C9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77079" w:rsidRPr="005A44F6">
        <w:rPr>
          <w:rFonts w:asciiTheme="majorBidi" w:hAnsiTheme="majorBidi" w:cstheme="majorBidi"/>
          <w:sz w:val="28"/>
          <w:szCs w:val="28"/>
        </w:rPr>
        <w:t>3</w:t>
      </w:r>
      <w:r w:rsidR="005E3E03" w:rsidRPr="005A44F6">
        <w:rPr>
          <w:rFonts w:asciiTheme="majorBidi" w:hAnsiTheme="majorBidi" w:cstheme="majorBidi"/>
          <w:sz w:val="28"/>
          <w:szCs w:val="28"/>
        </w:rPr>
        <w:t xml:space="preserve">0 </w:t>
      </w:r>
      <w:r w:rsidR="001E329F" w:rsidRPr="005A44F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E3E03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777079" w:rsidRPr="005A44F6">
        <w:rPr>
          <w:rFonts w:asciiTheme="majorBidi" w:hAnsiTheme="majorBidi" w:cstheme="majorBidi"/>
          <w:sz w:val="28"/>
          <w:szCs w:val="28"/>
        </w:rPr>
        <w:t>5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ผู้ถือหุ้นรายใหญ่</w:t>
      </w:r>
      <w:r w:rsidR="007118EE" w:rsidRPr="005A44F6">
        <w:rPr>
          <w:rFonts w:asciiTheme="majorBidi" w:hAnsiTheme="majorBidi" w:cstheme="majorBidi"/>
          <w:sz w:val="28"/>
          <w:szCs w:val="28"/>
          <w:cs/>
        </w:rPr>
        <w:t>ได้</w:t>
      </w:r>
      <w:r w:rsidR="00EE132C" w:rsidRPr="005A44F6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5A44F6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C4B59" w14:textId="27BD0BA6" w:rsidR="00E36D36" w:rsidRPr="005A44F6" w:rsidRDefault="00E36D36" w:rsidP="00E3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บริษัทดำเนินธุรกิจหลักเกี่ยวกับการให้บริการสินเชื่อเช่าซื้อรถยนต์ และการรับซื้อสิทธิเรียกร้อง กลุ่มบริษัทดำเนินธุรกิจหลักเกี่ยวกับ</w:t>
      </w:r>
      <w:bookmarkStart w:id="1" w:name="_Hlk93326518"/>
      <w:r w:rsidRPr="005A44F6">
        <w:rPr>
          <w:rFonts w:asciiTheme="majorBidi" w:hAnsiTheme="majorBidi" w:cstheme="majorBidi"/>
          <w:sz w:val="28"/>
          <w:szCs w:val="28"/>
          <w:cs/>
        </w:rPr>
        <w:t xml:space="preserve">การจำหน่ายและให้บริการซ่อมบำรุงรักษารถสาธารณะ </w:t>
      </w:r>
      <w:bookmarkEnd w:id="1"/>
      <w:r w:rsidRPr="005A44F6">
        <w:rPr>
          <w:rFonts w:asciiTheme="majorBidi" w:hAnsiTheme="majorBidi" w:cstheme="majorBidi"/>
          <w:sz w:val="28"/>
          <w:szCs w:val="28"/>
          <w:cs/>
        </w:rPr>
        <w:t xml:space="preserve">และการให้บริการสินเชื่อแก่ลูกค้ารายย่อย </w:t>
      </w:r>
      <w:r w:rsidRPr="005A44F6">
        <w:rPr>
          <w:rFonts w:asciiTheme="majorBidi" w:hAnsiTheme="majorBidi" w:cstheme="majorBidi"/>
          <w:sz w:val="28"/>
          <w:szCs w:val="28"/>
        </w:rPr>
        <w:br/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โดยรายละเอียดของบริษัทย่อย ณ วันที่ </w:t>
      </w:r>
      <w:r w:rsidRPr="005A44F6">
        <w:rPr>
          <w:rFonts w:asciiTheme="majorBidi" w:hAnsiTheme="majorBidi" w:cstheme="majorBidi"/>
          <w:sz w:val="28"/>
          <w:szCs w:val="28"/>
        </w:rPr>
        <w:t>3</w:t>
      </w:r>
      <w:r w:rsidR="005E3E03" w:rsidRPr="005A44F6">
        <w:rPr>
          <w:rFonts w:asciiTheme="majorBidi" w:hAnsiTheme="majorBidi" w:cstheme="majorBidi"/>
          <w:sz w:val="28"/>
          <w:szCs w:val="28"/>
        </w:rPr>
        <w:t xml:space="preserve">0 </w:t>
      </w:r>
      <w:r w:rsidR="001E329F" w:rsidRPr="005A44F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E3E03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</w:rPr>
        <w:t xml:space="preserve">2565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A44F6">
        <w:rPr>
          <w:rFonts w:asciiTheme="majorBidi" w:hAnsiTheme="majorBidi" w:cstheme="majorBidi"/>
          <w:sz w:val="28"/>
          <w:szCs w:val="28"/>
        </w:rPr>
        <w:t>31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A44F6">
        <w:rPr>
          <w:rFonts w:asciiTheme="majorBidi" w:hAnsiTheme="majorBidi" w:cstheme="majorBidi"/>
          <w:sz w:val="28"/>
          <w:szCs w:val="28"/>
        </w:rPr>
        <w:t xml:space="preserve">2564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Pr="005A44F6">
        <w:rPr>
          <w:rFonts w:asciiTheme="majorBidi" w:hAnsiTheme="majorBidi" w:cstheme="majorBidi"/>
          <w:sz w:val="28"/>
          <w:szCs w:val="28"/>
        </w:rPr>
        <w:t>7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2BB7431" w14:textId="77777777" w:rsidR="00125C3D" w:rsidRPr="005A44F6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14BCD" w14:textId="77777777" w:rsidR="00FB1A9B" w:rsidRPr="005A44F6" w:rsidRDefault="00FB1A9B" w:rsidP="00FB1A9B">
      <w:pPr>
        <w:tabs>
          <w:tab w:val="clear" w:pos="227"/>
          <w:tab w:val="clear" w:pos="454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4712DD53" w14:textId="77777777" w:rsidR="00FB1A9B" w:rsidRPr="005A44F6" w:rsidRDefault="00FB1A9B" w:rsidP="00633C7C">
      <w:pPr>
        <w:tabs>
          <w:tab w:val="clear" w:pos="227"/>
          <w:tab w:val="clear" w:pos="454"/>
          <w:tab w:val="clear" w:pos="680"/>
          <w:tab w:val="left" w:pos="720"/>
        </w:tabs>
        <w:spacing w:line="36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2E697" w14:textId="449E49BC" w:rsidR="00347B39" w:rsidRPr="005A44F6" w:rsidRDefault="00FB1A9B" w:rsidP="00FB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งบการเงิน</w:t>
      </w:r>
      <w:r w:rsidRPr="005A44F6">
        <w:rPr>
          <w:rFonts w:asciiTheme="majorBidi" w:hAnsiTheme="majorBidi" w:cstheme="majorBidi"/>
          <w:sz w:val="28"/>
          <w:szCs w:val="28"/>
          <w:cs/>
        </w:rPr>
        <w:t>ระหว่างกาลแบบย่อ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นี้นำเสนอรายการในงบการเงินในรูปแบบเดียวกับงบการเงินประจำปีและจัดทำหมายเหตุ</w:t>
      </w:r>
      <w:r w:rsidR="00833411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33411" w:rsidRPr="005A44F6">
        <w:rPr>
          <w:rFonts w:asciiTheme="majorBidi" w:eastAsia="Times New Roman" w:hAnsiTheme="majorBidi" w:cstheme="majorBidi"/>
          <w:sz w:val="28"/>
          <w:szCs w:val="28"/>
        </w:rPr>
        <w:t xml:space="preserve">34 </w:t>
      </w:r>
      <w:r w:rsidR="00833411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เรื่อง </w:t>
      </w:r>
      <w:r w:rsidR="00833411" w:rsidRPr="005A44F6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833411" w:rsidRPr="005A44F6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833411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347B39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EB255A" w:rsidRPr="005A44F6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33C7C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633C7C" w:rsidRPr="005A44F6">
        <w:rPr>
          <w:rFonts w:asciiTheme="majorBidi" w:hAnsiTheme="majorBidi" w:cstheme="majorBidi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3705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33C7C" w:rsidRPr="005A44F6">
        <w:rPr>
          <w:rFonts w:asciiTheme="majorBidi" w:hAnsiTheme="majorBidi" w:cstheme="majorBidi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633C7C" w:rsidRPr="005A44F6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บริษัทและบริษัทย่อยสำหรับปีสิ้นสุดวันที่</w:t>
      </w:r>
      <w:r w:rsidR="00633C7C"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633C7C" w:rsidRPr="005A44F6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633C7C" w:rsidRPr="005A44F6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633C7C" w:rsidRPr="005A44F6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="00633C7C" w:rsidRPr="005A44F6">
        <w:rPr>
          <w:rFonts w:asciiTheme="majorBidi" w:eastAsia="Times New Roman" w:hAnsiTheme="majorBidi" w:cstheme="majorBidi"/>
          <w:sz w:val="28"/>
          <w:szCs w:val="28"/>
        </w:rPr>
        <w:t xml:space="preserve"> 2564</w:t>
      </w:r>
    </w:p>
    <w:p w14:paraId="5F94821B" w14:textId="77777777" w:rsidR="003D0715" w:rsidRPr="005A44F6" w:rsidRDefault="003D0715" w:rsidP="00633C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53A2732" w14:textId="1BD8DCB6" w:rsidR="00DC07C6" w:rsidRPr="005A44F6" w:rsidRDefault="003D0715" w:rsidP="003D0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585" w:rsidRPr="005A44F6">
        <w:rPr>
          <w:rFonts w:asciiTheme="majorBidi" w:eastAsia="Times New Roman" w:hAnsiTheme="majorBidi" w:cstheme="majorBidi"/>
          <w:sz w:val="28"/>
          <w:szCs w:val="28"/>
          <w:cs/>
        </w:rPr>
        <w:t>และการประมาณการในการถือปฏิบัติตามนโยบาย</w:t>
      </w:r>
      <w:r w:rsidR="009112C6" w:rsidRPr="005A44F6">
        <w:rPr>
          <w:rFonts w:asciiTheme="majorBidi" w:eastAsia="Times New Roman" w:hAnsiTheme="majorBidi" w:cstheme="majorBidi"/>
          <w:sz w:val="28"/>
          <w:szCs w:val="28"/>
        </w:rPr>
        <w:br/>
      </w:r>
      <w:r w:rsidR="00AB3585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="00AB3585" w:rsidRPr="005A44F6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AB3585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E64D61" w:rsidRPr="005A44F6">
        <w:rPr>
          <w:rFonts w:asciiTheme="majorBidi" w:eastAsia="Times New Roman" w:hAnsiTheme="majorBidi" w:cstheme="majorBidi"/>
          <w:sz w:val="28"/>
          <w:szCs w:val="28"/>
        </w:rPr>
        <w:t>256</w:t>
      </w:r>
      <w:r w:rsidR="00777079" w:rsidRPr="005A44F6">
        <w:rPr>
          <w:rFonts w:asciiTheme="majorBidi" w:eastAsia="Times New Roman" w:hAnsiTheme="majorBidi" w:cstheme="majorBidi"/>
          <w:sz w:val="28"/>
          <w:szCs w:val="28"/>
        </w:rPr>
        <w:t>4</w:t>
      </w:r>
    </w:p>
    <w:p w14:paraId="2086A844" w14:textId="77777777" w:rsidR="00B86C0C" w:rsidRPr="005A44F6" w:rsidRDefault="00B8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3EDD041" w14:textId="56AF5CC4" w:rsidR="00FD508C" w:rsidRPr="005A44F6" w:rsidRDefault="00A33CA7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08C" w:rsidRPr="005A44F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FD508C" w:rsidRPr="005A44F6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FD508C" w:rsidRPr="005A44F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FD508C" w:rsidRPr="005A44F6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55AFBC5" w14:textId="046613A7" w:rsidR="00FD508C" w:rsidRPr="005A44F6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834DFE" w14:textId="7A11D94E" w:rsidR="005E4843" w:rsidRPr="00B42EB5" w:rsidRDefault="00CD45AD" w:rsidP="006E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</w:rPr>
        <w:tab/>
      </w:r>
      <w:r w:rsidR="00556FF1" w:rsidRPr="00B42EB5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 </w:t>
      </w:r>
      <w:r w:rsidR="00556FF1" w:rsidRPr="00B42EB5">
        <w:rPr>
          <w:rFonts w:asciiTheme="majorBidi" w:hAnsiTheme="majorBidi" w:cstheme="majorBidi"/>
          <w:sz w:val="28"/>
          <w:szCs w:val="28"/>
        </w:rPr>
        <w:t xml:space="preserve">COVID-19 </w:t>
      </w:r>
      <w:r w:rsidR="00556FF1" w:rsidRPr="00B42EB5">
        <w:rPr>
          <w:rFonts w:asciiTheme="majorBidi" w:hAnsiTheme="majorBidi" w:cstheme="majorBidi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="00556FF1" w:rsidRPr="00B42EB5">
        <w:rPr>
          <w:rFonts w:asciiTheme="majorBidi" w:hAnsiTheme="majorBidi" w:cstheme="majorBidi"/>
          <w:sz w:val="28"/>
          <w:szCs w:val="28"/>
        </w:rPr>
        <w:t xml:space="preserve">2564 </w:t>
      </w:r>
      <w:r w:rsidR="008F551C" w:rsidRPr="00B42E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F551C" w:rsidRPr="00B42EB5">
        <w:rPr>
          <w:rFonts w:asciiTheme="majorBidi" w:hAnsiTheme="majorBidi" w:cstheme="majorBidi"/>
          <w:sz w:val="28"/>
          <w:szCs w:val="28"/>
        </w:rPr>
        <w:t xml:space="preserve">2565 </w:t>
      </w:r>
      <w:r w:rsidR="005E2864" w:rsidRPr="00B42EB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B551D3" w:rsidRPr="00B42EB5">
        <w:rPr>
          <w:rFonts w:asciiTheme="majorBidi" w:hAnsiTheme="majorBidi" w:cstheme="majorBidi"/>
          <w:sz w:val="28"/>
          <w:szCs w:val="28"/>
          <w:cs/>
        </w:rPr>
        <w:t>เพื่อบรรเทาความเดือดร้อนให้แก่ลูกหนี้ที่ได้รับผลกระทบ</w:t>
      </w:r>
      <w:r w:rsidR="00B61959" w:rsidRPr="00B42E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6FF1" w:rsidRPr="00B42EB5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กลุ่มบริษัทดำเนินการให้ความช่วยเหลือแก่ลูกหนี้</w:t>
      </w:r>
      <w:r w:rsidR="009D00CF" w:rsidRPr="00B42EB5">
        <w:rPr>
          <w:rFonts w:asciiTheme="majorBidi" w:hAnsiTheme="majorBidi" w:cstheme="majorBidi"/>
          <w:sz w:val="28"/>
          <w:szCs w:val="28"/>
        </w:rPr>
        <w:br/>
      </w:r>
      <w:r w:rsidR="00556FF1" w:rsidRPr="00B42EB5">
        <w:rPr>
          <w:rFonts w:asciiTheme="majorBidi" w:hAnsiTheme="majorBidi" w:cstheme="majorBidi"/>
          <w:sz w:val="28"/>
          <w:szCs w:val="28"/>
          <w:cs/>
        </w:rPr>
        <w:t xml:space="preserve">ที่ไม่ถูกจัดชั้นเป็นลูกหนี้ด้อยคุณภาพ </w:t>
      </w:r>
      <w:r w:rsidR="00556FF1" w:rsidRPr="00B42EB5">
        <w:rPr>
          <w:rFonts w:asciiTheme="majorBidi" w:hAnsiTheme="majorBidi" w:cstheme="majorBidi"/>
          <w:sz w:val="28"/>
          <w:szCs w:val="28"/>
        </w:rPr>
        <w:t>(Non-performing loans: NPL)</w:t>
      </w:r>
      <w:r w:rsidR="004E19C3" w:rsidRPr="00B42E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4843" w:rsidRPr="00B42EB5">
        <w:rPr>
          <w:rFonts w:asciiTheme="majorBidi" w:hAnsiTheme="majorBidi" w:cstheme="majorBidi"/>
          <w:sz w:val="28"/>
          <w:szCs w:val="28"/>
          <w:cs/>
        </w:rPr>
        <w:t xml:space="preserve">สำหรับค่างวดผ่อนชำระตั้งแต่เดือนมกราคม </w:t>
      </w:r>
      <w:r w:rsidR="005E4843" w:rsidRPr="00B42EB5">
        <w:rPr>
          <w:rFonts w:asciiTheme="majorBidi" w:hAnsiTheme="majorBidi" w:cstheme="majorBidi"/>
          <w:sz w:val="28"/>
          <w:szCs w:val="28"/>
        </w:rPr>
        <w:t>256</w:t>
      </w:r>
      <w:r w:rsidR="001B763A" w:rsidRPr="00B42EB5">
        <w:rPr>
          <w:rFonts w:asciiTheme="majorBidi" w:hAnsiTheme="majorBidi" w:cstheme="majorBidi"/>
          <w:sz w:val="28"/>
          <w:szCs w:val="28"/>
        </w:rPr>
        <w:t>5</w:t>
      </w:r>
      <w:r w:rsidR="005E4843" w:rsidRPr="00B42EB5">
        <w:rPr>
          <w:rFonts w:asciiTheme="majorBidi" w:hAnsiTheme="majorBidi" w:cstheme="majorBidi"/>
          <w:sz w:val="28"/>
          <w:szCs w:val="28"/>
        </w:rPr>
        <w:t xml:space="preserve"> </w:t>
      </w:r>
      <w:r w:rsidR="009D00CF" w:rsidRPr="00B42EB5">
        <w:rPr>
          <w:rFonts w:asciiTheme="majorBidi" w:hAnsiTheme="majorBidi" w:cstheme="majorBidi"/>
          <w:sz w:val="28"/>
          <w:szCs w:val="28"/>
        </w:rPr>
        <w:br/>
      </w:r>
      <w:r w:rsidR="005E4843" w:rsidRPr="00B42EB5">
        <w:rPr>
          <w:rFonts w:asciiTheme="majorBidi" w:hAnsiTheme="majorBidi" w:cstheme="majorBidi"/>
          <w:sz w:val="28"/>
          <w:szCs w:val="28"/>
          <w:cs/>
        </w:rPr>
        <w:t>ถึงเดือน</w:t>
      </w:r>
      <w:r w:rsidR="006C4F97" w:rsidRPr="00B42EB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E4843" w:rsidRPr="00B42E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4843" w:rsidRPr="00B42EB5">
        <w:rPr>
          <w:rFonts w:asciiTheme="majorBidi" w:hAnsiTheme="majorBidi" w:cstheme="majorBidi"/>
          <w:sz w:val="28"/>
          <w:szCs w:val="28"/>
        </w:rPr>
        <w:t>256</w:t>
      </w:r>
      <w:r w:rsidR="006E2D04" w:rsidRPr="00B42EB5">
        <w:rPr>
          <w:rFonts w:asciiTheme="majorBidi" w:hAnsiTheme="majorBidi" w:cstheme="majorBidi"/>
          <w:sz w:val="28"/>
          <w:szCs w:val="28"/>
        </w:rPr>
        <w:t>5</w:t>
      </w:r>
      <w:r w:rsidR="005E4843" w:rsidRPr="00B42EB5">
        <w:rPr>
          <w:rFonts w:asciiTheme="majorBidi" w:hAnsiTheme="majorBidi" w:cstheme="majorBidi"/>
          <w:sz w:val="28"/>
          <w:szCs w:val="28"/>
          <w:cs/>
        </w:rPr>
        <w:t xml:space="preserve"> ตามสิทธิที่ได้ลงทะเบียน</w:t>
      </w:r>
      <w:r w:rsidR="005E4843" w:rsidRPr="00B42EB5">
        <w:rPr>
          <w:rFonts w:asciiTheme="majorBidi" w:hAnsiTheme="majorBidi" w:cstheme="majorBidi"/>
          <w:sz w:val="28"/>
          <w:szCs w:val="28"/>
        </w:rPr>
        <w:t xml:space="preserve"> </w:t>
      </w:r>
      <w:bookmarkStart w:id="2" w:name="_Hlk78569934"/>
      <w:r w:rsidR="005E4843" w:rsidRPr="00B42EB5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  <w:bookmarkEnd w:id="2"/>
    </w:p>
    <w:p w14:paraId="05D86CCD" w14:textId="77777777" w:rsidR="005E4843" w:rsidRPr="00B42EB5" w:rsidRDefault="005E4843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F5B51" w14:textId="59517679" w:rsidR="006931EC" w:rsidRPr="00B42EB5" w:rsidRDefault="00556FF1" w:rsidP="004D20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42EB5">
        <w:rPr>
          <w:rFonts w:asciiTheme="majorBidi" w:hAnsiTheme="majorBidi" w:cstheme="majorBidi"/>
          <w:sz w:val="28"/>
          <w:szCs w:val="28"/>
          <w:cs/>
        </w:rPr>
        <w:t>ให้สิทธิผ่อนผันพักชำระค่างวด</w:t>
      </w:r>
      <w:r w:rsidR="00411A45" w:rsidRPr="00B42EB5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="006931EC" w:rsidRPr="00B42E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590" w:rsidRPr="00B42EB5">
        <w:rPr>
          <w:rFonts w:asciiTheme="majorBidi" w:hAnsiTheme="majorBidi" w:cstheme="majorBidi"/>
          <w:sz w:val="28"/>
          <w:szCs w:val="28"/>
          <w:cs/>
        </w:rPr>
        <w:t xml:space="preserve">สำหรับลูกค้าสินเชื่อทุกประเภท และมีประวัติค้างชำระค่างวดไม่เกิน </w:t>
      </w:r>
      <w:r w:rsidR="00984590" w:rsidRPr="00B42EB5">
        <w:rPr>
          <w:rFonts w:asciiTheme="majorBidi" w:hAnsiTheme="majorBidi" w:cstheme="majorBidi"/>
          <w:sz w:val="28"/>
          <w:szCs w:val="28"/>
        </w:rPr>
        <w:t xml:space="preserve">2 </w:t>
      </w:r>
      <w:r w:rsidR="00984590" w:rsidRPr="00B42EB5">
        <w:rPr>
          <w:rFonts w:asciiTheme="majorBidi" w:hAnsiTheme="majorBidi" w:cstheme="majorBidi"/>
          <w:sz w:val="28"/>
          <w:szCs w:val="28"/>
          <w:cs/>
        </w:rPr>
        <w:t>งวด ก่อนเข้ารับสิทธิ</w:t>
      </w:r>
      <w:r w:rsidR="006931EC" w:rsidRPr="00B42EB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1A24153" w14:textId="3317EF6E" w:rsidR="00E05775" w:rsidRPr="00B42EB5" w:rsidRDefault="00945B4C" w:rsidP="009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103024608"/>
      <w:r w:rsidRPr="00B42EB5">
        <w:rPr>
          <w:rFonts w:asciiTheme="majorBidi" w:hAnsiTheme="majorBidi" w:cstheme="majorBidi"/>
          <w:sz w:val="28"/>
          <w:szCs w:val="28"/>
        </w:rPr>
        <w:t xml:space="preserve">  - </w:t>
      </w:r>
      <w:r w:rsidR="00E05775" w:rsidRPr="00B42EB5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 </w:t>
      </w:r>
      <w:r w:rsidR="00953E1F" w:rsidRPr="00B42EB5">
        <w:rPr>
          <w:rFonts w:asciiTheme="majorBidi" w:hAnsiTheme="majorBidi" w:cstheme="majorBidi"/>
          <w:sz w:val="28"/>
          <w:szCs w:val="28"/>
        </w:rPr>
        <w:t>4</w:t>
      </w:r>
      <w:r w:rsidR="00E05775" w:rsidRPr="00B42EB5">
        <w:rPr>
          <w:rFonts w:asciiTheme="majorBidi" w:hAnsiTheme="majorBidi" w:cstheme="majorBidi"/>
          <w:sz w:val="28"/>
          <w:szCs w:val="28"/>
        </w:rPr>
        <w:t xml:space="preserve">,000 </w:t>
      </w:r>
      <w:r w:rsidR="00E05775" w:rsidRPr="00B42EB5">
        <w:rPr>
          <w:rFonts w:asciiTheme="majorBidi" w:hAnsiTheme="majorBidi" w:cstheme="majorBidi"/>
          <w:sz w:val="28"/>
          <w:szCs w:val="28"/>
          <w:cs/>
        </w:rPr>
        <w:t>บาทต่อเดือ</w:t>
      </w:r>
      <w:r w:rsidR="0088374D" w:rsidRPr="00B42EB5">
        <w:rPr>
          <w:rFonts w:asciiTheme="majorBidi" w:hAnsiTheme="majorBidi" w:cstheme="majorBidi"/>
          <w:sz w:val="28"/>
          <w:szCs w:val="28"/>
          <w:cs/>
        </w:rPr>
        <w:t>น</w:t>
      </w:r>
    </w:p>
    <w:bookmarkEnd w:id="3"/>
    <w:p w14:paraId="11335C3B" w14:textId="77777777" w:rsidR="0008729B" w:rsidRPr="00B42EB5" w:rsidRDefault="0008729B" w:rsidP="00087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B42EB5">
        <w:rPr>
          <w:rFonts w:asciiTheme="majorBidi" w:hAnsiTheme="majorBidi" w:cstheme="majorBidi"/>
          <w:sz w:val="28"/>
          <w:szCs w:val="28"/>
        </w:rPr>
        <w:t xml:space="preserve">  - </w:t>
      </w:r>
      <w:r w:rsidRPr="00B42EB5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 </w:t>
      </w:r>
      <w:r w:rsidRPr="00B42EB5">
        <w:rPr>
          <w:rFonts w:asciiTheme="majorBidi" w:hAnsiTheme="majorBidi" w:cstheme="majorBidi"/>
          <w:sz w:val="28"/>
          <w:szCs w:val="28"/>
        </w:rPr>
        <w:t xml:space="preserve">6,000 </w:t>
      </w:r>
      <w:r w:rsidRPr="00B42EB5">
        <w:rPr>
          <w:rFonts w:asciiTheme="majorBidi" w:hAnsiTheme="majorBidi" w:cstheme="majorBidi"/>
          <w:sz w:val="28"/>
          <w:szCs w:val="28"/>
          <w:cs/>
        </w:rPr>
        <w:t>บาทต่อเดือน</w:t>
      </w:r>
    </w:p>
    <w:p w14:paraId="7DE680A4" w14:textId="5641080A" w:rsidR="0088374D" w:rsidRPr="00B42EB5" w:rsidRDefault="0088374D" w:rsidP="0088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B42EB5">
        <w:rPr>
          <w:rFonts w:asciiTheme="majorBidi" w:hAnsiTheme="majorBidi" w:cstheme="majorBidi"/>
          <w:sz w:val="28"/>
          <w:szCs w:val="28"/>
        </w:rPr>
        <w:t xml:space="preserve">  - </w:t>
      </w:r>
      <w:r w:rsidRPr="00B42EB5">
        <w:rPr>
          <w:rFonts w:asciiTheme="majorBidi" w:hAnsiTheme="majorBidi" w:cstheme="majorBidi"/>
          <w:sz w:val="28"/>
          <w:szCs w:val="28"/>
          <w:cs/>
        </w:rPr>
        <w:t>ให้สิทธิ์ชำระค่างวด</w:t>
      </w:r>
      <w:r w:rsidR="0070059D" w:rsidRPr="00B42EB5">
        <w:rPr>
          <w:rFonts w:asciiTheme="majorBidi" w:hAnsiTheme="majorBidi" w:cstheme="majorBidi"/>
          <w:sz w:val="28"/>
          <w:szCs w:val="28"/>
          <w:cs/>
        </w:rPr>
        <w:t xml:space="preserve">ในอัตรา ร้อยละ </w:t>
      </w:r>
      <w:r w:rsidR="0070059D" w:rsidRPr="00B42EB5">
        <w:rPr>
          <w:rFonts w:asciiTheme="majorBidi" w:hAnsiTheme="majorBidi" w:cstheme="majorBidi"/>
          <w:sz w:val="28"/>
          <w:szCs w:val="28"/>
        </w:rPr>
        <w:t>20</w:t>
      </w:r>
      <w:r w:rsidRPr="00B42EB5">
        <w:rPr>
          <w:rFonts w:asciiTheme="majorBidi" w:hAnsiTheme="majorBidi" w:cstheme="majorBidi"/>
          <w:sz w:val="28"/>
          <w:szCs w:val="28"/>
        </w:rPr>
        <w:t xml:space="preserve"> </w:t>
      </w:r>
      <w:r w:rsidRPr="00B42EB5">
        <w:rPr>
          <w:rFonts w:asciiTheme="majorBidi" w:hAnsiTheme="majorBidi" w:cstheme="majorBidi"/>
          <w:sz w:val="28"/>
          <w:szCs w:val="28"/>
          <w:cs/>
        </w:rPr>
        <w:t>ต่อเดือน</w:t>
      </w:r>
    </w:p>
    <w:p w14:paraId="682F8700" w14:textId="28208440" w:rsidR="00954F71" w:rsidRPr="00B42EB5" w:rsidRDefault="00954F71" w:rsidP="0095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B42EB5">
        <w:rPr>
          <w:rFonts w:asciiTheme="majorBidi" w:hAnsiTheme="majorBidi" w:cstheme="majorBidi"/>
          <w:sz w:val="28"/>
          <w:szCs w:val="28"/>
        </w:rPr>
        <w:t xml:space="preserve">  - </w:t>
      </w:r>
      <w:r w:rsidRPr="00B42EB5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ให้สิทธิ์ชำระค่างวดในอัตรา ร้อยละ </w:t>
      </w:r>
      <w:r w:rsidRPr="00B42EB5">
        <w:rPr>
          <w:rFonts w:asciiTheme="majorBidi" w:hAnsiTheme="majorBidi" w:cstheme="majorBidi"/>
          <w:sz w:val="28"/>
          <w:szCs w:val="28"/>
        </w:rPr>
        <w:t xml:space="preserve">50 </w:t>
      </w:r>
      <w:r w:rsidRPr="00B42EB5">
        <w:rPr>
          <w:rFonts w:asciiTheme="majorBidi" w:hAnsiTheme="majorBidi" w:cstheme="majorBidi"/>
          <w:sz w:val="28"/>
          <w:szCs w:val="28"/>
          <w:cs/>
        </w:rPr>
        <w:t>ต่อเดือน</w:t>
      </w:r>
    </w:p>
    <w:p w14:paraId="753D6FF0" w14:textId="027E439A" w:rsidR="00954F71" w:rsidRPr="00B42EB5" w:rsidRDefault="00954F71" w:rsidP="0095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B42EB5">
        <w:rPr>
          <w:rFonts w:asciiTheme="majorBidi" w:hAnsiTheme="majorBidi" w:cstheme="majorBidi"/>
          <w:sz w:val="28"/>
          <w:szCs w:val="28"/>
        </w:rPr>
        <w:t xml:space="preserve">  - </w:t>
      </w:r>
      <w:r w:rsidRPr="00B42EB5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ให้สิทธิ์ชำระค่างวดในอัตรา ร้อยละ </w:t>
      </w:r>
      <w:r w:rsidRPr="00B42EB5">
        <w:rPr>
          <w:rFonts w:asciiTheme="majorBidi" w:hAnsiTheme="majorBidi" w:cstheme="majorBidi"/>
          <w:sz w:val="28"/>
          <w:szCs w:val="28"/>
        </w:rPr>
        <w:t xml:space="preserve">70 </w:t>
      </w:r>
      <w:r w:rsidRPr="00B42EB5">
        <w:rPr>
          <w:rFonts w:asciiTheme="majorBidi" w:hAnsiTheme="majorBidi" w:cstheme="majorBidi"/>
          <w:sz w:val="28"/>
          <w:szCs w:val="28"/>
          <w:cs/>
        </w:rPr>
        <w:t>ต่อเดือน</w:t>
      </w:r>
    </w:p>
    <w:p w14:paraId="6F738425" w14:textId="60DF1A55" w:rsidR="00556FF1" w:rsidRPr="00B42EB5" w:rsidRDefault="00556FF1" w:rsidP="00CD18A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rPr>
          <w:rFonts w:asciiTheme="majorBidi" w:hAnsiTheme="majorBidi" w:cstheme="majorBidi"/>
          <w:sz w:val="28"/>
          <w:szCs w:val="28"/>
          <w:cs/>
        </w:rPr>
      </w:pPr>
      <w:r w:rsidRPr="00B42EB5">
        <w:rPr>
          <w:rFonts w:asciiTheme="majorBidi" w:hAnsiTheme="majorBidi" w:cstheme="majorBidi"/>
          <w:sz w:val="28"/>
          <w:szCs w:val="28"/>
          <w:cs/>
        </w:rPr>
        <w:t xml:space="preserve">ให้สิทธิพักชำระหนี้ </w:t>
      </w:r>
      <w:r w:rsidRPr="00B42EB5">
        <w:rPr>
          <w:rFonts w:asciiTheme="majorBidi" w:hAnsiTheme="majorBidi" w:cstheme="majorBidi"/>
          <w:sz w:val="28"/>
          <w:szCs w:val="28"/>
        </w:rPr>
        <w:t xml:space="preserve">2 </w:t>
      </w:r>
      <w:r w:rsidRPr="00B42EB5">
        <w:rPr>
          <w:rFonts w:asciiTheme="majorBidi" w:hAnsiTheme="majorBidi" w:cstheme="majorBidi"/>
          <w:sz w:val="28"/>
          <w:szCs w:val="28"/>
          <w:cs/>
        </w:rPr>
        <w:t xml:space="preserve">งวด สำหรับลูกหนี้กรณีเป็นผู้ป่วย </w:t>
      </w:r>
      <w:r w:rsidRPr="00B42EB5">
        <w:rPr>
          <w:rFonts w:asciiTheme="majorBidi" w:hAnsiTheme="majorBidi" w:cstheme="majorBidi"/>
          <w:sz w:val="28"/>
          <w:szCs w:val="28"/>
        </w:rPr>
        <w:t>COVID-19</w:t>
      </w:r>
      <w:r w:rsidR="00B250A9" w:rsidRPr="00B42EB5">
        <w:rPr>
          <w:rFonts w:asciiTheme="majorBidi" w:hAnsiTheme="majorBidi" w:cstheme="majorBidi"/>
          <w:sz w:val="28"/>
          <w:szCs w:val="28"/>
        </w:rPr>
        <w:t xml:space="preserve"> </w:t>
      </w:r>
      <w:r w:rsidR="00B250A9" w:rsidRPr="00B42EB5">
        <w:rPr>
          <w:rFonts w:asciiTheme="majorBidi" w:hAnsiTheme="majorBidi" w:cstheme="majorBidi"/>
          <w:sz w:val="28"/>
          <w:szCs w:val="28"/>
          <w:cs/>
        </w:rPr>
        <w:t>หรือ ลูกหนี้ที่เป็นกลุ่มเสี่ยงสูงและมีคำสั่งให้กักตัว</w:t>
      </w:r>
    </w:p>
    <w:p w14:paraId="41E52C2B" w14:textId="7032440E" w:rsidR="00CD18A7" w:rsidRPr="00B42EB5" w:rsidRDefault="00CB61D5" w:rsidP="00CD18A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2EB5">
        <w:rPr>
          <w:rFonts w:asciiTheme="majorBidi" w:hAnsiTheme="majorBidi" w:cstheme="majorBidi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</w:p>
    <w:p w14:paraId="145E3FF8" w14:textId="77777777" w:rsidR="00BF52DE" w:rsidRPr="005A44F6" w:rsidRDefault="00BF52DE" w:rsidP="00BF5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8E56387" w14:textId="58338CFD" w:rsidR="00BF52DE" w:rsidRPr="005A44F6" w:rsidRDefault="000C2A5B" w:rsidP="00BF5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6105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645223" w:rsidRPr="00D36105">
        <w:rPr>
          <w:rFonts w:asciiTheme="majorBidi" w:hAnsiTheme="majorBidi" w:cstheme="majorBidi"/>
          <w:sz w:val="28"/>
          <w:szCs w:val="28"/>
          <w:cs/>
        </w:rPr>
        <w:t>เก้า</w:t>
      </w:r>
      <w:r w:rsidRPr="00D3610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60785C" w:rsidRPr="00D36105">
        <w:rPr>
          <w:rFonts w:asciiTheme="majorBidi" w:hAnsiTheme="majorBidi" w:cstheme="majorBidi"/>
          <w:sz w:val="28"/>
          <w:szCs w:val="28"/>
        </w:rPr>
        <w:t xml:space="preserve">30 </w:t>
      </w:r>
      <w:r w:rsidR="00645223" w:rsidRPr="00D3610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60785C" w:rsidRPr="00D361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6105">
        <w:rPr>
          <w:rFonts w:asciiTheme="majorBidi" w:hAnsiTheme="majorBidi" w:cstheme="majorBidi"/>
          <w:sz w:val="28"/>
          <w:szCs w:val="28"/>
        </w:rPr>
        <w:t xml:space="preserve">2565 </w:t>
      </w:r>
      <w:r w:rsidRPr="00D3610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62C0" w:rsidRPr="00D36105">
        <w:rPr>
          <w:rFonts w:asciiTheme="majorBidi" w:hAnsiTheme="majorBidi" w:cstheme="majorBidi"/>
          <w:sz w:val="28"/>
          <w:szCs w:val="28"/>
          <w:cs/>
        </w:rPr>
        <w:t>รับรู้ผลขาดทุนจากการตัดรายการสินทรัพย์ทางการเงิน</w:t>
      </w:r>
      <w:r w:rsidR="004456AD" w:rsidRPr="00D36105">
        <w:rPr>
          <w:rFonts w:asciiTheme="majorBidi" w:hAnsiTheme="majorBidi" w:cstheme="majorBidi"/>
          <w:sz w:val="28"/>
          <w:szCs w:val="28"/>
          <w:cs/>
        </w:rPr>
        <w:br/>
      </w:r>
      <w:r w:rsidR="00E962C0" w:rsidRPr="00D36105">
        <w:rPr>
          <w:rFonts w:asciiTheme="majorBidi" w:hAnsiTheme="majorBidi" w:cstheme="majorBidi"/>
          <w:sz w:val="28"/>
          <w:szCs w:val="28"/>
          <w:cs/>
        </w:rPr>
        <w:t>ที่วัดมูลค่าด้วย</w:t>
      </w:r>
      <w:r w:rsidR="00B239CB" w:rsidRPr="00D36105">
        <w:rPr>
          <w:rFonts w:asciiTheme="majorBidi" w:hAnsiTheme="majorBidi" w:cstheme="majorBidi"/>
          <w:sz w:val="28"/>
          <w:szCs w:val="28"/>
          <w:cs/>
        </w:rPr>
        <w:t>ราคาทุนตัดจำหน่ายและลูกหนี้ตามสัญญาเช่าซื้อ</w:t>
      </w:r>
      <w:r w:rsidR="00C1179C" w:rsidRPr="00D36105">
        <w:rPr>
          <w:rFonts w:asciiTheme="majorBidi" w:hAnsiTheme="majorBidi" w:cstheme="majorBidi"/>
          <w:sz w:val="28"/>
          <w:szCs w:val="28"/>
          <w:cs/>
        </w:rPr>
        <w:t xml:space="preserve"> ซึ่งเป็นผลกระทบจากนโยบายการให้ความช่วยเหลือข้างต้นเป็น</w:t>
      </w:r>
      <w:r w:rsidR="004172D4" w:rsidRPr="00D3610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27E45" w:rsidRPr="00D36105">
        <w:rPr>
          <w:rFonts w:asciiTheme="majorBidi" w:hAnsiTheme="majorBidi" w:cstheme="majorBidi"/>
          <w:sz w:val="28"/>
          <w:szCs w:val="28"/>
        </w:rPr>
        <w:t xml:space="preserve">10.73 </w:t>
      </w:r>
      <w:r w:rsidR="004172D4" w:rsidRPr="00D3610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1179C" w:rsidRPr="00D361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179C" w:rsidRPr="00D3610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B04CA" w:rsidRPr="00D36105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60785C" w:rsidRPr="00D36105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="005F2AE0" w:rsidRPr="00D36105">
        <w:rPr>
          <w:rFonts w:asciiTheme="majorBidi" w:hAnsiTheme="majorBidi" w:cstheme="majorBidi" w:hint="cs"/>
          <w:i/>
          <w:iCs/>
          <w:sz w:val="28"/>
          <w:szCs w:val="28"/>
          <w:cs/>
        </w:rPr>
        <w:t>กันยายน</w:t>
      </w:r>
      <w:r w:rsidR="0060785C" w:rsidRPr="00D3610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04CA" w:rsidRPr="00D36105">
        <w:rPr>
          <w:rFonts w:asciiTheme="majorBidi" w:hAnsiTheme="majorBidi" w:cstheme="majorBidi"/>
          <w:i/>
          <w:iCs/>
          <w:sz w:val="28"/>
          <w:szCs w:val="28"/>
        </w:rPr>
        <w:t>2564 :</w:t>
      </w:r>
      <w:r w:rsidR="005F2AE0" w:rsidRPr="00D36105">
        <w:rPr>
          <w:rFonts w:asciiTheme="majorBidi" w:hAnsiTheme="majorBidi" w:cstheme="majorBidi"/>
          <w:i/>
          <w:iCs/>
          <w:sz w:val="28"/>
          <w:szCs w:val="28"/>
        </w:rPr>
        <w:t xml:space="preserve"> 1.61</w:t>
      </w:r>
      <w:r w:rsidR="009140AD" w:rsidRPr="00D3610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0AD" w:rsidRPr="00D3610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9140AD" w:rsidRPr="00D3610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DA1627F" w14:textId="77777777" w:rsidR="00556FF1" w:rsidRPr="005A44F6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1FCACD13" w14:textId="468B4729" w:rsidR="00B1375A" w:rsidRPr="005A44F6" w:rsidRDefault="00AB7240" w:rsidP="00AB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 w:hanging="549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1375A"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5A44F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5B0B8FCB" w:rsidR="00B1375A" w:rsidRPr="005A44F6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1E5E13D0" w14:textId="66DD2421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Pr="005A44F6">
        <w:rPr>
          <w:rFonts w:asciiTheme="majorBidi" w:hAnsiTheme="majorBidi" w:cstheme="majorBidi"/>
          <w:bCs/>
          <w:sz w:val="28"/>
          <w:szCs w:val="28"/>
        </w:rPr>
        <w:t xml:space="preserve"> 7</w:t>
      </w:r>
    </w:p>
    <w:p w14:paraId="1A2ACB5C" w14:textId="77777777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C8561F" w14:textId="77777777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</w:t>
      </w:r>
    </w:p>
    <w:p w14:paraId="03728B40" w14:textId="6EE82E4E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7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69"/>
        <w:gridCol w:w="1101"/>
        <w:gridCol w:w="236"/>
        <w:gridCol w:w="1114"/>
        <w:gridCol w:w="287"/>
        <w:gridCol w:w="1105"/>
        <w:gridCol w:w="236"/>
        <w:gridCol w:w="1122"/>
      </w:tblGrid>
      <w:tr w:rsidR="0060785C" w:rsidRPr="005A44F6" w14:paraId="4C53427A" w14:textId="77777777" w:rsidTr="00691377">
        <w:trPr>
          <w:tblHeader/>
        </w:trPr>
        <w:tc>
          <w:tcPr>
            <w:tcW w:w="3969" w:type="dxa"/>
          </w:tcPr>
          <w:p w14:paraId="6C92D448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1" w:type="dxa"/>
            <w:gridSpan w:val="3"/>
          </w:tcPr>
          <w:p w14:paraId="57E6C0CC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4A7F28A7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0B4760A5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85C" w:rsidRPr="005A44F6" w14:paraId="2C410C83" w14:textId="77777777" w:rsidTr="00691377">
        <w:trPr>
          <w:tblHeader/>
        </w:trPr>
        <w:tc>
          <w:tcPr>
            <w:tcW w:w="3969" w:type="dxa"/>
          </w:tcPr>
          <w:p w14:paraId="312A266D" w14:textId="211BC845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45223"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45223"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1" w:type="dxa"/>
          </w:tcPr>
          <w:p w14:paraId="3910F0D9" w14:textId="2CFE848F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9F49916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7A1BC2F" w14:textId="43D74D0A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32BD0CB9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99DF126" w14:textId="3A394B99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B38ED69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31F8AE3C" w14:textId="3CA58A11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  <w:tr w:rsidR="0060785C" w:rsidRPr="005A44F6" w14:paraId="35FA24BE" w14:textId="77777777" w:rsidTr="00691377">
        <w:trPr>
          <w:tblHeader/>
        </w:trPr>
        <w:tc>
          <w:tcPr>
            <w:tcW w:w="3969" w:type="dxa"/>
          </w:tcPr>
          <w:p w14:paraId="5689D9D3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1" w:type="dxa"/>
            <w:gridSpan w:val="7"/>
          </w:tcPr>
          <w:p w14:paraId="01766480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785C" w:rsidRPr="005A44F6" w14:paraId="38C613D7" w14:textId="77777777" w:rsidTr="00691377">
        <w:tc>
          <w:tcPr>
            <w:tcW w:w="3969" w:type="dxa"/>
          </w:tcPr>
          <w:p w14:paraId="5860673D" w14:textId="77777777" w:rsidR="0060785C" w:rsidRPr="005A44F6" w:rsidRDefault="0060785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01" w:type="dxa"/>
          </w:tcPr>
          <w:p w14:paraId="056568C7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15710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25C033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2C4B57FE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17B81AA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A4128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21272AD" w14:textId="77777777" w:rsidR="0060785C" w:rsidRPr="005A44F6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71532" w:rsidRPr="005A44F6" w14:paraId="71CE1794" w14:textId="77777777" w:rsidTr="00691377">
        <w:tc>
          <w:tcPr>
            <w:tcW w:w="3969" w:type="dxa"/>
          </w:tcPr>
          <w:p w14:paraId="21F3F367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26CD7728" w14:textId="49820C81" w:rsidR="00571532" w:rsidRPr="005A44F6" w:rsidRDefault="0038022B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336110F9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DD4F953" w14:textId="3027AD92" w:rsidR="00571532" w:rsidRPr="005A44F6" w:rsidRDefault="00645223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87" w:type="dxa"/>
          </w:tcPr>
          <w:p w14:paraId="5E6DA8F6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FF7CDF8" w14:textId="6779D82D" w:rsidR="00571532" w:rsidRPr="005A44F6" w:rsidRDefault="00E47CE7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50A56C73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753E4AF2" w14:textId="432EDB1D" w:rsidR="00571532" w:rsidRPr="005A44F6" w:rsidRDefault="00645223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87</w:t>
            </w:r>
          </w:p>
        </w:tc>
      </w:tr>
      <w:tr w:rsidR="00571532" w:rsidRPr="005A44F6" w14:paraId="450E5FD1" w14:textId="77777777" w:rsidTr="00691377">
        <w:tc>
          <w:tcPr>
            <w:tcW w:w="3969" w:type="dxa"/>
          </w:tcPr>
          <w:p w14:paraId="0A6B77BD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57DD4196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E29EC9C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96703B4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5005BA80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06D09D7D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3687D9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23065598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571532" w:rsidRPr="005A44F6" w14:paraId="78F1C446" w14:textId="77777777" w:rsidTr="00691377">
        <w:tc>
          <w:tcPr>
            <w:tcW w:w="3969" w:type="dxa"/>
          </w:tcPr>
          <w:p w14:paraId="537EA639" w14:textId="55F0396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รายได้จากการขาย</w:t>
            </w:r>
            <w:r w:rsidR="00C662E5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 xml:space="preserve"> - </w:t>
            </w: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รถ</w:t>
            </w:r>
            <w:r w:rsidR="00C662E5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ยึด</w:t>
            </w:r>
          </w:p>
        </w:tc>
        <w:tc>
          <w:tcPr>
            <w:tcW w:w="1101" w:type="dxa"/>
          </w:tcPr>
          <w:p w14:paraId="3CBBB59E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33513C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3C00E50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69F1F0A5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A9E521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7C7C7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447FE41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71532" w:rsidRPr="005A44F6" w14:paraId="47682795" w14:textId="77777777" w:rsidTr="00691377">
        <w:tc>
          <w:tcPr>
            <w:tcW w:w="3969" w:type="dxa"/>
          </w:tcPr>
          <w:p w14:paraId="6E03A843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1D5B15D7" w14:textId="66EEB86F" w:rsidR="00571532" w:rsidRPr="005A44F6" w:rsidRDefault="00FD0A89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61AA8D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D8CE13" w14:textId="1381B3DD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5B666320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F5B39F" w14:textId="0DA95B31" w:rsidR="00571532" w:rsidRPr="005A44F6" w:rsidRDefault="00E47CE7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F88AF1" w14:textId="77777777" w:rsidR="00571532" w:rsidRPr="005A44F6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EF71186" w14:textId="4D287465" w:rsidR="00571532" w:rsidRPr="005A44F6" w:rsidRDefault="00645223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202,181</w:t>
            </w:r>
          </w:p>
        </w:tc>
      </w:tr>
      <w:tr w:rsidR="003F545F" w:rsidRPr="005A44F6" w14:paraId="314D242D" w14:textId="77777777" w:rsidTr="00691377">
        <w:tc>
          <w:tcPr>
            <w:tcW w:w="3969" w:type="dxa"/>
          </w:tcPr>
          <w:p w14:paraId="11EF8738" w14:textId="4F81916A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กำไรจากการจำหน่ายทรัพย์สินรอการขาย</w:t>
            </w:r>
          </w:p>
        </w:tc>
        <w:tc>
          <w:tcPr>
            <w:tcW w:w="1101" w:type="dxa"/>
          </w:tcPr>
          <w:p w14:paraId="2D232B10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37D5BC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E0F6DBB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20F17002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962C4BB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222921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2909FBE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F545F" w:rsidRPr="005A44F6" w14:paraId="78DD2B49" w14:textId="77777777" w:rsidTr="00691377">
        <w:tc>
          <w:tcPr>
            <w:tcW w:w="3969" w:type="dxa"/>
          </w:tcPr>
          <w:p w14:paraId="77719867" w14:textId="4793C500" w:rsidR="003F545F" w:rsidRPr="003F545F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545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5BF0A140" w14:textId="6B4796F0" w:rsidR="003F545F" w:rsidRPr="005A44F6" w:rsidRDefault="00EA72A1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66FB94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ECE22C0" w14:textId="3207607E" w:rsidR="003F545F" w:rsidRPr="005A44F6" w:rsidRDefault="0037033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517EC41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CF3E8D" w14:textId="2DAAABF1" w:rsidR="003F545F" w:rsidRPr="005A44F6" w:rsidRDefault="00EA72A1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955C74">
              <w:rPr>
                <w:rFonts w:asciiTheme="majorBidi" w:eastAsia="Times New Roman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069F5EE6" w14:textId="77777777" w:rsidR="003F545F" w:rsidRPr="005A44F6" w:rsidRDefault="003F545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B084F76" w14:textId="600D8821" w:rsidR="003F545F" w:rsidRPr="005A44F6" w:rsidRDefault="0037033F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F545F" w:rsidRPr="005A44F6" w14:paraId="2AA68AC8" w14:textId="77777777" w:rsidTr="004B264F">
        <w:tc>
          <w:tcPr>
            <w:tcW w:w="3969" w:type="dxa"/>
          </w:tcPr>
          <w:p w14:paraId="4F44297B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04F82A3B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78C50B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172C05E6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0EEB064D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695D5EDC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E0D022D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1419538A" w14:textId="77777777" w:rsidR="003F545F" w:rsidRPr="005A44F6" w:rsidRDefault="003F54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F545F" w:rsidRPr="005A44F6" w14:paraId="56FB2175" w14:textId="77777777" w:rsidTr="00691377">
        <w:tc>
          <w:tcPr>
            <w:tcW w:w="3969" w:type="dxa"/>
          </w:tcPr>
          <w:p w14:paraId="26E78D0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01" w:type="dxa"/>
          </w:tcPr>
          <w:p w14:paraId="1C18F76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8831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2AAEB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5D7CE79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BCD482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6ADC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154A2E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F545F" w:rsidRPr="005A44F6" w14:paraId="278E3CA0" w14:textId="77777777" w:rsidTr="00691377">
        <w:tc>
          <w:tcPr>
            <w:tcW w:w="3969" w:type="dxa"/>
          </w:tcPr>
          <w:p w14:paraId="7B3F6AB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4AEE70FC" w14:textId="3476692D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1408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C436E1" w14:textId="5BA3E358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17A416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A2C33BC" w14:textId="021778D6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7CC97DE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8F0C3A3" w14:textId="045F203A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366</w:t>
            </w:r>
          </w:p>
        </w:tc>
      </w:tr>
      <w:tr w:rsidR="003F545F" w:rsidRPr="005A44F6" w14:paraId="79C3337A" w14:textId="77777777" w:rsidTr="00691377">
        <w:tc>
          <w:tcPr>
            <w:tcW w:w="3969" w:type="dxa"/>
          </w:tcPr>
          <w:p w14:paraId="16B89BF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43453F4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98949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289B8A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387EB1C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6F7796A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9DA8F2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30B3B8B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F545F" w:rsidRPr="005A44F6" w14:paraId="2381A297" w14:textId="77777777" w:rsidTr="00691377">
        <w:tc>
          <w:tcPr>
            <w:tcW w:w="3969" w:type="dxa"/>
          </w:tcPr>
          <w:p w14:paraId="509AC31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01" w:type="dxa"/>
          </w:tcPr>
          <w:p w14:paraId="5C3AEEE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BA11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90617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2F74E0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479F11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23955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125001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F545F" w:rsidRPr="005A44F6" w14:paraId="581B091C" w14:textId="77777777" w:rsidTr="00691377">
        <w:tc>
          <w:tcPr>
            <w:tcW w:w="3969" w:type="dxa"/>
          </w:tcPr>
          <w:p w14:paraId="3F4736B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2A0B3611" w14:textId="4AC6AD49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26025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35A1F8" w14:textId="6A37A29D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0938E6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7CB8B37" w14:textId="4834BE46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56A8AFD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06EDCD8" w14:textId="77F6DD45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471</w:t>
            </w:r>
          </w:p>
        </w:tc>
      </w:tr>
      <w:tr w:rsidR="003F545F" w:rsidRPr="005A44F6" w14:paraId="3674DA75" w14:textId="77777777" w:rsidTr="00691377">
        <w:tc>
          <w:tcPr>
            <w:tcW w:w="3969" w:type="dxa"/>
          </w:tcPr>
          <w:p w14:paraId="20394B5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กิจการการร่วมค้า </w:t>
            </w:r>
          </w:p>
        </w:tc>
        <w:tc>
          <w:tcPr>
            <w:tcW w:w="1101" w:type="dxa"/>
          </w:tcPr>
          <w:p w14:paraId="510B3B97" w14:textId="4A474887" w:rsidR="003F545F" w:rsidRPr="005A44F6" w:rsidRDefault="0041641A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F9EF8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675940" w14:textId="73C70B0C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87" w:type="dxa"/>
          </w:tcPr>
          <w:p w14:paraId="70D7B71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984BE5" w14:textId="2A744D50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A455F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282293C" w14:textId="19F89D25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</w:p>
        </w:tc>
      </w:tr>
      <w:tr w:rsidR="003F545F" w:rsidRPr="005A44F6" w14:paraId="35181D8E" w14:textId="77777777" w:rsidTr="00691377">
        <w:tc>
          <w:tcPr>
            <w:tcW w:w="3969" w:type="dxa"/>
          </w:tcPr>
          <w:p w14:paraId="3BED976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24D6A05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8D1F37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976B9A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2ABC50A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156FA1A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98CB2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5EB7327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F545F" w:rsidRPr="005A44F6" w14:paraId="68C0CD25" w14:textId="77777777" w:rsidTr="00691377">
        <w:tc>
          <w:tcPr>
            <w:tcW w:w="3969" w:type="dxa"/>
          </w:tcPr>
          <w:p w14:paraId="7932A30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01" w:type="dxa"/>
          </w:tcPr>
          <w:p w14:paraId="26A4561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86E25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A6938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F766D0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D42386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9C4F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A862ED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F545F" w:rsidRPr="005A44F6" w14:paraId="7BF05E2F" w14:textId="77777777" w:rsidTr="00691377">
        <w:tc>
          <w:tcPr>
            <w:tcW w:w="3969" w:type="dxa"/>
          </w:tcPr>
          <w:p w14:paraId="478AE93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3721EEF3" w14:textId="42F29E57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D89F7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69909D" w14:textId="7A3480D4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5CDD935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B6AC600" w14:textId="4C654EF6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236" w:type="dxa"/>
          </w:tcPr>
          <w:p w14:paraId="0A3AD3D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DDD4017" w14:textId="2C6CABF5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216</w:t>
            </w:r>
          </w:p>
        </w:tc>
      </w:tr>
      <w:tr w:rsidR="003F545F" w:rsidRPr="005A44F6" w14:paraId="71828B70" w14:textId="77777777" w:rsidTr="00691377">
        <w:tc>
          <w:tcPr>
            <w:tcW w:w="3969" w:type="dxa"/>
          </w:tcPr>
          <w:p w14:paraId="4F5A3B3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539F914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94AC1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19A54F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18B9FEB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326E7A4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56683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34E9342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F545F" w:rsidRPr="005A44F6" w14:paraId="71D7819A" w14:textId="77777777" w:rsidTr="00691377">
        <w:tc>
          <w:tcPr>
            <w:tcW w:w="3969" w:type="dxa"/>
          </w:tcPr>
          <w:p w14:paraId="7805127E" w14:textId="4EC808E2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101" w:type="dxa"/>
          </w:tcPr>
          <w:p w14:paraId="75A3562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DAD2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57880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460B5C5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CE2A57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F2859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3BFCF1D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F545F" w:rsidRPr="005A44F6" w14:paraId="2569FDB0" w14:textId="77777777" w:rsidTr="00691377">
        <w:tc>
          <w:tcPr>
            <w:tcW w:w="3969" w:type="dxa"/>
          </w:tcPr>
          <w:p w14:paraId="0CEC214B" w14:textId="759A6713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59C5F92F" w14:textId="5E2F2735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F5701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DA1166" w14:textId="600DA234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CDA573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F518930" w14:textId="61F182A4" w:rsidR="003F545F" w:rsidRPr="00EA72A1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72A1">
              <w:rPr>
                <w:rFonts w:asciiTheme="majorBidi" w:eastAsia="Times New Roman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236" w:type="dxa"/>
          </w:tcPr>
          <w:p w14:paraId="2608E1F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3DD16705" w14:textId="5F7ECD5E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</w:p>
        </w:tc>
      </w:tr>
      <w:tr w:rsidR="003F545F" w:rsidRPr="005A44F6" w14:paraId="52825BEB" w14:textId="77777777" w:rsidTr="00691377">
        <w:tc>
          <w:tcPr>
            <w:tcW w:w="3969" w:type="dxa"/>
          </w:tcPr>
          <w:p w14:paraId="4385659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6F984B1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086AD3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9B0FA5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6581AFA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3B3B984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84D4E4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22" w:type="dxa"/>
          </w:tcPr>
          <w:p w14:paraId="48C1EBD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3F545F" w:rsidRPr="005A44F6" w14:paraId="77B67CB1" w14:textId="77777777" w:rsidTr="00691377">
        <w:tc>
          <w:tcPr>
            <w:tcW w:w="3969" w:type="dxa"/>
          </w:tcPr>
          <w:p w14:paraId="382C4EA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01" w:type="dxa"/>
          </w:tcPr>
          <w:p w14:paraId="16D17BF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C6CE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B5F3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73BFC35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B52FE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B885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77AB0A4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7033F" w:rsidRPr="005A44F6" w14:paraId="2436C020" w14:textId="77777777" w:rsidTr="00691377">
        <w:tc>
          <w:tcPr>
            <w:tcW w:w="3969" w:type="dxa"/>
          </w:tcPr>
          <w:p w14:paraId="49439DDE" w14:textId="062C5280" w:rsidR="0037033F" w:rsidRPr="005A44F6" w:rsidRDefault="0037033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420C30C7" w14:textId="52001809" w:rsidR="0037033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B8280B" w14:textId="77777777" w:rsidR="0037033F" w:rsidRPr="005A44F6" w:rsidRDefault="0037033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E52175" w14:textId="0BD9BB41" w:rsidR="0037033F" w:rsidRPr="005A44F6" w:rsidRDefault="0037033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20418230" w14:textId="77777777" w:rsidR="0037033F" w:rsidRPr="005A44F6" w:rsidRDefault="0037033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C2C2882" w14:textId="3441B5EC" w:rsidR="0037033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151AB821" w14:textId="77777777" w:rsidR="0037033F" w:rsidRPr="005A44F6" w:rsidRDefault="0037033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D16869B" w14:textId="3AF16CFA" w:rsidR="0037033F" w:rsidRPr="005A44F6" w:rsidRDefault="0037033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F545F" w:rsidRPr="005A44F6" w14:paraId="48148FF5" w14:textId="77777777" w:rsidTr="00691377">
        <w:tc>
          <w:tcPr>
            <w:tcW w:w="3969" w:type="dxa"/>
          </w:tcPr>
          <w:p w14:paraId="2EDA7AF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0EAC9939" w14:textId="2E4B7A1A" w:rsidR="003F545F" w:rsidRPr="005A44F6" w:rsidRDefault="00955C74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0E7ECF5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E5EA58" w14:textId="419BE1FA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287" w:type="dxa"/>
          </w:tcPr>
          <w:p w14:paraId="5C5BF75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F2D192D" w14:textId="6BF5968E" w:rsidR="003F545F" w:rsidRPr="005A44F6" w:rsidRDefault="00EA72A1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102BB94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86EA749" w14:textId="7EEDA044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732</w:t>
            </w:r>
          </w:p>
        </w:tc>
      </w:tr>
      <w:tr w:rsidR="003F545F" w:rsidRPr="005A44F6" w14:paraId="7C449AF6" w14:textId="77777777" w:rsidTr="00691377">
        <w:tc>
          <w:tcPr>
            <w:tcW w:w="3969" w:type="dxa"/>
          </w:tcPr>
          <w:p w14:paraId="57E38E5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4FD8350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477722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5636B3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3214A1B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5C8C3AE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BB7DF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55DC375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3F545F" w:rsidRPr="005A44F6" w14:paraId="338BB262" w14:textId="77777777" w:rsidTr="00691377">
        <w:tc>
          <w:tcPr>
            <w:tcW w:w="3969" w:type="dxa"/>
          </w:tcPr>
          <w:p w14:paraId="6EF9C7B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01" w:type="dxa"/>
          </w:tcPr>
          <w:p w14:paraId="7F6F137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9A1C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D127E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64F4175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32F4ED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FCAA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23EF00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87167" w:rsidRPr="005A44F6" w14:paraId="2C7B38B9" w14:textId="77777777" w:rsidTr="00691377">
        <w:tc>
          <w:tcPr>
            <w:tcW w:w="3969" w:type="dxa"/>
          </w:tcPr>
          <w:p w14:paraId="08E6A222" w14:textId="36C8FBAF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12E6A8D4" w14:textId="33BB6E62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E78284" w14:textId="77777777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86CFF5" w14:textId="25D69268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7E4A0DB" w14:textId="77777777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8FBA389" w14:textId="1330D54B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18BD9E88" w14:textId="77777777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D778021" w14:textId="38866DD5" w:rsidR="00787167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F545F" w:rsidRPr="005A44F6" w14:paraId="3269EE25" w14:textId="77777777" w:rsidTr="00691377">
        <w:tc>
          <w:tcPr>
            <w:tcW w:w="3969" w:type="dxa"/>
          </w:tcPr>
          <w:p w14:paraId="1147320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7356AA2D" w14:textId="16AA0EBB" w:rsidR="003F545F" w:rsidRPr="005A44F6" w:rsidRDefault="00955C74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36" w:type="dxa"/>
          </w:tcPr>
          <w:p w14:paraId="5ECB81A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3A911B" w14:textId="363BF833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87" w:type="dxa"/>
          </w:tcPr>
          <w:p w14:paraId="21DD88A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AD16D2D" w14:textId="0C631D3E" w:rsidR="003F545F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5F563BC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A3F1DE1" w14:textId="254EB1DF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3F545F" w:rsidRPr="005A44F6" w14:paraId="503117A2" w14:textId="77777777" w:rsidTr="00691377">
        <w:tc>
          <w:tcPr>
            <w:tcW w:w="3969" w:type="dxa"/>
          </w:tcPr>
          <w:p w14:paraId="24E1DE2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1" w:type="dxa"/>
          </w:tcPr>
          <w:p w14:paraId="081365EB" w14:textId="32A3D34E" w:rsidR="003F545F" w:rsidRPr="005A44F6" w:rsidRDefault="00955C74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6B39983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92ABB7" w14:textId="5EA80EBE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287" w:type="dxa"/>
          </w:tcPr>
          <w:p w14:paraId="64D244A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1A084D8" w14:textId="5165819B" w:rsidR="003F545F" w:rsidRPr="005A44F6" w:rsidRDefault="007871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154BE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A0EADDE" w14:textId="4759FA1B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3F545F" w:rsidRPr="005A44F6" w14:paraId="156E0CAA" w14:textId="77777777" w:rsidTr="00691377">
        <w:tc>
          <w:tcPr>
            <w:tcW w:w="3969" w:type="dxa"/>
          </w:tcPr>
          <w:p w14:paraId="0664709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56409A1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65200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D8A900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57C4FE9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3B67C5B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718D5A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2EC9F94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</w:tr>
      <w:tr w:rsidR="003F545F" w:rsidRPr="005A44F6" w14:paraId="07945D3E" w14:textId="77777777" w:rsidTr="00691377">
        <w:tc>
          <w:tcPr>
            <w:tcW w:w="3969" w:type="dxa"/>
          </w:tcPr>
          <w:p w14:paraId="458DAB5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01" w:type="dxa"/>
          </w:tcPr>
          <w:p w14:paraId="66F2ADE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732F8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3B0DB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689F31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540338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6221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556374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3F545F" w:rsidRPr="005A44F6" w14:paraId="388105B9" w14:textId="77777777" w:rsidTr="00691377">
        <w:tc>
          <w:tcPr>
            <w:tcW w:w="3969" w:type="dxa"/>
          </w:tcPr>
          <w:p w14:paraId="61C9C61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14C19E3A" w14:textId="4D3D5022" w:rsidR="003F545F" w:rsidRPr="005A44F6" w:rsidRDefault="002968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FD52F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25C2B" w14:textId="73F2FD71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596AD4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0820D20" w14:textId="162A5001" w:rsidR="003F545F" w:rsidRPr="005A44F6" w:rsidRDefault="002968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E756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F2A6568" w14:textId="6BD18939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3F545F" w:rsidRPr="005A44F6" w14:paraId="6C62EBA3" w14:textId="77777777" w:rsidTr="00691377">
        <w:tc>
          <w:tcPr>
            <w:tcW w:w="3969" w:type="dxa"/>
          </w:tcPr>
          <w:p w14:paraId="48C553DD" w14:textId="77777777" w:rsidR="003F545F" w:rsidRPr="005A44F6" w:rsidRDefault="003F545F" w:rsidP="003F545F">
            <w:pPr>
              <w:spacing w:line="240" w:lineRule="auto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552F0DF7" w14:textId="4A25B869" w:rsidR="003F545F" w:rsidRPr="005A44F6" w:rsidRDefault="00955C74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09379DE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5B1E40A" w14:textId="17D4096F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87" w:type="dxa"/>
          </w:tcPr>
          <w:p w14:paraId="048618C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771F053" w14:textId="32A05DDA" w:rsidR="003F545F" w:rsidRPr="005A44F6" w:rsidRDefault="002968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1D6C0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8C72F00" w14:textId="346D97E0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545F" w:rsidRPr="005A44F6" w14:paraId="5BFE2399" w14:textId="77777777" w:rsidTr="00691377">
        <w:tc>
          <w:tcPr>
            <w:tcW w:w="3969" w:type="dxa"/>
          </w:tcPr>
          <w:p w14:paraId="29F6C7D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1" w:type="dxa"/>
          </w:tcPr>
          <w:p w14:paraId="7B5D9E94" w14:textId="7AFFF84F" w:rsidR="003F545F" w:rsidRPr="005A44F6" w:rsidRDefault="00955C74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3,441</w:t>
            </w:r>
          </w:p>
        </w:tc>
        <w:tc>
          <w:tcPr>
            <w:tcW w:w="236" w:type="dxa"/>
          </w:tcPr>
          <w:p w14:paraId="5199904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418942" w14:textId="45EDA384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1,273</w:t>
            </w:r>
          </w:p>
        </w:tc>
        <w:tc>
          <w:tcPr>
            <w:tcW w:w="287" w:type="dxa"/>
          </w:tcPr>
          <w:p w14:paraId="6C3B4DB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A20594A" w14:textId="2CBB1EBE" w:rsidR="003F545F" w:rsidRPr="005A44F6" w:rsidRDefault="002968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0E4B9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75D1CA" w14:textId="168649C1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3F545F" w:rsidRPr="005A44F6" w14:paraId="1EDD3EA3" w14:textId="77777777" w:rsidTr="00691377">
        <w:tc>
          <w:tcPr>
            <w:tcW w:w="3969" w:type="dxa"/>
          </w:tcPr>
          <w:p w14:paraId="3FA8901B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</w:tcPr>
          <w:p w14:paraId="40AD2863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F329D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49A039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238783F4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20DDFCE9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3C453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46394A1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</w:tr>
      <w:tr w:rsidR="003F545F" w:rsidRPr="005A44F6" w14:paraId="0C88C3B0" w14:textId="77777777" w:rsidTr="00691377">
        <w:tc>
          <w:tcPr>
            <w:tcW w:w="3969" w:type="dxa"/>
          </w:tcPr>
          <w:p w14:paraId="28B8AF9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01" w:type="dxa"/>
          </w:tcPr>
          <w:p w14:paraId="5035B695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A53D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5F0D30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589B91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F8F5CBD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571E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24FDAC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3F545F" w:rsidRPr="005A44F6" w14:paraId="55B80775" w14:textId="77777777" w:rsidTr="00691377">
        <w:tc>
          <w:tcPr>
            <w:tcW w:w="3969" w:type="dxa"/>
          </w:tcPr>
          <w:p w14:paraId="75C7DDA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01" w:type="dxa"/>
          </w:tcPr>
          <w:p w14:paraId="0F900C2B" w14:textId="29AB569B" w:rsidR="003F545F" w:rsidRPr="005A44F6" w:rsidRDefault="007108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12,388</w:t>
            </w:r>
          </w:p>
        </w:tc>
        <w:tc>
          <w:tcPr>
            <w:tcW w:w="236" w:type="dxa"/>
          </w:tcPr>
          <w:p w14:paraId="242F8AB1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E85D33" w14:textId="447B8E0C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12,135</w:t>
            </w:r>
          </w:p>
        </w:tc>
        <w:tc>
          <w:tcPr>
            <w:tcW w:w="287" w:type="dxa"/>
          </w:tcPr>
          <w:p w14:paraId="434C5082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1B9630A" w14:textId="5A615AC8" w:rsidR="003F545F" w:rsidRPr="005A44F6" w:rsidRDefault="007108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8,878</w:t>
            </w:r>
          </w:p>
        </w:tc>
        <w:tc>
          <w:tcPr>
            <w:tcW w:w="236" w:type="dxa"/>
          </w:tcPr>
          <w:p w14:paraId="20197257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B44492D" w14:textId="74C29D66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8,280</w:t>
            </w:r>
          </w:p>
        </w:tc>
      </w:tr>
      <w:tr w:rsidR="003F545F" w:rsidRPr="005A44F6" w14:paraId="089F04B6" w14:textId="77777777" w:rsidTr="00691377">
        <w:tc>
          <w:tcPr>
            <w:tcW w:w="3969" w:type="dxa"/>
          </w:tcPr>
          <w:p w14:paraId="1002F19E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01" w:type="dxa"/>
          </w:tcPr>
          <w:p w14:paraId="5BFBF345" w14:textId="3328FB73" w:rsidR="003F545F" w:rsidRPr="005A44F6" w:rsidRDefault="002968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</w:tcPr>
          <w:p w14:paraId="6BB072BC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2E79E0" w14:textId="0A1CEB20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87" w:type="dxa"/>
          </w:tcPr>
          <w:p w14:paraId="71066FA6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F61517" w14:textId="571A8F74" w:rsidR="003F545F" w:rsidRPr="005A44F6" w:rsidRDefault="00296867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</w:tcPr>
          <w:p w14:paraId="6193C87A" w14:textId="77777777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D7EE834" w14:textId="23EC8B1B" w:rsidR="003F545F" w:rsidRPr="005A44F6" w:rsidRDefault="003F545F" w:rsidP="003F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</w:tbl>
    <w:p w14:paraId="20423834" w14:textId="77777777" w:rsidR="00EF7A50" w:rsidRPr="005A44F6" w:rsidRDefault="00EF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2EEE873" w14:textId="33BE229A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ค่าตอบแทนกรรมการ</w:t>
      </w:r>
    </w:p>
    <w:p w14:paraId="22582D97" w14:textId="77777777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9BAF9" w14:textId="77777777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Pr="005A44F6">
        <w:rPr>
          <w:rFonts w:asciiTheme="majorBidi" w:hAnsiTheme="majorBidi" w:cstheme="majorBidi"/>
          <w:sz w:val="28"/>
          <w:szCs w:val="28"/>
        </w:rPr>
        <w:t>90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Pr="005A44F6">
        <w:rPr>
          <w:rFonts w:asciiTheme="majorBidi" w:hAnsiTheme="majorBidi" w:cstheme="majorBidi"/>
          <w:sz w:val="28"/>
          <w:szCs w:val="28"/>
        </w:rPr>
        <w:br/>
      </w:r>
      <w:r w:rsidRPr="005A44F6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5AE6A704" w14:textId="77777777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A22602" w14:textId="320C80CA" w:rsidR="003B623D" w:rsidRPr="005A44F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กลุ่มบริษัทจ่ายค่าตอบแทนกรรมการสำหรับงวด</w:t>
      </w:r>
      <w:r w:rsidR="00EF7A50" w:rsidRPr="005A44F6">
        <w:rPr>
          <w:rFonts w:asciiTheme="majorBidi" w:eastAsia="Times New Roman" w:hAnsiTheme="majorBidi" w:cstheme="majorBidi"/>
          <w:sz w:val="28"/>
          <w:szCs w:val="28"/>
          <w:cs/>
        </w:rPr>
        <w:t>เก้า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เดือนสิ้นสุดวันที่ </w:t>
      </w:r>
      <w:r w:rsidR="004605BA" w:rsidRPr="005A44F6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EF7A50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กันยายน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256</w:t>
      </w:r>
      <w:r w:rsidR="009E31A8" w:rsidRPr="005A44F6">
        <w:rPr>
          <w:rFonts w:asciiTheme="majorBidi" w:eastAsia="Times New Roman" w:hAnsiTheme="majorBidi" w:cstheme="majorBidi"/>
          <w:sz w:val="28"/>
          <w:szCs w:val="28"/>
        </w:rPr>
        <w:t>5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9E31A8" w:rsidRPr="005A44F6">
        <w:rPr>
          <w:rFonts w:asciiTheme="majorBidi" w:hAnsiTheme="majorBidi" w:cstheme="majorBidi"/>
          <w:sz w:val="28"/>
          <w:szCs w:val="28"/>
        </w:rPr>
        <w:t>4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807E3D">
        <w:rPr>
          <w:rFonts w:asciiTheme="majorBidi" w:hAnsiTheme="majorBidi" w:cstheme="majorBidi"/>
          <w:sz w:val="28"/>
          <w:szCs w:val="28"/>
        </w:rPr>
        <w:t xml:space="preserve"> 0.95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807E3D">
        <w:rPr>
          <w:rFonts w:asciiTheme="majorBidi" w:hAnsiTheme="majorBidi" w:cstheme="majorBidi"/>
          <w:sz w:val="28"/>
          <w:szCs w:val="28"/>
        </w:rPr>
        <w:t>1.07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7B9F456E" w14:textId="77777777" w:rsidR="00EF7A50" w:rsidRPr="005A44F6" w:rsidRDefault="00EF7A50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3CC6A1E2" w:rsidR="004C0F9E" w:rsidRPr="005A44F6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9E31A8" w:rsidRPr="005A44F6">
        <w:rPr>
          <w:rFonts w:asciiTheme="majorBidi" w:eastAsia="Times New Roman" w:hAnsiTheme="majorBidi" w:cstheme="majorBidi"/>
          <w:sz w:val="28"/>
          <w:szCs w:val="28"/>
        </w:rPr>
        <w:t>3</w:t>
      </w:r>
      <w:r w:rsidR="004605BA" w:rsidRPr="005A44F6">
        <w:rPr>
          <w:rFonts w:asciiTheme="majorBidi" w:eastAsia="Times New Roman" w:hAnsiTheme="majorBidi" w:cstheme="majorBidi"/>
          <w:sz w:val="28"/>
          <w:szCs w:val="28"/>
        </w:rPr>
        <w:t xml:space="preserve">0 </w:t>
      </w:r>
      <w:r w:rsidR="00EF7A50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กันยายน </w:t>
      </w:r>
      <w:r w:rsidR="00FA69DE" w:rsidRPr="005A44F6">
        <w:rPr>
          <w:rFonts w:asciiTheme="majorBidi" w:hAnsiTheme="majorBidi" w:cstheme="majorBidi"/>
          <w:sz w:val="28"/>
          <w:szCs w:val="28"/>
        </w:rPr>
        <w:t>256</w:t>
      </w:r>
      <w:r w:rsidR="009E31A8" w:rsidRPr="005A44F6">
        <w:rPr>
          <w:rFonts w:asciiTheme="majorBidi" w:hAnsiTheme="majorBidi" w:cstheme="majorBidi"/>
          <w:sz w:val="28"/>
          <w:szCs w:val="28"/>
        </w:rPr>
        <w:t>5</w:t>
      </w:r>
      <w:r w:rsidR="00FA69DE" w:rsidRPr="005A44F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A44F6">
        <w:rPr>
          <w:rFonts w:asciiTheme="majorBidi" w:hAnsiTheme="majorBidi" w:cstheme="majorBidi"/>
          <w:sz w:val="28"/>
          <w:szCs w:val="28"/>
        </w:rPr>
        <w:t xml:space="preserve">31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9E31A8" w:rsidRPr="005A44F6">
        <w:rPr>
          <w:rFonts w:asciiTheme="majorBidi" w:hAnsiTheme="majorBidi" w:cstheme="majorBidi"/>
          <w:sz w:val="28"/>
          <w:szCs w:val="28"/>
        </w:rPr>
        <w:t>4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5A44F6" w:rsidRDefault="004C0F9E" w:rsidP="004C0F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5A44F6" w14:paraId="11E9E198" w14:textId="77777777" w:rsidTr="00EF7A50">
        <w:trPr>
          <w:tblHeader/>
        </w:trPr>
        <w:tc>
          <w:tcPr>
            <w:tcW w:w="3573" w:type="dxa"/>
          </w:tcPr>
          <w:p w14:paraId="2908398F" w14:textId="77777777" w:rsidR="004C0F9E" w:rsidRPr="005A44F6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5A44F6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5A44F6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5A44F6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50" w:rsidRPr="005A44F6" w14:paraId="4A057AFC" w14:textId="77777777" w:rsidTr="00EF7A50">
        <w:trPr>
          <w:tblHeader/>
        </w:trPr>
        <w:tc>
          <w:tcPr>
            <w:tcW w:w="3573" w:type="dxa"/>
          </w:tcPr>
          <w:p w14:paraId="58DA9B2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1925D5EA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125F86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52EB6D73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2A4661D" w14:textId="2CD2BCB4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7EE2DB8" w14:textId="095E9B9F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75CB4C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6BC2105F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F7A50" w:rsidRPr="005A44F6" w14:paraId="6441709E" w14:textId="77777777" w:rsidTr="00EF7A50">
        <w:trPr>
          <w:tblHeader/>
        </w:trPr>
        <w:tc>
          <w:tcPr>
            <w:tcW w:w="3573" w:type="dxa"/>
          </w:tcPr>
          <w:p w14:paraId="4140D4D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30902" w14:textId="12CB200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3ED930E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F4758" w14:textId="1977E1BC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CD0CAD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028C12" w14:textId="23F17758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9C472F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7A70AD" w14:textId="6C0EEA6E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F7A50" w:rsidRPr="005A44F6" w14:paraId="51166B29" w14:textId="77777777" w:rsidTr="00EF7A50">
        <w:trPr>
          <w:tblHeader/>
        </w:trPr>
        <w:tc>
          <w:tcPr>
            <w:tcW w:w="3573" w:type="dxa"/>
          </w:tcPr>
          <w:p w14:paraId="4F4C023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A50" w:rsidRPr="005A44F6" w14:paraId="3B7173A8" w14:textId="77777777" w:rsidTr="00EF7A50">
        <w:tc>
          <w:tcPr>
            <w:tcW w:w="3573" w:type="dxa"/>
          </w:tcPr>
          <w:p w14:paraId="7B04B9DF" w14:textId="74F7E338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170" w:type="dxa"/>
          </w:tcPr>
          <w:p w14:paraId="7F5BA4EE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2BDC6B90" w14:textId="77777777" w:rsidTr="00EF7A50">
        <w:tc>
          <w:tcPr>
            <w:tcW w:w="3573" w:type="dxa"/>
          </w:tcPr>
          <w:p w14:paraId="349AF7E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32EE5C68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0DF8A2F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41960298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5EF0BDE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68BAB375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EF7A50" w:rsidRPr="005A44F6" w14:paraId="794A924C" w14:textId="77777777" w:rsidTr="00EF7A50">
        <w:tc>
          <w:tcPr>
            <w:tcW w:w="3573" w:type="dxa"/>
          </w:tcPr>
          <w:p w14:paraId="4217412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12BB789" w14:textId="1764E01E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CBCF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5B14E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3E618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12F351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14285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5C76E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EF7A50" w:rsidRPr="005A44F6" w14:paraId="07A8F5C1" w14:textId="77777777" w:rsidTr="00EF7A50">
        <w:tc>
          <w:tcPr>
            <w:tcW w:w="3573" w:type="dxa"/>
          </w:tcPr>
          <w:p w14:paraId="3CDB5CA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6A0A765D" w14:textId="77777777" w:rsidTr="00EF7A50">
        <w:tc>
          <w:tcPr>
            <w:tcW w:w="3573" w:type="dxa"/>
          </w:tcPr>
          <w:p w14:paraId="77E898DE" w14:textId="428E4844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13D7FD9" w14:textId="5FA01C60" w:rsidR="00EF7A50" w:rsidRPr="005A44F6" w:rsidRDefault="00097A38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F5E83C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28927836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BEDD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7D5BDDCA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FEE7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5D8372EF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A50" w:rsidRPr="005A44F6" w14:paraId="3F147895" w14:textId="77777777" w:rsidTr="00EF7A50">
        <w:tc>
          <w:tcPr>
            <w:tcW w:w="3573" w:type="dxa"/>
          </w:tcPr>
          <w:p w14:paraId="6A6F5438" w14:textId="474FC445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BFEE300" w14:textId="302E19ED" w:rsidR="00EF7A50" w:rsidRPr="005A44F6" w:rsidRDefault="00097A38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0C575E1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C1E2E4" w14:textId="5516E0CF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3F29F75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023BB0" w14:textId="485890AF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B8B78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5F27E" w14:textId="0C6BF21A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EF7A50" w:rsidRPr="005A44F6" w14:paraId="6E9EEB70" w14:textId="77777777" w:rsidTr="00EF7A50">
        <w:tc>
          <w:tcPr>
            <w:tcW w:w="3573" w:type="dxa"/>
          </w:tcPr>
          <w:p w14:paraId="1C319AA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607FAE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32174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BB4266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324A5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295B7886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2B830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4D541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EF7A50" w:rsidRPr="005A44F6" w14:paraId="2D12F51C" w14:textId="77777777" w:rsidTr="00EF7A50">
        <w:tc>
          <w:tcPr>
            <w:tcW w:w="3573" w:type="dxa"/>
          </w:tcPr>
          <w:p w14:paraId="068BAD89" w14:textId="66727134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78D090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F59F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E9B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5DA6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C8FDC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CC35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F9B3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3439CE78" w14:textId="77777777" w:rsidTr="00EF7A50">
        <w:tc>
          <w:tcPr>
            <w:tcW w:w="3573" w:type="dxa"/>
          </w:tcPr>
          <w:p w14:paraId="6506C592" w14:textId="11335FCF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65851" w14:textId="1EFFD3B7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6F2F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2E762" w14:textId="4108C7FB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380B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BE4F83" w14:textId="0AEC1C21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11,025</w:t>
            </w:r>
          </w:p>
        </w:tc>
        <w:tc>
          <w:tcPr>
            <w:tcW w:w="270" w:type="dxa"/>
          </w:tcPr>
          <w:p w14:paraId="3AFD3CA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D2B10" w14:textId="16DD161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10,289</w:t>
            </w:r>
          </w:p>
        </w:tc>
      </w:tr>
      <w:tr w:rsidR="00EF7A50" w:rsidRPr="005A44F6" w14:paraId="586BBE50" w14:textId="77777777" w:rsidTr="00EF7A50">
        <w:tc>
          <w:tcPr>
            <w:tcW w:w="3573" w:type="dxa"/>
          </w:tcPr>
          <w:p w14:paraId="0E156A3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698C7A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310FD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B3881D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DA08C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4903EF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CC872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D6A0C6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F7A50" w:rsidRPr="005A44F6" w14:paraId="17F1FD76" w14:textId="77777777" w:rsidTr="00EF7A50">
        <w:tc>
          <w:tcPr>
            <w:tcW w:w="3573" w:type="dxa"/>
          </w:tcPr>
          <w:p w14:paraId="00899F6B" w14:textId="4525EE1E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AB56FB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A860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4D71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B922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238A8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585F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19F1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0328BB2A" w14:textId="77777777" w:rsidTr="00EF7A50">
        <w:tc>
          <w:tcPr>
            <w:tcW w:w="3573" w:type="dxa"/>
          </w:tcPr>
          <w:p w14:paraId="7BAEAB8C" w14:textId="2C0CDF66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F80D05" w14:textId="5769D005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8801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F5BA68" w14:textId="08ECC0D4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D046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9E5DA6" w14:textId="6CE658EF" w:rsidR="00EF7A50" w:rsidRPr="005A44F6" w:rsidRDefault="006F2689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21,663</w:t>
            </w:r>
          </w:p>
        </w:tc>
        <w:tc>
          <w:tcPr>
            <w:tcW w:w="270" w:type="dxa"/>
          </w:tcPr>
          <w:p w14:paraId="4F7B83A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71335" w14:textId="3AA52CF9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EF7A50" w:rsidRPr="005A44F6" w14:paraId="2D46750A" w14:textId="77777777" w:rsidTr="00EF7A50">
        <w:tc>
          <w:tcPr>
            <w:tcW w:w="3573" w:type="dxa"/>
          </w:tcPr>
          <w:p w14:paraId="345154F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F35D1F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C4ADB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A49668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EE239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26D8A26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DA88D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C0173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F7A50" w:rsidRPr="005A44F6" w14:paraId="6A566062" w14:textId="77777777" w:rsidTr="00EF7A50">
        <w:tc>
          <w:tcPr>
            <w:tcW w:w="3573" w:type="dxa"/>
          </w:tcPr>
          <w:p w14:paraId="346FF02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2A7638E0" w14:textId="77777777" w:rsidTr="00EF7A50">
        <w:tc>
          <w:tcPr>
            <w:tcW w:w="3573" w:type="dxa"/>
          </w:tcPr>
          <w:p w14:paraId="6B03B7F2" w14:textId="0C2A7FA1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A44F6">
              <w:rPr>
                <w:rFonts w:asciiTheme="majorBidi" w:hAnsiTheme="majorBidi" w:cstheme="majorBidi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170" w:type="dxa"/>
          </w:tcPr>
          <w:p w14:paraId="6C963F3E" w14:textId="5B401988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33A42" w14:textId="51D625A2" w:rsidR="00EF7A50" w:rsidRPr="005A44F6" w:rsidRDefault="00EF7A50" w:rsidP="00EF7A50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B423C" w14:textId="7DAE33EB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8D4DC" w14:textId="28309DD6" w:rsidR="00EF7A50" w:rsidRPr="005A44F6" w:rsidRDefault="00EF7A50" w:rsidP="00EF7A50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D08531" w14:textId="00C71F05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5,129</w:t>
            </w:r>
          </w:p>
        </w:tc>
        <w:tc>
          <w:tcPr>
            <w:tcW w:w="270" w:type="dxa"/>
          </w:tcPr>
          <w:p w14:paraId="2EE66778" w14:textId="71600D95" w:rsidR="00EF7A50" w:rsidRPr="005A44F6" w:rsidRDefault="00EF7A50" w:rsidP="00EF7A50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D191AC" w14:textId="6DBB2445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17,875</w:t>
            </w:r>
          </w:p>
        </w:tc>
      </w:tr>
      <w:tr w:rsidR="00EF7A50" w:rsidRPr="005A44F6" w14:paraId="5B5AB02C" w14:textId="77777777" w:rsidTr="00EF7A50">
        <w:tc>
          <w:tcPr>
            <w:tcW w:w="3573" w:type="dxa"/>
          </w:tcPr>
          <w:p w14:paraId="0EBC8AC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75F22A49" w:rsidR="00EF7A50" w:rsidRPr="005A44F6" w:rsidRDefault="00A31536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1250D4F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1F0AB356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ACEF9E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748CDE7B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7F44C97E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3F6B66C6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EF7A50" w:rsidRPr="005A44F6" w14:paraId="425B4DF1" w14:textId="77777777" w:rsidTr="00EF7A50">
        <w:tc>
          <w:tcPr>
            <w:tcW w:w="3573" w:type="dxa"/>
          </w:tcPr>
          <w:p w14:paraId="34E89914" w14:textId="77777777" w:rsidR="00EF7A50" w:rsidRPr="005A44F6" w:rsidRDefault="00EF7A50" w:rsidP="00EF7A50">
            <w:pPr>
              <w:spacing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A45603E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8A0B68" w14:textId="77777777" w:rsidR="00EF7A50" w:rsidRPr="005A44F6" w:rsidRDefault="00EF7A50" w:rsidP="00EF7A5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4E4694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A8849D" w14:textId="77777777" w:rsidR="00EF7A50" w:rsidRPr="005A44F6" w:rsidRDefault="00EF7A50" w:rsidP="00EF7A5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0F46C8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F53E41" w14:textId="77777777" w:rsidR="00EF7A50" w:rsidRPr="005A44F6" w:rsidRDefault="00EF7A50" w:rsidP="00EF7A5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62261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F7A50" w:rsidRPr="005A44F6" w14:paraId="76506809" w14:textId="77777777" w:rsidTr="00EF7A50">
        <w:tc>
          <w:tcPr>
            <w:tcW w:w="3573" w:type="dxa"/>
          </w:tcPr>
          <w:p w14:paraId="40F417A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41009BF7" w14:textId="77777777" w:rsidTr="00EF7A50">
        <w:tc>
          <w:tcPr>
            <w:tcW w:w="3573" w:type="dxa"/>
          </w:tcPr>
          <w:p w14:paraId="719707A4" w14:textId="5399402E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0D1CD5" w14:textId="45205232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7F3C3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7E9E" w14:textId="788EB28B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95A2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635897" w14:textId="5C2D2A1A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0" w:type="dxa"/>
          </w:tcPr>
          <w:p w14:paraId="6E4A5FF6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048AB" w14:textId="16528F93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EF7A50" w:rsidRPr="005A44F6" w14:paraId="6A8FBA22" w14:textId="77777777" w:rsidTr="00EF7A50">
        <w:tc>
          <w:tcPr>
            <w:tcW w:w="3573" w:type="dxa"/>
          </w:tcPr>
          <w:p w14:paraId="059B28F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C7E56EE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D9B6D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48096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29EAB0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C15401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48331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ADD659C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EF7A50" w:rsidRPr="005A44F6" w14:paraId="41F8D519" w14:textId="77777777" w:rsidTr="00EF7A50">
        <w:tc>
          <w:tcPr>
            <w:tcW w:w="3573" w:type="dxa"/>
          </w:tcPr>
          <w:p w14:paraId="56B1BCE4" w14:textId="77777777" w:rsidR="00EF7A50" w:rsidRPr="005A44F6" w:rsidRDefault="00EF7A50" w:rsidP="00EF7A50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292C8CF2" w14:textId="77777777" w:rsidTr="00EF7A50">
        <w:tc>
          <w:tcPr>
            <w:tcW w:w="3573" w:type="dxa"/>
          </w:tcPr>
          <w:p w14:paraId="0213E80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5471C3A6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4CFE37F2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7B694EE5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0E99D98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4D56D9AC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EF7A50" w:rsidRPr="005A44F6" w14:paraId="078F6769" w14:textId="77777777" w:rsidTr="00EF7A50">
        <w:tc>
          <w:tcPr>
            <w:tcW w:w="3573" w:type="dxa"/>
          </w:tcPr>
          <w:p w14:paraId="2D27DA8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2B6B9AA9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E7A60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4FB52890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1204926B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4FB8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17E97B2C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7A50" w:rsidRPr="005A44F6" w14:paraId="5A6A22ED" w14:textId="77777777" w:rsidTr="00EF7A50">
        <w:tc>
          <w:tcPr>
            <w:tcW w:w="3573" w:type="dxa"/>
          </w:tcPr>
          <w:p w14:paraId="3EC50E7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8C9206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ED179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0ADCAB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470C1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EA8F734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2035C5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5BBA308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EF7A50" w:rsidRPr="005A44F6" w14:paraId="20668537" w14:textId="77777777" w:rsidTr="00EF7A50">
        <w:tc>
          <w:tcPr>
            <w:tcW w:w="3573" w:type="dxa"/>
          </w:tcPr>
          <w:p w14:paraId="33C5B890" w14:textId="5B6EB722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3463BD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1752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993B2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3E4D1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BDCE8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948D7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C4F99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50" w:rsidRPr="005A44F6" w14:paraId="226189DC" w14:textId="77777777" w:rsidTr="00EF7A50">
        <w:tc>
          <w:tcPr>
            <w:tcW w:w="3573" w:type="dxa"/>
          </w:tcPr>
          <w:p w14:paraId="10B0E270" w14:textId="41747356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CEBAAB1" w14:textId="4AB33AAE" w:rsidR="00EF7A50" w:rsidRPr="005A44F6" w:rsidRDefault="00A31536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</w:tcPr>
          <w:p w14:paraId="2800377F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DCBE5" w14:textId="73E1FA7F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4863D1FA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5018" w14:textId="5A1919B0" w:rsidR="00EF7A50" w:rsidRPr="005A44F6" w:rsidRDefault="00425997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C6E40" w14:textId="77777777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E7CAA" w14:textId="7326F8BC" w:rsidR="00EF7A50" w:rsidRPr="005A44F6" w:rsidRDefault="00EF7A50" w:rsidP="00E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EAB43D" w14:textId="77777777" w:rsidR="005A44F6" w:rsidRPr="005A44F6" w:rsidRDefault="005A44F6" w:rsidP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8DC5C" w14:textId="70316538" w:rsidR="00710B2C" w:rsidRPr="005A44F6" w:rsidRDefault="00710B2C" w:rsidP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5A44F6" w:rsidRPr="005A44F6">
        <w:rPr>
          <w:rFonts w:asciiTheme="majorBidi" w:hAnsiTheme="majorBidi" w:cstheme="majorBidi"/>
          <w:sz w:val="28"/>
          <w:szCs w:val="28"/>
          <w:cs/>
        </w:rPr>
        <w:t>เก้า</w:t>
      </w:r>
      <w:r w:rsidRPr="005A44F6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4605BA" w:rsidRPr="005A44F6">
        <w:rPr>
          <w:rFonts w:asciiTheme="majorBidi" w:hAnsiTheme="majorBidi" w:cstheme="majorBidi"/>
          <w:sz w:val="28"/>
          <w:szCs w:val="28"/>
        </w:rPr>
        <w:t xml:space="preserve">30 </w:t>
      </w:r>
      <w:r w:rsidR="005A44F6" w:rsidRPr="005A44F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5A44F6">
        <w:rPr>
          <w:rFonts w:asciiTheme="majorBidi" w:hAnsiTheme="majorBidi" w:cstheme="majorBidi"/>
          <w:sz w:val="28"/>
          <w:szCs w:val="28"/>
        </w:rPr>
        <w:t>2565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5AA8BAB" w14:textId="77777777" w:rsidR="00710B2C" w:rsidRPr="005A44F6" w:rsidRDefault="00710B2C" w:rsidP="00710B2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710B2C" w:rsidRPr="005A44F6" w14:paraId="73F1B78E" w14:textId="77777777" w:rsidTr="00710B2C">
        <w:trPr>
          <w:tblHeader/>
        </w:trPr>
        <w:tc>
          <w:tcPr>
            <w:tcW w:w="973" w:type="pct"/>
          </w:tcPr>
          <w:p w14:paraId="7ABCD537" w14:textId="77777777" w:rsidR="00710B2C" w:rsidRPr="005A44F6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94CA4BA" w14:textId="77777777" w:rsidR="00710B2C" w:rsidRPr="005A44F6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C585640" w14:textId="77777777" w:rsidR="00710B2C" w:rsidRPr="005A44F6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4F6" w:rsidRPr="005A44F6" w14:paraId="33506FE4" w14:textId="77777777" w:rsidTr="00710B2C">
        <w:trPr>
          <w:tblHeader/>
        </w:trPr>
        <w:tc>
          <w:tcPr>
            <w:tcW w:w="973" w:type="pct"/>
          </w:tcPr>
          <w:p w14:paraId="1B1BA86B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F18BEA8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4356E5D5" w14:textId="74AD93CF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77BBFC0F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01C1C9EF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026C7A52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69D3A84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8DA9033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DAB3DC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832E38D" w14:textId="7C8A4103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A44F6" w:rsidRPr="005A44F6" w14:paraId="4F9AA617" w14:textId="77777777" w:rsidTr="00710B2C">
        <w:trPr>
          <w:tblHeader/>
        </w:trPr>
        <w:tc>
          <w:tcPr>
            <w:tcW w:w="973" w:type="pct"/>
          </w:tcPr>
          <w:p w14:paraId="2FE1453C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40" w:type="pct"/>
          </w:tcPr>
          <w:p w14:paraId="7029EC9B" w14:textId="18ECAEB5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591" w:type="pct"/>
          </w:tcPr>
          <w:p w14:paraId="1366E009" w14:textId="01B6F348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638" w:type="pct"/>
          </w:tcPr>
          <w:p w14:paraId="6CAD7822" w14:textId="06A12D72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5E69966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0A97D15F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D47F1E4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C17A380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7" w:type="pct"/>
          </w:tcPr>
          <w:p w14:paraId="41E84017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EF7CFD" w14:textId="269877F3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5A44F6" w:rsidRPr="005A44F6" w14:paraId="59FD4928" w14:textId="77777777" w:rsidTr="00710B2C">
        <w:trPr>
          <w:tblHeader/>
        </w:trPr>
        <w:tc>
          <w:tcPr>
            <w:tcW w:w="973" w:type="pct"/>
          </w:tcPr>
          <w:p w14:paraId="7AE29253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1146F6A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680319AF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44F6" w:rsidRPr="005A44F6" w14:paraId="1CDE3B3A" w14:textId="77777777" w:rsidTr="00710B2C">
        <w:trPr>
          <w:tblHeader/>
        </w:trPr>
        <w:tc>
          <w:tcPr>
            <w:tcW w:w="973" w:type="pct"/>
          </w:tcPr>
          <w:p w14:paraId="64EC63AA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5BB84C52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4854BE47" w14:textId="2F5DEA82" w:rsidR="005A44F6" w:rsidRPr="005A44F6" w:rsidRDefault="00AA0420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7614977C" w14:textId="71350DE0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  <w:tc>
          <w:tcPr>
            <w:tcW w:w="147" w:type="pct"/>
          </w:tcPr>
          <w:p w14:paraId="0F046D41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7E01E2C" w14:textId="0C023ED1" w:rsidR="005A44F6" w:rsidRPr="005A44F6" w:rsidRDefault="00AA0420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5A44F6" w:rsidRPr="005A44F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2BF2435F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80F4EA2" w14:textId="5A695FB3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042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7,000)</w:t>
            </w:r>
          </w:p>
        </w:tc>
        <w:tc>
          <w:tcPr>
            <w:tcW w:w="147" w:type="pct"/>
          </w:tcPr>
          <w:p w14:paraId="4E485C64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90D435E" w14:textId="28D37E23" w:rsidR="005A44F6" w:rsidRPr="005A44F6" w:rsidRDefault="005308B2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</w:tbl>
    <w:p w14:paraId="6B674AF0" w14:textId="0BBDB487" w:rsidR="00710B2C" w:rsidRPr="005A44F6" w:rsidRDefault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9F602F" w14:textId="228D565B" w:rsidR="00710B2C" w:rsidRPr="005A44F6" w:rsidRDefault="00710B2C" w:rsidP="00EB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5A44F6" w:rsidRPr="005A44F6">
        <w:rPr>
          <w:rFonts w:asciiTheme="majorBidi" w:hAnsiTheme="majorBidi" w:cstheme="majorBidi"/>
          <w:sz w:val="28"/>
          <w:szCs w:val="28"/>
          <w:cs/>
        </w:rPr>
        <w:t>เก้า</w:t>
      </w:r>
      <w:r w:rsidRPr="005A44F6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4605BA" w:rsidRPr="005A44F6">
        <w:rPr>
          <w:rFonts w:asciiTheme="majorBidi" w:hAnsiTheme="majorBidi" w:cstheme="majorBidi"/>
          <w:sz w:val="28"/>
          <w:szCs w:val="28"/>
        </w:rPr>
        <w:t xml:space="preserve">30 </w:t>
      </w:r>
      <w:r w:rsidR="005A44F6" w:rsidRPr="005A44F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5A44F6">
        <w:rPr>
          <w:rFonts w:asciiTheme="majorBidi" w:hAnsiTheme="majorBidi" w:cstheme="majorBidi"/>
          <w:sz w:val="28"/>
          <w:szCs w:val="28"/>
        </w:rPr>
        <w:t>2565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F05D8F" w14:textId="77777777" w:rsidR="008A3CD3" w:rsidRPr="005A44F6" w:rsidRDefault="008A3CD3" w:rsidP="00EB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710B2C" w:rsidRPr="005A44F6" w14:paraId="5BA7A8A2" w14:textId="77777777" w:rsidTr="00710B2C">
        <w:trPr>
          <w:tblHeader/>
        </w:trPr>
        <w:tc>
          <w:tcPr>
            <w:tcW w:w="973" w:type="pct"/>
          </w:tcPr>
          <w:p w14:paraId="2139DCD1" w14:textId="77777777" w:rsidR="00710B2C" w:rsidRPr="005A44F6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3D90D93" w14:textId="77777777" w:rsidR="00710B2C" w:rsidRPr="005A44F6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78EA9D76" w14:textId="77777777" w:rsidR="00710B2C" w:rsidRPr="005A44F6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44F6" w:rsidRPr="005A44F6" w14:paraId="41796DC8" w14:textId="77777777" w:rsidTr="00710B2C">
        <w:trPr>
          <w:tblHeader/>
        </w:trPr>
        <w:tc>
          <w:tcPr>
            <w:tcW w:w="973" w:type="pct"/>
          </w:tcPr>
          <w:p w14:paraId="49FD36ED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2310767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DF5C412" w14:textId="361723F2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586FD595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55619676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BD604D6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C8442A8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8FE1AB8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753F011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2D9350" w14:textId="42BEC48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A44F6" w:rsidRPr="005A44F6" w14:paraId="065114BD" w14:textId="77777777" w:rsidTr="00710B2C">
        <w:trPr>
          <w:tblHeader/>
        </w:trPr>
        <w:tc>
          <w:tcPr>
            <w:tcW w:w="973" w:type="pct"/>
          </w:tcPr>
          <w:p w14:paraId="6A756619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34DAC21F" w14:textId="6817F470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591" w:type="pct"/>
          </w:tcPr>
          <w:p w14:paraId="4755EE76" w14:textId="370013D8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638" w:type="pct"/>
          </w:tcPr>
          <w:p w14:paraId="46A9FE7B" w14:textId="17FAE443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413D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029497D1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990EC51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3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7C6AC87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BD5A45D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3D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E0F5E26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BB3E5" w14:textId="7C357773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5A44F6" w:rsidRPr="005A44F6" w14:paraId="591C2DB1" w14:textId="77777777" w:rsidTr="00710B2C">
        <w:trPr>
          <w:tblHeader/>
        </w:trPr>
        <w:tc>
          <w:tcPr>
            <w:tcW w:w="973" w:type="pct"/>
          </w:tcPr>
          <w:p w14:paraId="6F954124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BF101E8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77E2F69F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3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44F6" w:rsidRPr="005A44F6" w14:paraId="7DF347F9" w14:textId="77777777" w:rsidTr="00710B2C">
        <w:trPr>
          <w:tblHeader/>
        </w:trPr>
        <w:tc>
          <w:tcPr>
            <w:tcW w:w="973" w:type="pct"/>
          </w:tcPr>
          <w:p w14:paraId="2911C9ED" w14:textId="77777777" w:rsidR="005A44F6" w:rsidRPr="005A44F6" w:rsidRDefault="005A44F6" w:rsidP="005A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2A7C4EC8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DE725A5" w14:textId="303CF3BA" w:rsidR="005A44F6" w:rsidRPr="005A44F6" w:rsidRDefault="00CA44CC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279C26BA" w14:textId="286913B2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413DE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7" w:type="pct"/>
          </w:tcPr>
          <w:p w14:paraId="2C8663BF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AAD5660" w14:textId="2C0F3AF4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413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6D77F5D" w14:textId="77777777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43DC823" w14:textId="5F555B0F" w:rsidR="005A44F6" w:rsidRPr="005413DE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413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133A6C7" w14:textId="77777777" w:rsidR="005A44F6" w:rsidRPr="005A44F6" w:rsidRDefault="005A44F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59205BE" w14:textId="5A50C059" w:rsidR="005A44F6" w:rsidRPr="005A44F6" w:rsidRDefault="00273F46" w:rsidP="005A4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92C6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</w:tbl>
    <w:p w14:paraId="718C1898" w14:textId="77777777" w:rsidR="008A3CD3" w:rsidRPr="005A44F6" w:rsidRDefault="008A3CD3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F5E5FA4" w:rsidR="00F10F18" w:rsidRPr="005A44F6" w:rsidRDefault="00F10F18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5A44F6" w:rsidRDefault="00F10F18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19326" w14:textId="4761D704" w:rsidR="0049278D" w:rsidRPr="005A44F6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</w:t>
      </w:r>
      <w:r w:rsidR="00AB64C3" w:rsidRPr="005A44F6">
        <w:rPr>
          <w:rFonts w:asciiTheme="majorBidi" w:hAnsiTheme="majorBidi" w:cstheme="majorBidi"/>
          <w:sz w:val="28"/>
          <w:szCs w:val="28"/>
          <w:cs/>
        </w:rPr>
        <w:t>การ</w:t>
      </w:r>
      <w:r w:rsidRPr="005A44F6">
        <w:rPr>
          <w:rFonts w:asciiTheme="majorBidi" w:hAnsiTheme="majorBidi" w:cstheme="majorBidi"/>
          <w:sz w:val="28"/>
          <w:szCs w:val="28"/>
          <w:cs/>
        </w:rPr>
        <w:t>ร่วมค้าหลายฉบับ โดยมีระยะเวลาใน</w:t>
      </w:r>
      <w:r w:rsidR="0061766B" w:rsidRPr="005A44F6">
        <w:rPr>
          <w:rFonts w:asciiTheme="majorBidi" w:hAnsiTheme="majorBidi" w:cstheme="majorBidi"/>
          <w:sz w:val="28"/>
          <w:szCs w:val="28"/>
        </w:rPr>
        <w:br/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การให้บริการ </w:t>
      </w:r>
      <w:r w:rsidRPr="005A44F6">
        <w:rPr>
          <w:rFonts w:asciiTheme="majorBidi" w:hAnsiTheme="majorBidi" w:cstheme="majorBidi"/>
          <w:sz w:val="28"/>
          <w:szCs w:val="28"/>
        </w:rPr>
        <w:t>1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</w:rPr>
        <w:t>- 3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5A44F6">
        <w:rPr>
          <w:rFonts w:asciiTheme="majorBidi" w:hAnsiTheme="majorBidi" w:cstheme="majorBidi"/>
          <w:sz w:val="28"/>
          <w:szCs w:val="28"/>
        </w:rPr>
        <w:t>1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5A44F6">
        <w:rPr>
          <w:rFonts w:asciiTheme="majorBidi" w:hAnsiTheme="majorBidi" w:cstheme="majorBidi"/>
          <w:sz w:val="28"/>
          <w:szCs w:val="28"/>
        </w:rPr>
        <w:t xml:space="preserve">2562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5A44F6">
        <w:rPr>
          <w:rFonts w:asciiTheme="majorBidi" w:hAnsiTheme="majorBidi" w:cstheme="majorBidi"/>
          <w:sz w:val="28"/>
          <w:szCs w:val="28"/>
        </w:rPr>
        <w:t>3</w:t>
      </w:r>
      <w:r w:rsidR="002701B0">
        <w:rPr>
          <w:rFonts w:asciiTheme="majorBidi" w:hAnsiTheme="majorBidi" w:cstheme="majorBidi"/>
          <w:sz w:val="28"/>
          <w:szCs w:val="28"/>
        </w:rPr>
        <w:t xml:space="preserve">0 </w:t>
      </w:r>
      <w:r w:rsidR="002701B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2701B0">
        <w:rPr>
          <w:rFonts w:asciiTheme="majorBidi" w:hAnsiTheme="majorBidi" w:cstheme="majorBidi"/>
          <w:sz w:val="28"/>
          <w:szCs w:val="28"/>
        </w:rPr>
        <w:t>6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AA98C22" w14:textId="2838F92E" w:rsidR="005A44F6" w:rsidRPr="005A44F6" w:rsidRDefault="005A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D0514B" w14:textId="2B864FA1" w:rsidR="0049278D" w:rsidRPr="005A44F6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บริษัทลงนามในสัญญาให้บริการแก่บริษัทย่อย ขอบเขตการให้บริการประกอบด้วย</w:t>
      </w:r>
      <w:r w:rsidR="007669A5" w:rsidRPr="005A44F6">
        <w:rPr>
          <w:rFonts w:asciiTheme="majorBidi" w:hAnsiTheme="majorBidi" w:cstheme="majorBidi"/>
          <w:sz w:val="28"/>
          <w:szCs w:val="28"/>
          <w:cs/>
        </w:rPr>
        <w:t xml:space="preserve">งานกฎหมาย งานทรัพยากรบุคคล </w:t>
      </w:r>
      <w:r w:rsidR="00DE62B9" w:rsidRPr="005A44F6">
        <w:rPr>
          <w:rFonts w:asciiTheme="majorBidi" w:hAnsiTheme="majorBidi" w:cstheme="majorBidi"/>
          <w:sz w:val="28"/>
          <w:szCs w:val="28"/>
        </w:rPr>
        <w:br/>
      </w:r>
      <w:r w:rsidR="007669A5" w:rsidRPr="005A44F6">
        <w:rPr>
          <w:rFonts w:asciiTheme="majorBidi" w:hAnsiTheme="majorBidi" w:cstheme="majorBidi"/>
          <w:sz w:val="28"/>
          <w:szCs w:val="28"/>
          <w:cs/>
        </w:rPr>
        <w:t xml:space="preserve">งานเทคโนโลยีสารสนเทศ </w:t>
      </w:r>
      <w:r w:rsidR="00BF783E" w:rsidRPr="005A44F6">
        <w:rPr>
          <w:rFonts w:asciiTheme="majorBidi" w:hAnsiTheme="majorBidi" w:cstheme="majorBidi"/>
          <w:sz w:val="28"/>
          <w:szCs w:val="28"/>
          <w:cs/>
        </w:rPr>
        <w:t xml:space="preserve">งานตรวจสอบภายใน </w:t>
      </w:r>
      <w:r w:rsidR="002B603C" w:rsidRPr="005A44F6">
        <w:rPr>
          <w:rFonts w:asciiTheme="majorBidi" w:hAnsiTheme="majorBidi" w:cstheme="majorBidi"/>
          <w:sz w:val="28"/>
          <w:szCs w:val="28"/>
          <w:cs/>
        </w:rPr>
        <w:t xml:space="preserve">งานเลขานุการ </w:t>
      </w:r>
      <w:r w:rsidR="007669A5" w:rsidRPr="005A44F6">
        <w:rPr>
          <w:rFonts w:asciiTheme="majorBidi" w:hAnsiTheme="majorBidi" w:cstheme="majorBidi"/>
          <w:sz w:val="28"/>
          <w:szCs w:val="28"/>
          <w:cs/>
        </w:rPr>
        <w:t xml:space="preserve">งานแผนการตลาด งานรักษาความปลอดภัย </w:t>
      </w:r>
      <w:r w:rsidR="00473BFA" w:rsidRPr="005A44F6">
        <w:rPr>
          <w:rFonts w:asciiTheme="majorBidi" w:hAnsiTheme="majorBidi" w:cstheme="majorBidi"/>
          <w:sz w:val="28"/>
          <w:szCs w:val="28"/>
        </w:rPr>
        <w:br/>
      </w:r>
      <w:r w:rsidR="007669A5" w:rsidRPr="005A44F6">
        <w:rPr>
          <w:rFonts w:asciiTheme="majorBidi" w:hAnsiTheme="majorBidi" w:cstheme="majorBidi"/>
          <w:sz w:val="28"/>
          <w:szCs w:val="28"/>
          <w:cs/>
        </w:rPr>
        <w:t xml:space="preserve">และงานการผลิต </w:t>
      </w:r>
      <w:r w:rsidRPr="005A44F6">
        <w:rPr>
          <w:rFonts w:asciiTheme="majorBidi" w:hAnsiTheme="majorBidi" w:cstheme="majorBidi"/>
          <w:sz w:val="28"/>
          <w:szCs w:val="28"/>
          <w:cs/>
        </w:rPr>
        <w:t>โดยมีระยะเวลาในการให้บริการ</w:t>
      </w:r>
      <w:r w:rsidR="002B603C" w:rsidRPr="005A44F6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5A44F6">
        <w:rPr>
          <w:rFonts w:asciiTheme="majorBidi" w:hAnsiTheme="majorBidi" w:cstheme="majorBidi"/>
          <w:sz w:val="28"/>
          <w:szCs w:val="28"/>
        </w:rPr>
        <w:t xml:space="preserve">1 </w:t>
      </w:r>
      <w:r w:rsidR="00CE4B9C" w:rsidRPr="005A44F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A44F6">
        <w:rPr>
          <w:rFonts w:asciiTheme="majorBidi" w:hAnsiTheme="majorBidi" w:cstheme="majorBidi"/>
          <w:sz w:val="28"/>
          <w:szCs w:val="28"/>
        </w:rPr>
        <w:t xml:space="preserve"> 256</w:t>
      </w:r>
      <w:r w:rsidR="00CE4B9C" w:rsidRPr="005A44F6">
        <w:rPr>
          <w:rFonts w:asciiTheme="majorBidi" w:hAnsiTheme="majorBidi" w:cstheme="majorBidi"/>
          <w:sz w:val="28"/>
          <w:szCs w:val="28"/>
        </w:rPr>
        <w:t>4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5A44F6">
        <w:rPr>
          <w:rFonts w:asciiTheme="majorBidi" w:hAnsiTheme="majorBidi" w:cstheme="majorBidi"/>
          <w:sz w:val="28"/>
          <w:szCs w:val="28"/>
        </w:rPr>
        <w:t xml:space="preserve">31 </w:t>
      </w:r>
      <w:r w:rsidR="00471C32" w:rsidRPr="005A44F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471C32" w:rsidRPr="005A44F6">
        <w:rPr>
          <w:rFonts w:asciiTheme="majorBidi" w:hAnsiTheme="majorBidi" w:cstheme="majorBidi"/>
          <w:sz w:val="28"/>
          <w:szCs w:val="28"/>
        </w:rPr>
        <w:t xml:space="preserve">2565 </w:t>
      </w:r>
      <w:r w:rsidR="00471C32" w:rsidRPr="005A44F6">
        <w:rPr>
          <w:rFonts w:asciiTheme="majorBidi" w:hAnsiTheme="majorBidi" w:cstheme="majorBidi"/>
          <w:sz w:val="28"/>
          <w:szCs w:val="28"/>
          <w:cs/>
        </w:rPr>
        <w:t xml:space="preserve">และระหว่างวันที่ </w:t>
      </w:r>
      <w:r w:rsidR="00471C32" w:rsidRPr="005A44F6">
        <w:rPr>
          <w:rFonts w:asciiTheme="majorBidi" w:hAnsiTheme="majorBidi" w:cstheme="majorBidi"/>
          <w:sz w:val="28"/>
          <w:szCs w:val="28"/>
        </w:rPr>
        <w:t>1</w:t>
      </w:r>
      <w:r w:rsidR="00471C32" w:rsidRPr="005A44F6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="001601F1" w:rsidRPr="005A44F6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1601F1" w:rsidRPr="005A44F6">
        <w:rPr>
          <w:rFonts w:asciiTheme="majorBidi" w:hAnsiTheme="majorBidi" w:cstheme="majorBidi"/>
          <w:sz w:val="28"/>
          <w:szCs w:val="28"/>
        </w:rPr>
        <w:t xml:space="preserve">31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3734FF" w:rsidRPr="005A44F6">
        <w:rPr>
          <w:rFonts w:asciiTheme="majorBidi" w:hAnsiTheme="majorBidi" w:cstheme="majorBidi"/>
          <w:sz w:val="28"/>
          <w:szCs w:val="28"/>
        </w:rPr>
        <w:t>5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  <w:r w:rsidR="005368C3" w:rsidRPr="005A44F6">
        <w:rPr>
          <w:rFonts w:asciiTheme="majorBidi" w:hAnsiTheme="majorBidi" w:cstheme="majorBidi"/>
          <w:sz w:val="28"/>
          <w:szCs w:val="28"/>
        </w:rPr>
        <w:t xml:space="preserve"> </w:t>
      </w:r>
    </w:p>
    <w:p w14:paraId="6FB4D56E" w14:textId="3AFE8D47" w:rsidR="0049278D" w:rsidRPr="005A44F6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กลุ่มบริษัทลงนามในสัญญาเช่า</w:t>
      </w:r>
      <w:r w:rsidR="178333CC" w:rsidRPr="005A44F6">
        <w:rPr>
          <w:rFonts w:asciiTheme="majorBidi" w:hAnsiTheme="majorBidi" w:cstheme="majorBidi"/>
          <w:sz w:val="28"/>
          <w:szCs w:val="28"/>
          <w:cs/>
        </w:rPr>
        <w:t xml:space="preserve">อุปกรณ์ </w:t>
      </w:r>
      <w:r w:rsidRPr="005A44F6">
        <w:rPr>
          <w:rFonts w:asciiTheme="majorBidi" w:hAnsiTheme="majorBidi" w:cstheme="majorBidi"/>
          <w:sz w:val="28"/>
          <w:szCs w:val="28"/>
          <w:cs/>
        </w:rPr>
        <w:t>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A435F1" w:rsidRPr="005A44F6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3DE1C7DE" w:rsidRPr="005A44F6">
        <w:rPr>
          <w:rFonts w:asciiTheme="majorBidi" w:hAnsiTheme="majorBidi" w:cstheme="majorBidi"/>
          <w:sz w:val="28"/>
          <w:szCs w:val="28"/>
        </w:rPr>
        <w:t>1</w:t>
      </w:r>
      <w:r w:rsidR="00F40F26" w:rsidRPr="005A44F6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3DE1C7DE" w:rsidRPr="005A44F6">
        <w:rPr>
          <w:rFonts w:asciiTheme="majorBidi" w:hAnsiTheme="majorBidi" w:cstheme="majorBidi"/>
          <w:sz w:val="28"/>
          <w:szCs w:val="28"/>
        </w:rPr>
        <w:t>2564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A748C8" w:rsidRPr="005A44F6">
        <w:rPr>
          <w:rFonts w:asciiTheme="majorBidi" w:hAnsiTheme="majorBidi" w:cstheme="majorBidi"/>
          <w:sz w:val="28"/>
          <w:szCs w:val="28"/>
          <w:cs/>
        </w:rPr>
        <w:t xml:space="preserve">31 </w:t>
      </w:r>
      <w:r w:rsidR="00A10AED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A748C8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68B6" w:rsidRPr="005A44F6">
        <w:rPr>
          <w:rFonts w:asciiTheme="majorBidi" w:hAnsiTheme="majorBidi" w:cstheme="majorBidi"/>
          <w:sz w:val="28"/>
          <w:szCs w:val="28"/>
        </w:rPr>
        <w:t>2566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76CC172" w14:textId="77777777" w:rsidR="0049278D" w:rsidRPr="005A44F6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7BEEF" w14:textId="61505591" w:rsidR="00921DAE" w:rsidRPr="005A44F6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6BD76A43" w14:textId="77777777" w:rsidR="005A44F6" w:rsidRPr="005A44F6" w:rsidRDefault="005A44F6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D29A89" w14:textId="3571DA7B" w:rsidR="00375A14" w:rsidRPr="005A44F6" w:rsidRDefault="004D2A82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75A14" w:rsidRPr="005A44F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25C2EBE3" w14:textId="77777777" w:rsidR="005A44F6" w:rsidRPr="005A44F6" w:rsidRDefault="005A44F6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CF3C21" w14:textId="1D46B959" w:rsidR="0046269A" w:rsidRPr="005A44F6" w:rsidRDefault="0046269A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="00710B2C" w:rsidRPr="005A44F6">
        <w:rPr>
          <w:rFonts w:asciiTheme="majorBidi" w:hAnsiTheme="majorBidi" w:cstheme="majorBidi"/>
          <w:sz w:val="28"/>
          <w:szCs w:val="28"/>
        </w:rPr>
        <w:t>3</w:t>
      </w:r>
      <w:r w:rsidR="00593B43" w:rsidRPr="005A44F6">
        <w:rPr>
          <w:rFonts w:asciiTheme="majorBidi" w:hAnsiTheme="majorBidi" w:cstheme="majorBidi"/>
          <w:sz w:val="28"/>
          <w:szCs w:val="28"/>
        </w:rPr>
        <w:t xml:space="preserve">0 </w:t>
      </w:r>
      <w:r w:rsidR="005A44F6" w:rsidRPr="005A44F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93B43" w:rsidRPr="005A44F6">
        <w:rPr>
          <w:rFonts w:asciiTheme="majorBidi" w:hAnsiTheme="majorBidi" w:cstheme="majorBidi"/>
          <w:sz w:val="28"/>
          <w:szCs w:val="28"/>
        </w:rPr>
        <w:t>25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710B2C" w:rsidRPr="005A44F6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10B2C" w:rsidRPr="005A44F6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B1494F" w:rsidRPr="005A44F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5A44F6" w:rsidRDefault="0046269A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19"/>
        <w:gridCol w:w="1080"/>
        <w:gridCol w:w="1080"/>
        <w:gridCol w:w="990"/>
        <w:gridCol w:w="1080"/>
        <w:gridCol w:w="1080"/>
      </w:tblGrid>
      <w:tr w:rsidR="0046269A" w:rsidRPr="005A44F6" w14:paraId="29D402A7" w14:textId="77777777" w:rsidTr="00E13059">
        <w:tc>
          <w:tcPr>
            <w:tcW w:w="2160" w:type="dxa"/>
          </w:tcPr>
          <w:p w14:paraId="3B171484" w14:textId="77777777" w:rsidR="0046269A" w:rsidRPr="005A44F6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bookmarkStart w:id="4" w:name="_Hlk75538896"/>
          </w:p>
        </w:tc>
        <w:tc>
          <w:tcPr>
            <w:tcW w:w="7380" w:type="dxa"/>
            <w:gridSpan w:val="7"/>
            <w:vAlign w:val="bottom"/>
          </w:tcPr>
          <w:p w14:paraId="7F7AEC9B" w14:textId="5516EDE4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5A44F6" w14:paraId="16718EE7" w14:textId="77777777" w:rsidTr="00E13059">
        <w:tc>
          <w:tcPr>
            <w:tcW w:w="2160" w:type="dxa"/>
          </w:tcPr>
          <w:p w14:paraId="45767C63" w14:textId="77777777" w:rsidR="0046269A" w:rsidRPr="005A44F6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D8EB2E3" w14:textId="2DB1A68B" w:rsidR="0046269A" w:rsidRPr="005A44F6" w:rsidRDefault="00593B43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44F6"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46269A" w:rsidRPr="005A44F6" w14:paraId="582D3B2B" w14:textId="77777777" w:rsidTr="00E13059">
        <w:tc>
          <w:tcPr>
            <w:tcW w:w="2160" w:type="dxa"/>
          </w:tcPr>
          <w:p w14:paraId="1D83DEB4" w14:textId="77777777" w:rsidR="0046269A" w:rsidRPr="005A44F6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7036E5D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19" w:type="dxa"/>
            <w:vAlign w:val="bottom"/>
          </w:tcPr>
          <w:p w14:paraId="6C32510D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80" w:type="dxa"/>
            <w:vAlign w:val="bottom"/>
          </w:tcPr>
          <w:p w14:paraId="615C445A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80" w:type="dxa"/>
            <w:vAlign w:val="bottom"/>
          </w:tcPr>
          <w:p w14:paraId="2BB70870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44D66280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80" w:type="dxa"/>
            <w:vAlign w:val="bottom"/>
          </w:tcPr>
          <w:p w14:paraId="2A097937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80" w:type="dxa"/>
            <w:vAlign w:val="bottom"/>
          </w:tcPr>
          <w:p w14:paraId="487C0088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5A44F6" w14:paraId="2AF94BA1" w14:textId="77777777" w:rsidTr="00E13059">
        <w:tc>
          <w:tcPr>
            <w:tcW w:w="2160" w:type="dxa"/>
          </w:tcPr>
          <w:p w14:paraId="5A43D1B0" w14:textId="77777777" w:rsidR="0046269A" w:rsidRPr="005A44F6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6D02A72" w14:textId="77777777" w:rsidR="0046269A" w:rsidRPr="005A44F6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5A44F6" w14:paraId="107756C3" w14:textId="77777777" w:rsidTr="00E13059">
        <w:tc>
          <w:tcPr>
            <w:tcW w:w="2160" w:type="dxa"/>
          </w:tcPr>
          <w:p w14:paraId="38D72ED7" w14:textId="77777777" w:rsidR="0046269A" w:rsidRPr="005A44F6" w:rsidRDefault="0046269A" w:rsidP="00943EE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  <w:vAlign w:val="bottom"/>
          </w:tcPr>
          <w:p w14:paraId="322CAF4B" w14:textId="5D092951" w:rsidR="0046269A" w:rsidRPr="005A44F6" w:rsidRDefault="00855973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543,925</w:t>
            </w:r>
          </w:p>
        </w:tc>
        <w:tc>
          <w:tcPr>
            <w:tcW w:w="1019" w:type="dxa"/>
            <w:vAlign w:val="bottom"/>
          </w:tcPr>
          <w:p w14:paraId="774DAB22" w14:textId="24972079" w:rsidR="0046269A" w:rsidRPr="005A44F6" w:rsidRDefault="00D203F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337,446</w:t>
            </w:r>
          </w:p>
        </w:tc>
        <w:tc>
          <w:tcPr>
            <w:tcW w:w="1080" w:type="dxa"/>
            <w:vAlign w:val="bottom"/>
          </w:tcPr>
          <w:p w14:paraId="79AB1DDA" w14:textId="151A191B" w:rsidR="0046269A" w:rsidRPr="005A44F6" w:rsidRDefault="00C332E0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266,488</w:t>
            </w:r>
          </w:p>
        </w:tc>
        <w:tc>
          <w:tcPr>
            <w:tcW w:w="1080" w:type="dxa"/>
            <w:vAlign w:val="bottom"/>
          </w:tcPr>
          <w:p w14:paraId="34A5209E" w14:textId="41681280" w:rsidR="0046269A" w:rsidRPr="005A44F6" w:rsidRDefault="0023465C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191,356</w:t>
            </w:r>
          </w:p>
        </w:tc>
        <w:tc>
          <w:tcPr>
            <w:tcW w:w="990" w:type="dxa"/>
            <w:vAlign w:val="bottom"/>
          </w:tcPr>
          <w:p w14:paraId="3DE120F2" w14:textId="75528F92" w:rsidR="0046269A" w:rsidRPr="005A44F6" w:rsidRDefault="0023465C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92,622</w:t>
            </w:r>
          </w:p>
        </w:tc>
        <w:tc>
          <w:tcPr>
            <w:tcW w:w="1080" w:type="dxa"/>
            <w:vAlign w:val="bottom"/>
          </w:tcPr>
          <w:p w14:paraId="00B9ABB3" w14:textId="669A3255" w:rsidR="0046269A" w:rsidRPr="005A44F6" w:rsidRDefault="00EA2C26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24,275</w:t>
            </w:r>
          </w:p>
        </w:tc>
        <w:tc>
          <w:tcPr>
            <w:tcW w:w="1080" w:type="dxa"/>
            <w:vAlign w:val="bottom"/>
          </w:tcPr>
          <w:p w14:paraId="6DFCA5F3" w14:textId="14F86163" w:rsidR="0046269A" w:rsidRPr="005A44F6" w:rsidRDefault="00362DA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1,456,112</w:t>
            </w:r>
          </w:p>
        </w:tc>
      </w:tr>
      <w:tr w:rsidR="0046269A" w:rsidRPr="005A44F6" w14:paraId="7E5D581C" w14:textId="77777777" w:rsidTr="00E13059">
        <w:tc>
          <w:tcPr>
            <w:tcW w:w="2160" w:type="dxa"/>
          </w:tcPr>
          <w:p w14:paraId="4D48430B" w14:textId="77777777" w:rsidR="0046269A" w:rsidRPr="005A44F6" w:rsidRDefault="0046269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18EF1365" w14:textId="56687713" w:rsidR="00E718AE" w:rsidRPr="005A44F6" w:rsidRDefault="00621C9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03F5">
              <w:rPr>
                <w:rFonts w:asciiTheme="majorBidi" w:hAnsiTheme="majorBidi" w:cstheme="majorBidi"/>
                <w:sz w:val="28"/>
                <w:szCs w:val="28"/>
              </w:rPr>
              <w:t>136,932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9" w:type="dxa"/>
            <w:vAlign w:val="bottom"/>
          </w:tcPr>
          <w:p w14:paraId="573B1198" w14:textId="04043C5B" w:rsidR="00E718AE" w:rsidRPr="005A44F6" w:rsidRDefault="00621C9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03F5">
              <w:rPr>
                <w:rFonts w:asciiTheme="majorBidi" w:hAnsiTheme="majorBidi" w:cstheme="majorBidi"/>
                <w:sz w:val="28"/>
                <w:szCs w:val="28"/>
              </w:rPr>
              <w:t>92,918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B15AD21" w14:textId="6691B065" w:rsidR="00E718AE" w:rsidRPr="005A44F6" w:rsidRDefault="00621C9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32E0">
              <w:rPr>
                <w:rFonts w:asciiTheme="majorBidi" w:hAnsiTheme="majorBidi" w:cstheme="majorBidi"/>
                <w:sz w:val="28"/>
                <w:szCs w:val="28"/>
              </w:rPr>
              <w:t>57,743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90AF2A6" w14:textId="4F243C8A" w:rsidR="00E718AE" w:rsidRPr="005A44F6" w:rsidRDefault="00621C9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465C">
              <w:rPr>
                <w:rFonts w:asciiTheme="majorBidi" w:hAnsiTheme="majorBidi" w:cstheme="majorBidi"/>
                <w:sz w:val="28"/>
                <w:szCs w:val="28"/>
              </w:rPr>
              <w:t>28,971</w:t>
            </w:r>
            <w:r w:rsidR="00702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EB04517" w14:textId="64208CCA" w:rsidR="00E718AE" w:rsidRPr="005A44F6" w:rsidRDefault="00621C9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(9,581)</w:t>
            </w:r>
          </w:p>
        </w:tc>
        <w:tc>
          <w:tcPr>
            <w:tcW w:w="1080" w:type="dxa"/>
            <w:vAlign w:val="bottom"/>
          </w:tcPr>
          <w:p w14:paraId="0BDC7B2F" w14:textId="727AC4CE" w:rsidR="00E718AE" w:rsidRPr="005A44F6" w:rsidRDefault="00EA2C26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(1,430)</w:t>
            </w:r>
          </w:p>
        </w:tc>
        <w:tc>
          <w:tcPr>
            <w:tcW w:w="1080" w:type="dxa"/>
            <w:vAlign w:val="bottom"/>
          </w:tcPr>
          <w:p w14:paraId="3BFD456E" w14:textId="2B824A2A" w:rsidR="00E718AE" w:rsidRPr="005A44F6" w:rsidRDefault="00362DA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(327,575)</w:t>
            </w:r>
          </w:p>
        </w:tc>
      </w:tr>
      <w:tr w:rsidR="0046269A" w:rsidRPr="005A44F6" w14:paraId="10725534" w14:textId="77777777" w:rsidTr="00E13059">
        <w:tc>
          <w:tcPr>
            <w:tcW w:w="2160" w:type="dxa"/>
          </w:tcPr>
          <w:p w14:paraId="5E0A317E" w14:textId="77777777" w:rsidR="0046269A" w:rsidRPr="005A44F6" w:rsidRDefault="0046269A" w:rsidP="00943EE0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198A69" w14:textId="60233EC8" w:rsidR="0046269A" w:rsidRPr="005A44F6" w:rsidRDefault="00D203F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406,993</w:t>
            </w:r>
          </w:p>
        </w:tc>
        <w:tc>
          <w:tcPr>
            <w:tcW w:w="1019" w:type="dxa"/>
            <w:vAlign w:val="bottom"/>
          </w:tcPr>
          <w:p w14:paraId="16DFBD9B" w14:textId="691C1BF4" w:rsidR="0046269A" w:rsidRPr="005A44F6" w:rsidRDefault="00D203F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244,528</w:t>
            </w:r>
          </w:p>
        </w:tc>
        <w:tc>
          <w:tcPr>
            <w:tcW w:w="1080" w:type="dxa"/>
            <w:vAlign w:val="bottom"/>
          </w:tcPr>
          <w:p w14:paraId="2079A686" w14:textId="7A9ACCA0" w:rsidR="0046269A" w:rsidRPr="005A44F6" w:rsidRDefault="00C332E0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208,745</w:t>
            </w:r>
          </w:p>
        </w:tc>
        <w:tc>
          <w:tcPr>
            <w:tcW w:w="1080" w:type="dxa"/>
            <w:vAlign w:val="bottom"/>
          </w:tcPr>
          <w:p w14:paraId="75F61388" w14:textId="447B0248" w:rsidR="0046269A" w:rsidRPr="005A44F6" w:rsidRDefault="0023465C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162,385</w:t>
            </w:r>
          </w:p>
        </w:tc>
        <w:tc>
          <w:tcPr>
            <w:tcW w:w="990" w:type="dxa"/>
            <w:vAlign w:val="bottom"/>
          </w:tcPr>
          <w:p w14:paraId="7C5832BA" w14:textId="5080DB2E" w:rsidR="0046269A" w:rsidRPr="005A44F6" w:rsidRDefault="00621C9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83,041</w:t>
            </w:r>
          </w:p>
        </w:tc>
        <w:tc>
          <w:tcPr>
            <w:tcW w:w="1080" w:type="dxa"/>
            <w:vAlign w:val="bottom"/>
          </w:tcPr>
          <w:p w14:paraId="5E9F002E" w14:textId="75399B2F" w:rsidR="0046269A" w:rsidRPr="005A44F6" w:rsidRDefault="00EA2C26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22,845</w:t>
            </w:r>
          </w:p>
        </w:tc>
        <w:tc>
          <w:tcPr>
            <w:tcW w:w="1080" w:type="dxa"/>
            <w:vAlign w:val="bottom"/>
          </w:tcPr>
          <w:p w14:paraId="14D6D33C" w14:textId="4F9E74D6" w:rsidR="0046269A" w:rsidRPr="005A44F6" w:rsidRDefault="00362DA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1,128,537</w:t>
            </w:r>
          </w:p>
        </w:tc>
      </w:tr>
      <w:tr w:rsidR="0046269A" w:rsidRPr="005A44F6" w14:paraId="7EECEE19" w14:textId="77777777" w:rsidTr="00E13059">
        <w:tc>
          <w:tcPr>
            <w:tcW w:w="2160" w:type="dxa"/>
          </w:tcPr>
          <w:p w14:paraId="0D3B6C68" w14:textId="37E3B829" w:rsidR="0046269A" w:rsidRPr="005A44F6" w:rsidRDefault="0046269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BBA9451" w14:textId="53E273C8" w:rsidR="0046269A" w:rsidRPr="005A44F6" w:rsidRDefault="00EA2C26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03F5">
              <w:rPr>
                <w:rFonts w:asciiTheme="majorBidi" w:hAnsiTheme="majorBidi" w:cstheme="majorBidi"/>
                <w:sz w:val="28"/>
                <w:szCs w:val="28"/>
              </w:rPr>
              <w:t>11,95</w:t>
            </w:r>
            <w:r w:rsidR="007368F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9" w:type="dxa"/>
            <w:vAlign w:val="bottom"/>
          </w:tcPr>
          <w:p w14:paraId="7FD8CCA6" w14:textId="2D6DD03C" w:rsidR="0046269A" w:rsidRPr="005A44F6" w:rsidRDefault="00EA2C26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03F5">
              <w:rPr>
                <w:rFonts w:asciiTheme="majorBidi" w:hAnsiTheme="majorBidi" w:cstheme="majorBidi"/>
                <w:sz w:val="28"/>
                <w:szCs w:val="28"/>
              </w:rPr>
              <w:t>8,47</w:t>
            </w:r>
            <w:r w:rsidR="007368F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B300BB8" w14:textId="6ABE40D9" w:rsidR="0046269A" w:rsidRPr="005A44F6" w:rsidRDefault="00EA2C26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32E0">
              <w:rPr>
                <w:rFonts w:asciiTheme="majorBidi" w:hAnsiTheme="majorBidi" w:cstheme="majorBidi"/>
                <w:sz w:val="28"/>
                <w:szCs w:val="28"/>
              </w:rPr>
              <w:t>7,785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D3E5ECC" w14:textId="3C35D2A6" w:rsidR="0046269A" w:rsidRPr="005A44F6" w:rsidRDefault="00EA2C26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465C">
              <w:rPr>
                <w:rFonts w:asciiTheme="majorBidi" w:hAnsiTheme="majorBidi" w:cstheme="majorBidi"/>
                <w:sz w:val="28"/>
                <w:szCs w:val="28"/>
              </w:rPr>
              <w:t>6,639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CC7807E" w14:textId="244C46A7" w:rsidR="0046269A" w:rsidRPr="005A44F6" w:rsidRDefault="00621C9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(3,624)</w:t>
            </w:r>
          </w:p>
        </w:tc>
        <w:tc>
          <w:tcPr>
            <w:tcW w:w="1080" w:type="dxa"/>
            <w:vAlign w:val="bottom"/>
          </w:tcPr>
          <w:p w14:paraId="2C992715" w14:textId="64A3AE74" w:rsidR="0046269A" w:rsidRPr="005A44F6" w:rsidRDefault="00EA2C26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(946)</w:t>
            </w:r>
          </w:p>
        </w:tc>
        <w:tc>
          <w:tcPr>
            <w:tcW w:w="1080" w:type="dxa"/>
            <w:vAlign w:val="bottom"/>
          </w:tcPr>
          <w:p w14:paraId="0A7D2B25" w14:textId="2A206B54" w:rsidR="0046269A" w:rsidRPr="005A44F6" w:rsidRDefault="00362DAA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(39,422)</w:t>
            </w:r>
          </w:p>
        </w:tc>
      </w:tr>
      <w:tr w:rsidR="0046269A" w:rsidRPr="005A44F6" w14:paraId="5DC062B7" w14:textId="77777777" w:rsidTr="00E13059">
        <w:tc>
          <w:tcPr>
            <w:tcW w:w="2160" w:type="dxa"/>
          </w:tcPr>
          <w:p w14:paraId="6277361B" w14:textId="77777777" w:rsidR="0046269A" w:rsidRPr="005A44F6" w:rsidRDefault="0046269A" w:rsidP="00943EE0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1263A1EC" w14:textId="5CFAA4DC" w:rsidR="0046269A" w:rsidRPr="005A44F6" w:rsidRDefault="00D203F5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395,03</w:t>
            </w:r>
            <w:r w:rsidR="00D65D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19" w:type="dxa"/>
            <w:vAlign w:val="bottom"/>
          </w:tcPr>
          <w:p w14:paraId="134794BB" w14:textId="2A26A2F7" w:rsidR="0046269A" w:rsidRPr="005A44F6" w:rsidRDefault="00D203F5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236,05</w:t>
            </w:r>
            <w:r w:rsidR="00D65D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3C21940A" w14:textId="237983AD" w:rsidR="0046269A" w:rsidRPr="005A44F6" w:rsidRDefault="00C332E0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200,960</w:t>
            </w:r>
          </w:p>
        </w:tc>
        <w:tc>
          <w:tcPr>
            <w:tcW w:w="1080" w:type="dxa"/>
            <w:vAlign w:val="bottom"/>
          </w:tcPr>
          <w:p w14:paraId="6F390FC2" w14:textId="1DCE0DC3" w:rsidR="0046269A" w:rsidRPr="005A44F6" w:rsidRDefault="0023465C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155,746</w:t>
            </w:r>
          </w:p>
        </w:tc>
        <w:tc>
          <w:tcPr>
            <w:tcW w:w="990" w:type="dxa"/>
            <w:vAlign w:val="bottom"/>
          </w:tcPr>
          <w:p w14:paraId="7B1E744B" w14:textId="608DAE8C" w:rsidR="0046269A" w:rsidRPr="005A44F6" w:rsidRDefault="00EA2C26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79,417</w:t>
            </w:r>
          </w:p>
        </w:tc>
        <w:tc>
          <w:tcPr>
            <w:tcW w:w="1080" w:type="dxa"/>
            <w:vAlign w:val="bottom"/>
          </w:tcPr>
          <w:p w14:paraId="5A6053F6" w14:textId="79D8CB0F" w:rsidR="0046269A" w:rsidRPr="005A44F6" w:rsidRDefault="00EA2C26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21,899</w:t>
            </w:r>
          </w:p>
        </w:tc>
        <w:tc>
          <w:tcPr>
            <w:tcW w:w="1080" w:type="dxa"/>
            <w:vAlign w:val="bottom"/>
          </w:tcPr>
          <w:p w14:paraId="3C81E1CE" w14:textId="38F25DE7" w:rsidR="0046269A" w:rsidRPr="005A44F6" w:rsidRDefault="00362DAA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1,089,115</w:t>
            </w:r>
          </w:p>
        </w:tc>
      </w:tr>
      <w:bookmarkEnd w:id="4"/>
    </w:tbl>
    <w:p w14:paraId="37BFBBC0" w14:textId="77777777" w:rsidR="00BC5C9E" w:rsidRPr="005A44F6" w:rsidRDefault="00BC5C9E">
      <w:pPr>
        <w:rPr>
          <w:rFonts w:asciiTheme="majorBidi" w:hAnsiTheme="majorBidi" w:cstheme="majorBidi"/>
        </w:rPr>
      </w:pPr>
    </w:p>
    <w:p w14:paraId="7EB58519" w14:textId="77777777" w:rsidR="005A44F6" w:rsidRPr="005A44F6" w:rsidRDefault="005A44F6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52"/>
        <w:gridCol w:w="1050"/>
        <w:gridCol w:w="1050"/>
        <w:gridCol w:w="1050"/>
        <w:gridCol w:w="1050"/>
        <w:gridCol w:w="1050"/>
        <w:gridCol w:w="1007"/>
      </w:tblGrid>
      <w:tr w:rsidR="0011220D" w:rsidRPr="005A44F6" w14:paraId="7D1F5A5E" w14:textId="77777777" w:rsidTr="0063167D">
        <w:tc>
          <w:tcPr>
            <w:tcW w:w="2159" w:type="dxa"/>
          </w:tcPr>
          <w:p w14:paraId="40CDAA5D" w14:textId="0F4FAD3C" w:rsidR="0011220D" w:rsidRPr="005A44F6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2D0D9524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1220D" w:rsidRPr="005A44F6" w14:paraId="695B842F" w14:textId="77777777" w:rsidTr="0063167D">
        <w:tc>
          <w:tcPr>
            <w:tcW w:w="2159" w:type="dxa"/>
          </w:tcPr>
          <w:p w14:paraId="36DAD59D" w14:textId="77777777" w:rsidR="0011220D" w:rsidRPr="005A44F6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0441BF7B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11220D" w:rsidRPr="005A44F6" w14:paraId="7686557C" w14:textId="77777777" w:rsidTr="0063167D">
        <w:tc>
          <w:tcPr>
            <w:tcW w:w="2159" w:type="dxa"/>
          </w:tcPr>
          <w:p w14:paraId="76EAE93F" w14:textId="77777777" w:rsidR="0011220D" w:rsidRPr="005A44F6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D02FE7D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6E9CAC3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32149460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0" w:type="dxa"/>
            <w:vAlign w:val="bottom"/>
          </w:tcPr>
          <w:p w14:paraId="5A8CF22D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0" w:type="dxa"/>
            <w:vAlign w:val="bottom"/>
          </w:tcPr>
          <w:p w14:paraId="6C33973D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23DF8C6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0" w:type="dxa"/>
            <w:vAlign w:val="bottom"/>
          </w:tcPr>
          <w:p w14:paraId="6E7D6FE9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D3B2F62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0" w:type="dxa"/>
            <w:vAlign w:val="bottom"/>
          </w:tcPr>
          <w:p w14:paraId="4295B89D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7" w:type="dxa"/>
            <w:vAlign w:val="bottom"/>
          </w:tcPr>
          <w:p w14:paraId="04D83C1A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220D" w:rsidRPr="005A44F6" w14:paraId="3CC10A71" w14:textId="77777777" w:rsidTr="0063167D">
        <w:tc>
          <w:tcPr>
            <w:tcW w:w="2159" w:type="dxa"/>
          </w:tcPr>
          <w:p w14:paraId="1A8A5E0D" w14:textId="77777777" w:rsidR="0011220D" w:rsidRPr="005A44F6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4946D0B2" w14:textId="77777777" w:rsidR="0011220D" w:rsidRPr="005A44F6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20D" w:rsidRPr="005A44F6" w14:paraId="01D25121" w14:textId="77777777" w:rsidTr="0063167D">
        <w:tc>
          <w:tcPr>
            <w:tcW w:w="2159" w:type="dxa"/>
          </w:tcPr>
          <w:p w14:paraId="54BA595B" w14:textId="77777777" w:rsidR="0011220D" w:rsidRPr="005A44F6" w:rsidRDefault="0011220D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2" w:type="dxa"/>
          </w:tcPr>
          <w:p w14:paraId="0C02DCC4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609,544</w:t>
            </w:r>
          </w:p>
        </w:tc>
        <w:tc>
          <w:tcPr>
            <w:tcW w:w="1050" w:type="dxa"/>
          </w:tcPr>
          <w:p w14:paraId="64DC0379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50" w:type="dxa"/>
          </w:tcPr>
          <w:p w14:paraId="677E229B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1050" w:type="dxa"/>
          </w:tcPr>
          <w:p w14:paraId="6D02727E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050" w:type="dxa"/>
          </w:tcPr>
          <w:p w14:paraId="11EF31FB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1050" w:type="dxa"/>
          </w:tcPr>
          <w:p w14:paraId="205D145F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1007" w:type="dxa"/>
          </w:tcPr>
          <w:p w14:paraId="2DE33E1B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1,593,383</w:t>
            </w:r>
          </w:p>
        </w:tc>
      </w:tr>
      <w:tr w:rsidR="0011220D" w:rsidRPr="005A44F6" w14:paraId="5BA77421" w14:textId="77777777" w:rsidTr="0063167D">
        <w:tc>
          <w:tcPr>
            <w:tcW w:w="2159" w:type="dxa"/>
            <w:vAlign w:val="bottom"/>
          </w:tcPr>
          <w:p w14:paraId="7C7EFEC1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2" w:type="dxa"/>
            <w:vAlign w:val="bottom"/>
          </w:tcPr>
          <w:p w14:paraId="2F0032EB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0" w:type="dxa"/>
            <w:vAlign w:val="bottom"/>
          </w:tcPr>
          <w:p w14:paraId="35AE3511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50" w:type="dxa"/>
            <w:vAlign w:val="bottom"/>
          </w:tcPr>
          <w:p w14:paraId="7736A2E4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1050" w:type="dxa"/>
            <w:vAlign w:val="bottom"/>
          </w:tcPr>
          <w:p w14:paraId="0613FD3E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050" w:type="dxa"/>
            <w:vAlign w:val="bottom"/>
          </w:tcPr>
          <w:p w14:paraId="47E6E31A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1050" w:type="dxa"/>
            <w:vAlign w:val="bottom"/>
          </w:tcPr>
          <w:p w14:paraId="7FA34365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007" w:type="dxa"/>
            <w:vAlign w:val="bottom"/>
          </w:tcPr>
          <w:p w14:paraId="355D698F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11220D" w:rsidRPr="005A44F6" w14:paraId="4FC8A9E6" w14:textId="77777777" w:rsidTr="0063167D">
        <w:tc>
          <w:tcPr>
            <w:tcW w:w="2159" w:type="dxa"/>
            <w:vAlign w:val="bottom"/>
          </w:tcPr>
          <w:p w14:paraId="421F0662" w14:textId="77777777" w:rsidR="0011220D" w:rsidRPr="005A44F6" w:rsidRDefault="0011220D" w:rsidP="009271BA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B44A2C3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461,438</w:t>
            </w:r>
          </w:p>
        </w:tc>
        <w:tc>
          <w:tcPr>
            <w:tcW w:w="1050" w:type="dxa"/>
            <w:vAlign w:val="bottom"/>
          </w:tcPr>
          <w:p w14:paraId="5324DF6A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50" w:type="dxa"/>
            <w:vAlign w:val="bottom"/>
          </w:tcPr>
          <w:p w14:paraId="489BD7C6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1050" w:type="dxa"/>
            <w:vAlign w:val="bottom"/>
          </w:tcPr>
          <w:p w14:paraId="1DB1A0D9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050" w:type="dxa"/>
            <w:vAlign w:val="bottom"/>
          </w:tcPr>
          <w:p w14:paraId="4274571C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1050" w:type="dxa"/>
            <w:vAlign w:val="bottom"/>
          </w:tcPr>
          <w:p w14:paraId="043EA272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007" w:type="dxa"/>
            <w:vAlign w:val="bottom"/>
          </w:tcPr>
          <w:p w14:paraId="71EA97A6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1,239,031</w:t>
            </w:r>
          </w:p>
        </w:tc>
      </w:tr>
      <w:tr w:rsidR="0011220D" w:rsidRPr="005A44F6" w14:paraId="09C85F70" w14:textId="77777777" w:rsidTr="0063167D">
        <w:tc>
          <w:tcPr>
            <w:tcW w:w="2159" w:type="dxa"/>
            <w:vAlign w:val="bottom"/>
          </w:tcPr>
          <w:p w14:paraId="602ABA4A" w14:textId="77777777" w:rsidR="0011220D" w:rsidRPr="005A44F6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2" w:type="dxa"/>
            <w:vAlign w:val="bottom"/>
          </w:tcPr>
          <w:p w14:paraId="62398BA3" w14:textId="4B5D25CC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(12,07</w:t>
            </w:r>
            <w:r w:rsidR="00E130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54AED57D" w14:textId="731B3B9F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(8,28</w:t>
            </w:r>
            <w:r w:rsidR="00C76E3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5240FE1E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1050" w:type="dxa"/>
            <w:vAlign w:val="bottom"/>
          </w:tcPr>
          <w:p w14:paraId="22619958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050" w:type="dxa"/>
            <w:vAlign w:val="bottom"/>
          </w:tcPr>
          <w:p w14:paraId="154493A5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1050" w:type="dxa"/>
            <w:vAlign w:val="bottom"/>
          </w:tcPr>
          <w:p w14:paraId="02E0F025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1007" w:type="dxa"/>
            <w:vAlign w:val="bottom"/>
          </w:tcPr>
          <w:p w14:paraId="0A696EB2" w14:textId="77777777" w:rsidR="0011220D" w:rsidRPr="005A44F6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11220D" w:rsidRPr="005A44F6" w14:paraId="6B20A831" w14:textId="77777777" w:rsidTr="0063167D">
        <w:tc>
          <w:tcPr>
            <w:tcW w:w="2159" w:type="dxa"/>
          </w:tcPr>
          <w:p w14:paraId="6701FBB5" w14:textId="77777777" w:rsidR="0011220D" w:rsidRPr="005A44F6" w:rsidRDefault="0011220D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2" w:type="dxa"/>
          </w:tcPr>
          <w:p w14:paraId="522229E5" w14:textId="1A9DF752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449,36</w:t>
            </w:r>
            <w:r w:rsidR="00C76E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14:paraId="03AE12A8" w14:textId="7A201795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</w:t>
            </w:r>
            <w:r w:rsidR="00C76E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50" w:type="dxa"/>
          </w:tcPr>
          <w:p w14:paraId="480E700D" w14:textId="77777777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1050" w:type="dxa"/>
          </w:tcPr>
          <w:p w14:paraId="6CED8553" w14:textId="77777777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050" w:type="dxa"/>
          </w:tcPr>
          <w:p w14:paraId="6F20C2DA" w14:textId="77777777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1050" w:type="dxa"/>
          </w:tcPr>
          <w:p w14:paraId="56E00F38" w14:textId="77777777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1007" w:type="dxa"/>
            <w:vAlign w:val="bottom"/>
          </w:tcPr>
          <w:p w14:paraId="6CB4B214" w14:textId="77777777" w:rsidR="0011220D" w:rsidRPr="005A44F6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2E0459CF" w14:textId="77F61E75" w:rsidR="0011220D" w:rsidRPr="005A44F6" w:rsidRDefault="0011220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40"/>
        <w:gridCol w:w="1051"/>
        <w:gridCol w:w="1059"/>
        <w:gridCol w:w="1080"/>
        <w:gridCol w:w="990"/>
        <w:gridCol w:w="1080"/>
        <w:gridCol w:w="990"/>
      </w:tblGrid>
      <w:tr w:rsidR="007024D8" w:rsidRPr="005A44F6" w14:paraId="539D0E0B" w14:textId="77777777" w:rsidTr="00FC049A">
        <w:trPr>
          <w:trHeight w:val="275"/>
        </w:trPr>
        <w:tc>
          <w:tcPr>
            <w:tcW w:w="2160" w:type="dxa"/>
          </w:tcPr>
          <w:p w14:paraId="64526B17" w14:textId="4A0362EB" w:rsidR="007024D8" w:rsidRPr="005A44F6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 w:rsidRPr="005A44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290" w:type="dxa"/>
            <w:gridSpan w:val="7"/>
            <w:vAlign w:val="bottom"/>
          </w:tcPr>
          <w:p w14:paraId="48E350BC" w14:textId="1AE6398A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DB3EBB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024D8" w:rsidRPr="005A44F6" w14:paraId="30312C63" w14:textId="77777777" w:rsidTr="00FC049A">
        <w:trPr>
          <w:trHeight w:val="286"/>
        </w:trPr>
        <w:tc>
          <w:tcPr>
            <w:tcW w:w="2160" w:type="dxa"/>
          </w:tcPr>
          <w:p w14:paraId="4B309C5B" w14:textId="77777777" w:rsidR="007024D8" w:rsidRPr="005A44F6" w:rsidRDefault="007024D8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2EB192A" w14:textId="1E84E060" w:rsidR="007024D8" w:rsidRPr="005A44F6" w:rsidRDefault="00593B43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44F6"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2665</w:t>
            </w:r>
          </w:p>
        </w:tc>
      </w:tr>
      <w:tr w:rsidR="007024D8" w:rsidRPr="005A44F6" w14:paraId="282B17C2" w14:textId="77777777" w:rsidTr="00181AC4">
        <w:trPr>
          <w:trHeight w:val="1640"/>
        </w:trPr>
        <w:tc>
          <w:tcPr>
            <w:tcW w:w="2160" w:type="dxa"/>
          </w:tcPr>
          <w:p w14:paraId="69809A6B" w14:textId="77777777" w:rsidR="007024D8" w:rsidRPr="005A44F6" w:rsidRDefault="007024D8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5B0ED84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F9490FB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318AD795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9" w:type="dxa"/>
            <w:vAlign w:val="bottom"/>
          </w:tcPr>
          <w:p w14:paraId="367D4645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80" w:type="dxa"/>
            <w:vAlign w:val="bottom"/>
          </w:tcPr>
          <w:p w14:paraId="7EFDA86B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4330B87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154E2139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5D3FC0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80" w:type="dxa"/>
            <w:vAlign w:val="bottom"/>
          </w:tcPr>
          <w:p w14:paraId="2163A3DC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691F32F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024D8" w:rsidRPr="005A44F6" w14:paraId="0C01A0A1" w14:textId="77777777" w:rsidTr="00FC049A">
        <w:trPr>
          <w:trHeight w:val="275"/>
        </w:trPr>
        <w:tc>
          <w:tcPr>
            <w:tcW w:w="2160" w:type="dxa"/>
          </w:tcPr>
          <w:p w14:paraId="183B4479" w14:textId="77777777" w:rsidR="007024D8" w:rsidRPr="005A44F6" w:rsidRDefault="007024D8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34BE8503" w14:textId="77777777" w:rsidR="007024D8" w:rsidRPr="005A44F6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41C7" w:rsidRPr="005A44F6" w14:paraId="45508314" w14:textId="77777777" w:rsidTr="00181AC4">
        <w:trPr>
          <w:trHeight w:val="340"/>
        </w:trPr>
        <w:tc>
          <w:tcPr>
            <w:tcW w:w="2160" w:type="dxa"/>
          </w:tcPr>
          <w:p w14:paraId="357C007A" w14:textId="77777777" w:rsidR="00CF41C7" w:rsidRPr="005A44F6" w:rsidRDefault="00CF41C7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712B26CD" w14:textId="29718197" w:rsidR="00CF41C7" w:rsidRPr="005A44F6" w:rsidRDefault="00270C05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554,950</w:t>
            </w:r>
          </w:p>
        </w:tc>
        <w:tc>
          <w:tcPr>
            <w:tcW w:w="1051" w:type="dxa"/>
            <w:vAlign w:val="bottom"/>
          </w:tcPr>
          <w:p w14:paraId="1F7C888D" w14:textId="3EA0C7AF" w:rsidR="00CF41C7" w:rsidRPr="005A44F6" w:rsidRDefault="00EA505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337,446</w:t>
            </w:r>
          </w:p>
        </w:tc>
        <w:tc>
          <w:tcPr>
            <w:tcW w:w="1059" w:type="dxa"/>
            <w:vAlign w:val="bottom"/>
          </w:tcPr>
          <w:p w14:paraId="078F494A" w14:textId="27A27F6C" w:rsidR="00CF41C7" w:rsidRPr="005A44F6" w:rsidRDefault="00C8619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266,488</w:t>
            </w:r>
          </w:p>
        </w:tc>
        <w:tc>
          <w:tcPr>
            <w:tcW w:w="1080" w:type="dxa"/>
            <w:vAlign w:val="bottom"/>
          </w:tcPr>
          <w:p w14:paraId="1EFB5AFA" w14:textId="68E8F147" w:rsidR="00CF41C7" w:rsidRPr="005A44F6" w:rsidRDefault="00EF12DF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191,356</w:t>
            </w:r>
          </w:p>
        </w:tc>
        <w:tc>
          <w:tcPr>
            <w:tcW w:w="990" w:type="dxa"/>
            <w:vAlign w:val="bottom"/>
          </w:tcPr>
          <w:p w14:paraId="2BDDDA0D" w14:textId="5D218E2E" w:rsidR="00CF41C7" w:rsidRPr="005A44F6" w:rsidRDefault="00820227" w:rsidP="00CB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92,622</w:t>
            </w:r>
          </w:p>
        </w:tc>
        <w:tc>
          <w:tcPr>
            <w:tcW w:w="1080" w:type="dxa"/>
            <w:vAlign w:val="bottom"/>
          </w:tcPr>
          <w:p w14:paraId="7902E528" w14:textId="700EA3E3" w:rsidR="00CF41C7" w:rsidRPr="005A44F6" w:rsidRDefault="00820227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24,275</w:t>
            </w:r>
          </w:p>
        </w:tc>
        <w:tc>
          <w:tcPr>
            <w:tcW w:w="990" w:type="dxa"/>
            <w:vAlign w:val="bottom"/>
          </w:tcPr>
          <w:p w14:paraId="7F1E37D3" w14:textId="07824A0B" w:rsidR="00CF41C7" w:rsidRPr="005A44F6" w:rsidRDefault="004E5761" w:rsidP="00FE6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1,467,137</w:t>
            </w:r>
          </w:p>
        </w:tc>
      </w:tr>
      <w:tr w:rsidR="00A036BB" w:rsidRPr="005A44F6" w14:paraId="1A695A5D" w14:textId="77777777" w:rsidTr="00181AC4">
        <w:trPr>
          <w:trHeight w:val="671"/>
        </w:trPr>
        <w:tc>
          <w:tcPr>
            <w:tcW w:w="2160" w:type="dxa"/>
          </w:tcPr>
          <w:p w14:paraId="3CC15F9F" w14:textId="77777777" w:rsidR="00A036BB" w:rsidRPr="005A44F6" w:rsidRDefault="00A036BB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17E29EE" w14:textId="0CCAF4D3" w:rsidR="00A036BB" w:rsidRPr="005A44F6" w:rsidRDefault="00EA505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(136,932)</w:t>
            </w:r>
          </w:p>
        </w:tc>
        <w:tc>
          <w:tcPr>
            <w:tcW w:w="1051" w:type="dxa"/>
            <w:vAlign w:val="bottom"/>
          </w:tcPr>
          <w:p w14:paraId="401B8121" w14:textId="387AE840" w:rsidR="00A036BB" w:rsidRPr="005A44F6" w:rsidRDefault="00EA505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(92,918)</w:t>
            </w:r>
          </w:p>
        </w:tc>
        <w:tc>
          <w:tcPr>
            <w:tcW w:w="1059" w:type="dxa"/>
            <w:vAlign w:val="bottom"/>
          </w:tcPr>
          <w:p w14:paraId="7A359784" w14:textId="6FDB26BA" w:rsidR="00A036BB" w:rsidRPr="005A44F6" w:rsidRDefault="00C86198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(57,743)</w:t>
            </w:r>
          </w:p>
        </w:tc>
        <w:tc>
          <w:tcPr>
            <w:tcW w:w="1080" w:type="dxa"/>
            <w:vAlign w:val="bottom"/>
          </w:tcPr>
          <w:p w14:paraId="75029C8F" w14:textId="2F4C1740" w:rsidR="00A036BB" w:rsidRPr="005A44F6" w:rsidRDefault="00EF12DF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(28,971)</w:t>
            </w:r>
          </w:p>
        </w:tc>
        <w:tc>
          <w:tcPr>
            <w:tcW w:w="990" w:type="dxa"/>
            <w:vAlign w:val="bottom"/>
          </w:tcPr>
          <w:p w14:paraId="003D12AA" w14:textId="401979D5" w:rsidR="00A036BB" w:rsidRPr="005A44F6" w:rsidRDefault="00820227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(9,581)</w:t>
            </w:r>
          </w:p>
        </w:tc>
        <w:tc>
          <w:tcPr>
            <w:tcW w:w="1080" w:type="dxa"/>
            <w:vAlign w:val="bottom"/>
          </w:tcPr>
          <w:p w14:paraId="4201A8D9" w14:textId="509371A6" w:rsidR="00A036BB" w:rsidRPr="005A44F6" w:rsidRDefault="00820227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(1,430)</w:t>
            </w:r>
          </w:p>
        </w:tc>
        <w:tc>
          <w:tcPr>
            <w:tcW w:w="990" w:type="dxa"/>
            <w:vAlign w:val="bottom"/>
          </w:tcPr>
          <w:p w14:paraId="54B7634D" w14:textId="7C190148" w:rsidR="00A036BB" w:rsidRPr="005A44F6" w:rsidRDefault="004E5761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(327,575)</w:t>
            </w:r>
          </w:p>
        </w:tc>
      </w:tr>
      <w:tr w:rsidR="00A33AD5" w:rsidRPr="005A44F6" w14:paraId="1D446177" w14:textId="77777777" w:rsidTr="00181AC4">
        <w:trPr>
          <w:trHeight w:val="299"/>
        </w:trPr>
        <w:tc>
          <w:tcPr>
            <w:tcW w:w="2160" w:type="dxa"/>
          </w:tcPr>
          <w:p w14:paraId="56BC7002" w14:textId="77777777" w:rsidR="00A33AD5" w:rsidRPr="005A44F6" w:rsidRDefault="00A33AD5" w:rsidP="009271BA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621EED8" w14:textId="6ACF3A51" w:rsidR="00A33AD5" w:rsidRPr="005A44F6" w:rsidRDefault="00EA505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418,018</w:t>
            </w:r>
          </w:p>
        </w:tc>
        <w:tc>
          <w:tcPr>
            <w:tcW w:w="1051" w:type="dxa"/>
            <w:vAlign w:val="bottom"/>
          </w:tcPr>
          <w:p w14:paraId="2ED4A073" w14:textId="08448A09" w:rsidR="00A33AD5" w:rsidRPr="005A44F6" w:rsidRDefault="001E05C4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244,528</w:t>
            </w:r>
          </w:p>
        </w:tc>
        <w:tc>
          <w:tcPr>
            <w:tcW w:w="1059" w:type="dxa"/>
            <w:vAlign w:val="bottom"/>
          </w:tcPr>
          <w:p w14:paraId="2E1C164C" w14:textId="16E163CA" w:rsidR="00A33AD5" w:rsidRPr="005A44F6" w:rsidRDefault="00C8619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208,745</w:t>
            </w:r>
          </w:p>
        </w:tc>
        <w:tc>
          <w:tcPr>
            <w:tcW w:w="1080" w:type="dxa"/>
            <w:vAlign w:val="bottom"/>
          </w:tcPr>
          <w:p w14:paraId="06903622" w14:textId="079BF5FE" w:rsidR="00A33AD5" w:rsidRPr="005A44F6" w:rsidRDefault="00EF12DF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162,385</w:t>
            </w:r>
          </w:p>
        </w:tc>
        <w:tc>
          <w:tcPr>
            <w:tcW w:w="990" w:type="dxa"/>
            <w:vAlign w:val="bottom"/>
          </w:tcPr>
          <w:p w14:paraId="657965A1" w14:textId="740408F8" w:rsidR="00A33AD5" w:rsidRPr="005A44F6" w:rsidRDefault="00820227" w:rsidP="00CB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83,041</w:t>
            </w:r>
          </w:p>
        </w:tc>
        <w:tc>
          <w:tcPr>
            <w:tcW w:w="1080" w:type="dxa"/>
            <w:vAlign w:val="bottom"/>
          </w:tcPr>
          <w:p w14:paraId="7D3CC2ED" w14:textId="1A8E59E5" w:rsidR="00A33AD5" w:rsidRPr="005A44F6" w:rsidRDefault="00820227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22,845</w:t>
            </w:r>
          </w:p>
        </w:tc>
        <w:tc>
          <w:tcPr>
            <w:tcW w:w="990" w:type="dxa"/>
            <w:vAlign w:val="bottom"/>
          </w:tcPr>
          <w:p w14:paraId="1F0EFE74" w14:textId="61744B0F" w:rsidR="00A33AD5" w:rsidRPr="005A44F6" w:rsidRDefault="004E5761" w:rsidP="00FE6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1,139,562</w:t>
            </w:r>
          </w:p>
        </w:tc>
      </w:tr>
      <w:tr w:rsidR="00A33AD5" w:rsidRPr="005A44F6" w14:paraId="50272DE8" w14:textId="77777777" w:rsidTr="00181AC4">
        <w:trPr>
          <w:trHeight w:val="227"/>
        </w:trPr>
        <w:tc>
          <w:tcPr>
            <w:tcW w:w="2160" w:type="dxa"/>
          </w:tcPr>
          <w:p w14:paraId="635BC3FB" w14:textId="324273E3" w:rsidR="00A33AD5" w:rsidRPr="005A44F6" w:rsidRDefault="00A33AD5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527A6566" w14:textId="7D2F5DC3" w:rsidR="00A33AD5" w:rsidRPr="005A44F6" w:rsidRDefault="00EA505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(12,5</w:t>
            </w:r>
            <w:r w:rsidR="00C76E39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3C90E581" w14:textId="7A997C6F" w:rsidR="00A33AD5" w:rsidRPr="005A44F6" w:rsidRDefault="001E05C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(8,47</w:t>
            </w:r>
            <w:r w:rsidR="00C76E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9" w:type="dxa"/>
            <w:vAlign w:val="bottom"/>
          </w:tcPr>
          <w:p w14:paraId="1DC14B79" w14:textId="2C41C1AF" w:rsidR="00A33AD5" w:rsidRPr="005A44F6" w:rsidRDefault="001E05C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(7,785)</w:t>
            </w:r>
          </w:p>
        </w:tc>
        <w:tc>
          <w:tcPr>
            <w:tcW w:w="1080" w:type="dxa"/>
            <w:vAlign w:val="bottom"/>
          </w:tcPr>
          <w:p w14:paraId="1B7930FC" w14:textId="78691937" w:rsidR="00A33AD5" w:rsidRPr="005A44F6" w:rsidRDefault="00EF12DF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(6,639)</w:t>
            </w:r>
          </w:p>
        </w:tc>
        <w:tc>
          <w:tcPr>
            <w:tcW w:w="990" w:type="dxa"/>
            <w:vAlign w:val="bottom"/>
          </w:tcPr>
          <w:p w14:paraId="1358E6BA" w14:textId="2D044FFA" w:rsidR="00A33AD5" w:rsidRPr="005A44F6" w:rsidRDefault="00820227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(3,624)</w:t>
            </w:r>
          </w:p>
        </w:tc>
        <w:tc>
          <w:tcPr>
            <w:tcW w:w="1080" w:type="dxa"/>
            <w:vAlign w:val="bottom"/>
          </w:tcPr>
          <w:p w14:paraId="5498235E" w14:textId="2B781B76" w:rsidR="00A33AD5" w:rsidRPr="005A44F6" w:rsidRDefault="00820227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(946)</w:t>
            </w:r>
          </w:p>
        </w:tc>
        <w:tc>
          <w:tcPr>
            <w:tcW w:w="990" w:type="dxa"/>
            <w:vAlign w:val="bottom"/>
          </w:tcPr>
          <w:p w14:paraId="6B91B705" w14:textId="6ACD242E" w:rsidR="00A33AD5" w:rsidRPr="005A44F6" w:rsidRDefault="004E5761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(40,047)</w:t>
            </w:r>
          </w:p>
        </w:tc>
      </w:tr>
      <w:tr w:rsidR="00A33AD5" w:rsidRPr="005A44F6" w14:paraId="4B6D99D4" w14:textId="77777777" w:rsidTr="00181AC4">
        <w:trPr>
          <w:trHeight w:val="182"/>
        </w:trPr>
        <w:tc>
          <w:tcPr>
            <w:tcW w:w="2160" w:type="dxa"/>
          </w:tcPr>
          <w:p w14:paraId="0A18F720" w14:textId="77777777" w:rsidR="00A33AD5" w:rsidRPr="005A44F6" w:rsidRDefault="00A33AD5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ACD31EE" w14:textId="5FD1730E" w:rsidR="00A33AD5" w:rsidRPr="005A44F6" w:rsidRDefault="00EA505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405,43</w:t>
            </w:r>
            <w:r w:rsidR="00C76E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51" w:type="dxa"/>
            <w:vAlign w:val="bottom"/>
          </w:tcPr>
          <w:p w14:paraId="2D017737" w14:textId="51A82D7C" w:rsidR="00A33AD5" w:rsidRPr="005A44F6" w:rsidRDefault="001E05C4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236,05</w:t>
            </w:r>
            <w:r w:rsidR="00C76E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59" w:type="dxa"/>
            <w:vAlign w:val="bottom"/>
          </w:tcPr>
          <w:p w14:paraId="2C474748" w14:textId="726BCDBC" w:rsidR="00A33AD5" w:rsidRPr="005A44F6" w:rsidRDefault="001E05C4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200,960</w:t>
            </w:r>
          </w:p>
        </w:tc>
        <w:tc>
          <w:tcPr>
            <w:tcW w:w="1080" w:type="dxa"/>
            <w:vAlign w:val="bottom"/>
          </w:tcPr>
          <w:p w14:paraId="458667E1" w14:textId="05009E5E" w:rsidR="00A33AD5" w:rsidRPr="005A44F6" w:rsidRDefault="00EF12D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155,746</w:t>
            </w:r>
          </w:p>
        </w:tc>
        <w:tc>
          <w:tcPr>
            <w:tcW w:w="990" w:type="dxa"/>
            <w:vAlign w:val="bottom"/>
          </w:tcPr>
          <w:p w14:paraId="504BEA98" w14:textId="1E7E95A9" w:rsidR="00A33AD5" w:rsidRPr="005A44F6" w:rsidRDefault="00820227" w:rsidP="00CB02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79,417</w:t>
            </w:r>
          </w:p>
        </w:tc>
        <w:tc>
          <w:tcPr>
            <w:tcW w:w="1080" w:type="dxa"/>
            <w:vAlign w:val="bottom"/>
          </w:tcPr>
          <w:p w14:paraId="0B73AA7B" w14:textId="45957584" w:rsidR="00A33AD5" w:rsidRPr="005A44F6" w:rsidRDefault="00820227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21,899</w:t>
            </w:r>
          </w:p>
        </w:tc>
        <w:tc>
          <w:tcPr>
            <w:tcW w:w="990" w:type="dxa"/>
            <w:vAlign w:val="bottom"/>
          </w:tcPr>
          <w:p w14:paraId="6F5FDB51" w14:textId="1B3E9EEA" w:rsidR="00A33AD5" w:rsidRPr="005A44F6" w:rsidRDefault="004E5761" w:rsidP="00FE64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1,099,515</w:t>
            </w:r>
          </w:p>
        </w:tc>
      </w:tr>
    </w:tbl>
    <w:p w14:paraId="4C40DB75" w14:textId="77777777" w:rsidR="00BC5C9E" w:rsidRPr="005A44F6" w:rsidRDefault="00BC5C9E" w:rsidP="00710B2C">
      <w:pPr>
        <w:rPr>
          <w:rFonts w:asciiTheme="majorBidi" w:hAnsiTheme="majorBidi" w:cstheme="majorBidi"/>
        </w:rPr>
      </w:pPr>
    </w:p>
    <w:p w14:paraId="2B86EE3C" w14:textId="77777777" w:rsidR="005A44F6" w:rsidRPr="005A44F6" w:rsidRDefault="005A44F6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40"/>
        <w:gridCol w:w="1051"/>
        <w:gridCol w:w="1061"/>
        <w:gridCol w:w="989"/>
        <w:gridCol w:w="1169"/>
        <w:gridCol w:w="992"/>
        <w:gridCol w:w="989"/>
      </w:tblGrid>
      <w:tr w:rsidR="00710B2C" w:rsidRPr="005A44F6" w14:paraId="01C22623" w14:textId="77777777" w:rsidTr="009271BA">
        <w:tc>
          <w:tcPr>
            <w:tcW w:w="2159" w:type="dxa"/>
          </w:tcPr>
          <w:p w14:paraId="582D0184" w14:textId="6AA087CF" w:rsidR="00710B2C" w:rsidRPr="005A44F6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cs/>
              </w:rPr>
              <w:lastRenderedPageBreak/>
              <w:t xml:space="preserve"> </w:t>
            </w:r>
          </w:p>
        </w:tc>
        <w:tc>
          <w:tcPr>
            <w:tcW w:w="7291" w:type="dxa"/>
            <w:gridSpan w:val="7"/>
            <w:vAlign w:val="bottom"/>
          </w:tcPr>
          <w:p w14:paraId="519FFD38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B2C" w:rsidRPr="005A44F6" w14:paraId="5F256BAE" w14:textId="77777777" w:rsidTr="009271BA">
        <w:tc>
          <w:tcPr>
            <w:tcW w:w="2159" w:type="dxa"/>
          </w:tcPr>
          <w:p w14:paraId="103DC98F" w14:textId="77777777" w:rsidR="00710B2C" w:rsidRPr="005A44F6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D6A3950" w14:textId="3A98089A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710B2C" w:rsidRPr="005A44F6" w14:paraId="0FEF5F8E" w14:textId="77777777" w:rsidTr="009271BA">
        <w:tc>
          <w:tcPr>
            <w:tcW w:w="2159" w:type="dxa"/>
          </w:tcPr>
          <w:p w14:paraId="39A0E633" w14:textId="77777777" w:rsidR="00710B2C" w:rsidRPr="005A44F6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6CAC1342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A44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06BB7ED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5F7BB6C5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61" w:type="dxa"/>
            <w:vAlign w:val="bottom"/>
          </w:tcPr>
          <w:p w14:paraId="281F7BD5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89" w:type="dxa"/>
            <w:vAlign w:val="bottom"/>
          </w:tcPr>
          <w:p w14:paraId="5ADE732B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F51BD4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69" w:type="dxa"/>
            <w:vAlign w:val="bottom"/>
          </w:tcPr>
          <w:p w14:paraId="30395A60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34CDDDB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2" w:type="dxa"/>
            <w:vAlign w:val="bottom"/>
          </w:tcPr>
          <w:p w14:paraId="56E7F140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89" w:type="dxa"/>
            <w:vAlign w:val="bottom"/>
          </w:tcPr>
          <w:p w14:paraId="1B1F0429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10B2C" w:rsidRPr="005A44F6" w14:paraId="4C212570" w14:textId="77777777" w:rsidTr="009271BA">
        <w:tc>
          <w:tcPr>
            <w:tcW w:w="2159" w:type="dxa"/>
          </w:tcPr>
          <w:p w14:paraId="6D318913" w14:textId="77777777" w:rsidR="00710B2C" w:rsidRPr="005A44F6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0648A7A" w14:textId="77777777" w:rsidR="00710B2C" w:rsidRPr="005A44F6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0B2C" w:rsidRPr="005A44F6" w14:paraId="5A5279C7" w14:textId="77777777" w:rsidTr="009271BA">
        <w:tc>
          <w:tcPr>
            <w:tcW w:w="2159" w:type="dxa"/>
          </w:tcPr>
          <w:p w14:paraId="2EA61F97" w14:textId="77777777" w:rsidR="00710B2C" w:rsidRPr="005A44F6" w:rsidRDefault="00710B2C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3616BEE5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618,304</w:t>
            </w:r>
          </w:p>
        </w:tc>
        <w:tc>
          <w:tcPr>
            <w:tcW w:w="1051" w:type="dxa"/>
            <w:vAlign w:val="bottom"/>
          </w:tcPr>
          <w:p w14:paraId="21A62545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61" w:type="dxa"/>
            <w:vAlign w:val="bottom"/>
          </w:tcPr>
          <w:p w14:paraId="7DF085E1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989" w:type="dxa"/>
            <w:vAlign w:val="bottom"/>
          </w:tcPr>
          <w:p w14:paraId="0F4D0353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169" w:type="dxa"/>
            <w:vAlign w:val="bottom"/>
          </w:tcPr>
          <w:p w14:paraId="188540ED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992" w:type="dxa"/>
            <w:vAlign w:val="bottom"/>
          </w:tcPr>
          <w:p w14:paraId="4B18794C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989" w:type="dxa"/>
            <w:vAlign w:val="bottom"/>
          </w:tcPr>
          <w:p w14:paraId="04F2311B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1,602,143</w:t>
            </w:r>
          </w:p>
        </w:tc>
      </w:tr>
      <w:tr w:rsidR="00710B2C" w:rsidRPr="005A44F6" w14:paraId="3188E2E5" w14:textId="77777777" w:rsidTr="009271BA">
        <w:tc>
          <w:tcPr>
            <w:tcW w:w="2159" w:type="dxa"/>
          </w:tcPr>
          <w:p w14:paraId="29169E23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3BD6C32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1" w:type="dxa"/>
            <w:vAlign w:val="bottom"/>
          </w:tcPr>
          <w:p w14:paraId="74EC9EF1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61" w:type="dxa"/>
            <w:vAlign w:val="bottom"/>
          </w:tcPr>
          <w:p w14:paraId="349A6928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989" w:type="dxa"/>
            <w:vAlign w:val="bottom"/>
          </w:tcPr>
          <w:p w14:paraId="22C0E2B3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169" w:type="dxa"/>
            <w:vAlign w:val="bottom"/>
          </w:tcPr>
          <w:p w14:paraId="5CC5A539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992" w:type="dxa"/>
            <w:vAlign w:val="bottom"/>
          </w:tcPr>
          <w:p w14:paraId="25605E64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989" w:type="dxa"/>
            <w:vAlign w:val="bottom"/>
          </w:tcPr>
          <w:p w14:paraId="7D11DE44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710B2C" w:rsidRPr="005A44F6" w14:paraId="276A1601" w14:textId="77777777" w:rsidTr="009271BA">
        <w:tc>
          <w:tcPr>
            <w:tcW w:w="2159" w:type="dxa"/>
          </w:tcPr>
          <w:p w14:paraId="6B753F55" w14:textId="77777777" w:rsidR="00710B2C" w:rsidRPr="005A44F6" w:rsidRDefault="00710B2C" w:rsidP="009271BA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C0B9F69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470,198</w:t>
            </w:r>
          </w:p>
        </w:tc>
        <w:tc>
          <w:tcPr>
            <w:tcW w:w="1051" w:type="dxa"/>
            <w:vAlign w:val="bottom"/>
          </w:tcPr>
          <w:p w14:paraId="34EF389E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61" w:type="dxa"/>
            <w:vAlign w:val="bottom"/>
          </w:tcPr>
          <w:p w14:paraId="585BC516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989" w:type="dxa"/>
            <w:vAlign w:val="bottom"/>
          </w:tcPr>
          <w:p w14:paraId="53A4C5F7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169" w:type="dxa"/>
            <w:vAlign w:val="bottom"/>
          </w:tcPr>
          <w:p w14:paraId="734B80ED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992" w:type="dxa"/>
            <w:vAlign w:val="bottom"/>
          </w:tcPr>
          <w:p w14:paraId="329DE907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989" w:type="dxa"/>
            <w:vAlign w:val="bottom"/>
          </w:tcPr>
          <w:p w14:paraId="6F017ECB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1,247,791</w:t>
            </w:r>
          </w:p>
        </w:tc>
      </w:tr>
      <w:tr w:rsidR="00710B2C" w:rsidRPr="005A44F6" w14:paraId="22CADE99" w14:textId="77777777" w:rsidTr="009271BA">
        <w:tc>
          <w:tcPr>
            <w:tcW w:w="2159" w:type="dxa"/>
          </w:tcPr>
          <w:p w14:paraId="2BDAD957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05D0A232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(12,541)</w:t>
            </w:r>
          </w:p>
        </w:tc>
        <w:tc>
          <w:tcPr>
            <w:tcW w:w="1051" w:type="dxa"/>
            <w:vAlign w:val="bottom"/>
          </w:tcPr>
          <w:p w14:paraId="2FEB057F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(8,287)</w:t>
            </w:r>
          </w:p>
        </w:tc>
        <w:tc>
          <w:tcPr>
            <w:tcW w:w="1061" w:type="dxa"/>
            <w:vAlign w:val="bottom"/>
          </w:tcPr>
          <w:p w14:paraId="663EAEDA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989" w:type="dxa"/>
            <w:vAlign w:val="bottom"/>
          </w:tcPr>
          <w:p w14:paraId="0DC6D99C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169" w:type="dxa"/>
            <w:vAlign w:val="bottom"/>
          </w:tcPr>
          <w:p w14:paraId="2096E52E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992" w:type="dxa"/>
            <w:vAlign w:val="bottom"/>
          </w:tcPr>
          <w:p w14:paraId="57E2CF54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989" w:type="dxa"/>
            <w:vAlign w:val="bottom"/>
          </w:tcPr>
          <w:p w14:paraId="3338BD81" w14:textId="77777777" w:rsidR="00710B2C" w:rsidRPr="005A44F6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710B2C" w:rsidRPr="005A44F6" w14:paraId="1DF60362" w14:textId="77777777" w:rsidTr="009271BA">
        <w:tc>
          <w:tcPr>
            <w:tcW w:w="2159" w:type="dxa"/>
          </w:tcPr>
          <w:p w14:paraId="5BCA5A2A" w14:textId="77777777" w:rsidR="00710B2C" w:rsidRPr="005A44F6" w:rsidRDefault="00710B2C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CF1DB24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457,657</w:t>
            </w:r>
          </w:p>
        </w:tc>
        <w:tc>
          <w:tcPr>
            <w:tcW w:w="1051" w:type="dxa"/>
            <w:vAlign w:val="bottom"/>
          </w:tcPr>
          <w:p w14:paraId="6570E4C5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61" w:type="dxa"/>
            <w:vAlign w:val="bottom"/>
          </w:tcPr>
          <w:p w14:paraId="37053A99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989" w:type="dxa"/>
            <w:vAlign w:val="bottom"/>
          </w:tcPr>
          <w:p w14:paraId="5EA5E209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169" w:type="dxa"/>
            <w:vAlign w:val="bottom"/>
          </w:tcPr>
          <w:p w14:paraId="1CDD6709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992" w:type="dxa"/>
            <w:vAlign w:val="bottom"/>
          </w:tcPr>
          <w:p w14:paraId="74C69018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989" w:type="dxa"/>
            <w:vAlign w:val="bottom"/>
          </w:tcPr>
          <w:p w14:paraId="0092E208" w14:textId="77777777" w:rsidR="00710B2C" w:rsidRPr="005A44F6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22D80531" w14:textId="77777777" w:rsidR="00710B2C" w:rsidRPr="005A44F6" w:rsidRDefault="00710B2C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A0143DA" w14:textId="215C958A" w:rsidR="00710B2C" w:rsidRPr="005A44F6" w:rsidRDefault="00710B2C" w:rsidP="00710B2C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ลูกหนี้ตามสัญญาเช่าซื้อที่มี</w:t>
      </w:r>
      <w:r w:rsidRPr="005A44F6">
        <w:rPr>
          <w:rFonts w:asciiTheme="majorBidi" w:hAnsiTheme="majorBidi" w:cstheme="majorBidi"/>
          <w:b/>
          <w:sz w:val="28"/>
          <w:szCs w:val="28"/>
        </w:rPr>
        <w:br/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 ในระหว่างงวดสิ้นสุดวันที่ </w:t>
      </w:r>
      <w:r w:rsidRPr="005A44F6">
        <w:rPr>
          <w:rFonts w:asciiTheme="majorBidi" w:hAnsiTheme="majorBidi" w:cstheme="majorBidi"/>
          <w:sz w:val="28"/>
          <w:szCs w:val="28"/>
        </w:rPr>
        <w:t>3</w:t>
      </w:r>
      <w:r w:rsidR="00A859DF" w:rsidRPr="005A44F6">
        <w:rPr>
          <w:rFonts w:asciiTheme="majorBidi" w:hAnsiTheme="majorBidi" w:cstheme="majorBidi"/>
          <w:sz w:val="28"/>
          <w:szCs w:val="28"/>
        </w:rPr>
        <w:t xml:space="preserve">0 </w:t>
      </w:r>
      <w:r w:rsidR="005A44F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5A44F6">
        <w:rPr>
          <w:rFonts w:asciiTheme="majorBidi" w:hAnsiTheme="majorBidi" w:cstheme="majorBidi"/>
          <w:sz w:val="28"/>
          <w:szCs w:val="28"/>
        </w:rPr>
        <w:t>2565</w:t>
      </w:r>
    </w:p>
    <w:p w14:paraId="2D94F0DE" w14:textId="77777777" w:rsidR="00710B2C" w:rsidRPr="005A44F6" w:rsidRDefault="00710B2C" w:rsidP="00710B2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710B2C" w:rsidRPr="005A44F6" w14:paraId="6246A825" w14:textId="77777777" w:rsidTr="00BC65C6">
        <w:tc>
          <w:tcPr>
            <w:tcW w:w="7380" w:type="dxa"/>
          </w:tcPr>
          <w:p w14:paraId="45E932FD" w14:textId="77777777" w:rsidR="00710B2C" w:rsidRPr="005A44F6" w:rsidRDefault="00710B2C" w:rsidP="009271BA">
            <w:pPr>
              <w:pStyle w:val="a4"/>
              <w:tabs>
                <w:tab w:val="clear" w:pos="36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hideMark/>
          </w:tcPr>
          <w:p w14:paraId="1E55F28C" w14:textId="77777777" w:rsidR="00710B2C" w:rsidRPr="005A44F6" w:rsidRDefault="00710B2C" w:rsidP="009271B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  <w:t>งบการเงินเฉพาะกิจการ</w:t>
            </w:r>
          </w:p>
        </w:tc>
      </w:tr>
      <w:tr w:rsidR="00710B2C" w:rsidRPr="005A44F6" w14:paraId="37598010" w14:textId="77777777" w:rsidTr="00BC65C6">
        <w:tc>
          <w:tcPr>
            <w:tcW w:w="7380" w:type="dxa"/>
            <w:vAlign w:val="bottom"/>
          </w:tcPr>
          <w:p w14:paraId="4BAD71A0" w14:textId="3E06B2D0" w:rsidR="00710B2C" w:rsidRPr="005A44F6" w:rsidRDefault="00710B2C" w:rsidP="009271BA">
            <w:pPr>
              <w:pStyle w:val="a4"/>
              <w:tabs>
                <w:tab w:val="clear" w:pos="360"/>
                <w:tab w:val="left" w:pos="540"/>
              </w:tabs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5A44F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5A44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3</w:t>
            </w:r>
            <w:r w:rsidR="00BA0504" w:rsidRPr="005A44F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0 </w:t>
            </w:r>
            <w:r w:rsidR="005A44F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กันยายน </w:t>
            </w:r>
            <w:r w:rsidRPr="005A44F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57ECED53" w14:textId="77777777" w:rsidR="00710B2C" w:rsidRPr="005A44F6" w:rsidRDefault="00710B2C" w:rsidP="009271B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0B2C" w:rsidRPr="005A44F6" w14:paraId="3F46294F" w14:textId="77777777" w:rsidTr="00BC65C6">
        <w:tc>
          <w:tcPr>
            <w:tcW w:w="7380" w:type="dxa"/>
          </w:tcPr>
          <w:p w14:paraId="7F92C9C3" w14:textId="77777777" w:rsidR="00710B2C" w:rsidRPr="005A44F6" w:rsidRDefault="00710B2C" w:rsidP="009271BA">
            <w:pPr>
              <w:pStyle w:val="a4"/>
              <w:tabs>
                <w:tab w:val="clear" w:pos="36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D5349E2" w14:textId="77777777" w:rsidR="00710B2C" w:rsidRPr="005A44F6" w:rsidRDefault="00710B2C" w:rsidP="009271B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10B2C" w:rsidRPr="005A44F6" w14:paraId="18B19F30" w14:textId="77777777" w:rsidTr="00BC65C6">
        <w:tc>
          <w:tcPr>
            <w:tcW w:w="7380" w:type="dxa"/>
            <w:hideMark/>
          </w:tcPr>
          <w:p w14:paraId="01AB9D1C" w14:textId="77777777" w:rsidR="00710B2C" w:rsidRPr="005A44F6" w:rsidRDefault="00710B2C" w:rsidP="009271BA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1800" w:type="dxa"/>
            <w:vAlign w:val="bottom"/>
          </w:tcPr>
          <w:p w14:paraId="2FB6F3BE" w14:textId="77777777" w:rsidR="00710B2C" w:rsidRPr="005A44F6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B2C" w:rsidRPr="005A44F6" w14:paraId="679C1FD2" w14:textId="77777777" w:rsidTr="00BC65C6">
        <w:tc>
          <w:tcPr>
            <w:tcW w:w="7380" w:type="dxa"/>
          </w:tcPr>
          <w:p w14:paraId="7134B2C6" w14:textId="77777777" w:rsidR="00710B2C" w:rsidRPr="005A44F6" w:rsidRDefault="00710B2C" w:rsidP="009271BA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800" w:type="dxa"/>
            <w:vAlign w:val="bottom"/>
          </w:tcPr>
          <w:p w14:paraId="0DBB5AEE" w14:textId="2BD8DA5B" w:rsidR="00710B2C" w:rsidRPr="005A44F6" w:rsidRDefault="0081765F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631,411</w:t>
            </w:r>
          </w:p>
        </w:tc>
      </w:tr>
    </w:tbl>
    <w:p w14:paraId="355E6372" w14:textId="77777777" w:rsidR="005A44F6" w:rsidRDefault="005A44F6" w:rsidP="003928D2">
      <w:pPr>
        <w:spacing w:line="240" w:lineRule="auto"/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507DB6D" w14:textId="50B90849" w:rsidR="00710B2C" w:rsidRPr="005A44F6" w:rsidRDefault="00710B2C" w:rsidP="003928D2">
      <w:pPr>
        <w:spacing w:line="240" w:lineRule="auto"/>
        <w:ind w:left="540"/>
        <w:jc w:val="both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ณ วันที่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3</w:t>
      </w:r>
      <w:r w:rsidR="00BA0504" w:rsidRPr="005A44F6">
        <w:rPr>
          <w:rFonts w:asciiTheme="majorBidi" w:eastAsia="Times New Roman" w:hAnsiTheme="majorBidi" w:cstheme="majorBidi"/>
          <w:sz w:val="28"/>
          <w:szCs w:val="28"/>
        </w:rPr>
        <w:t xml:space="preserve">0 </w:t>
      </w:r>
      <w:r w:rsidR="005A44F6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กันยายน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2565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051DC3">
        <w:rPr>
          <w:rFonts w:asciiTheme="majorBidi" w:eastAsia="Times New Roman" w:hAnsiTheme="majorBidi" w:cstheme="majorBidi"/>
          <w:sz w:val="28"/>
          <w:szCs w:val="28"/>
        </w:rPr>
        <w:t>353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ล้า</w:t>
      </w:r>
      <w:r w:rsidR="00583074" w:rsidRPr="005A44F6">
        <w:rPr>
          <w:rFonts w:asciiTheme="majorBidi" w:eastAsia="Times New Roman" w:hAnsiTheme="majorBidi" w:cstheme="majorBidi"/>
          <w:sz w:val="28"/>
          <w:szCs w:val="28"/>
          <w:cs/>
        </w:rPr>
        <w:t>น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บาท</w:t>
      </w:r>
    </w:p>
    <w:p w14:paraId="3C85F5D7" w14:textId="77777777" w:rsidR="000E7FBD" w:rsidRPr="005A44F6" w:rsidRDefault="000E7FBD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6EA26AA" w14:textId="77777777" w:rsidR="005A44F6" w:rsidRDefault="005A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D0F4B83" w14:textId="12A8F5CB" w:rsidR="007370D3" w:rsidRPr="005A44F6" w:rsidRDefault="00C342DD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ตารางต่อไปนี้แสดงข้อมูลเกี่ยวกับคุณภาพของเครดิต ณ วันที่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10B2C" w:rsidRPr="005A44F6">
        <w:rPr>
          <w:rFonts w:asciiTheme="majorBidi" w:eastAsia="Times New Roman" w:hAnsiTheme="majorBidi" w:cstheme="majorBidi"/>
          <w:sz w:val="28"/>
          <w:szCs w:val="28"/>
        </w:rPr>
        <w:t>3</w:t>
      </w:r>
      <w:r w:rsidR="000E7FBD" w:rsidRPr="005A44F6">
        <w:rPr>
          <w:rFonts w:asciiTheme="majorBidi" w:eastAsia="Times New Roman" w:hAnsiTheme="majorBidi" w:cstheme="majorBidi"/>
          <w:sz w:val="28"/>
          <w:szCs w:val="28"/>
        </w:rPr>
        <w:t xml:space="preserve">0 </w:t>
      </w:r>
      <w:r w:rsidR="005A44F6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กันยายน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256</w:t>
      </w:r>
      <w:r w:rsidR="00710B2C" w:rsidRPr="005A44F6">
        <w:rPr>
          <w:rFonts w:asciiTheme="majorBidi" w:eastAsia="Times New Roman" w:hAnsiTheme="majorBidi" w:cstheme="majorBidi"/>
          <w:sz w:val="28"/>
          <w:szCs w:val="28"/>
        </w:rPr>
        <w:t>5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256</w:t>
      </w:r>
      <w:r w:rsidR="00710B2C" w:rsidRPr="005A44F6">
        <w:rPr>
          <w:rFonts w:asciiTheme="majorBidi" w:eastAsia="Times New Roman" w:hAnsiTheme="majorBidi" w:cstheme="majorBidi"/>
          <w:sz w:val="28"/>
          <w:szCs w:val="28"/>
        </w:rPr>
        <w:t>4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 ๆ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3ED0A85F" w14:textId="77777777" w:rsidR="007370D3" w:rsidRPr="005A44F6" w:rsidRDefault="007370D3" w:rsidP="009271B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1098"/>
      </w:tblGrid>
      <w:tr w:rsidR="00252B80" w:rsidRPr="005A44F6" w14:paraId="2178D315" w14:textId="77777777" w:rsidTr="00BC65C6">
        <w:trPr>
          <w:trHeight w:val="322"/>
        </w:trPr>
        <w:tc>
          <w:tcPr>
            <w:tcW w:w="3834" w:type="dxa"/>
            <w:shd w:val="clear" w:color="auto" w:fill="auto"/>
            <w:vAlign w:val="bottom"/>
          </w:tcPr>
          <w:p w14:paraId="616A9EE7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525EFF66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2B80" w:rsidRPr="005A44F6" w14:paraId="745A24C2" w14:textId="77777777" w:rsidTr="00BC65C6">
        <w:trPr>
          <w:trHeight w:val="314"/>
        </w:trPr>
        <w:tc>
          <w:tcPr>
            <w:tcW w:w="3834" w:type="dxa"/>
            <w:shd w:val="clear" w:color="auto" w:fill="auto"/>
            <w:vAlign w:val="bottom"/>
          </w:tcPr>
          <w:p w14:paraId="33469D1A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3705CB6F" w14:textId="45561C05" w:rsidR="00252B80" w:rsidRPr="005A44F6" w:rsidRDefault="00E91A4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5A44F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</w:tr>
      <w:tr w:rsidR="00252B80" w:rsidRPr="005A44F6" w14:paraId="57BAB903" w14:textId="77777777" w:rsidTr="00BC65C6">
        <w:trPr>
          <w:trHeight w:val="360"/>
        </w:trPr>
        <w:tc>
          <w:tcPr>
            <w:tcW w:w="3834" w:type="dxa"/>
            <w:shd w:val="clear" w:color="auto" w:fill="auto"/>
            <w:vAlign w:val="bottom"/>
          </w:tcPr>
          <w:p w14:paraId="41411299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73559D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7BA866A9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67760B4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CC57DE2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F7B0C30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1E8F530C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71C361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16024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22150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CB4EAE7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3A48F09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10347F" w14:textId="77777777" w:rsidR="00252B80" w:rsidRPr="005A44F6" w:rsidDel="00D43E7A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5A44F6" w14:paraId="21FA3668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31588FDE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46" w:type="dxa"/>
            <w:gridSpan w:val="7"/>
            <w:shd w:val="clear" w:color="auto" w:fill="auto"/>
          </w:tcPr>
          <w:p w14:paraId="2D940114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5A44F6" w14:paraId="55DB9A2A" w14:textId="77777777" w:rsidTr="00BC65C6">
        <w:trPr>
          <w:trHeight w:val="322"/>
        </w:trPr>
        <w:tc>
          <w:tcPr>
            <w:tcW w:w="3834" w:type="dxa"/>
            <w:shd w:val="clear" w:color="auto" w:fill="auto"/>
          </w:tcPr>
          <w:p w14:paraId="1705FAF7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5B799EA2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3C7A2F0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CC2B537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4AEEBA0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9241A6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6ED660D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C70FE61" w14:textId="77777777" w:rsidR="00252B80" w:rsidRPr="005A44F6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41D" w:rsidRPr="005A44F6" w14:paraId="3110210A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64B62FAC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3C4FC156" w14:textId="5D207319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456,479</w:t>
            </w:r>
          </w:p>
        </w:tc>
        <w:tc>
          <w:tcPr>
            <w:tcW w:w="240" w:type="dxa"/>
          </w:tcPr>
          <w:p w14:paraId="5AB8D0A4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F28F998" w14:textId="649AA2CA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FC2A23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1E96C8A" w14:textId="1B63FF12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2F5AC39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5DCC21F" w14:textId="43ADAE2C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456,479</w:t>
            </w:r>
          </w:p>
        </w:tc>
      </w:tr>
      <w:tr w:rsidR="0040041D" w:rsidRPr="005A44F6" w14:paraId="19111FC5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52D04730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B47CC04" w14:textId="4A4A6BB3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611,229</w:t>
            </w:r>
          </w:p>
        </w:tc>
        <w:tc>
          <w:tcPr>
            <w:tcW w:w="240" w:type="dxa"/>
          </w:tcPr>
          <w:p w14:paraId="2C6A652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8B88A9A" w14:textId="663D074A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AA9F736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D8E1C" w14:textId="4E4D9319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C1AA8D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CB8D005" w14:textId="78FF9D68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611,229</w:t>
            </w:r>
          </w:p>
        </w:tc>
      </w:tr>
      <w:tr w:rsidR="0040041D" w:rsidRPr="005A44F6" w14:paraId="0F1DFCF5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40FC74C6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018B037" w14:textId="10D5ED7B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2CF11E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D2ADC25" w14:textId="33CEFB0A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7,481</w:t>
            </w:r>
          </w:p>
        </w:tc>
        <w:tc>
          <w:tcPr>
            <w:tcW w:w="244" w:type="dxa"/>
          </w:tcPr>
          <w:p w14:paraId="504C65E3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ED8544" w14:textId="11111188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1E4657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07D39C4" w14:textId="49E422B9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7,481</w:t>
            </w:r>
          </w:p>
        </w:tc>
      </w:tr>
      <w:tr w:rsidR="0040041D" w:rsidRPr="005A44F6" w14:paraId="1EAD2687" w14:textId="77777777" w:rsidTr="00BC65C6">
        <w:trPr>
          <w:trHeight w:val="305"/>
        </w:trPr>
        <w:tc>
          <w:tcPr>
            <w:tcW w:w="3834" w:type="dxa"/>
            <w:shd w:val="clear" w:color="auto" w:fill="auto"/>
          </w:tcPr>
          <w:p w14:paraId="0C7DF416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5709A27E" w14:textId="7A043ADB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7ABA5F3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F0A1D83" w14:textId="3F2731CD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15,666</w:t>
            </w:r>
          </w:p>
        </w:tc>
        <w:tc>
          <w:tcPr>
            <w:tcW w:w="244" w:type="dxa"/>
          </w:tcPr>
          <w:p w14:paraId="421B1A4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4CD1BF2" w14:textId="56DA5403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BB5E52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C2626D9" w14:textId="5014DD63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15,666</w:t>
            </w:r>
          </w:p>
        </w:tc>
      </w:tr>
      <w:tr w:rsidR="0040041D" w:rsidRPr="005A44F6" w14:paraId="324485D5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73ABDEC2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238DB0E3" w14:textId="0F52E616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DC7CA69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4ACDEBC" w14:textId="053F90A1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6E99BCD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0AE895" w14:textId="4A7D2ED0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13,618</w:t>
            </w:r>
          </w:p>
        </w:tc>
        <w:tc>
          <w:tcPr>
            <w:tcW w:w="251" w:type="dxa"/>
          </w:tcPr>
          <w:p w14:paraId="2C895F31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15A415" w14:textId="0D3FDC6D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13,618</w:t>
            </w:r>
          </w:p>
        </w:tc>
      </w:tr>
      <w:tr w:rsidR="0040041D" w:rsidRPr="005A44F6" w14:paraId="0954A1A4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09CF0BCE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704A5FD" w14:textId="1ACF7959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860D80B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64CDE82" w14:textId="729C2A7B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E010A1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E52DB" w14:textId="3FCDE67A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  <w:tc>
          <w:tcPr>
            <w:tcW w:w="251" w:type="dxa"/>
          </w:tcPr>
          <w:p w14:paraId="39ED5E52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248438F" w14:textId="65F7E975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</w:tr>
      <w:tr w:rsidR="0040041D" w:rsidRPr="005A44F6" w14:paraId="77B8F6F9" w14:textId="77777777" w:rsidTr="00BC65C6">
        <w:trPr>
          <w:trHeight w:val="629"/>
        </w:trPr>
        <w:tc>
          <w:tcPr>
            <w:tcW w:w="3834" w:type="dxa"/>
            <w:shd w:val="clear" w:color="auto" w:fill="auto"/>
          </w:tcPr>
          <w:p w14:paraId="0EC9B825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6B40D3F" w14:textId="5D6B9853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1,067,708</w:t>
            </w:r>
          </w:p>
        </w:tc>
        <w:tc>
          <w:tcPr>
            <w:tcW w:w="240" w:type="dxa"/>
          </w:tcPr>
          <w:p w14:paraId="746D2FC8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6EB0E391" w14:textId="16B39856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23,147</w:t>
            </w:r>
          </w:p>
        </w:tc>
        <w:tc>
          <w:tcPr>
            <w:tcW w:w="244" w:type="dxa"/>
          </w:tcPr>
          <w:p w14:paraId="13171F39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C459480" w14:textId="0CCB1883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37,682</w:t>
            </w:r>
          </w:p>
        </w:tc>
        <w:tc>
          <w:tcPr>
            <w:tcW w:w="251" w:type="dxa"/>
          </w:tcPr>
          <w:p w14:paraId="245ECE70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8BBCD20" w14:textId="7617843C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1,128</w:t>
            </w:r>
            <w:r w:rsidR="00E6018B">
              <w:rPr>
                <w:rFonts w:asciiTheme="majorBidi" w:hAnsiTheme="majorBidi" w:cstheme="majorBidi"/>
                <w:sz w:val="28"/>
                <w:szCs w:val="28"/>
              </w:rPr>
              <w:t>,537</w:t>
            </w:r>
          </w:p>
        </w:tc>
      </w:tr>
      <w:tr w:rsidR="0040041D" w:rsidRPr="005A44F6" w14:paraId="2E8B9B2A" w14:textId="77777777" w:rsidTr="00BC65C6">
        <w:trPr>
          <w:trHeight w:val="306"/>
        </w:trPr>
        <w:tc>
          <w:tcPr>
            <w:tcW w:w="3834" w:type="dxa"/>
            <w:shd w:val="clear" w:color="auto" w:fill="auto"/>
          </w:tcPr>
          <w:p w14:paraId="0DE7B10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C805702" w14:textId="07684C86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(34,343)</w:t>
            </w:r>
          </w:p>
        </w:tc>
        <w:tc>
          <w:tcPr>
            <w:tcW w:w="240" w:type="dxa"/>
          </w:tcPr>
          <w:p w14:paraId="329690F0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5431D47" w14:textId="59D5A2B3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(517)</w:t>
            </w:r>
          </w:p>
        </w:tc>
        <w:tc>
          <w:tcPr>
            <w:tcW w:w="244" w:type="dxa"/>
          </w:tcPr>
          <w:p w14:paraId="0AC721A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463F7D7" w14:textId="5CB5FC61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(4,562)</w:t>
            </w:r>
          </w:p>
        </w:tc>
        <w:tc>
          <w:tcPr>
            <w:tcW w:w="251" w:type="dxa"/>
          </w:tcPr>
          <w:p w14:paraId="5A27AE99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05F7" w14:textId="7AB11249" w:rsidR="0040041D" w:rsidRPr="005A44F6" w:rsidRDefault="00E6018B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(39,422)</w:t>
            </w:r>
          </w:p>
        </w:tc>
      </w:tr>
      <w:tr w:rsidR="0040041D" w:rsidRPr="005A44F6" w14:paraId="03D1DB23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3CCC6A35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45D4" w14:textId="7047CDEF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1,033,365</w:t>
            </w:r>
          </w:p>
        </w:tc>
        <w:tc>
          <w:tcPr>
            <w:tcW w:w="240" w:type="dxa"/>
          </w:tcPr>
          <w:p w14:paraId="436A8FEF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0AD52" w14:textId="50A2E2A7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22,630</w:t>
            </w:r>
          </w:p>
        </w:tc>
        <w:tc>
          <w:tcPr>
            <w:tcW w:w="244" w:type="dxa"/>
          </w:tcPr>
          <w:p w14:paraId="02A61968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94C80" w14:textId="45B93A03" w:rsidR="0040041D" w:rsidRPr="005A44F6" w:rsidRDefault="000D21A9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33,120</w:t>
            </w:r>
          </w:p>
        </w:tc>
        <w:tc>
          <w:tcPr>
            <w:tcW w:w="251" w:type="dxa"/>
          </w:tcPr>
          <w:p w14:paraId="00689A4E" w14:textId="77777777" w:rsidR="0040041D" w:rsidRPr="005A44F6" w:rsidRDefault="0040041D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4579C" w14:textId="0B0EC210" w:rsidR="0040041D" w:rsidRPr="005A44F6" w:rsidRDefault="00E6018B" w:rsidP="004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1,089,115</w:t>
            </w:r>
          </w:p>
        </w:tc>
      </w:tr>
    </w:tbl>
    <w:p w14:paraId="5C75BBD6" w14:textId="77777777" w:rsidR="005A44F6" w:rsidRDefault="005A44F6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1098"/>
      </w:tblGrid>
      <w:tr w:rsidR="0030730D" w:rsidRPr="005A44F6" w14:paraId="39AC635E" w14:textId="77777777" w:rsidTr="00E91A48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3C7DB650" w14:textId="2BCFC2ED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3DC7EBC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730D" w:rsidRPr="005A44F6" w14:paraId="13D58D46" w14:textId="77777777" w:rsidTr="00E91A48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256CEA9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5E70435F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730D" w:rsidRPr="005A44F6" w14:paraId="14383742" w14:textId="77777777" w:rsidTr="00E91A48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02997047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3750FF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4CF224B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078456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10A17C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B3E944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4ACAE6C8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5046254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D269A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FEC5F9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0FDCE2E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73DB83B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57F3FE" w14:textId="77777777" w:rsidR="0030730D" w:rsidRPr="005A44F6" w:rsidDel="00D43E7A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730D" w:rsidRPr="005A44F6" w14:paraId="06FD89CC" w14:textId="77777777" w:rsidTr="00E91A48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4BACAC9A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46" w:type="dxa"/>
            <w:gridSpan w:val="7"/>
            <w:shd w:val="clear" w:color="auto" w:fill="auto"/>
          </w:tcPr>
          <w:p w14:paraId="3A6670AE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730D" w:rsidRPr="005A44F6" w14:paraId="1BDA75FF" w14:textId="77777777" w:rsidTr="00E91A48">
        <w:trPr>
          <w:trHeight w:val="322"/>
        </w:trPr>
        <w:tc>
          <w:tcPr>
            <w:tcW w:w="3834" w:type="dxa"/>
            <w:shd w:val="clear" w:color="auto" w:fill="auto"/>
          </w:tcPr>
          <w:p w14:paraId="479C0EA2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48EA272E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9EDF0BE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398B7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2A8BB1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E1E06D2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0F8793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74FCF9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0D" w:rsidRPr="005A44F6" w14:paraId="688FF240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26ED715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7E219E78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  <w:tc>
          <w:tcPr>
            <w:tcW w:w="240" w:type="dxa"/>
          </w:tcPr>
          <w:p w14:paraId="6AC96491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B23FBFF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E87401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5B1FBF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81BC4C9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C594A9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</w:tr>
      <w:tr w:rsidR="0030730D" w:rsidRPr="005A44F6" w14:paraId="126D9CDF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754D683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5A35C6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  <w:tc>
          <w:tcPr>
            <w:tcW w:w="240" w:type="dxa"/>
          </w:tcPr>
          <w:p w14:paraId="571C6FDF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8FCAE67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0BB90F1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6B43A3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B29AFC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948A1A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</w:tr>
      <w:tr w:rsidR="0030730D" w:rsidRPr="005A44F6" w14:paraId="09BB76A8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1227C26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A597D0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61F25D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23FB022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  <w:tc>
          <w:tcPr>
            <w:tcW w:w="244" w:type="dxa"/>
          </w:tcPr>
          <w:p w14:paraId="6F8E0DE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7B7FCD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86B4DEC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9928B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</w:tr>
      <w:tr w:rsidR="0030730D" w:rsidRPr="005A44F6" w14:paraId="6A2D4ED7" w14:textId="77777777" w:rsidTr="00E91A48">
        <w:trPr>
          <w:trHeight w:val="305"/>
        </w:trPr>
        <w:tc>
          <w:tcPr>
            <w:tcW w:w="3834" w:type="dxa"/>
            <w:shd w:val="clear" w:color="auto" w:fill="auto"/>
          </w:tcPr>
          <w:p w14:paraId="77C3C8C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2CFA212F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2D7C60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AD54FC9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  <w:tc>
          <w:tcPr>
            <w:tcW w:w="244" w:type="dxa"/>
          </w:tcPr>
          <w:p w14:paraId="6462D04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DDCE9D1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F02CF57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9D9235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</w:tr>
      <w:tr w:rsidR="0030730D" w:rsidRPr="005A44F6" w14:paraId="1F2B82A7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67367B93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302F9EB4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E8333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0026874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76DF3F2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0346189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  <w:tc>
          <w:tcPr>
            <w:tcW w:w="251" w:type="dxa"/>
          </w:tcPr>
          <w:p w14:paraId="448E7759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8855C1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</w:tr>
      <w:tr w:rsidR="0030730D" w:rsidRPr="005A44F6" w14:paraId="6EE621B9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63400A6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ADBBAB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966874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731F48C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27F608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BA5C67A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1" w:type="dxa"/>
          </w:tcPr>
          <w:p w14:paraId="71BBDDB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F363D9A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30730D" w:rsidRPr="005A44F6" w14:paraId="67EA264A" w14:textId="77777777" w:rsidTr="00E91A48">
        <w:trPr>
          <w:trHeight w:val="629"/>
        </w:trPr>
        <w:tc>
          <w:tcPr>
            <w:tcW w:w="3834" w:type="dxa"/>
            <w:shd w:val="clear" w:color="auto" w:fill="auto"/>
          </w:tcPr>
          <w:p w14:paraId="0DA89BD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86E39B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A97321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1,104,520</w:t>
            </w:r>
          </w:p>
        </w:tc>
        <w:tc>
          <w:tcPr>
            <w:tcW w:w="240" w:type="dxa"/>
          </w:tcPr>
          <w:p w14:paraId="1AB29BAC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510AD16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1286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93,324</w:t>
            </w:r>
          </w:p>
        </w:tc>
        <w:tc>
          <w:tcPr>
            <w:tcW w:w="244" w:type="dxa"/>
          </w:tcPr>
          <w:p w14:paraId="5848B1A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7D4BF5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C6A3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41,187</w:t>
            </w:r>
          </w:p>
        </w:tc>
        <w:tc>
          <w:tcPr>
            <w:tcW w:w="251" w:type="dxa"/>
          </w:tcPr>
          <w:p w14:paraId="5244312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D1F59BA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C1E7E5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1,239,031</w:t>
            </w:r>
          </w:p>
        </w:tc>
      </w:tr>
      <w:tr w:rsidR="0030730D" w:rsidRPr="005A44F6" w14:paraId="0E2829C0" w14:textId="77777777" w:rsidTr="00E91A48">
        <w:trPr>
          <w:trHeight w:val="306"/>
        </w:trPr>
        <w:tc>
          <w:tcPr>
            <w:tcW w:w="3834" w:type="dxa"/>
            <w:shd w:val="clear" w:color="auto" w:fill="auto"/>
          </w:tcPr>
          <w:p w14:paraId="1CCBC684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08B836E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(31,886)</w:t>
            </w:r>
          </w:p>
        </w:tc>
        <w:tc>
          <w:tcPr>
            <w:tcW w:w="240" w:type="dxa"/>
          </w:tcPr>
          <w:p w14:paraId="133DE5C2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8A4124D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(1,569)</w:t>
            </w:r>
          </w:p>
        </w:tc>
        <w:tc>
          <w:tcPr>
            <w:tcW w:w="244" w:type="dxa"/>
          </w:tcPr>
          <w:p w14:paraId="595EF11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54908C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(5,002)</w:t>
            </w:r>
          </w:p>
        </w:tc>
        <w:tc>
          <w:tcPr>
            <w:tcW w:w="251" w:type="dxa"/>
          </w:tcPr>
          <w:p w14:paraId="093A0861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299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30730D" w:rsidRPr="005A44F6" w14:paraId="3A9DA84C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35D65E74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2485A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1,072,634</w:t>
            </w:r>
          </w:p>
        </w:tc>
        <w:tc>
          <w:tcPr>
            <w:tcW w:w="240" w:type="dxa"/>
          </w:tcPr>
          <w:p w14:paraId="18CE9816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D5357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91,755</w:t>
            </w:r>
          </w:p>
        </w:tc>
        <w:tc>
          <w:tcPr>
            <w:tcW w:w="244" w:type="dxa"/>
          </w:tcPr>
          <w:p w14:paraId="3C631828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916B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36,185</w:t>
            </w:r>
          </w:p>
        </w:tc>
        <w:tc>
          <w:tcPr>
            <w:tcW w:w="251" w:type="dxa"/>
          </w:tcPr>
          <w:p w14:paraId="37B19C60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8D4EF" w14:textId="77777777" w:rsidR="0030730D" w:rsidRPr="005A44F6" w:rsidRDefault="0030730D" w:rsidP="00C5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5B91752E" w14:textId="76EC09CB" w:rsidR="0030730D" w:rsidRPr="005A44F6" w:rsidRDefault="0030730D">
      <w:pPr>
        <w:rPr>
          <w:rFonts w:asciiTheme="majorBidi" w:hAnsiTheme="majorBidi" w:cstheme="majorBidi"/>
          <w:sz w:val="28"/>
          <w:szCs w:val="28"/>
        </w:rPr>
      </w:pPr>
    </w:p>
    <w:p w14:paraId="1A3B38CD" w14:textId="77777777" w:rsidR="005A44F6" w:rsidRDefault="005A44F6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2"/>
        <w:gridCol w:w="1193"/>
        <w:gridCol w:w="255"/>
        <w:gridCol w:w="1212"/>
        <w:gridCol w:w="245"/>
        <w:gridCol w:w="1101"/>
        <w:gridCol w:w="251"/>
        <w:gridCol w:w="1081"/>
      </w:tblGrid>
      <w:tr w:rsidR="00252B80" w:rsidRPr="005A44F6" w14:paraId="2EA32712" w14:textId="77777777" w:rsidTr="00E91A48">
        <w:trPr>
          <w:trHeight w:val="327"/>
          <w:tblHeader/>
        </w:trPr>
        <w:tc>
          <w:tcPr>
            <w:tcW w:w="3842" w:type="dxa"/>
            <w:shd w:val="clear" w:color="auto" w:fill="auto"/>
            <w:vAlign w:val="bottom"/>
          </w:tcPr>
          <w:p w14:paraId="5F7D0C5D" w14:textId="15668CFB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8" w:type="dxa"/>
            <w:gridSpan w:val="7"/>
          </w:tcPr>
          <w:p w14:paraId="5B503236" w14:textId="6E110483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B80" w:rsidRPr="005A44F6" w14:paraId="4973BC50" w14:textId="77777777" w:rsidTr="00E91A48">
        <w:trPr>
          <w:trHeight w:val="319"/>
          <w:tblHeader/>
        </w:trPr>
        <w:tc>
          <w:tcPr>
            <w:tcW w:w="3842" w:type="dxa"/>
            <w:shd w:val="clear" w:color="auto" w:fill="auto"/>
            <w:vAlign w:val="bottom"/>
          </w:tcPr>
          <w:p w14:paraId="441EB521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8" w:type="dxa"/>
            <w:gridSpan w:val="7"/>
          </w:tcPr>
          <w:p w14:paraId="691799CA" w14:textId="0BA6B47B" w:rsidR="00252B80" w:rsidRPr="005A44F6" w:rsidRDefault="00E91A48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5A44F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กันยายน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</w:tr>
      <w:tr w:rsidR="00252B80" w:rsidRPr="005A44F6" w14:paraId="24FA1D0A" w14:textId="77777777" w:rsidTr="00E91A48">
        <w:trPr>
          <w:trHeight w:val="366"/>
          <w:tblHeader/>
        </w:trPr>
        <w:tc>
          <w:tcPr>
            <w:tcW w:w="3842" w:type="dxa"/>
            <w:shd w:val="clear" w:color="auto" w:fill="auto"/>
            <w:vAlign w:val="bottom"/>
          </w:tcPr>
          <w:p w14:paraId="780C3269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F6CED3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45691EB0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6CCB1BF4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6FC4D8F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583852C5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3CC3805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C8DD33C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D8035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C622B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C2F01A3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25E80FE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873B47" w14:textId="77777777" w:rsidR="00252B80" w:rsidRPr="005A44F6" w:rsidDel="00D43E7A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5A44F6" w14:paraId="0276CA30" w14:textId="77777777" w:rsidTr="00E91A48">
        <w:trPr>
          <w:trHeight w:val="319"/>
          <w:tblHeader/>
        </w:trPr>
        <w:tc>
          <w:tcPr>
            <w:tcW w:w="3842" w:type="dxa"/>
            <w:shd w:val="clear" w:color="auto" w:fill="auto"/>
          </w:tcPr>
          <w:p w14:paraId="2A38D7FC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38" w:type="dxa"/>
            <w:gridSpan w:val="7"/>
            <w:shd w:val="clear" w:color="auto" w:fill="auto"/>
          </w:tcPr>
          <w:p w14:paraId="61C29FBC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5A44F6" w14:paraId="4336D0C9" w14:textId="77777777" w:rsidTr="00E91A48">
        <w:trPr>
          <w:trHeight w:val="327"/>
        </w:trPr>
        <w:tc>
          <w:tcPr>
            <w:tcW w:w="3842" w:type="dxa"/>
            <w:shd w:val="clear" w:color="auto" w:fill="auto"/>
          </w:tcPr>
          <w:p w14:paraId="22375394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F8E1AD4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9A7FB20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C59D8BC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DDC8388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FAECD12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FFE357B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65698F6" w14:textId="77777777" w:rsidR="00252B80" w:rsidRPr="005A44F6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18B" w:rsidRPr="005A44F6" w14:paraId="420A27E8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28F48A6F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86F8EE1" w14:textId="29CB2C25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462,991</w:t>
            </w:r>
          </w:p>
        </w:tc>
        <w:tc>
          <w:tcPr>
            <w:tcW w:w="255" w:type="dxa"/>
          </w:tcPr>
          <w:p w14:paraId="7AC91D4F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765C29" w14:textId="3BE97D94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7BA3922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E2E9595" w14:textId="078357CF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2D52DD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1D0CB0B" w14:textId="45DC214E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462,991</w:t>
            </w:r>
          </w:p>
        </w:tc>
      </w:tr>
      <w:tr w:rsidR="00E6018B" w:rsidRPr="005A44F6" w14:paraId="59DEB5E2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1AA9D0FE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7FC3655B" w14:textId="1C447A61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615,142</w:t>
            </w:r>
          </w:p>
        </w:tc>
        <w:tc>
          <w:tcPr>
            <w:tcW w:w="255" w:type="dxa"/>
          </w:tcPr>
          <w:p w14:paraId="06144009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E94301" w14:textId="1E40EDA4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CBC5DDE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616A0C0D" w14:textId="54CC46C9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5D390C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5F625188" w14:textId="28F69484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615,142</w:t>
            </w:r>
          </w:p>
        </w:tc>
      </w:tr>
      <w:tr w:rsidR="00E6018B" w:rsidRPr="005A44F6" w14:paraId="3844F606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4FF47305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FED7170" w14:textId="0A17953D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325C1BD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A862070" w14:textId="27A273CB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7,680</w:t>
            </w:r>
          </w:p>
        </w:tc>
        <w:tc>
          <w:tcPr>
            <w:tcW w:w="245" w:type="dxa"/>
          </w:tcPr>
          <w:p w14:paraId="66974C0B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54D2D4B" w14:textId="3BC47BC4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CCF7449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DACC66D" w14:textId="269A3099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7,680</w:t>
            </w:r>
          </w:p>
        </w:tc>
      </w:tr>
      <w:tr w:rsidR="00E6018B" w:rsidRPr="005A44F6" w14:paraId="4B8FD20A" w14:textId="77777777" w:rsidTr="00E91A48">
        <w:trPr>
          <w:trHeight w:val="310"/>
        </w:trPr>
        <w:tc>
          <w:tcPr>
            <w:tcW w:w="3842" w:type="dxa"/>
            <w:shd w:val="clear" w:color="auto" w:fill="auto"/>
          </w:tcPr>
          <w:p w14:paraId="489F2762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CB6C753" w14:textId="45C4E8E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B098422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71EE30C" w14:textId="387F3E4F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15,886</w:t>
            </w:r>
          </w:p>
        </w:tc>
        <w:tc>
          <w:tcPr>
            <w:tcW w:w="245" w:type="dxa"/>
          </w:tcPr>
          <w:p w14:paraId="66F8FCE7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90B16EF" w14:textId="7BCCD382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97BDA0B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5F689E5A" w14:textId="04472DD6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15,886</w:t>
            </w:r>
          </w:p>
        </w:tc>
      </w:tr>
      <w:tr w:rsidR="00E6018B" w:rsidRPr="005A44F6" w14:paraId="204ED7E3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6779A053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40087010" w14:textId="2E27B20C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FDC79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79CC73" w14:textId="141C3549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8A51DFB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17C2DF3" w14:textId="582C4733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13,799</w:t>
            </w:r>
          </w:p>
        </w:tc>
        <w:tc>
          <w:tcPr>
            <w:tcW w:w="251" w:type="dxa"/>
          </w:tcPr>
          <w:p w14:paraId="43FBC893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D4A8EA3" w14:textId="7A7A4E7C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13,799</w:t>
            </w:r>
          </w:p>
        </w:tc>
      </w:tr>
      <w:tr w:rsidR="00E6018B" w:rsidRPr="005A44F6" w14:paraId="774F31CC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0BBCDCAF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76AE868" w14:textId="43E63ED1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B62DEE3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B0D5CAA" w14:textId="7304A433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AA8DA6B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AD03408" w14:textId="23AFFF95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  <w:tc>
          <w:tcPr>
            <w:tcW w:w="251" w:type="dxa"/>
          </w:tcPr>
          <w:p w14:paraId="6068E5CE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344F3F1" w14:textId="4121EC00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</w:tr>
      <w:tr w:rsidR="00E6018B" w:rsidRPr="005A44F6" w14:paraId="4808557B" w14:textId="77777777" w:rsidTr="00E91A48">
        <w:trPr>
          <w:trHeight w:val="145"/>
        </w:trPr>
        <w:tc>
          <w:tcPr>
            <w:tcW w:w="3842" w:type="dxa"/>
            <w:shd w:val="clear" w:color="auto" w:fill="auto"/>
          </w:tcPr>
          <w:p w14:paraId="343669BA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2682DFE9" w14:textId="03332F3A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1,078,133</w:t>
            </w:r>
          </w:p>
        </w:tc>
        <w:tc>
          <w:tcPr>
            <w:tcW w:w="255" w:type="dxa"/>
          </w:tcPr>
          <w:p w14:paraId="05D4B13C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B9FF821" w14:textId="72F45CC7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23,566</w:t>
            </w:r>
          </w:p>
        </w:tc>
        <w:tc>
          <w:tcPr>
            <w:tcW w:w="245" w:type="dxa"/>
          </w:tcPr>
          <w:p w14:paraId="52FEDFB5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16D8F4CE" w14:textId="2F719A80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37,863</w:t>
            </w:r>
          </w:p>
        </w:tc>
        <w:tc>
          <w:tcPr>
            <w:tcW w:w="251" w:type="dxa"/>
          </w:tcPr>
          <w:p w14:paraId="1C343258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97C1397" w14:textId="50AAFE7D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1,139,562</w:t>
            </w:r>
          </w:p>
        </w:tc>
      </w:tr>
      <w:tr w:rsidR="00E6018B" w:rsidRPr="005A44F6" w14:paraId="6C0CC35F" w14:textId="77777777" w:rsidTr="00E91A48">
        <w:trPr>
          <w:trHeight w:val="311"/>
        </w:trPr>
        <w:tc>
          <w:tcPr>
            <w:tcW w:w="3842" w:type="dxa"/>
            <w:shd w:val="clear" w:color="auto" w:fill="auto"/>
          </w:tcPr>
          <w:p w14:paraId="02C4306C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B823F74" w14:textId="5F1AEF2C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(34,914)</w:t>
            </w:r>
          </w:p>
        </w:tc>
        <w:tc>
          <w:tcPr>
            <w:tcW w:w="255" w:type="dxa"/>
          </w:tcPr>
          <w:p w14:paraId="0EC92308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551A4E0" w14:textId="346D7725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(532)</w:t>
            </w:r>
          </w:p>
        </w:tc>
        <w:tc>
          <w:tcPr>
            <w:tcW w:w="245" w:type="dxa"/>
          </w:tcPr>
          <w:p w14:paraId="382EFD57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DB9D5E2" w14:textId="10AECD73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(4,601)</w:t>
            </w:r>
          </w:p>
        </w:tc>
        <w:tc>
          <w:tcPr>
            <w:tcW w:w="251" w:type="dxa"/>
          </w:tcPr>
          <w:p w14:paraId="5D4F32CA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5A9B" w14:textId="5060FCFC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(40,047)</w:t>
            </w:r>
          </w:p>
        </w:tc>
      </w:tr>
      <w:tr w:rsidR="00E6018B" w:rsidRPr="005A44F6" w14:paraId="386EC490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40B01643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2E0D5" w14:textId="6506FEBB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1,043,219</w:t>
            </w:r>
          </w:p>
        </w:tc>
        <w:tc>
          <w:tcPr>
            <w:tcW w:w="255" w:type="dxa"/>
          </w:tcPr>
          <w:p w14:paraId="0C8812B7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2A6F5" w14:textId="0BB05559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23,034</w:t>
            </w:r>
          </w:p>
        </w:tc>
        <w:tc>
          <w:tcPr>
            <w:tcW w:w="245" w:type="dxa"/>
          </w:tcPr>
          <w:p w14:paraId="270BF2DA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539D" w14:textId="57B126F7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33,262</w:t>
            </w:r>
          </w:p>
        </w:tc>
        <w:tc>
          <w:tcPr>
            <w:tcW w:w="251" w:type="dxa"/>
          </w:tcPr>
          <w:p w14:paraId="40446D46" w14:textId="77777777" w:rsidR="00E6018B" w:rsidRPr="005A44F6" w:rsidRDefault="00E6018B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0FBF6" w14:textId="3430860D" w:rsidR="00E6018B" w:rsidRPr="005A44F6" w:rsidRDefault="008C2539" w:rsidP="00E6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1,099,515</w:t>
            </w:r>
          </w:p>
        </w:tc>
      </w:tr>
    </w:tbl>
    <w:p w14:paraId="6A8B580B" w14:textId="77777777" w:rsidR="005524DA" w:rsidRPr="005A44F6" w:rsidRDefault="005524DA" w:rsidP="005524DA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CEE3D2" w14:textId="77777777" w:rsidR="005A44F6" w:rsidRDefault="005A44F6">
      <w:r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1"/>
        <w:gridCol w:w="1193"/>
        <w:gridCol w:w="255"/>
        <w:gridCol w:w="1212"/>
        <w:gridCol w:w="245"/>
        <w:gridCol w:w="1101"/>
        <w:gridCol w:w="252"/>
        <w:gridCol w:w="994"/>
      </w:tblGrid>
      <w:tr w:rsidR="005524DA" w:rsidRPr="005A44F6" w14:paraId="1D0D3B6F" w14:textId="77777777" w:rsidTr="003928D2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2D20E041" w14:textId="05E964DB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6147DD9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4DA" w:rsidRPr="005A44F6" w14:paraId="1A62C21A" w14:textId="77777777" w:rsidTr="003928D2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1FADC6A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68AB9AE9" w14:textId="0336DA24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5524DA" w:rsidRPr="005A44F6" w14:paraId="3A7761BB" w14:textId="77777777" w:rsidTr="003928D2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59BD10AC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5357D49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30143B74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13399421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2F4784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7B7F24C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6D71CA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5734B1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3DCE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EBBA6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C41A372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7D284BF0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F63C63" w14:textId="77777777" w:rsidR="005524DA" w:rsidRPr="005A44F6" w:rsidDel="00D43E7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24DA" w:rsidRPr="005A44F6" w14:paraId="0A489011" w14:textId="77777777" w:rsidTr="003928D2">
        <w:trPr>
          <w:tblHeader/>
        </w:trPr>
        <w:tc>
          <w:tcPr>
            <w:tcW w:w="3841" w:type="dxa"/>
            <w:shd w:val="clear" w:color="auto" w:fill="auto"/>
          </w:tcPr>
          <w:p w14:paraId="10ED0C84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2" w:type="dxa"/>
            <w:gridSpan w:val="7"/>
            <w:shd w:val="clear" w:color="auto" w:fill="auto"/>
          </w:tcPr>
          <w:p w14:paraId="7105E5A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4DA" w:rsidRPr="005A44F6" w14:paraId="66F4FFFD" w14:textId="77777777" w:rsidTr="003928D2">
        <w:tc>
          <w:tcPr>
            <w:tcW w:w="3841" w:type="dxa"/>
            <w:shd w:val="clear" w:color="auto" w:fill="auto"/>
          </w:tcPr>
          <w:p w14:paraId="1CCB7F78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45E5E746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FE6499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0A2D610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1FB0F5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78822D1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AC9E31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3D97C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4DA" w:rsidRPr="005A44F6" w14:paraId="0C017690" w14:textId="77777777" w:rsidTr="003928D2">
        <w:tc>
          <w:tcPr>
            <w:tcW w:w="3841" w:type="dxa"/>
            <w:shd w:val="clear" w:color="auto" w:fill="auto"/>
          </w:tcPr>
          <w:p w14:paraId="600D846B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019DF23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  <w:tc>
          <w:tcPr>
            <w:tcW w:w="255" w:type="dxa"/>
          </w:tcPr>
          <w:p w14:paraId="2361C654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024DA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869A312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7A1CFF8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B41C2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9AA0EA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</w:tr>
      <w:tr w:rsidR="005524DA" w:rsidRPr="005A44F6" w14:paraId="6A60CA7F" w14:textId="77777777" w:rsidTr="003928D2">
        <w:tc>
          <w:tcPr>
            <w:tcW w:w="3841" w:type="dxa"/>
            <w:shd w:val="clear" w:color="auto" w:fill="auto"/>
          </w:tcPr>
          <w:p w14:paraId="2F2E2DE2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9A2FA1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  <w:tc>
          <w:tcPr>
            <w:tcW w:w="255" w:type="dxa"/>
          </w:tcPr>
          <w:p w14:paraId="1C6106AB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499E72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0504A7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34582E8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CBBE9A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FF90B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</w:tr>
      <w:tr w:rsidR="005524DA" w:rsidRPr="005A44F6" w14:paraId="73719A13" w14:textId="77777777" w:rsidTr="003928D2">
        <w:tc>
          <w:tcPr>
            <w:tcW w:w="3841" w:type="dxa"/>
            <w:shd w:val="clear" w:color="auto" w:fill="auto"/>
          </w:tcPr>
          <w:p w14:paraId="1E45658C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755658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225CD2E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F3D3A5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  <w:tc>
          <w:tcPr>
            <w:tcW w:w="245" w:type="dxa"/>
          </w:tcPr>
          <w:p w14:paraId="3AF3491C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248918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0410DB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07847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</w:tr>
      <w:tr w:rsidR="005524DA" w:rsidRPr="005A44F6" w14:paraId="1DCB2544" w14:textId="77777777" w:rsidTr="003928D2">
        <w:tc>
          <w:tcPr>
            <w:tcW w:w="3841" w:type="dxa"/>
            <w:shd w:val="clear" w:color="auto" w:fill="auto"/>
          </w:tcPr>
          <w:p w14:paraId="6830CAB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32DE3D4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2E1A25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51E8DE4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  <w:tc>
          <w:tcPr>
            <w:tcW w:w="245" w:type="dxa"/>
          </w:tcPr>
          <w:p w14:paraId="3036684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24C313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0892E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3F94B50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</w:tr>
      <w:tr w:rsidR="005524DA" w:rsidRPr="005A44F6" w14:paraId="5378EBED" w14:textId="77777777" w:rsidTr="003928D2">
        <w:tc>
          <w:tcPr>
            <w:tcW w:w="3841" w:type="dxa"/>
            <w:shd w:val="clear" w:color="auto" w:fill="auto"/>
          </w:tcPr>
          <w:p w14:paraId="1561561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523015D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9C25AAE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01D97EE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A5A73A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1B14BB78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  <w:tc>
          <w:tcPr>
            <w:tcW w:w="252" w:type="dxa"/>
          </w:tcPr>
          <w:p w14:paraId="0568BB98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DF17742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</w:tr>
      <w:tr w:rsidR="005524DA" w:rsidRPr="005A44F6" w14:paraId="02F98909" w14:textId="77777777" w:rsidTr="003928D2">
        <w:tc>
          <w:tcPr>
            <w:tcW w:w="3841" w:type="dxa"/>
            <w:shd w:val="clear" w:color="auto" w:fill="auto"/>
          </w:tcPr>
          <w:p w14:paraId="60FFD1D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12210C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2EA7CC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8C2D4D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56CD69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B710A1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2" w:type="dxa"/>
          </w:tcPr>
          <w:p w14:paraId="7A9CE6C6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04E32A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5524DA" w:rsidRPr="005A44F6" w14:paraId="556671B2" w14:textId="77777777" w:rsidTr="003928D2">
        <w:tc>
          <w:tcPr>
            <w:tcW w:w="3841" w:type="dxa"/>
            <w:shd w:val="clear" w:color="auto" w:fill="auto"/>
          </w:tcPr>
          <w:p w14:paraId="3A0ACE7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B9EE3C0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9422A7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1,112,837</w:t>
            </w:r>
          </w:p>
        </w:tc>
        <w:tc>
          <w:tcPr>
            <w:tcW w:w="255" w:type="dxa"/>
          </w:tcPr>
          <w:p w14:paraId="33023BB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7B95CD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2B1532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93,727</w:t>
            </w:r>
          </w:p>
        </w:tc>
        <w:tc>
          <w:tcPr>
            <w:tcW w:w="245" w:type="dxa"/>
          </w:tcPr>
          <w:p w14:paraId="18D8F376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600B69B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A2FB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41,227</w:t>
            </w:r>
          </w:p>
        </w:tc>
        <w:tc>
          <w:tcPr>
            <w:tcW w:w="252" w:type="dxa"/>
          </w:tcPr>
          <w:p w14:paraId="28B6B19E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3C8BE5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B9F98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1,247,791</w:t>
            </w:r>
          </w:p>
        </w:tc>
      </w:tr>
      <w:tr w:rsidR="005524DA" w:rsidRPr="005A44F6" w14:paraId="59AE7686" w14:textId="77777777" w:rsidTr="003928D2">
        <w:tc>
          <w:tcPr>
            <w:tcW w:w="3841" w:type="dxa"/>
            <w:shd w:val="clear" w:color="auto" w:fill="auto"/>
          </w:tcPr>
          <w:p w14:paraId="56248D9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35877C0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(32,332)</w:t>
            </w:r>
          </w:p>
        </w:tc>
        <w:tc>
          <w:tcPr>
            <w:tcW w:w="255" w:type="dxa"/>
          </w:tcPr>
          <w:p w14:paraId="03F6ECC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2E7251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(1,581)</w:t>
            </w:r>
          </w:p>
        </w:tc>
        <w:tc>
          <w:tcPr>
            <w:tcW w:w="245" w:type="dxa"/>
          </w:tcPr>
          <w:p w14:paraId="68872BDD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4AA99D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(5,011)</w:t>
            </w:r>
          </w:p>
        </w:tc>
        <w:tc>
          <w:tcPr>
            <w:tcW w:w="252" w:type="dxa"/>
          </w:tcPr>
          <w:p w14:paraId="3FDBF3A4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B90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5524DA" w:rsidRPr="005A44F6" w14:paraId="3D746A1B" w14:textId="77777777" w:rsidTr="003928D2">
        <w:tc>
          <w:tcPr>
            <w:tcW w:w="3841" w:type="dxa"/>
            <w:shd w:val="clear" w:color="auto" w:fill="auto"/>
          </w:tcPr>
          <w:p w14:paraId="1505D91C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6C644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1,080,505</w:t>
            </w:r>
          </w:p>
        </w:tc>
        <w:tc>
          <w:tcPr>
            <w:tcW w:w="255" w:type="dxa"/>
          </w:tcPr>
          <w:p w14:paraId="2DD0CFEF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C443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92,146</w:t>
            </w:r>
          </w:p>
        </w:tc>
        <w:tc>
          <w:tcPr>
            <w:tcW w:w="245" w:type="dxa"/>
          </w:tcPr>
          <w:p w14:paraId="44072045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DE06A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36,216</w:t>
            </w:r>
          </w:p>
        </w:tc>
        <w:tc>
          <w:tcPr>
            <w:tcW w:w="252" w:type="dxa"/>
          </w:tcPr>
          <w:p w14:paraId="72472B2E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07A66" w14:textId="77777777" w:rsidR="005524DA" w:rsidRPr="005A44F6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4DEDDC83" w14:textId="77777777" w:rsidR="005524DA" w:rsidRPr="005A44F6" w:rsidRDefault="005524DA" w:rsidP="005524DA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5524DA" w:rsidRPr="005A44F6" w14:paraId="58CF4B47" w14:textId="77777777" w:rsidTr="00512AFC">
        <w:trPr>
          <w:tblHeader/>
        </w:trPr>
        <w:tc>
          <w:tcPr>
            <w:tcW w:w="3573" w:type="dxa"/>
            <w:vAlign w:val="bottom"/>
          </w:tcPr>
          <w:p w14:paraId="39317391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5" w:name="_Hlk70937690"/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392B63AF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9BFA87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AE6F19A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4DA" w:rsidRPr="005A44F6" w14:paraId="0C5F3B6A" w14:textId="77777777" w:rsidTr="00512AFC">
        <w:trPr>
          <w:tblHeader/>
        </w:trPr>
        <w:tc>
          <w:tcPr>
            <w:tcW w:w="3573" w:type="dxa"/>
            <w:vAlign w:val="bottom"/>
          </w:tcPr>
          <w:p w14:paraId="2387D4B0" w14:textId="641D7CAD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E2E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B0D6C"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CE2E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14:paraId="2CF71B03" w14:textId="029AE61D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D408F9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690BDA" w14:textId="7936D97A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3F88A68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E273F4" w14:textId="2A8D1DC3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A8705A5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F07904" w14:textId="70A3E726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524DA" w:rsidRPr="005A44F6" w14:paraId="5FC6339B" w14:textId="77777777" w:rsidTr="00512AFC">
        <w:trPr>
          <w:tblHeader/>
        </w:trPr>
        <w:tc>
          <w:tcPr>
            <w:tcW w:w="3573" w:type="dxa"/>
          </w:tcPr>
          <w:p w14:paraId="3C770462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CF00A41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4DA" w:rsidRPr="005A44F6" w14:paraId="1A08F53D" w14:textId="77777777" w:rsidTr="00512AFC">
        <w:tc>
          <w:tcPr>
            <w:tcW w:w="3573" w:type="dxa"/>
          </w:tcPr>
          <w:p w14:paraId="51B6B2E6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68FA097A" w14:textId="68599348" w:rsidR="005524DA" w:rsidRPr="005A44F6" w:rsidRDefault="00932C82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5B4A8B0C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5439E" w14:textId="07C981C5" w:rsidR="005524DA" w:rsidRPr="005A44F6" w:rsidRDefault="00CE2EDE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9,091</w:t>
            </w:r>
          </w:p>
        </w:tc>
        <w:tc>
          <w:tcPr>
            <w:tcW w:w="236" w:type="dxa"/>
          </w:tcPr>
          <w:p w14:paraId="0BBFF2B2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CE5886" w14:textId="2775B055" w:rsidR="005524DA" w:rsidRPr="005A44F6" w:rsidRDefault="0014408C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270" w:type="dxa"/>
          </w:tcPr>
          <w:p w14:paraId="5026FFEB" w14:textId="77777777" w:rsidR="005524DA" w:rsidRPr="005A44F6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4C227" w14:textId="6964CDBA" w:rsidR="005524DA" w:rsidRPr="005A44F6" w:rsidRDefault="00CE2EDE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9,512</w:t>
            </w:r>
          </w:p>
        </w:tc>
      </w:tr>
      <w:bookmarkEnd w:id="5"/>
    </w:tbl>
    <w:p w14:paraId="64B4D8F0" w14:textId="77777777" w:rsidR="005524DA" w:rsidRPr="005A44F6" w:rsidRDefault="005524DA" w:rsidP="005524DA">
      <w:pPr>
        <w:rPr>
          <w:rFonts w:asciiTheme="majorBidi" w:hAnsiTheme="majorBidi" w:cstheme="majorBidi"/>
          <w:b/>
          <w:sz w:val="28"/>
          <w:szCs w:val="28"/>
        </w:rPr>
      </w:pPr>
    </w:p>
    <w:p w14:paraId="08F34D60" w14:textId="05C4B6B5" w:rsidR="005524DA" w:rsidRPr="005A44F6" w:rsidRDefault="005524DA" w:rsidP="000B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both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0B0D6C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CE2EDE">
        <w:rPr>
          <w:rFonts w:asciiTheme="majorBidi" w:hAnsiTheme="majorBidi" w:cstheme="majorBidi" w:hint="cs"/>
          <w:b/>
          <w:sz w:val="28"/>
          <w:szCs w:val="28"/>
          <w:cs/>
        </w:rPr>
        <w:t xml:space="preserve">กันยายน </w:t>
      </w:r>
      <w:r w:rsidRPr="005A44F6">
        <w:rPr>
          <w:rFonts w:asciiTheme="majorBidi" w:hAnsiTheme="majorBidi" w:cstheme="majorBidi"/>
          <w:bCs/>
          <w:sz w:val="28"/>
          <w:szCs w:val="28"/>
        </w:rPr>
        <w:t>2565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ระยะเวลาปกติของการให้สินเชื่อแก่ลูกค้าของกลุ่มบริษัทคือ </w:t>
      </w:r>
      <w:r w:rsidR="00460AE9">
        <w:rPr>
          <w:rFonts w:asciiTheme="majorBidi" w:hAnsiTheme="majorBidi" w:cstheme="majorBidi"/>
          <w:bCs/>
          <w:sz w:val="28"/>
          <w:szCs w:val="28"/>
        </w:rPr>
        <w:t>1</w:t>
      </w:r>
      <w:r w:rsidR="00C706E8" w:rsidRPr="005A44F6">
        <w:rPr>
          <w:rFonts w:asciiTheme="majorBidi" w:hAnsiTheme="majorBidi" w:cstheme="majorBidi"/>
          <w:bCs/>
          <w:sz w:val="28"/>
          <w:szCs w:val="28"/>
        </w:rPr>
        <w:t xml:space="preserve"> -</w:t>
      </w:r>
      <w:r w:rsidR="00460AE9">
        <w:rPr>
          <w:rFonts w:asciiTheme="majorBidi" w:hAnsiTheme="majorBidi" w:cstheme="majorBidi"/>
          <w:bCs/>
          <w:sz w:val="28"/>
          <w:szCs w:val="28"/>
        </w:rPr>
        <w:t xml:space="preserve"> 7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ปี 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5A44F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ธันวาคม </w:t>
      </w:r>
      <w:r w:rsidRPr="005A44F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2144B3" w:rsidRPr="005A44F6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="008A4951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="008A4951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Cs/>
          <w:i/>
          <w:iCs/>
          <w:sz w:val="28"/>
          <w:szCs w:val="28"/>
        </w:rPr>
        <w:t>1 - 7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>ปี)</w:t>
      </w:r>
    </w:p>
    <w:p w14:paraId="17773283" w14:textId="52D99C70" w:rsidR="005524DA" w:rsidRPr="005A44F6" w:rsidRDefault="005524DA">
      <w:pPr>
        <w:rPr>
          <w:rFonts w:asciiTheme="majorBidi" w:hAnsiTheme="majorBidi" w:cstheme="majorBidi"/>
          <w:sz w:val="24"/>
          <w:szCs w:val="24"/>
        </w:rPr>
      </w:pPr>
    </w:p>
    <w:p w14:paraId="15FBDE20" w14:textId="77777777" w:rsidR="00091A67" w:rsidRPr="005A44F6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EEA8B9D" w14:textId="2C10A7A3" w:rsidR="00CF4477" w:rsidRPr="005A44F6" w:rsidRDefault="00E0673E" w:rsidP="00CB5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CB59BE"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4477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เงินให้สินเชื่ออื่น</w:t>
      </w:r>
    </w:p>
    <w:p w14:paraId="2A7FE4AA" w14:textId="4ACC4E9D" w:rsidR="00E0673E" w:rsidRPr="005A44F6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A43AA9" w14:textId="1B48B570" w:rsidR="00E0673E" w:rsidRPr="005A44F6" w:rsidRDefault="00E0673E" w:rsidP="009F2C60">
      <w:pPr>
        <w:tabs>
          <w:tab w:val="clear" w:pos="680"/>
          <w:tab w:val="left" w:pos="720"/>
        </w:tabs>
        <w:ind w:left="540" w:right="11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รายย่อย </w:t>
      </w:r>
      <w:r w:rsidR="00ED574F">
        <w:rPr>
          <w:rFonts w:asciiTheme="majorBidi" w:hAnsiTheme="majorBidi" w:cstheme="majorBidi"/>
          <w:b/>
          <w:sz w:val="28"/>
          <w:szCs w:val="28"/>
          <w:cs/>
        </w:rPr>
        <w:br/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5A44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524DA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15675C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CE2EDE">
        <w:rPr>
          <w:rFonts w:asciiTheme="majorBidi" w:hAnsiTheme="majorBidi" w:cstheme="majorBidi" w:hint="cs"/>
          <w:b/>
          <w:sz w:val="28"/>
          <w:szCs w:val="28"/>
          <w:cs/>
        </w:rPr>
        <w:t xml:space="preserve">กันยายน </w:t>
      </w:r>
      <w:r w:rsidRPr="005A44F6">
        <w:rPr>
          <w:rFonts w:asciiTheme="majorBidi" w:hAnsiTheme="majorBidi" w:cstheme="majorBidi"/>
          <w:bCs/>
          <w:sz w:val="28"/>
          <w:szCs w:val="28"/>
        </w:rPr>
        <w:t>256</w:t>
      </w:r>
      <w:r w:rsidR="005524DA" w:rsidRPr="005A44F6">
        <w:rPr>
          <w:rFonts w:asciiTheme="majorBidi" w:hAnsiTheme="majorBidi" w:cstheme="majorBidi"/>
          <w:bCs/>
          <w:sz w:val="28"/>
          <w:szCs w:val="28"/>
        </w:rPr>
        <w:t>5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5A44F6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5A44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Cs/>
          <w:sz w:val="28"/>
          <w:szCs w:val="28"/>
        </w:rPr>
        <w:t>256</w:t>
      </w:r>
      <w:r w:rsidR="005524DA" w:rsidRPr="005A44F6">
        <w:rPr>
          <w:rFonts w:asciiTheme="majorBidi" w:hAnsiTheme="majorBidi" w:cstheme="majorBidi"/>
          <w:bCs/>
          <w:sz w:val="28"/>
          <w:szCs w:val="28"/>
        </w:rPr>
        <w:t>4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446B4D78" w14:textId="77777777" w:rsidR="00E0673E" w:rsidRPr="005A44F6" w:rsidRDefault="00E0673E" w:rsidP="00E0673E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E0673E" w:rsidRPr="005A44F6" w14:paraId="7066EF03" w14:textId="77777777" w:rsidTr="009F2C60">
        <w:trPr>
          <w:tblHeader/>
        </w:trPr>
        <w:tc>
          <w:tcPr>
            <w:tcW w:w="3564" w:type="dxa"/>
          </w:tcPr>
          <w:p w14:paraId="6387D9F8" w14:textId="77777777" w:rsidR="00E0673E" w:rsidRPr="005A44F6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6DC1F614" w14:textId="77777777" w:rsidR="00E0673E" w:rsidRPr="005A44F6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0A4830" w14:textId="77777777" w:rsidR="00E0673E" w:rsidRPr="005A44F6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14:paraId="36803B12" w14:textId="77777777" w:rsidR="00E0673E" w:rsidRPr="005A44F6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EDE" w:rsidRPr="005A44F6" w14:paraId="52F88D98" w14:textId="77777777" w:rsidTr="009F2C60">
        <w:trPr>
          <w:tblHeader/>
        </w:trPr>
        <w:tc>
          <w:tcPr>
            <w:tcW w:w="3564" w:type="dxa"/>
          </w:tcPr>
          <w:p w14:paraId="37EC3F40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D434925" w14:textId="36A35561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CE2ED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9" w:type="dxa"/>
          </w:tcPr>
          <w:p w14:paraId="195A1AE9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0C729E6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39F1A7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1" w:type="dxa"/>
          </w:tcPr>
          <w:p w14:paraId="69C66299" w14:textId="4B6FB7E9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CE2ED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9" w:type="dxa"/>
          </w:tcPr>
          <w:p w14:paraId="7AC189F4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D657F0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E2EDE" w:rsidRPr="005A44F6" w14:paraId="4321D6BF" w14:textId="77777777" w:rsidTr="009F2C60">
        <w:trPr>
          <w:tblHeader/>
        </w:trPr>
        <w:tc>
          <w:tcPr>
            <w:tcW w:w="3564" w:type="dxa"/>
          </w:tcPr>
          <w:p w14:paraId="245CE05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17B843" w14:textId="3057EBB0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1B049478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9C086EE" w14:textId="7B1C7658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A0508F1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E34CD07" w14:textId="0C9DC633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4AAA90AF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7D6F41" w14:textId="16ABA23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2EDE" w:rsidRPr="005A44F6" w14:paraId="6F370A89" w14:textId="77777777" w:rsidTr="009F2C60">
        <w:trPr>
          <w:tblHeader/>
        </w:trPr>
        <w:tc>
          <w:tcPr>
            <w:tcW w:w="3564" w:type="dxa"/>
          </w:tcPr>
          <w:p w14:paraId="043837D4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0" w:type="dxa"/>
            <w:gridSpan w:val="7"/>
          </w:tcPr>
          <w:p w14:paraId="7BC27CB4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2EDE" w:rsidRPr="005A44F6" w14:paraId="08BE1873" w14:textId="77777777" w:rsidTr="009F2C60">
        <w:tc>
          <w:tcPr>
            <w:tcW w:w="3564" w:type="dxa"/>
          </w:tcPr>
          <w:p w14:paraId="2D9C216E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59BB55F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D0EB8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8A483C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22A1F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F16CFA3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287B07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049B13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EDE" w:rsidRPr="005A44F6" w14:paraId="57A148C7" w14:textId="77777777" w:rsidTr="009F2C60">
        <w:tc>
          <w:tcPr>
            <w:tcW w:w="3564" w:type="dxa"/>
          </w:tcPr>
          <w:p w14:paraId="7FBCA08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5A44F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026685EE" w14:textId="6257EDBB" w:rsidR="00CE2EDE" w:rsidRPr="005A44F6" w:rsidRDefault="00A209A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6200F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69" w:type="dxa"/>
          </w:tcPr>
          <w:p w14:paraId="322CA1C0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46159F" w14:textId="48EFDD0B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1CB8618F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837AE5" w14:textId="36840364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6200F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69" w:type="dxa"/>
          </w:tcPr>
          <w:p w14:paraId="170E9C21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857E9" w14:textId="1171EA0E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CE2EDE" w:rsidRPr="005A44F6" w14:paraId="732ED314" w14:textId="77777777" w:rsidTr="009F2C60">
        <w:tc>
          <w:tcPr>
            <w:tcW w:w="3564" w:type="dxa"/>
          </w:tcPr>
          <w:p w14:paraId="6171F0E7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Pr="005A44F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33BC5C" w14:textId="101F2E42" w:rsidR="00CE2EDE" w:rsidRPr="005A44F6" w:rsidRDefault="00A209A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F1204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ED239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120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9" w:type="dxa"/>
          </w:tcPr>
          <w:p w14:paraId="3ACE0B96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9F3E34" w14:textId="34FFD0DA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170,192</w:t>
            </w:r>
          </w:p>
        </w:tc>
        <w:tc>
          <w:tcPr>
            <w:tcW w:w="236" w:type="dxa"/>
          </w:tcPr>
          <w:p w14:paraId="31221A06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4D1673" w14:textId="3C440286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C62EB15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E14C0A" w14:textId="5A2CCC16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2EDE" w:rsidRPr="005A44F6" w14:paraId="65B71777" w14:textId="77777777" w:rsidTr="009F2C60">
        <w:tc>
          <w:tcPr>
            <w:tcW w:w="3564" w:type="dxa"/>
          </w:tcPr>
          <w:p w14:paraId="66648FFD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AF4C224" w14:textId="42F6C16F" w:rsidR="00CE2EDE" w:rsidRPr="005A44F6" w:rsidRDefault="00A209A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F1204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39331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521B9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69" w:type="dxa"/>
          </w:tcPr>
          <w:p w14:paraId="5AC8A1C3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DF2A901" w14:textId="54FC1D93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174,085</w:t>
            </w:r>
          </w:p>
        </w:tc>
        <w:tc>
          <w:tcPr>
            <w:tcW w:w="236" w:type="dxa"/>
          </w:tcPr>
          <w:p w14:paraId="414A6C2C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F24A189" w14:textId="6820E2E8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69" w:type="dxa"/>
          </w:tcPr>
          <w:p w14:paraId="1B55DE89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46F879" w14:textId="039E6042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CE2EDE" w:rsidRPr="005A44F6" w14:paraId="0FB87A8F" w14:textId="77777777" w:rsidTr="009F2C60">
        <w:tc>
          <w:tcPr>
            <w:tcW w:w="3564" w:type="dxa"/>
          </w:tcPr>
          <w:p w14:paraId="3C0C247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DEF8B0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80BC554" w14:textId="659FD4BF" w:rsidR="00CE2EDE" w:rsidRPr="005A44F6" w:rsidRDefault="00A209A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(5,</w:t>
            </w:r>
            <w:r w:rsidR="00DF1204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0C369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69DE748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7077D3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0DA60" w14:textId="255ADD7A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(2,951)</w:t>
            </w:r>
          </w:p>
        </w:tc>
        <w:tc>
          <w:tcPr>
            <w:tcW w:w="236" w:type="dxa"/>
          </w:tcPr>
          <w:p w14:paraId="1E9653D1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27916CE" w14:textId="342CA70C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(81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2A6CE46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DF658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BE4E1" w14:textId="2E476DB9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CE2EDE" w:rsidRPr="005A44F6" w14:paraId="16DC4A6E" w14:textId="77777777" w:rsidTr="009F2C60">
        <w:tc>
          <w:tcPr>
            <w:tcW w:w="3564" w:type="dxa"/>
          </w:tcPr>
          <w:p w14:paraId="33428C3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B0A6377" w14:textId="6ED87573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F1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</w:t>
            </w:r>
            <w:r w:rsidR="00393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F1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69" w:type="dxa"/>
          </w:tcPr>
          <w:p w14:paraId="78969043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32957D8" w14:textId="29EF63E5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171,134</w:t>
            </w:r>
          </w:p>
        </w:tc>
        <w:tc>
          <w:tcPr>
            <w:tcW w:w="236" w:type="dxa"/>
          </w:tcPr>
          <w:p w14:paraId="241BDCE7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F63ED1" w14:textId="5BE701D5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</w:t>
            </w:r>
            <w:r w:rsidR="00506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10D4BAE9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132E19" w14:textId="05491F2A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  <w:tr w:rsidR="00CE2EDE" w:rsidRPr="005A44F6" w14:paraId="602D1162" w14:textId="77777777" w:rsidTr="009F2C60">
        <w:tc>
          <w:tcPr>
            <w:tcW w:w="3564" w:type="dxa"/>
          </w:tcPr>
          <w:p w14:paraId="1C200D2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4A5EEBC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3CC45A0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3BF373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B6A71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F357407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60B0F361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75AAF9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2EDE" w:rsidRPr="005A44F6" w14:paraId="235BE095" w14:textId="77777777" w:rsidTr="009F2C60">
        <w:tc>
          <w:tcPr>
            <w:tcW w:w="3564" w:type="dxa"/>
          </w:tcPr>
          <w:p w14:paraId="3C00D16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066EB02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69213C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F2CDCCD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F94C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19BEDEF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03E0E4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73011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EDE" w:rsidRPr="005A44F6" w14:paraId="5243D3A9" w14:textId="77777777" w:rsidTr="009F2C60">
        <w:tc>
          <w:tcPr>
            <w:tcW w:w="3564" w:type="dxa"/>
          </w:tcPr>
          <w:p w14:paraId="16C376E5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63B4DC99" w14:textId="0FFD6F15" w:rsidR="00CE2EDE" w:rsidRPr="005A44F6" w:rsidRDefault="00DF1204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39331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9" w:type="dxa"/>
          </w:tcPr>
          <w:p w14:paraId="2C7FB645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A8042FE" w14:textId="5FD8021C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36" w:type="dxa"/>
          </w:tcPr>
          <w:p w14:paraId="6596E084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30046A" w14:textId="11F30A6A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52635E5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E4E6E" w14:textId="613D3046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2EDE" w:rsidRPr="005A44F6" w14:paraId="10D462C3" w14:textId="77777777" w:rsidTr="009F2C60">
        <w:tc>
          <w:tcPr>
            <w:tcW w:w="3564" w:type="dxa"/>
          </w:tcPr>
          <w:p w14:paraId="0F1BE46C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C16B789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55EEC91" w14:textId="4E92756B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DF1204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05A66F64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CD5D5A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9A378" w14:textId="3272F7BC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236" w:type="dxa"/>
          </w:tcPr>
          <w:p w14:paraId="3CF101B8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DC11CA8" w14:textId="0BBFB6E1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69" w:type="dxa"/>
          </w:tcPr>
          <w:p w14:paraId="747564C5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71D91B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B7C16" w14:textId="41A294F5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2EDE" w:rsidRPr="005A44F6" w14:paraId="4BE0B41F" w14:textId="77777777" w:rsidTr="009F2C60">
        <w:tc>
          <w:tcPr>
            <w:tcW w:w="3564" w:type="dxa"/>
          </w:tcPr>
          <w:p w14:paraId="3EDD959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C108B7" w14:textId="0D9653FF" w:rsidR="00CE2EDE" w:rsidRPr="005A44F6" w:rsidRDefault="00DF1204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506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69" w:type="dxa"/>
          </w:tcPr>
          <w:p w14:paraId="6978312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3030C8C" w14:textId="7F96AF73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13,856</w:t>
            </w:r>
          </w:p>
        </w:tc>
        <w:tc>
          <w:tcPr>
            <w:tcW w:w="236" w:type="dxa"/>
          </w:tcPr>
          <w:p w14:paraId="67052D1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CA01AE8" w14:textId="54D7858B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53515AA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8CFD5D" w14:textId="15396508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E2EDE" w:rsidRPr="005A44F6" w14:paraId="36F0864F" w14:textId="77777777" w:rsidTr="009F2C60">
        <w:tc>
          <w:tcPr>
            <w:tcW w:w="3564" w:type="dxa"/>
          </w:tcPr>
          <w:p w14:paraId="066AF337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0013250" w14:textId="1D8663A0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353,11</w:t>
            </w:r>
            <w:r w:rsidR="00506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8F3FCC7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33556B4" w14:textId="52D5CBE8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184,990</w:t>
            </w:r>
          </w:p>
        </w:tc>
        <w:tc>
          <w:tcPr>
            <w:tcW w:w="236" w:type="dxa"/>
          </w:tcPr>
          <w:p w14:paraId="504C0D42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0A57CF7" w14:textId="2D7A25B4" w:rsidR="00CE2EDE" w:rsidRPr="005A44F6" w:rsidRDefault="004D2151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</w:t>
            </w:r>
            <w:r w:rsidR="00506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37B7B6FE" w14:textId="77777777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40F02" w14:textId="55E59835" w:rsidR="00CE2EDE" w:rsidRPr="005A44F6" w:rsidRDefault="00CE2EDE" w:rsidP="00C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1AF0C3D7" w14:textId="77777777" w:rsidR="00E0673E" w:rsidRPr="005A44F6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E5FE023" w14:textId="307EF628" w:rsidR="00A93389" w:rsidRPr="005A44F6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1EAE1" w14:textId="77777777" w:rsidR="002D207F" w:rsidRPr="005A44F6" w:rsidRDefault="002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29C912" w14:textId="46273BA4" w:rsidR="00A93389" w:rsidRPr="005A44F6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15675C" w:rsidRPr="005A44F6">
        <w:rPr>
          <w:rFonts w:asciiTheme="majorBidi" w:hAnsiTheme="majorBidi" w:cstheme="majorBidi"/>
          <w:bCs/>
          <w:sz w:val="28"/>
          <w:szCs w:val="28"/>
        </w:rPr>
        <w:t>0</w:t>
      </w:r>
      <w:r w:rsidR="0015675C"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E2EDE">
        <w:rPr>
          <w:rFonts w:asciiTheme="majorBidi" w:hAnsiTheme="majorBidi" w:cstheme="majorBidi" w:hint="cs"/>
          <w:b/>
          <w:sz w:val="28"/>
          <w:szCs w:val="28"/>
          <w:cs/>
        </w:rPr>
        <w:t xml:space="preserve">กันยายน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6C3FEF" w:rsidRPr="005A44F6">
        <w:rPr>
          <w:rFonts w:asciiTheme="majorBidi" w:hAnsiTheme="majorBidi" w:cstheme="majorBidi"/>
          <w:sz w:val="28"/>
          <w:szCs w:val="28"/>
        </w:rPr>
        <w:t>5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A44F6">
        <w:rPr>
          <w:rFonts w:asciiTheme="majorBidi" w:hAnsiTheme="majorBidi" w:cstheme="majorBidi"/>
          <w:sz w:val="28"/>
          <w:szCs w:val="28"/>
        </w:rPr>
        <w:t xml:space="preserve">31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A44F6">
        <w:rPr>
          <w:rFonts w:asciiTheme="majorBidi" w:hAnsiTheme="majorBidi" w:cstheme="majorBidi"/>
          <w:sz w:val="28"/>
          <w:szCs w:val="28"/>
        </w:rPr>
        <w:t>256</w:t>
      </w:r>
      <w:r w:rsidR="006C3FEF" w:rsidRPr="005A44F6">
        <w:rPr>
          <w:rFonts w:asciiTheme="majorBidi" w:hAnsiTheme="majorBidi" w:cstheme="majorBidi"/>
          <w:sz w:val="28"/>
          <w:szCs w:val="28"/>
        </w:rPr>
        <w:t>4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ลูกหนี้</w:t>
      </w:r>
      <w:r w:rsidR="00317AD1" w:rsidRPr="005A44F6">
        <w:rPr>
          <w:rFonts w:asciiTheme="majorBidi" w:hAnsiTheme="majorBidi" w:cstheme="majorBidi"/>
          <w:b/>
          <w:sz w:val="28"/>
          <w:szCs w:val="28"/>
          <w:cs/>
        </w:rPr>
        <w:br/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เงินให้สินเชื่ออื่น </w:t>
      </w:r>
      <w:r w:rsidRPr="005A44F6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3113B472" w14:textId="77777777" w:rsidR="00A93389" w:rsidRPr="005A44F6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A93389" w:rsidRPr="005A44F6" w14:paraId="69DEE347" w14:textId="77777777" w:rsidTr="0048760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BFE4B76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45A1C3BC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93389" w:rsidRPr="005A44F6" w14:paraId="7A9595E8" w14:textId="77777777" w:rsidTr="0048760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C20EC9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DBDEF63" w14:textId="3BAE9877" w:rsidR="00A93389" w:rsidRPr="005A44F6" w:rsidRDefault="00647A5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="00CE2EDE" w:rsidRPr="00CE2ED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  <w:r w:rsidR="00CE2ED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A93389" w:rsidRPr="005A44F6" w14:paraId="104AA826" w14:textId="77777777" w:rsidTr="0048760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7A4E9AE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5908D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26A750FC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7BDA8C6A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0A49B98B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5FC6DD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A5CDD0E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7995AF2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42CF4E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7B18F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3AD12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3313313B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</w:t>
            </w:r>
          </w:p>
          <w:p w14:paraId="025465ED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7AD6DF21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3AF160" w14:textId="77777777" w:rsidR="00A93389" w:rsidRPr="005A44F6" w:rsidDel="00D43E7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3389" w:rsidRPr="005A44F6" w14:paraId="2582C956" w14:textId="77777777" w:rsidTr="00487609">
        <w:trPr>
          <w:tblHeader/>
        </w:trPr>
        <w:tc>
          <w:tcPr>
            <w:tcW w:w="3330" w:type="dxa"/>
            <w:shd w:val="clear" w:color="auto" w:fill="auto"/>
          </w:tcPr>
          <w:p w14:paraId="1B217D18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6EC8B98A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3389" w:rsidRPr="005A44F6" w14:paraId="62D5F05A" w14:textId="77777777" w:rsidTr="00487609">
        <w:tc>
          <w:tcPr>
            <w:tcW w:w="3330" w:type="dxa"/>
            <w:shd w:val="clear" w:color="auto" w:fill="auto"/>
          </w:tcPr>
          <w:p w14:paraId="2572B8CB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350" w:type="dxa"/>
            <w:shd w:val="clear" w:color="auto" w:fill="auto"/>
          </w:tcPr>
          <w:p w14:paraId="3D280156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C825EC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36394DF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2E316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CDEA60B" w14:textId="37CE94CB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94F94C" w14:textId="77777777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22C917A" w14:textId="7A2DF9CE" w:rsidR="00A93389" w:rsidRPr="005A44F6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825" w:rsidRPr="005A44F6" w14:paraId="1FC8ED49" w14:textId="77777777" w:rsidTr="00487609">
        <w:tc>
          <w:tcPr>
            <w:tcW w:w="3330" w:type="dxa"/>
            <w:shd w:val="clear" w:color="auto" w:fill="auto"/>
          </w:tcPr>
          <w:p w14:paraId="44729046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A15B6A0" w14:textId="298E8ADC" w:rsidR="00817825" w:rsidRPr="005A44F6" w:rsidRDefault="00B50843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2,896</w:t>
            </w:r>
          </w:p>
        </w:tc>
        <w:tc>
          <w:tcPr>
            <w:tcW w:w="240" w:type="dxa"/>
          </w:tcPr>
          <w:p w14:paraId="2E0C193A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1309EB6" w14:textId="67DCDCC1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58162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2818191" w14:textId="120B8331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545FE7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8F02505" w14:textId="616C73D8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2,896</w:t>
            </w:r>
          </w:p>
        </w:tc>
      </w:tr>
      <w:tr w:rsidR="00817825" w:rsidRPr="005A44F6" w14:paraId="7F57EE7F" w14:textId="77777777" w:rsidTr="00487609">
        <w:tc>
          <w:tcPr>
            <w:tcW w:w="3330" w:type="dxa"/>
            <w:shd w:val="clear" w:color="auto" w:fill="auto"/>
          </w:tcPr>
          <w:p w14:paraId="7A43D365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711CDA5" w14:textId="17CFD1FA" w:rsidR="00817825" w:rsidRPr="005A44F6" w:rsidRDefault="00B50843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40" w:type="dxa"/>
          </w:tcPr>
          <w:p w14:paraId="210AE179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978B114" w14:textId="1F0DCC7B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2E291A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3EBA64F" w14:textId="63A37D51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57F2B3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3069A3E" w14:textId="0D11494E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817825" w:rsidRPr="005A44F6" w14:paraId="2696A52C" w14:textId="77777777" w:rsidTr="00487609">
        <w:tc>
          <w:tcPr>
            <w:tcW w:w="3330" w:type="dxa"/>
            <w:shd w:val="clear" w:color="auto" w:fill="auto"/>
          </w:tcPr>
          <w:p w14:paraId="6B658442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08FB736" w14:textId="1AB7156D" w:rsidR="00817825" w:rsidRPr="005A44F6" w:rsidRDefault="00B50843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74675D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AE1EF8" w14:textId="5A60D6BF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42E6F52C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587419" w14:textId="3D9DA3D8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6AB821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E2683AE" w14:textId="0FBDF364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17825" w:rsidRPr="005A44F6" w14:paraId="64B39F20" w14:textId="77777777" w:rsidTr="00487609">
        <w:tc>
          <w:tcPr>
            <w:tcW w:w="3330" w:type="dxa"/>
            <w:shd w:val="clear" w:color="auto" w:fill="auto"/>
          </w:tcPr>
          <w:p w14:paraId="10080484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1FC65" w14:textId="7CBDB383" w:rsidR="00817825" w:rsidRPr="005A44F6" w:rsidRDefault="00B50843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5C6A42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F654F53" w14:textId="501B3D38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A10BD4" w14:textId="7AFB7923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94F9457" w14:textId="7D40ED20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3CFA9CA8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58A4B5" w14:textId="2E84AD17" w:rsidR="00817825" w:rsidRPr="005A44F6" w:rsidRDefault="00CD78F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17825" w:rsidRPr="005A44F6" w14:paraId="74AA84F0" w14:textId="77777777" w:rsidTr="00487609">
        <w:tc>
          <w:tcPr>
            <w:tcW w:w="3330" w:type="dxa"/>
            <w:shd w:val="clear" w:color="auto" w:fill="auto"/>
          </w:tcPr>
          <w:p w14:paraId="59EC73B4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1F9B80" w14:textId="085B76D9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2,976</w:t>
            </w:r>
          </w:p>
        </w:tc>
        <w:tc>
          <w:tcPr>
            <w:tcW w:w="240" w:type="dxa"/>
          </w:tcPr>
          <w:p w14:paraId="5A9D78E8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6343C56" w14:textId="2C1D0F26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7CFBAA32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BD4323" w14:textId="65D61EFF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40C58309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40CAA1" w14:textId="1516D635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817825" w:rsidRPr="005A44F6" w14:paraId="37A2A314" w14:textId="77777777" w:rsidTr="00487609">
        <w:tc>
          <w:tcPr>
            <w:tcW w:w="3330" w:type="dxa"/>
            <w:shd w:val="clear" w:color="auto" w:fill="auto"/>
          </w:tcPr>
          <w:p w14:paraId="4CBACE2B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C0E7" w14:textId="09D4A334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(761)</w:t>
            </w:r>
          </w:p>
        </w:tc>
        <w:tc>
          <w:tcPr>
            <w:tcW w:w="240" w:type="dxa"/>
            <w:vAlign w:val="bottom"/>
          </w:tcPr>
          <w:p w14:paraId="792A2F5D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43A97" w14:textId="594EDC26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36" w:type="dxa"/>
            <w:vAlign w:val="bottom"/>
          </w:tcPr>
          <w:p w14:paraId="4B188B6C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667E" w14:textId="20262894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237B7A2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7C62" w14:textId="1ABDC5A3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</w:t>
            </w:r>
            <w:r w:rsidR="00FE0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7825" w:rsidRPr="005A44F6" w14:paraId="2177A92D" w14:textId="77777777" w:rsidTr="00487609">
        <w:tc>
          <w:tcPr>
            <w:tcW w:w="3330" w:type="dxa"/>
            <w:shd w:val="clear" w:color="auto" w:fill="auto"/>
          </w:tcPr>
          <w:p w14:paraId="75570A42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7792" w14:textId="14AD0952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2,215</w:t>
            </w:r>
          </w:p>
        </w:tc>
        <w:tc>
          <w:tcPr>
            <w:tcW w:w="240" w:type="dxa"/>
          </w:tcPr>
          <w:p w14:paraId="2FC4DD9A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63450" w14:textId="59F24B1E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7C1B2F6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B4F4D" w14:textId="065F0B1D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8F32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401DFED6" w14:textId="77777777" w:rsidR="00817825" w:rsidRPr="005A44F6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6249E" w14:textId="72E16D03" w:rsidR="00817825" w:rsidRPr="005A44F6" w:rsidRDefault="000C4370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</w:t>
            </w:r>
            <w:r w:rsidR="007E00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7C6A337" w14:textId="77777777" w:rsidR="006C3FEF" w:rsidRPr="005A44F6" w:rsidRDefault="006C3FEF" w:rsidP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44CEA7E1" w14:textId="77777777" w:rsidR="00B43ADD" w:rsidRPr="005A44F6" w:rsidRDefault="00B43ADD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40"/>
        <w:gridCol w:w="1290"/>
        <w:gridCol w:w="236"/>
        <w:gridCol w:w="1312"/>
        <w:gridCol w:w="238"/>
        <w:gridCol w:w="1209"/>
      </w:tblGrid>
      <w:tr w:rsidR="006C3FEF" w:rsidRPr="005A44F6" w14:paraId="1337B8A8" w14:textId="77777777" w:rsidTr="003E5337">
        <w:trPr>
          <w:trHeight w:val="368"/>
          <w:tblHeader/>
        </w:trPr>
        <w:tc>
          <w:tcPr>
            <w:tcW w:w="3240" w:type="dxa"/>
            <w:shd w:val="clear" w:color="auto" w:fill="auto"/>
            <w:vAlign w:val="bottom"/>
          </w:tcPr>
          <w:p w14:paraId="3A703C63" w14:textId="0C376948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7"/>
          </w:tcPr>
          <w:p w14:paraId="7EC97FC6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3FEF" w:rsidRPr="005A44F6" w14:paraId="31F54453" w14:textId="77777777" w:rsidTr="003E5337">
        <w:trPr>
          <w:trHeight w:val="359"/>
          <w:tblHeader/>
        </w:trPr>
        <w:tc>
          <w:tcPr>
            <w:tcW w:w="3240" w:type="dxa"/>
            <w:shd w:val="clear" w:color="auto" w:fill="auto"/>
            <w:vAlign w:val="bottom"/>
          </w:tcPr>
          <w:p w14:paraId="5BB3C3E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7"/>
          </w:tcPr>
          <w:p w14:paraId="1A6F113E" w14:textId="6C63A98B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5A44F6" w14:paraId="1ED3DAAE" w14:textId="77777777" w:rsidTr="003E5337">
        <w:trPr>
          <w:trHeight w:val="60"/>
          <w:tblHeader/>
        </w:trPr>
        <w:tc>
          <w:tcPr>
            <w:tcW w:w="3240" w:type="dxa"/>
            <w:shd w:val="clear" w:color="auto" w:fill="auto"/>
            <w:vAlign w:val="bottom"/>
          </w:tcPr>
          <w:p w14:paraId="294B04F6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0A1EEB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2550F72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2E25C46B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79ED1A61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819EF74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3604047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32D16F6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3D6B642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AC21D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95BEF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BCB907A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</w:t>
            </w:r>
          </w:p>
          <w:p w14:paraId="3B725922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2CD24BC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B14C96" w14:textId="77777777" w:rsidR="006C3FEF" w:rsidRPr="005A44F6" w:rsidDel="00D43E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FEF" w:rsidRPr="005A44F6" w14:paraId="5CFBCAA9" w14:textId="77777777" w:rsidTr="003E5337">
        <w:trPr>
          <w:trHeight w:val="359"/>
          <w:tblHeader/>
        </w:trPr>
        <w:tc>
          <w:tcPr>
            <w:tcW w:w="3240" w:type="dxa"/>
            <w:shd w:val="clear" w:color="auto" w:fill="auto"/>
          </w:tcPr>
          <w:p w14:paraId="407903ED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5" w:type="dxa"/>
            <w:gridSpan w:val="7"/>
            <w:shd w:val="clear" w:color="auto" w:fill="auto"/>
          </w:tcPr>
          <w:p w14:paraId="7D98763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5A44F6" w14:paraId="4BE35879" w14:textId="77777777" w:rsidTr="003E5337">
        <w:trPr>
          <w:trHeight w:val="380"/>
        </w:trPr>
        <w:tc>
          <w:tcPr>
            <w:tcW w:w="3240" w:type="dxa"/>
            <w:shd w:val="clear" w:color="auto" w:fill="auto"/>
          </w:tcPr>
          <w:p w14:paraId="429A9587" w14:textId="77777777" w:rsidR="006C3FEF" w:rsidRPr="005A44F6" w:rsidRDefault="006C3FEF" w:rsidP="001F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350" w:type="dxa"/>
            <w:shd w:val="clear" w:color="auto" w:fill="auto"/>
          </w:tcPr>
          <w:p w14:paraId="3F67379B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CD0DCC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69738C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B0DAF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FF893B1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46D21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DF645DF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FEF" w:rsidRPr="005A44F6" w14:paraId="3C0684A2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6BC5F95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24FB613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40" w:type="dxa"/>
          </w:tcPr>
          <w:p w14:paraId="5ACD2FF4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CB58D9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5AD8D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0DFCFF0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392299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BF11D8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6C3FEF" w:rsidRPr="005A44F6" w14:paraId="3E41CB85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611B045B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482F82A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40" w:type="dxa"/>
          </w:tcPr>
          <w:p w14:paraId="0F774CAF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EC59EDA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C03C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0D91F5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4941BBB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0F8A794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6C3FEF" w:rsidRPr="005A44F6" w14:paraId="7C08F3B0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7D297AF0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B5E5049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C3AC72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F7EE3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737A071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B6F2B7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E4395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878C420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6C3FEF" w:rsidRPr="005A44F6" w14:paraId="7EC42910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7E798EA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861EC0B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FA919F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5560CDF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1388F7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11E4BAE0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EE1D36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87800D2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C3FEF" w:rsidRPr="005A44F6" w14:paraId="7186AC1C" w14:textId="77777777" w:rsidTr="003E5337">
        <w:trPr>
          <w:trHeight w:val="349"/>
        </w:trPr>
        <w:tc>
          <w:tcPr>
            <w:tcW w:w="3240" w:type="dxa"/>
            <w:shd w:val="clear" w:color="auto" w:fill="auto"/>
          </w:tcPr>
          <w:p w14:paraId="4668548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7FB9DA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09AED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4867036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BA13C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BB53791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12217511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94DA4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6C3FEF" w:rsidRPr="005A44F6" w14:paraId="225B292D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5685919A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2F9C48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  <w:tc>
          <w:tcPr>
            <w:tcW w:w="240" w:type="dxa"/>
          </w:tcPr>
          <w:p w14:paraId="068B601C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BF2BF81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1AA98D9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5A95F2C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7DB51736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748791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6C3FEF" w:rsidRPr="005A44F6" w14:paraId="709D2C43" w14:textId="77777777" w:rsidTr="003E5337">
        <w:trPr>
          <w:trHeight w:val="718"/>
        </w:trPr>
        <w:tc>
          <w:tcPr>
            <w:tcW w:w="3240" w:type="dxa"/>
            <w:shd w:val="clear" w:color="auto" w:fill="auto"/>
          </w:tcPr>
          <w:p w14:paraId="1E475C72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244A0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F855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(902)</w:t>
            </w:r>
          </w:p>
        </w:tc>
        <w:tc>
          <w:tcPr>
            <w:tcW w:w="240" w:type="dxa"/>
            <w:vAlign w:val="bottom"/>
          </w:tcPr>
          <w:p w14:paraId="14AB44EF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2EB6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  <w:vAlign w:val="bottom"/>
          </w:tcPr>
          <w:p w14:paraId="158CC43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A85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38" w:type="dxa"/>
            <w:vAlign w:val="bottom"/>
          </w:tcPr>
          <w:p w14:paraId="0EF96327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915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6C3FEF" w:rsidRPr="005A44F6" w14:paraId="295851B7" w14:textId="77777777" w:rsidTr="003E5337">
        <w:trPr>
          <w:trHeight w:val="368"/>
        </w:trPr>
        <w:tc>
          <w:tcPr>
            <w:tcW w:w="3240" w:type="dxa"/>
            <w:shd w:val="clear" w:color="auto" w:fill="auto"/>
          </w:tcPr>
          <w:p w14:paraId="58B803FE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18A4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240" w:type="dxa"/>
          </w:tcPr>
          <w:p w14:paraId="4E841E99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6B750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5A0348D5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E0C3D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8" w:type="dxa"/>
          </w:tcPr>
          <w:p w14:paraId="74F85979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6493" w14:textId="77777777" w:rsidR="006C3FEF" w:rsidRPr="005A44F6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648274E8" w14:textId="7BCBC770" w:rsidR="005D1E5F" w:rsidRPr="005A44F6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C78FE9" w14:textId="77777777" w:rsidR="00BF5DBB" w:rsidRPr="005A44F6" w:rsidRDefault="00BF5DBB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77"/>
        <w:gridCol w:w="243"/>
        <w:gridCol w:w="1278"/>
        <w:gridCol w:w="252"/>
        <w:gridCol w:w="1278"/>
        <w:gridCol w:w="252"/>
        <w:gridCol w:w="1188"/>
      </w:tblGrid>
      <w:tr w:rsidR="005D1E5F" w:rsidRPr="005A44F6" w14:paraId="1706AC66" w14:textId="77777777" w:rsidTr="003E53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55F0A57" w14:textId="0E43B6C6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5A1C9ED8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E5F" w:rsidRPr="005A44F6" w14:paraId="1023F157" w14:textId="77777777" w:rsidTr="003E53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610760E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708DEF58" w14:textId="0684AB72" w:rsidR="005D1E5F" w:rsidRPr="005A44F6" w:rsidRDefault="00647A5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="00CE2ED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CE2ED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5D1E5F" w:rsidRPr="005A44F6" w14:paraId="60639C36" w14:textId="77777777" w:rsidTr="003E53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DEE5F83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CD2F450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53F38517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045B000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4C7DD860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E2B5B1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E610079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</w:tcPr>
          <w:p w14:paraId="0A5BEC24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37ECDD0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A68E6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70C35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DEC2020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5699416B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06F7EE3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5A44F6" w14:paraId="40948B3A" w14:textId="77777777" w:rsidTr="003E5337">
        <w:trPr>
          <w:tblHeader/>
        </w:trPr>
        <w:tc>
          <w:tcPr>
            <w:tcW w:w="3240" w:type="dxa"/>
            <w:shd w:val="clear" w:color="auto" w:fill="auto"/>
          </w:tcPr>
          <w:p w14:paraId="686CA3F9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2ADB77ED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5A44F6" w14:paraId="08FE66D0" w14:textId="77777777" w:rsidTr="003E5337">
        <w:trPr>
          <w:tblHeader/>
        </w:trPr>
        <w:tc>
          <w:tcPr>
            <w:tcW w:w="3240" w:type="dxa"/>
            <w:shd w:val="clear" w:color="auto" w:fill="auto"/>
          </w:tcPr>
          <w:p w14:paraId="1DADF887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ลูกหนี้เงินให้สินเชื่อ</w:t>
            </w:r>
          </w:p>
        </w:tc>
        <w:tc>
          <w:tcPr>
            <w:tcW w:w="1377" w:type="dxa"/>
            <w:shd w:val="clear" w:color="auto" w:fill="auto"/>
          </w:tcPr>
          <w:p w14:paraId="36241F52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D2632F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C33C61B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943F750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F739B7D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210C09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BD79867" w14:textId="77777777" w:rsidR="005D1E5F" w:rsidRPr="005A44F6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637" w:rsidRPr="005A44F6" w14:paraId="3D6AC85C" w14:textId="77777777" w:rsidTr="003E5337">
        <w:tc>
          <w:tcPr>
            <w:tcW w:w="3240" w:type="dxa"/>
            <w:shd w:val="clear" w:color="auto" w:fill="auto"/>
          </w:tcPr>
          <w:p w14:paraId="22BAE04D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77" w:type="dxa"/>
            <w:shd w:val="clear" w:color="auto" w:fill="auto"/>
          </w:tcPr>
          <w:p w14:paraId="763BC049" w14:textId="4BC212EF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286,382</w:t>
            </w:r>
          </w:p>
        </w:tc>
        <w:tc>
          <w:tcPr>
            <w:tcW w:w="243" w:type="dxa"/>
          </w:tcPr>
          <w:p w14:paraId="6D4CBA4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3946A67" w14:textId="67A5B2F2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FC2B514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BA99AEE" w14:textId="260F759E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A96E0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2F007DF" w14:textId="7EAB9948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286,382</w:t>
            </w:r>
          </w:p>
        </w:tc>
      </w:tr>
      <w:tr w:rsidR="00B87637" w:rsidRPr="005A44F6" w14:paraId="7ABC7B48" w14:textId="77777777" w:rsidTr="003E5337">
        <w:tc>
          <w:tcPr>
            <w:tcW w:w="3240" w:type="dxa"/>
            <w:shd w:val="clear" w:color="auto" w:fill="auto"/>
          </w:tcPr>
          <w:p w14:paraId="44953CCD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77" w:type="dxa"/>
            <w:shd w:val="clear" w:color="auto" w:fill="auto"/>
          </w:tcPr>
          <w:p w14:paraId="2C4A53F9" w14:textId="7EB50C7C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60,890</w:t>
            </w:r>
          </w:p>
        </w:tc>
        <w:tc>
          <w:tcPr>
            <w:tcW w:w="243" w:type="dxa"/>
          </w:tcPr>
          <w:p w14:paraId="3A844695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9494C5" w14:textId="5ACED038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21C572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449653E" w14:textId="5247C2F8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EBDB3B8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EA49387" w14:textId="18245C84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60,890</w:t>
            </w:r>
          </w:p>
        </w:tc>
      </w:tr>
      <w:tr w:rsidR="00B87637" w:rsidRPr="005A44F6" w14:paraId="0B31B7E4" w14:textId="77777777" w:rsidTr="003E5337">
        <w:tc>
          <w:tcPr>
            <w:tcW w:w="3240" w:type="dxa"/>
            <w:shd w:val="clear" w:color="auto" w:fill="auto"/>
          </w:tcPr>
          <w:p w14:paraId="2BD25FC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77" w:type="dxa"/>
            <w:shd w:val="clear" w:color="auto" w:fill="auto"/>
          </w:tcPr>
          <w:p w14:paraId="40B25C58" w14:textId="02ACFCF1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58D7523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D37908" w14:textId="02B8FF81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  <w:tc>
          <w:tcPr>
            <w:tcW w:w="252" w:type="dxa"/>
          </w:tcPr>
          <w:p w14:paraId="41D72663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5E86ED1" w14:textId="171D18A9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0F0335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9EFAFA2" w14:textId="3B4D86DB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</w:tr>
      <w:tr w:rsidR="00B87637" w:rsidRPr="005A44F6" w14:paraId="5B0AF2D8" w14:textId="77777777" w:rsidTr="00F24180">
        <w:tc>
          <w:tcPr>
            <w:tcW w:w="3240" w:type="dxa"/>
            <w:shd w:val="clear" w:color="auto" w:fill="auto"/>
          </w:tcPr>
          <w:p w14:paraId="0D6857BC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77" w:type="dxa"/>
            <w:shd w:val="clear" w:color="auto" w:fill="auto"/>
          </w:tcPr>
          <w:p w14:paraId="76FA79B8" w14:textId="417061D2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1C916B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D0355DE" w14:textId="535BBCBD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252" w:type="dxa"/>
          </w:tcPr>
          <w:p w14:paraId="2401EEA2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2C842E" w14:textId="0658C8D4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BD7D5EB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2365FED" w14:textId="283B4565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</w:tr>
      <w:tr w:rsidR="00B87637" w:rsidRPr="005A44F6" w14:paraId="60836F5B" w14:textId="77777777" w:rsidTr="00F24180">
        <w:tc>
          <w:tcPr>
            <w:tcW w:w="3240" w:type="dxa"/>
            <w:shd w:val="clear" w:color="auto" w:fill="auto"/>
          </w:tcPr>
          <w:p w14:paraId="4E1329F3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7" w:type="dxa"/>
            <w:shd w:val="clear" w:color="auto" w:fill="auto"/>
          </w:tcPr>
          <w:p w14:paraId="503D352E" w14:textId="0F659EF2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72E00B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ADF93D4" w14:textId="01646F4A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E36E9D6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BB56499" w14:textId="5D4CEC85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3,432</w:t>
            </w:r>
          </w:p>
        </w:tc>
        <w:tc>
          <w:tcPr>
            <w:tcW w:w="252" w:type="dxa"/>
          </w:tcPr>
          <w:p w14:paraId="28E121B7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FD7451E" w14:textId="4D69E89A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3,432</w:t>
            </w:r>
          </w:p>
        </w:tc>
      </w:tr>
      <w:tr w:rsidR="00B87637" w:rsidRPr="005A44F6" w14:paraId="7149D052" w14:textId="77777777" w:rsidTr="00F24180">
        <w:tc>
          <w:tcPr>
            <w:tcW w:w="3240" w:type="dxa"/>
            <w:shd w:val="clear" w:color="auto" w:fill="auto"/>
          </w:tcPr>
          <w:p w14:paraId="3F0E2787" w14:textId="37C9BF05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0F291B" w14:textId="51CE0514" w:rsidR="00B87637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9A8BA16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8F7D090" w14:textId="050E0815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608CD60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ABBA408" w14:textId="1F7AD3B2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52" w:type="dxa"/>
          </w:tcPr>
          <w:p w14:paraId="4B909DAC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5FDB65D" w14:textId="730D3C00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B87637" w:rsidRPr="005A44F6" w14:paraId="4457F590" w14:textId="77777777" w:rsidTr="003E5337">
        <w:tc>
          <w:tcPr>
            <w:tcW w:w="3240" w:type="dxa"/>
            <w:shd w:val="clear" w:color="auto" w:fill="auto"/>
          </w:tcPr>
          <w:p w14:paraId="2D53DFA2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5B72112" w14:textId="75C697E5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347,272</w:t>
            </w:r>
          </w:p>
        </w:tc>
        <w:tc>
          <w:tcPr>
            <w:tcW w:w="243" w:type="dxa"/>
          </w:tcPr>
          <w:p w14:paraId="5D7C737F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A67C5AD" w14:textId="0E8FD745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4,706</w:t>
            </w:r>
          </w:p>
        </w:tc>
        <w:tc>
          <w:tcPr>
            <w:tcW w:w="252" w:type="dxa"/>
          </w:tcPr>
          <w:p w14:paraId="4A173EF6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8D73749" w14:textId="63130FC9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3,536</w:t>
            </w:r>
          </w:p>
        </w:tc>
        <w:tc>
          <w:tcPr>
            <w:tcW w:w="252" w:type="dxa"/>
          </w:tcPr>
          <w:p w14:paraId="7370D624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AD40F33" w14:textId="4E5A72B4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355,514</w:t>
            </w:r>
          </w:p>
        </w:tc>
      </w:tr>
      <w:tr w:rsidR="00B87637" w:rsidRPr="005A44F6" w14:paraId="08BC40EC" w14:textId="77777777" w:rsidTr="003E5337">
        <w:tc>
          <w:tcPr>
            <w:tcW w:w="3240" w:type="dxa"/>
            <w:shd w:val="clear" w:color="auto" w:fill="auto"/>
            <w:vAlign w:val="bottom"/>
          </w:tcPr>
          <w:p w14:paraId="7D746D93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คาดว่าจะเกิดขึ้น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1EDDD" w14:textId="3B4AB057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(3,442)</w:t>
            </w:r>
          </w:p>
        </w:tc>
        <w:tc>
          <w:tcPr>
            <w:tcW w:w="243" w:type="dxa"/>
            <w:vAlign w:val="bottom"/>
          </w:tcPr>
          <w:p w14:paraId="6C2F2B0C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B9D1C" w14:textId="76F95E3D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252" w:type="dxa"/>
            <w:vAlign w:val="bottom"/>
          </w:tcPr>
          <w:p w14:paraId="39474125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E4D5" w14:textId="5C51723D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(1,013)</w:t>
            </w:r>
          </w:p>
        </w:tc>
        <w:tc>
          <w:tcPr>
            <w:tcW w:w="252" w:type="dxa"/>
            <w:vAlign w:val="bottom"/>
          </w:tcPr>
          <w:p w14:paraId="0908843E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6076" w14:textId="5DCAA573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(4,781)</w:t>
            </w:r>
          </w:p>
        </w:tc>
      </w:tr>
      <w:tr w:rsidR="00B87637" w:rsidRPr="005A44F6" w14:paraId="43E9AC7C" w14:textId="77777777" w:rsidTr="003E5337">
        <w:tc>
          <w:tcPr>
            <w:tcW w:w="3240" w:type="dxa"/>
            <w:shd w:val="clear" w:color="auto" w:fill="auto"/>
          </w:tcPr>
          <w:p w14:paraId="39135E19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DC00C" w14:textId="05FA9468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343,830</w:t>
            </w:r>
          </w:p>
        </w:tc>
        <w:tc>
          <w:tcPr>
            <w:tcW w:w="243" w:type="dxa"/>
          </w:tcPr>
          <w:p w14:paraId="258D5378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7E488" w14:textId="1ACCAFFC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4,380</w:t>
            </w:r>
          </w:p>
        </w:tc>
        <w:tc>
          <w:tcPr>
            <w:tcW w:w="252" w:type="dxa"/>
          </w:tcPr>
          <w:p w14:paraId="44970940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ABFE7" w14:textId="110C505D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2,523</w:t>
            </w:r>
          </w:p>
        </w:tc>
        <w:tc>
          <w:tcPr>
            <w:tcW w:w="252" w:type="dxa"/>
          </w:tcPr>
          <w:p w14:paraId="5BB0F116" w14:textId="77777777" w:rsidR="00B87637" w:rsidRPr="005A44F6" w:rsidRDefault="00B87637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AFB0" w14:textId="05102AB7" w:rsidR="00B87637" w:rsidRPr="005A44F6" w:rsidRDefault="002C1FD0" w:rsidP="00B8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350,733</w:t>
            </w:r>
          </w:p>
        </w:tc>
      </w:tr>
    </w:tbl>
    <w:p w14:paraId="58500234" w14:textId="40E8D083" w:rsidR="00B43ADD" w:rsidRPr="005A44F6" w:rsidRDefault="00B43ADD">
      <w:pPr>
        <w:rPr>
          <w:rFonts w:asciiTheme="majorBidi" w:hAnsiTheme="majorBidi" w:cstheme="majorBidi"/>
        </w:rPr>
      </w:pPr>
    </w:p>
    <w:p w14:paraId="090EADF9" w14:textId="77777777" w:rsidR="005420CF" w:rsidRPr="005A44F6" w:rsidRDefault="005420CF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6C3FEF" w:rsidRPr="005A44F6" w14:paraId="7D4022EA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C595575" w14:textId="4A751761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A306284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3FEF" w:rsidRPr="005A44F6" w14:paraId="7C83BAFC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088575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98C0AB6" w14:textId="2C41A885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5A44F6" w14:paraId="2A9855D8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4A951B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EB03F7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5A802A6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01E7674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257272B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2A8122E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4CE3990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268334C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28BE29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0E58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F2D6C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12706A9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21373DDD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F4D112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FEF" w:rsidRPr="005A44F6" w14:paraId="26CD083B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3122144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371260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5A44F6" w14:paraId="0D0BA36C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22C1748F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72A16378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471E469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05466B1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10F43FE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449C8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436649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5BE353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FEF" w:rsidRPr="005A44F6" w14:paraId="74C68830" w14:textId="77777777" w:rsidTr="006C3FEF">
        <w:tc>
          <w:tcPr>
            <w:tcW w:w="3240" w:type="dxa"/>
            <w:shd w:val="clear" w:color="auto" w:fill="auto"/>
          </w:tcPr>
          <w:p w14:paraId="12891B10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30DFEA7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  <w:tc>
          <w:tcPr>
            <w:tcW w:w="330" w:type="dxa"/>
          </w:tcPr>
          <w:p w14:paraId="19328CCF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43508FCE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4A9AAEE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C0F1ECF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B1DEDC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6389C0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</w:tr>
      <w:tr w:rsidR="006C3FEF" w:rsidRPr="005A44F6" w14:paraId="54BD00F3" w14:textId="77777777" w:rsidTr="006C3FEF">
        <w:tc>
          <w:tcPr>
            <w:tcW w:w="3240" w:type="dxa"/>
            <w:shd w:val="clear" w:color="auto" w:fill="auto"/>
          </w:tcPr>
          <w:p w14:paraId="7F639CEF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B8874A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330" w:type="dxa"/>
          </w:tcPr>
          <w:p w14:paraId="2CEF55C7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4BA6E7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F2D77E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E5E495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2314A35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7F8896E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6C3FEF" w:rsidRPr="005A44F6" w14:paraId="1B32E6D9" w14:textId="77777777" w:rsidTr="006C3FEF">
        <w:tc>
          <w:tcPr>
            <w:tcW w:w="3240" w:type="dxa"/>
            <w:shd w:val="clear" w:color="auto" w:fill="auto"/>
          </w:tcPr>
          <w:p w14:paraId="71DA5FC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198B4D9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A5ED029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2647AE0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  <w:tc>
          <w:tcPr>
            <w:tcW w:w="313" w:type="dxa"/>
          </w:tcPr>
          <w:p w14:paraId="43CAD63D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89CD75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C9BDF8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2DB896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</w:tr>
      <w:tr w:rsidR="006C3FEF" w:rsidRPr="005A44F6" w14:paraId="19411895" w14:textId="77777777" w:rsidTr="006C3FEF">
        <w:tc>
          <w:tcPr>
            <w:tcW w:w="3240" w:type="dxa"/>
            <w:shd w:val="clear" w:color="auto" w:fill="auto"/>
          </w:tcPr>
          <w:p w14:paraId="0ACECFAD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3B01E635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2E9483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A84FC7D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313" w:type="dxa"/>
          </w:tcPr>
          <w:p w14:paraId="3AD72752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B0C3B72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F516944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140426E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  <w:tr w:rsidR="006C3FEF" w:rsidRPr="005A44F6" w14:paraId="4674A45F" w14:textId="77777777" w:rsidTr="006C3FEF">
        <w:tc>
          <w:tcPr>
            <w:tcW w:w="3240" w:type="dxa"/>
            <w:shd w:val="clear" w:color="auto" w:fill="auto"/>
          </w:tcPr>
          <w:p w14:paraId="7158BC75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7442BFE9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FC9495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280FD757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2C4EFB0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82BE690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273901ED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10BA2E2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</w:tr>
      <w:tr w:rsidR="006C3FEF" w:rsidRPr="005A44F6" w14:paraId="24022C4E" w14:textId="77777777" w:rsidTr="006C3FEF">
        <w:tc>
          <w:tcPr>
            <w:tcW w:w="3240" w:type="dxa"/>
            <w:shd w:val="clear" w:color="auto" w:fill="auto"/>
          </w:tcPr>
          <w:p w14:paraId="03D2BC6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4692D13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174,348</w:t>
            </w:r>
          </w:p>
        </w:tc>
        <w:tc>
          <w:tcPr>
            <w:tcW w:w="330" w:type="dxa"/>
          </w:tcPr>
          <w:p w14:paraId="09706F31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966603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7,441</w:t>
            </w:r>
          </w:p>
        </w:tc>
        <w:tc>
          <w:tcPr>
            <w:tcW w:w="313" w:type="dxa"/>
          </w:tcPr>
          <w:p w14:paraId="2786581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7EEBEC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4D19B042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D8BB741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184,384</w:t>
            </w:r>
          </w:p>
        </w:tc>
      </w:tr>
      <w:tr w:rsidR="006C3FEF" w:rsidRPr="005A44F6" w14:paraId="19EB1A9E" w14:textId="77777777" w:rsidTr="006C3FEF">
        <w:tc>
          <w:tcPr>
            <w:tcW w:w="3240" w:type="dxa"/>
            <w:shd w:val="clear" w:color="auto" w:fill="auto"/>
            <w:vAlign w:val="bottom"/>
          </w:tcPr>
          <w:p w14:paraId="026A713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623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(1,630)</w:t>
            </w:r>
          </w:p>
        </w:tc>
        <w:tc>
          <w:tcPr>
            <w:tcW w:w="330" w:type="dxa"/>
            <w:vAlign w:val="bottom"/>
          </w:tcPr>
          <w:p w14:paraId="40164DD3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460B5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(429)</w:t>
            </w:r>
          </w:p>
        </w:tc>
        <w:tc>
          <w:tcPr>
            <w:tcW w:w="313" w:type="dxa"/>
            <w:vAlign w:val="bottom"/>
          </w:tcPr>
          <w:p w14:paraId="4CEEDD6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074D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330" w:type="dxa"/>
            <w:vAlign w:val="bottom"/>
          </w:tcPr>
          <w:p w14:paraId="5C71B5A4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35EA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(2,316)</w:t>
            </w:r>
          </w:p>
        </w:tc>
      </w:tr>
      <w:tr w:rsidR="006C3FEF" w:rsidRPr="005A44F6" w14:paraId="5EEB4F2E" w14:textId="77777777" w:rsidTr="006C3FEF">
        <w:tc>
          <w:tcPr>
            <w:tcW w:w="3240" w:type="dxa"/>
            <w:shd w:val="clear" w:color="auto" w:fill="auto"/>
          </w:tcPr>
          <w:p w14:paraId="6B68D33F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0C67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172,718</w:t>
            </w:r>
          </w:p>
        </w:tc>
        <w:tc>
          <w:tcPr>
            <w:tcW w:w="330" w:type="dxa"/>
          </w:tcPr>
          <w:p w14:paraId="6B51904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8CADC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7,012</w:t>
            </w:r>
          </w:p>
        </w:tc>
        <w:tc>
          <w:tcPr>
            <w:tcW w:w="313" w:type="dxa"/>
          </w:tcPr>
          <w:p w14:paraId="592B3675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50CD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2,338</w:t>
            </w:r>
          </w:p>
        </w:tc>
        <w:tc>
          <w:tcPr>
            <w:tcW w:w="330" w:type="dxa"/>
          </w:tcPr>
          <w:p w14:paraId="2D5B0C0B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9DDB6" w14:textId="77777777" w:rsidR="006C3FEF" w:rsidRPr="005A44F6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182,068</w:t>
            </w:r>
          </w:p>
        </w:tc>
      </w:tr>
    </w:tbl>
    <w:p w14:paraId="04497D2B" w14:textId="77777777" w:rsidR="006C3FEF" w:rsidRPr="005A44F6" w:rsidRDefault="006C3FEF" w:rsidP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6C3FEF" w:rsidRPr="005A44F6" w14:paraId="42E64FDC" w14:textId="77777777" w:rsidTr="00512AFC">
        <w:trPr>
          <w:tblHeader/>
        </w:trPr>
        <w:tc>
          <w:tcPr>
            <w:tcW w:w="3573" w:type="dxa"/>
            <w:vAlign w:val="bottom"/>
          </w:tcPr>
          <w:p w14:paraId="3C63CA25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5B4EC149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59F12C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50861527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FEF" w:rsidRPr="005A44F6" w14:paraId="6AAAEAB9" w14:textId="77777777" w:rsidTr="00512AFC">
        <w:trPr>
          <w:tblHeader/>
        </w:trPr>
        <w:tc>
          <w:tcPr>
            <w:tcW w:w="3573" w:type="dxa"/>
            <w:vAlign w:val="bottom"/>
          </w:tcPr>
          <w:p w14:paraId="18928AD5" w14:textId="4F8FD148" w:rsidR="006C3FEF" w:rsidRPr="005A44F6" w:rsidRDefault="006C3FEF" w:rsidP="001F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E2E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F6350"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E2E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14:paraId="48E4D409" w14:textId="1DB01490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DA74220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A08BD5" w14:textId="487A070D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E214BC8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653CF4" w14:textId="5CCD1E11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CE03BDF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5D50B" w14:textId="66E50828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5A44F6" w14:paraId="652C946F" w14:textId="77777777" w:rsidTr="00512AFC">
        <w:trPr>
          <w:tblHeader/>
        </w:trPr>
        <w:tc>
          <w:tcPr>
            <w:tcW w:w="3573" w:type="dxa"/>
          </w:tcPr>
          <w:p w14:paraId="39FBB26B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7F88C57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5A44F6" w14:paraId="6C49C69B" w14:textId="77777777" w:rsidTr="00512AFC">
        <w:tc>
          <w:tcPr>
            <w:tcW w:w="3573" w:type="dxa"/>
          </w:tcPr>
          <w:p w14:paraId="7A475451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1D7A9A25" w14:textId="56BC9E65" w:rsidR="006C3FEF" w:rsidRPr="005A44F6" w:rsidRDefault="002C1FD0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2F7B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783485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8372D6" w14:textId="7C292CBE" w:rsidR="006C3FEF" w:rsidRPr="005A44F6" w:rsidRDefault="00CE2EDE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0ED94F24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BDD1EC" w14:textId="1B833A22" w:rsidR="006C3FEF" w:rsidRPr="005A44F6" w:rsidRDefault="002C1FD0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2F7B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2B2D44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45E12" w14:textId="7CB9C234" w:rsidR="006C3FEF" w:rsidRPr="005A44F6" w:rsidRDefault="0037033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6C3FEF" w:rsidRPr="005A44F6" w14:paraId="1C07184B" w14:textId="77777777" w:rsidTr="00512AFC">
        <w:tc>
          <w:tcPr>
            <w:tcW w:w="3573" w:type="dxa"/>
          </w:tcPr>
          <w:p w14:paraId="655521FD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0E05E684" w14:textId="3BBE085B" w:rsidR="006C3FEF" w:rsidRPr="005A44F6" w:rsidRDefault="002C1FD0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270" w:type="dxa"/>
          </w:tcPr>
          <w:p w14:paraId="1369163F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871C85" w14:textId="425468BF" w:rsidR="006C3FEF" w:rsidRPr="005A44F6" w:rsidRDefault="00CE2EDE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36" w:type="dxa"/>
          </w:tcPr>
          <w:p w14:paraId="775DE58B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83BED6B" w14:textId="04535551" w:rsidR="006C3FEF" w:rsidRPr="005A44F6" w:rsidRDefault="002C1FD0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101FAD" w14:textId="77777777" w:rsidR="006C3FEF" w:rsidRPr="005A44F6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C08B7" w14:textId="0DBB5ECE" w:rsidR="006C3FEF" w:rsidRPr="005A44F6" w:rsidRDefault="00647A52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3BB77B" w14:textId="77777777" w:rsidR="006C3FEF" w:rsidRPr="005A44F6" w:rsidRDefault="006C3FEF" w:rsidP="006C3FEF">
      <w:pPr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8FAD967" w14:textId="336B1D65" w:rsidR="006C3FEF" w:rsidRPr="005A44F6" w:rsidRDefault="006C3FEF" w:rsidP="006C3FEF">
      <w:pPr>
        <w:ind w:left="6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47A52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CE2EDE" w:rsidRPr="00CE2EDE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CE2EDE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Cs/>
          <w:sz w:val="28"/>
          <w:szCs w:val="28"/>
        </w:rPr>
        <w:t>2565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5A44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ตั้งแต่ </w:t>
      </w:r>
      <w:r w:rsidR="00D07CB6">
        <w:rPr>
          <w:rFonts w:asciiTheme="majorBidi" w:hAnsiTheme="majorBidi" w:cstheme="majorBidi"/>
          <w:bCs/>
          <w:sz w:val="28"/>
          <w:szCs w:val="28"/>
        </w:rPr>
        <w:t>3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เดือน ถึง</w:t>
      </w:r>
      <w:r w:rsidRPr="005A44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D07CB6">
        <w:rPr>
          <w:rFonts w:asciiTheme="majorBidi" w:hAnsiTheme="majorBidi" w:cstheme="majorBidi"/>
          <w:bCs/>
          <w:sz w:val="28"/>
          <w:szCs w:val="28"/>
        </w:rPr>
        <w:t>4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 ปี 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5A44F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ธันวาคม </w:t>
      </w:r>
      <w:r w:rsidRPr="005A44F6">
        <w:rPr>
          <w:rFonts w:asciiTheme="majorBidi" w:hAnsiTheme="majorBidi" w:cstheme="majorBidi"/>
          <w:bCs/>
          <w:i/>
          <w:iCs/>
          <w:sz w:val="28"/>
          <w:szCs w:val="28"/>
        </w:rPr>
        <w:t>2564: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ตั้งแต่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เดือน ถึง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E365C54" w14:textId="77777777" w:rsidR="005D1E5F" w:rsidRPr="005A44F6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67C287" w14:textId="77777777" w:rsidR="0063660D" w:rsidRPr="005A44F6" w:rsidRDefault="0063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9D0D7F9" w14:textId="5735A0D4" w:rsidR="00A201C9" w:rsidRPr="005A44F6" w:rsidRDefault="00A201C9" w:rsidP="00A201C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7</w:t>
      </w:r>
      <w:r w:rsidRPr="005A44F6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5A44F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เงินลงทุนในบริษัทย่อยและการร่วมค้า</w:t>
      </w:r>
    </w:p>
    <w:p w14:paraId="011F4FEF" w14:textId="15303598" w:rsidR="006E73B0" w:rsidRPr="005A44F6" w:rsidRDefault="006E73B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736E22" w14:textId="6D0F0753" w:rsidR="0055758C" w:rsidRPr="005A44F6" w:rsidRDefault="0055758C" w:rsidP="006930A6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เงินลงทุนในบริษัทย่อยและการร่วมค้า ณ วันที่ 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47A52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Cs/>
          <w:sz w:val="28"/>
          <w:szCs w:val="28"/>
        </w:rPr>
        <w:t>256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5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Pr="005A44F6">
        <w:rPr>
          <w:rFonts w:asciiTheme="majorBidi" w:hAnsiTheme="majorBidi" w:cstheme="majorBidi"/>
          <w:bCs/>
          <w:sz w:val="28"/>
          <w:szCs w:val="28"/>
        </w:rPr>
        <w:t>31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Pr="005A44F6">
        <w:rPr>
          <w:rFonts w:asciiTheme="majorBidi" w:hAnsiTheme="majorBidi" w:cstheme="majorBidi"/>
          <w:bCs/>
          <w:sz w:val="28"/>
          <w:szCs w:val="28"/>
        </w:rPr>
        <w:t>256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4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 มีดังนี้</w:t>
      </w:r>
    </w:p>
    <w:p w14:paraId="7584BF83" w14:textId="54E09FB6" w:rsidR="0055758C" w:rsidRPr="005A44F6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43"/>
        <w:gridCol w:w="222"/>
        <w:gridCol w:w="1266"/>
        <w:gridCol w:w="188"/>
        <w:gridCol w:w="1289"/>
        <w:gridCol w:w="188"/>
        <w:gridCol w:w="1292"/>
      </w:tblGrid>
      <w:tr w:rsidR="002A3157" w:rsidRPr="005A44F6" w14:paraId="21991724" w14:textId="77777777" w:rsidTr="00EC5E23">
        <w:trPr>
          <w:cantSplit/>
        </w:trPr>
        <w:tc>
          <w:tcPr>
            <w:tcW w:w="3420" w:type="dxa"/>
          </w:tcPr>
          <w:p w14:paraId="0C155507" w14:textId="77777777" w:rsidR="002A3157" w:rsidRPr="005A44F6" w:rsidRDefault="002A3157" w:rsidP="002A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1" w:type="dxa"/>
            <w:gridSpan w:val="3"/>
          </w:tcPr>
          <w:p w14:paraId="209224FA" w14:textId="77777777" w:rsidR="002A3157" w:rsidRPr="005A44F6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8" w:type="dxa"/>
          </w:tcPr>
          <w:p w14:paraId="62AE8607" w14:textId="77777777" w:rsidR="002A3157" w:rsidRPr="005A44F6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69" w:type="dxa"/>
            <w:gridSpan w:val="3"/>
          </w:tcPr>
          <w:p w14:paraId="5CA0D85C" w14:textId="1A783AB9" w:rsidR="002A3157" w:rsidRPr="005A44F6" w:rsidRDefault="002A3157" w:rsidP="002A315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</w:tr>
      <w:tr w:rsidR="00D711A9" w:rsidRPr="005A44F6" w14:paraId="7646F04B" w14:textId="77777777" w:rsidTr="00EC5E23">
        <w:trPr>
          <w:cantSplit/>
        </w:trPr>
        <w:tc>
          <w:tcPr>
            <w:tcW w:w="3420" w:type="dxa"/>
          </w:tcPr>
          <w:p w14:paraId="09199221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507AB7E" w14:textId="034887BF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D711A9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22" w:type="dxa"/>
          </w:tcPr>
          <w:p w14:paraId="60B45921" w14:textId="77777777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24AE0C3" w14:textId="227AEBCA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8" w:type="dxa"/>
          </w:tcPr>
          <w:p w14:paraId="21D806AD" w14:textId="77777777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0D9D401B" w14:textId="0E87B5F8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D711A9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8" w:type="dxa"/>
          </w:tcPr>
          <w:p w14:paraId="40AD526C" w14:textId="77777777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64B1062E" w14:textId="438AD8D6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D711A9" w:rsidRPr="005A44F6" w14:paraId="244139BD" w14:textId="77777777" w:rsidTr="00EC5E23">
        <w:trPr>
          <w:cantSplit/>
        </w:trPr>
        <w:tc>
          <w:tcPr>
            <w:tcW w:w="3420" w:type="dxa"/>
          </w:tcPr>
          <w:p w14:paraId="1A7D686E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81C0F1D" w14:textId="37141BFE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22" w:type="dxa"/>
          </w:tcPr>
          <w:p w14:paraId="1D17F196" w14:textId="77777777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77CAC7E" w14:textId="4432DFAB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8" w:type="dxa"/>
          </w:tcPr>
          <w:p w14:paraId="498C397D" w14:textId="77777777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4F23944" w14:textId="296DDE46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8" w:type="dxa"/>
          </w:tcPr>
          <w:p w14:paraId="7832E6D7" w14:textId="77777777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B8B90DD" w14:textId="2DC7E735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D711A9" w:rsidRPr="005A44F6" w14:paraId="210F9E1E" w14:textId="77777777" w:rsidTr="00EC5E23">
        <w:trPr>
          <w:cantSplit/>
        </w:trPr>
        <w:tc>
          <w:tcPr>
            <w:tcW w:w="3420" w:type="dxa"/>
          </w:tcPr>
          <w:p w14:paraId="224AD368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7"/>
          </w:tcPr>
          <w:p w14:paraId="199916E2" w14:textId="2C61841C" w:rsidR="00D711A9" w:rsidRPr="005A44F6" w:rsidRDefault="00D711A9" w:rsidP="00D71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711A9" w:rsidRPr="005A44F6" w14:paraId="6D2945EA" w14:textId="77777777" w:rsidTr="00EC5E23">
        <w:trPr>
          <w:cantSplit/>
        </w:trPr>
        <w:tc>
          <w:tcPr>
            <w:tcW w:w="3420" w:type="dxa"/>
          </w:tcPr>
          <w:p w14:paraId="7550DE20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3" w:type="dxa"/>
          </w:tcPr>
          <w:p w14:paraId="3A6662FE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CEBF010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4F07D5F" w14:textId="040E1FF0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7BD8FB8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90669D9" w14:textId="43239951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949EF58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617767C" w14:textId="32823C24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11A9" w:rsidRPr="005A44F6" w14:paraId="095A036C" w14:textId="77777777" w:rsidTr="00EC5E23">
        <w:trPr>
          <w:cantSplit/>
        </w:trPr>
        <w:tc>
          <w:tcPr>
            <w:tcW w:w="3420" w:type="dxa"/>
          </w:tcPr>
          <w:p w14:paraId="636C1E2A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1343" w:type="dxa"/>
          </w:tcPr>
          <w:p w14:paraId="45CE0A59" w14:textId="09C6413F" w:rsidR="00D711A9" w:rsidRPr="005A44F6" w:rsidRDefault="003F0DE0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22" w:type="dxa"/>
          </w:tcPr>
          <w:p w14:paraId="07EE882B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C6FD10D" w14:textId="3629551E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8" w:type="dxa"/>
          </w:tcPr>
          <w:p w14:paraId="611579D1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8B39599" w14:textId="6AC0E23E" w:rsidR="00D711A9" w:rsidRPr="005A44F6" w:rsidRDefault="003F0DE0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3D62DC4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5C7ED90F" w14:textId="3C43B5E8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11A9" w:rsidRPr="005A44F6" w14:paraId="00851909" w14:textId="77777777" w:rsidTr="00EC5E23">
        <w:trPr>
          <w:cantSplit/>
        </w:trPr>
        <w:tc>
          <w:tcPr>
            <w:tcW w:w="3420" w:type="dxa"/>
            <w:vAlign w:val="bottom"/>
          </w:tcPr>
          <w:p w14:paraId="5D41FA15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1343" w:type="dxa"/>
          </w:tcPr>
          <w:p w14:paraId="4723EC24" w14:textId="40AD7539" w:rsidR="00D711A9" w:rsidRPr="005A44F6" w:rsidRDefault="003F0DE0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22" w:type="dxa"/>
          </w:tcPr>
          <w:p w14:paraId="490FA8C6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8270C3A" w14:textId="2EE2FE66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8" w:type="dxa"/>
          </w:tcPr>
          <w:p w14:paraId="663C4ACD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D0CDD2C" w14:textId="04B466D4" w:rsidR="00D711A9" w:rsidRPr="005A44F6" w:rsidRDefault="003F0DE0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9FA949E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118D9B22" w14:textId="0CA64FC3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11A9" w:rsidRPr="005A44F6" w14:paraId="3D49390A" w14:textId="77777777" w:rsidTr="00EC5E23">
        <w:trPr>
          <w:cantSplit/>
        </w:trPr>
        <w:tc>
          <w:tcPr>
            <w:tcW w:w="3420" w:type="dxa"/>
            <w:vAlign w:val="bottom"/>
          </w:tcPr>
          <w:p w14:paraId="54B733F4" w14:textId="4138710A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เบสท์ คาร์ เซ็นเตอร์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350E861" w14:textId="3B993EBB" w:rsidR="00D711A9" w:rsidRPr="005A44F6" w:rsidRDefault="003F0DE0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29,999</w:t>
            </w:r>
          </w:p>
        </w:tc>
        <w:tc>
          <w:tcPr>
            <w:tcW w:w="222" w:type="dxa"/>
          </w:tcPr>
          <w:p w14:paraId="2B0519AA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E0243CB" w14:textId="2BD2A1C1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88" w:type="dxa"/>
          </w:tcPr>
          <w:p w14:paraId="4EEE8A1A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EFC56C" w14:textId="17D981A0" w:rsidR="00D711A9" w:rsidRPr="005A44F6" w:rsidRDefault="003F0DE0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010B411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D62AB0F" w14:textId="634EB472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11A9" w:rsidRPr="005A44F6" w14:paraId="705C0BF5" w14:textId="77777777" w:rsidTr="00EC5E23">
        <w:trPr>
          <w:cantSplit/>
        </w:trPr>
        <w:tc>
          <w:tcPr>
            <w:tcW w:w="3420" w:type="dxa"/>
            <w:vAlign w:val="bottom"/>
          </w:tcPr>
          <w:p w14:paraId="4ED21676" w14:textId="59455303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6CB4905F" w14:textId="7C3DD27C" w:rsidR="00D711A9" w:rsidRPr="005A44F6" w:rsidRDefault="003F0DE0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89,999</w:t>
            </w:r>
          </w:p>
        </w:tc>
        <w:tc>
          <w:tcPr>
            <w:tcW w:w="222" w:type="dxa"/>
          </w:tcPr>
          <w:p w14:paraId="562950C3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6136EBE" w14:textId="0B001880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88" w:type="dxa"/>
          </w:tcPr>
          <w:p w14:paraId="738C7D82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28C4DF6" w14:textId="0E4E89DB" w:rsidR="00D711A9" w:rsidRPr="005A44F6" w:rsidRDefault="003F0DE0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467B0447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2B978F2A" w14:textId="5D6D53A0" w:rsidR="00D711A9" w:rsidRPr="005A44F6" w:rsidRDefault="00D711A9" w:rsidP="00D711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711A9" w:rsidRPr="005A44F6" w14:paraId="2AF72905" w14:textId="77777777" w:rsidTr="00EC5E23">
        <w:trPr>
          <w:cantSplit/>
        </w:trPr>
        <w:tc>
          <w:tcPr>
            <w:tcW w:w="3420" w:type="dxa"/>
            <w:vAlign w:val="bottom"/>
          </w:tcPr>
          <w:p w14:paraId="3D1DFF43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42D683E2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573699D8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A8E4713" w14:textId="3D573FC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219318AB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F4972CC" w14:textId="322A7339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582E02B1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3FC60694" w14:textId="675237A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11A9" w:rsidRPr="005A44F6" w14:paraId="516E1A6F" w14:textId="77777777" w:rsidTr="00EC5E23">
        <w:trPr>
          <w:cantSplit/>
        </w:trPr>
        <w:tc>
          <w:tcPr>
            <w:tcW w:w="3420" w:type="dxa"/>
          </w:tcPr>
          <w:p w14:paraId="66ED62B5" w14:textId="77777777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3" w:type="dxa"/>
          </w:tcPr>
          <w:p w14:paraId="3BF094F1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08E2539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178EBD91" w14:textId="12B76443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112C2F03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5A0B1940" w14:textId="2D57823D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7CEDCFD0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76D48137" w14:textId="239DEF30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11A9" w:rsidRPr="005A44F6" w14:paraId="2077AEF5" w14:textId="77777777" w:rsidTr="00EC5E23">
        <w:trPr>
          <w:cantSplit/>
        </w:trPr>
        <w:tc>
          <w:tcPr>
            <w:tcW w:w="3420" w:type="dxa"/>
          </w:tcPr>
          <w:p w14:paraId="784DAAC8" w14:textId="6982F70C" w:rsidR="00D711A9" w:rsidRPr="005A44F6" w:rsidRDefault="00D711A9" w:rsidP="00D7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343" w:type="dxa"/>
          </w:tcPr>
          <w:p w14:paraId="569DA7E7" w14:textId="6CE884DC" w:rsidR="00D711A9" w:rsidRPr="005A44F6" w:rsidRDefault="003F0DE0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222" w:type="dxa"/>
          </w:tcPr>
          <w:p w14:paraId="793F1C76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533C904" w14:textId="4B8B65BF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188" w:type="dxa"/>
          </w:tcPr>
          <w:p w14:paraId="2EB35288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071E819" w14:textId="32CF2A67" w:rsidR="00D711A9" w:rsidRPr="005A44F6" w:rsidRDefault="003F0DE0" w:rsidP="00D711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2,690</w:t>
            </w:r>
          </w:p>
        </w:tc>
        <w:tc>
          <w:tcPr>
            <w:tcW w:w="188" w:type="dxa"/>
          </w:tcPr>
          <w:p w14:paraId="1CE1E5DE" w14:textId="77777777" w:rsidR="00D711A9" w:rsidRPr="005A44F6" w:rsidRDefault="00D711A9" w:rsidP="00D711A9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13C46DF" w14:textId="25E5F296" w:rsidR="00D711A9" w:rsidRPr="005A44F6" w:rsidRDefault="00D711A9" w:rsidP="00D711A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2,877</w:t>
            </w:r>
          </w:p>
        </w:tc>
      </w:tr>
    </w:tbl>
    <w:p w14:paraId="485BFD68" w14:textId="77777777" w:rsidR="0055758C" w:rsidRPr="005A44F6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259053" w14:textId="7DA30D66" w:rsidR="003625A2" w:rsidRDefault="003625A2" w:rsidP="008E39BE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เมื่อวันที่ </w:t>
      </w:r>
      <w:r w:rsidRPr="00452EF1">
        <w:rPr>
          <w:rFonts w:asciiTheme="majorBidi" w:hAnsiTheme="majorBidi" w:cstheme="majorBidi"/>
          <w:bCs/>
          <w:sz w:val="28"/>
          <w:szCs w:val="28"/>
        </w:rPr>
        <w:t>29</w:t>
      </w:r>
      <w:r w:rsidRPr="00452EF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D41BC">
        <w:rPr>
          <w:rFonts w:asciiTheme="majorBidi" w:hAnsiTheme="majorBidi" w:cstheme="majorBidi" w:hint="cs"/>
          <w:b/>
          <w:sz w:val="28"/>
          <w:szCs w:val="28"/>
          <w:cs/>
        </w:rPr>
        <w:t xml:space="preserve">สิงหาคม </w:t>
      </w:r>
      <w:r w:rsidRPr="00452EF1">
        <w:rPr>
          <w:rFonts w:asciiTheme="majorBidi" w:hAnsiTheme="majorBidi" w:cstheme="majorBidi"/>
          <w:bCs/>
          <w:sz w:val="28"/>
          <w:szCs w:val="28"/>
        </w:rPr>
        <w:t>2565</w:t>
      </w:r>
      <w:r w:rsidR="007D41BC" w:rsidRPr="00452EF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D41BC" w:rsidRPr="00452EF1">
        <w:rPr>
          <w:rFonts w:asciiTheme="majorBidi" w:hAnsiTheme="majorBidi" w:cstheme="majorBidi" w:hint="cs"/>
          <w:b/>
          <w:sz w:val="28"/>
          <w:szCs w:val="28"/>
          <w:cs/>
        </w:rPr>
        <w:t>บริษัท</w:t>
      </w:r>
      <w:r w:rsidR="0095046B" w:rsidRPr="00452EF1">
        <w:rPr>
          <w:rFonts w:asciiTheme="majorBidi" w:hAnsiTheme="majorBidi" w:cstheme="majorBidi" w:hint="cs"/>
          <w:b/>
          <w:sz w:val="28"/>
          <w:szCs w:val="28"/>
          <w:cs/>
        </w:rPr>
        <w:t>ได้ชำระทุน</w:t>
      </w:r>
      <w:r w:rsidR="00333B0A" w:rsidRPr="00452EF1">
        <w:rPr>
          <w:rFonts w:asciiTheme="majorBidi" w:hAnsiTheme="majorBidi" w:cstheme="majorBidi" w:hint="cs"/>
          <w:b/>
          <w:sz w:val="28"/>
          <w:szCs w:val="28"/>
          <w:cs/>
        </w:rPr>
        <w:t>จดทะเบียน</w:t>
      </w:r>
      <w:r w:rsidR="00D62EF1" w:rsidRPr="00452EF1">
        <w:rPr>
          <w:rFonts w:asciiTheme="majorBidi" w:hAnsiTheme="majorBidi" w:cstheme="majorBidi" w:hint="cs"/>
          <w:b/>
          <w:sz w:val="28"/>
          <w:szCs w:val="28"/>
          <w:cs/>
        </w:rPr>
        <w:t>ส่วนที่</w:t>
      </w:r>
      <w:r w:rsidR="00BF0FAC" w:rsidRPr="00452EF1">
        <w:rPr>
          <w:rFonts w:asciiTheme="majorBidi" w:hAnsiTheme="majorBidi" w:cstheme="majorBidi" w:hint="cs"/>
          <w:b/>
          <w:sz w:val="28"/>
          <w:szCs w:val="28"/>
          <w:cs/>
        </w:rPr>
        <w:t xml:space="preserve">เหลือแก่ </w:t>
      </w:r>
      <w:r w:rsidR="00BF0FAC" w:rsidRPr="00452EF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0FAC" w:rsidRPr="00452EF1">
        <w:rPr>
          <w:rFonts w:asciiTheme="majorBidi" w:hAnsiTheme="majorBidi" w:cstheme="majorBidi" w:hint="cs"/>
          <w:b/>
          <w:sz w:val="28"/>
          <w:szCs w:val="28"/>
          <w:cs/>
        </w:rPr>
        <w:t>บริษัท</w:t>
      </w:r>
      <w:r w:rsidR="00BF0FAC" w:rsidRPr="00452EF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0FAC" w:rsidRPr="00452EF1">
        <w:rPr>
          <w:rFonts w:asciiTheme="majorBidi" w:hAnsiTheme="majorBidi" w:cstheme="majorBidi" w:hint="cs"/>
          <w:b/>
          <w:sz w:val="28"/>
          <w:szCs w:val="28"/>
          <w:cs/>
        </w:rPr>
        <w:t>เบสท์</w:t>
      </w:r>
      <w:r w:rsidR="00BF0FAC" w:rsidRPr="00452EF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0FAC" w:rsidRPr="00452EF1">
        <w:rPr>
          <w:rFonts w:asciiTheme="majorBidi" w:hAnsiTheme="majorBidi" w:cstheme="majorBidi" w:hint="cs"/>
          <w:b/>
          <w:sz w:val="28"/>
          <w:szCs w:val="28"/>
          <w:cs/>
        </w:rPr>
        <w:t>คาร์</w:t>
      </w:r>
      <w:r w:rsidR="00BF0FAC" w:rsidRPr="00452EF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0FAC" w:rsidRPr="00452EF1">
        <w:rPr>
          <w:rFonts w:asciiTheme="majorBidi" w:hAnsiTheme="majorBidi" w:cstheme="majorBidi" w:hint="cs"/>
          <w:b/>
          <w:sz w:val="28"/>
          <w:szCs w:val="28"/>
          <w:cs/>
        </w:rPr>
        <w:t>เซ็นเตอร์</w:t>
      </w:r>
      <w:r w:rsidR="00BF0FAC" w:rsidRPr="00452EF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0FAC" w:rsidRPr="00452EF1">
        <w:rPr>
          <w:rFonts w:asciiTheme="majorBidi" w:hAnsiTheme="majorBidi" w:cstheme="majorBidi" w:hint="cs"/>
          <w:b/>
          <w:sz w:val="28"/>
          <w:szCs w:val="28"/>
          <w:cs/>
        </w:rPr>
        <w:t xml:space="preserve">จำกัด </w:t>
      </w:r>
      <w:r w:rsidR="00635DB9" w:rsidRPr="00452EF1">
        <w:rPr>
          <w:rFonts w:asciiTheme="majorBidi" w:hAnsiTheme="majorBidi" w:cstheme="majorBidi" w:hint="cs"/>
          <w:b/>
          <w:sz w:val="28"/>
          <w:szCs w:val="28"/>
          <w:cs/>
        </w:rPr>
        <w:t>จำนวน</w:t>
      </w:r>
      <w:r w:rsidR="008E39BE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635DB9" w:rsidRPr="00452EF1">
        <w:rPr>
          <w:rFonts w:asciiTheme="majorBidi" w:hAnsiTheme="majorBidi" w:cstheme="majorBidi"/>
          <w:bCs/>
          <w:sz w:val="28"/>
          <w:szCs w:val="28"/>
        </w:rPr>
        <w:t>22</w:t>
      </w:r>
      <w:r w:rsidR="0057168B" w:rsidRPr="00452EF1">
        <w:rPr>
          <w:rFonts w:asciiTheme="majorBidi" w:hAnsiTheme="majorBidi" w:cstheme="majorBidi"/>
          <w:bCs/>
          <w:sz w:val="28"/>
          <w:szCs w:val="28"/>
        </w:rPr>
        <w:t>,499,325</w:t>
      </w:r>
      <w:r w:rsidR="0057168B" w:rsidRPr="00452EF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7168B" w:rsidRPr="00452EF1">
        <w:rPr>
          <w:rFonts w:asciiTheme="majorBidi" w:hAnsiTheme="majorBidi" w:cstheme="majorBidi" w:hint="cs"/>
          <w:b/>
          <w:sz w:val="28"/>
          <w:szCs w:val="28"/>
          <w:cs/>
        </w:rPr>
        <w:t>บาท</w:t>
      </w:r>
    </w:p>
    <w:p w14:paraId="2C791AC1" w14:textId="77777777" w:rsidR="003625A2" w:rsidRDefault="003625A2" w:rsidP="002D4F7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7E3B1F9" w14:textId="4D1EAA53" w:rsidR="003419E5" w:rsidRPr="005A44F6" w:rsidRDefault="00D6284E" w:rsidP="002D4F7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บริษัทไม่มีเงินลงทุนในบริษัทย่อยและการร่วมค้าซึ่งจดทะเบียนในตลาดหลักทรัพย์ ดังนั้นจึงไม่มีราคาที่เปิดเผยต่</w:t>
      </w:r>
      <w:r w:rsidR="002D4F72" w:rsidRPr="005A44F6">
        <w:rPr>
          <w:rFonts w:asciiTheme="majorBidi" w:hAnsiTheme="majorBidi" w:cstheme="majorBidi"/>
          <w:b/>
          <w:sz w:val="28"/>
          <w:szCs w:val="28"/>
          <w:cs/>
        </w:rPr>
        <w:t>อ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สาธารณชน</w:t>
      </w:r>
    </w:p>
    <w:p w14:paraId="4C3F2F82" w14:textId="2F0E73AE" w:rsidR="00D6284E" w:rsidRPr="005A44F6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5878B1CD" w14:textId="4C41E12A" w:rsidR="00D6284E" w:rsidRPr="005A44F6" w:rsidRDefault="00D6284E" w:rsidP="003852CB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sz w:val="28"/>
          <w:szCs w:val="28"/>
          <w:cs/>
        </w:rPr>
        <w:t>บริษัทไม่</w:t>
      </w:r>
      <w:r w:rsidR="00CD766F" w:rsidRPr="005A44F6">
        <w:rPr>
          <w:rFonts w:asciiTheme="majorBidi" w:hAnsiTheme="majorBidi" w:cstheme="majorBidi"/>
          <w:b/>
          <w:sz w:val="28"/>
          <w:szCs w:val="28"/>
          <w:cs/>
        </w:rPr>
        <w:t>ได้รับ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เงินปันผลจากเงินลงทุน</w:t>
      </w:r>
      <w:r w:rsidR="002D4F72" w:rsidRPr="005A44F6">
        <w:rPr>
          <w:rFonts w:asciiTheme="majorBidi" w:hAnsiTheme="majorBidi" w:cstheme="majorBidi"/>
          <w:b/>
          <w:sz w:val="28"/>
          <w:szCs w:val="28"/>
          <w:cs/>
        </w:rPr>
        <w:t>ในบริษัทย่อยและการร่วมค้า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สำหรับงวด</w:t>
      </w:r>
      <w:r w:rsidR="00D711A9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47A52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Cs/>
          <w:sz w:val="28"/>
          <w:szCs w:val="28"/>
        </w:rPr>
        <w:t>256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5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852CB" w:rsidRPr="005A44F6">
        <w:rPr>
          <w:rFonts w:asciiTheme="majorBidi" w:hAnsiTheme="majorBidi" w:cstheme="majorBidi"/>
          <w:b/>
          <w:sz w:val="28"/>
          <w:szCs w:val="28"/>
        </w:rPr>
        <w:br/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5A44F6">
        <w:rPr>
          <w:rFonts w:asciiTheme="majorBidi" w:hAnsiTheme="majorBidi" w:cstheme="majorBidi"/>
          <w:bCs/>
          <w:sz w:val="28"/>
          <w:szCs w:val="28"/>
        </w:rPr>
        <w:t>256</w:t>
      </w:r>
      <w:r w:rsidR="006C3FEF" w:rsidRPr="005A44F6">
        <w:rPr>
          <w:rFonts w:asciiTheme="majorBidi" w:hAnsiTheme="majorBidi" w:cstheme="majorBidi"/>
          <w:bCs/>
          <w:sz w:val="28"/>
          <w:szCs w:val="28"/>
        </w:rPr>
        <w:t>4</w:t>
      </w:r>
    </w:p>
    <w:p w14:paraId="166F3885" w14:textId="77777777" w:rsidR="0043260A" w:rsidRPr="005A44F6" w:rsidRDefault="0043260A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50C9A083" w14:textId="77777777" w:rsidR="00441EEE" w:rsidRPr="005A44F6" w:rsidRDefault="00441EEE" w:rsidP="00441EE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สำ</w:t>
      </w:r>
      <w:r w:rsidRPr="005A44F6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หรับปี </w:t>
      </w:r>
      <w:r w:rsidRPr="005A44F6">
        <w:rPr>
          <w:rFonts w:asciiTheme="majorBidi" w:hAnsiTheme="majorBidi" w:cstheme="majorBidi"/>
          <w:sz w:val="28"/>
          <w:szCs w:val="28"/>
          <w:lang w:val="en-GB"/>
        </w:rPr>
        <w:t xml:space="preserve">2564 </w:t>
      </w:r>
      <w:r w:rsidRPr="005A44F6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บริษัทได้รับรู้ขาดทุนจากการด้อยค่าของเงินลงทุนในการร่วมค้า จำนวน </w:t>
      </w:r>
      <w:r w:rsidRPr="005A44F6">
        <w:rPr>
          <w:rFonts w:asciiTheme="majorBidi" w:hAnsiTheme="majorBidi" w:cstheme="majorBidi"/>
          <w:sz w:val="28"/>
          <w:szCs w:val="28"/>
          <w:lang w:val="en-GB"/>
        </w:rPr>
        <w:t xml:space="preserve">4.91 </w:t>
      </w:r>
      <w:r w:rsidRPr="005A44F6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</w:p>
    <w:p w14:paraId="492B49F6" w14:textId="0B25D086" w:rsidR="001664D2" w:rsidRPr="005A44F6" w:rsidRDefault="009E42F1" w:rsidP="0035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  <w:sectPr w:rsidR="001664D2" w:rsidRPr="005A44F6" w:rsidSect="00D4276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  <w:docGrid w:linePitch="245"/>
        </w:sectPr>
      </w:pPr>
      <w:r w:rsidRPr="005A44F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E0C7FD" w14:textId="4E24B801" w:rsidR="00A36FE5" w:rsidRPr="005A44F6" w:rsidRDefault="0035777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A44F6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A36FE5" w:rsidRPr="005A44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5A44F6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5A44F6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614" w:type="dxa"/>
        <w:tblInd w:w="-90" w:type="dxa"/>
        <w:tblLook w:val="04A0" w:firstRow="1" w:lastRow="0" w:firstColumn="1" w:lastColumn="0" w:noHBand="0" w:noVBand="1"/>
      </w:tblPr>
      <w:tblGrid>
        <w:gridCol w:w="5040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5A44F6" w14:paraId="04134186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4BC5B703" w14:textId="77777777" w:rsidR="00370302" w:rsidRPr="005A44F6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5A44F6" w14:paraId="57F635A2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71C56813" w14:textId="77777777" w:rsidR="00370302" w:rsidRPr="005A44F6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2BBF0E77" w:rsidR="00370302" w:rsidRPr="005A44F6" w:rsidRDefault="00647A5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="00D711A9" w:rsidRPr="00D711A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6935DBCD" w:rsidR="00370302" w:rsidRPr="005A44F6" w:rsidRDefault="00A26F41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5A44F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5A44F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370302" w:rsidRPr="005A44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FEF" w:rsidRPr="005A44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0302" w:rsidRPr="005A44F6" w14:paraId="7478CE29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1B747C98" w14:textId="77777777" w:rsidR="00370302" w:rsidRPr="005A44F6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5A44F6" w14:paraId="19D648BE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5989DEEC" w14:textId="77777777" w:rsidR="00370302" w:rsidRPr="005A44F6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5A44F6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5964" w:rsidRPr="005A44F6" w14:paraId="4D0AE84F" w14:textId="77777777" w:rsidTr="00EC5E23">
        <w:tc>
          <w:tcPr>
            <w:tcW w:w="5040" w:type="dxa"/>
            <w:shd w:val="clear" w:color="auto" w:fill="auto"/>
          </w:tcPr>
          <w:p w14:paraId="4CB15A91" w14:textId="63A910DE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0D70E24C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682D9F06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31" w:type="dxa"/>
          </w:tcPr>
          <w:p w14:paraId="7EFDF015" w14:textId="66D7B01D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11835C1E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7771990D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40" w:type="dxa"/>
          </w:tcPr>
          <w:p w14:paraId="5D88329F" w14:textId="5C0983BA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</w:tr>
      <w:tr w:rsidR="005A5964" w:rsidRPr="005A44F6" w14:paraId="3A0508C2" w14:textId="77777777" w:rsidTr="00EC5E23">
        <w:tc>
          <w:tcPr>
            <w:tcW w:w="5040" w:type="dxa"/>
            <w:shd w:val="clear" w:color="auto" w:fill="auto"/>
          </w:tcPr>
          <w:p w14:paraId="367F03C7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3EA63296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4AB159AC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181,265.</w:t>
            </w:r>
          </w:p>
        </w:tc>
        <w:tc>
          <w:tcPr>
            <w:tcW w:w="1431" w:type="dxa"/>
            <w:vAlign w:val="bottom"/>
          </w:tcPr>
          <w:p w14:paraId="5C7AEEB6" w14:textId="33832CED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740F681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0E18F4F4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vAlign w:val="bottom"/>
          </w:tcPr>
          <w:p w14:paraId="5B3C7944" w14:textId="6E79E9EA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5A5964" w:rsidRPr="005A44F6" w14:paraId="1A228514" w14:textId="77777777" w:rsidTr="00EC5E23">
        <w:tc>
          <w:tcPr>
            <w:tcW w:w="5040" w:type="dxa"/>
            <w:shd w:val="clear" w:color="auto" w:fill="auto"/>
          </w:tcPr>
          <w:p w14:paraId="6E2DD942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0434C881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5,895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10C9EA76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527826BF" w:rsidR="005A5964" w:rsidRPr="005A44F6" w:rsidDel="008D6148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560F95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2EE5DFF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EFD746" w14:textId="43CD78CB" w:rsidR="005A5964" w:rsidRPr="005A44F6" w:rsidDel="008D6148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7,748</w:t>
            </w:r>
          </w:p>
        </w:tc>
      </w:tr>
      <w:tr w:rsidR="005A5964" w:rsidRPr="005A44F6" w14:paraId="79E3D9F9" w14:textId="77777777" w:rsidTr="00EC5E23">
        <w:tc>
          <w:tcPr>
            <w:tcW w:w="5040" w:type="dxa"/>
            <w:shd w:val="clear" w:color="auto" w:fill="auto"/>
          </w:tcPr>
          <w:p w14:paraId="39581247" w14:textId="2C7C9A72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01273E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77FCB67B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7DD7D83B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31" w:type="dxa"/>
            <w:vAlign w:val="bottom"/>
          </w:tcPr>
          <w:p w14:paraId="07541B68" w14:textId="2761F88B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3C9FE5D4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5D40C6F0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40" w:type="dxa"/>
            <w:vAlign w:val="bottom"/>
          </w:tcPr>
          <w:p w14:paraId="5AB55752" w14:textId="191CC59F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</w:tr>
      <w:tr w:rsidR="005A5964" w:rsidRPr="005A44F6" w14:paraId="4E2645DB" w14:textId="77777777" w:rsidTr="00EC5E23">
        <w:tc>
          <w:tcPr>
            <w:tcW w:w="5040" w:type="dxa"/>
            <w:shd w:val="clear" w:color="auto" w:fill="auto"/>
          </w:tcPr>
          <w:p w14:paraId="352E28F5" w14:textId="77777777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34F180AC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00BAC998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91,000</w:t>
            </w:r>
          </w:p>
        </w:tc>
        <w:tc>
          <w:tcPr>
            <w:tcW w:w="1431" w:type="dxa"/>
            <w:vAlign w:val="bottom"/>
          </w:tcPr>
          <w:p w14:paraId="24B9611D" w14:textId="14BD3863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7FD635D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57DC1ABF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7A0FE08C" w14:textId="31FB00A8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5A5964" w:rsidRPr="005A44F6" w14:paraId="41F150E4" w14:textId="77777777" w:rsidTr="00EC5E23">
        <w:tc>
          <w:tcPr>
            <w:tcW w:w="5040" w:type="dxa"/>
            <w:shd w:val="clear" w:color="auto" w:fill="auto"/>
          </w:tcPr>
          <w:p w14:paraId="2D52CB16" w14:textId="77777777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109F7D69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18D48D56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1ABB4D18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0554FCC2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28715C2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23EABF" w14:textId="1FE8BDBA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5A5964" w:rsidRPr="005A44F6" w14:paraId="30A8617C" w14:textId="77777777" w:rsidTr="00EC5E23">
        <w:tc>
          <w:tcPr>
            <w:tcW w:w="5040" w:type="dxa"/>
            <w:shd w:val="clear" w:color="auto" w:fill="auto"/>
          </w:tcPr>
          <w:p w14:paraId="61B91ACF" w14:textId="77777777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519AE13C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56967B0C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320,710</w:t>
            </w:r>
          </w:p>
        </w:tc>
        <w:tc>
          <w:tcPr>
            <w:tcW w:w="1431" w:type="dxa"/>
          </w:tcPr>
          <w:p w14:paraId="7223F78F" w14:textId="6C87CAB7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3EC34A9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651110F1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</w:tcPr>
          <w:p w14:paraId="2D4E51E4" w14:textId="5AC3CD1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5A5964" w:rsidRPr="005A44F6" w14:paraId="3FE32CD5" w14:textId="77777777" w:rsidTr="00EC5E23">
        <w:tc>
          <w:tcPr>
            <w:tcW w:w="5040" w:type="dxa"/>
            <w:shd w:val="clear" w:color="auto" w:fill="auto"/>
          </w:tcPr>
          <w:p w14:paraId="0876E5F1" w14:textId="1FC550E9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61C4B606" w:rsidR="005A5964" w:rsidRPr="005A44F6" w:rsidRDefault="00E14D43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65FB6E99" w:rsidR="005A5964" w:rsidRPr="005A44F6" w:rsidRDefault="00306B4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270D3646" w:rsidR="005A5964" w:rsidRPr="005A44F6" w:rsidRDefault="002A542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249F8F2C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18445E15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AD3BFC" w14:textId="11DA0FF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4,566</w:t>
            </w:r>
          </w:p>
        </w:tc>
      </w:tr>
      <w:tr w:rsidR="005A5964" w:rsidRPr="005A44F6" w14:paraId="481CC240" w14:textId="77777777" w:rsidTr="00EC5E23">
        <w:tc>
          <w:tcPr>
            <w:tcW w:w="5040" w:type="dxa"/>
            <w:shd w:val="clear" w:color="auto" w:fill="auto"/>
          </w:tcPr>
          <w:p w14:paraId="29892F8E" w14:textId="76DF4D82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6FD63A89" w:rsidR="005A5964" w:rsidRPr="005A44F6" w:rsidRDefault="00E14D43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79CECB5B" w:rsidR="005A5964" w:rsidRPr="005A44F6" w:rsidRDefault="00306B4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00790B93" w:rsidR="005A5964" w:rsidRPr="005A44F6" w:rsidRDefault="0022614F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75A34361" w:rsidR="005A5964" w:rsidRPr="005A44F6" w:rsidRDefault="005A596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135CD97A" w:rsidR="005A5964" w:rsidRPr="005A44F6" w:rsidRDefault="005A596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0E77F4" w14:textId="6C0FCCE6" w:rsidR="005A5964" w:rsidRPr="005A44F6" w:rsidRDefault="005A596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5A5964" w:rsidRPr="005A44F6" w14:paraId="4076EA97" w14:textId="77777777" w:rsidTr="00EC5E23">
        <w:tc>
          <w:tcPr>
            <w:tcW w:w="5040" w:type="dxa"/>
            <w:shd w:val="clear" w:color="auto" w:fill="auto"/>
          </w:tcPr>
          <w:p w14:paraId="1254FFB3" w14:textId="77777777" w:rsidR="005A5964" w:rsidRPr="005A44F6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5A44F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5A5964" w:rsidRPr="005A44F6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0241A2C6" w:rsidR="005A5964" w:rsidRPr="005A44F6" w:rsidRDefault="00306B4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14,115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073A80C4" w:rsidR="005A5964" w:rsidRPr="005A44F6" w:rsidRDefault="002A5422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807,975</w:t>
            </w:r>
          </w:p>
        </w:tc>
        <w:tc>
          <w:tcPr>
            <w:tcW w:w="1431" w:type="dxa"/>
          </w:tcPr>
          <w:p w14:paraId="7765D7F2" w14:textId="28B48B6E" w:rsidR="005A5964" w:rsidRPr="005A44F6" w:rsidRDefault="0022614F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822,090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35347A82" w:rsidR="005A5964" w:rsidRPr="005A44F6" w:rsidRDefault="005A596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22,304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394C96E2" w:rsidR="005A5964" w:rsidRPr="005A44F6" w:rsidRDefault="005A596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782,368</w:t>
            </w:r>
          </w:p>
        </w:tc>
        <w:tc>
          <w:tcPr>
            <w:tcW w:w="1440" w:type="dxa"/>
          </w:tcPr>
          <w:p w14:paraId="485A04CC" w14:textId="4A4524C8" w:rsidR="005A5964" w:rsidRPr="005A44F6" w:rsidRDefault="005A596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804,672</w:t>
            </w:r>
          </w:p>
        </w:tc>
      </w:tr>
    </w:tbl>
    <w:p w14:paraId="2D126C96" w14:textId="77777777" w:rsidR="00370302" w:rsidRPr="005A44F6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0C45D8" w:rsidRPr="005A44F6" w:rsidRDefault="00370302" w:rsidP="000C45D8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14693" w:type="dxa"/>
        <w:tblInd w:w="-90" w:type="dxa"/>
        <w:tblLook w:val="04A0" w:firstRow="1" w:lastRow="0" w:firstColumn="1" w:lastColumn="0" w:noHBand="0" w:noVBand="1"/>
      </w:tblPr>
      <w:tblGrid>
        <w:gridCol w:w="5940"/>
        <w:gridCol w:w="1439"/>
        <w:gridCol w:w="1441"/>
        <w:gridCol w:w="1443"/>
        <w:gridCol w:w="1456"/>
        <w:gridCol w:w="1534"/>
        <w:gridCol w:w="1440"/>
      </w:tblGrid>
      <w:tr w:rsidR="006A785D" w:rsidRPr="005A44F6" w14:paraId="5025ECE9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4512F024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753" w:type="dxa"/>
            <w:gridSpan w:val="6"/>
            <w:shd w:val="clear" w:color="auto" w:fill="auto"/>
            <w:vAlign w:val="bottom"/>
          </w:tcPr>
          <w:p w14:paraId="6AC2D9AF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85D" w:rsidRPr="005A44F6" w14:paraId="3407EBCE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59FE8B6C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323" w:type="dxa"/>
            <w:gridSpan w:val="3"/>
            <w:shd w:val="clear" w:color="auto" w:fill="auto"/>
            <w:vAlign w:val="bottom"/>
          </w:tcPr>
          <w:p w14:paraId="102F5E46" w14:textId="047A854B" w:rsidR="006A785D" w:rsidRPr="005A44F6" w:rsidRDefault="00602097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="00D711A9" w:rsidRPr="00D711A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6E2F7C3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5A44F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5A44F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A785D" w:rsidRPr="005A44F6" w14:paraId="3D89963A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2EEE2025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9940E4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785D" w:rsidRPr="005A44F6" w14:paraId="78C3F855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62550BE8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753" w:type="dxa"/>
            <w:gridSpan w:val="6"/>
            <w:shd w:val="clear" w:color="auto" w:fill="auto"/>
            <w:vAlign w:val="bottom"/>
          </w:tcPr>
          <w:p w14:paraId="40041C71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A785D" w:rsidRPr="005A44F6" w14:paraId="53C56FC3" w14:textId="77777777" w:rsidTr="00F8439D">
        <w:tc>
          <w:tcPr>
            <w:tcW w:w="5940" w:type="dxa"/>
            <w:shd w:val="clear" w:color="auto" w:fill="auto"/>
          </w:tcPr>
          <w:p w14:paraId="111ADA8E" w14:textId="22720D9E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3155B615" w:rsidR="006A785D" w:rsidRPr="005A44F6" w:rsidRDefault="0022614F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3DABD0" w14:textId="3E59E392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439" w:type="dxa"/>
          </w:tcPr>
          <w:p w14:paraId="6BF521C7" w14:textId="65577F4C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11E6221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44B68839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40" w:type="dxa"/>
          </w:tcPr>
          <w:p w14:paraId="57E05262" w14:textId="2994D191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</w:tr>
      <w:tr w:rsidR="006A785D" w:rsidRPr="005A44F6" w14:paraId="052A1690" w14:textId="77777777" w:rsidTr="00F8439D">
        <w:tc>
          <w:tcPr>
            <w:tcW w:w="5940" w:type="dxa"/>
            <w:shd w:val="clear" w:color="auto" w:fill="auto"/>
          </w:tcPr>
          <w:p w14:paraId="585D76D6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4037032B" w:rsidR="006A785D" w:rsidRPr="005A44F6" w:rsidRDefault="0022614F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1DE66E" w14:textId="5B0F9678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181,265</w:t>
            </w:r>
          </w:p>
        </w:tc>
        <w:tc>
          <w:tcPr>
            <w:tcW w:w="1439" w:type="dxa"/>
            <w:vAlign w:val="bottom"/>
          </w:tcPr>
          <w:p w14:paraId="231DFB41" w14:textId="2499FE21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181,265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4D387FDE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0B8E3979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vAlign w:val="bottom"/>
          </w:tcPr>
          <w:p w14:paraId="45FFE612" w14:textId="6A3F97EB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6A785D" w:rsidRPr="005A44F6" w14:paraId="127811CC" w14:textId="77777777" w:rsidTr="00F8439D">
        <w:tc>
          <w:tcPr>
            <w:tcW w:w="5940" w:type="dxa"/>
            <w:shd w:val="clear" w:color="auto" w:fill="auto"/>
          </w:tcPr>
          <w:p w14:paraId="3AB03382" w14:textId="777777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0560A0F1" w:rsidR="006A785D" w:rsidRPr="005A44F6" w:rsidRDefault="0022614F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E5F713" w14:textId="000C6A11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282FA932" w:rsidR="006A785D" w:rsidRPr="005A44F6" w:rsidDel="008D6148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24B3FEB8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283FA559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3FE6BBD" w14:textId="2CB70C44" w:rsidR="006A785D" w:rsidRPr="005A44F6" w:rsidDel="008D6148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4,013</w:t>
            </w:r>
          </w:p>
        </w:tc>
      </w:tr>
      <w:tr w:rsidR="006A785D" w:rsidRPr="005A44F6" w14:paraId="79AAA874" w14:textId="77777777" w:rsidTr="00F8439D">
        <w:tc>
          <w:tcPr>
            <w:tcW w:w="5940" w:type="dxa"/>
            <w:shd w:val="clear" w:color="auto" w:fill="auto"/>
          </w:tcPr>
          <w:p w14:paraId="13A3B6DB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670AF2BF" w:rsidR="006A785D" w:rsidRPr="005A44F6" w:rsidRDefault="0022614F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F7F196" w14:textId="79CACBBA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39" w:type="dxa"/>
            <w:vAlign w:val="bottom"/>
          </w:tcPr>
          <w:p w14:paraId="1BFBD9B1" w14:textId="6F570272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72645FAB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0FB70FD8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0ECA1595" w14:textId="7CE79A85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6A785D" w:rsidRPr="005A44F6" w14:paraId="58C01768" w14:textId="77777777" w:rsidTr="00F8439D">
        <w:tc>
          <w:tcPr>
            <w:tcW w:w="5940" w:type="dxa"/>
            <w:shd w:val="clear" w:color="auto" w:fill="auto"/>
          </w:tcPr>
          <w:p w14:paraId="230D543E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3A1BFCC1" w:rsidR="006A785D" w:rsidRPr="005A44F6" w:rsidRDefault="005F6963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1CA380" w14:textId="73F69584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09AA86EA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3,696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5C1FE45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4E87B98B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CACA50" w14:textId="47E5DE77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6A785D" w:rsidRPr="005A44F6" w14:paraId="17263CF7" w14:textId="77777777" w:rsidTr="00F8439D">
        <w:tc>
          <w:tcPr>
            <w:tcW w:w="5940" w:type="dxa"/>
            <w:shd w:val="clear" w:color="auto" w:fill="auto"/>
          </w:tcPr>
          <w:p w14:paraId="5C4EE166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5EBC4E94" w:rsidR="006A785D" w:rsidRPr="005A44F6" w:rsidRDefault="005F6963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AFA65A" w14:textId="210B04A1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320,710</w:t>
            </w:r>
          </w:p>
        </w:tc>
        <w:tc>
          <w:tcPr>
            <w:tcW w:w="1439" w:type="dxa"/>
          </w:tcPr>
          <w:p w14:paraId="1A8D73AF" w14:textId="736385D8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320,710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58945452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4D73A681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</w:tcPr>
          <w:p w14:paraId="260B3613" w14:textId="68C77F19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6A785D" w:rsidRPr="005A44F6" w14:paraId="0EBAD129" w14:textId="77777777" w:rsidTr="00F8439D">
        <w:tc>
          <w:tcPr>
            <w:tcW w:w="5940" w:type="dxa"/>
            <w:shd w:val="clear" w:color="auto" w:fill="auto"/>
          </w:tcPr>
          <w:p w14:paraId="7EF2D063" w14:textId="10BE20B5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2B46874C" w:rsidR="006A785D" w:rsidRPr="005A44F6" w:rsidRDefault="005F6963" w:rsidP="00F1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C2608A" w14:textId="3EBD6988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45DD8BA4" w:rsidR="006A785D" w:rsidRPr="005A44F6" w:rsidRDefault="004523E1" w:rsidP="0020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4863D2ED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389F96B4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B28C3C" w14:textId="5D65519A" w:rsidR="006A785D" w:rsidRPr="005A44F6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4,015</w:t>
            </w:r>
          </w:p>
        </w:tc>
      </w:tr>
      <w:tr w:rsidR="006A785D" w:rsidRPr="005A44F6" w14:paraId="34A217F1" w14:textId="77777777" w:rsidTr="00F8439D">
        <w:tc>
          <w:tcPr>
            <w:tcW w:w="5940" w:type="dxa"/>
            <w:shd w:val="clear" w:color="auto" w:fill="auto"/>
          </w:tcPr>
          <w:p w14:paraId="0FDDD905" w14:textId="15B99BAA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5A44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62B77CEA" w:rsidR="006A785D" w:rsidRPr="005A44F6" w:rsidRDefault="005F6963" w:rsidP="00F1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</w:t>
            </w:r>
            <w:r w:rsidR="00833D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613CBB" w14:textId="03866678" w:rsidR="006A785D" w:rsidRPr="005A44F6" w:rsidRDefault="004523E1" w:rsidP="002078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183D2DEB" w:rsidR="006A785D" w:rsidRPr="005A44F6" w:rsidRDefault="008C06F2" w:rsidP="002078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3,64</w:t>
            </w:r>
            <w:r w:rsidR="00C24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12F87576" w:rsidR="006A785D" w:rsidRPr="005A44F6" w:rsidRDefault="006A785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60BEF4A6" w:rsidR="006A785D" w:rsidRPr="005A44F6" w:rsidRDefault="006A785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7B84CB" w14:textId="18BC7AC5" w:rsidR="006A785D" w:rsidRPr="005A44F6" w:rsidRDefault="006A785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6A785D" w:rsidRPr="005A44F6" w14:paraId="5EF5E175" w14:textId="77777777" w:rsidTr="00F8439D">
        <w:tc>
          <w:tcPr>
            <w:tcW w:w="5940" w:type="dxa"/>
            <w:shd w:val="clear" w:color="auto" w:fill="auto"/>
          </w:tcPr>
          <w:p w14:paraId="497D5B3B" w14:textId="77777777" w:rsidR="006A785D" w:rsidRPr="005A44F6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5A44F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3C899185" w:rsidR="006A785D" w:rsidRPr="005A44F6" w:rsidRDefault="004523E1" w:rsidP="00F1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12,37</w:t>
            </w:r>
            <w:r w:rsidR="00C24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96EF7B" w14:textId="283E9431" w:rsidR="006A785D" w:rsidRPr="005A44F6" w:rsidRDefault="004523E1" w:rsidP="002078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587,975</w:t>
            </w:r>
          </w:p>
        </w:tc>
        <w:tc>
          <w:tcPr>
            <w:tcW w:w="1439" w:type="dxa"/>
          </w:tcPr>
          <w:p w14:paraId="786E13E0" w14:textId="5CA1385E" w:rsidR="006A785D" w:rsidRPr="005A44F6" w:rsidRDefault="008C06F2" w:rsidP="002078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600,34</w:t>
            </w:r>
            <w:r w:rsidR="00C24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11BE91B7" w:rsidR="006A785D" w:rsidRPr="005A44F6" w:rsidRDefault="006A785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56E8CB28" w:rsidR="006A785D" w:rsidRPr="005A44F6" w:rsidRDefault="006A785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627,368</w:t>
            </w:r>
          </w:p>
        </w:tc>
        <w:tc>
          <w:tcPr>
            <w:tcW w:w="1440" w:type="dxa"/>
          </w:tcPr>
          <w:p w14:paraId="5CDE8089" w14:textId="3BC6A7C8" w:rsidR="006A785D" w:rsidRPr="005A44F6" w:rsidRDefault="006A785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645,386</w:t>
            </w:r>
          </w:p>
        </w:tc>
      </w:tr>
    </w:tbl>
    <w:p w14:paraId="2055192E" w14:textId="7BB3C862" w:rsidR="00370302" w:rsidRPr="005A44F6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5A44F6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5A44F6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5A44F6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5A44F6" w:rsidSect="00F17B33">
          <w:foot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41AE178" w14:textId="6CE65F84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="00E50355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E50355" w:rsidRPr="005A44F6">
        <w:rPr>
          <w:rFonts w:asciiTheme="majorBidi" w:hAnsiTheme="majorBidi" w:cstheme="majorBidi"/>
          <w:sz w:val="28"/>
          <w:szCs w:val="28"/>
        </w:rPr>
        <w:t>5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24E0A" w:rsidRPr="005A44F6">
        <w:rPr>
          <w:rFonts w:asciiTheme="majorBidi" w:hAnsiTheme="majorBidi" w:cstheme="majorBidi"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E50355" w:rsidRPr="005A44F6">
        <w:rPr>
          <w:rFonts w:asciiTheme="majorBidi" w:hAnsiTheme="majorBidi" w:cstheme="majorBidi"/>
          <w:sz w:val="28"/>
          <w:szCs w:val="28"/>
        </w:rPr>
        <w:t>4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5648A1B8" w14:textId="77777777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0E39D" w14:textId="154FCD9C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0355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E50355" w:rsidRPr="005A44F6">
        <w:rPr>
          <w:rFonts w:asciiTheme="majorBidi" w:hAnsiTheme="majorBidi" w:cstheme="majorBidi"/>
          <w:sz w:val="28"/>
          <w:szCs w:val="28"/>
        </w:rPr>
        <w:t>5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CD3FF2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C06F2">
        <w:rPr>
          <w:rFonts w:asciiTheme="majorBidi" w:hAnsiTheme="majorBidi" w:cstheme="majorBidi"/>
          <w:sz w:val="28"/>
          <w:szCs w:val="28"/>
        </w:rPr>
        <w:t>506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(</w:t>
      </w:r>
      <w:bookmarkStart w:id="6" w:name="_Hlk75545043"/>
      <w:r w:rsidR="00924E0A" w:rsidRPr="005A44F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6"/>
      <w:r w:rsidR="00E50355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601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4BB922" w14:textId="369357D1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0355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E50355" w:rsidRPr="005A44F6">
        <w:rPr>
          <w:rFonts w:asciiTheme="majorBidi" w:hAnsiTheme="majorBidi" w:cstheme="majorBidi"/>
          <w:sz w:val="28"/>
          <w:szCs w:val="28"/>
        </w:rPr>
        <w:t>5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กลุ่มบริษัทมีสัญญาเงินกู้ยืมระยะสั้นกับสถาบันการเงินเป็นจำนวนเงิน</w:t>
      </w:r>
      <w:r w:rsidR="008C06F2">
        <w:rPr>
          <w:rFonts w:asciiTheme="majorBidi" w:hAnsiTheme="majorBidi" w:cstheme="majorBidi"/>
          <w:sz w:val="28"/>
          <w:szCs w:val="28"/>
        </w:rPr>
        <w:t xml:space="preserve"> 100</w:t>
      </w:r>
      <w:r w:rsidR="00111FB6"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5A44F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50355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110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5A44F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045AAD" w14:textId="165A9FF8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7" w:name="_Hlk33175310"/>
      <w:r w:rsidRPr="005A44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sz w:val="28"/>
          <w:szCs w:val="28"/>
        </w:rPr>
        <w:t>5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8C06F2">
        <w:rPr>
          <w:rFonts w:asciiTheme="majorBidi" w:hAnsiTheme="majorBidi" w:cstheme="majorBidi"/>
          <w:sz w:val="28"/>
          <w:szCs w:val="28"/>
        </w:rPr>
        <w:t>502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5A44F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521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bookmarkStart w:id="8" w:name="_Hlk33175609"/>
      <w:r w:rsidRPr="005A44F6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8"/>
      <w:r w:rsidRPr="005A44F6">
        <w:rPr>
          <w:rFonts w:asciiTheme="majorBidi" w:hAnsiTheme="majorBidi" w:cstheme="majorBidi"/>
          <w:sz w:val="28"/>
          <w:szCs w:val="28"/>
          <w:cs/>
        </w:rPr>
        <w:t>ภายใ</w:t>
      </w:r>
      <w:r w:rsidR="00A32042" w:rsidRPr="005A44F6">
        <w:rPr>
          <w:rFonts w:asciiTheme="majorBidi" w:hAnsiTheme="majorBidi" w:cstheme="majorBidi"/>
          <w:sz w:val="28"/>
          <w:szCs w:val="28"/>
          <w:cs/>
        </w:rPr>
        <w:t xml:space="preserve">น </w:t>
      </w:r>
      <w:r w:rsidR="00C63A86" w:rsidRPr="00C63A86">
        <w:rPr>
          <w:rFonts w:asciiTheme="majorBidi" w:hAnsiTheme="majorBidi" w:cstheme="majorBidi"/>
          <w:sz w:val="28"/>
          <w:szCs w:val="28"/>
        </w:rPr>
        <w:t>1</w:t>
      </w:r>
      <w:r w:rsidR="00A32042" w:rsidRPr="00C63A86">
        <w:rPr>
          <w:rFonts w:asciiTheme="majorBidi" w:hAnsiTheme="majorBidi" w:cstheme="majorBidi"/>
          <w:sz w:val="28"/>
          <w:szCs w:val="28"/>
        </w:rPr>
        <w:t xml:space="preserve"> - </w:t>
      </w:r>
      <w:r w:rsidR="00DA2B13" w:rsidRPr="00C63A86">
        <w:rPr>
          <w:rFonts w:asciiTheme="majorBidi" w:hAnsiTheme="majorBidi" w:cstheme="majorBidi"/>
          <w:sz w:val="28"/>
          <w:szCs w:val="28"/>
        </w:rPr>
        <w:t>5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ปี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0F1AA1" w:rsidRPr="005A44F6">
        <w:rPr>
          <w:rFonts w:asciiTheme="majorBidi" w:hAnsiTheme="majorBidi" w:cstheme="majorBidi"/>
          <w:sz w:val="28"/>
          <w:szCs w:val="28"/>
        </w:rPr>
        <w:br/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5A44F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-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17FDA5" w14:textId="6B2F8930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sz w:val="28"/>
          <w:szCs w:val="28"/>
        </w:rPr>
        <w:t>5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กลุ่มบริษัทมีสัญญาเงินกู้ยืมระยะสั้นจากบุคคลอื่นเป็นจำนวนเงิน </w:t>
      </w:r>
      <w:r w:rsidR="008C06F2">
        <w:rPr>
          <w:rFonts w:asciiTheme="majorBidi" w:hAnsiTheme="majorBidi" w:cstheme="majorBidi"/>
          <w:sz w:val="28"/>
          <w:szCs w:val="28"/>
        </w:rPr>
        <w:t>91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B4960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B4960"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5A44F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5A44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A44F6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7"/>
    <w:p w14:paraId="0D6A56A5" w14:textId="77777777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AB828" w14:textId="2A1F5B9A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5A44F6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D711A9" w:rsidRPr="00D711A9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D711A9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5A44F6">
        <w:rPr>
          <w:rFonts w:asciiTheme="majorBidi" w:hAnsiTheme="majorBidi" w:cstheme="majorBidi"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sz w:val="28"/>
          <w:szCs w:val="28"/>
        </w:rPr>
        <w:t>5</w:t>
      </w:r>
      <w:r w:rsidR="00924E0A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กลุ่มบริษัทมีสัญญาเงินกู้ยืมระยะยาวจากบุคคลอื่นเป็นจำนวนเงิน </w:t>
      </w:r>
      <w:r w:rsidR="008C06F2">
        <w:rPr>
          <w:rFonts w:asciiTheme="majorBidi" w:hAnsiTheme="majorBidi" w:cstheme="majorBidi"/>
          <w:sz w:val="28"/>
          <w:szCs w:val="28"/>
        </w:rPr>
        <w:t>7</w:t>
      </w:r>
      <w:r w:rsidR="00411F8F"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301CD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เงินกู้ยืมระยะยาวดังกล่าวมีอัตราดอกเบี้ยคงที่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และมีระยะเวลาครบกำหนดภายใน</w:t>
      </w:r>
      <w:r w:rsidR="00787155">
        <w:rPr>
          <w:rFonts w:asciiTheme="majorBidi" w:hAnsiTheme="majorBidi" w:cstheme="majorBidi"/>
          <w:sz w:val="28"/>
          <w:szCs w:val="28"/>
        </w:rPr>
        <w:t xml:space="preserve"> 3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ปี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5A44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อัตราดอกเบี้ยคงที่และมีระยะเวลาครบกำหนดภายใน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4301CD" w:rsidRPr="005A44F6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3BC7A38F" w14:textId="77777777" w:rsidR="00D9646F" w:rsidRPr="005A44F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A17E3" w14:textId="1E154962" w:rsidR="0012253A" w:rsidRPr="005A44F6" w:rsidRDefault="00D9646F" w:rsidP="00796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Pr="005A44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5A44F6">
        <w:rPr>
          <w:rFonts w:asciiTheme="majorBidi" w:hAnsiTheme="majorBidi" w:cstheme="majorBidi"/>
          <w:bCs/>
          <w:sz w:val="28"/>
          <w:szCs w:val="28"/>
        </w:rPr>
        <w:t>3</w:t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5A44F6">
        <w:rPr>
          <w:rFonts w:asciiTheme="majorBidi" w:hAnsiTheme="majorBidi" w:cstheme="majorBidi"/>
          <w:b/>
          <w:sz w:val="28"/>
          <w:szCs w:val="28"/>
        </w:rPr>
        <w:br/>
      </w:r>
      <w:r w:rsidRPr="005A44F6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5A44F6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5A44F6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5A44F6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522A8F1C" w14:textId="77777777" w:rsidR="0079635A" w:rsidRPr="005A44F6" w:rsidRDefault="0079635A" w:rsidP="00796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2D6D43E" w14:textId="241DC312" w:rsidR="00E02551" w:rsidRPr="005A44F6" w:rsidRDefault="0079635A" w:rsidP="0064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6462B9"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E02551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A4621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E02551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F343A0" w:rsidRPr="005A44F6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A0C57DE" w14:textId="77777777" w:rsidR="00E75296" w:rsidRPr="005A44F6" w:rsidRDefault="00E75296" w:rsidP="00236CE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5F6321" w14:textId="77777777" w:rsidR="00236CE9" w:rsidRPr="005A44F6" w:rsidRDefault="00236CE9" w:rsidP="00236CE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Pr="005A44F6">
        <w:rPr>
          <w:rFonts w:asciiTheme="majorBidi" w:hAnsiTheme="majorBidi" w:cstheme="majorBidi"/>
          <w:sz w:val="28"/>
          <w:szCs w:val="28"/>
        </w:rPr>
        <w:t>4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และการให้สินเชื่ออื่น โดยทั้ง </w:t>
      </w:r>
      <w:r w:rsidRPr="005A44F6">
        <w:rPr>
          <w:rFonts w:asciiTheme="majorBidi" w:hAnsiTheme="majorBidi" w:cstheme="majorBidi"/>
          <w:sz w:val="28"/>
          <w:szCs w:val="28"/>
        </w:rPr>
        <w:t>4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การรับซื้อสิทธิเรียกร้องและการให้สินเชื่ออื่นรับรู้โดยใช้วิธีอัตราดอกเบี้ยที่แท้จริง </w:t>
      </w:r>
      <w:r w:rsidRPr="005A44F6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5A44F6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2B162626" w14:textId="77777777" w:rsidR="00BA0F72" w:rsidRPr="005A44F6" w:rsidRDefault="00B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BF0DC11" w14:textId="0BADF17E" w:rsidR="00CC0D73" w:rsidRPr="005A44F6" w:rsidRDefault="00CC0D73" w:rsidP="00CC0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4234BAD9" w14:textId="77777777" w:rsidR="00CC0D73" w:rsidRPr="005A44F6" w:rsidRDefault="00CC0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1"/>
        <w:gridCol w:w="248"/>
        <w:gridCol w:w="832"/>
        <w:gridCol w:w="248"/>
        <w:gridCol w:w="1102"/>
        <w:gridCol w:w="248"/>
        <w:gridCol w:w="832"/>
        <w:gridCol w:w="264"/>
        <w:gridCol w:w="905"/>
      </w:tblGrid>
      <w:tr w:rsidR="00CC0D73" w:rsidRPr="005A44F6" w14:paraId="0E7E587F" w14:textId="77777777" w:rsidTr="00CC0D73">
        <w:trPr>
          <w:trHeight w:val="387"/>
        </w:trPr>
        <w:tc>
          <w:tcPr>
            <w:tcW w:w="1912" w:type="pct"/>
          </w:tcPr>
          <w:p w14:paraId="7EE7600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8" w:type="pct"/>
            <w:gridSpan w:val="9"/>
          </w:tcPr>
          <w:p w14:paraId="0D5B9C0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0D73" w:rsidRPr="005A44F6" w14:paraId="73236643" w14:textId="77777777" w:rsidTr="00CC0D73">
        <w:trPr>
          <w:trHeight w:val="387"/>
        </w:trPr>
        <w:tc>
          <w:tcPr>
            <w:tcW w:w="1912" w:type="pct"/>
          </w:tcPr>
          <w:p w14:paraId="2015B557" w14:textId="47FB1E73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E619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40" w:type="pct"/>
          </w:tcPr>
          <w:p w14:paraId="7BDA7CB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5" w:type="pct"/>
          </w:tcPr>
          <w:p w14:paraId="07EFFFA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1D2E9A5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5" w:type="pct"/>
          </w:tcPr>
          <w:p w14:paraId="1FE3765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4408C3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35" w:type="pct"/>
          </w:tcPr>
          <w:p w14:paraId="6B4F662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600DE58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44" w:type="pct"/>
          </w:tcPr>
          <w:p w14:paraId="102AD79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569D7F2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C0D73" w:rsidRPr="005A44F6" w14:paraId="65760190" w14:textId="77777777" w:rsidTr="00CC0D73">
        <w:trPr>
          <w:trHeight w:val="387"/>
        </w:trPr>
        <w:tc>
          <w:tcPr>
            <w:tcW w:w="1912" w:type="pct"/>
          </w:tcPr>
          <w:p w14:paraId="3016FE8B" w14:textId="07CBF720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57BC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1E619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pct"/>
          </w:tcPr>
          <w:p w14:paraId="7D2FEB0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" w:type="pct"/>
          </w:tcPr>
          <w:p w14:paraId="3258E8F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17ED981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35" w:type="pct"/>
          </w:tcPr>
          <w:p w14:paraId="10F117E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C2DE4F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35" w:type="pct"/>
          </w:tcPr>
          <w:p w14:paraId="57B488A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43EA603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44" w:type="pct"/>
          </w:tcPr>
          <w:p w14:paraId="117A85D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246C2FE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0D73" w:rsidRPr="005A44F6" w14:paraId="4CF9DE46" w14:textId="77777777" w:rsidTr="00CC0D73">
        <w:trPr>
          <w:trHeight w:val="384"/>
        </w:trPr>
        <w:tc>
          <w:tcPr>
            <w:tcW w:w="1912" w:type="pct"/>
          </w:tcPr>
          <w:p w14:paraId="7B26D2F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8" w:type="pct"/>
            <w:gridSpan w:val="9"/>
          </w:tcPr>
          <w:p w14:paraId="1B775B6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0D73" w:rsidRPr="005A44F6" w14:paraId="278E3A61" w14:textId="77777777" w:rsidTr="00CC0D73">
        <w:trPr>
          <w:trHeight w:val="384"/>
        </w:trPr>
        <w:tc>
          <w:tcPr>
            <w:tcW w:w="1912" w:type="pct"/>
          </w:tcPr>
          <w:p w14:paraId="28D1003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540" w:type="pct"/>
            <w:vAlign w:val="bottom"/>
          </w:tcPr>
          <w:p w14:paraId="75012CB1" w14:textId="083E7E08" w:rsidR="00CC0D73" w:rsidRPr="005A44F6" w:rsidRDefault="009C62E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166,637</w:t>
            </w:r>
          </w:p>
        </w:tc>
        <w:tc>
          <w:tcPr>
            <w:tcW w:w="135" w:type="pct"/>
            <w:vAlign w:val="bottom"/>
          </w:tcPr>
          <w:p w14:paraId="491C7AC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49F4DDB" w14:textId="07B442A3" w:rsidR="00CC0D73" w:rsidRPr="005A44F6" w:rsidRDefault="00973180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121,934</w:t>
            </w:r>
          </w:p>
        </w:tc>
        <w:tc>
          <w:tcPr>
            <w:tcW w:w="135" w:type="pct"/>
            <w:vAlign w:val="bottom"/>
          </w:tcPr>
          <w:p w14:paraId="4E7AA66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24F4B3C" w14:textId="21539BE7" w:rsidR="00CC0D73" w:rsidRPr="005A44F6" w:rsidRDefault="0077009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1,402</w:t>
            </w:r>
          </w:p>
        </w:tc>
        <w:tc>
          <w:tcPr>
            <w:tcW w:w="135" w:type="pct"/>
            <w:vAlign w:val="bottom"/>
          </w:tcPr>
          <w:p w14:paraId="47061A0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0209711" w14:textId="292C856F" w:rsidR="00CC0D73" w:rsidRPr="005A44F6" w:rsidRDefault="0077009F" w:rsidP="0088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31,98</w:t>
            </w:r>
            <w:r w:rsidR="00C146A1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  <w:vAlign w:val="bottom"/>
          </w:tcPr>
          <w:p w14:paraId="0D5046F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BBE1DE8" w14:textId="020F58F4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321,9</w:t>
            </w:r>
            <w:r w:rsidR="00122822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</w:tr>
      <w:tr w:rsidR="00CC0D73" w:rsidRPr="005A44F6" w14:paraId="2978BA5F" w14:textId="77777777" w:rsidTr="00CC0D73">
        <w:trPr>
          <w:trHeight w:val="384"/>
        </w:trPr>
        <w:tc>
          <w:tcPr>
            <w:tcW w:w="1912" w:type="pct"/>
          </w:tcPr>
          <w:p w14:paraId="166260B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40" w:type="pct"/>
            <w:vAlign w:val="bottom"/>
          </w:tcPr>
          <w:p w14:paraId="5724751D" w14:textId="4CDF935B" w:rsidR="00CC0D73" w:rsidRPr="005A44F6" w:rsidRDefault="009C62EC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(156,703)</w:t>
            </w:r>
          </w:p>
        </w:tc>
        <w:tc>
          <w:tcPr>
            <w:tcW w:w="135" w:type="pct"/>
            <w:vAlign w:val="bottom"/>
          </w:tcPr>
          <w:p w14:paraId="2CADBB5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FF7EDD7" w14:textId="296D0EDB" w:rsidR="00CC0D73" w:rsidRPr="005A44F6" w:rsidRDefault="00973180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056C1BA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1F6DF1F8" w14:textId="1F90A903" w:rsidR="00CC0D73" w:rsidRPr="005A44F6" w:rsidRDefault="0077009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7E88D2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F7D38F7" w14:textId="6DB3CB50" w:rsidR="00CC0D73" w:rsidRPr="005A44F6" w:rsidRDefault="00FF2444" w:rsidP="0088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51FF1CF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3081E21" w14:textId="44D12F9B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(156,703)</w:t>
            </w:r>
          </w:p>
        </w:tc>
      </w:tr>
      <w:tr w:rsidR="00CC0D73" w:rsidRPr="005A44F6" w14:paraId="4DF36264" w14:textId="77777777" w:rsidTr="00CC0D73">
        <w:trPr>
          <w:trHeight w:val="384"/>
        </w:trPr>
        <w:tc>
          <w:tcPr>
            <w:tcW w:w="1912" w:type="pct"/>
          </w:tcPr>
          <w:p w14:paraId="179294F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  <w:p w14:paraId="6D68D7D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  <w:p w14:paraId="6A2E0BD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540" w:type="pct"/>
            <w:vAlign w:val="bottom"/>
          </w:tcPr>
          <w:p w14:paraId="0389B0FF" w14:textId="334FD094" w:rsidR="00CC0D73" w:rsidRPr="005A44F6" w:rsidRDefault="004955F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457D15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8070B57" w14:textId="376111AF" w:rsidR="00CC0D73" w:rsidRPr="005A44F6" w:rsidRDefault="00973180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(10,730)</w:t>
            </w:r>
          </w:p>
        </w:tc>
        <w:tc>
          <w:tcPr>
            <w:tcW w:w="135" w:type="pct"/>
            <w:vAlign w:val="bottom"/>
          </w:tcPr>
          <w:p w14:paraId="514AD16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E517E71" w14:textId="0BB0A57F" w:rsidR="00CC0D73" w:rsidRPr="005A44F6" w:rsidRDefault="0077009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76C9D3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CD799CC" w14:textId="258BB05A" w:rsidR="00CC0D73" w:rsidRPr="005A44F6" w:rsidRDefault="00FF2444" w:rsidP="0088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634130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6C9FCC8" w14:textId="3D7BC96B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(10,730)</w:t>
            </w:r>
          </w:p>
        </w:tc>
      </w:tr>
      <w:tr w:rsidR="00CC0D73" w:rsidRPr="005A44F6" w14:paraId="13313782" w14:textId="77777777" w:rsidTr="00CC0D73">
        <w:trPr>
          <w:trHeight w:val="384"/>
        </w:trPr>
        <w:tc>
          <w:tcPr>
            <w:tcW w:w="1912" w:type="pct"/>
          </w:tcPr>
          <w:p w14:paraId="0D12791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40" w:type="pct"/>
            <w:vAlign w:val="bottom"/>
          </w:tcPr>
          <w:p w14:paraId="18BC03E8" w14:textId="7F083B68" w:rsidR="00CC0D73" w:rsidRPr="005A44F6" w:rsidRDefault="004955F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(111)</w:t>
            </w:r>
          </w:p>
        </w:tc>
        <w:tc>
          <w:tcPr>
            <w:tcW w:w="135" w:type="pct"/>
            <w:vAlign w:val="bottom"/>
          </w:tcPr>
          <w:p w14:paraId="7FEE969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F154C91" w14:textId="0F7B30DF" w:rsidR="00CC0D73" w:rsidRPr="005A44F6" w:rsidRDefault="00973180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(16</w:t>
            </w:r>
            <w:r w:rsidR="00815AE2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2A0382">
              <w:rPr>
                <w:rFonts w:asciiTheme="majorBidi" w:eastAsia="Times New Roman" w:hAnsiTheme="majorBidi" w:cstheme="majorBidi"/>
                <w:sz w:val="28"/>
                <w:szCs w:val="28"/>
              </w:rPr>
              <w:t>698</w:t>
            </w:r>
            <w:r w:rsidR="00815A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  <w:vAlign w:val="bottom"/>
          </w:tcPr>
          <w:p w14:paraId="6F274BC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1935AA0" w14:textId="2A11E34B" w:rsidR="00CC0D73" w:rsidRPr="005A44F6" w:rsidRDefault="0077009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2A0382">
              <w:rPr>
                <w:rFonts w:asciiTheme="majorBidi" w:eastAsia="Times New Roman" w:hAnsiTheme="majorBidi" w:cstheme="majorBidi"/>
                <w:sz w:val="28"/>
                <w:szCs w:val="28"/>
              </w:rPr>
              <w:t>382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  <w:vAlign w:val="bottom"/>
          </w:tcPr>
          <w:p w14:paraId="1D0888A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B6FA1BF" w14:textId="0207C2D3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(6,718)</w:t>
            </w:r>
          </w:p>
        </w:tc>
        <w:tc>
          <w:tcPr>
            <w:tcW w:w="144" w:type="pct"/>
            <w:vAlign w:val="bottom"/>
          </w:tcPr>
          <w:p w14:paraId="349CFAD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055118CE" w14:textId="6738BF7D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(23,909)</w:t>
            </w:r>
          </w:p>
        </w:tc>
      </w:tr>
      <w:tr w:rsidR="00CC0D73" w:rsidRPr="005A44F6" w14:paraId="5B4E7E93" w14:textId="77777777" w:rsidTr="00CC0D73">
        <w:trPr>
          <w:trHeight w:val="384"/>
        </w:trPr>
        <w:tc>
          <w:tcPr>
            <w:tcW w:w="1912" w:type="pct"/>
          </w:tcPr>
          <w:p w14:paraId="622B313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E0B2322" w14:textId="79DBF8B1" w:rsidR="00CC0D73" w:rsidRPr="005A44F6" w:rsidRDefault="004955F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7C4F8C4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12C50065" w14:textId="1F732CD6" w:rsidR="00CC0D73" w:rsidRPr="005A44F6" w:rsidRDefault="00815AE2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(4</w:t>
            </w:r>
            <w:r w:rsidR="002A0382">
              <w:rPr>
                <w:rFonts w:asciiTheme="majorBidi" w:eastAsia="Times New Roman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  <w:vAlign w:val="bottom"/>
          </w:tcPr>
          <w:p w14:paraId="2AACE78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63BE34A" w14:textId="3FCC78AA" w:rsidR="00CC0D73" w:rsidRPr="005A44F6" w:rsidRDefault="0077009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5" w:type="pct"/>
            <w:vAlign w:val="bottom"/>
          </w:tcPr>
          <w:p w14:paraId="028B6A4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3978B17C" w14:textId="2E0BCE43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(2,311)</w:t>
            </w:r>
          </w:p>
        </w:tc>
        <w:tc>
          <w:tcPr>
            <w:tcW w:w="144" w:type="pct"/>
            <w:vAlign w:val="bottom"/>
          </w:tcPr>
          <w:p w14:paraId="663DA26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658C881C" w14:textId="08979A61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(2,810)</w:t>
            </w:r>
          </w:p>
        </w:tc>
      </w:tr>
      <w:tr w:rsidR="00CC0D73" w:rsidRPr="005A44F6" w14:paraId="462FF66C" w14:textId="77777777" w:rsidTr="00CC0D73">
        <w:trPr>
          <w:trHeight w:val="396"/>
        </w:trPr>
        <w:tc>
          <w:tcPr>
            <w:tcW w:w="1912" w:type="pct"/>
          </w:tcPr>
          <w:p w14:paraId="6D5AB686" w14:textId="471D9DAE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4C192CD0" w14:textId="496DACF5" w:rsidR="00CC0D73" w:rsidRPr="005A44F6" w:rsidRDefault="004955F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9,823</w:t>
            </w:r>
          </w:p>
        </w:tc>
        <w:tc>
          <w:tcPr>
            <w:tcW w:w="135" w:type="pct"/>
            <w:vAlign w:val="bottom"/>
          </w:tcPr>
          <w:p w14:paraId="7CD9046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2C8A98EB" w14:textId="1E911801" w:rsidR="00CC0D73" w:rsidRPr="005A44F6" w:rsidRDefault="00815AE2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94,</w:t>
            </w:r>
            <w:r w:rsidR="002A0382">
              <w:rPr>
                <w:rFonts w:asciiTheme="majorBidi" w:eastAsia="Times New Roman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35" w:type="pct"/>
            <w:vAlign w:val="bottom"/>
          </w:tcPr>
          <w:p w14:paraId="5C193D8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F5A0277" w14:textId="4D882EF3" w:rsidR="00CC0D73" w:rsidRPr="005A44F6" w:rsidRDefault="002A0382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1,019</w:t>
            </w:r>
          </w:p>
        </w:tc>
        <w:tc>
          <w:tcPr>
            <w:tcW w:w="135" w:type="pct"/>
            <w:vAlign w:val="bottom"/>
          </w:tcPr>
          <w:p w14:paraId="4B1D5F5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40DEFA06" w14:textId="40682C2D" w:rsidR="00CC0D73" w:rsidRPr="005A44F6" w:rsidRDefault="00FF2444" w:rsidP="0088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22,95</w:t>
            </w:r>
            <w:r w:rsidR="00C146A1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bottom"/>
          </w:tcPr>
          <w:p w14:paraId="452A903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0CEB9E98" w14:textId="24F52A8C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127,80</w:t>
            </w:r>
            <w:r w:rsidR="00C146A1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  <w:tr w:rsidR="00CC0D73" w:rsidRPr="005A44F6" w14:paraId="18B828A9" w14:textId="77777777" w:rsidTr="00CC0D73">
        <w:trPr>
          <w:trHeight w:val="384"/>
        </w:trPr>
        <w:tc>
          <w:tcPr>
            <w:tcW w:w="1912" w:type="pct"/>
          </w:tcPr>
          <w:p w14:paraId="390D78D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40" w:type="pct"/>
            <w:vAlign w:val="bottom"/>
          </w:tcPr>
          <w:p w14:paraId="54E156E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3D089E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246570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F857CA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6F0C466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4F66DC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3CDE75B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3D55A73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19FCF7B9" w14:textId="1AD8D620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32,218</w:t>
            </w:r>
          </w:p>
        </w:tc>
      </w:tr>
      <w:tr w:rsidR="00CC0D73" w:rsidRPr="005A44F6" w14:paraId="433EE3A4" w14:textId="77777777" w:rsidTr="00CC0D73">
        <w:trPr>
          <w:trHeight w:val="384"/>
        </w:trPr>
        <w:tc>
          <w:tcPr>
            <w:tcW w:w="1912" w:type="pct"/>
          </w:tcPr>
          <w:p w14:paraId="6BFC949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40" w:type="pct"/>
            <w:vAlign w:val="bottom"/>
          </w:tcPr>
          <w:p w14:paraId="53DC48D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4E3CCC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234CD1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EAD6F9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0E9E7AD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0DAC67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3FBDC6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404439B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1466B51D" w14:textId="711A2CB3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(23,531)</w:t>
            </w:r>
          </w:p>
        </w:tc>
      </w:tr>
      <w:tr w:rsidR="00CC0D73" w:rsidRPr="005A44F6" w14:paraId="3F6CEB9A" w14:textId="77777777" w:rsidTr="00CC0D73">
        <w:trPr>
          <w:trHeight w:val="384"/>
        </w:trPr>
        <w:tc>
          <w:tcPr>
            <w:tcW w:w="1912" w:type="pct"/>
          </w:tcPr>
          <w:p w14:paraId="5EAFD6B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40" w:type="pct"/>
            <w:vAlign w:val="bottom"/>
          </w:tcPr>
          <w:p w14:paraId="1ACCA63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81131E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6B3F49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0BAE28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C912C2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858EA6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626524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572E6EB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2B5A39EC" w14:textId="0F9A4C5C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(111,250)</w:t>
            </w:r>
          </w:p>
        </w:tc>
      </w:tr>
      <w:tr w:rsidR="00CC0D73" w:rsidRPr="005A44F6" w14:paraId="3E8C6420" w14:textId="77777777" w:rsidTr="00CC0D73">
        <w:trPr>
          <w:trHeight w:val="768"/>
        </w:trPr>
        <w:tc>
          <w:tcPr>
            <w:tcW w:w="1912" w:type="pct"/>
          </w:tcPr>
          <w:p w14:paraId="509736C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541C72B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540" w:type="pct"/>
            <w:vAlign w:val="bottom"/>
          </w:tcPr>
          <w:p w14:paraId="62699FD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925A7E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4A7875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29FED09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2F952A7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88AE98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42CBE4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538C570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9F45C79" w14:textId="4799AF15" w:rsidR="00CC0D73" w:rsidRPr="005A44F6" w:rsidRDefault="00FF2444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(187)</w:t>
            </w:r>
          </w:p>
        </w:tc>
      </w:tr>
      <w:tr w:rsidR="00CC0D73" w:rsidRPr="005A44F6" w14:paraId="277C1437" w14:textId="77777777" w:rsidTr="00CC0D73">
        <w:trPr>
          <w:trHeight w:val="384"/>
        </w:trPr>
        <w:tc>
          <w:tcPr>
            <w:tcW w:w="1912" w:type="pct"/>
          </w:tcPr>
          <w:p w14:paraId="2AE9F51F" w14:textId="188109D9" w:rsidR="00CC0D73" w:rsidRPr="005A44F6" w:rsidRDefault="00527F1E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กำไร</w:t>
            </w:r>
            <w:r w:rsidR="00CC0D73"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540" w:type="pct"/>
            <w:vAlign w:val="bottom"/>
          </w:tcPr>
          <w:p w14:paraId="6C6D636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B8B48A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96EE73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EA9EE5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8288D7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6C8DC1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2B106F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3C6642E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3A21385D" w14:textId="2370918D" w:rsidR="00CC0D73" w:rsidRPr="005A44F6" w:rsidRDefault="00FF2444" w:rsidP="0088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  <w:r w:rsidR="00527F1E">
              <w:rPr>
                <w:rFonts w:asciiTheme="majorBidi" w:eastAsia="Times New Roman" w:hAnsiTheme="majorBidi" w:cstheme="majorBidi"/>
                <w:sz w:val="28"/>
                <w:szCs w:val="28"/>
              </w:rPr>
              <w:t>,05</w:t>
            </w:r>
            <w:r w:rsidR="00F237BC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  <w:tr w:rsidR="00CC0D73" w:rsidRPr="005A44F6" w14:paraId="6865A26C" w14:textId="77777777" w:rsidTr="00CC0D73">
        <w:trPr>
          <w:trHeight w:val="384"/>
        </w:trPr>
        <w:tc>
          <w:tcPr>
            <w:tcW w:w="1912" w:type="pct"/>
          </w:tcPr>
          <w:p w14:paraId="5E203FF2" w14:textId="79081586" w:rsidR="00CC0D73" w:rsidRPr="005A44F6" w:rsidRDefault="00527F1E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CC0D73"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40" w:type="pct"/>
            <w:vAlign w:val="bottom"/>
          </w:tcPr>
          <w:p w14:paraId="1642091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E62CF6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2FBC8B4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F37CDE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AE1F53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989667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72BFBF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3D6E9A7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572959C4" w14:textId="4D2224E3" w:rsidR="00CC0D73" w:rsidRPr="005A44F6" w:rsidRDefault="00527F1E" w:rsidP="001F2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(2,244)</w:t>
            </w:r>
          </w:p>
        </w:tc>
      </w:tr>
      <w:tr w:rsidR="00CC0D73" w:rsidRPr="005A44F6" w14:paraId="17E2E23E" w14:textId="77777777" w:rsidTr="00CC0D73">
        <w:trPr>
          <w:trHeight w:val="396"/>
        </w:trPr>
        <w:tc>
          <w:tcPr>
            <w:tcW w:w="1912" w:type="pct"/>
          </w:tcPr>
          <w:p w14:paraId="1E14EA7E" w14:textId="324C2486" w:rsidR="00CC0D73" w:rsidRPr="005A44F6" w:rsidRDefault="00527F1E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CC0D73"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0" w:type="pct"/>
            <w:vAlign w:val="bottom"/>
          </w:tcPr>
          <w:p w14:paraId="2374B4C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F47D0F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128870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AD19FB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6EA015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A41F46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F498A5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234D795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59004" w14:textId="3F354FE0" w:rsidR="00CC0D73" w:rsidRPr="005A44F6" w:rsidRDefault="00527F1E" w:rsidP="0088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22,81</w:t>
            </w:r>
            <w:r w:rsidR="002C2D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CC0D73" w:rsidRPr="005A44F6" w14:paraId="49DE29D1" w14:textId="77777777" w:rsidTr="00CC0D73">
        <w:trPr>
          <w:trHeight w:val="396"/>
        </w:trPr>
        <w:tc>
          <w:tcPr>
            <w:tcW w:w="1912" w:type="pct"/>
          </w:tcPr>
          <w:p w14:paraId="760E108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49C169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31C07F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</w:tcPr>
          <w:p w14:paraId="256A1F1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336999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10AEAAC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17D9FF8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</w:tcPr>
          <w:p w14:paraId="212D1EE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B0798F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4D8386F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C0D73" w:rsidRPr="005A44F6" w14:paraId="38F27952" w14:textId="77777777" w:rsidTr="00CC0D73">
        <w:trPr>
          <w:trHeight w:val="407"/>
        </w:trPr>
        <w:tc>
          <w:tcPr>
            <w:tcW w:w="1912" w:type="pct"/>
          </w:tcPr>
          <w:p w14:paraId="6AF7209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540" w:type="pct"/>
          </w:tcPr>
          <w:p w14:paraId="25A9859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376B1C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3" w:type="pct"/>
          </w:tcPr>
          <w:p w14:paraId="2B8EAA1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1B1FC77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D33DFE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A22235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3" w:type="pct"/>
          </w:tcPr>
          <w:p w14:paraId="4AB2D32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95BD73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635B199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C0D73" w:rsidRPr="005A44F6" w14:paraId="676B884F" w14:textId="77777777" w:rsidTr="00CC0D73">
        <w:trPr>
          <w:trHeight w:val="1153"/>
        </w:trPr>
        <w:tc>
          <w:tcPr>
            <w:tcW w:w="1912" w:type="pct"/>
          </w:tcPr>
          <w:p w14:paraId="49251E1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300080B8" w14:textId="489BDE59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F57BC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กันยายน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BA0F72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bottom"/>
          </w:tcPr>
          <w:p w14:paraId="1E56F24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89A5D8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25039B1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1661123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25050B3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D8D310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3C9DA0E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063341F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6DE78F26" w14:textId="1C174B64" w:rsidR="00CC0D73" w:rsidRPr="005A44F6" w:rsidRDefault="00AC60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1,454,030</w:t>
            </w:r>
          </w:p>
        </w:tc>
      </w:tr>
      <w:tr w:rsidR="00CC0D73" w:rsidRPr="005A44F6" w14:paraId="7E46FE6B" w14:textId="77777777" w:rsidTr="00CC0D73">
        <w:trPr>
          <w:trHeight w:val="779"/>
        </w:trPr>
        <w:tc>
          <w:tcPr>
            <w:tcW w:w="1912" w:type="pct"/>
          </w:tcPr>
          <w:p w14:paraId="235920E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2D512952" w14:textId="794C4BB8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F57BC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กันยายน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BA0F72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bottom"/>
          </w:tcPr>
          <w:p w14:paraId="1DAB06F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5379D0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18F16B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9664A4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143C9F0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4AD799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3E1DF8C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EDDFE9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9A94849" w14:textId="74C4D9AD" w:rsidR="00CC0D73" w:rsidRPr="005A44F6" w:rsidRDefault="00AC60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11,913</w:t>
            </w:r>
          </w:p>
        </w:tc>
      </w:tr>
      <w:tr w:rsidR="00CC0D73" w:rsidRPr="005A44F6" w14:paraId="47CD8699" w14:textId="77777777" w:rsidTr="00CC0D73">
        <w:trPr>
          <w:trHeight w:val="384"/>
        </w:trPr>
        <w:tc>
          <w:tcPr>
            <w:tcW w:w="1912" w:type="pct"/>
          </w:tcPr>
          <w:p w14:paraId="049B5047" w14:textId="0BBD6C70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F57BC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BA0F72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pct"/>
            <w:vAlign w:val="bottom"/>
          </w:tcPr>
          <w:p w14:paraId="55635B9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FBD27E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6B10C1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12A485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E25237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1CE767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8A4215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7BA05D4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22746A2" w14:textId="0FC3EACD" w:rsidR="00CC0D73" w:rsidRPr="005A44F6" w:rsidRDefault="00AC605F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1,589,543</w:t>
            </w:r>
          </w:p>
        </w:tc>
      </w:tr>
    </w:tbl>
    <w:p w14:paraId="34A77DDA" w14:textId="585C7728" w:rsidR="00E23789" w:rsidRPr="005A44F6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B87CFF2" w14:textId="77777777" w:rsidR="00BA0F72" w:rsidRPr="005A44F6" w:rsidRDefault="00BA0F72">
      <w:pPr>
        <w:rPr>
          <w:rFonts w:asciiTheme="majorBidi" w:hAnsiTheme="majorBidi" w:cstheme="majorBidi"/>
        </w:rPr>
      </w:pPr>
      <w:r w:rsidRPr="005A44F6">
        <w:rPr>
          <w:rFonts w:asciiTheme="majorBidi" w:hAnsiTheme="majorBidi" w:cstheme="majorBidi"/>
        </w:rPr>
        <w:br w:type="page"/>
      </w: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991"/>
        <w:gridCol w:w="249"/>
        <w:gridCol w:w="946"/>
        <w:gridCol w:w="249"/>
        <w:gridCol w:w="1103"/>
        <w:gridCol w:w="249"/>
        <w:gridCol w:w="1045"/>
        <w:gridCol w:w="265"/>
        <w:gridCol w:w="1049"/>
      </w:tblGrid>
      <w:tr w:rsidR="00CC0D73" w:rsidRPr="005A44F6" w14:paraId="0B2D1AB3" w14:textId="77777777" w:rsidTr="001E6191">
        <w:tc>
          <w:tcPr>
            <w:tcW w:w="1818" w:type="pct"/>
          </w:tcPr>
          <w:p w14:paraId="1E5E0A9B" w14:textId="56879C66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2" w:type="pct"/>
            <w:gridSpan w:val="9"/>
          </w:tcPr>
          <w:p w14:paraId="18C9A78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0613" w:rsidRPr="005A44F6" w14:paraId="4352319E" w14:textId="77777777" w:rsidTr="001E6191">
        <w:tc>
          <w:tcPr>
            <w:tcW w:w="1818" w:type="pct"/>
          </w:tcPr>
          <w:p w14:paraId="5C65F607" w14:textId="712E78CD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E619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13" w:type="pct"/>
          </w:tcPr>
          <w:p w14:paraId="4E9C62C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29" w:type="pct"/>
          </w:tcPr>
          <w:p w14:paraId="608740C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3FCC876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29" w:type="pct"/>
          </w:tcPr>
          <w:p w14:paraId="247453D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1DC1208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29" w:type="pct"/>
          </w:tcPr>
          <w:p w14:paraId="150957C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2278148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37" w:type="pct"/>
          </w:tcPr>
          <w:p w14:paraId="73B8463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4" w:type="pct"/>
          </w:tcPr>
          <w:p w14:paraId="7F6AE7F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20613" w:rsidRPr="005A44F6" w14:paraId="58E12302" w14:textId="77777777" w:rsidTr="001E6191">
        <w:tc>
          <w:tcPr>
            <w:tcW w:w="1818" w:type="pct"/>
          </w:tcPr>
          <w:p w14:paraId="43466579" w14:textId="2C2CA75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E619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13" w:type="pct"/>
          </w:tcPr>
          <w:p w14:paraId="7EAF9C1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9" w:type="pct"/>
          </w:tcPr>
          <w:p w14:paraId="3203DC9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5933978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9" w:type="pct"/>
          </w:tcPr>
          <w:p w14:paraId="2B47FE3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3F143D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29" w:type="pct"/>
          </w:tcPr>
          <w:p w14:paraId="59C4C5E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CEA1D1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37" w:type="pct"/>
          </w:tcPr>
          <w:p w14:paraId="6C6AEF3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4" w:type="pct"/>
          </w:tcPr>
          <w:p w14:paraId="5D67241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0D73" w:rsidRPr="005A44F6" w14:paraId="7DFABBC4" w14:textId="77777777" w:rsidTr="001E6191">
        <w:tc>
          <w:tcPr>
            <w:tcW w:w="1818" w:type="pct"/>
          </w:tcPr>
          <w:p w14:paraId="5008DF9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2" w:type="pct"/>
            <w:gridSpan w:val="9"/>
          </w:tcPr>
          <w:p w14:paraId="7F7671D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613" w:rsidRPr="005A44F6" w14:paraId="7D3963FD" w14:textId="77777777" w:rsidTr="001E6191">
        <w:tc>
          <w:tcPr>
            <w:tcW w:w="1818" w:type="pct"/>
          </w:tcPr>
          <w:p w14:paraId="17024CE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513" w:type="pct"/>
            <w:vAlign w:val="bottom"/>
          </w:tcPr>
          <w:p w14:paraId="4E4D401D" w14:textId="2806114C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219,791</w:t>
            </w:r>
          </w:p>
        </w:tc>
        <w:tc>
          <w:tcPr>
            <w:tcW w:w="129" w:type="pct"/>
            <w:vAlign w:val="bottom"/>
          </w:tcPr>
          <w:p w14:paraId="04A17E9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2822978" w14:textId="65D00C98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A50F52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,263</w:t>
            </w:r>
          </w:p>
        </w:tc>
        <w:tc>
          <w:tcPr>
            <w:tcW w:w="129" w:type="pct"/>
            <w:vAlign w:val="bottom"/>
          </w:tcPr>
          <w:p w14:paraId="167DA66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6D668886" w14:textId="4EBA3D37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29" w:type="pct"/>
            <w:vAlign w:val="bottom"/>
          </w:tcPr>
          <w:p w14:paraId="1190703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6D2DF1C7" w14:textId="63E8CC44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10,28</w:t>
            </w:r>
            <w:r w:rsidR="00A50F52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" w:type="pct"/>
            <w:vAlign w:val="bottom"/>
          </w:tcPr>
          <w:p w14:paraId="16A14C8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5021DAE" w14:textId="2F76A4BF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350,245</w:t>
            </w:r>
          </w:p>
        </w:tc>
      </w:tr>
      <w:tr w:rsidR="00C20613" w:rsidRPr="005A44F6" w14:paraId="3DDC199A" w14:textId="77777777" w:rsidTr="001E6191">
        <w:tc>
          <w:tcPr>
            <w:tcW w:w="1818" w:type="pct"/>
          </w:tcPr>
          <w:p w14:paraId="1DBDE19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13" w:type="pct"/>
            <w:vAlign w:val="bottom"/>
          </w:tcPr>
          <w:p w14:paraId="18832682" w14:textId="574AE829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(222,234)</w:t>
            </w:r>
          </w:p>
        </w:tc>
        <w:tc>
          <w:tcPr>
            <w:tcW w:w="129" w:type="pct"/>
            <w:vAlign w:val="bottom"/>
          </w:tcPr>
          <w:p w14:paraId="7A6910D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BB8944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631D1ED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6F35F18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037FC1C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573AB5C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025B969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EADD549" w14:textId="34B3C0D2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(222,234)</w:t>
            </w:r>
          </w:p>
        </w:tc>
      </w:tr>
      <w:tr w:rsidR="00C20613" w:rsidRPr="005A44F6" w14:paraId="1ADF3DC3" w14:textId="77777777" w:rsidTr="001E6191">
        <w:tc>
          <w:tcPr>
            <w:tcW w:w="1818" w:type="pct"/>
          </w:tcPr>
          <w:p w14:paraId="3FCF0FB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  <w:p w14:paraId="059BF45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  <w:p w14:paraId="4AF8B0C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41A2849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12C5FEA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0C65BE6" w14:textId="621C6DED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129" w:type="pct"/>
            <w:vAlign w:val="bottom"/>
          </w:tcPr>
          <w:p w14:paraId="64C0789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46DF4A9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7F3D67D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71C63710" w14:textId="77EF1DEF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(1,276)</w:t>
            </w:r>
          </w:p>
        </w:tc>
        <w:tc>
          <w:tcPr>
            <w:tcW w:w="137" w:type="pct"/>
            <w:vAlign w:val="bottom"/>
          </w:tcPr>
          <w:p w14:paraId="5C3B606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6CEEA93B" w14:textId="7E0A02F9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(1,612)</w:t>
            </w:r>
          </w:p>
        </w:tc>
      </w:tr>
      <w:tr w:rsidR="00C20613" w:rsidRPr="005A44F6" w14:paraId="289C28D8" w14:textId="77777777" w:rsidTr="001E6191">
        <w:tc>
          <w:tcPr>
            <w:tcW w:w="1818" w:type="pct"/>
          </w:tcPr>
          <w:p w14:paraId="0151291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13" w:type="pct"/>
            <w:vAlign w:val="bottom"/>
          </w:tcPr>
          <w:p w14:paraId="21A273F5" w14:textId="01CB3DC4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(210)</w:t>
            </w:r>
          </w:p>
        </w:tc>
        <w:tc>
          <w:tcPr>
            <w:tcW w:w="129" w:type="pct"/>
            <w:vAlign w:val="bottom"/>
          </w:tcPr>
          <w:p w14:paraId="7047499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9DFAF36" w14:textId="2DEDFAC8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(19,799)</w:t>
            </w:r>
          </w:p>
        </w:tc>
        <w:tc>
          <w:tcPr>
            <w:tcW w:w="129" w:type="pct"/>
            <w:vAlign w:val="bottom"/>
          </w:tcPr>
          <w:p w14:paraId="1551A26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77D11A84" w14:textId="36AB97EA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(198)</w:t>
            </w:r>
          </w:p>
        </w:tc>
        <w:tc>
          <w:tcPr>
            <w:tcW w:w="129" w:type="pct"/>
            <w:vAlign w:val="bottom"/>
          </w:tcPr>
          <w:p w14:paraId="2BF341E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2E32F509" w14:textId="11D3D2BC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(1,487)</w:t>
            </w:r>
          </w:p>
        </w:tc>
        <w:tc>
          <w:tcPr>
            <w:tcW w:w="137" w:type="pct"/>
            <w:vAlign w:val="bottom"/>
          </w:tcPr>
          <w:p w14:paraId="73EF18C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3695B70C" w14:textId="6790E846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(21,694)</w:t>
            </w:r>
          </w:p>
        </w:tc>
      </w:tr>
      <w:tr w:rsidR="00C20613" w:rsidRPr="005A44F6" w14:paraId="241A46A8" w14:textId="77777777" w:rsidTr="001E6191">
        <w:tc>
          <w:tcPr>
            <w:tcW w:w="1818" w:type="pct"/>
          </w:tcPr>
          <w:p w14:paraId="09D7A60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10875C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2C9AAE4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51CBDF9" w14:textId="5384F2F3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(9,091)</w:t>
            </w:r>
          </w:p>
        </w:tc>
        <w:tc>
          <w:tcPr>
            <w:tcW w:w="129" w:type="pct"/>
            <w:vAlign w:val="bottom"/>
          </w:tcPr>
          <w:p w14:paraId="7AB0CDA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6BCF45FA" w14:textId="4E823156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129" w:type="pct"/>
            <w:vAlign w:val="bottom"/>
          </w:tcPr>
          <w:p w14:paraId="09BC89D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21001CD3" w14:textId="5BF67961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(799)</w:t>
            </w:r>
          </w:p>
        </w:tc>
        <w:tc>
          <w:tcPr>
            <w:tcW w:w="137" w:type="pct"/>
            <w:vAlign w:val="bottom"/>
          </w:tcPr>
          <w:p w14:paraId="1C5E94D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3808279" w14:textId="7436A8AC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(10,060)</w:t>
            </w:r>
          </w:p>
        </w:tc>
      </w:tr>
      <w:tr w:rsidR="00C20613" w:rsidRPr="005A44F6" w14:paraId="547AB65F" w14:textId="77777777" w:rsidTr="001E6191">
        <w:tc>
          <w:tcPr>
            <w:tcW w:w="1818" w:type="pct"/>
          </w:tcPr>
          <w:p w14:paraId="1F1567AF" w14:textId="66E4145F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="00CC0D73"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13377773" w14:textId="7190D9D2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(2,653)</w:t>
            </w:r>
          </w:p>
        </w:tc>
        <w:tc>
          <w:tcPr>
            <w:tcW w:w="129" w:type="pct"/>
            <w:vAlign w:val="bottom"/>
          </w:tcPr>
          <w:p w14:paraId="51EE263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383C9845" w14:textId="23C1852A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90,037</w:t>
            </w:r>
          </w:p>
        </w:tc>
        <w:tc>
          <w:tcPr>
            <w:tcW w:w="129" w:type="pct"/>
            <w:vAlign w:val="bottom"/>
          </w:tcPr>
          <w:p w14:paraId="07AA60D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E50EBEC" w14:textId="259801DF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9" w:type="pct"/>
            <w:vAlign w:val="bottom"/>
          </w:tcPr>
          <w:p w14:paraId="717786D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117CB23C" w14:textId="17044AC7" w:rsidR="00CC0D73" w:rsidRPr="005A44F6" w:rsidRDefault="001E6191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6,720</w:t>
            </w:r>
          </w:p>
        </w:tc>
        <w:tc>
          <w:tcPr>
            <w:tcW w:w="137" w:type="pct"/>
            <w:vAlign w:val="bottom"/>
          </w:tcPr>
          <w:p w14:paraId="77CE704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45B539E4" w14:textId="4324550D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94,645</w:t>
            </w:r>
          </w:p>
        </w:tc>
      </w:tr>
      <w:tr w:rsidR="00C20613" w:rsidRPr="005A44F6" w14:paraId="5F94C997" w14:textId="77777777" w:rsidTr="001E6191">
        <w:tc>
          <w:tcPr>
            <w:tcW w:w="1818" w:type="pct"/>
          </w:tcPr>
          <w:p w14:paraId="02B32C7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13" w:type="pct"/>
            <w:vAlign w:val="bottom"/>
          </w:tcPr>
          <w:p w14:paraId="2EBE5FF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873AB0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874C31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26C64B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73610F9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D9FA31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203F983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2BF7C7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7172FE2" w14:textId="2E21B15A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23,482</w:t>
            </w:r>
          </w:p>
        </w:tc>
      </w:tr>
      <w:tr w:rsidR="00C20613" w:rsidRPr="005A44F6" w14:paraId="285AC379" w14:textId="77777777" w:rsidTr="001E6191">
        <w:tc>
          <w:tcPr>
            <w:tcW w:w="1818" w:type="pct"/>
          </w:tcPr>
          <w:p w14:paraId="6A06938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13" w:type="pct"/>
            <w:vAlign w:val="bottom"/>
          </w:tcPr>
          <w:p w14:paraId="19575F1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47E6D6A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DC5CFC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8C21DC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9FE270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62B098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1C1A95A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2EB23C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51C90893" w14:textId="04B45B02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E6191">
              <w:rPr>
                <w:rFonts w:asciiTheme="majorBidi" w:eastAsia="Times New Roman" w:hAnsiTheme="majorBidi" w:cstheme="majorBidi"/>
                <w:sz w:val="28"/>
                <w:szCs w:val="28"/>
              </w:rPr>
              <w:t>25,244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20613" w:rsidRPr="005A44F6" w14:paraId="176CEDE2" w14:textId="77777777" w:rsidTr="001E6191">
        <w:tc>
          <w:tcPr>
            <w:tcW w:w="1818" w:type="pct"/>
          </w:tcPr>
          <w:p w14:paraId="3D09CB2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13" w:type="pct"/>
            <w:vAlign w:val="bottom"/>
          </w:tcPr>
          <w:p w14:paraId="3BC37AF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5517A3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1C9C4E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493AB9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502B436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6C5CE6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0D8C85F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62FCE75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1B43E9CC" w14:textId="1723BC0A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E6191">
              <w:rPr>
                <w:rFonts w:asciiTheme="majorBidi" w:eastAsia="Times New Roman" w:hAnsiTheme="majorBidi" w:cstheme="majorBidi"/>
                <w:sz w:val="28"/>
                <w:szCs w:val="28"/>
              </w:rPr>
              <w:t>95,996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20613" w:rsidRPr="005A44F6" w14:paraId="3FD19EAA" w14:textId="77777777" w:rsidTr="001E6191">
        <w:tc>
          <w:tcPr>
            <w:tcW w:w="1818" w:type="pct"/>
          </w:tcPr>
          <w:p w14:paraId="48EEC87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0B8DADD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513" w:type="pct"/>
            <w:vAlign w:val="bottom"/>
          </w:tcPr>
          <w:p w14:paraId="5552C97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407316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2FEC9C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38ED7B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19F56E5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779672D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61C1312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B87BBD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313E5863" w14:textId="244EAE08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E6191">
              <w:rPr>
                <w:rFonts w:asciiTheme="majorBidi" w:eastAsia="Times New Roman" w:hAnsiTheme="majorBidi" w:cstheme="majorBidi"/>
                <w:sz w:val="28"/>
                <w:szCs w:val="28"/>
              </w:rPr>
              <w:t>207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20613" w:rsidRPr="005A44F6" w14:paraId="33FCDDD3" w14:textId="77777777" w:rsidTr="001E6191">
        <w:tc>
          <w:tcPr>
            <w:tcW w:w="1818" w:type="pct"/>
          </w:tcPr>
          <w:p w14:paraId="67C0AB4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513" w:type="pct"/>
            <w:vAlign w:val="bottom"/>
          </w:tcPr>
          <w:p w14:paraId="6577ECF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44CA39E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D1B8CD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44F7B42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6DC6388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8731AA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22D399C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ABFE20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1E4E115D" w14:textId="1FC31C00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E6191">
              <w:rPr>
                <w:rFonts w:asciiTheme="majorBidi" w:eastAsia="Times New Roman" w:hAnsiTheme="majorBidi" w:cstheme="majorBidi"/>
                <w:sz w:val="28"/>
                <w:szCs w:val="28"/>
              </w:rPr>
              <w:t>3,320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20613" w:rsidRPr="005A44F6" w14:paraId="34B09CBE" w14:textId="77777777" w:rsidTr="001E6191">
        <w:tc>
          <w:tcPr>
            <w:tcW w:w="1818" w:type="pct"/>
          </w:tcPr>
          <w:p w14:paraId="06D6B49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513" w:type="pct"/>
            <w:vAlign w:val="bottom"/>
          </w:tcPr>
          <w:p w14:paraId="75DB66B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7CFF599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B1D904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834250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37DF49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21CCCF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25EF516F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6913C9E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37362EDD" w14:textId="0B401FD0" w:rsidR="00CC0D73" w:rsidRPr="005A44F6" w:rsidRDefault="001E6191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(399)</w:t>
            </w:r>
          </w:p>
        </w:tc>
      </w:tr>
      <w:tr w:rsidR="00C20613" w:rsidRPr="005A44F6" w14:paraId="70DF9251" w14:textId="77777777" w:rsidTr="001E6191">
        <w:tc>
          <w:tcPr>
            <w:tcW w:w="1818" w:type="pct"/>
          </w:tcPr>
          <w:p w14:paraId="7679F14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513" w:type="pct"/>
            <w:vAlign w:val="bottom"/>
          </w:tcPr>
          <w:p w14:paraId="3F2AED5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CE0F34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CE1091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3026703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4DAC35B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296773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4169485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7F09CC28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A1976" w14:textId="7E46C3C7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1E619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3,719)</w:t>
            </w:r>
          </w:p>
        </w:tc>
      </w:tr>
      <w:tr w:rsidR="00C20613" w:rsidRPr="005A44F6" w14:paraId="46EF7821" w14:textId="77777777" w:rsidTr="001E6191">
        <w:tc>
          <w:tcPr>
            <w:tcW w:w="1818" w:type="pct"/>
          </w:tcPr>
          <w:p w14:paraId="4BFD0E1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461221C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0A5D90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</w:tcPr>
          <w:p w14:paraId="3584D62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418C83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</w:tcPr>
          <w:p w14:paraId="05C5163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4F0D1C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55ABBA4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816BFB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5BC59B9B" w14:textId="77777777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20613" w:rsidRPr="005A44F6" w14:paraId="5A9F1F36" w14:textId="77777777" w:rsidTr="001E6191">
        <w:tc>
          <w:tcPr>
            <w:tcW w:w="1818" w:type="pct"/>
          </w:tcPr>
          <w:p w14:paraId="6BE0564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513" w:type="pct"/>
          </w:tcPr>
          <w:p w14:paraId="185A451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A19943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0" w:type="pct"/>
          </w:tcPr>
          <w:p w14:paraId="2256F9E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DBE3EE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</w:tcPr>
          <w:p w14:paraId="067F126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3F2038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</w:tcPr>
          <w:p w14:paraId="067D895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90B874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6A51AE78" w14:textId="77777777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20613" w:rsidRPr="005A44F6" w14:paraId="515CEACC" w14:textId="77777777" w:rsidTr="001E6191">
        <w:tc>
          <w:tcPr>
            <w:tcW w:w="1818" w:type="pct"/>
          </w:tcPr>
          <w:p w14:paraId="257D50D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5393AD29" w14:textId="2983F6E3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86764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="0086764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13" w:type="pct"/>
            <w:vAlign w:val="bottom"/>
          </w:tcPr>
          <w:p w14:paraId="6366E24C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7D0466BB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CE60E1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10B67F0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443371F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04A76BA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25D94FC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CD6D0B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781228F6" w14:textId="77777777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BBA6AD0" w14:textId="77777777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9A09ABB" w14:textId="156AA56F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092AF2">
              <w:rPr>
                <w:rFonts w:asciiTheme="majorBidi" w:eastAsia="Times New Roman" w:hAnsiTheme="majorBidi" w:cstheme="majorBidi"/>
                <w:sz w:val="28"/>
                <w:szCs w:val="28"/>
              </w:rPr>
              <w:t>397,311</w:t>
            </w:r>
          </w:p>
        </w:tc>
      </w:tr>
      <w:tr w:rsidR="00C20613" w:rsidRPr="005A44F6" w14:paraId="6A620694" w14:textId="77777777" w:rsidTr="001E6191">
        <w:tc>
          <w:tcPr>
            <w:tcW w:w="1818" w:type="pct"/>
          </w:tcPr>
          <w:p w14:paraId="74A87F6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7F2C96D0" w14:textId="109BCE83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867647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86764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="0086764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67647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13" w:type="pct"/>
            <w:vAlign w:val="bottom"/>
          </w:tcPr>
          <w:p w14:paraId="6CA2A84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371E188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8A025E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2DAB222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2AF0AA6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DC6FCE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05E0F39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1ED172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1F9E41AF" w14:textId="77777777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54A9C7C" w14:textId="4A5FC038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92AF2">
              <w:rPr>
                <w:rFonts w:asciiTheme="majorBidi" w:eastAsia="Times New Roman" w:hAnsiTheme="majorBidi" w:cstheme="majorBidi"/>
                <w:sz w:val="28"/>
                <w:szCs w:val="28"/>
              </w:rPr>
              <w:t>5,045</w:t>
            </w:r>
          </w:p>
        </w:tc>
      </w:tr>
      <w:tr w:rsidR="00C20613" w:rsidRPr="005A44F6" w14:paraId="5B428A2E" w14:textId="77777777" w:rsidTr="001E6191">
        <w:tc>
          <w:tcPr>
            <w:tcW w:w="1818" w:type="pct"/>
          </w:tcPr>
          <w:p w14:paraId="4DA34B2F" w14:textId="094C5505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="00867647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86764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="0086764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67647"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13" w:type="pct"/>
            <w:vAlign w:val="bottom"/>
          </w:tcPr>
          <w:p w14:paraId="0C8827BD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E69331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4D99A07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AF6B983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5637AE8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313060D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2800F1FA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74FC8A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5AD29247" w14:textId="431ED5CB" w:rsidR="00CC0D73" w:rsidRPr="005A44F6" w:rsidRDefault="00CC0D73" w:rsidP="001E6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58" w:right="-8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1,5</w:t>
            </w:r>
            <w:r w:rsidR="00092AF2">
              <w:rPr>
                <w:rFonts w:asciiTheme="majorBidi" w:eastAsia="Times New Roman" w:hAnsiTheme="majorBidi" w:cstheme="majorBidi"/>
                <w:sz w:val="28"/>
                <w:szCs w:val="28"/>
              </w:rPr>
              <w:t>73,558</w:t>
            </w:r>
          </w:p>
        </w:tc>
      </w:tr>
    </w:tbl>
    <w:p w14:paraId="58D15B87" w14:textId="77777777" w:rsidR="00E23789" w:rsidRPr="005A44F6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5871602" w14:textId="77777777" w:rsidR="009D2B95" w:rsidRPr="005A44F6" w:rsidRDefault="009D2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80AF8" w14:textId="37F4B892" w:rsidR="00454D95" w:rsidRPr="005A44F6" w:rsidRDefault="001D3034" w:rsidP="009D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79635A" w:rsidRPr="005A44F6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A924F6"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  <w:r w:rsidR="006C4F9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กำไร </w:t>
      </w:r>
      <w:r w:rsidR="009C2AFA" w:rsidRPr="005A44F6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9C2AFA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ข</w:t>
      </w:r>
      <w:r w:rsidR="00D72D59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า</w:t>
      </w:r>
      <w:r w:rsidR="009C2AFA" w:rsidRPr="005A44F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ดทุน) </w:t>
      </w:r>
      <w:r w:rsidR="00A924F6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090928D4" w14:textId="171967BC" w:rsidR="00DF152D" w:rsidRPr="005A44F6" w:rsidRDefault="00DF152D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0"/>
        <w:gridCol w:w="269"/>
        <w:gridCol w:w="1171"/>
        <w:gridCol w:w="265"/>
        <w:gridCol w:w="1259"/>
        <w:gridCol w:w="267"/>
        <w:gridCol w:w="1181"/>
        <w:gridCol w:w="9"/>
      </w:tblGrid>
      <w:tr w:rsidR="00CC0D73" w:rsidRPr="005A44F6" w14:paraId="06683DD8" w14:textId="77777777" w:rsidTr="00CC0D73">
        <w:trPr>
          <w:gridAfter w:val="1"/>
          <w:wAfter w:w="5" w:type="pct"/>
        </w:trPr>
        <w:tc>
          <w:tcPr>
            <w:tcW w:w="1988" w:type="pct"/>
          </w:tcPr>
          <w:p w14:paraId="5B13983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</w:tcPr>
          <w:p w14:paraId="19C3AF9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3397B0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pct"/>
            <w:gridSpan w:val="3"/>
          </w:tcPr>
          <w:p w14:paraId="6D4EE306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D73" w:rsidRPr="005A44F6" w14:paraId="7FD5A34F" w14:textId="77777777" w:rsidTr="004B264F">
        <w:trPr>
          <w:gridAfter w:val="1"/>
          <w:wAfter w:w="5" w:type="pct"/>
        </w:trPr>
        <w:tc>
          <w:tcPr>
            <w:tcW w:w="1988" w:type="pct"/>
          </w:tcPr>
          <w:p w14:paraId="681937CC" w14:textId="6882EFD5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51927">
              <w:rPr>
                <w:rFonts w:asciiTheme="majorBidi" w:eastAsia="Times New Roman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A44F6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5A44F6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5A44F6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51927">
              <w:rPr>
                <w:rFonts w:asciiTheme="majorBidi" w:eastAsia="Times New Roman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0" w:type="pct"/>
          </w:tcPr>
          <w:p w14:paraId="2A7E6D05" w14:textId="35939BC5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4F291F79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7A949CF" w14:textId="3CD6B7F2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348176C5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65B6450C" w14:textId="19CC0C9B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1C83C344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5E6BC62" w14:textId="288B3DC5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  <w:tr w:rsidR="00CC0D73" w:rsidRPr="005A44F6" w14:paraId="7DD2F706" w14:textId="77777777" w:rsidTr="004B264F">
        <w:tc>
          <w:tcPr>
            <w:tcW w:w="1988" w:type="pct"/>
          </w:tcPr>
          <w:p w14:paraId="41E7183E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012" w:type="pct"/>
            <w:gridSpan w:val="8"/>
          </w:tcPr>
          <w:p w14:paraId="5999D6D1" w14:textId="77777777" w:rsidR="00CC0D73" w:rsidRPr="005A44F6" w:rsidRDefault="00CC0D73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F51927" w:rsidRPr="005A44F6" w14:paraId="4A93F851" w14:textId="77777777" w:rsidTr="004B264F">
        <w:trPr>
          <w:gridAfter w:val="1"/>
          <w:wAfter w:w="5" w:type="pct"/>
        </w:trPr>
        <w:tc>
          <w:tcPr>
            <w:tcW w:w="1988" w:type="pct"/>
          </w:tcPr>
          <w:p w14:paraId="215B9EFD" w14:textId="724949D4" w:rsidR="00F51927" w:rsidRPr="005A44F6" w:rsidRDefault="006C4F9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="00F51927"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(ขาดทุน) สำหรับงวดที่เป็นส่วนของผู้ถือ</w:t>
            </w:r>
          </w:p>
          <w:p w14:paraId="52EF027C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หุ้นสามัญของบริษัท 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363F4031" w14:textId="682C8006" w:rsidR="00F51927" w:rsidRPr="005A44F6" w:rsidRDefault="00E97480" w:rsidP="00EF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22,81</w:t>
            </w:r>
            <w:r w:rsidR="00B4361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45" w:type="pct"/>
            <w:vAlign w:val="bottom"/>
          </w:tcPr>
          <w:p w14:paraId="338E55EB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7682E219" w14:textId="0B8DBC6D" w:rsidR="00F51927" w:rsidRPr="005A44F6" w:rsidRDefault="00F51927" w:rsidP="00EF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(3,71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1628CF19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369DA8DB" w14:textId="0B62E6DC" w:rsidR="00F51927" w:rsidRPr="005A44F6" w:rsidRDefault="00C875D3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9,02</w:t>
            </w:r>
            <w:r w:rsidR="008929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bottom"/>
          </w:tcPr>
          <w:p w14:paraId="5963AAEE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5FA15057" w14:textId="4D8E3154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3,51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F07F4" w:rsidRPr="005A44F6" w14:paraId="7B860B27" w14:textId="77777777" w:rsidTr="00DF07F4">
        <w:trPr>
          <w:gridAfter w:val="1"/>
          <w:wAfter w:w="5" w:type="pct"/>
        </w:trPr>
        <w:tc>
          <w:tcPr>
            <w:tcW w:w="1988" w:type="pct"/>
          </w:tcPr>
          <w:p w14:paraId="3E6E8B54" w14:textId="77777777" w:rsidR="00DF07F4" w:rsidRPr="005A44F6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1E3F93F" w14:textId="77777777" w:rsidR="00DF07F4" w:rsidRPr="005A44F6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11DDB6AA" w14:textId="77777777" w:rsidR="00DF07F4" w:rsidRPr="005A44F6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1B543E5" w14:textId="77777777" w:rsidR="00DF07F4" w:rsidRPr="55AB4BF2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21FA5B25" w14:textId="77777777" w:rsidR="00DF07F4" w:rsidRPr="005A44F6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1C8761B4" w14:textId="77777777" w:rsidR="00DF07F4" w:rsidRPr="005A44F6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10BBF6E8" w14:textId="77777777" w:rsidR="00DF07F4" w:rsidRPr="005A44F6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5FBE4D2" w14:textId="77777777" w:rsidR="00DF07F4" w:rsidRPr="55AB4BF2" w:rsidRDefault="00DF07F4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51927" w:rsidRPr="005A44F6" w14:paraId="1B009A9B" w14:textId="77777777" w:rsidTr="00DF07F4">
        <w:trPr>
          <w:gridAfter w:val="1"/>
          <w:wAfter w:w="5" w:type="pct"/>
        </w:trPr>
        <w:tc>
          <w:tcPr>
            <w:tcW w:w="1988" w:type="pct"/>
          </w:tcPr>
          <w:p w14:paraId="5A4E88B7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จำนวนหุ้นสามัญที่ปรับปรุง 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1DFC926" w14:textId="3F28BA74" w:rsidR="00F51927" w:rsidRPr="005A44F6" w:rsidRDefault="00E97480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5" w:type="pct"/>
          </w:tcPr>
          <w:p w14:paraId="51346329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1CD0A1D" w14:textId="188759C0" w:rsidR="00F51927" w:rsidRPr="005A44F6" w:rsidRDefault="00F51927" w:rsidP="00EF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3" w:type="pct"/>
          </w:tcPr>
          <w:p w14:paraId="1209DBCC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14:paraId="1F41CBBF" w14:textId="7D5EBC5B" w:rsidR="00F51927" w:rsidRPr="005A44F6" w:rsidRDefault="00C875D3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4" w:type="pct"/>
          </w:tcPr>
          <w:p w14:paraId="3A321F6D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2FEC658D" w14:textId="6A2684B1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</w:tr>
      <w:tr w:rsidR="00F51927" w:rsidRPr="005A44F6" w14:paraId="5E904C04" w14:textId="77777777" w:rsidTr="004B264F">
        <w:trPr>
          <w:gridAfter w:val="1"/>
          <w:wAfter w:w="5" w:type="pct"/>
        </w:trPr>
        <w:tc>
          <w:tcPr>
            <w:tcW w:w="1988" w:type="pct"/>
          </w:tcPr>
          <w:p w14:paraId="0137F19F" w14:textId="0DF08893" w:rsidR="00F51927" w:rsidRPr="005A44F6" w:rsidRDefault="006C4F9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="00F51927" w:rsidRPr="005A44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(ขาดทุน) ต่อหุ้น (ขั้นพื้นฐาน) </w:t>
            </w:r>
            <w:r w:rsidR="00F51927" w:rsidRPr="005A44F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5A3D14E9" w14:textId="36438D7C" w:rsidR="00F51927" w:rsidRPr="005A44F6" w:rsidRDefault="00A53C68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-1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0.030</w:t>
            </w:r>
          </w:p>
        </w:tc>
        <w:tc>
          <w:tcPr>
            <w:tcW w:w="145" w:type="pct"/>
          </w:tcPr>
          <w:p w14:paraId="745818AB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72B73E3F" w14:textId="3971FD96" w:rsidR="00F51927" w:rsidRPr="005A44F6" w:rsidRDefault="00F51927" w:rsidP="00EF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(0.005)</w:t>
            </w:r>
          </w:p>
        </w:tc>
        <w:tc>
          <w:tcPr>
            <w:tcW w:w="143" w:type="pct"/>
          </w:tcPr>
          <w:p w14:paraId="7ADBE6E7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double" w:sz="4" w:space="0" w:color="auto"/>
            </w:tcBorders>
          </w:tcPr>
          <w:p w14:paraId="61361B09" w14:textId="2E8B1D64" w:rsidR="00F51927" w:rsidRPr="005A44F6" w:rsidRDefault="004F3140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3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0.012</w:t>
            </w:r>
          </w:p>
        </w:tc>
        <w:tc>
          <w:tcPr>
            <w:tcW w:w="144" w:type="pct"/>
          </w:tcPr>
          <w:p w14:paraId="73B8107E" w14:textId="77777777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775DA503" w14:textId="1A4AF5F4" w:rsidR="00F51927" w:rsidRPr="005A44F6" w:rsidRDefault="00F51927" w:rsidP="00F5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0.005</w:t>
            </w:r>
          </w:p>
        </w:tc>
      </w:tr>
    </w:tbl>
    <w:p w14:paraId="6C3F7FB8" w14:textId="77777777" w:rsidR="00CC0D73" w:rsidRPr="005A44F6" w:rsidRDefault="00CC0D73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C6306BE" w14:textId="77777777" w:rsidR="006C4F97" w:rsidRDefault="006C4F97" w:rsidP="006C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5E0683EF" w14:textId="77777777" w:rsidR="006C4F97" w:rsidRDefault="006C4F97" w:rsidP="006C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B004AA8" w14:textId="77777777" w:rsidR="006C4F97" w:rsidRPr="005C0BB2" w:rsidRDefault="006C4F97" w:rsidP="006C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53CD8EA" w14:textId="77777777" w:rsidR="006C4F97" w:rsidRPr="00AB44E6" w:rsidRDefault="006C4F97" w:rsidP="006C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168"/>
        <w:gridCol w:w="1692"/>
        <w:gridCol w:w="1620"/>
        <w:gridCol w:w="1530"/>
        <w:gridCol w:w="270"/>
        <w:gridCol w:w="1260"/>
      </w:tblGrid>
      <w:tr w:rsidR="006C4F97" w:rsidRPr="005C0BB2" w14:paraId="65AF8DE1" w14:textId="77777777" w:rsidTr="004B264F">
        <w:tc>
          <w:tcPr>
            <w:tcW w:w="3168" w:type="dxa"/>
            <w:shd w:val="clear" w:color="auto" w:fill="auto"/>
            <w:vAlign w:val="bottom"/>
          </w:tcPr>
          <w:p w14:paraId="5A5A403B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35EEC40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9A44C3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684CF429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3FA488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0397D4DE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CE0C02" w14:textId="77777777" w:rsidR="006C4F97" w:rsidRPr="005C0BB2" w:rsidDel="00D43E7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6C4F97" w:rsidRPr="005C0BB2" w14:paraId="18892200" w14:textId="77777777" w:rsidTr="004B264F">
        <w:tc>
          <w:tcPr>
            <w:tcW w:w="3168" w:type="dxa"/>
            <w:shd w:val="clear" w:color="auto" w:fill="auto"/>
          </w:tcPr>
          <w:p w14:paraId="1AE2D2F9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AC452F5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8AF32D5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3DE733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35DB76DB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6B758B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4F97" w:rsidRPr="005C0BB2" w14:paraId="72E65D38" w14:textId="77777777" w:rsidTr="004B264F">
        <w:tc>
          <w:tcPr>
            <w:tcW w:w="3168" w:type="dxa"/>
            <w:shd w:val="clear" w:color="auto" w:fill="auto"/>
          </w:tcPr>
          <w:p w14:paraId="5FEA1EEF" w14:textId="77777777" w:rsidR="006C4F97" w:rsidRPr="00F749E5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33B194DC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EA89430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449CE3A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796A46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EEEC27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F97" w:rsidRPr="005C0BB2" w14:paraId="07257281" w14:textId="77777777" w:rsidTr="004B264F">
        <w:tc>
          <w:tcPr>
            <w:tcW w:w="3168" w:type="dxa"/>
            <w:shd w:val="clear" w:color="auto" w:fill="auto"/>
          </w:tcPr>
          <w:p w14:paraId="0A93315F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4BD9BF16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B8483F5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1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3C61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5C74D75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0.015</w:t>
            </w:r>
          </w:p>
        </w:tc>
        <w:tc>
          <w:tcPr>
            <w:tcW w:w="270" w:type="dxa"/>
            <w:shd w:val="clear" w:color="auto" w:fill="auto"/>
          </w:tcPr>
          <w:p w14:paraId="69F35A4B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DBD274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11,256</w:t>
            </w:r>
          </w:p>
        </w:tc>
      </w:tr>
      <w:tr w:rsidR="006C4F97" w:rsidRPr="005C0BB2" w14:paraId="78F0FFFC" w14:textId="77777777" w:rsidTr="004B264F">
        <w:tc>
          <w:tcPr>
            <w:tcW w:w="3168" w:type="dxa"/>
            <w:shd w:val="clear" w:color="auto" w:fill="auto"/>
          </w:tcPr>
          <w:p w14:paraId="42A6617B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3F68261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2F47CC9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863F1AE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3B5EB3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E598" w14:textId="77777777" w:rsidR="006C4F97" w:rsidRPr="008877B7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11,256</w:t>
            </w:r>
          </w:p>
        </w:tc>
      </w:tr>
      <w:tr w:rsidR="006C4F97" w:rsidRPr="005C0BB2" w14:paraId="09F35E69" w14:textId="77777777" w:rsidTr="004B264F">
        <w:trPr>
          <w:trHeight w:val="260"/>
        </w:trPr>
        <w:tc>
          <w:tcPr>
            <w:tcW w:w="3168" w:type="dxa"/>
            <w:shd w:val="clear" w:color="auto" w:fill="auto"/>
          </w:tcPr>
          <w:p w14:paraId="50996BD8" w14:textId="77777777" w:rsidR="006C4F97" w:rsidRPr="00B442A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8CB1CB4" w14:textId="77777777" w:rsidR="006C4F97" w:rsidRPr="00B442A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318FA10" w14:textId="77777777" w:rsidR="006C4F97" w:rsidRPr="00B442A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03DF507" w14:textId="77777777" w:rsidR="006C4F97" w:rsidRPr="00B442A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EDF6BF" w14:textId="77777777" w:rsidR="006C4F97" w:rsidRPr="00B442A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1FB1C2" w14:textId="77777777" w:rsidR="006C4F97" w:rsidRPr="00B442AA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6C4F97" w:rsidRPr="005C0BB2" w14:paraId="748CBD4B" w14:textId="77777777" w:rsidTr="004B264F">
        <w:tc>
          <w:tcPr>
            <w:tcW w:w="3168" w:type="dxa"/>
            <w:shd w:val="clear" w:color="auto" w:fill="auto"/>
          </w:tcPr>
          <w:p w14:paraId="58798A3B" w14:textId="77777777" w:rsidR="006C4F97" w:rsidRPr="00F749E5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49B8DA17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938A55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2EC0E2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AA8E6B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26836D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F97" w:rsidRPr="005C0BB2" w14:paraId="43D93C75" w14:textId="77777777" w:rsidTr="004B264F">
        <w:tc>
          <w:tcPr>
            <w:tcW w:w="3168" w:type="dxa"/>
            <w:shd w:val="clear" w:color="auto" w:fill="auto"/>
          </w:tcPr>
          <w:p w14:paraId="5646D823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76DE9426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3E6630D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4872BD44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22" w:right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0.02500</w:t>
            </w:r>
          </w:p>
        </w:tc>
        <w:tc>
          <w:tcPr>
            <w:tcW w:w="270" w:type="dxa"/>
            <w:shd w:val="clear" w:color="auto" w:fill="auto"/>
          </w:tcPr>
          <w:p w14:paraId="74D3C7D8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A6AA1E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6C4F97" w:rsidRPr="005C0BB2" w14:paraId="7A254954" w14:textId="77777777" w:rsidTr="004B264F">
        <w:tc>
          <w:tcPr>
            <w:tcW w:w="3168" w:type="dxa"/>
            <w:shd w:val="clear" w:color="auto" w:fill="auto"/>
          </w:tcPr>
          <w:p w14:paraId="7FF11C35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5FD416F0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680CE6D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767C123F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0.04616</w:t>
            </w:r>
          </w:p>
        </w:tc>
        <w:tc>
          <w:tcPr>
            <w:tcW w:w="270" w:type="dxa"/>
            <w:shd w:val="clear" w:color="auto" w:fill="auto"/>
          </w:tcPr>
          <w:p w14:paraId="10D4F53F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D13D30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</w:tr>
      <w:tr w:rsidR="006C4F97" w:rsidRPr="008877B7" w14:paraId="093A7288" w14:textId="77777777" w:rsidTr="004B264F">
        <w:tc>
          <w:tcPr>
            <w:tcW w:w="3168" w:type="dxa"/>
            <w:shd w:val="clear" w:color="auto" w:fill="auto"/>
          </w:tcPr>
          <w:p w14:paraId="037B1521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3E63EF9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30AA1D6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9EF5E3D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FF3FA6" w14:textId="77777777" w:rsidR="006C4F97" w:rsidRPr="005C0BB2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995F4" w14:textId="77777777" w:rsidR="006C4F97" w:rsidRPr="008877B7" w:rsidRDefault="006C4F97" w:rsidP="004B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50,854</w:t>
            </w:r>
          </w:p>
        </w:tc>
      </w:tr>
    </w:tbl>
    <w:p w14:paraId="0A64B525" w14:textId="7777777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1E04141" w14:textId="7777777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28871F1" w14:textId="7777777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91AFE8" w14:textId="7777777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CE8F522" w14:textId="7777777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E3BE3D" w14:textId="425993C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18711DD" w14:textId="77777777" w:rsidR="002226F1" w:rsidRDefault="002226F1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EE5004" w14:textId="77777777" w:rsidR="006C4F97" w:rsidRDefault="006C4F97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34B92EC" w14:textId="04C7A3D4" w:rsidR="0098490B" w:rsidRPr="005A44F6" w:rsidRDefault="00F05512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6C4F9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641A4" w:rsidRPr="005A44F6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2C1D43AD" w14:textId="77777777" w:rsidR="006E7DD4" w:rsidRPr="005A44F6" w:rsidRDefault="006E7DD4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7F02D" w14:textId="6DF5FFAA" w:rsidR="003E7529" w:rsidRPr="005A44F6" w:rsidRDefault="003E7529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="0098490B"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4A25E6AF" w14:textId="77777777" w:rsidR="003E7529" w:rsidRPr="005A44F6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F96A0" w14:textId="00286F27" w:rsidR="003E7529" w:rsidRPr="005A44F6" w:rsidRDefault="003E7529" w:rsidP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</w:t>
      </w:r>
      <w:r w:rsidR="006C1598" w:rsidRPr="005A44F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</w:t>
      </w:r>
      <w:r w:rsidRPr="005A44F6">
        <w:rPr>
          <w:rFonts w:asciiTheme="majorBidi" w:hAnsiTheme="majorBidi" w:cstheme="majorBidi"/>
          <w:sz w:val="28"/>
          <w:szCs w:val="28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98490B" w:rsidRPr="005A44F6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2034DF" w:rsidRPr="005A44F6">
        <w:rPr>
          <w:rFonts w:asciiTheme="majorBidi" w:hAnsiTheme="majorBidi" w:cstheme="majorBidi"/>
          <w:sz w:val="28"/>
          <w:szCs w:val="28"/>
          <w:cs/>
        </w:rPr>
        <w:t>และ</w:t>
      </w:r>
      <w:r w:rsidRPr="005A44F6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="00381D23" w:rsidRPr="005A44F6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</w:t>
      </w:r>
      <w:r w:rsidRPr="005A44F6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101243CE" w14:textId="77777777" w:rsidR="00CC3186" w:rsidRPr="005A44F6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58" w:type="dxa"/>
        <w:tblInd w:w="270" w:type="dxa"/>
        <w:tblLook w:val="04A0" w:firstRow="1" w:lastRow="0" w:firstColumn="1" w:lastColumn="0" w:noHBand="0" w:noVBand="1"/>
      </w:tblPr>
      <w:tblGrid>
        <w:gridCol w:w="2790"/>
        <w:gridCol w:w="293"/>
        <w:gridCol w:w="1539"/>
        <w:gridCol w:w="253"/>
        <w:gridCol w:w="976"/>
        <w:gridCol w:w="243"/>
        <w:gridCol w:w="976"/>
        <w:gridCol w:w="234"/>
        <w:gridCol w:w="976"/>
        <w:gridCol w:w="234"/>
        <w:gridCol w:w="1044"/>
      </w:tblGrid>
      <w:tr w:rsidR="00046974" w:rsidRPr="005A44F6" w14:paraId="29CF971A" w14:textId="77777777" w:rsidTr="00227F1E">
        <w:trPr>
          <w:tblHeader/>
        </w:trPr>
        <w:tc>
          <w:tcPr>
            <w:tcW w:w="2790" w:type="dxa"/>
            <w:shd w:val="clear" w:color="auto" w:fill="auto"/>
          </w:tcPr>
          <w:p w14:paraId="27BFFAD9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398E479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5" w:type="dxa"/>
            <w:gridSpan w:val="9"/>
            <w:shd w:val="clear" w:color="auto" w:fill="auto"/>
          </w:tcPr>
          <w:p w14:paraId="0B07157A" w14:textId="1598FF0C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6974" w:rsidRPr="005A44F6" w14:paraId="6C520C94" w14:textId="77777777" w:rsidTr="00227F1E">
        <w:trPr>
          <w:trHeight w:val="299"/>
          <w:tblHeader/>
        </w:trPr>
        <w:tc>
          <w:tcPr>
            <w:tcW w:w="2790" w:type="dxa"/>
            <w:shd w:val="clear" w:color="auto" w:fill="auto"/>
          </w:tcPr>
          <w:p w14:paraId="1BE4999D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697D2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BE5D55B" w14:textId="0C12F322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3" w:type="dxa"/>
            <w:shd w:val="clear" w:color="auto" w:fill="auto"/>
          </w:tcPr>
          <w:p w14:paraId="2B36DC2D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0210F9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6974" w:rsidRPr="005A44F6" w14:paraId="65045645" w14:textId="77777777" w:rsidTr="00227F1E">
        <w:trPr>
          <w:tblHeader/>
        </w:trPr>
        <w:tc>
          <w:tcPr>
            <w:tcW w:w="2790" w:type="dxa"/>
            <w:shd w:val="clear" w:color="auto" w:fill="auto"/>
          </w:tcPr>
          <w:p w14:paraId="033595CE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4CF28F7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39C0A9F2" w14:textId="482B00EC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3" w:type="dxa"/>
            <w:shd w:val="clear" w:color="auto" w:fill="auto"/>
          </w:tcPr>
          <w:p w14:paraId="2F4485E7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2D1C95B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75268B1C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2B3B678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36BF8D4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0035B1B0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6EE6A28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36B435F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3BF" w:rsidRPr="005A44F6" w14:paraId="5AABCF2A" w14:textId="77777777" w:rsidTr="00227F1E">
        <w:trPr>
          <w:tblHeader/>
        </w:trPr>
        <w:tc>
          <w:tcPr>
            <w:tcW w:w="2790" w:type="dxa"/>
            <w:shd w:val="clear" w:color="auto" w:fill="auto"/>
          </w:tcPr>
          <w:p w14:paraId="22B967BA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3" w:type="dxa"/>
          </w:tcPr>
          <w:p w14:paraId="1E990D9D" w14:textId="5E4FEF7B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3DCD1C05" w14:textId="43211F7D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3" w:type="dxa"/>
            <w:shd w:val="clear" w:color="auto" w:fill="auto"/>
          </w:tcPr>
          <w:p w14:paraId="00B8B04E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505490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CC8E2F1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B7198E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785C4CE6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FF1E7A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6140D8CE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FCA304E" w14:textId="77777777" w:rsidR="001D03BF" w:rsidRPr="005A44F6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974" w:rsidRPr="005A44F6" w14:paraId="60F77217" w14:textId="77777777" w:rsidTr="00227F1E">
        <w:trPr>
          <w:tblHeader/>
        </w:trPr>
        <w:tc>
          <w:tcPr>
            <w:tcW w:w="2790" w:type="dxa"/>
            <w:shd w:val="clear" w:color="auto" w:fill="auto"/>
          </w:tcPr>
          <w:p w14:paraId="0C376C42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1438C5C2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75" w:type="dxa"/>
            <w:gridSpan w:val="9"/>
            <w:shd w:val="clear" w:color="auto" w:fill="auto"/>
          </w:tcPr>
          <w:p w14:paraId="4540C5F7" w14:textId="70AC11EE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974" w:rsidRPr="005A44F6" w14:paraId="03BB325E" w14:textId="77777777" w:rsidTr="00227F1E">
        <w:tc>
          <w:tcPr>
            <w:tcW w:w="2790" w:type="dxa"/>
            <w:shd w:val="clear" w:color="auto" w:fill="auto"/>
          </w:tcPr>
          <w:p w14:paraId="0FE0C2A3" w14:textId="61747926" w:rsidR="00046974" w:rsidRPr="005A44F6" w:rsidRDefault="007E32C3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45BE7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519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545BE7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46974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3" w:type="dxa"/>
          </w:tcPr>
          <w:p w14:paraId="73C7877B" w14:textId="183CEFF3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C97985E" w14:textId="61076556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EBD2DFC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A99DC3C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BA2D2C5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07CBBC4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C3C0CC5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6C2AEBE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5B68C4F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7319202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5A44F6" w14:paraId="358207B8" w14:textId="77777777" w:rsidTr="00227F1E">
        <w:tc>
          <w:tcPr>
            <w:tcW w:w="2790" w:type="dxa"/>
            <w:shd w:val="clear" w:color="auto" w:fill="auto"/>
          </w:tcPr>
          <w:p w14:paraId="75E92435" w14:textId="562C4D46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0C1F0A8E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DE4A275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739372C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9067691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7FF5B83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A668B55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AFBEE15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DE969EE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E91A22F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407ACEF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5A44F6" w14:paraId="00DE0EF8" w14:textId="77777777" w:rsidTr="00227F1E">
        <w:tc>
          <w:tcPr>
            <w:tcW w:w="2790" w:type="dxa"/>
            <w:shd w:val="clear" w:color="auto" w:fill="auto"/>
          </w:tcPr>
          <w:p w14:paraId="10F9B728" w14:textId="5FC5F758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="00227F1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="00F830CA"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93" w:type="dxa"/>
          </w:tcPr>
          <w:p w14:paraId="56F4401D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34C766B" w14:textId="2930054E" w:rsidR="00C654BC" w:rsidRPr="005A44F6" w:rsidRDefault="00333858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E914C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3" w:type="dxa"/>
            <w:shd w:val="clear" w:color="auto" w:fill="auto"/>
          </w:tcPr>
          <w:p w14:paraId="5767D790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C59058" w14:textId="59D72D18" w:rsidR="00C654BC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73F626D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5AFBCFF" w14:textId="1780D3CF" w:rsidR="00C654BC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1F274D4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78BBF5" w14:textId="58280F9C" w:rsidR="00C654BC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11,620</w:t>
            </w:r>
          </w:p>
        </w:tc>
        <w:tc>
          <w:tcPr>
            <w:tcW w:w="234" w:type="dxa"/>
            <w:shd w:val="clear" w:color="auto" w:fill="auto"/>
          </w:tcPr>
          <w:p w14:paraId="4BCFA921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8982C07" w14:textId="3C3C5C35" w:rsidR="00C654BC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11,620</w:t>
            </w:r>
          </w:p>
        </w:tc>
      </w:tr>
      <w:tr w:rsidR="00C654BC" w:rsidRPr="005A44F6" w14:paraId="4E225EA0" w14:textId="77777777" w:rsidTr="00227F1E">
        <w:tc>
          <w:tcPr>
            <w:tcW w:w="2790" w:type="dxa"/>
            <w:shd w:val="clear" w:color="auto" w:fill="auto"/>
          </w:tcPr>
          <w:p w14:paraId="169FBBD9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8F630C1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7B90313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FB7DB20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5E31B2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7A52FB0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7234B5A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000EA26D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C79E432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B343FA2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E7A1FCB" w14:textId="77777777" w:rsidR="00C654BC" w:rsidRPr="005A44F6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974" w:rsidRPr="005A44F6" w14:paraId="68FB74AE" w14:textId="77777777" w:rsidTr="00227F1E">
        <w:tc>
          <w:tcPr>
            <w:tcW w:w="2790" w:type="dxa"/>
            <w:shd w:val="clear" w:color="auto" w:fill="auto"/>
          </w:tcPr>
          <w:p w14:paraId="3F87F93F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0B98B560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5E71A919" w14:textId="48A56176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970FB4C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E657CF0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676ACFF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79A1C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7401E74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D32C3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DF14EF6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D6F1167" w14:textId="77777777" w:rsidR="00046974" w:rsidRPr="005A44F6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B3D" w:rsidRPr="005A44F6" w14:paraId="18308631" w14:textId="77777777" w:rsidTr="00227F1E">
        <w:tc>
          <w:tcPr>
            <w:tcW w:w="2790" w:type="dxa"/>
            <w:shd w:val="clear" w:color="auto" w:fill="auto"/>
          </w:tcPr>
          <w:p w14:paraId="319FB301" w14:textId="4D4EAF9B" w:rsidR="009B6B3D" w:rsidRPr="005A44F6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73C503E5" w14:textId="77777777" w:rsidR="009B6B3D" w:rsidRPr="005A44F6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6A2E87B" w14:textId="2AC16F4A" w:rsidR="009B6B3D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2BD9C96" w14:textId="77777777" w:rsidR="009B6B3D" w:rsidRPr="005A44F6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F2D0187" w14:textId="2EE9C8F0" w:rsidR="009B6B3D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A08C7A" w14:textId="77777777" w:rsidR="009B6B3D" w:rsidRPr="005A44F6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63A2F03" w14:textId="418146AB" w:rsidR="009B6B3D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A6851" w14:textId="77777777" w:rsidR="009B6B3D" w:rsidRPr="005A44F6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2F0F0A7" w14:textId="13EBBA7A" w:rsidR="009B6B3D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4CE8A4" w14:textId="77777777" w:rsidR="009B6B3D" w:rsidRPr="005A44F6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85E1B4" w14:textId="011D191A" w:rsidR="009B6B3D" w:rsidRPr="005A44F6" w:rsidRDefault="008914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7,086</w:t>
            </w:r>
          </w:p>
        </w:tc>
      </w:tr>
      <w:tr w:rsidR="007A7615" w:rsidRPr="005A44F6" w14:paraId="7906F500" w14:textId="77777777" w:rsidTr="00227F1E">
        <w:tc>
          <w:tcPr>
            <w:tcW w:w="2790" w:type="dxa"/>
            <w:shd w:val="clear" w:color="auto" w:fill="auto"/>
          </w:tcPr>
          <w:p w14:paraId="5CD665F0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281185A0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43401202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BFFAA20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A2E4778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C78A921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FD04FF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4B57259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FF06D4A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59D8920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7A250EB" w14:textId="77777777" w:rsidR="007A7615" w:rsidRPr="005A44F6" w:rsidRDefault="007A761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3CE329E6" w14:textId="77777777" w:rsidTr="00227F1E">
        <w:tc>
          <w:tcPr>
            <w:tcW w:w="2790" w:type="dxa"/>
            <w:shd w:val="clear" w:color="auto" w:fill="auto"/>
          </w:tcPr>
          <w:p w14:paraId="49A7E190" w14:textId="06F874D3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E32C3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3" w:type="dxa"/>
          </w:tcPr>
          <w:p w14:paraId="48851FC3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6205C80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2895A1E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52EC8B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A495A74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1FD256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ED4D793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65F144C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89A5EA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52F2675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5838AB8B" w14:textId="77777777" w:rsidTr="00227F1E">
        <w:tc>
          <w:tcPr>
            <w:tcW w:w="2790" w:type="dxa"/>
            <w:shd w:val="clear" w:color="auto" w:fill="auto"/>
          </w:tcPr>
          <w:p w14:paraId="71CB3CC3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1CE6E75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146FBF4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B3CB4AD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2EC4669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D5603D6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DDEC7B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C5E5F3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E138F1E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F6644B2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1662F7D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0CBF0060" w14:textId="77777777" w:rsidTr="00227F1E">
        <w:tc>
          <w:tcPr>
            <w:tcW w:w="2790" w:type="dxa"/>
            <w:shd w:val="clear" w:color="auto" w:fill="auto"/>
          </w:tcPr>
          <w:p w14:paraId="1119EB3C" w14:textId="11E7EECE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="00227F1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93" w:type="dxa"/>
          </w:tcPr>
          <w:p w14:paraId="2A621A51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0984DC6" w14:textId="36DCADF9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2BA6" w:rsidRPr="005A44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2BA6" w:rsidRPr="005A44F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3DEC6F2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2723824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2E07D4A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9337345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5DA13C8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35A0D8" w14:textId="79F08372" w:rsidR="00A42145" w:rsidRPr="005A44F6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  <w:tc>
          <w:tcPr>
            <w:tcW w:w="234" w:type="dxa"/>
            <w:shd w:val="clear" w:color="auto" w:fill="auto"/>
          </w:tcPr>
          <w:p w14:paraId="3668595C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C38DE8F" w14:textId="3D646C81" w:rsidR="00A42145" w:rsidRPr="005A44F6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</w:tr>
      <w:tr w:rsidR="00A42145" w:rsidRPr="005A44F6" w14:paraId="1365DF0B" w14:textId="77777777" w:rsidTr="00227F1E">
        <w:tc>
          <w:tcPr>
            <w:tcW w:w="2790" w:type="dxa"/>
            <w:shd w:val="clear" w:color="auto" w:fill="auto"/>
          </w:tcPr>
          <w:p w14:paraId="167E0FFC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D37F75B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71962D4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3F15A1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1B41C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9B88747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72A89FB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FC3E32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EAE019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5A41A69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3962DB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760F8674" w14:textId="77777777" w:rsidTr="00227F1E">
        <w:tc>
          <w:tcPr>
            <w:tcW w:w="2790" w:type="dxa"/>
            <w:shd w:val="clear" w:color="auto" w:fill="auto"/>
          </w:tcPr>
          <w:p w14:paraId="462A56A1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614A29B7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52F3967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FBA2226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2BCDDDB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297CA0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42FA7CC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3450AC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BC8EE7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EC2F660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872C57F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4B51E374" w14:textId="77777777" w:rsidTr="00227F1E">
        <w:tc>
          <w:tcPr>
            <w:tcW w:w="2790" w:type="dxa"/>
            <w:shd w:val="clear" w:color="auto" w:fill="auto"/>
          </w:tcPr>
          <w:p w14:paraId="4CA610DE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19E1F0E3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E2FEF2" w14:textId="421A5E02" w:rsidR="00A42145" w:rsidRPr="005A44F6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E5B5286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0799288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7398E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7E7BC" w14:textId="57AC672E" w:rsidR="00A42145" w:rsidRPr="005A44F6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A31E766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786EE33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E6CF291" w14:textId="77777777" w:rsidR="00A42145" w:rsidRPr="005A44F6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A28EEC" w14:textId="372C8D73" w:rsidR="00A42145" w:rsidRPr="005A44F6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0F4B0552" w14:textId="2CBC205F" w:rsidR="00EF229A" w:rsidRDefault="00EF229A">
      <w:pPr>
        <w:rPr>
          <w:rFonts w:asciiTheme="majorBidi" w:hAnsiTheme="majorBidi" w:cstheme="majorBidi"/>
          <w:sz w:val="28"/>
          <w:szCs w:val="28"/>
        </w:rPr>
      </w:pPr>
    </w:p>
    <w:p w14:paraId="48329B00" w14:textId="58713B92" w:rsidR="00DF07F4" w:rsidRDefault="00DF07F4">
      <w:pPr>
        <w:rPr>
          <w:rFonts w:asciiTheme="majorBidi" w:hAnsiTheme="majorBidi" w:cstheme="majorBidi"/>
          <w:sz w:val="28"/>
          <w:szCs w:val="28"/>
        </w:rPr>
      </w:pPr>
    </w:p>
    <w:p w14:paraId="0B073173" w14:textId="77777777" w:rsidR="00DF07F4" w:rsidRPr="005A44F6" w:rsidRDefault="00DF07F4">
      <w:pPr>
        <w:rPr>
          <w:rFonts w:asciiTheme="majorBidi" w:hAnsiTheme="majorBidi" w:cstheme="majorBidi"/>
          <w:sz w:val="28"/>
          <w:szCs w:val="28"/>
          <w:cs/>
        </w:rPr>
      </w:pPr>
    </w:p>
    <w:p w14:paraId="4581784C" w14:textId="77777777" w:rsidR="00A42145" w:rsidRPr="005A44F6" w:rsidRDefault="00A42145" w:rsidP="00EF229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78" w:type="dxa"/>
        <w:tblInd w:w="270" w:type="dxa"/>
        <w:tblLook w:val="04A0" w:firstRow="1" w:lastRow="0" w:firstColumn="1" w:lastColumn="0" w:noHBand="0" w:noVBand="1"/>
      </w:tblPr>
      <w:tblGrid>
        <w:gridCol w:w="2610"/>
        <w:gridCol w:w="287"/>
        <w:gridCol w:w="1513"/>
        <w:gridCol w:w="258"/>
        <w:gridCol w:w="1002"/>
        <w:gridCol w:w="246"/>
        <w:gridCol w:w="962"/>
        <w:gridCol w:w="236"/>
        <w:gridCol w:w="986"/>
        <w:gridCol w:w="236"/>
        <w:gridCol w:w="1042"/>
      </w:tblGrid>
      <w:tr w:rsidR="00472021" w:rsidRPr="005A44F6" w14:paraId="1E259CBB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343C2689" w14:textId="7C7428B8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29F2306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1" w:type="dxa"/>
            <w:gridSpan w:val="9"/>
            <w:shd w:val="clear" w:color="auto" w:fill="auto"/>
          </w:tcPr>
          <w:p w14:paraId="2E0F5B12" w14:textId="6E99993F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021" w:rsidRPr="005A44F6" w14:paraId="08785345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23FA7E96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7" w:type="dxa"/>
          </w:tcPr>
          <w:p w14:paraId="5BD7135D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50EAC93" w14:textId="4F68A8D9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7EFF82C7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3AC3DA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2021" w:rsidRPr="005A44F6" w14:paraId="325D2660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0B1F4613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9D00FBB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DF8680D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4DBCA2D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58C13148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68C830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8C7924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1037BD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0372972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3DE7C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4F2D188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021" w:rsidRPr="005A44F6" w14:paraId="7EB9D239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3A95EDCB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7" w:type="dxa"/>
          </w:tcPr>
          <w:p w14:paraId="24D05213" w14:textId="12797BBA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66E967C2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233E7AE9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FDF2AB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5F536289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CF80880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6ACB19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5FE6B8E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70E89A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2981065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2021" w:rsidRPr="005A44F6" w14:paraId="409BC58E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39C2C540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0015FB80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1" w:type="dxa"/>
            <w:gridSpan w:val="9"/>
            <w:shd w:val="clear" w:color="auto" w:fill="auto"/>
          </w:tcPr>
          <w:p w14:paraId="665E0968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2021" w:rsidRPr="005A44F6" w14:paraId="7B5552CA" w14:textId="77777777" w:rsidTr="007A7615">
        <w:tc>
          <w:tcPr>
            <w:tcW w:w="2610" w:type="dxa"/>
            <w:shd w:val="clear" w:color="auto" w:fill="auto"/>
          </w:tcPr>
          <w:p w14:paraId="32F6B9D8" w14:textId="2CFD7881" w:rsidR="00472021" w:rsidRPr="005A44F6" w:rsidRDefault="007E32C3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45BE7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F519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45BE7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42145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7" w:type="dxa"/>
          </w:tcPr>
          <w:p w14:paraId="3E446477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60CF10A1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2BDE3C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9D91E37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9690FA8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E8A6B2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ECB08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6FFCD66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776D37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6A5A26E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5A44F6" w14:paraId="44243F11" w14:textId="77777777" w:rsidTr="007A7615">
        <w:tc>
          <w:tcPr>
            <w:tcW w:w="2610" w:type="dxa"/>
            <w:shd w:val="clear" w:color="auto" w:fill="auto"/>
          </w:tcPr>
          <w:p w14:paraId="6F4D682A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07A217C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7078201C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B74D00D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B5E628E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EF7C7A3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2B2A131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9AA2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BDF1DC8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64ED5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08B1EAB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5A44F6" w14:paraId="4CAEF27E" w14:textId="77777777" w:rsidTr="007A7615">
        <w:tc>
          <w:tcPr>
            <w:tcW w:w="2610" w:type="dxa"/>
            <w:shd w:val="clear" w:color="auto" w:fill="auto"/>
          </w:tcPr>
          <w:p w14:paraId="3D944AD0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7D06ED05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DBFC265" w14:textId="785BA311" w:rsidR="00472021" w:rsidRPr="005A44F6" w:rsidRDefault="001D6DA7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914D9F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15B97B1" w14:textId="6E8BC2B4" w:rsidR="00472021" w:rsidRPr="005A44F6" w:rsidRDefault="001D6DA7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72D5B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F3BD8B" w14:textId="4D912EE2" w:rsidR="00472021" w:rsidRPr="005A44F6" w:rsidRDefault="001D6DA7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B7441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67DDFF" w14:textId="55C084F1" w:rsidR="00472021" w:rsidRPr="005A44F6" w:rsidRDefault="001D6DA7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4731" w14:textId="77777777" w:rsidR="00472021" w:rsidRPr="005A44F6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040E8D" w14:textId="4EAEF565" w:rsidR="00472021" w:rsidRPr="005A44F6" w:rsidRDefault="001D6DA7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7,086</w:t>
            </w:r>
          </w:p>
        </w:tc>
      </w:tr>
      <w:tr w:rsidR="00A42145" w:rsidRPr="005A44F6" w14:paraId="3CF1D24D" w14:textId="77777777" w:rsidTr="007A7615">
        <w:tc>
          <w:tcPr>
            <w:tcW w:w="2610" w:type="dxa"/>
            <w:shd w:val="clear" w:color="auto" w:fill="auto"/>
          </w:tcPr>
          <w:p w14:paraId="58C229B5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C6F872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B35F247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9C3E7F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8166A87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016F19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0FD272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93A61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C116259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B244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021D4E9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0BAB648B" w14:textId="77777777" w:rsidTr="007A7615">
        <w:tc>
          <w:tcPr>
            <w:tcW w:w="2610" w:type="dxa"/>
            <w:shd w:val="clear" w:color="auto" w:fill="auto"/>
          </w:tcPr>
          <w:p w14:paraId="3C493270" w14:textId="24A54C7E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E32C3"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7" w:type="dxa"/>
          </w:tcPr>
          <w:p w14:paraId="5F20D717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09E8767C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6162074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9E7DED5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F5C38F2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0014BCB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C58735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0E0DBA4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56DED2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8AEF9A1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656B2052" w14:textId="77777777" w:rsidTr="007A7615">
        <w:tc>
          <w:tcPr>
            <w:tcW w:w="2610" w:type="dxa"/>
            <w:shd w:val="clear" w:color="auto" w:fill="auto"/>
          </w:tcPr>
          <w:p w14:paraId="493CCDCF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3CB06992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56CEEB0B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5B1BD924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66133E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4FD1135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B89F65F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BD655E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7AE68C3B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9E9F67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55628E1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5A44F6" w14:paraId="77BB2782" w14:textId="77777777" w:rsidTr="007A7615">
        <w:tc>
          <w:tcPr>
            <w:tcW w:w="2610" w:type="dxa"/>
            <w:shd w:val="clear" w:color="auto" w:fill="auto"/>
          </w:tcPr>
          <w:p w14:paraId="59C3C8CC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46FB203D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108DBE" w14:textId="2254F4A2" w:rsidR="00A42145" w:rsidRPr="005A44F6" w:rsidRDefault="00402BA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1A73BD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2D6D899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40559A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A20BDA1" w14:textId="4A8D4B97" w:rsidR="00A42145" w:rsidRPr="005A44F6" w:rsidRDefault="00402BA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7844E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3B94BB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58F17" w14:textId="77777777" w:rsidR="00A42145" w:rsidRPr="005A44F6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00F584B" w14:textId="0B8F3B28" w:rsidR="00A42145" w:rsidRPr="005A44F6" w:rsidRDefault="00402BA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6189408F" w14:textId="77777777" w:rsidR="00A42145" w:rsidRPr="005A44F6" w:rsidRDefault="00A42145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0E4E7" w14:textId="1A60B33E" w:rsidR="0048098F" w:rsidRPr="005A44F6" w:rsidRDefault="0048098F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F830CA" w:rsidRPr="005A44F6">
        <w:rPr>
          <w:rFonts w:asciiTheme="majorBidi" w:hAnsiTheme="majorBidi" w:cstheme="majorBidi"/>
          <w:sz w:val="28"/>
          <w:szCs w:val="28"/>
          <w:cs/>
        </w:rPr>
        <w:t>ลูกหนี้เงินให้สินเชื่ออื่นและ</w:t>
      </w:r>
      <w:r w:rsidR="005D1D2A" w:rsidRPr="005A44F6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</w:t>
      </w:r>
      <w:r w:rsidR="00E84E31" w:rsidRPr="005A44F6">
        <w:rPr>
          <w:rFonts w:asciiTheme="majorBidi" w:hAnsiTheme="majorBidi" w:cstheme="majorBidi"/>
          <w:sz w:val="28"/>
          <w:szCs w:val="28"/>
          <w:cs/>
        </w:rPr>
        <w:t>บุคคล</w:t>
      </w:r>
      <w:r w:rsidR="005D1D2A" w:rsidRPr="005A44F6">
        <w:rPr>
          <w:rFonts w:asciiTheme="majorBidi" w:hAnsiTheme="majorBidi" w:cstheme="majorBidi"/>
          <w:sz w:val="28"/>
          <w:szCs w:val="28"/>
          <w:cs/>
        </w:rPr>
        <w:t>อื่น</w:t>
      </w:r>
      <w:r w:rsidRPr="005A44F6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5A44F6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46A94C73" w14:textId="77777777" w:rsidR="00E23789" w:rsidRPr="005A44F6" w:rsidRDefault="00E23789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0C92ABC" w14:textId="7316A448" w:rsidR="007D264F" w:rsidRPr="005A44F6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5A44F6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5837" w14:textId="4036BFFE" w:rsidR="002034DF" w:rsidRPr="005A44F6" w:rsidRDefault="000C3FD4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เงินกู้ยืมระยะสั้น</w:t>
      </w:r>
      <w:r w:rsidR="00102D1E" w:rsidRPr="005A44F6">
        <w:rPr>
          <w:rFonts w:asciiTheme="majorBidi" w:hAnsiTheme="majorBidi" w:cstheme="majorBidi"/>
          <w:sz w:val="28"/>
          <w:szCs w:val="28"/>
        </w:rPr>
        <w:br/>
      </w:r>
      <w:r w:rsidRPr="005A44F6">
        <w:rPr>
          <w:rFonts w:asciiTheme="majorBidi" w:hAnsiTheme="majorBidi" w:cstheme="majorBidi"/>
          <w:sz w:val="28"/>
          <w:szCs w:val="28"/>
          <w:cs/>
        </w:rPr>
        <w:t>จากสถาบันการเงิน เจ้าหนี้อื่น เงินกู้ยืมระยะสั้นจากบุคคลและกิจการที่เกี่ยวข้องกัน</w:t>
      </w:r>
      <w:r w:rsidR="002261A9" w:rsidRPr="005A44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และเงินกู้ยืมระยะสั้นจากบุคคลอื่น </w:t>
      </w:r>
      <w:r w:rsidR="00921459" w:rsidRPr="005A44F6">
        <w:rPr>
          <w:rFonts w:asciiTheme="majorBidi" w:hAnsiTheme="majorBidi" w:cstheme="majorBidi"/>
          <w:sz w:val="28"/>
          <w:szCs w:val="28"/>
        </w:rPr>
        <w:br/>
      </w:r>
      <w:r w:rsidRPr="005A44F6">
        <w:rPr>
          <w:rFonts w:asciiTheme="majorBidi" w:hAnsiTheme="majorBidi" w:cstheme="majorBidi"/>
          <w:sz w:val="28"/>
          <w:szCs w:val="28"/>
          <w:cs/>
        </w:rPr>
        <w:t>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3441E5E3" w14:textId="77777777" w:rsidR="00965C51" w:rsidRDefault="00965C51" w:rsidP="00965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BDA02C9" w14:textId="6D19D6E9" w:rsidR="00E23789" w:rsidRPr="005A44F6" w:rsidRDefault="00B356A2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 w:rsidRPr="005A44F6">
        <w:rPr>
          <w:rFonts w:asciiTheme="majorBidi" w:hAnsiTheme="majorBidi" w:cstheme="majorBidi"/>
          <w:sz w:val="28"/>
          <w:szCs w:val="28"/>
          <w:cs/>
        </w:rPr>
        <w:br/>
        <w:t>ณ วันที่รายงาน</w:t>
      </w:r>
    </w:p>
    <w:p w14:paraId="5A7BDB2D" w14:textId="2E00C15A" w:rsidR="00E23789" w:rsidRDefault="00E23789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06527D" w14:textId="0397797A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1BFEBB" w14:textId="116E9561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6553BF" w14:textId="668E5D34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9A8E05" w14:textId="378A5F84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7F234B" w14:textId="5CC24795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4111EC" w14:textId="6CA02C1D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C93EC8" w14:textId="214B93AA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6CA949" w14:textId="5F55E99E" w:rsidR="00DF07F4" w:rsidRDefault="00DF07F4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53785A1A" w:rsidR="00DE2FB0" w:rsidRPr="005A44F6" w:rsidRDefault="002261A9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bookmarkStart w:id="9" w:name="_Hlk102426983"/>
      <w:r w:rsidRPr="005A44F6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6C4F97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E2FB0" w:rsidRPr="005A44F6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5A44F6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bookmarkEnd w:id="9"/>
    <w:p w14:paraId="41AEB26B" w14:textId="4E150F02" w:rsidR="00EE49E3" w:rsidRPr="005A44F6" w:rsidRDefault="00EE49E3" w:rsidP="007A761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233"/>
        <w:gridCol w:w="270"/>
        <w:gridCol w:w="1080"/>
        <w:gridCol w:w="270"/>
        <w:gridCol w:w="1170"/>
      </w:tblGrid>
      <w:tr w:rsidR="006E1D11" w:rsidRPr="005A44F6" w14:paraId="1799FDF6" w14:textId="77777777" w:rsidTr="00784100">
        <w:tc>
          <w:tcPr>
            <w:tcW w:w="3780" w:type="dxa"/>
          </w:tcPr>
          <w:p w14:paraId="33AF6217" w14:textId="76497B41" w:rsidR="006E1D11" w:rsidRPr="005A44F6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5A44F6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5A44F6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6E1D11" w:rsidRPr="005A44F6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059" w:rsidRPr="005A44F6" w14:paraId="039C2D42" w14:textId="77777777" w:rsidTr="00784100">
        <w:tc>
          <w:tcPr>
            <w:tcW w:w="3780" w:type="dxa"/>
          </w:tcPr>
          <w:p w14:paraId="09B09186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4EABA0E3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A6B64EA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50B5CE6" w14:textId="641C105F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788A5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0B83FC3E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BE39F25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547B0DCC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76059" w:rsidRPr="005A44F6" w14:paraId="23857874" w14:textId="77777777" w:rsidTr="00784100">
        <w:tc>
          <w:tcPr>
            <w:tcW w:w="3780" w:type="dxa"/>
          </w:tcPr>
          <w:p w14:paraId="53154EF4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2CD5D" w14:textId="58240D7E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C0D6A1C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9ACA1CB" w14:textId="0DB581FF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EC7B8B1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5573D" w14:textId="634DA7A0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AF07914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DDC3" w14:textId="10BA764D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76059" w:rsidRPr="005A44F6" w14:paraId="67BA2F31" w14:textId="77777777" w:rsidTr="00784100">
        <w:tc>
          <w:tcPr>
            <w:tcW w:w="3780" w:type="dxa"/>
          </w:tcPr>
          <w:p w14:paraId="1980E345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009B7A94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6059" w:rsidRPr="005A44F6" w14:paraId="40A74CC8" w14:textId="77777777" w:rsidTr="00784100">
        <w:tc>
          <w:tcPr>
            <w:tcW w:w="3780" w:type="dxa"/>
          </w:tcPr>
          <w:p w14:paraId="20BA834E" w14:textId="23C4D4DE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6059" w:rsidRPr="005A44F6" w14:paraId="0222BA9A" w14:textId="77777777" w:rsidTr="00784100">
        <w:tc>
          <w:tcPr>
            <w:tcW w:w="3780" w:type="dxa"/>
          </w:tcPr>
          <w:p w14:paraId="2AA4927F" w14:textId="60064C3C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26737180" w:rsidR="00576059" w:rsidRPr="005A44F6" w:rsidRDefault="006002A8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15FD77BC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2A5348D2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384E4BDA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41C0CF7E" w:rsidR="00576059" w:rsidRPr="005A44F6" w:rsidRDefault="006002A8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270" w:type="dxa"/>
          </w:tcPr>
          <w:p w14:paraId="33728759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4EB86075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576059" w:rsidRPr="005A44F6" w14:paraId="57762835" w14:textId="77777777" w:rsidTr="00784100">
        <w:tc>
          <w:tcPr>
            <w:tcW w:w="3780" w:type="dxa"/>
          </w:tcPr>
          <w:p w14:paraId="6D3976BC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536A793B" w:rsidR="00576059" w:rsidRPr="005A44F6" w:rsidRDefault="006002A8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4C28B4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4C829190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581D6EF6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382927F9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1FBBB0DE" w:rsidR="00576059" w:rsidRPr="005A44F6" w:rsidRDefault="006002A8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7F1B93A2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12593CBA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576059" w:rsidRPr="005A44F6" w14:paraId="6F1373F3" w14:textId="77777777" w:rsidTr="00784100">
        <w:tc>
          <w:tcPr>
            <w:tcW w:w="3780" w:type="dxa"/>
          </w:tcPr>
          <w:p w14:paraId="6AF14CB9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05C58DE2" w:rsidR="00576059" w:rsidRPr="005A44F6" w:rsidRDefault="006002A8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="004C2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512E5A16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7C36C8ED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14:paraId="71A6B4D1" w14:textId="2822E318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4FE21BF2" w:rsidR="00576059" w:rsidRPr="005A44F6" w:rsidRDefault="006002A8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1,864</w:t>
            </w:r>
          </w:p>
        </w:tc>
        <w:tc>
          <w:tcPr>
            <w:tcW w:w="270" w:type="dxa"/>
          </w:tcPr>
          <w:p w14:paraId="251F8FC7" w14:textId="77777777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047B6558" w:rsidR="00576059" w:rsidRPr="005A44F6" w:rsidRDefault="00576059" w:rsidP="0057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</w:t>
            </w:r>
          </w:p>
        </w:tc>
      </w:tr>
      <w:bookmarkEnd w:id="0"/>
    </w:tbl>
    <w:p w14:paraId="669918B8" w14:textId="77777777" w:rsidR="003D3B32" w:rsidRPr="005A44F6" w:rsidRDefault="003D3B32" w:rsidP="007A761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394E9C" w14:textId="77777777" w:rsidR="004A36D8" w:rsidRPr="005A44F6" w:rsidRDefault="004A36D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055C7EC" w14:textId="41A9C009" w:rsidR="00720691" w:rsidRPr="005A44F6" w:rsidRDefault="00720691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7AF463C1" w14:textId="437879D2" w:rsidR="003D3B32" w:rsidRPr="005A44F6" w:rsidRDefault="003D3B32" w:rsidP="007A761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sectPr w:rsidR="003D3B32" w:rsidRPr="005A44F6" w:rsidSect="00F17B33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DB5D" w14:textId="77777777" w:rsidR="00A2065B" w:rsidRDefault="00A2065B" w:rsidP="003B1575">
      <w:r>
        <w:separator/>
      </w:r>
    </w:p>
  </w:endnote>
  <w:endnote w:type="continuationSeparator" w:id="0">
    <w:p w14:paraId="3AACFDD9" w14:textId="77777777" w:rsidR="00A2065B" w:rsidRDefault="00A2065B" w:rsidP="003B1575">
      <w:r>
        <w:continuationSeparator/>
      </w:r>
    </w:p>
  </w:endnote>
  <w:endnote w:type="continuationNotice" w:id="1">
    <w:p w14:paraId="4276600D" w14:textId="77777777" w:rsidR="00A2065B" w:rsidRDefault="00A206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charset w:val="00"/>
    <w:family w:val="swiss"/>
    <w:pitch w:val="variable"/>
    <w:sig w:usb0="00000003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60E0" w14:textId="77777777" w:rsidR="00D4276D" w:rsidRPr="000330A3" w:rsidRDefault="00D4276D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330A3">
      <w:rPr>
        <w:rFonts w:asciiTheme="majorBidi" w:hAnsiTheme="majorBidi" w:cstheme="majorBidi"/>
        <w:caps/>
        <w:sz w:val="30"/>
        <w:szCs w:val="30"/>
      </w:rPr>
      <w:fldChar w:fldCharType="begin"/>
    </w:r>
    <w:r w:rsidRPr="000330A3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330A3">
      <w:rPr>
        <w:rFonts w:asciiTheme="majorBidi" w:hAnsiTheme="majorBidi" w:cstheme="majorBidi"/>
        <w:caps/>
        <w:sz w:val="30"/>
        <w:szCs w:val="30"/>
      </w:rPr>
      <w:fldChar w:fldCharType="separate"/>
    </w:r>
    <w:r w:rsidRPr="000330A3">
      <w:rPr>
        <w:rFonts w:asciiTheme="majorBidi" w:hAnsiTheme="majorBidi" w:cstheme="majorBidi"/>
        <w:caps/>
        <w:noProof/>
        <w:sz w:val="30"/>
        <w:szCs w:val="30"/>
      </w:rPr>
      <w:t>2</w:t>
    </w:r>
    <w:r w:rsidRPr="000330A3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792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5FDA9A" w14:textId="78D76A86" w:rsidR="00D4276D" w:rsidRPr="00D4276D" w:rsidRDefault="00D4276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4276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4276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4276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4276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4276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675955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32C66BD" w14:textId="293E5C0F" w:rsidR="00633C7C" w:rsidRPr="0079184A" w:rsidRDefault="00633C7C" w:rsidP="00EF229A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F17C90">
          <w:rPr>
            <w:rFonts w:ascii="Angsana New" w:hAnsi="Angsana New" w:hint="cs"/>
            <w:sz w:val="30"/>
            <w:szCs w:val="30"/>
          </w:rPr>
          <w:fldChar w:fldCharType="begin"/>
        </w:r>
        <w:r w:rsidRPr="00F17C9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17C90">
          <w:rPr>
            <w:rFonts w:ascii="Angsana New" w:hAnsi="Angsana New" w:hint="cs"/>
            <w:sz w:val="30"/>
            <w:szCs w:val="30"/>
          </w:rPr>
          <w:fldChar w:fldCharType="separate"/>
        </w:r>
        <w:r w:rsidRPr="00F17C90">
          <w:rPr>
            <w:rFonts w:ascii="Angsana New" w:hAnsi="Angsana New" w:hint="cs"/>
            <w:noProof/>
            <w:sz w:val="30"/>
            <w:szCs w:val="30"/>
          </w:rPr>
          <w:t>2</w:t>
        </w:r>
        <w:r w:rsidRPr="00F17C9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03399B" w14:textId="0E0EE89A" w:rsidR="00633C7C" w:rsidRPr="0079184A" w:rsidRDefault="00633C7C" w:rsidP="00EF229A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Fonts w:ascii="Angsana New" w:hAnsi="Angsana New"/>
            <w:sz w:val="30"/>
            <w:szCs w:val="30"/>
            <w:cs/>
          </w:rPr>
        </w:pPr>
        <w:r w:rsidRPr="00412838">
          <w:rPr>
            <w:rFonts w:ascii="Angsana New" w:hAnsi="Angsana New" w:hint="cs"/>
            <w:sz w:val="30"/>
            <w:szCs w:val="30"/>
          </w:rPr>
          <w:fldChar w:fldCharType="begin"/>
        </w:r>
        <w:r w:rsidRPr="0041283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12838">
          <w:rPr>
            <w:rFonts w:ascii="Angsana New" w:hAnsi="Angsana New" w:hint="cs"/>
            <w:sz w:val="30"/>
            <w:szCs w:val="30"/>
          </w:rPr>
          <w:fldChar w:fldCharType="separate"/>
        </w:r>
        <w:r w:rsidRPr="00412838">
          <w:rPr>
            <w:rFonts w:ascii="Angsana New" w:hAnsi="Angsana New" w:hint="cs"/>
            <w:noProof/>
            <w:sz w:val="30"/>
            <w:szCs w:val="30"/>
          </w:rPr>
          <w:t>2</w:t>
        </w:r>
        <w:r w:rsidRPr="0041283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B1D6" w14:textId="77777777" w:rsidR="00A2065B" w:rsidRDefault="00A2065B" w:rsidP="003B1575">
      <w:r>
        <w:separator/>
      </w:r>
    </w:p>
  </w:footnote>
  <w:footnote w:type="continuationSeparator" w:id="0">
    <w:p w14:paraId="5153B5AB" w14:textId="77777777" w:rsidR="00A2065B" w:rsidRDefault="00A2065B" w:rsidP="003B1575">
      <w:r>
        <w:continuationSeparator/>
      </w:r>
    </w:p>
  </w:footnote>
  <w:footnote w:type="continuationNotice" w:id="1">
    <w:p w14:paraId="62C066EA" w14:textId="77777777" w:rsidR="00A2065B" w:rsidRDefault="00A206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B796" w14:textId="77777777" w:rsidR="00633C7C" w:rsidRPr="0069719B" w:rsidRDefault="00633C7C" w:rsidP="006971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9719B">
      <w:rPr>
        <w:rFonts w:ascii="Angsana New" w:hAnsi="Angsana New"/>
        <w:b/>
        <w:bCs/>
        <w:sz w:val="32"/>
        <w:szCs w:val="32"/>
        <w:cs/>
      </w:rPr>
      <w:t>บริษัท</w:t>
    </w:r>
    <w:r w:rsidRPr="0069719B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69719B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69719B">
      <w:rPr>
        <w:rFonts w:ascii="Angsana New" w:hAnsi="Angsana New"/>
        <w:b/>
        <w:bCs/>
        <w:sz w:val="32"/>
        <w:szCs w:val="32"/>
      </w:rPr>
      <w:t>(</w:t>
    </w:r>
    <w:r w:rsidRPr="0069719B">
      <w:rPr>
        <w:rFonts w:ascii="Angsana New" w:hAnsi="Angsana New"/>
        <w:b/>
        <w:bCs/>
        <w:sz w:val="32"/>
        <w:szCs w:val="32"/>
        <w:cs/>
      </w:rPr>
      <w:t>มหาชน</w:t>
    </w:r>
    <w:r w:rsidRPr="0069719B">
      <w:rPr>
        <w:rFonts w:ascii="Angsana New" w:hAnsi="Angsana New"/>
        <w:b/>
        <w:bCs/>
        <w:sz w:val="32"/>
        <w:szCs w:val="32"/>
      </w:rPr>
      <w:t>)</w:t>
    </w:r>
    <w:r w:rsidRPr="0069719B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8B51C9F" w14:textId="77777777" w:rsidR="00633C7C" w:rsidRPr="0069719B" w:rsidRDefault="00633C7C" w:rsidP="006971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9719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98C1BD" w14:textId="290DA7BC" w:rsidR="00633C7C" w:rsidRPr="0069719B" w:rsidRDefault="00781CB6" w:rsidP="0069719B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69719B">
      <w:rPr>
        <w:rFonts w:asciiTheme="majorBidi" w:hAnsiTheme="majorBidi" w:cstheme="majorBidi"/>
        <w:bCs/>
        <w:sz w:val="32"/>
        <w:szCs w:val="32"/>
        <w:cs/>
      </w:rPr>
      <w:t>สำหรับงวดสามเดือน</w:t>
    </w:r>
    <w:r w:rsidRPr="0069719B">
      <w:rPr>
        <w:rFonts w:asciiTheme="majorBidi" w:hAnsiTheme="majorBidi" w:cstheme="majorBidi"/>
        <w:b w:val="0"/>
        <w:bCs/>
        <w:sz w:val="32"/>
        <w:szCs w:val="32"/>
        <w:cs/>
      </w:rPr>
      <w:t>แ</w:t>
    </w:r>
    <w:r w:rsidR="0069719B" w:rsidRPr="0069719B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ละเก้าเดือน</w:t>
    </w:r>
    <w:r w:rsidRPr="0069719B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Pr="0069719B">
      <w:rPr>
        <w:rFonts w:asciiTheme="majorBidi" w:hAnsiTheme="majorBidi" w:cstheme="majorBidi"/>
        <w:bCs/>
        <w:sz w:val="32"/>
        <w:szCs w:val="32"/>
      </w:rPr>
      <w:t>3</w:t>
    </w:r>
    <w:r w:rsidRPr="0069719B">
      <w:rPr>
        <w:rFonts w:asciiTheme="majorBidi" w:hAnsiTheme="majorBidi" w:cstheme="majorBidi"/>
        <w:sz w:val="32"/>
        <w:szCs w:val="32"/>
      </w:rPr>
      <w:t>0</w:t>
    </w:r>
    <w:r w:rsidRPr="0069719B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="0069719B" w:rsidRPr="0069719B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กันยายน </w:t>
    </w:r>
    <w:r w:rsidRPr="0069719B">
      <w:rPr>
        <w:rFonts w:asciiTheme="majorBidi" w:hAnsiTheme="majorBidi" w:cstheme="majorBidi"/>
        <w:bCs/>
        <w:sz w:val="32"/>
        <w:szCs w:val="32"/>
      </w:rPr>
      <w:t>256</w:t>
    </w:r>
    <w:r w:rsidRPr="0069719B">
      <w:rPr>
        <w:rFonts w:asciiTheme="majorBidi" w:hAnsiTheme="majorBidi" w:cstheme="majorBidi"/>
        <w:sz w:val="32"/>
        <w:szCs w:val="32"/>
      </w:rPr>
      <w:t>5</w:t>
    </w:r>
    <w:r w:rsidRPr="0069719B">
      <w:rPr>
        <w:rFonts w:asciiTheme="majorBidi" w:hAnsiTheme="majorBidi" w:cstheme="majorBidi"/>
        <w:bCs/>
        <w:sz w:val="32"/>
        <w:szCs w:val="32"/>
      </w:rPr>
      <w:t xml:space="preserve"> (</w:t>
    </w:r>
    <w:r w:rsidRPr="0069719B">
      <w:rPr>
        <w:rFonts w:asciiTheme="majorBidi" w:hAnsiTheme="majorBidi" w:cstheme="majorBidi"/>
        <w:bCs/>
        <w:sz w:val="32"/>
        <w:szCs w:val="32"/>
        <w:cs/>
      </w:rPr>
      <w:t>ไม่ได้ตรวจสอบ</w:t>
    </w:r>
    <w:r w:rsidRPr="0069719B">
      <w:rPr>
        <w:rFonts w:asciiTheme="majorBidi" w:hAnsiTheme="majorBidi" w:cstheme="majorBidi"/>
        <w:bCs/>
        <w:sz w:val="32"/>
        <w:szCs w:val="32"/>
      </w:rPr>
      <w:t>)</w:t>
    </w:r>
  </w:p>
  <w:p w14:paraId="0E4D4D79" w14:textId="77777777" w:rsidR="00633C7C" w:rsidRPr="0069719B" w:rsidRDefault="00633C7C" w:rsidP="006971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DA8C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BF4024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659136" w14:textId="6C106698" w:rsidR="00633C7C" w:rsidRDefault="0069719B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9719B">
      <w:rPr>
        <w:rFonts w:asciiTheme="majorBidi" w:hAnsiTheme="majorBidi" w:cstheme="majorBidi"/>
        <w:bCs/>
        <w:sz w:val="32"/>
        <w:szCs w:val="32"/>
        <w:cs/>
      </w:rPr>
      <w:t>สำหรับงวดสามเดือนแ</w:t>
    </w:r>
    <w:r w:rsidRPr="0069719B">
      <w:rPr>
        <w:rFonts w:asciiTheme="majorBidi" w:hAnsiTheme="majorBidi" w:cstheme="majorBidi"/>
        <w:b/>
        <w:bCs/>
        <w:sz w:val="32"/>
        <w:szCs w:val="32"/>
        <w:cs/>
      </w:rPr>
      <w:t>ละเก้าเดือน</w:t>
    </w:r>
    <w:r w:rsidRPr="0069719B">
      <w:rPr>
        <w:rFonts w:asciiTheme="majorBidi" w:hAnsiTheme="majorBidi" w:cstheme="majorBidi"/>
        <w:bCs/>
        <w:sz w:val="32"/>
        <w:szCs w:val="32"/>
        <w:cs/>
      </w:rPr>
      <w:t>สิ้นสุดวันที่</w:t>
    </w:r>
    <w:r w:rsidRPr="0069719B">
      <w:rPr>
        <w:rFonts w:asciiTheme="majorBidi" w:hAnsiTheme="majorBidi" w:cstheme="majorBidi"/>
        <w:b/>
        <w:sz w:val="32"/>
        <w:szCs w:val="32"/>
        <w:cs/>
      </w:rPr>
      <w:t xml:space="preserve"> </w:t>
    </w:r>
    <w:r w:rsidRPr="0069719B">
      <w:rPr>
        <w:rFonts w:asciiTheme="majorBidi" w:hAnsiTheme="majorBidi" w:cstheme="majorBidi"/>
        <w:b/>
        <w:sz w:val="32"/>
        <w:szCs w:val="32"/>
      </w:rPr>
      <w:t>30</w:t>
    </w:r>
    <w:r w:rsidRPr="0069719B">
      <w:rPr>
        <w:rFonts w:asciiTheme="majorBidi" w:hAnsiTheme="majorBidi" w:cstheme="majorBidi"/>
        <w:bCs/>
        <w:sz w:val="32"/>
        <w:szCs w:val="32"/>
      </w:rPr>
      <w:t xml:space="preserve"> </w:t>
    </w:r>
    <w:r w:rsidRPr="0069719B">
      <w:rPr>
        <w:rFonts w:asciiTheme="majorBidi" w:hAnsiTheme="majorBidi" w:cstheme="majorBidi"/>
        <w:b/>
        <w:bCs/>
        <w:sz w:val="32"/>
        <w:szCs w:val="32"/>
        <w:cs/>
      </w:rPr>
      <w:t xml:space="preserve">กันยายน </w:t>
    </w:r>
    <w:r w:rsidRPr="0069719B">
      <w:rPr>
        <w:rFonts w:asciiTheme="majorBidi" w:hAnsiTheme="majorBidi" w:cstheme="majorBidi"/>
        <w:b/>
        <w:sz w:val="32"/>
        <w:szCs w:val="32"/>
      </w:rPr>
      <w:t>2565</w:t>
    </w:r>
    <w:r w:rsidRPr="0069719B">
      <w:rPr>
        <w:rFonts w:asciiTheme="majorBidi" w:hAnsiTheme="majorBidi" w:cstheme="majorBidi"/>
        <w:bCs/>
        <w:sz w:val="32"/>
        <w:szCs w:val="32"/>
      </w:rPr>
      <w:t xml:space="preserve"> (</w:t>
    </w:r>
    <w:r w:rsidRPr="0069719B">
      <w:rPr>
        <w:rFonts w:asciiTheme="majorBidi" w:hAnsiTheme="majorBidi" w:cstheme="majorBidi"/>
        <w:bCs/>
        <w:sz w:val="32"/>
        <w:szCs w:val="32"/>
        <w:cs/>
      </w:rPr>
      <w:t>ไม่ได้ตรวจสอบ</w:t>
    </w:r>
    <w:r w:rsidRPr="0069719B">
      <w:rPr>
        <w:rFonts w:asciiTheme="majorBidi" w:hAnsiTheme="majorBidi" w:cstheme="majorBidi"/>
        <w:bCs/>
        <w:sz w:val="32"/>
        <w:szCs w:val="32"/>
      </w:rPr>
      <w:t>)</w:t>
    </w:r>
  </w:p>
  <w:p w14:paraId="0A472640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07B2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49317B9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01FFCD" w14:textId="420384C2" w:rsidR="00633C7C" w:rsidRDefault="0069719B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9719B">
      <w:rPr>
        <w:rFonts w:asciiTheme="majorBidi" w:hAnsiTheme="majorBidi" w:cstheme="majorBidi"/>
        <w:bCs/>
        <w:sz w:val="32"/>
        <w:szCs w:val="32"/>
        <w:cs/>
      </w:rPr>
      <w:t>สำหรับงวดสามเดือนแ</w:t>
    </w:r>
    <w:r w:rsidRPr="0069719B">
      <w:rPr>
        <w:rFonts w:asciiTheme="majorBidi" w:hAnsiTheme="majorBidi" w:cstheme="majorBidi"/>
        <w:b/>
        <w:bCs/>
        <w:sz w:val="32"/>
        <w:szCs w:val="32"/>
        <w:cs/>
      </w:rPr>
      <w:t>ละเก้าเดือน</w:t>
    </w:r>
    <w:r w:rsidRPr="0069719B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Pr="0069719B">
      <w:rPr>
        <w:rFonts w:asciiTheme="majorBidi" w:hAnsiTheme="majorBidi" w:cstheme="majorBidi"/>
        <w:b/>
        <w:sz w:val="32"/>
        <w:szCs w:val="32"/>
      </w:rPr>
      <w:t>30</w:t>
    </w:r>
    <w:r w:rsidRPr="0069719B">
      <w:rPr>
        <w:rFonts w:asciiTheme="majorBidi" w:hAnsiTheme="majorBidi" w:cstheme="majorBidi"/>
        <w:bCs/>
        <w:sz w:val="32"/>
        <w:szCs w:val="32"/>
      </w:rPr>
      <w:t xml:space="preserve"> </w:t>
    </w:r>
    <w:r w:rsidRPr="0069719B">
      <w:rPr>
        <w:rFonts w:asciiTheme="majorBidi" w:hAnsiTheme="majorBidi" w:cstheme="majorBidi"/>
        <w:b/>
        <w:bCs/>
        <w:sz w:val="32"/>
        <w:szCs w:val="32"/>
        <w:cs/>
      </w:rPr>
      <w:t xml:space="preserve">กันยายน </w:t>
    </w:r>
    <w:r w:rsidRPr="0069719B">
      <w:rPr>
        <w:rFonts w:asciiTheme="majorBidi" w:hAnsiTheme="majorBidi" w:cstheme="majorBidi"/>
        <w:b/>
        <w:sz w:val="32"/>
        <w:szCs w:val="32"/>
      </w:rPr>
      <w:t>2565</w:t>
    </w:r>
    <w:r w:rsidRPr="0069719B">
      <w:rPr>
        <w:rFonts w:asciiTheme="majorBidi" w:hAnsiTheme="majorBidi" w:cstheme="majorBidi"/>
        <w:bCs/>
        <w:sz w:val="32"/>
        <w:szCs w:val="32"/>
      </w:rPr>
      <w:t xml:space="preserve"> (</w:t>
    </w:r>
    <w:r w:rsidRPr="0069719B">
      <w:rPr>
        <w:rFonts w:asciiTheme="majorBidi" w:hAnsiTheme="majorBidi" w:cstheme="majorBidi"/>
        <w:bCs/>
        <w:sz w:val="32"/>
        <w:szCs w:val="32"/>
        <w:cs/>
      </w:rPr>
      <w:t>ไม่ได้ตรวจสอบ</w:t>
    </w:r>
    <w:r w:rsidRPr="0069719B">
      <w:rPr>
        <w:rFonts w:asciiTheme="majorBidi" w:hAnsiTheme="majorBidi" w:cstheme="majorBidi"/>
        <w:bCs/>
        <w:sz w:val="32"/>
        <w:szCs w:val="32"/>
      </w:rPr>
      <w:t>)</w:t>
    </w:r>
  </w:p>
  <w:p w14:paraId="39BF5562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5"/>
  </w:num>
  <w:num w:numId="16">
    <w:abstractNumId w:val="14"/>
  </w:num>
  <w:num w:numId="17">
    <w:abstractNumId w:val="32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1"/>
  </w:num>
  <w:num w:numId="23">
    <w:abstractNumId w:val="12"/>
  </w:num>
  <w:num w:numId="24">
    <w:abstractNumId w:val="2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 w:numId="3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16A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16B"/>
    <w:rsid w:val="00012536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2E2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87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0C9"/>
    <w:rsid w:val="000314CE"/>
    <w:rsid w:val="000316E9"/>
    <w:rsid w:val="00031854"/>
    <w:rsid w:val="00031D79"/>
    <w:rsid w:val="00031DFA"/>
    <w:rsid w:val="00031E1A"/>
    <w:rsid w:val="00032B28"/>
    <w:rsid w:val="00032FB7"/>
    <w:rsid w:val="000330A3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40552"/>
    <w:rsid w:val="0004118E"/>
    <w:rsid w:val="000411CB"/>
    <w:rsid w:val="000413BA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1DC3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585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3F00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6FAC"/>
    <w:rsid w:val="00077025"/>
    <w:rsid w:val="000771F7"/>
    <w:rsid w:val="0007770C"/>
    <w:rsid w:val="000777C7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29B"/>
    <w:rsid w:val="00087460"/>
    <w:rsid w:val="00087ABF"/>
    <w:rsid w:val="00087ADB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1FA2"/>
    <w:rsid w:val="00091FF6"/>
    <w:rsid w:val="00092263"/>
    <w:rsid w:val="000923AC"/>
    <w:rsid w:val="00092747"/>
    <w:rsid w:val="00092AF2"/>
    <w:rsid w:val="00092C71"/>
    <w:rsid w:val="000932F4"/>
    <w:rsid w:val="0009342E"/>
    <w:rsid w:val="00093628"/>
    <w:rsid w:val="00093F2D"/>
    <w:rsid w:val="000940AD"/>
    <w:rsid w:val="00094159"/>
    <w:rsid w:val="00094256"/>
    <w:rsid w:val="000942E2"/>
    <w:rsid w:val="000945DE"/>
    <w:rsid w:val="00094832"/>
    <w:rsid w:val="00094B35"/>
    <w:rsid w:val="00094BFE"/>
    <w:rsid w:val="00094D9F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A38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97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0D6C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6F67"/>
    <w:rsid w:val="000B7183"/>
    <w:rsid w:val="000B731F"/>
    <w:rsid w:val="000B743C"/>
    <w:rsid w:val="000B7495"/>
    <w:rsid w:val="000B7893"/>
    <w:rsid w:val="000C0032"/>
    <w:rsid w:val="000C015F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361"/>
    <w:rsid w:val="000C2730"/>
    <w:rsid w:val="000C2940"/>
    <w:rsid w:val="000C2A5B"/>
    <w:rsid w:val="000C2B12"/>
    <w:rsid w:val="000C2F14"/>
    <w:rsid w:val="000C3039"/>
    <w:rsid w:val="000C33F3"/>
    <w:rsid w:val="000C3697"/>
    <w:rsid w:val="000C3BD5"/>
    <w:rsid w:val="000C3C99"/>
    <w:rsid w:val="000C3E9C"/>
    <w:rsid w:val="000C3FD4"/>
    <w:rsid w:val="000C4129"/>
    <w:rsid w:val="000C4217"/>
    <w:rsid w:val="000C42D1"/>
    <w:rsid w:val="000C4370"/>
    <w:rsid w:val="000C447D"/>
    <w:rsid w:val="000C45D8"/>
    <w:rsid w:val="000C4996"/>
    <w:rsid w:val="000C4D8C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1A9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789"/>
    <w:rsid w:val="000D4998"/>
    <w:rsid w:val="000D4A07"/>
    <w:rsid w:val="000D4D1A"/>
    <w:rsid w:val="000D5099"/>
    <w:rsid w:val="000D5194"/>
    <w:rsid w:val="000D5826"/>
    <w:rsid w:val="000D5987"/>
    <w:rsid w:val="000D5AF4"/>
    <w:rsid w:val="000D5D0E"/>
    <w:rsid w:val="000D5D0F"/>
    <w:rsid w:val="000D5F3F"/>
    <w:rsid w:val="000D5FAD"/>
    <w:rsid w:val="000D622C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059"/>
    <w:rsid w:val="000E157A"/>
    <w:rsid w:val="000E16CD"/>
    <w:rsid w:val="000E1BDB"/>
    <w:rsid w:val="000E1F61"/>
    <w:rsid w:val="000E228F"/>
    <w:rsid w:val="000E24B5"/>
    <w:rsid w:val="000E2CA8"/>
    <w:rsid w:val="000E31AA"/>
    <w:rsid w:val="000E3235"/>
    <w:rsid w:val="000E34D1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BA3"/>
    <w:rsid w:val="000E6C49"/>
    <w:rsid w:val="000E6C67"/>
    <w:rsid w:val="000E6D07"/>
    <w:rsid w:val="000E70F4"/>
    <w:rsid w:val="000E73BC"/>
    <w:rsid w:val="000E74C4"/>
    <w:rsid w:val="000E7628"/>
    <w:rsid w:val="000E7B73"/>
    <w:rsid w:val="000E7C20"/>
    <w:rsid w:val="000E7EDB"/>
    <w:rsid w:val="000E7F73"/>
    <w:rsid w:val="000E7FBD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ADD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20D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68C1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3A"/>
    <w:rsid w:val="0012255A"/>
    <w:rsid w:val="001225BC"/>
    <w:rsid w:val="001227BE"/>
    <w:rsid w:val="00122822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BB4"/>
    <w:rsid w:val="00130C67"/>
    <w:rsid w:val="00130D3B"/>
    <w:rsid w:val="001310F3"/>
    <w:rsid w:val="001311B1"/>
    <w:rsid w:val="001319A0"/>
    <w:rsid w:val="00131E5F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5D5F"/>
    <w:rsid w:val="00136053"/>
    <w:rsid w:val="00136355"/>
    <w:rsid w:val="00136890"/>
    <w:rsid w:val="00136932"/>
    <w:rsid w:val="00136944"/>
    <w:rsid w:val="00136A7B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1DC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08C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4129"/>
    <w:rsid w:val="0015412B"/>
    <w:rsid w:val="0015449D"/>
    <w:rsid w:val="00154667"/>
    <w:rsid w:val="00154848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75C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1F1"/>
    <w:rsid w:val="00160806"/>
    <w:rsid w:val="0016080E"/>
    <w:rsid w:val="00160BFE"/>
    <w:rsid w:val="00160CA0"/>
    <w:rsid w:val="00161251"/>
    <w:rsid w:val="0016132B"/>
    <w:rsid w:val="0016142C"/>
    <w:rsid w:val="00161B7B"/>
    <w:rsid w:val="00161FB0"/>
    <w:rsid w:val="001622E3"/>
    <w:rsid w:val="001624EF"/>
    <w:rsid w:val="00162596"/>
    <w:rsid w:val="00162EE7"/>
    <w:rsid w:val="00162F56"/>
    <w:rsid w:val="0016307F"/>
    <w:rsid w:val="001630A2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67A7F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2B7C"/>
    <w:rsid w:val="00172FBC"/>
    <w:rsid w:val="00173183"/>
    <w:rsid w:val="001735C0"/>
    <w:rsid w:val="00173758"/>
    <w:rsid w:val="00173773"/>
    <w:rsid w:val="00173CDA"/>
    <w:rsid w:val="0017449C"/>
    <w:rsid w:val="00174ABB"/>
    <w:rsid w:val="00175452"/>
    <w:rsid w:val="001756AB"/>
    <w:rsid w:val="001759FE"/>
    <w:rsid w:val="00175B8D"/>
    <w:rsid w:val="00175BEC"/>
    <w:rsid w:val="00175E1B"/>
    <w:rsid w:val="00176017"/>
    <w:rsid w:val="0017605F"/>
    <w:rsid w:val="00176442"/>
    <w:rsid w:val="0017670F"/>
    <w:rsid w:val="00176C51"/>
    <w:rsid w:val="001772F9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AC4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57"/>
    <w:rsid w:val="001852E1"/>
    <w:rsid w:val="001859ED"/>
    <w:rsid w:val="00185CBA"/>
    <w:rsid w:val="00185DFE"/>
    <w:rsid w:val="00185F57"/>
    <w:rsid w:val="001867B7"/>
    <w:rsid w:val="0018686B"/>
    <w:rsid w:val="00186CBE"/>
    <w:rsid w:val="00187150"/>
    <w:rsid w:val="001876C0"/>
    <w:rsid w:val="0018779B"/>
    <w:rsid w:val="00187CFB"/>
    <w:rsid w:val="00187FA3"/>
    <w:rsid w:val="0019007F"/>
    <w:rsid w:val="00190155"/>
    <w:rsid w:val="0019068C"/>
    <w:rsid w:val="001906E3"/>
    <w:rsid w:val="0019075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BF9"/>
    <w:rsid w:val="00191CF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158"/>
    <w:rsid w:val="001A22B1"/>
    <w:rsid w:val="001A2396"/>
    <w:rsid w:val="001A290B"/>
    <w:rsid w:val="001A2B6B"/>
    <w:rsid w:val="001A314E"/>
    <w:rsid w:val="001A320B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035"/>
    <w:rsid w:val="001A622E"/>
    <w:rsid w:val="001A6D8E"/>
    <w:rsid w:val="001A6FD1"/>
    <w:rsid w:val="001A7327"/>
    <w:rsid w:val="001A76AC"/>
    <w:rsid w:val="001A7811"/>
    <w:rsid w:val="001A7976"/>
    <w:rsid w:val="001A7D35"/>
    <w:rsid w:val="001A7E07"/>
    <w:rsid w:val="001A7E95"/>
    <w:rsid w:val="001B03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51C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63A"/>
    <w:rsid w:val="001B77DD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45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6289"/>
    <w:rsid w:val="001D6DA7"/>
    <w:rsid w:val="001D7D02"/>
    <w:rsid w:val="001E015E"/>
    <w:rsid w:val="001E029E"/>
    <w:rsid w:val="001E05C4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29F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191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5A2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DE2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350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8E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848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4B3"/>
    <w:rsid w:val="00214CAF"/>
    <w:rsid w:val="00214F10"/>
    <w:rsid w:val="002151AB"/>
    <w:rsid w:val="002153F4"/>
    <w:rsid w:val="002158E5"/>
    <w:rsid w:val="002163BC"/>
    <w:rsid w:val="0021652E"/>
    <w:rsid w:val="002166A6"/>
    <w:rsid w:val="00216FAC"/>
    <w:rsid w:val="00217046"/>
    <w:rsid w:val="00217054"/>
    <w:rsid w:val="0021715C"/>
    <w:rsid w:val="002176A2"/>
    <w:rsid w:val="00217771"/>
    <w:rsid w:val="00217A7F"/>
    <w:rsid w:val="00217D62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6F1"/>
    <w:rsid w:val="002228C7"/>
    <w:rsid w:val="00222F14"/>
    <w:rsid w:val="00222FD4"/>
    <w:rsid w:val="00223739"/>
    <w:rsid w:val="00223AC5"/>
    <w:rsid w:val="00223CEB"/>
    <w:rsid w:val="00223FB7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4F"/>
    <w:rsid w:val="002261A9"/>
    <w:rsid w:val="00226891"/>
    <w:rsid w:val="00226B77"/>
    <w:rsid w:val="00226BF6"/>
    <w:rsid w:val="00226E01"/>
    <w:rsid w:val="0022766D"/>
    <w:rsid w:val="00227759"/>
    <w:rsid w:val="00227F1E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377"/>
    <w:rsid w:val="002319A1"/>
    <w:rsid w:val="00231CF9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65C"/>
    <w:rsid w:val="00234C53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8DB"/>
    <w:rsid w:val="00236CE9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271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8D5"/>
    <w:rsid w:val="00262946"/>
    <w:rsid w:val="002629E8"/>
    <w:rsid w:val="00263454"/>
    <w:rsid w:val="002637E4"/>
    <w:rsid w:val="00263860"/>
    <w:rsid w:val="002638DF"/>
    <w:rsid w:val="002639DD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9FB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7D5"/>
    <w:rsid w:val="00267AAB"/>
    <w:rsid w:val="00267C2D"/>
    <w:rsid w:val="00267F45"/>
    <w:rsid w:val="002700D6"/>
    <w:rsid w:val="002700E4"/>
    <w:rsid w:val="002701B0"/>
    <w:rsid w:val="0027022A"/>
    <w:rsid w:val="0027046A"/>
    <w:rsid w:val="00270C05"/>
    <w:rsid w:val="00270EE5"/>
    <w:rsid w:val="0027103F"/>
    <w:rsid w:val="002710C9"/>
    <w:rsid w:val="002710E7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3F46"/>
    <w:rsid w:val="002741D3"/>
    <w:rsid w:val="002742B0"/>
    <w:rsid w:val="00274656"/>
    <w:rsid w:val="00274B92"/>
    <w:rsid w:val="00275A1B"/>
    <w:rsid w:val="00275A41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BBD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43"/>
    <w:rsid w:val="002914C2"/>
    <w:rsid w:val="00291ADA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6867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382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21F"/>
    <w:rsid w:val="002A5422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2EA8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3C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1FD0"/>
    <w:rsid w:val="002C2DA9"/>
    <w:rsid w:val="002C2E44"/>
    <w:rsid w:val="002C38C1"/>
    <w:rsid w:val="002C3959"/>
    <w:rsid w:val="002C39BA"/>
    <w:rsid w:val="002C3A89"/>
    <w:rsid w:val="002C3AF1"/>
    <w:rsid w:val="002C3B3C"/>
    <w:rsid w:val="002C3DAC"/>
    <w:rsid w:val="002C4511"/>
    <w:rsid w:val="002C4BEF"/>
    <w:rsid w:val="002C4C41"/>
    <w:rsid w:val="002C51B9"/>
    <w:rsid w:val="002C5449"/>
    <w:rsid w:val="002C5536"/>
    <w:rsid w:val="002C5EBF"/>
    <w:rsid w:val="002C6119"/>
    <w:rsid w:val="002C61F9"/>
    <w:rsid w:val="002C65F7"/>
    <w:rsid w:val="002C6FAA"/>
    <w:rsid w:val="002C720D"/>
    <w:rsid w:val="002C7344"/>
    <w:rsid w:val="002C7594"/>
    <w:rsid w:val="002C77B7"/>
    <w:rsid w:val="002C787A"/>
    <w:rsid w:val="002C7904"/>
    <w:rsid w:val="002C7BB2"/>
    <w:rsid w:val="002C7C4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5F8"/>
    <w:rsid w:val="002D3A7D"/>
    <w:rsid w:val="002D3C62"/>
    <w:rsid w:val="002D3D86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5F9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B9"/>
    <w:rsid w:val="002F2ADC"/>
    <w:rsid w:val="002F2B68"/>
    <w:rsid w:val="002F3329"/>
    <w:rsid w:val="002F3341"/>
    <w:rsid w:val="002F3692"/>
    <w:rsid w:val="002F3DDB"/>
    <w:rsid w:val="002F400D"/>
    <w:rsid w:val="002F4C2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BAA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6B44"/>
    <w:rsid w:val="003070ED"/>
    <w:rsid w:val="0030730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627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08AB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801"/>
    <w:rsid w:val="00331D4D"/>
    <w:rsid w:val="00331F7B"/>
    <w:rsid w:val="0033230C"/>
    <w:rsid w:val="00332B01"/>
    <w:rsid w:val="00333537"/>
    <w:rsid w:val="00333858"/>
    <w:rsid w:val="00333B0A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0B8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2D3"/>
    <w:rsid w:val="00362481"/>
    <w:rsid w:val="003625A2"/>
    <w:rsid w:val="0036271F"/>
    <w:rsid w:val="0036296F"/>
    <w:rsid w:val="00362B0F"/>
    <w:rsid w:val="00362D68"/>
    <w:rsid w:val="00362DAA"/>
    <w:rsid w:val="00362E32"/>
    <w:rsid w:val="00363376"/>
    <w:rsid w:val="00363675"/>
    <w:rsid w:val="00363869"/>
    <w:rsid w:val="0036460B"/>
    <w:rsid w:val="00364625"/>
    <w:rsid w:val="0036468B"/>
    <w:rsid w:val="0036478D"/>
    <w:rsid w:val="003648DF"/>
    <w:rsid w:val="00364CB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33F"/>
    <w:rsid w:val="00370406"/>
    <w:rsid w:val="00370595"/>
    <w:rsid w:val="00370769"/>
    <w:rsid w:val="00370DBB"/>
    <w:rsid w:val="00371B01"/>
    <w:rsid w:val="00372259"/>
    <w:rsid w:val="003722E0"/>
    <w:rsid w:val="00372960"/>
    <w:rsid w:val="003734FF"/>
    <w:rsid w:val="0037408E"/>
    <w:rsid w:val="00374178"/>
    <w:rsid w:val="0037448F"/>
    <w:rsid w:val="00374771"/>
    <w:rsid w:val="003747DF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A26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2B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16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3"/>
    <w:rsid w:val="00384965"/>
    <w:rsid w:val="00384976"/>
    <w:rsid w:val="00384ACD"/>
    <w:rsid w:val="00384C56"/>
    <w:rsid w:val="003852CB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B1C"/>
    <w:rsid w:val="00391E30"/>
    <w:rsid w:val="0039207A"/>
    <w:rsid w:val="00392433"/>
    <w:rsid w:val="00392486"/>
    <w:rsid w:val="00392529"/>
    <w:rsid w:val="003928D2"/>
    <w:rsid w:val="00392AA6"/>
    <w:rsid w:val="00392AB1"/>
    <w:rsid w:val="00392BEA"/>
    <w:rsid w:val="00392D3E"/>
    <w:rsid w:val="00392F4E"/>
    <w:rsid w:val="00393233"/>
    <w:rsid w:val="0039331A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587"/>
    <w:rsid w:val="003A0637"/>
    <w:rsid w:val="003A0A9F"/>
    <w:rsid w:val="003A0DB5"/>
    <w:rsid w:val="003A1588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DF3"/>
    <w:rsid w:val="003A5F58"/>
    <w:rsid w:val="003A668E"/>
    <w:rsid w:val="003A67A9"/>
    <w:rsid w:val="003A6FA7"/>
    <w:rsid w:val="003A715D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3D"/>
    <w:rsid w:val="003B62D1"/>
    <w:rsid w:val="003B6CEF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1B57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69E"/>
    <w:rsid w:val="003C3735"/>
    <w:rsid w:val="003C4AC5"/>
    <w:rsid w:val="003C4AE4"/>
    <w:rsid w:val="003C4E8A"/>
    <w:rsid w:val="003C4F63"/>
    <w:rsid w:val="003C5101"/>
    <w:rsid w:val="003C551C"/>
    <w:rsid w:val="003C580E"/>
    <w:rsid w:val="003C5910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71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B4E"/>
    <w:rsid w:val="003D2CBF"/>
    <w:rsid w:val="003D2D2D"/>
    <w:rsid w:val="003D2D3C"/>
    <w:rsid w:val="003D2D8B"/>
    <w:rsid w:val="003D3146"/>
    <w:rsid w:val="003D3B27"/>
    <w:rsid w:val="003D3B32"/>
    <w:rsid w:val="003D412C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760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EF2"/>
    <w:rsid w:val="003E1F51"/>
    <w:rsid w:val="003E20D6"/>
    <w:rsid w:val="003E2655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AF8"/>
    <w:rsid w:val="003E4D1F"/>
    <w:rsid w:val="003E4E25"/>
    <w:rsid w:val="003E521C"/>
    <w:rsid w:val="003E5283"/>
    <w:rsid w:val="003E5337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DE0"/>
    <w:rsid w:val="003F0E87"/>
    <w:rsid w:val="003F14C3"/>
    <w:rsid w:val="003F1A1E"/>
    <w:rsid w:val="003F1A3D"/>
    <w:rsid w:val="003F1AC0"/>
    <w:rsid w:val="003F1B0B"/>
    <w:rsid w:val="003F1B1C"/>
    <w:rsid w:val="003F1D3D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45F"/>
    <w:rsid w:val="003F548E"/>
    <w:rsid w:val="003F55FC"/>
    <w:rsid w:val="003F5C2B"/>
    <w:rsid w:val="003F5F58"/>
    <w:rsid w:val="003F6549"/>
    <w:rsid w:val="003F68BD"/>
    <w:rsid w:val="003F68D0"/>
    <w:rsid w:val="003F6A94"/>
    <w:rsid w:val="003F746B"/>
    <w:rsid w:val="003F7968"/>
    <w:rsid w:val="003F7ABD"/>
    <w:rsid w:val="003F7B8F"/>
    <w:rsid w:val="003F7CF5"/>
    <w:rsid w:val="0040041D"/>
    <w:rsid w:val="0040045D"/>
    <w:rsid w:val="00400DCE"/>
    <w:rsid w:val="00400ED0"/>
    <w:rsid w:val="004013C6"/>
    <w:rsid w:val="00401901"/>
    <w:rsid w:val="00401CDE"/>
    <w:rsid w:val="00401E53"/>
    <w:rsid w:val="0040200E"/>
    <w:rsid w:val="004024DE"/>
    <w:rsid w:val="00402927"/>
    <w:rsid w:val="00402A08"/>
    <w:rsid w:val="00402BA6"/>
    <w:rsid w:val="00402D08"/>
    <w:rsid w:val="00402F4C"/>
    <w:rsid w:val="0040300E"/>
    <w:rsid w:val="00403598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4F53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0C88"/>
    <w:rsid w:val="004112E0"/>
    <w:rsid w:val="00411584"/>
    <w:rsid w:val="00411771"/>
    <w:rsid w:val="00411A45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8B6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41A"/>
    <w:rsid w:val="00416A86"/>
    <w:rsid w:val="00416AF8"/>
    <w:rsid w:val="00416DEF"/>
    <w:rsid w:val="00416FC8"/>
    <w:rsid w:val="004170F9"/>
    <w:rsid w:val="00417258"/>
    <w:rsid w:val="00417290"/>
    <w:rsid w:val="004172D4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A2A"/>
    <w:rsid w:val="00421CDC"/>
    <w:rsid w:val="00421FBF"/>
    <w:rsid w:val="00421FF8"/>
    <w:rsid w:val="0042210D"/>
    <w:rsid w:val="00422C24"/>
    <w:rsid w:val="00423735"/>
    <w:rsid w:val="00423BAE"/>
    <w:rsid w:val="004241F1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5997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93E"/>
    <w:rsid w:val="00434A7D"/>
    <w:rsid w:val="00434A8F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1EEE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6AD"/>
    <w:rsid w:val="004458DD"/>
    <w:rsid w:val="0044594D"/>
    <w:rsid w:val="004459C9"/>
    <w:rsid w:val="00445FDA"/>
    <w:rsid w:val="00446256"/>
    <w:rsid w:val="00446D59"/>
    <w:rsid w:val="0044784F"/>
    <w:rsid w:val="00447C1E"/>
    <w:rsid w:val="00450451"/>
    <w:rsid w:val="00450773"/>
    <w:rsid w:val="004508B9"/>
    <w:rsid w:val="00450A8A"/>
    <w:rsid w:val="00450DA3"/>
    <w:rsid w:val="00450E59"/>
    <w:rsid w:val="004510C2"/>
    <w:rsid w:val="004511F9"/>
    <w:rsid w:val="0045189E"/>
    <w:rsid w:val="00452260"/>
    <w:rsid w:val="004523E1"/>
    <w:rsid w:val="00452A04"/>
    <w:rsid w:val="00452ADA"/>
    <w:rsid w:val="00452EF1"/>
    <w:rsid w:val="00453C1C"/>
    <w:rsid w:val="00453F49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1A9"/>
    <w:rsid w:val="004605BA"/>
    <w:rsid w:val="00460863"/>
    <w:rsid w:val="00460AE9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30E"/>
    <w:rsid w:val="004649AC"/>
    <w:rsid w:val="00464B35"/>
    <w:rsid w:val="00464C13"/>
    <w:rsid w:val="00464C84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1C32"/>
    <w:rsid w:val="00472021"/>
    <w:rsid w:val="0047219B"/>
    <w:rsid w:val="0047255B"/>
    <w:rsid w:val="00472A8E"/>
    <w:rsid w:val="00472AFE"/>
    <w:rsid w:val="00472B48"/>
    <w:rsid w:val="0047311F"/>
    <w:rsid w:val="0047317E"/>
    <w:rsid w:val="00473BFA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1EA8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4FB"/>
    <w:rsid w:val="00486E48"/>
    <w:rsid w:val="004872C4"/>
    <w:rsid w:val="004874DB"/>
    <w:rsid w:val="00487604"/>
    <w:rsid w:val="00487609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3B3"/>
    <w:rsid w:val="0049163E"/>
    <w:rsid w:val="0049181F"/>
    <w:rsid w:val="00491843"/>
    <w:rsid w:val="00491BF2"/>
    <w:rsid w:val="00491DA3"/>
    <w:rsid w:val="00492157"/>
    <w:rsid w:val="0049278D"/>
    <w:rsid w:val="004927D0"/>
    <w:rsid w:val="00492BBC"/>
    <w:rsid w:val="00492E3B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5F4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4AA"/>
    <w:rsid w:val="004A087C"/>
    <w:rsid w:val="004A1009"/>
    <w:rsid w:val="004A181D"/>
    <w:rsid w:val="004A1B8B"/>
    <w:rsid w:val="004A1FAC"/>
    <w:rsid w:val="004A23BB"/>
    <w:rsid w:val="004A2AF8"/>
    <w:rsid w:val="004A2BAD"/>
    <w:rsid w:val="004A2CD2"/>
    <w:rsid w:val="004A325F"/>
    <w:rsid w:val="004A32B1"/>
    <w:rsid w:val="004A36D8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6695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64F"/>
    <w:rsid w:val="004B2E28"/>
    <w:rsid w:val="004B306A"/>
    <w:rsid w:val="004B3313"/>
    <w:rsid w:val="004B3695"/>
    <w:rsid w:val="004B392E"/>
    <w:rsid w:val="004B3C88"/>
    <w:rsid w:val="004B3E5C"/>
    <w:rsid w:val="004B3EC3"/>
    <w:rsid w:val="004B4213"/>
    <w:rsid w:val="004B44AA"/>
    <w:rsid w:val="004B44FA"/>
    <w:rsid w:val="004B4734"/>
    <w:rsid w:val="004B5538"/>
    <w:rsid w:val="004B553D"/>
    <w:rsid w:val="004B593C"/>
    <w:rsid w:val="004B5982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49D"/>
    <w:rsid w:val="004C26C6"/>
    <w:rsid w:val="004C27C6"/>
    <w:rsid w:val="004C284A"/>
    <w:rsid w:val="004C285E"/>
    <w:rsid w:val="004C28B4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18F"/>
    <w:rsid w:val="004C4258"/>
    <w:rsid w:val="004C47A8"/>
    <w:rsid w:val="004C4B10"/>
    <w:rsid w:val="004C4E76"/>
    <w:rsid w:val="004C52EE"/>
    <w:rsid w:val="004C53D7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0CA"/>
    <w:rsid w:val="004D2151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2F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5E0"/>
    <w:rsid w:val="004E5761"/>
    <w:rsid w:val="004E5A94"/>
    <w:rsid w:val="004E5BF2"/>
    <w:rsid w:val="004E6062"/>
    <w:rsid w:val="004E6C64"/>
    <w:rsid w:val="004E7185"/>
    <w:rsid w:val="004E7536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140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459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B82"/>
    <w:rsid w:val="00504E14"/>
    <w:rsid w:val="00505542"/>
    <w:rsid w:val="005057DA"/>
    <w:rsid w:val="00505B9C"/>
    <w:rsid w:val="00506197"/>
    <w:rsid w:val="005061A1"/>
    <w:rsid w:val="005065C8"/>
    <w:rsid w:val="005069E4"/>
    <w:rsid w:val="00506AD3"/>
    <w:rsid w:val="00506C07"/>
    <w:rsid w:val="00506C96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0F9"/>
    <w:rsid w:val="00511681"/>
    <w:rsid w:val="00511966"/>
    <w:rsid w:val="00512295"/>
    <w:rsid w:val="005123EC"/>
    <w:rsid w:val="00512864"/>
    <w:rsid w:val="00512AFC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A68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0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14A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AEC"/>
    <w:rsid w:val="00527C05"/>
    <w:rsid w:val="00527F1E"/>
    <w:rsid w:val="00530250"/>
    <w:rsid w:val="005303C4"/>
    <w:rsid w:val="005305F0"/>
    <w:rsid w:val="005308B2"/>
    <w:rsid w:val="005308CA"/>
    <w:rsid w:val="0053096B"/>
    <w:rsid w:val="00530F1B"/>
    <w:rsid w:val="00530FEF"/>
    <w:rsid w:val="005315B4"/>
    <w:rsid w:val="00531721"/>
    <w:rsid w:val="00531CDA"/>
    <w:rsid w:val="00531DCA"/>
    <w:rsid w:val="00531E2A"/>
    <w:rsid w:val="0053236F"/>
    <w:rsid w:val="005326B8"/>
    <w:rsid w:val="0053293F"/>
    <w:rsid w:val="005334DD"/>
    <w:rsid w:val="00533C25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37C10"/>
    <w:rsid w:val="00540514"/>
    <w:rsid w:val="00540585"/>
    <w:rsid w:val="005413DE"/>
    <w:rsid w:val="00541493"/>
    <w:rsid w:val="0054159C"/>
    <w:rsid w:val="00541AED"/>
    <w:rsid w:val="005420B2"/>
    <w:rsid w:val="005420CF"/>
    <w:rsid w:val="0054297C"/>
    <w:rsid w:val="00542AF1"/>
    <w:rsid w:val="00543301"/>
    <w:rsid w:val="005441DB"/>
    <w:rsid w:val="0054436D"/>
    <w:rsid w:val="005447DD"/>
    <w:rsid w:val="005448BD"/>
    <w:rsid w:val="005448BF"/>
    <w:rsid w:val="00544962"/>
    <w:rsid w:val="00544D00"/>
    <w:rsid w:val="0054510E"/>
    <w:rsid w:val="005454D4"/>
    <w:rsid w:val="005455B4"/>
    <w:rsid w:val="00545966"/>
    <w:rsid w:val="00545B06"/>
    <w:rsid w:val="00545BE7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4DA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282"/>
    <w:rsid w:val="0055746A"/>
    <w:rsid w:val="00557571"/>
    <w:rsid w:val="0055758C"/>
    <w:rsid w:val="0055793E"/>
    <w:rsid w:val="00557946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937"/>
    <w:rsid w:val="00566E1D"/>
    <w:rsid w:val="005676EC"/>
    <w:rsid w:val="00567798"/>
    <w:rsid w:val="00567DE8"/>
    <w:rsid w:val="00570266"/>
    <w:rsid w:val="005704CB"/>
    <w:rsid w:val="005708C8"/>
    <w:rsid w:val="0057101A"/>
    <w:rsid w:val="00571020"/>
    <w:rsid w:val="0057104C"/>
    <w:rsid w:val="00571532"/>
    <w:rsid w:val="0057168B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05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074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B43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AA7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4F6"/>
    <w:rsid w:val="005A4665"/>
    <w:rsid w:val="005A49D3"/>
    <w:rsid w:val="005A4C8E"/>
    <w:rsid w:val="005A51EA"/>
    <w:rsid w:val="005A5646"/>
    <w:rsid w:val="005A5726"/>
    <w:rsid w:val="005A5964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376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86D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44"/>
    <w:rsid w:val="005C7891"/>
    <w:rsid w:val="005C7AA8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06A"/>
    <w:rsid w:val="005D223A"/>
    <w:rsid w:val="005D232A"/>
    <w:rsid w:val="005D24D4"/>
    <w:rsid w:val="005D2A07"/>
    <w:rsid w:val="005D2EE1"/>
    <w:rsid w:val="005D307B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864"/>
    <w:rsid w:val="005E297B"/>
    <w:rsid w:val="005E2B48"/>
    <w:rsid w:val="005E2C46"/>
    <w:rsid w:val="005E2F89"/>
    <w:rsid w:val="005E2FF8"/>
    <w:rsid w:val="005E30E1"/>
    <w:rsid w:val="005E33FA"/>
    <w:rsid w:val="005E3552"/>
    <w:rsid w:val="005E3D3B"/>
    <w:rsid w:val="005E3E03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5BA"/>
    <w:rsid w:val="005E676E"/>
    <w:rsid w:val="005E6921"/>
    <w:rsid w:val="005E695F"/>
    <w:rsid w:val="005E7240"/>
    <w:rsid w:val="005E72C9"/>
    <w:rsid w:val="005E7565"/>
    <w:rsid w:val="005E777E"/>
    <w:rsid w:val="005E7849"/>
    <w:rsid w:val="005E79D7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AE0"/>
    <w:rsid w:val="005F2CB3"/>
    <w:rsid w:val="005F3330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963"/>
    <w:rsid w:val="005F6A6A"/>
    <w:rsid w:val="005F6C45"/>
    <w:rsid w:val="005F6C96"/>
    <w:rsid w:val="005F6E3E"/>
    <w:rsid w:val="005F6E88"/>
    <w:rsid w:val="005F6F46"/>
    <w:rsid w:val="005F705E"/>
    <w:rsid w:val="005F7273"/>
    <w:rsid w:val="005F7A61"/>
    <w:rsid w:val="00600063"/>
    <w:rsid w:val="006000B3"/>
    <w:rsid w:val="006002A8"/>
    <w:rsid w:val="006002E2"/>
    <w:rsid w:val="0060064C"/>
    <w:rsid w:val="006011F5"/>
    <w:rsid w:val="0060138A"/>
    <w:rsid w:val="00601666"/>
    <w:rsid w:val="00601920"/>
    <w:rsid w:val="00601C91"/>
    <w:rsid w:val="00601CF7"/>
    <w:rsid w:val="00601F13"/>
    <w:rsid w:val="00601F81"/>
    <w:rsid w:val="00602097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0785C"/>
    <w:rsid w:val="00610175"/>
    <w:rsid w:val="00610257"/>
    <w:rsid w:val="0061055D"/>
    <w:rsid w:val="00610576"/>
    <w:rsid w:val="0061089D"/>
    <w:rsid w:val="006110E4"/>
    <w:rsid w:val="006111C9"/>
    <w:rsid w:val="006112BA"/>
    <w:rsid w:val="0061138B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086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C9A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089"/>
    <w:rsid w:val="00631268"/>
    <w:rsid w:val="00631527"/>
    <w:rsid w:val="00631592"/>
    <w:rsid w:val="0063167D"/>
    <w:rsid w:val="00631692"/>
    <w:rsid w:val="00631869"/>
    <w:rsid w:val="00631908"/>
    <w:rsid w:val="00631911"/>
    <w:rsid w:val="00631FA7"/>
    <w:rsid w:val="00632714"/>
    <w:rsid w:val="006329E9"/>
    <w:rsid w:val="00632EA1"/>
    <w:rsid w:val="00633249"/>
    <w:rsid w:val="00633695"/>
    <w:rsid w:val="00633C7C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5DB9"/>
    <w:rsid w:val="00636188"/>
    <w:rsid w:val="00636315"/>
    <w:rsid w:val="0063658E"/>
    <w:rsid w:val="0063660D"/>
    <w:rsid w:val="006366B7"/>
    <w:rsid w:val="00636789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3D9E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223"/>
    <w:rsid w:val="00645577"/>
    <w:rsid w:val="0064557D"/>
    <w:rsid w:val="00645618"/>
    <w:rsid w:val="006456C5"/>
    <w:rsid w:val="00645AE8"/>
    <w:rsid w:val="00645B5D"/>
    <w:rsid w:val="006462B9"/>
    <w:rsid w:val="006463D3"/>
    <w:rsid w:val="0064672A"/>
    <w:rsid w:val="00646B6C"/>
    <w:rsid w:val="00646C0A"/>
    <w:rsid w:val="00646EFD"/>
    <w:rsid w:val="0064714C"/>
    <w:rsid w:val="006474AB"/>
    <w:rsid w:val="00647585"/>
    <w:rsid w:val="006479B1"/>
    <w:rsid w:val="00647A52"/>
    <w:rsid w:val="00647F7B"/>
    <w:rsid w:val="006503D2"/>
    <w:rsid w:val="00650708"/>
    <w:rsid w:val="00650864"/>
    <w:rsid w:val="0065088D"/>
    <w:rsid w:val="00650C81"/>
    <w:rsid w:val="006510E5"/>
    <w:rsid w:val="006511D2"/>
    <w:rsid w:val="00651454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0CB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67C69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1FFD"/>
    <w:rsid w:val="0068206A"/>
    <w:rsid w:val="006820D3"/>
    <w:rsid w:val="0068232E"/>
    <w:rsid w:val="00682B06"/>
    <w:rsid w:val="00683036"/>
    <w:rsid w:val="006830D6"/>
    <w:rsid w:val="00683219"/>
    <w:rsid w:val="0068355D"/>
    <w:rsid w:val="00683938"/>
    <w:rsid w:val="00684166"/>
    <w:rsid w:val="006843E9"/>
    <w:rsid w:val="006848D6"/>
    <w:rsid w:val="0068511F"/>
    <w:rsid w:val="006852D8"/>
    <w:rsid w:val="00685307"/>
    <w:rsid w:val="006855A0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377"/>
    <w:rsid w:val="00691A9D"/>
    <w:rsid w:val="00691FE5"/>
    <w:rsid w:val="0069203F"/>
    <w:rsid w:val="006923E5"/>
    <w:rsid w:val="00692E9B"/>
    <w:rsid w:val="006930A6"/>
    <w:rsid w:val="006931EC"/>
    <w:rsid w:val="006935A2"/>
    <w:rsid w:val="00693D15"/>
    <w:rsid w:val="00693E7E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19B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85D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3E0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B36"/>
    <w:rsid w:val="006B6DA4"/>
    <w:rsid w:val="006B7733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1F9D"/>
    <w:rsid w:val="006C22A1"/>
    <w:rsid w:val="006C2854"/>
    <w:rsid w:val="006C2913"/>
    <w:rsid w:val="006C2953"/>
    <w:rsid w:val="006C2ED7"/>
    <w:rsid w:val="006C35D2"/>
    <w:rsid w:val="006C3DD7"/>
    <w:rsid w:val="006C3FEF"/>
    <w:rsid w:val="006C4575"/>
    <w:rsid w:val="006C48D3"/>
    <w:rsid w:val="006C4A88"/>
    <w:rsid w:val="006C4CFF"/>
    <w:rsid w:val="006C4F36"/>
    <w:rsid w:val="006C4F97"/>
    <w:rsid w:val="006C520B"/>
    <w:rsid w:val="006C5488"/>
    <w:rsid w:val="006C54C8"/>
    <w:rsid w:val="006C5928"/>
    <w:rsid w:val="006C5DE1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2D04"/>
    <w:rsid w:val="006E3155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8D7"/>
    <w:rsid w:val="006E6BD1"/>
    <w:rsid w:val="006E6E89"/>
    <w:rsid w:val="006E6F91"/>
    <w:rsid w:val="006E73B0"/>
    <w:rsid w:val="006E7675"/>
    <w:rsid w:val="006E7BD4"/>
    <w:rsid w:val="006E7DB7"/>
    <w:rsid w:val="006E7DD4"/>
    <w:rsid w:val="006E7E75"/>
    <w:rsid w:val="006E7F03"/>
    <w:rsid w:val="006F0450"/>
    <w:rsid w:val="006F06F2"/>
    <w:rsid w:val="006F0781"/>
    <w:rsid w:val="006F08B2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89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B67"/>
    <w:rsid w:val="006F5C0A"/>
    <w:rsid w:val="006F5D8A"/>
    <w:rsid w:val="006F6623"/>
    <w:rsid w:val="006F6C22"/>
    <w:rsid w:val="006F6C3C"/>
    <w:rsid w:val="006F6CA1"/>
    <w:rsid w:val="006F6CBE"/>
    <w:rsid w:val="006F7293"/>
    <w:rsid w:val="006F767E"/>
    <w:rsid w:val="006F79E9"/>
    <w:rsid w:val="006F7AC4"/>
    <w:rsid w:val="006F7B47"/>
    <w:rsid w:val="006F7E42"/>
    <w:rsid w:val="006F7EE1"/>
    <w:rsid w:val="006F7F5D"/>
    <w:rsid w:val="0070059D"/>
    <w:rsid w:val="007007A1"/>
    <w:rsid w:val="007009B2"/>
    <w:rsid w:val="00700A9C"/>
    <w:rsid w:val="00700BE0"/>
    <w:rsid w:val="00700CCF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0A5"/>
    <w:rsid w:val="007024D8"/>
    <w:rsid w:val="00702BF5"/>
    <w:rsid w:val="00702D6D"/>
    <w:rsid w:val="00703383"/>
    <w:rsid w:val="00703C35"/>
    <w:rsid w:val="00703DBD"/>
    <w:rsid w:val="00703EDA"/>
    <w:rsid w:val="007043FB"/>
    <w:rsid w:val="00704BA5"/>
    <w:rsid w:val="00704D4C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23A"/>
    <w:rsid w:val="007106FA"/>
    <w:rsid w:val="0071085F"/>
    <w:rsid w:val="00710B2C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68"/>
    <w:rsid w:val="007149EF"/>
    <w:rsid w:val="00714AE0"/>
    <w:rsid w:val="00715062"/>
    <w:rsid w:val="00715400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17BBF"/>
    <w:rsid w:val="00720131"/>
    <w:rsid w:val="0072069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6A2"/>
    <w:rsid w:val="00727B79"/>
    <w:rsid w:val="00727CCF"/>
    <w:rsid w:val="00727D5A"/>
    <w:rsid w:val="0073014F"/>
    <w:rsid w:val="00730444"/>
    <w:rsid w:val="0073053C"/>
    <w:rsid w:val="007308CD"/>
    <w:rsid w:val="00730A79"/>
    <w:rsid w:val="00730B87"/>
    <w:rsid w:val="007320FF"/>
    <w:rsid w:val="0073243B"/>
    <w:rsid w:val="0073269D"/>
    <w:rsid w:val="00732781"/>
    <w:rsid w:val="007327B2"/>
    <w:rsid w:val="00732C58"/>
    <w:rsid w:val="00732C9C"/>
    <w:rsid w:val="007330CC"/>
    <w:rsid w:val="007331E1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8FE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0C0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1BC"/>
    <w:rsid w:val="007545A5"/>
    <w:rsid w:val="00754D68"/>
    <w:rsid w:val="0075535C"/>
    <w:rsid w:val="00755E00"/>
    <w:rsid w:val="00756221"/>
    <w:rsid w:val="007563DB"/>
    <w:rsid w:val="00756B43"/>
    <w:rsid w:val="00756DB1"/>
    <w:rsid w:val="00756EB7"/>
    <w:rsid w:val="0075741D"/>
    <w:rsid w:val="007574C8"/>
    <w:rsid w:val="007575E9"/>
    <w:rsid w:val="007576C3"/>
    <w:rsid w:val="00757B61"/>
    <w:rsid w:val="00757CDC"/>
    <w:rsid w:val="007607DC"/>
    <w:rsid w:val="0076086F"/>
    <w:rsid w:val="007608A5"/>
    <w:rsid w:val="00760A6B"/>
    <w:rsid w:val="00760B98"/>
    <w:rsid w:val="00760D5D"/>
    <w:rsid w:val="00760E42"/>
    <w:rsid w:val="00760FC4"/>
    <w:rsid w:val="0076170C"/>
    <w:rsid w:val="007618A7"/>
    <w:rsid w:val="00761B47"/>
    <w:rsid w:val="00761F76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3F8D"/>
    <w:rsid w:val="007642B3"/>
    <w:rsid w:val="0076549A"/>
    <w:rsid w:val="00765523"/>
    <w:rsid w:val="007658D2"/>
    <w:rsid w:val="00765A62"/>
    <w:rsid w:val="00765CD2"/>
    <w:rsid w:val="00765CD8"/>
    <w:rsid w:val="00765DF8"/>
    <w:rsid w:val="00766521"/>
    <w:rsid w:val="00766544"/>
    <w:rsid w:val="007669A5"/>
    <w:rsid w:val="00766BAF"/>
    <w:rsid w:val="00766D91"/>
    <w:rsid w:val="0076747A"/>
    <w:rsid w:val="007678B6"/>
    <w:rsid w:val="00767935"/>
    <w:rsid w:val="00770019"/>
    <w:rsid w:val="0077009F"/>
    <w:rsid w:val="0077012F"/>
    <w:rsid w:val="007704F8"/>
    <w:rsid w:val="00770848"/>
    <w:rsid w:val="00770867"/>
    <w:rsid w:val="00770C03"/>
    <w:rsid w:val="00771067"/>
    <w:rsid w:val="007712F7"/>
    <w:rsid w:val="00771A0B"/>
    <w:rsid w:val="00772F91"/>
    <w:rsid w:val="00773B8E"/>
    <w:rsid w:val="007740E5"/>
    <w:rsid w:val="007742B0"/>
    <w:rsid w:val="007744AE"/>
    <w:rsid w:val="00774C79"/>
    <w:rsid w:val="00774FC7"/>
    <w:rsid w:val="0077509E"/>
    <w:rsid w:val="007753A5"/>
    <w:rsid w:val="00775A9C"/>
    <w:rsid w:val="00775CDE"/>
    <w:rsid w:val="00775D25"/>
    <w:rsid w:val="00775E2D"/>
    <w:rsid w:val="00775F42"/>
    <w:rsid w:val="0077668D"/>
    <w:rsid w:val="0077671C"/>
    <w:rsid w:val="00776911"/>
    <w:rsid w:val="00776E03"/>
    <w:rsid w:val="00776EFE"/>
    <w:rsid w:val="00777079"/>
    <w:rsid w:val="0077719F"/>
    <w:rsid w:val="007805CF"/>
    <w:rsid w:val="0078089C"/>
    <w:rsid w:val="007808E9"/>
    <w:rsid w:val="00780D74"/>
    <w:rsid w:val="00780E54"/>
    <w:rsid w:val="007816A8"/>
    <w:rsid w:val="00781899"/>
    <w:rsid w:val="00781CB6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100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155"/>
    <w:rsid w:val="00787167"/>
    <w:rsid w:val="00787777"/>
    <w:rsid w:val="007878A4"/>
    <w:rsid w:val="007879EE"/>
    <w:rsid w:val="00787A3A"/>
    <w:rsid w:val="00787C58"/>
    <w:rsid w:val="00787D30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3E34"/>
    <w:rsid w:val="007940B5"/>
    <w:rsid w:val="007940E4"/>
    <w:rsid w:val="0079414D"/>
    <w:rsid w:val="007942A4"/>
    <w:rsid w:val="0079441D"/>
    <w:rsid w:val="0079453D"/>
    <w:rsid w:val="00794941"/>
    <w:rsid w:val="00795B72"/>
    <w:rsid w:val="00795D7F"/>
    <w:rsid w:val="00795EBF"/>
    <w:rsid w:val="0079635A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1A"/>
    <w:rsid w:val="007A41DD"/>
    <w:rsid w:val="007A42B2"/>
    <w:rsid w:val="007A43FC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6B59"/>
    <w:rsid w:val="007A7479"/>
    <w:rsid w:val="007A750B"/>
    <w:rsid w:val="007A7615"/>
    <w:rsid w:val="007A7921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3FE"/>
    <w:rsid w:val="007B2C4E"/>
    <w:rsid w:val="007B2DBB"/>
    <w:rsid w:val="007B33FC"/>
    <w:rsid w:val="007B3629"/>
    <w:rsid w:val="007B3E00"/>
    <w:rsid w:val="007B40E0"/>
    <w:rsid w:val="007B43A9"/>
    <w:rsid w:val="007B457C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CA5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67E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1BC"/>
    <w:rsid w:val="007D44DD"/>
    <w:rsid w:val="007D44E7"/>
    <w:rsid w:val="007D476F"/>
    <w:rsid w:val="007D4E1A"/>
    <w:rsid w:val="007D4E75"/>
    <w:rsid w:val="007D5033"/>
    <w:rsid w:val="007D5B9C"/>
    <w:rsid w:val="007D5C87"/>
    <w:rsid w:val="007D626B"/>
    <w:rsid w:val="007D64CB"/>
    <w:rsid w:val="007D6B9D"/>
    <w:rsid w:val="007D6E8B"/>
    <w:rsid w:val="007D6ED3"/>
    <w:rsid w:val="007D6F7C"/>
    <w:rsid w:val="007D7638"/>
    <w:rsid w:val="007D7A97"/>
    <w:rsid w:val="007D7BCB"/>
    <w:rsid w:val="007E003A"/>
    <w:rsid w:val="007E0121"/>
    <w:rsid w:val="007E02C8"/>
    <w:rsid w:val="007E034F"/>
    <w:rsid w:val="007E04D3"/>
    <w:rsid w:val="007E0523"/>
    <w:rsid w:val="007E0543"/>
    <w:rsid w:val="007E06DC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2C3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67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1462"/>
    <w:rsid w:val="007F23B4"/>
    <w:rsid w:val="007F24E7"/>
    <w:rsid w:val="007F2937"/>
    <w:rsid w:val="007F2A37"/>
    <w:rsid w:val="007F2E1B"/>
    <w:rsid w:val="007F317A"/>
    <w:rsid w:val="007F364F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DD1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5B"/>
    <w:rsid w:val="00804BBE"/>
    <w:rsid w:val="00804BC7"/>
    <w:rsid w:val="00805429"/>
    <w:rsid w:val="0080548E"/>
    <w:rsid w:val="008054D7"/>
    <w:rsid w:val="008062C7"/>
    <w:rsid w:val="008067BE"/>
    <w:rsid w:val="00806A5E"/>
    <w:rsid w:val="00806EF2"/>
    <w:rsid w:val="0080703F"/>
    <w:rsid w:val="00807CAA"/>
    <w:rsid w:val="00807D19"/>
    <w:rsid w:val="00807E3D"/>
    <w:rsid w:val="00807E43"/>
    <w:rsid w:val="0081025B"/>
    <w:rsid w:val="0081033F"/>
    <w:rsid w:val="00810BD4"/>
    <w:rsid w:val="00810FBE"/>
    <w:rsid w:val="0081123B"/>
    <w:rsid w:val="008114C0"/>
    <w:rsid w:val="008119AA"/>
    <w:rsid w:val="00811B5D"/>
    <w:rsid w:val="00811C64"/>
    <w:rsid w:val="00811DC1"/>
    <w:rsid w:val="00811F24"/>
    <w:rsid w:val="008123A3"/>
    <w:rsid w:val="0081247E"/>
    <w:rsid w:val="008129ED"/>
    <w:rsid w:val="008132C2"/>
    <w:rsid w:val="00813A66"/>
    <w:rsid w:val="00813BD5"/>
    <w:rsid w:val="00813ECF"/>
    <w:rsid w:val="00814384"/>
    <w:rsid w:val="0081442F"/>
    <w:rsid w:val="00814825"/>
    <w:rsid w:val="008148D2"/>
    <w:rsid w:val="00814CD4"/>
    <w:rsid w:val="0081502C"/>
    <w:rsid w:val="00815856"/>
    <w:rsid w:val="008158C6"/>
    <w:rsid w:val="008159D6"/>
    <w:rsid w:val="00815AE2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3D8"/>
    <w:rsid w:val="0081765F"/>
    <w:rsid w:val="00817825"/>
    <w:rsid w:val="0081792C"/>
    <w:rsid w:val="0081795A"/>
    <w:rsid w:val="008179E6"/>
    <w:rsid w:val="00817FB1"/>
    <w:rsid w:val="00820227"/>
    <w:rsid w:val="00820615"/>
    <w:rsid w:val="0082094A"/>
    <w:rsid w:val="00820B8D"/>
    <w:rsid w:val="00820D1B"/>
    <w:rsid w:val="00820F34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1EB2"/>
    <w:rsid w:val="00832139"/>
    <w:rsid w:val="00832A6E"/>
    <w:rsid w:val="00832C07"/>
    <w:rsid w:val="008332A1"/>
    <w:rsid w:val="00833392"/>
    <w:rsid w:val="0083340B"/>
    <w:rsid w:val="00833411"/>
    <w:rsid w:val="008336A0"/>
    <w:rsid w:val="00833B33"/>
    <w:rsid w:val="00833DB8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3D9"/>
    <w:rsid w:val="00835550"/>
    <w:rsid w:val="008357ED"/>
    <w:rsid w:val="00835C6C"/>
    <w:rsid w:val="00835EEB"/>
    <w:rsid w:val="00835F26"/>
    <w:rsid w:val="00835F2C"/>
    <w:rsid w:val="0083628D"/>
    <w:rsid w:val="008363F7"/>
    <w:rsid w:val="0083653B"/>
    <w:rsid w:val="0083675E"/>
    <w:rsid w:val="0083687A"/>
    <w:rsid w:val="00836C34"/>
    <w:rsid w:val="00836FDE"/>
    <w:rsid w:val="0083700F"/>
    <w:rsid w:val="00837014"/>
    <w:rsid w:val="0083721E"/>
    <w:rsid w:val="008373E4"/>
    <w:rsid w:val="008375BF"/>
    <w:rsid w:val="00837D84"/>
    <w:rsid w:val="00837E1E"/>
    <w:rsid w:val="00840139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80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1E2"/>
    <w:rsid w:val="008518B2"/>
    <w:rsid w:val="00852A65"/>
    <w:rsid w:val="008537CC"/>
    <w:rsid w:val="0085394A"/>
    <w:rsid w:val="00853AAE"/>
    <w:rsid w:val="0085401C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973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F9A"/>
    <w:rsid w:val="008620CE"/>
    <w:rsid w:val="0086247D"/>
    <w:rsid w:val="008630D1"/>
    <w:rsid w:val="008631E2"/>
    <w:rsid w:val="008633AC"/>
    <w:rsid w:val="008636AC"/>
    <w:rsid w:val="00863B64"/>
    <w:rsid w:val="00864012"/>
    <w:rsid w:val="0086403E"/>
    <w:rsid w:val="008640E2"/>
    <w:rsid w:val="0086412B"/>
    <w:rsid w:val="008641A4"/>
    <w:rsid w:val="00864A0C"/>
    <w:rsid w:val="00864B58"/>
    <w:rsid w:val="00864EF1"/>
    <w:rsid w:val="00864F45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647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8D0"/>
    <w:rsid w:val="00873C87"/>
    <w:rsid w:val="00873D3F"/>
    <w:rsid w:val="00873D9E"/>
    <w:rsid w:val="00873EDD"/>
    <w:rsid w:val="00873F0B"/>
    <w:rsid w:val="00873F54"/>
    <w:rsid w:val="00874496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74D"/>
    <w:rsid w:val="00883A4F"/>
    <w:rsid w:val="00883ABF"/>
    <w:rsid w:val="00883C06"/>
    <w:rsid w:val="00883CE4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4FC2"/>
    <w:rsid w:val="008853AD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09D4"/>
    <w:rsid w:val="00890F81"/>
    <w:rsid w:val="00891160"/>
    <w:rsid w:val="00891449"/>
    <w:rsid w:val="00891514"/>
    <w:rsid w:val="008916FE"/>
    <w:rsid w:val="0089176F"/>
    <w:rsid w:val="00891942"/>
    <w:rsid w:val="00891B25"/>
    <w:rsid w:val="00891C45"/>
    <w:rsid w:val="00891FB0"/>
    <w:rsid w:val="008920F9"/>
    <w:rsid w:val="0089290E"/>
    <w:rsid w:val="00892931"/>
    <w:rsid w:val="00892C6C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73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CD3"/>
    <w:rsid w:val="008A3D4F"/>
    <w:rsid w:val="008A3F36"/>
    <w:rsid w:val="008A4025"/>
    <w:rsid w:val="008A4381"/>
    <w:rsid w:val="008A4951"/>
    <w:rsid w:val="008A5187"/>
    <w:rsid w:val="008A53A8"/>
    <w:rsid w:val="008A5450"/>
    <w:rsid w:val="008A5462"/>
    <w:rsid w:val="008A555A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6F2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39"/>
    <w:rsid w:val="008C25B7"/>
    <w:rsid w:val="008C27D0"/>
    <w:rsid w:val="008C2ADE"/>
    <w:rsid w:val="008C2D18"/>
    <w:rsid w:val="008C2F98"/>
    <w:rsid w:val="008C367E"/>
    <w:rsid w:val="008C36CF"/>
    <w:rsid w:val="008C3B33"/>
    <w:rsid w:val="008C3C46"/>
    <w:rsid w:val="008C3CE0"/>
    <w:rsid w:val="008C3CE9"/>
    <w:rsid w:val="008C3DFE"/>
    <w:rsid w:val="008C4473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985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03A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274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39BE"/>
    <w:rsid w:val="008E3F6B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80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1EB"/>
    <w:rsid w:val="008F2641"/>
    <w:rsid w:val="008F278D"/>
    <w:rsid w:val="008F2B91"/>
    <w:rsid w:val="008F2E28"/>
    <w:rsid w:val="008F2E35"/>
    <w:rsid w:val="008F2F23"/>
    <w:rsid w:val="008F32B1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1C"/>
    <w:rsid w:val="008F55A5"/>
    <w:rsid w:val="008F579E"/>
    <w:rsid w:val="008F5CF0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146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A6F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1D03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0AD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459"/>
    <w:rsid w:val="00921A45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1BA"/>
    <w:rsid w:val="0092729B"/>
    <w:rsid w:val="009274AE"/>
    <w:rsid w:val="009274D9"/>
    <w:rsid w:val="00927655"/>
    <w:rsid w:val="00927787"/>
    <w:rsid w:val="00927C0F"/>
    <w:rsid w:val="009300B8"/>
    <w:rsid w:val="009301BF"/>
    <w:rsid w:val="0093053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C82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CDC"/>
    <w:rsid w:val="00936E6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3EE0"/>
    <w:rsid w:val="00944B1B"/>
    <w:rsid w:val="00944DA4"/>
    <w:rsid w:val="009453B3"/>
    <w:rsid w:val="00945500"/>
    <w:rsid w:val="009455AE"/>
    <w:rsid w:val="00945B36"/>
    <w:rsid w:val="00945B4C"/>
    <w:rsid w:val="009463DE"/>
    <w:rsid w:val="0094657D"/>
    <w:rsid w:val="00946590"/>
    <w:rsid w:val="00946AD4"/>
    <w:rsid w:val="00946ADE"/>
    <w:rsid w:val="00946E87"/>
    <w:rsid w:val="00946EF3"/>
    <w:rsid w:val="00946F4F"/>
    <w:rsid w:val="0094770D"/>
    <w:rsid w:val="009477A6"/>
    <w:rsid w:val="009477E1"/>
    <w:rsid w:val="00947BE1"/>
    <w:rsid w:val="00947CF0"/>
    <w:rsid w:val="00947DD5"/>
    <w:rsid w:val="00947E3E"/>
    <w:rsid w:val="00947EA9"/>
    <w:rsid w:val="00947F79"/>
    <w:rsid w:val="00947FB1"/>
    <w:rsid w:val="00950000"/>
    <w:rsid w:val="00950329"/>
    <w:rsid w:val="0095046B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1B9"/>
    <w:rsid w:val="00952DC7"/>
    <w:rsid w:val="00952FF4"/>
    <w:rsid w:val="00953331"/>
    <w:rsid w:val="009534E9"/>
    <w:rsid w:val="00953E1F"/>
    <w:rsid w:val="00953FFC"/>
    <w:rsid w:val="009541E8"/>
    <w:rsid w:val="00954560"/>
    <w:rsid w:val="00954B9C"/>
    <w:rsid w:val="00954C59"/>
    <w:rsid w:val="00954E5B"/>
    <w:rsid w:val="00954F71"/>
    <w:rsid w:val="00955113"/>
    <w:rsid w:val="00955154"/>
    <w:rsid w:val="00955326"/>
    <w:rsid w:val="00955354"/>
    <w:rsid w:val="009554BF"/>
    <w:rsid w:val="00955720"/>
    <w:rsid w:val="00955C74"/>
    <w:rsid w:val="00955CD6"/>
    <w:rsid w:val="009561AF"/>
    <w:rsid w:val="009562C9"/>
    <w:rsid w:val="009568B6"/>
    <w:rsid w:val="00957862"/>
    <w:rsid w:val="009578D4"/>
    <w:rsid w:val="00957B73"/>
    <w:rsid w:val="00957CF6"/>
    <w:rsid w:val="00957FA7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663"/>
    <w:rsid w:val="009629CA"/>
    <w:rsid w:val="0096322A"/>
    <w:rsid w:val="0096322B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C51"/>
    <w:rsid w:val="00965E92"/>
    <w:rsid w:val="00965EBC"/>
    <w:rsid w:val="009660AF"/>
    <w:rsid w:val="009660FF"/>
    <w:rsid w:val="0096616E"/>
    <w:rsid w:val="009661DC"/>
    <w:rsid w:val="0096636C"/>
    <w:rsid w:val="0096689A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180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1ED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494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590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87EE6"/>
    <w:rsid w:val="009900AD"/>
    <w:rsid w:val="009902EB"/>
    <w:rsid w:val="00990309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92F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0AEF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178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0E7"/>
    <w:rsid w:val="009C0270"/>
    <w:rsid w:val="009C042A"/>
    <w:rsid w:val="009C06DE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934"/>
    <w:rsid w:val="009C5CDD"/>
    <w:rsid w:val="009C5D34"/>
    <w:rsid w:val="009C6043"/>
    <w:rsid w:val="009C622A"/>
    <w:rsid w:val="009C62EC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0CF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B95"/>
    <w:rsid w:val="009D2C6D"/>
    <w:rsid w:val="009D2D7C"/>
    <w:rsid w:val="009D2DE7"/>
    <w:rsid w:val="009D30CB"/>
    <w:rsid w:val="009D3101"/>
    <w:rsid w:val="009D314E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DF4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DA9"/>
    <w:rsid w:val="009E2E85"/>
    <w:rsid w:val="009E31A8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6907"/>
    <w:rsid w:val="009E70BA"/>
    <w:rsid w:val="009E70EC"/>
    <w:rsid w:val="009E796F"/>
    <w:rsid w:val="009F01AB"/>
    <w:rsid w:val="009F0484"/>
    <w:rsid w:val="009F0517"/>
    <w:rsid w:val="009F056F"/>
    <w:rsid w:val="009F0C5B"/>
    <w:rsid w:val="009F0E69"/>
    <w:rsid w:val="009F0F4D"/>
    <w:rsid w:val="009F1114"/>
    <w:rsid w:val="009F15EF"/>
    <w:rsid w:val="009F17AC"/>
    <w:rsid w:val="009F1BDB"/>
    <w:rsid w:val="009F1E03"/>
    <w:rsid w:val="009F2428"/>
    <w:rsid w:val="009F2841"/>
    <w:rsid w:val="009F2C60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31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D1E"/>
    <w:rsid w:val="00A03FCD"/>
    <w:rsid w:val="00A042F2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63D"/>
    <w:rsid w:val="00A107CC"/>
    <w:rsid w:val="00A10AED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225"/>
    <w:rsid w:val="00A1645A"/>
    <w:rsid w:val="00A16AD8"/>
    <w:rsid w:val="00A16CCB"/>
    <w:rsid w:val="00A17120"/>
    <w:rsid w:val="00A17821"/>
    <w:rsid w:val="00A17959"/>
    <w:rsid w:val="00A17DFB"/>
    <w:rsid w:val="00A201C9"/>
    <w:rsid w:val="00A2052C"/>
    <w:rsid w:val="00A2065B"/>
    <w:rsid w:val="00A20799"/>
    <w:rsid w:val="00A2079A"/>
    <w:rsid w:val="00A207AB"/>
    <w:rsid w:val="00A209A1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955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457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536"/>
    <w:rsid w:val="00A31C38"/>
    <w:rsid w:val="00A31DC8"/>
    <w:rsid w:val="00A32042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1A7"/>
    <w:rsid w:val="00A343F5"/>
    <w:rsid w:val="00A34C8E"/>
    <w:rsid w:val="00A3515A"/>
    <w:rsid w:val="00A352D1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5E"/>
    <w:rsid w:val="00A434F8"/>
    <w:rsid w:val="00A435BD"/>
    <w:rsid w:val="00A435F1"/>
    <w:rsid w:val="00A437A7"/>
    <w:rsid w:val="00A43867"/>
    <w:rsid w:val="00A43AAC"/>
    <w:rsid w:val="00A440E8"/>
    <w:rsid w:val="00A44795"/>
    <w:rsid w:val="00A44865"/>
    <w:rsid w:val="00A44BB6"/>
    <w:rsid w:val="00A44D26"/>
    <w:rsid w:val="00A44F2E"/>
    <w:rsid w:val="00A452F0"/>
    <w:rsid w:val="00A45490"/>
    <w:rsid w:val="00A45557"/>
    <w:rsid w:val="00A457AC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52"/>
    <w:rsid w:val="00A50F83"/>
    <w:rsid w:val="00A5100D"/>
    <w:rsid w:val="00A51394"/>
    <w:rsid w:val="00A518C2"/>
    <w:rsid w:val="00A5195B"/>
    <w:rsid w:val="00A51FAA"/>
    <w:rsid w:val="00A52429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C68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A0C"/>
    <w:rsid w:val="00A57C5C"/>
    <w:rsid w:val="00A57F13"/>
    <w:rsid w:val="00A600E7"/>
    <w:rsid w:val="00A60288"/>
    <w:rsid w:val="00A60489"/>
    <w:rsid w:val="00A606C2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21A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21F"/>
    <w:rsid w:val="00A7639C"/>
    <w:rsid w:val="00A769F3"/>
    <w:rsid w:val="00A76E5F"/>
    <w:rsid w:val="00A77288"/>
    <w:rsid w:val="00A7742B"/>
    <w:rsid w:val="00A7745A"/>
    <w:rsid w:val="00A77AB3"/>
    <w:rsid w:val="00A77BC8"/>
    <w:rsid w:val="00A77D6A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624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9DF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C7D"/>
    <w:rsid w:val="00A97E60"/>
    <w:rsid w:val="00A97F5C"/>
    <w:rsid w:val="00AA01BD"/>
    <w:rsid w:val="00AA0420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BD2"/>
    <w:rsid w:val="00AB4DDC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05F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11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D7DA6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0E8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837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68A7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5D3F"/>
    <w:rsid w:val="00B1612E"/>
    <w:rsid w:val="00B161A6"/>
    <w:rsid w:val="00B16576"/>
    <w:rsid w:val="00B165C1"/>
    <w:rsid w:val="00B16873"/>
    <w:rsid w:val="00B16D60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4B0"/>
    <w:rsid w:val="00B2263D"/>
    <w:rsid w:val="00B2272D"/>
    <w:rsid w:val="00B23329"/>
    <w:rsid w:val="00B23369"/>
    <w:rsid w:val="00B233E6"/>
    <w:rsid w:val="00B235AE"/>
    <w:rsid w:val="00B236BC"/>
    <w:rsid w:val="00B239CB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0A9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4CDB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EB5"/>
    <w:rsid w:val="00B42F34"/>
    <w:rsid w:val="00B43010"/>
    <w:rsid w:val="00B43349"/>
    <w:rsid w:val="00B43613"/>
    <w:rsid w:val="00B438DF"/>
    <w:rsid w:val="00B43ABF"/>
    <w:rsid w:val="00B43ADD"/>
    <w:rsid w:val="00B43AEC"/>
    <w:rsid w:val="00B43EF7"/>
    <w:rsid w:val="00B44037"/>
    <w:rsid w:val="00B44242"/>
    <w:rsid w:val="00B445C2"/>
    <w:rsid w:val="00B44B6E"/>
    <w:rsid w:val="00B451C4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3D3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43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78C"/>
    <w:rsid w:val="00B51DCF"/>
    <w:rsid w:val="00B522D2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06FB"/>
    <w:rsid w:val="00B6111A"/>
    <w:rsid w:val="00B6117E"/>
    <w:rsid w:val="00B6125B"/>
    <w:rsid w:val="00B61959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A30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DB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7B2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DE2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0C"/>
    <w:rsid w:val="00B86C94"/>
    <w:rsid w:val="00B86E32"/>
    <w:rsid w:val="00B8723A"/>
    <w:rsid w:val="00B8733D"/>
    <w:rsid w:val="00B87528"/>
    <w:rsid w:val="00B87637"/>
    <w:rsid w:val="00B8794A"/>
    <w:rsid w:val="00B87B20"/>
    <w:rsid w:val="00B9010F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97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504"/>
    <w:rsid w:val="00BA0815"/>
    <w:rsid w:val="00BA08BB"/>
    <w:rsid w:val="00BA08E7"/>
    <w:rsid w:val="00BA0D28"/>
    <w:rsid w:val="00BA0D49"/>
    <w:rsid w:val="00BA0F72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236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881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6FC"/>
    <w:rsid w:val="00BC1828"/>
    <w:rsid w:val="00BC1DA2"/>
    <w:rsid w:val="00BC2391"/>
    <w:rsid w:val="00BC2E8A"/>
    <w:rsid w:val="00BC3096"/>
    <w:rsid w:val="00BC34E2"/>
    <w:rsid w:val="00BC4A94"/>
    <w:rsid w:val="00BC5729"/>
    <w:rsid w:val="00BC5C9E"/>
    <w:rsid w:val="00BC608B"/>
    <w:rsid w:val="00BC634B"/>
    <w:rsid w:val="00BC65A6"/>
    <w:rsid w:val="00BC65C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7D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622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02B"/>
    <w:rsid w:val="00BE7151"/>
    <w:rsid w:val="00BE7267"/>
    <w:rsid w:val="00BE78F0"/>
    <w:rsid w:val="00BE7D83"/>
    <w:rsid w:val="00BF021D"/>
    <w:rsid w:val="00BF0F34"/>
    <w:rsid w:val="00BF0FAC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2F8B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2DE"/>
    <w:rsid w:val="00BF5845"/>
    <w:rsid w:val="00BF5D7A"/>
    <w:rsid w:val="00BF5DBB"/>
    <w:rsid w:val="00BF5F37"/>
    <w:rsid w:val="00BF5F43"/>
    <w:rsid w:val="00BF5FCD"/>
    <w:rsid w:val="00BF60C1"/>
    <w:rsid w:val="00BF699C"/>
    <w:rsid w:val="00BF6D33"/>
    <w:rsid w:val="00BF6FF3"/>
    <w:rsid w:val="00BF783E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B91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6F3F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79C"/>
    <w:rsid w:val="00C11800"/>
    <w:rsid w:val="00C11945"/>
    <w:rsid w:val="00C11DC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46A1"/>
    <w:rsid w:val="00C1518C"/>
    <w:rsid w:val="00C151B7"/>
    <w:rsid w:val="00C157B8"/>
    <w:rsid w:val="00C159B6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613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58A"/>
    <w:rsid w:val="00C2489A"/>
    <w:rsid w:val="00C24909"/>
    <w:rsid w:val="00C24C2C"/>
    <w:rsid w:val="00C24DBD"/>
    <w:rsid w:val="00C25087"/>
    <w:rsid w:val="00C25193"/>
    <w:rsid w:val="00C253EC"/>
    <w:rsid w:val="00C255DD"/>
    <w:rsid w:val="00C261F2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ADC"/>
    <w:rsid w:val="00C31D0A"/>
    <w:rsid w:val="00C32146"/>
    <w:rsid w:val="00C32870"/>
    <w:rsid w:val="00C329B1"/>
    <w:rsid w:val="00C32A1A"/>
    <w:rsid w:val="00C32A61"/>
    <w:rsid w:val="00C32BF4"/>
    <w:rsid w:val="00C3301E"/>
    <w:rsid w:val="00C332E0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6E"/>
    <w:rsid w:val="00C44BB1"/>
    <w:rsid w:val="00C44C5B"/>
    <w:rsid w:val="00C44CA3"/>
    <w:rsid w:val="00C44F1D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47FB1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1EC8"/>
    <w:rsid w:val="00C52091"/>
    <w:rsid w:val="00C520CE"/>
    <w:rsid w:val="00C52125"/>
    <w:rsid w:val="00C521FE"/>
    <w:rsid w:val="00C52414"/>
    <w:rsid w:val="00C5257F"/>
    <w:rsid w:val="00C5281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228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5B0"/>
    <w:rsid w:val="00C62620"/>
    <w:rsid w:val="00C6273D"/>
    <w:rsid w:val="00C627FA"/>
    <w:rsid w:val="00C62997"/>
    <w:rsid w:val="00C62C95"/>
    <w:rsid w:val="00C62F9C"/>
    <w:rsid w:val="00C634DE"/>
    <w:rsid w:val="00C63A86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2E5"/>
    <w:rsid w:val="00C66970"/>
    <w:rsid w:val="00C67405"/>
    <w:rsid w:val="00C67C56"/>
    <w:rsid w:val="00C67C8B"/>
    <w:rsid w:val="00C67F55"/>
    <w:rsid w:val="00C7013A"/>
    <w:rsid w:val="00C704DD"/>
    <w:rsid w:val="00C706E8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39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73C"/>
    <w:rsid w:val="00C858B0"/>
    <w:rsid w:val="00C858BD"/>
    <w:rsid w:val="00C85ACE"/>
    <w:rsid w:val="00C860A6"/>
    <w:rsid w:val="00C86198"/>
    <w:rsid w:val="00C86387"/>
    <w:rsid w:val="00C86ADC"/>
    <w:rsid w:val="00C86BD7"/>
    <w:rsid w:val="00C86D38"/>
    <w:rsid w:val="00C86D58"/>
    <w:rsid w:val="00C8728A"/>
    <w:rsid w:val="00C875D3"/>
    <w:rsid w:val="00C87D0A"/>
    <w:rsid w:val="00C87DF3"/>
    <w:rsid w:val="00C90081"/>
    <w:rsid w:val="00C900EC"/>
    <w:rsid w:val="00C90455"/>
    <w:rsid w:val="00C90490"/>
    <w:rsid w:val="00C90569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A2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C7D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4CC"/>
    <w:rsid w:val="00CA45EC"/>
    <w:rsid w:val="00CA4802"/>
    <w:rsid w:val="00CA481B"/>
    <w:rsid w:val="00CA48F7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E8"/>
    <w:rsid w:val="00CB02F9"/>
    <w:rsid w:val="00CB0850"/>
    <w:rsid w:val="00CB08B4"/>
    <w:rsid w:val="00CB08C8"/>
    <w:rsid w:val="00CB09FF"/>
    <w:rsid w:val="00CB0EA2"/>
    <w:rsid w:val="00CB1266"/>
    <w:rsid w:val="00CB1735"/>
    <w:rsid w:val="00CB1828"/>
    <w:rsid w:val="00CB1829"/>
    <w:rsid w:val="00CB1990"/>
    <w:rsid w:val="00CB199D"/>
    <w:rsid w:val="00CB220A"/>
    <w:rsid w:val="00CB2867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1D5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4EC"/>
    <w:rsid w:val="00CB7602"/>
    <w:rsid w:val="00CB7C8B"/>
    <w:rsid w:val="00CB7D96"/>
    <w:rsid w:val="00CC065D"/>
    <w:rsid w:val="00CC094B"/>
    <w:rsid w:val="00CC0957"/>
    <w:rsid w:val="00CC0D73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8A7"/>
    <w:rsid w:val="00CD1E02"/>
    <w:rsid w:val="00CD20F6"/>
    <w:rsid w:val="00CD2152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5AD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8F0"/>
    <w:rsid w:val="00CD7AA9"/>
    <w:rsid w:val="00CD7B66"/>
    <w:rsid w:val="00CD7BEA"/>
    <w:rsid w:val="00CD7CFF"/>
    <w:rsid w:val="00CD7D64"/>
    <w:rsid w:val="00CD7FFC"/>
    <w:rsid w:val="00CE022D"/>
    <w:rsid w:val="00CE0602"/>
    <w:rsid w:val="00CE078F"/>
    <w:rsid w:val="00CE1A28"/>
    <w:rsid w:val="00CE1EB7"/>
    <w:rsid w:val="00CE2386"/>
    <w:rsid w:val="00CE23B5"/>
    <w:rsid w:val="00CE24B4"/>
    <w:rsid w:val="00CE2EDE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B9C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0B3C"/>
    <w:rsid w:val="00CF103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5C8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50E"/>
    <w:rsid w:val="00D03B9A"/>
    <w:rsid w:val="00D04158"/>
    <w:rsid w:val="00D04260"/>
    <w:rsid w:val="00D04434"/>
    <w:rsid w:val="00D0463C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07CB6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3F5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5BF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B1E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43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105"/>
    <w:rsid w:val="00D364AB"/>
    <w:rsid w:val="00D36940"/>
    <w:rsid w:val="00D36B4B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AF0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76D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011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EF1"/>
    <w:rsid w:val="00D62F54"/>
    <w:rsid w:val="00D63870"/>
    <w:rsid w:val="00D63B0A"/>
    <w:rsid w:val="00D63C2B"/>
    <w:rsid w:val="00D64074"/>
    <w:rsid w:val="00D640C8"/>
    <w:rsid w:val="00D649B0"/>
    <w:rsid w:val="00D64A75"/>
    <w:rsid w:val="00D64AF9"/>
    <w:rsid w:val="00D64FD3"/>
    <w:rsid w:val="00D6542D"/>
    <w:rsid w:val="00D654AF"/>
    <w:rsid w:val="00D656F6"/>
    <w:rsid w:val="00D659F1"/>
    <w:rsid w:val="00D65D29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001"/>
    <w:rsid w:val="00D7021A"/>
    <w:rsid w:val="00D70584"/>
    <w:rsid w:val="00D70725"/>
    <w:rsid w:val="00D70ACD"/>
    <w:rsid w:val="00D70E78"/>
    <w:rsid w:val="00D70F1D"/>
    <w:rsid w:val="00D71011"/>
    <w:rsid w:val="00D711A9"/>
    <w:rsid w:val="00D714BB"/>
    <w:rsid w:val="00D71F6C"/>
    <w:rsid w:val="00D72215"/>
    <w:rsid w:val="00D72AB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A07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B13"/>
    <w:rsid w:val="00DA2D29"/>
    <w:rsid w:val="00DA3588"/>
    <w:rsid w:val="00DA3C80"/>
    <w:rsid w:val="00DA3DC4"/>
    <w:rsid w:val="00DA40C2"/>
    <w:rsid w:val="00DA4B80"/>
    <w:rsid w:val="00DA4BD9"/>
    <w:rsid w:val="00DA4D97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4C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7C6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673"/>
    <w:rsid w:val="00DC678E"/>
    <w:rsid w:val="00DC6B0A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01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2B9"/>
    <w:rsid w:val="00DE6344"/>
    <w:rsid w:val="00DE66CB"/>
    <w:rsid w:val="00DE68B6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7F4"/>
    <w:rsid w:val="00DF0995"/>
    <w:rsid w:val="00DF0B4D"/>
    <w:rsid w:val="00DF0B52"/>
    <w:rsid w:val="00DF0C90"/>
    <w:rsid w:val="00DF0D1C"/>
    <w:rsid w:val="00DF0F4F"/>
    <w:rsid w:val="00DF1204"/>
    <w:rsid w:val="00DF1251"/>
    <w:rsid w:val="00DF13ED"/>
    <w:rsid w:val="00DF152D"/>
    <w:rsid w:val="00DF1CB3"/>
    <w:rsid w:val="00DF1D88"/>
    <w:rsid w:val="00DF2936"/>
    <w:rsid w:val="00DF2F69"/>
    <w:rsid w:val="00DF3100"/>
    <w:rsid w:val="00DF325E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895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003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775"/>
    <w:rsid w:val="00E05D1A"/>
    <w:rsid w:val="00E05DB6"/>
    <w:rsid w:val="00E0673E"/>
    <w:rsid w:val="00E06F50"/>
    <w:rsid w:val="00E06FB9"/>
    <w:rsid w:val="00E06FCD"/>
    <w:rsid w:val="00E07017"/>
    <w:rsid w:val="00E07042"/>
    <w:rsid w:val="00E07521"/>
    <w:rsid w:val="00E075EF"/>
    <w:rsid w:val="00E076AF"/>
    <w:rsid w:val="00E07B0E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59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D43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98D"/>
    <w:rsid w:val="00E17A30"/>
    <w:rsid w:val="00E20320"/>
    <w:rsid w:val="00E2089B"/>
    <w:rsid w:val="00E208E6"/>
    <w:rsid w:val="00E209C6"/>
    <w:rsid w:val="00E20A63"/>
    <w:rsid w:val="00E20DB3"/>
    <w:rsid w:val="00E20DF4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10"/>
    <w:rsid w:val="00E22350"/>
    <w:rsid w:val="00E22C98"/>
    <w:rsid w:val="00E22D5C"/>
    <w:rsid w:val="00E2312C"/>
    <w:rsid w:val="00E233F4"/>
    <w:rsid w:val="00E236F0"/>
    <w:rsid w:val="00E23735"/>
    <w:rsid w:val="00E23789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0A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6D36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47CE7"/>
    <w:rsid w:val="00E500D4"/>
    <w:rsid w:val="00E50355"/>
    <w:rsid w:val="00E5048F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6C3"/>
    <w:rsid w:val="00E53806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18B"/>
    <w:rsid w:val="00E60321"/>
    <w:rsid w:val="00E60517"/>
    <w:rsid w:val="00E6097B"/>
    <w:rsid w:val="00E60AC7"/>
    <w:rsid w:val="00E61C77"/>
    <w:rsid w:val="00E620BB"/>
    <w:rsid w:val="00E62562"/>
    <w:rsid w:val="00E62CD0"/>
    <w:rsid w:val="00E62FA0"/>
    <w:rsid w:val="00E6334F"/>
    <w:rsid w:val="00E63461"/>
    <w:rsid w:val="00E63685"/>
    <w:rsid w:val="00E639D8"/>
    <w:rsid w:val="00E63A06"/>
    <w:rsid w:val="00E63DB1"/>
    <w:rsid w:val="00E63EBB"/>
    <w:rsid w:val="00E640DD"/>
    <w:rsid w:val="00E64438"/>
    <w:rsid w:val="00E64606"/>
    <w:rsid w:val="00E647B3"/>
    <w:rsid w:val="00E64D1E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6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1D4B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296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7C2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0AC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4C8"/>
    <w:rsid w:val="00E919A9"/>
    <w:rsid w:val="00E919EC"/>
    <w:rsid w:val="00E91A48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2C0"/>
    <w:rsid w:val="00E96726"/>
    <w:rsid w:val="00E96D00"/>
    <w:rsid w:val="00E96D8C"/>
    <w:rsid w:val="00E96FF6"/>
    <w:rsid w:val="00E973E2"/>
    <w:rsid w:val="00E97480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2C26"/>
    <w:rsid w:val="00EA3313"/>
    <w:rsid w:val="00EA3514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05C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6CF3"/>
    <w:rsid w:val="00EA72A1"/>
    <w:rsid w:val="00EA7776"/>
    <w:rsid w:val="00EA77F5"/>
    <w:rsid w:val="00EA78D7"/>
    <w:rsid w:val="00EA78DB"/>
    <w:rsid w:val="00EA7CF5"/>
    <w:rsid w:val="00EA7E5A"/>
    <w:rsid w:val="00EB08FC"/>
    <w:rsid w:val="00EB0A8E"/>
    <w:rsid w:val="00EB0C69"/>
    <w:rsid w:val="00EB1773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95B"/>
    <w:rsid w:val="00EB3A71"/>
    <w:rsid w:val="00EB42C8"/>
    <w:rsid w:val="00EB44A5"/>
    <w:rsid w:val="00EB4629"/>
    <w:rsid w:val="00EB4999"/>
    <w:rsid w:val="00EB4A6B"/>
    <w:rsid w:val="00EB4BF6"/>
    <w:rsid w:val="00EB4DB0"/>
    <w:rsid w:val="00EB5283"/>
    <w:rsid w:val="00EB5434"/>
    <w:rsid w:val="00EB5825"/>
    <w:rsid w:val="00EB5861"/>
    <w:rsid w:val="00EB5D3A"/>
    <w:rsid w:val="00EB66DE"/>
    <w:rsid w:val="00EB68A4"/>
    <w:rsid w:val="00EB709F"/>
    <w:rsid w:val="00EB728C"/>
    <w:rsid w:val="00EB72CD"/>
    <w:rsid w:val="00EB75FB"/>
    <w:rsid w:val="00EB7D6A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094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E23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39B"/>
    <w:rsid w:val="00ED2567"/>
    <w:rsid w:val="00ED2754"/>
    <w:rsid w:val="00ED27CE"/>
    <w:rsid w:val="00ED2854"/>
    <w:rsid w:val="00ED2939"/>
    <w:rsid w:val="00ED2C13"/>
    <w:rsid w:val="00ED2EF5"/>
    <w:rsid w:val="00ED3217"/>
    <w:rsid w:val="00ED37E2"/>
    <w:rsid w:val="00ED38F8"/>
    <w:rsid w:val="00ED394B"/>
    <w:rsid w:val="00ED46F2"/>
    <w:rsid w:val="00ED4884"/>
    <w:rsid w:val="00ED4FF9"/>
    <w:rsid w:val="00ED5299"/>
    <w:rsid w:val="00ED52FC"/>
    <w:rsid w:val="00ED550B"/>
    <w:rsid w:val="00ED574F"/>
    <w:rsid w:val="00ED5A3F"/>
    <w:rsid w:val="00ED5DEF"/>
    <w:rsid w:val="00ED6094"/>
    <w:rsid w:val="00ED63E9"/>
    <w:rsid w:val="00ED6449"/>
    <w:rsid w:val="00ED6C0C"/>
    <w:rsid w:val="00ED74BA"/>
    <w:rsid w:val="00ED75EE"/>
    <w:rsid w:val="00ED76D7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71B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8D"/>
    <w:rsid w:val="00EE7592"/>
    <w:rsid w:val="00EE7CA4"/>
    <w:rsid w:val="00EE7FE3"/>
    <w:rsid w:val="00EF08F9"/>
    <w:rsid w:val="00EF0C95"/>
    <w:rsid w:val="00EF106B"/>
    <w:rsid w:val="00EF116E"/>
    <w:rsid w:val="00EF12DF"/>
    <w:rsid w:val="00EF1682"/>
    <w:rsid w:val="00EF180F"/>
    <w:rsid w:val="00EF18B8"/>
    <w:rsid w:val="00EF1C07"/>
    <w:rsid w:val="00EF229A"/>
    <w:rsid w:val="00EF24AC"/>
    <w:rsid w:val="00EF2818"/>
    <w:rsid w:val="00EF361E"/>
    <w:rsid w:val="00EF36F2"/>
    <w:rsid w:val="00EF3D94"/>
    <w:rsid w:val="00EF3F8B"/>
    <w:rsid w:val="00EF4319"/>
    <w:rsid w:val="00EF4559"/>
    <w:rsid w:val="00EF4893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EF7A50"/>
    <w:rsid w:val="00F0041C"/>
    <w:rsid w:val="00F00586"/>
    <w:rsid w:val="00F005E1"/>
    <w:rsid w:val="00F01106"/>
    <w:rsid w:val="00F011D1"/>
    <w:rsid w:val="00F0147A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8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9E7"/>
    <w:rsid w:val="00F14AD5"/>
    <w:rsid w:val="00F14ED4"/>
    <w:rsid w:val="00F14FA0"/>
    <w:rsid w:val="00F150C9"/>
    <w:rsid w:val="00F15772"/>
    <w:rsid w:val="00F15828"/>
    <w:rsid w:val="00F1582A"/>
    <w:rsid w:val="00F15914"/>
    <w:rsid w:val="00F1637E"/>
    <w:rsid w:val="00F16418"/>
    <w:rsid w:val="00F16A29"/>
    <w:rsid w:val="00F16A87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B33"/>
    <w:rsid w:val="00F17C90"/>
    <w:rsid w:val="00F17F55"/>
    <w:rsid w:val="00F201AD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7BC"/>
    <w:rsid w:val="00F238BA"/>
    <w:rsid w:val="00F240FA"/>
    <w:rsid w:val="00F24180"/>
    <w:rsid w:val="00F244E8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0D7"/>
    <w:rsid w:val="00F2744E"/>
    <w:rsid w:val="00F27E45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6340"/>
    <w:rsid w:val="00F3679F"/>
    <w:rsid w:val="00F3740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A88"/>
    <w:rsid w:val="00F43C84"/>
    <w:rsid w:val="00F43D85"/>
    <w:rsid w:val="00F44133"/>
    <w:rsid w:val="00F44428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927"/>
    <w:rsid w:val="00F51BE0"/>
    <w:rsid w:val="00F51E41"/>
    <w:rsid w:val="00F52806"/>
    <w:rsid w:val="00F52B25"/>
    <w:rsid w:val="00F52C55"/>
    <w:rsid w:val="00F52D4C"/>
    <w:rsid w:val="00F53169"/>
    <w:rsid w:val="00F53269"/>
    <w:rsid w:val="00F54262"/>
    <w:rsid w:val="00F54595"/>
    <w:rsid w:val="00F5473F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5D6"/>
    <w:rsid w:val="00F57BC6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00F"/>
    <w:rsid w:val="00F6218D"/>
    <w:rsid w:val="00F628C8"/>
    <w:rsid w:val="00F62A9D"/>
    <w:rsid w:val="00F63195"/>
    <w:rsid w:val="00F6323E"/>
    <w:rsid w:val="00F632D4"/>
    <w:rsid w:val="00F63328"/>
    <w:rsid w:val="00F6374E"/>
    <w:rsid w:val="00F63C7F"/>
    <w:rsid w:val="00F6427E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45F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CF"/>
    <w:rsid w:val="00F775DF"/>
    <w:rsid w:val="00F7797C"/>
    <w:rsid w:val="00F77CC5"/>
    <w:rsid w:val="00F802F3"/>
    <w:rsid w:val="00F8034A"/>
    <w:rsid w:val="00F80EA5"/>
    <w:rsid w:val="00F8100C"/>
    <w:rsid w:val="00F810C5"/>
    <w:rsid w:val="00F81741"/>
    <w:rsid w:val="00F819B0"/>
    <w:rsid w:val="00F81C43"/>
    <w:rsid w:val="00F82142"/>
    <w:rsid w:val="00F821BC"/>
    <w:rsid w:val="00F822B2"/>
    <w:rsid w:val="00F82604"/>
    <w:rsid w:val="00F8296C"/>
    <w:rsid w:val="00F82D25"/>
    <w:rsid w:val="00F83095"/>
    <w:rsid w:val="00F830CA"/>
    <w:rsid w:val="00F83153"/>
    <w:rsid w:val="00F83692"/>
    <w:rsid w:val="00F837BD"/>
    <w:rsid w:val="00F840CD"/>
    <w:rsid w:val="00F8414B"/>
    <w:rsid w:val="00F841F9"/>
    <w:rsid w:val="00F84268"/>
    <w:rsid w:val="00F8439D"/>
    <w:rsid w:val="00F843DA"/>
    <w:rsid w:val="00F84D75"/>
    <w:rsid w:val="00F84E23"/>
    <w:rsid w:val="00F84FB9"/>
    <w:rsid w:val="00F855D0"/>
    <w:rsid w:val="00F857D3"/>
    <w:rsid w:val="00F859B2"/>
    <w:rsid w:val="00F85DDE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1D"/>
    <w:rsid w:val="00F90B44"/>
    <w:rsid w:val="00F90B99"/>
    <w:rsid w:val="00F90D54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D50"/>
    <w:rsid w:val="00F92EE5"/>
    <w:rsid w:val="00F92EF9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7B8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A9B"/>
    <w:rsid w:val="00FB1AD8"/>
    <w:rsid w:val="00FB1BA6"/>
    <w:rsid w:val="00FB1F72"/>
    <w:rsid w:val="00FB24D6"/>
    <w:rsid w:val="00FB2992"/>
    <w:rsid w:val="00FB2B16"/>
    <w:rsid w:val="00FB2C83"/>
    <w:rsid w:val="00FB2D8A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49A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A3"/>
    <w:rsid w:val="00FC55DF"/>
    <w:rsid w:val="00FC5882"/>
    <w:rsid w:val="00FC5ABA"/>
    <w:rsid w:val="00FC5AD1"/>
    <w:rsid w:val="00FC5E9B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A89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B73"/>
    <w:rsid w:val="00FD6F21"/>
    <w:rsid w:val="00FD70C7"/>
    <w:rsid w:val="00FD70CF"/>
    <w:rsid w:val="00FD7FA5"/>
    <w:rsid w:val="00FE029A"/>
    <w:rsid w:val="00FE041E"/>
    <w:rsid w:val="00FE0662"/>
    <w:rsid w:val="00FE090E"/>
    <w:rsid w:val="00FE0917"/>
    <w:rsid w:val="00FE0A11"/>
    <w:rsid w:val="00FE0CFB"/>
    <w:rsid w:val="00FE0D81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4B4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444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4D1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C8802"/>
    <w:rsid w:val="5EB908DF"/>
    <w:rsid w:val="5F7D9725"/>
    <w:rsid w:val="5F83524E"/>
    <w:rsid w:val="5F9304A8"/>
    <w:rsid w:val="5FC31DD1"/>
    <w:rsid w:val="61C76E08"/>
    <w:rsid w:val="6254DC9A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40B912"/>
    <w:rsid w:val="78744331"/>
    <w:rsid w:val="79F681C1"/>
    <w:rsid w:val="7A30E600"/>
    <w:rsid w:val="7A7FFDB6"/>
    <w:rsid w:val="7AC192F5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94D5B1D7-67D8-4FE2-AD61-F1FE89F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1676</TotalTime>
  <Pages>28</Pages>
  <Words>4449</Words>
  <Characters>25361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Thanin, Yamapai</cp:lastModifiedBy>
  <cp:revision>390</cp:revision>
  <cp:lastPrinted>2021-11-04T09:05:00Z</cp:lastPrinted>
  <dcterms:created xsi:type="dcterms:W3CDTF">2022-04-18T19:46:00Z</dcterms:created>
  <dcterms:modified xsi:type="dcterms:W3CDTF">2022-11-11T10:34:00Z</dcterms:modified>
</cp:coreProperties>
</file>