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B77CFCF" w:rsidR="00804175" w:rsidRPr="007A7410" w:rsidRDefault="00804175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sz w:val="28"/>
          <w:szCs w:val="28"/>
          <w:lang w:val="en-US" w:bidi="th-TH"/>
        </w:rPr>
      </w:pPr>
      <w:r w:rsidRPr="7CD378FC">
        <w:rPr>
          <w:rFonts w:ascii="Angsana New" w:hAnsi="Angsana New" w:cs="Angsana New"/>
          <w:b w:val="0"/>
          <w:sz w:val="28"/>
          <w:szCs w:val="28"/>
          <w:cs/>
          <w:lang w:bidi="th-TH"/>
        </w:rPr>
        <w:t>หมายเหตุ</w:t>
      </w:r>
      <w:r w:rsidRPr="00DC0DD7">
        <w:rPr>
          <w:rFonts w:ascii="Angsana New" w:hAnsi="Angsana New" w:cs="Angsana New"/>
          <w:b w:val="0"/>
          <w:bCs/>
          <w:sz w:val="28"/>
          <w:szCs w:val="28"/>
        </w:rPr>
        <w:tab/>
      </w:r>
      <w:r w:rsidRPr="7CD378FC">
        <w:rPr>
          <w:rFonts w:ascii="Angsana New" w:hAnsi="Angsana New" w:cs="Angsana New"/>
          <w:b w:val="0"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DC0DD7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DC0DD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3CBD4A71" w14:textId="6C0A5734" w:rsidR="007D2B7F" w:rsidRPr="0071485A" w:rsidRDefault="00804175" w:rsidP="0071485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14F7E5A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1709A6F6" w14:textId="34C53DBD" w:rsidR="002F00F7" w:rsidRDefault="002F00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0F7">
        <w:rPr>
          <w:rFonts w:ascii="Angsana New" w:hAnsi="Angsana New" w:cs="Angsan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978EFC1" w14:textId="4489FC87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649E5694" w14:textId="119F2A98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07CD67" w14:textId="2B540051" w:rsidR="00804175" w:rsidRPr="00E914EA" w:rsidRDefault="00F55BAA" w:rsidP="00E914E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804175" w:rsidRPr="00E914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3288D5CD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</w:t>
      </w:r>
      <w:r w:rsidR="00804175" w:rsidRPr="00D01ECF">
        <w:rPr>
          <w:rFonts w:ascii="Angsana New" w:hAnsi="Angsana New" w:cs="Angsana New"/>
          <w:sz w:val="28"/>
          <w:szCs w:val="28"/>
          <w:cs/>
        </w:rPr>
        <w:t>วันที่</w:t>
      </w:r>
      <w:r w:rsidR="00261DAB" w:rsidRPr="00D01ECF">
        <w:rPr>
          <w:rFonts w:ascii="Angsana New" w:hAnsi="Angsana New" w:cs="Angsana New"/>
          <w:sz w:val="28"/>
          <w:szCs w:val="28"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11</w:t>
      </w:r>
      <w:r w:rsidR="00A6059E">
        <w:rPr>
          <w:rFonts w:ascii="Angsana New" w:hAnsi="Angsana New" w:cs="Angsana New" w:hint="cs"/>
          <w:sz w:val="28"/>
          <w:szCs w:val="28"/>
          <w:cs/>
        </w:rPr>
        <w:t xml:space="preserve"> พฤศจิกายน </w:t>
      </w:r>
      <w:r w:rsidR="00303116" w:rsidRPr="00303116">
        <w:rPr>
          <w:rFonts w:ascii="Angsana New" w:hAnsi="Angsana New" w:cs="Angsana New"/>
          <w:sz w:val="28"/>
          <w:szCs w:val="28"/>
        </w:rPr>
        <w:t>2565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B277D04" w14:textId="4A4CEFA9" w:rsidR="00731238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0D38E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เอ็ม</w:t>
      </w:r>
      <w:r w:rsidRPr="000D38E9">
        <w:rPr>
          <w:rFonts w:ascii="Angsana New" w:hAnsi="Angsana New" w:cs="Angsana New"/>
          <w:sz w:val="28"/>
          <w:szCs w:val="28"/>
          <w:cs/>
        </w:rPr>
        <w:t>.</w:t>
      </w:r>
      <w:r w:rsidRPr="000D38E9">
        <w:rPr>
          <w:rFonts w:ascii="Angsana New" w:hAnsi="Angsana New" w:cs="Angsana New" w:hint="cs"/>
          <w:sz w:val="28"/>
          <w:szCs w:val="28"/>
          <w:cs/>
        </w:rPr>
        <w:t>ซี</w:t>
      </w:r>
      <w:r w:rsidRPr="000D38E9">
        <w:rPr>
          <w:rFonts w:ascii="Angsana New" w:hAnsi="Angsana New" w:cs="Angsana New"/>
          <w:sz w:val="28"/>
          <w:szCs w:val="28"/>
          <w:cs/>
        </w:rPr>
        <w:t>.</w:t>
      </w:r>
      <w:r w:rsidRPr="000D38E9">
        <w:rPr>
          <w:rFonts w:ascii="Angsana New" w:hAnsi="Angsana New" w:cs="Angsana New" w:hint="cs"/>
          <w:sz w:val="28"/>
          <w:szCs w:val="28"/>
          <w:cs/>
        </w:rPr>
        <w:t>เอส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. </w:t>
      </w:r>
      <w:r w:rsidRPr="000D38E9">
        <w:rPr>
          <w:rFonts w:ascii="Angsana New" w:hAnsi="Angsana New" w:cs="Angsana New" w:hint="cs"/>
          <w:sz w:val="28"/>
          <w:szCs w:val="28"/>
          <w:cs/>
        </w:rPr>
        <w:t>สตีล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D38E9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0D38E9">
        <w:rPr>
          <w:rFonts w:ascii="Angsana New" w:hAnsi="Angsana New" w:cs="Angsana New"/>
          <w:sz w:val="28"/>
          <w:szCs w:val="28"/>
          <w:cs/>
        </w:rPr>
        <w:t>) “</w:t>
      </w:r>
      <w:r w:rsidRPr="000D38E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D38E9">
        <w:rPr>
          <w:rFonts w:ascii="Angsana New" w:hAnsi="Angsana New" w:cs="Angsana New" w:hint="eastAsia"/>
          <w:sz w:val="28"/>
          <w:szCs w:val="28"/>
          <w:cs/>
        </w:rPr>
        <w:t>”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เป็นนิติบุคคลที่จัดตั้งขึ้นในประเทศไทยตั้งแต่ปี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2535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และจดทะเบียนในตลาดหลักทรัพย์แห่งประเทศไทยตั้งแต่เดือน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2548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70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หมู่ที่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2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="005F27D3" w:rsidRPr="000D38E9">
        <w:rPr>
          <w:rFonts w:ascii="Angsana New" w:hAnsi="Angsana New" w:cs="Angsana New"/>
          <w:sz w:val="28"/>
          <w:szCs w:val="28"/>
          <w:cs/>
        </w:rPr>
        <w:br/>
      </w:r>
      <w:r w:rsidRPr="000D38E9">
        <w:rPr>
          <w:rFonts w:ascii="Angsana New" w:hAnsi="Angsana New" w:cs="Angsana New" w:hint="cs"/>
          <w:sz w:val="28"/>
          <w:szCs w:val="28"/>
          <w:cs/>
        </w:rPr>
        <w:t>ตำบลช้างใหญ่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อำเภอบางไทร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จังหวัดพระนครศรีอยุธยา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ผู้ถือหุ้นรายใหญ่ของบริษัท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ณ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D96EB9" w:rsidRPr="000D38E9">
        <w:rPr>
          <w:rFonts w:ascii="Angsana New" w:hAnsi="Angsana New" w:cs="Angsana New"/>
          <w:sz w:val="28"/>
          <w:szCs w:val="28"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30</w:t>
      </w:r>
      <w:r w:rsidR="00D96EB9" w:rsidRPr="000D38E9">
        <w:rPr>
          <w:rFonts w:ascii="Angsana New" w:hAnsi="Angsana New" w:cs="Angsana New"/>
          <w:sz w:val="28"/>
          <w:szCs w:val="28"/>
        </w:rPr>
        <w:t xml:space="preserve"> 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="00D96EB9" w:rsidRPr="000D38E9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303116" w:rsidRPr="00303116">
        <w:rPr>
          <w:rFonts w:ascii="Angsana New" w:hAnsi="Angsana New" w:cs="Angsana New"/>
          <w:sz w:val="28"/>
          <w:szCs w:val="28"/>
        </w:rPr>
        <w:t>2565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ได้แก่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ไทยเอ็นวิดีอาร์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D38E9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D38E9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11</w:t>
      </w:r>
      <w:r w:rsidR="00DB4A03" w:rsidRPr="000D38E9">
        <w:rPr>
          <w:rFonts w:ascii="Angsana New" w:hAnsi="Angsana New" w:cs="Angsana New"/>
          <w:sz w:val="28"/>
          <w:szCs w:val="28"/>
        </w:rPr>
        <w:t>.</w:t>
      </w:r>
      <w:r w:rsidR="00303116" w:rsidRPr="00303116">
        <w:rPr>
          <w:rFonts w:ascii="Angsana New" w:hAnsi="Angsana New" w:cs="Angsana New"/>
          <w:sz w:val="28"/>
          <w:szCs w:val="28"/>
        </w:rPr>
        <w:t>79</w:t>
      </w:r>
      <w:r w:rsidRPr="000D38E9">
        <w:rPr>
          <w:rFonts w:ascii="Angsana New" w:hAnsi="Angsana New" w:cs="Angsana New"/>
          <w:sz w:val="28"/>
          <w:szCs w:val="28"/>
          <w:cs/>
        </w:rPr>
        <w:t xml:space="preserve">) </w:t>
      </w:r>
      <w:r w:rsidRPr="000D38E9">
        <w:rPr>
          <w:rFonts w:ascii="Angsana New" w:hAnsi="Angsana New" w:cs="Angsana New" w:hint="cs"/>
          <w:sz w:val="28"/>
          <w:szCs w:val="28"/>
          <w:cs/>
        </w:rPr>
        <w:t>ซึ่งเป็นบริษัทจดทะเบียนในประเทศไทยและ</w:t>
      </w:r>
      <w:r w:rsidR="000D38E9" w:rsidRPr="000D38E9">
        <w:t xml:space="preserve"> </w:t>
      </w:r>
      <w:r w:rsidR="000D38E9" w:rsidRPr="000D38E9">
        <w:rPr>
          <w:rFonts w:ascii="Angsana New" w:hAnsi="Angsana New" w:cs="Angsana New"/>
          <w:sz w:val="28"/>
          <w:szCs w:val="28"/>
        </w:rPr>
        <w:t>Nomura Securities Company Limited (</w:t>
      </w:r>
      <w:r w:rsidR="000D38E9" w:rsidRPr="000D38E9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="000D38E9" w:rsidRPr="000D38E9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4</w:t>
      </w:r>
      <w:r w:rsidR="000D38E9" w:rsidRPr="000D38E9">
        <w:rPr>
          <w:rFonts w:ascii="Angsana New" w:hAnsi="Angsana New" w:cs="Angsana New"/>
          <w:sz w:val="28"/>
          <w:szCs w:val="28"/>
          <w:cs/>
        </w:rPr>
        <w:t>.</w:t>
      </w:r>
      <w:r w:rsidR="00303116" w:rsidRPr="00303116">
        <w:rPr>
          <w:rFonts w:ascii="Angsana New" w:hAnsi="Angsana New" w:cs="Angsana New"/>
          <w:sz w:val="28"/>
          <w:szCs w:val="28"/>
        </w:rPr>
        <w:t>72</w:t>
      </w:r>
      <w:r w:rsidR="000D38E9" w:rsidRPr="000D38E9">
        <w:rPr>
          <w:rFonts w:ascii="Angsana New" w:hAnsi="Angsana New" w:cs="Angsana New"/>
          <w:sz w:val="28"/>
          <w:szCs w:val="28"/>
          <w:cs/>
        </w:rPr>
        <w:t xml:space="preserve">) </w:t>
      </w:r>
      <w:r w:rsidR="000D38E9" w:rsidRPr="000D38E9">
        <w:rPr>
          <w:rFonts w:ascii="Angsana New" w:hAnsi="Angsana New" w:cs="Angsana New" w:hint="cs"/>
          <w:sz w:val="28"/>
          <w:szCs w:val="28"/>
          <w:cs/>
        </w:rPr>
        <w:t>ซึ่งเป็นบริษัทจดทะเบียนในประเทศญี่ปุ่น</w:t>
      </w:r>
    </w:p>
    <w:p w14:paraId="5B25DF52" w14:textId="77777777" w:rsidR="00C15377" w:rsidRDefault="00C15377" w:rsidP="00C15377">
      <w:pPr>
        <w:ind w:left="547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6A257BF5" w14:textId="77777777" w:rsidR="006015CA" w:rsidRDefault="00C15377" w:rsidP="00C1537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C15377">
        <w:rPr>
          <w:rFonts w:ascii="Angsana New" w:hAnsi="Angsana New" w:cs="Angsana New" w:hint="cs"/>
          <w:sz w:val="28"/>
          <w:szCs w:val="28"/>
          <w:cs/>
        </w:rPr>
        <w:t>บริษัทและบริษัทย่อย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C15377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C15377">
        <w:rPr>
          <w:rFonts w:ascii="Angsana New" w:hAnsi="Angsana New" w:cs="Angsana New" w:hint="eastAsia"/>
          <w:sz w:val="28"/>
          <w:szCs w:val="28"/>
          <w:cs/>
        </w:rPr>
        <w:t>”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C15377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</w:t>
      </w:r>
      <w:r w:rsidRPr="00C153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5377">
        <w:rPr>
          <w:rFonts w:ascii="Angsana New" w:hAnsi="Angsana New" w:cs="Angsana New" w:hint="cs"/>
          <w:sz w:val="28"/>
          <w:szCs w:val="28"/>
          <w:cs/>
        </w:rPr>
        <w:t>การผลิตและจำหน่ายสินค้าประเภทโครงเหล็กสำหรับงานก่อสร้างอาคารและพัฒนาโครงการบ้านพักอาศัยเพื่อขาย</w:t>
      </w:r>
    </w:p>
    <w:p w14:paraId="6CF698CE" w14:textId="77777777" w:rsidR="00880BB9" w:rsidRPr="00266E75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266E75" w:rsidRDefault="000F4CA1" w:rsidP="000F4CA1">
      <w:pPr>
        <w:rPr>
          <w:rFonts w:ascii="Angsana New" w:hAnsi="Angsana New" w:cs="Angsana New"/>
          <w:sz w:val="28"/>
          <w:szCs w:val="28"/>
          <w:lang w:val="th-TH"/>
        </w:rPr>
      </w:pPr>
    </w:p>
    <w:p w14:paraId="4CEBC58E" w14:textId="4BCE5044" w:rsidR="00005185" w:rsidRPr="009D66AF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9D66AF">
        <w:rPr>
          <w:rFonts w:ascii="Angsana New" w:hAnsi="Angsana New"/>
          <w:i/>
          <w:iCs/>
          <w:sz w:val="28"/>
          <w:szCs w:val="28"/>
          <w:cs/>
        </w:rPr>
        <w:t>(ก)</w:t>
      </w:r>
      <w:r w:rsidRPr="009D66AF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D66AF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21895DE6" w14:textId="27353409" w:rsidR="00266E75" w:rsidRPr="00266E75" w:rsidRDefault="0026063D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bookmarkStart w:id="0" w:name="_Hlk66464858"/>
      <w:r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03116" w:rsidRPr="00303116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 w:hint="cs"/>
          <w:sz w:val="28"/>
          <w:szCs w:val="28"/>
          <w:cs/>
        </w:rPr>
        <w:t xml:space="preserve">  </w:t>
      </w:r>
      <w:bookmarkEnd w:id="0"/>
      <w:r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>
        <w:rPr>
          <w:rFonts w:ascii="Angsana New" w:hAnsi="Angsana New" w:cs="Angsana New"/>
          <w:color w:val="FF0000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Pr="0026063D">
        <w:rPr>
          <w:rFonts w:ascii="Angsana New" w:hAnsi="Angsana New" w:cs="Angsana New"/>
          <w:sz w:val="28"/>
          <w:szCs w:val="28"/>
          <w:cs/>
        </w:rPr>
        <w:t>บริษัท</w:t>
      </w:r>
      <w:r w:rsidRPr="0026063D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26063D">
        <w:rPr>
          <w:rFonts w:ascii="Angsana New" w:hAnsi="Angsana New" w:cs="Angsana New"/>
          <w:sz w:val="28"/>
          <w:szCs w:val="28"/>
          <w:cs/>
        </w:rPr>
        <w:t>สำหรับ</w:t>
      </w:r>
      <w:r>
        <w:rPr>
          <w:rFonts w:ascii="Angsana New" w:hAnsi="Angsana New" w:cs="Angsana New"/>
          <w:sz w:val="28"/>
          <w:szCs w:val="28"/>
          <w:cs/>
        </w:rPr>
        <w:t>ปีสิ้นสุดวันที่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ธันวาคม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2564</w:t>
      </w:r>
    </w:p>
    <w:p w14:paraId="2DE3F6F4" w14:textId="77777777" w:rsidR="00266E75" w:rsidRPr="00266E75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B37D12B" w14:textId="6C6589F9" w:rsidR="00804175" w:rsidRPr="009D66AF" w:rsidRDefault="00731238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="0080417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633E4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58828" w14:textId="6468DC33" w:rsidR="00B8752F" w:rsidRPr="00261FE6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2"/>
          <w:szCs w:val="22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303116" w:rsidRPr="00303116">
        <w:rPr>
          <w:rFonts w:asciiTheme="majorBidi" w:hAnsiTheme="majorBidi" w:cstheme="majorBidi"/>
          <w:sz w:val="28"/>
          <w:szCs w:val="28"/>
        </w:rPr>
        <w:t>31</w:t>
      </w:r>
      <w:r w:rsidR="007A0AF1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03116" w:rsidRPr="00303116">
        <w:rPr>
          <w:rFonts w:asciiTheme="majorBidi" w:hAnsiTheme="majorBidi" w:cstheme="majorBidi"/>
          <w:sz w:val="28"/>
          <w:szCs w:val="28"/>
        </w:rPr>
        <w:t>2564</w:t>
      </w:r>
    </w:p>
    <w:p w14:paraId="1235D74A" w14:textId="0288BA83" w:rsidR="00B8752F" w:rsidRDefault="00B8752F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5267DC93" w14:textId="7585DAF4" w:rsidR="0026063D" w:rsidRDefault="0026063D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3056ED7E" w14:textId="77777777" w:rsidR="008C7996" w:rsidRDefault="008C7996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2B2DB489" w14:textId="77777777" w:rsidR="0026063D" w:rsidRPr="00633E47" w:rsidRDefault="0026063D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1B2DB06E" w14:textId="60F8E65E" w:rsidR="00B8752F" w:rsidRPr="005629D6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5629D6">
        <w:rPr>
          <w:rFonts w:ascii="Angsana New" w:hAnsi="Angsana New" w:hint="cs"/>
          <w:i/>
          <w:iCs/>
          <w:sz w:val="30"/>
          <w:szCs w:val="30"/>
          <w:cs/>
        </w:rPr>
        <w:lastRenderedPageBreak/>
        <w:t>(ค)</w:t>
      </w:r>
      <w:r w:rsidRPr="005629D6">
        <w:rPr>
          <w:rFonts w:ascii="Angsana New" w:hAnsi="Angsana New" w:hint="cs"/>
          <w:i/>
          <w:iCs/>
          <w:sz w:val="30"/>
          <w:szCs w:val="30"/>
        </w:rPr>
        <w:tab/>
      </w:r>
      <w:r w:rsidRPr="005629D6">
        <w:rPr>
          <w:rFonts w:ascii="Angsana New" w:hAnsi="Angsana New" w:hint="cs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47AA9943" w14:textId="76C67581" w:rsidR="00B8752F" w:rsidRPr="005629D6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5D73D6A7" w14:textId="16F6F9F0" w:rsidR="00633E47" w:rsidRPr="005629D6" w:rsidRDefault="00B8752F" w:rsidP="000222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5629D6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5629D6">
        <w:rPr>
          <w:rFonts w:ascii="Angsana New" w:hAnsi="Angsana New" w:hint="cs"/>
          <w:sz w:val="30"/>
          <w:szCs w:val="30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บริษัทดำเนินงานอ</w:t>
      </w:r>
      <w:r w:rsidR="009D1381" w:rsidRPr="005629D6">
        <w:rPr>
          <w:rFonts w:ascii="Angsana New" w:hAnsi="Angsana New" w:hint="cs"/>
          <w:sz w:val="30"/>
          <w:szCs w:val="30"/>
          <w:cs/>
        </w:rPr>
        <w:t>ยู่</w:t>
      </w:r>
      <w:r w:rsidRPr="005629D6">
        <w:rPr>
          <w:rFonts w:ascii="Angsana New" w:hAnsi="Angsana New" w:hint="cs"/>
          <w:sz w:val="30"/>
          <w:szCs w:val="30"/>
          <w:cs/>
        </w:rPr>
        <w:t xml:space="preserve"> (“สกุลที่ใช้ในการดำเนินงาน”) งบการเงินระหว่างกาลนี้แสดงหน่วยเงินตราเป็นสกุลเงินบาทซึ่งต่างจากสกุลเงินที่ใช้ในการดำเนินงานของบริษัท คือ สกุลเงินเยนญี่ปุ่น ซึ่งการ</w:t>
      </w:r>
      <w:r w:rsidR="00536C20" w:rsidRPr="005629D6">
        <w:rPr>
          <w:rFonts w:ascii="Angsana New" w:hAnsi="Angsana New" w:hint="cs"/>
          <w:sz w:val="30"/>
          <w:szCs w:val="30"/>
          <w:cs/>
        </w:rPr>
        <w:t>นำเสนองบการเงินเป็น</w:t>
      </w:r>
      <w:r w:rsidRPr="005629D6">
        <w:rPr>
          <w:rFonts w:ascii="Angsana New" w:hAnsi="Angsana New" w:hint="cs"/>
          <w:sz w:val="30"/>
          <w:szCs w:val="30"/>
          <w:cs/>
        </w:rPr>
        <w:t>หน่วยเงินตราสกุลเงินบาทเพื่อให้เป็นไปตามกฎระเบียบของหน่วยงานในประเทศไทย</w:t>
      </w:r>
      <w:r w:rsidR="00536C20" w:rsidRPr="005629D6">
        <w:rPr>
          <w:rFonts w:ascii="Angsana New" w:hAnsi="Angsana New" w:hint="cs"/>
          <w:sz w:val="30"/>
          <w:szCs w:val="30"/>
          <w:cs/>
        </w:rPr>
        <w:t xml:space="preserve"> </w:t>
      </w:r>
      <w:r w:rsidRPr="005629D6">
        <w:rPr>
          <w:rFonts w:ascii="Angsana New" w:hAnsi="Angsana New" w:hint="cs"/>
          <w:sz w:val="30"/>
          <w:szCs w:val="30"/>
          <w:cs/>
        </w:rPr>
        <w:t xml:space="preserve">ข้อมูลทางการเงินทั้งหมดที่แสดงด้วย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303116" w:rsidRPr="00303116">
        <w:rPr>
          <w:rFonts w:ascii="Angsana New" w:hAnsi="Angsana New" w:hint="cs"/>
          <w:sz w:val="30"/>
          <w:szCs w:val="30"/>
        </w:rPr>
        <w:t>1</w:t>
      </w:r>
      <w:r w:rsidR="00303116" w:rsidRPr="00303116">
        <w:rPr>
          <w:rFonts w:ascii="Angsana New" w:hAnsi="Angsana New"/>
          <w:sz w:val="30"/>
          <w:szCs w:val="30"/>
        </w:rPr>
        <w:t>0</w:t>
      </w:r>
    </w:p>
    <w:p w14:paraId="7A4C2A00" w14:textId="56F42F18" w:rsidR="00C95D55" w:rsidRPr="005629D6" w:rsidRDefault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B427509" w14:textId="123F9E9F" w:rsidR="00991336" w:rsidRPr="005629D6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5629D6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629D6" w:rsidRDefault="004B492A" w:rsidP="00883072">
      <w:pPr>
        <w:spacing w:line="0" w:lineRule="atLeast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23BFA68" w14:textId="5BB73871" w:rsidR="005629D6" w:rsidRPr="005629D6" w:rsidRDefault="005629D6" w:rsidP="0056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629D6">
        <w:rPr>
          <w:rFonts w:ascii="Angsana New" w:hAnsi="Angsana New" w:cs="Angsana New" w:hint="cs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D96EB9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Pr="005629D6">
        <w:rPr>
          <w:rFonts w:ascii="Angsana New" w:hAnsi="Angsana New" w:cs="Angsana New" w:hint="cs"/>
          <w:spacing w:val="-4"/>
          <w:sz w:val="30"/>
          <w:szCs w:val="30"/>
          <w:cs/>
        </w:rPr>
        <w:t>ก</w:t>
      </w:r>
      <w:r w:rsidR="00D96EB9">
        <w:rPr>
          <w:rFonts w:ascii="Angsana New" w:hAnsi="Angsana New" w:cs="Angsana New" w:hint="cs"/>
          <w:spacing w:val="-4"/>
          <w:sz w:val="30"/>
          <w:szCs w:val="30"/>
          <w:cs/>
        </w:rPr>
        <w:t>้า</w:t>
      </w:r>
      <w:r w:rsidRPr="005629D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303116" w:rsidRPr="00303116">
        <w:rPr>
          <w:rFonts w:ascii="Angsana New" w:hAnsi="Angsana New" w:cs="Angsana New" w:hint="cs"/>
          <w:spacing w:val="-4"/>
          <w:sz w:val="30"/>
          <w:szCs w:val="30"/>
        </w:rPr>
        <w:t>30</w:t>
      </w:r>
      <w:r w:rsidRPr="005629D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D96EB9">
        <w:rPr>
          <w:rFonts w:ascii="Angsana New" w:hAnsi="Angsana New" w:cs="Angsana New" w:hint="cs"/>
          <w:spacing w:val="-4"/>
          <w:sz w:val="30"/>
          <w:szCs w:val="30"/>
          <w:cs/>
        </w:rPr>
        <w:t>กันยา</w:t>
      </w:r>
      <w:r w:rsidRPr="005629D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ยน สรุปได้ดังนี้   </w:t>
      </w:r>
    </w:p>
    <w:p w14:paraId="12EF9B09" w14:textId="28D33D3B" w:rsidR="005629D6" w:rsidRPr="00BF7AC6" w:rsidRDefault="005629D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5629D6" w:rsidRPr="005C7A29" w14:paraId="7A36E4BB" w14:textId="77777777" w:rsidTr="00082966">
        <w:tc>
          <w:tcPr>
            <w:tcW w:w="2168" w:type="pct"/>
          </w:tcPr>
          <w:p w14:paraId="6E454EE6" w14:textId="3B38F3D9" w:rsidR="005629D6" w:rsidRPr="005C7A29" w:rsidRDefault="005629D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C7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53" w:type="pct"/>
            <w:gridSpan w:val="3"/>
          </w:tcPr>
          <w:p w14:paraId="73F0C5D0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5C7A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6E1AAEE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32" w:type="pct"/>
            <w:gridSpan w:val="3"/>
          </w:tcPr>
          <w:p w14:paraId="4A675BBB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5C7A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EE6" w:rsidRPr="005C7A29" w14:paraId="274C4B05" w14:textId="77777777" w:rsidTr="00082966">
        <w:tc>
          <w:tcPr>
            <w:tcW w:w="2168" w:type="pct"/>
          </w:tcPr>
          <w:p w14:paraId="26F1C4EF" w14:textId="7410EC63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C7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82D1D" w:rsidRPr="005C7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5C7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F82D1D" w:rsidRPr="005C7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5C7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3116" w:rsidRPr="0030311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5C7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2D1D" w:rsidRPr="005C7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5C7A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07" w:type="pct"/>
          </w:tcPr>
          <w:p w14:paraId="241CC6FD" w14:textId="6326711E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303116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F0A9A4B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54CE2CE6" w14:textId="0FD6962B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303116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49D64ED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</w:tcPr>
          <w:p w14:paraId="253584C2" w14:textId="78178B62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303116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1132C3D9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</w:tcPr>
          <w:p w14:paraId="6390063D" w14:textId="6EEE01FF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303116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5629D6" w:rsidRPr="005C7A29" w14:paraId="3673CB8C" w14:textId="77777777" w:rsidTr="00082966">
        <w:tc>
          <w:tcPr>
            <w:tcW w:w="2168" w:type="pct"/>
          </w:tcPr>
          <w:p w14:paraId="34E6D822" w14:textId="77777777" w:rsidR="005629D6" w:rsidRPr="005C7A29" w:rsidRDefault="005629D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2" w:type="pct"/>
            <w:gridSpan w:val="7"/>
          </w:tcPr>
          <w:p w14:paraId="16FE579C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5C7A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29D6" w:rsidRPr="005C7A29" w14:paraId="676F729D" w14:textId="77777777" w:rsidTr="00082966">
        <w:tc>
          <w:tcPr>
            <w:tcW w:w="2168" w:type="pct"/>
          </w:tcPr>
          <w:p w14:paraId="13548577" w14:textId="77777777" w:rsidR="005629D6" w:rsidRPr="005C7A29" w:rsidRDefault="005629D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7A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C90E446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4D921431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781D6F91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1C4E10BA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</w:tcPr>
          <w:p w14:paraId="79E47D91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7" w:type="pct"/>
          </w:tcPr>
          <w:p w14:paraId="4DB22740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</w:tcPr>
          <w:p w14:paraId="46989A97" w14:textId="77777777" w:rsidR="005629D6" w:rsidRPr="005C7A29" w:rsidRDefault="005629D6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E67EE6" w:rsidRPr="005C7A29" w14:paraId="3C0A3126" w14:textId="77777777" w:rsidTr="00082966">
        <w:tc>
          <w:tcPr>
            <w:tcW w:w="2168" w:type="pct"/>
          </w:tcPr>
          <w:p w14:paraId="398CD01F" w14:textId="77777777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6A18FBFE" w14:textId="1873D922" w:rsidR="00E67EE6" w:rsidRPr="005C7A29" w:rsidRDefault="002F69C4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B882B18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11EA202C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E0F367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</w:tcPr>
          <w:p w14:paraId="19E691D5" w14:textId="6E93EBAE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F69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  <w:tc>
          <w:tcPr>
            <w:tcW w:w="137" w:type="pct"/>
          </w:tcPr>
          <w:p w14:paraId="3D7562EF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B613A66" w14:textId="581CC8C7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863F0" w:rsidRPr="005C7A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756</w:t>
            </w:r>
          </w:p>
        </w:tc>
      </w:tr>
      <w:tr w:rsidR="00E67EE6" w:rsidRPr="005C7A29" w14:paraId="7A8C4113" w14:textId="77777777" w:rsidTr="00082966">
        <w:tc>
          <w:tcPr>
            <w:tcW w:w="2168" w:type="pct"/>
            <w:vAlign w:val="bottom"/>
          </w:tcPr>
          <w:p w14:paraId="6E0C4D54" w14:textId="77777777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ต้นทุนค่าบริการ</w:t>
            </w:r>
          </w:p>
        </w:tc>
        <w:tc>
          <w:tcPr>
            <w:tcW w:w="607" w:type="pct"/>
          </w:tcPr>
          <w:p w14:paraId="68FF7724" w14:textId="2F5DAAF2" w:rsidR="00E67EE6" w:rsidRPr="005C7A29" w:rsidRDefault="002F69C4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8A8203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7BAA7013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9A7194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</w:tcPr>
          <w:p w14:paraId="44040B2A" w14:textId="216F967F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F69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2F69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037</w:t>
            </w:r>
          </w:p>
        </w:tc>
        <w:tc>
          <w:tcPr>
            <w:tcW w:w="137" w:type="pct"/>
          </w:tcPr>
          <w:p w14:paraId="6A2D2046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</w:tcPr>
          <w:p w14:paraId="603C0B59" w14:textId="1C330FD5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863F0" w:rsidRPr="005C7A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1863F0" w:rsidRPr="005C7A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823</w:t>
            </w:r>
          </w:p>
        </w:tc>
      </w:tr>
      <w:tr w:rsidR="00E67EE6" w:rsidRPr="005C7A29" w14:paraId="34CFCFDD" w14:textId="77777777" w:rsidTr="00082966">
        <w:tc>
          <w:tcPr>
            <w:tcW w:w="2168" w:type="pct"/>
            <w:vAlign w:val="bottom"/>
          </w:tcPr>
          <w:p w14:paraId="71A97DBF" w14:textId="77777777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0E49EE5E" w14:textId="3773C53B" w:rsidR="00E67EE6" w:rsidRPr="005C7A29" w:rsidRDefault="002F69C4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4A47DE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4DB3E092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BB217A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</w:tcPr>
          <w:p w14:paraId="0DFFF008" w14:textId="3BF27DBA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2F69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302</w:t>
            </w:r>
          </w:p>
        </w:tc>
        <w:tc>
          <w:tcPr>
            <w:tcW w:w="137" w:type="pct"/>
          </w:tcPr>
          <w:p w14:paraId="2EA82AEA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</w:tcPr>
          <w:p w14:paraId="04831BD8" w14:textId="239032BF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1863F0" w:rsidRPr="005C7A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</w:tr>
      <w:tr w:rsidR="00E67EE6" w:rsidRPr="005C7A29" w14:paraId="3752BE72" w14:textId="77777777" w:rsidTr="00082966">
        <w:tc>
          <w:tcPr>
            <w:tcW w:w="2168" w:type="pct"/>
            <w:vAlign w:val="bottom"/>
          </w:tcPr>
          <w:p w14:paraId="23661313" w14:textId="77777777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07" w:type="pct"/>
          </w:tcPr>
          <w:p w14:paraId="1DF685D0" w14:textId="6F622E90" w:rsidR="00E67EE6" w:rsidRPr="005C7A29" w:rsidRDefault="002F69C4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784219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418C8223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695660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237CA9" w14:textId="4D5DDAD9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37" w:type="pct"/>
          </w:tcPr>
          <w:p w14:paraId="36724CCA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</w:tcPr>
          <w:p w14:paraId="59F8C2B7" w14:textId="5FD13EE4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</w:tr>
      <w:tr w:rsidR="006604F3" w:rsidRPr="005C7A29" w14:paraId="59248ABD" w14:textId="77777777" w:rsidTr="00082966">
        <w:tc>
          <w:tcPr>
            <w:tcW w:w="2168" w:type="pct"/>
            <w:vAlign w:val="bottom"/>
          </w:tcPr>
          <w:p w14:paraId="028A122C" w14:textId="3282334E" w:rsidR="006604F3" w:rsidRPr="005C7A29" w:rsidRDefault="006604F3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607" w:type="pct"/>
          </w:tcPr>
          <w:p w14:paraId="05E7C80D" w14:textId="24A14B1E" w:rsidR="006604F3" w:rsidRPr="005C7A29" w:rsidRDefault="002F69C4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F258B1" w14:textId="77777777" w:rsidR="006604F3" w:rsidRPr="005C7A29" w:rsidRDefault="006604F3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17415117" w14:textId="2D6AEF17" w:rsidR="006604F3" w:rsidRPr="005C7A29" w:rsidRDefault="001863F0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D09EEF" w14:textId="77777777" w:rsidR="006604F3" w:rsidRPr="005C7A29" w:rsidRDefault="006604F3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6E022A" w14:textId="15DFC701" w:rsidR="006604F3" w:rsidRPr="005C7A29" w:rsidRDefault="002F69C4" w:rsidP="002F6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C7A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455E46B" w14:textId="77777777" w:rsidR="006604F3" w:rsidRPr="00B26694" w:rsidRDefault="006604F3" w:rsidP="002F6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  <w:tab w:val="decimal" w:pos="892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E28AA92" w14:textId="047857B2" w:rsidR="006604F3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863F0" w:rsidRPr="005C7A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496</w:t>
            </w:r>
          </w:p>
        </w:tc>
      </w:tr>
      <w:tr w:rsidR="00E67EE6" w:rsidRPr="005C7A29" w14:paraId="1645F4D5" w14:textId="77777777" w:rsidTr="00082966">
        <w:tc>
          <w:tcPr>
            <w:tcW w:w="2168" w:type="pct"/>
            <w:vAlign w:val="bottom"/>
          </w:tcPr>
          <w:p w14:paraId="7C60FEB1" w14:textId="77777777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3017BFFE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2D3823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53CF476B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F3B042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</w:tcPr>
          <w:p w14:paraId="0CBDAC65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38B5F0E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</w:tcPr>
          <w:p w14:paraId="74CA770C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7EE6" w:rsidRPr="005C7A29" w14:paraId="45B4D3F0" w14:textId="77777777" w:rsidTr="00082966">
        <w:tc>
          <w:tcPr>
            <w:tcW w:w="2168" w:type="pct"/>
            <w:vAlign w:val="bottom"/>
          </w:tcPr>
          <w:p w14:paraId="14CE5165" w14:textId="77777777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C7A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4A154424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E3F89D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40C56937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623613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</w:tcPr>
          <w:p w14:paraId="02C1619B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FCA1D99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</w:tcPr>
          <w:p w14:paraId="17DE4975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7EE6" w:rsidRPr="005C7A29" w14:paraId="6783FBB7" w14:textId="77777777" w:rsidTr="00082966">
        <w:tc>
          <w:tcPr>
            <w:tcW w:w="2168" w:type="pct"/>
            <w:vAlign w:val="bottom"/>
          </w:tcPr>
          <w:p w14:paraId="45336E23" w14:textId="77777777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61150749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C55BCD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745FB0F8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1510B5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</w:tcPr>
          <w:p w14:paraId="412EB7E9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8523C6A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</w:tcPr>
          <w:p w14:paraId="45E46F05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7EE6" w:rsidRPr="005C7A29" w14:paraId="15DF488B" w14:textId="77777777" w:rsidTr="00082966">
        <w:tc>
          <w:tcPr>
            <w:tcW w:w="2168" w:type="pct"/>
            <w:vAlign w:val="bottom"/>
          </w:tcPr>
          <w:p w14:paraId="4D5C80B5" w14:textId="77777777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5C7A29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70C288CD" w14:textId="15D2D4AF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2F69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147" w:type="pct"/>
          </w:tcPr>
          <w:p w14:paraId="720713A2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</w:tcPr>
          <w:p w14:paraId="1489351A" w14:textId="71328DA4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1863F0" w:rsidRPr="005C7A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  <w:tc>
          <w:tcPr>
            <w:tcW w:w="147" w:type="pct"/>
          </w:tcPr>
          <w:p w14:paraId="6EC6D4AC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</w:tcPr>
          <w:p w14:paraId="5CD9CD75" w14:textId="6D67D4B3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F69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176</w:t>
            </w:r>
          </w:p>
        </w:tc>
        <w:tc>
          <w:tcPr>
            <w:tcW w:w="137" w:type="pct"/>
          </w:tcPr>
          <w:p w14:paraId="2AABEED3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</w:tcPr>
          <w:p w14:paraId="20F5EF05" w14:textId="129D7F21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1863F0" w:rsidRPr="005C7A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</w:tr>
      <w:tr w:rsidR="00E67EE6" w:rsidRPr="005C7A29" w14:paraId="1220E54E" w14:textId="77777777" w:rsidTr="00082966">
        <w:tc>
          <w:tcPr>
            <w:tcW w:w="2168" w:type="pct"/>
            <w:vAlign w:val="bottom"/>
          </w:tcPr>
          <w:p w14:paraId="31EEB90A" w14:textId="77777777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A2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5C7A29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E3D857B" w14:textId="5C8F5C85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47" w:type="pct"/>
          </w:tcPr>
          <w:p w14:paraId="09369927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E9E1C00" w14:textId="533E620E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  <w:tc>
          <w:tcPr>
            <w:tcW w:w="147" w:type="pct"/>
          </w:tcPr>
          <w:p w14:paraId="62A4F3A1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D235A33" w14:textId="7E6E0E70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37" w:type="pct"/>
          </w:tcPr>
          <w:p w14:paraId="00485A41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2BB2FAD" w14:textId="32BF10AA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</w:tr>
      <w:tr w:rsidR="00E67EE6" w:rsidRPr="005C7A29" w14:paraId="1C208965" w14:textId="77777777" w:rsidTr="00082966">
        <w:tc>
          <w:tcPr>
            <w:tcW w:w="2168" w:type="pct"/>
            <w:vAlign w:val="bottom"/>
          </w:tcPr>
          <w:p w14:paraId="1309A0F4" w14:textId="77777777" w:rsidR="00E67EE6" w:rsidRPr="005C7A29" w:rsidRDefault="00E67EE6" w:rsidP="00E6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A2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  </w:t>
            </w:r>
            <w:r w:rsidRPr="005C7A29"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3706C48" w14:textId="64B7EB26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5743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653</w:t>
            </w:r>
          </w:p>
        </w:tc>
        <w:tc>
          <w:tcPr>
            <w:tcW w:w="147" w:type="pct"/>
          </w:tcPr>
          <w:p w14:paraId="3AF6F679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F5A6496" w14:textId="19C3BCCF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1863F0" w:rsidRPr="005C7A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771</w:t>
            </w:r>
          </w:p>
        </w:tc>
        <w:tc>
          <w:tcPr>
            <w:tcW w:w="147" w:type="pct"/>
          </w:tcPr>
          <w:p w14:paraId="39D1A629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AE03A4D" w14:textId="7ABBB105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F69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  <w:tc>
          <w:tcPr>
            <w:tcW w:w="137" w:type="pct"/>
          </w:tcPr>
          <w:p w14:paraId="472979C8" w14:textId="77777777" w:rsidR="00E67EE6" w:rsidRPr="005C7A29" w:rsidRDefault="00E67EE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D31D762" w14:textId="69A9A0CA" w:rsidR="00E67EE6" w:rsidRPr="005C7A29" w:rsidRDefault="00303116" w:rsidP="00E6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3116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1863F0" w:rsidRPr="005C7A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3116"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</w:tr>
    </w:tbl>
    <w:p w14:paraId="3A71437D" w14:textId="77777777" w:rsidR="005629D6" w:rsidRPr="00E67EE6" w:rsidRDefault="005629D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  <w:highlight w:val="cyan"/>
        </w:rPr>
      </w:pPr>
    </w:p>
    <w:p w14:paraId="6C5DA217" w14:textId="77777777" w:rsidR="00CC2810" w:rsidRDefault="00CC2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57EC67F" w14:textId="788B9F7E" w:rsidR="00FF7403" w:rsidRPr="00E67EE6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E67EE6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303116" w:rsidRPr="00303116">
        <w:rPr>
          <w:rFonts w:ascii="Angsana New" w:hAnsi="Angsana New" w:cs="Angsana New" w:hint="cs"/>
          <w:sz w:val="28"/>
          <w:szCs w:val="28"/>
        </w:rPr>
        <w:t>30</w:t>
      </w:r>
      <w:r w:rsidR="00E67EE6" w:rsidRPr="00E67EE6">
        <w:rPr>
          <w:rFonts w:ascii="Angsana New" w:hAnsi="Angsana New" w:cs="Angsana New" w:hint="cs"/>
          <w:sz w:val="28"/>
          <w:szCs w:val="28"/>
        </w:rPr>
        <w:t xml:space="preserve"> </w:t>
      </w:r>
      <w:r w:rsidR="00CD71F4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E67EE6" w:rsidRPr="00E67EE6">
        <w:rPr>
          <w:rFonts w:ascii="Angsana New" w:hAnsi="Angsana New" w:cs="Angsana New" w:hint="cs"/>
          <w:sz w:val="28"/>
          <w:szCs w:val="28"/>
          <w:cs/>
        </w:rPr>
        <w:t>ยน</w:t>
      </w:r>
      <w:r w:rsidRPr="00E67EE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 w:hint="cs"/>
          <w:sz w:val="28"/>
          <w:szCs w:val="28"/>
        </w:rPr>
        <w:t>2565</w:t>
      </w:r>
      <w:r w:rsidRPr="00E67EE6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303116" w:rsidRPr="00303116">
        <w:rPr>
          <w:rFonts w:ascii="Angsana New" w:hAnsi="Angsana New" w:cs="Angsana New" w:hint="cs"/>
          <w:sz w:val="28"/>
          <w:szCs w:val="28"/>
        </w:rPr>
        <w:t>31</w:t>
      </w:r>
      <w:r w:rsidRPr="00E67EE6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303116" w:rsidRPr="00303116">
        <w:rPr>
          <w:rFonts w:ascii="Angsana New" w:hAnsi="Angsana New" w:cs="Angsana New" w:hint="cs"/>
          <w:sz w:val="28"/>
          <w:szCs w:val="28"/>
        </w:rPr>
        <w:t>2564</w:t>
      </w:r>
      <w:r w:rsidRPr="00E67EE6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p w14:paraId="422166F2" w14:textId="77777777" w:rsidR="00FF7403" w:rsidRPr="00E67EE6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28"/>
          <w:szCs w:val="28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804175" w:rsidRPr="00E67EE6" w14:paraId="6FB865DF" w14:textId="77777777" w:rsidTr="00E67EE6">
        <w:trPr>
          <w:tblHeader/>
        </w:trPr>
        <w:tc>
          <w:tcPr>
            <w:tcW w:w="2212" w:type="pct"/>
          </w:tcPr>
          <w:p w14:paraId="37AB88B4" w14:textId="0B5ACE3E" w:rsidR="00804175" w:rsidRPr="00E67EE6" w:rsidRDefault="00804175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14:paraId="4AA8390E" w14:textId="142887C8" w:rsidR="00804175" w:rsidRPr="00E67EE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E67EE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pct"/>
            <w:gridSpan w:val="3"/>
          </w:tcPr>
          <w:p w14:paraId="01B09E5F" w14:textId="6635201C" w:rsidR="00804175" w:rsidRPr="00E67EE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71F4" w:rsidRPr="00E67EE6" w14:paraId="28331891" w14:textId="77777777" w:rsidTr="00E67EE6">
        <w:trPr>
          <w:tblHeader/>
        </w:trPr>
        <w:tc>
          <w:tcPr>
            <w:tcW w:w="2212" w:type="pct"/>
          </w:tcPr>
          <w:p w14:paraId="1029012C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</w:tcPr>
          <w:p w14:paraId="101EA16C" w14:textId="0B5E0616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CD71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D71F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</w:tcPr>
          <w:p w14:paraId="022354B3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20750DCD" w14:textId="01C03326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CD71F4" w:rsidRPr="00E67EE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CD71F4"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9D4535B" w14:textId="2225B977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CD71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D71F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pct"/>
          </w:tcPr>
          <w:p w14:paraId="318E7957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41D1C9AF" w14:textId="21DFD7DA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CD71F4" w:rsidRPr="00E67EE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CD71F4"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D71F4" w:rsidRPr="00E67EE6" w14:paraId="6355C962" w14:textId="77777777" w:rsidTr="00E67EE6">
        <w:trPr>
          <w:tblHeader/>
        </w:trPr>
        <w:tc>
          <w:tcPr>
            <w:tcW w:w="2212" w:type="pct"/>
          </w:tcPr>
          <w:p w14:paraId="4B422BEC" w14:textId="43D05376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40" w:type="pct"/>
          </w:tcPr>
          <w:p w14:paraId="449BCDE2" w14:textId="5C5339A7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28362614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405F91FA" w14:textId="0BC636F4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2D6FECF4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9E20AE8" w14:textId="2D78C8F2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0" w:type="pct"/>
          </w:tcPr>
          <w:p w14:paraId="2FC93DF3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65A5AAF" w14:textId="5E228AE7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CD71F4" w:rsidRPr="00E67EE6" w14:paraId="263F8192" w14:textId="77777777" w:rsidTr="00E67EE6">
        <w:trPr>
          <w:tblHeader/>
        </w:trPr>
        <w:tc>
          <w:tcPr>
            <w:tcW w:w="2212" w:type="pct"/>
          </w:tcPr>
          <w:p w14:paraId="6D1B9E53" w14:textId="13ED073E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bookmarkStart w:id="1" w:name="_Hlk35959253"/>
          </w:p>
        </w:tc>
        <w:tc>
          <w:tcPr>
            <w:tcW w:w="2788" w:type="pct"/>
            <w:gridSpan w:val="7"/>
          </w:tcPr>
          <w:p w14:paraId="5795BB4E" w14:textId="32337CD6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bookmarkEnd w:id="1"/>
      <w:tr w:rsidR="00CD71F4" w:rsidRPr="00E67EE6" w14:paraId="10E70A39" w14:textId="77777777" w:rsidTr="00E67EE6">
        <w:tc>
          <w:tcPr>
            <w:tcW w:w="2212" w:type="pct"/>
          </w:tcPr>
          <w:p w14:paraId="5BF052E7" w14:textId="77777777" w:rsidR="00CD71F4" w:rsidRPr="00E67EE6" w:rsidRDefault="00CD71F4" w:rsidP="00CD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2DA95730" w14:textId="46D7EE9F" w:rsidR="00CD71F4" w:rsidRPr="00E67EE6" w:rsidRDefault="00462670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4829C29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31ADB4ED" w14:textId="0C37BF30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002AE61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1E8A79D" w14:textId="2FAAE305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902</w:t>
            </w:r>
            <w:r w:rsidR="00DC1F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726</w:t>
            </w:r>
          </w:p>
        </w:tc>
        <w:tc>
          <w:tcPr>
            <w:tcW w:w="140" w:type="pct"/>
          </w:tcPr>
          <w:p w14:paraId="45730CEC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9C3A03C" w14:textId="260D64FC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629</w:t>
            </w:r>
            <w:r w:rsidR="00CD71F4" w:rsidRPr="00E67EE6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Pr="00303116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771</w:t>
            </w:r>
          </w:p>
        </w:tc>
      </w:tr>
      <w:tr w:rsidR="00CD71F4" w:rsidRPr="00E67EE6" w14:paraId="6B1EEB3C" w14:textId="77777777" w:rsidTr="00E67EE6">
        <w:tc>
          <w:tcPr>
            <w:tcW w:w="2212" w:type="pct"/>
          </w:tcPr>
          <w:p w14:paraId="5AE988E6" w14:textId="492A90E6" w:rsidR="00CD71F4" w:rsidRPr="00E67EE6" w:rsidRDefault="00CD71F4" w:rsidP="00CD71F4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</w:pPr>
            <w:r w:rsidRPr="00E67EE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 w:eastAsia="en-GB"/>
              </w:rPr>
              <w:t>หัก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0" w:type="pct"/>
          </w:tcPr>
          <w:p w14:paraId="4C35D32B" w14:textId="64EA1BCE" w:rsidR="00CD71F4" w:rsidRPr="00E67EE6" w:rsidRDefault="00462670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7F2FCE0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4FDBF890" w14:textId="4E94E24E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4DB8853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509B417" w14:textId="2780360E" w:rsidR="00CD71F4" w:rsidRPr="00E67EE6" w:rsidRDefault="00DC1F43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885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0" w:type="pct"/>
          </w:tcPr>
          <w:p w14:paraId="504EAB53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750F683D" w14:textId="64F20CD6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67EE6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(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18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707</w:t>
            </w:r>
            <w:r w:rsidRPr="00E67EE6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)</w:t>
            </w:r>
          </w:p>
        </w:tc>
      </w:tr>
      <w:tr w:rsidR="00CD71F4" w:rsidRPr="00E67EE6" w14:paraId="46BC4FFD" w14:textId="77777777" w:rsidTr="00E67EE6">
        <w:tc>
          <w:tcPr>
            <w:tcW w:w="2212" w:type="pct"/>
          </w:tcPr>
          <w:p w14:paraId="7D9E1CF0" w14:textId="3A567D21" w:rsidR="00CD71F4" w:rsidRPr="00E67EE6" w:rsidRDefault="00CD71F4" w:rsidP="00CD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0439AA12" w:rsidR="00CD71F4" w:rsidRPr="00E67EE6" w:rsidRDefault="00462670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2876C40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A5C7652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9AF9D61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2C2653A0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885</w:t>
            </w:r>
            <w:r w:rsidR="002F69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140" w:type="pct"/>
          </w:tcPr>
          <w:p w14:paraId="274CA64A" w14:textId="77777777" w:rsidR="00CD71F4" w:rsidRPr="00E67EE6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0E57CFA4" w:rsidR="00CD71F4" w:rsidRPr="00E67EE6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611</w:t>
            </w:r>
            <w:r w:rsidR="00CD71F4"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064</w:t>
            </w:r>
          </w:p>
        </w:tc>
      </w:tr>
    </w:tbl>
    <w:p w14:paraId="45732059" w14:textId="5F2048BC" w:rsidR="00E67EE6" w:rsidRPr="00BF7AC6" w:rsidRDefault="00E67EE6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7"/>
        <w:gridCol w:w="912"/>
        <w:gridCol w:w="233"/>
        <w:gridCol w:w="859"/>
        <w:gridCol w:w="232"/>
        <w:gridCol w:w="1078"/>
        <w:gridCol w:w="233"/>
        <w:gridCol w:w="784"/>
        <w:gridCol w:w="234"/>
        <w:gridCol w:w="651"/>
        <w:gridCol w:w="233"/>
        <w:gridCol w:w="1075"/>
        <w:gridCol w:w="233"/>
        <w:gridCol w:w="976"/>
      </w:tblGrid>
      <w:tr w:rsidR="00740453" w:rsidRPr="00F5065B" w14:paraId="1E8877BA" w14:textId="77777777" w:rsidTr="00162CF1">
        <w:trPr>
          <w:tblHeader/>
        </w:trPr>
        <w:tc>
          <w:tcPr>
            <w:tcW w:w="1717" w:type="dxa"/>
            <w:vAlign w:val="bottom"/>
          </w:tcPr>
          <w:p w14:paraId="3A671843" w14:textId="10B68759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4" w:type="dxa"/>
            <w:gridSpan w:val="3"/>
            <w:vAlign w:val="bottom"/>
          </w:tcPr>
          <w:p w14:paraId="201AA7B8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2" w:type="dxa"/>
            <w:vAlign w:val="bottom"/>
          </w:tcPr>
          <w:p w14:paraId="39A10E78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7" w:type="dxa"/>
            <w:gridSpan w:val="9"/>
            <w:vAlign w:val="bottom"/>
          </w:tcPr>
          <w:p w14:paraId="72B4D626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65B" w:rsidRPr="00F5065B" w14:paraId="22EBC35A" w14:textId="77777777" w:rsidTr="00162CF1">
        <w:trPr>
          <w:tblHeader/>
        </w:trPr>
        <w:tc>
          <w:tcPr>
            <w:tcW w:w="1717" w:type="dxa"/>
            <w:vAlign w:val="bottom"/>
          </w:tcPr>
          <w:p w14:paraId="7465E13A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12" w:type="dxa"/>
            <w:vAlign w:val="bottom"/>
          </w:tcPr>
          <w:p w14:paraId="037E52EE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11C91AD" w14:textId="7AEDE332" w:rsidR="00F5065B" w:rsidRPr="00F5065B" w:rsidRDefault="00303116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  <w:p w14:paraId="20401475" w14:textId="45EB3BEC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233" w:type="dxa"/>
            <w:vAlign w:val="bottom"/>
          </w:tcPr>
          <w:p w14:paraId="555D957C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023C8CBE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67F00E91" w14:textId="0807DB57" w:rsidR="00F5065B" w:rsidRPr="00F5065B" w:rsidRDefault="00303116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="00CD71F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F5065B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32" w:type="dxa"/>
            <w:vAlign w:val="bottom"/>
          </w:tcPr>
          <w:p w14:paraId="7F6BBDB2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3595185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7C40D30" w14:textId="60A5DCF7" w:rsidR="00F5065B" w:rsidRPr="00F5065B" w:rsidRDefault="00303116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  <w:p w14:paraId="47A4E5A4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74993EE5" w14:textId="12BB7FB8" w:rsidR="00F5065B" w:rsidRPr="00F5065B" w:rsidRDefault="00303116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233" w:type="dxa"/>
            <w:vAlign w:val="bottom"/>
          </w:tcPr>
          <w:p w14:paraId="360EC064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  <w:vAlign w:val="bottom"/>
          </w:tcPr>
          <w:p w14:paraId="6EF79710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2B6B3FBE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dxa"/>
            <w:vAlign w:val="bottom"/>
          </w:tcPr>
          <w:p w14:paraId="4C792A79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5F5F449D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D82103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3" w:type="dxa"/>
            <w:vAlign w:val="bottom"/>
          </w:tcPr>
          <w:p w14:paraId="52775218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31B25587" w14:textId="77777777" w:rsidR="00F5065B" w:rsidRPr="00F5065B" w:rsidRDefault="00F5065B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699F64D2" w14:textId="4435001B" w:rsidR="00F5065B" w:rsidRPr="00F5065B" w:rsidRDefault="00303116" w:rsidP="00F50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="00CD71F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F5065B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  <w:r w:rsidR="00F5065B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740453" w:rsidRPr="00F5065B" w14:paraId="56BCEB11" w14:textId="77777777" w:rsidTr="00162CF1">
        <w:trPr>
          <w:tblHeader/>
        </w:trPr>
        <w:tc>
          <w:tcPr>
            <w:tcW w:w="1717" w:type="dxa"/>
          </w:tcPr>
          <w:p w14:paraId="49B21F39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4" w:type="dxa"/>
            <w:gridSpan w:val="3"/>
          </w:tcPr>
          <w:p w14:paraId="5164AB24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2" w:type="dxa"/>
          </w:tcPr>
          <w:p w14:paraId="1E067153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7" w:type="dxa"/>
            <w:gridSpan w:val="9"/>
          </w:tcPr>
          <w:p w14:paraId="7836508B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453" w:rsidRPr="00F5065B" w14:paraId="4DC88490" w14:textId="77777777" w:rsidTr="00162CF1">
        <w:tc>
          <w:tcPr>
            <w:tcW w:w="1717" w:type="dxa"/>
          </w:tcPr>
          <w:p w14:paraId="2892CDB5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22EA6D20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6692C56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5BD68C33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50CD59C4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0F99ADA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32B6978E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21E0EDE4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4D130C5C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dxa"/>
          </w:tcPr>
          <w:p w14:paraId="6ECDF8AA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6EC98A64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4CF0940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55A2BDE1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</w:tcPr>
          <w:p w14:paraId="5F5B5493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7720" w:rsidRPr="00F5065B" w14:paraId="19EE815A" w14:textId="77777777" w:rsidTr="00162CF1">
        <w:tc>
          <w:tcPr>
            <w:tcW w:w="1717" w:type="dxa"/>
          </w:tcPr>
          <w:p w14:paraId="20925724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2" w:type="dxa"/>
          </w:tcPr>
          <w:p w14:paraId="2925B6DA" w14:textId="4C93FD55" w:rsidR="00187720" w:rsidRPr="00F5065B" w:rsidRDefault="00303116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187720" w:rsidRPr="00F5065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83</w:t>
            </w:r>
          </w:p>
        </w:tc>
        <w:tc>
          <w:tcPr>
            <w:tcW w:w="233" w:type="dxa"/>
          </w:tcPr>
          <w:p w14:paraId="26E49A92" w14:textId="77777777" w:rsidR="00187720" w:rsidRPr="00574392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2B0A908F" w14:textId="2679F0B6" w:rsidR="00187720" w:rsidRPr="00574392" w:rsidRDefault="00303116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74392" w:rsidRPr="0057439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32" w:type="dxa"/>
          </w:tcPr>
          <w:p w14:paraId="4F58764B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FBF0BDE" w14:textId="4439F4C0" w:rsidR="00187720" w:rsidRPr="00F5065B" w:rsidRDefault="00303116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454</w:t>
            </w:r>
            <w:r w:rsidR="00187720" w:rsidRPr="00F5065B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Pr="00303116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754</w:t>
            </w:r>
          </w:p>
        </w:tc>
        <w:tc>
          <w:tcPr>
            <w:tcW w:w="233" w:type="dxa"/>
          </w:tcPr>
          <w:p w14:paraId="2F36F75A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6ABBF7E8" w14:textId="358F06BE" w:rsidR="00187720" w:rsidRPr="00F5065B" w:rsidRDefault="00303116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18" w:right="-12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  <w:r w:rsidR="003F1F48" w:rsidRPr="00F5065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199</w:t>
            </w:r>
          </w:p>
        </w:tc>
        <w:tc>
          <w:tcPr>
            <w:tcW w:w="234" w:type="dxa"/>
          </w:tcPr>
          <w:p w14:paraId="482272A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dxa"/>
          </w:tcPr>
          <w:p w14:paraId="6C95FFD5" w14:textId="67D2A5F1" w:rsidR="00187720" w:rsidRPr="00F5065B" w:rsidRDefault="00514FF3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518475EE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AD067F" w14:textId="637375DE" w:rsidR="00187720" w:rsidRPr="00F5065B" w:rsidRDefault="00330A9E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648</w:t>
            </w: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45DF2A93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</w:tcPr>
          <w:p w14:paraId="1D712D95" w14:textId="38B4DFDD" w:rsidR="00187720" w:rsidRPr="00F5065B" w:rsidRDefault="00303116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449</w:t>
            </w:r>
            <w:r w:rsidR="005C2DA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</w:tr>
      <w:tr w:rsidR="00187720" w:rsidRPr="00F5065B" w14:paraId="1D14BB95" w14:textId="77777777" w:rsidTr="00162CF1">
        <w:tc>
          <w:tcPr>
            <w:tcW w:w="1717" w:type="dxa"/>
          </w:tcPr>
          <w:p w14:paraId="6DE51376" w14:textId="05C5CFA1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eastAsia="Calibri" w:hAnsi="Angsana New" w:cs="Angsana New" w:hint="cs"/>
                <w:b/>
                <w:i/>
                <w:iCs/>
                <w:sz w:val="28"/>
                <w:szCs w:val="28"/>
                <w:cs/>
              </w:rPr>
              <w:t>หัก</w:t>
            </w:r>
            <w:r w:rsidRPr="00F5065B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12" w:type="dxa"/>
          </w:tcPr>
          <w:p w14:paraId="082897C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" w:type="dxa"/>
          </w:tcPr>
          <w:p w14:paraId="18541F64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6E44EE3B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2" w:type="dxa"/>
          </w:tcPr>
          <w:p w14:paraId="65744265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23103D6" w14:textId="77777777" w:rsidR="00187720" w:rsidRPr="00F5065B" w:rsidRDefault="00187720" w:rsidP="00187720">
            <w:pPr>
              <w:tabs>
                <w:tab w:val="clear" w:pos="680"/>
                <w:tab w:val="decimal" w:pos="698"/>
              </w:tabs>
              <w:ind w:left="-95" w:right="-120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</w:p>
          <w:p w14:paraId="2D6CE61C" w14:textId="77777777" w:rsidR="00187720" w:rsidRPr="00F5065B" w:rsidRDefault="00187720" w:rsidP="00187720">
            <w:pPr>
              <w:tabs>
                <w:tab w:val="clear" w:pos="680"/>
                <w:tab w:val="decimal" w:pos="698"/>
              </w:tabs>
              <w:ind w:left="-95" w:right="-120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</w:p>
          <w:p w14:paraId="59D4AD20" w14:textId="3E62DEFA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(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24</w:t>
            </w:r>
            <w:r w:rsidRPr="00F5065B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,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502</w:t>
            </w:r>
            <w:r w:rsidRPr="00F5065B">
              <w:rPr>
                <w:rFonts w:ascii="Angsana New" w:hAnsi="Angsana New" w:cs="Angsana New" w:hint="cs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33" w:type="dxa"/>
          </w:tcPr>
          <w:p w14:paraId="4F028342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758B2C4F" w14:textId="16E045C1" w:rsidR="00187720" w:rsidRPr="00F5065B" w:rsidRDefault="002922B7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F5065B">
              <w:rPr>
                <w:rFonts w:ascii="Angsana New" w:hAnsi="Angsana New" w:cs="Angsana New" w:hint="cs"/>
                <w:sz w:val="28"/>
                <w:szCs w:val="28"/>
              </w:rPr>
              <w:br/>
              <w:t>-</w:t>
            </w:r>
          </w:p>
        </w:tc>
        <w:tc>
          <w:tcPr>
            <w:tcW w:w="234" w:type="dxa"/>
          </w:tcPr>
          <w:p w14:paraId="772FB8E6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dxa"/>
          </w:tcPr>
          <w:p w14:paraId="1CFD2743" w14:textId="405323DE" w:rsidR="00187720" w:rsidRPr="00F5065B" w:rsidRDefault="002922B7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F5065B">
              <w:rPr>
                <w:rFonts w:ascii="Angsana New" w:hAnsi="Angsana New" w:cs="Angsana New" w:hint="cs"/>
                <w:sz w:val="28"/>
                <w:szCs w:val="28"/>
              </w:rPr>
              <w:br/>
              <w:t>-</w:t>
            </w:r>
          </w:p>
        </w:tc>
        <w:tc>
          <w:tcPr>
            <w:tcW w:w="233" w:type="dxa"/>
          </w:tcPr>
          <w:p w14:paraId="36D7FBB3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27BE26C" w14:textId="769AB3AF" w:rsidR="00187720" w:rsidRPr="00F5065B" w:rsidRDefault="002922B7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F5065B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233" w:type="dxa"/>
          </w:tcPr>
          <w:p w14:paraId="05AA02C8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B9A086B" w14:textId="77777777" w:rsidR="00187720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</w:p>
          <w:p w14:paraId="0710BC10" w14:textId="77777777" w:rsidR="005C2DA1" w:rsidRDefault="005C2DA1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</w:p>
          <w:p w14:paraId="45EFD6EA" w14:textId="5F2E0DE7" w:rsidR="00187720" w:rsidRPr="00F5065B" w:rsidRDefault="00F30CE7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116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87720" w:rsidRPr="00F5065B" w14:paraId="0176D6F4" w14:textId="77777777" w:rsidTr="00162CF1">
        <w:tc>
          <w:tcPr>
            <w:tcW w:w="1717" w:type="dxa"/>
          </w:tcPr>
          <w:p w14:paraId="3F6CFE2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2" w:type="dxa"/>
          </w:tcPr>
          <w:p w14:paraId="535FBCEB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ADF6288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06D3C91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05D6F883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087C0E" w14:textId="0F63681D" w:rsidR="00187720" w:rsidRPr="00F5065B" w:rsidRDefault="00303116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  <w:lang w:eastAsia="en-GB"/>
              </w:rPr>
              <w:t>430</w:t>
            </w:r>
            <w:r w:rsidR="00187720"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  <w:lang w:eastAsia="en-GB"/>
              </w:rPr>
              <w:t>252</w:t>
            </w:r>
          </w:p>
        </w:tc>
        <w:tc>
          <w:tcPr>
            <w:tcW w:w="233" w:type="dxa"/>
          </w:tcPr>
          <w:p w14:paraId="178BDCF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</w:tcPr>
          <w:p w14:paraId="6BA9765A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F2E4D7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</w:tcPr>
          <w:p w14:paraId="0E5F7261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7EB3AF07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4E4E9DCC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3908777F" w14:textId="77777777" w:rsidR="00187720" w:rsidRPr="00F5065B" w:rsidRDefault="00187720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4DD1B8E" w14:textId="09523024" w:rsidR="00187720" w:rsidRPr="00F5065B" w:rsidRDefault="00303116" w:rsidP="0018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427</w:t>
            </w:r>
            <w:r w:rsidR="00F30C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189</w:t>
            </w:r>
          </w:p>
        </w:tc>
      </w:tr>
    </w:tbl>
    <w:p w14:paraId="5D143E9A" w14:textId="42F33BC0" w:rsidR="00BF7AC6" w:rsidRDefault="00BF7AC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8480334" w14:textId="77777777" w:rsidR="00BF7AC6" w:rsidRDefault="00BF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BF03CC" w:rsidRPr="00F5065B" w14:paraId="1018B978" w14:textId="77777777" w:rsidTr="00297667">
        <w:tc>
          <w:tcPr>
            <w:tcW w:w="2196" w:type="pct"/>
          </w:tcPr>
          <w:p w14:paraId="2F1B00B5" w14:textId="77777777" w:rsidR="00BF03CC" w:rsidRPr="00F5065B" w:rsidRDefault="00BF03CC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9" w:type="pct"/>
            <w:gridSpan w:val="3"/>
          </w:tcPr>
          <w:p w14:paraId="39F6E12B" w14:textId="77777777" w:rsidR="00BF03CC" w:rsidRPr="00F5065B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F28F80D" w14:textId="77777777" w:rsidR="00BF03CC" w:rsidRPr="00F5065B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71C0E4DC" w14:textId="77777777" w:rsidR="00BF03CC" w:rsidRPr="00F5065B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71F4" w:rsidRPr="00F5065B" w14:paraId="5FC403CB" w14:textId="77777777" w:rsidTr="00297667">
        <w:tc>
          <w:tcPr>
            <w:tcW w:w="2196" w:type="pct"/>
            <w:shd w:val="clear" w:color="auto" w:fill="auto"/>
          </w:tcPr>
          <w:p w14:paraId="1F8FF9A7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716932F6" w14:textId="09E3BCDE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CD71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D71F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" w:type="pct"/>
          </w:tcPr>
          <w:p w14:paraId="6BD50984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6DAFA6C" w14:textId="78EE0E27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CD71F4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9C5E99B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389FE07C" w14:textId="77D04A0D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CD71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D71F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pct"/>
          </w:tcPr>
          <w:p w14:paraId="6873D494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3EAF224F" w14:textId="7FDB83C2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CD71F4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D71F4" w:rsidRPr="00F5065B" w14:paraId="4C59274C" w14:textId="77777777" w:rsidTr="00297667">
        <w:tc>
          <w:tcPr>
            <w:tcW w:w="2196" w:type="pct"/>
            <w:shd w:val="clear" w:color="auto" w:fill="auto"/>
          </w:tcPr>
          <w:p w14:paraId="7DD26D71" w14:textId="288DDC7B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2" w:type="pct"/>
          </w:tcPr>
          <w:p w14:paraId="0CBD7B12" w14:textId="7665C20A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5C270E1F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1559805" w14:textId="6A1F9BD9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2BB5F313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7E3AF205" w14:textId="095E9167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37" w:type="pct"/>
          </w:tcPr>
          <w:p w14:paraId="3663AD04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28F14E64" w14:textId="7CEB73EC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CD71F4" w:rsidRPr="00F5065B" w14:paraId="137D5343" w14:textId="77777777" w:rsidTr="00297667">
        <w:tc>
          <w:tcPr>
            <w:tcW w:w="2196" w:type="pct"/>
          </w:tcPr>
          <w:p w14:paraId="134567B4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68A816BE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D71F4" w:rsidRPr="00F5065B" w14:paraId="6A0A97CC" w14:textId="77777777" w:rsidTr="00297667">
        <w:tc>
          <w:tcPr>
            <w:tcW w:w="2196" w:type="pct"/>
          </w:tcPr>
          <w:p w14:paraId="49EFFBD1" w14:textId="77777777" w:rsidR="00CD71F4" w:rsidRPr="00F5065B" w:rsidRDefault="00CD71F4" w:rsidP="00CD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69C6FE6" w14:textId="639B30A6" w:rsidR="00CD71F4" w:rsidRPr="00F5065B" w:rsidRDefault="00A86429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A7D7E69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B6729EF" w14:textId="63B77C41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FC07A9D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62C82C5" w14:textId="3C4A7509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833</w:t>
            </w:r>
            <w:r w:rsidR="00A864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  <w:tc>
          <w:tcPr>
            <w:tcW w:w="137" w:type="pct"/>
          </w:tcPr>
          <w:p w14:paraId="54A1A013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5786D0F1" w14:textId="701137AF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647</w:t>
            </w:r>
            <w:r w:rsidR="00CD71F4" w:rsidRPr="00F5065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695</w:t>
            </w:r>
          </w:p>
        </w:tc>
      </w:tr>
      <w:tr w:rsidR="00CD71F4" w:rsidRPr="00F5065B" w14:paraId="62835742" w14:textId="77777777" w:rsidTr="00297667">
        <w:tc>
          <w:tcPr>
            <w:tcW w:w="2196" w:type="pct"/>
          </w:tcPr>
          <w:p w14:paraId="37C7D299" w14:textId="77777777" w:rsidR="00CD71F4" w:rsidRPr="00F5065B" w:rsidRDefault="00CD71F4" w:rsidP="00CD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E706B6" w14:textId="53A642A5" w:rsidR="00CD71F4" w:rsidRPr="00F5065B" w:rsidRDefault="00A86429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4F92066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5CD04F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17B025B7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BA3AE1A" w14:textId="248E48C0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833</w:t>
            </w:r>
            <w:r w:rsidR="00A86429" w:rsidRPr="00A864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137" w:type="pct"/>
          </w:tcPr>
          <w:p w14:paraId="315B065F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C1025B5" w14:textId="07390575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647</w:t>
            </w:r>
            <w:r w:rsidR="00CD71F4"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695</w:t>
            </w:r>
          </w:p>
        </w:tc>
      </w:tr>
      <w:tr w:rsidR="00CD71F4" w:rsidRPr="00F5065B" w14:paraId="5AC9099B" w14:textId="77777777" w:rsidTr="009C0002">
        <w:tc>
          <w:tcPr>
            <w:tcW w:w="2196" w:type="pct"/>
            <w:shd w:val="clear" w:color="auto" w:fill="auto"/>
          </w:tcPr>
          <w:p w14:paraId="457E4BFC" w14:textId="2BE5E828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1935E12F" w14:textId="6B7B8B5F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430C8B5C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534B269B" w14:textId="4B2BD44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0514EE84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0F0EE824" w14:textId="0C704C4D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9EC6AAB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0DC507CD" w14:textId="645E3050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71F4" w:rsidRPr="00F5065B" w14:paraId="408AE8FC" w14:textId="77777777" w:rsidTr="009C0002">
        <w:tc>
          <w:tcPr>
            <w:tcW w:w="2196" w:type="pct"/>
          </w:tcPr>
          <w:p w14:paraId="6D8259BF" w14:textId="2E0819DA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804" w:type="pct"/>
            <w:gridSpan w:val="7"/>
          </w:tcPr>
          <w:p w14:paraId="3CB9D771" w14:textId="7D9EA4B5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71F4" w:rsidRPr="00F5065B" w14:paraId="22A97244" w14:textId="77777777" w:rsidTr="009C0002">
        <w:tc>
          <w:tcPr>
            <w:tcW w:w="2196" w:type="pct"/>
          </w:tcPr>
          <w:p w14:paraId="2C18EAB5" w14:textId="77777777" w:rsidR="00CD71F4" w:rsidRPr="00F5065B" w:rsidRDefault="00CD71F4" w:rsidP="00CD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52F0EF74" w14:textId="195A7C0B" w:rsidR="00CD71F4" w:rsidRPr="00F5065B" w:rsidRDefault="00A86429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01F1CD8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4A24CEE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16E24B9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1983A267" w14:textId="11B5F821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A864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774</w:t>
            </w:r>
          </w:p>
        </w:tc>
        <w:tc>
          <w:tcPr>
            <w:tcW w:w="137" w:type="pct"/>
          </w:tcPr>
          <w:p w14:paraId="69FA110C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396CEC13" w14:textId="0F148FF4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43</w:t>
            </w:r>
            <w:r w:rsidR="00CD71F4" w:rsidRPr="00F5065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151</w:t>
            </w:r>
          </w:p>
        </w:tc>
      </w:tr>
      <w:tr w:rsidR="00CD71F4" w:rsidRPr="00F5065B" w14:paraId="689EC1CB" w14:textId="77777777" w:rsidTr="009C0002">
        <w:tc>
          <w:tcPr>
            <w:tcW w:w="2196" w:type="pct"/>
          </w:tcPr>
          <w:p w14:paraId="59915A9E" w14:textId="77777777" w:rsidR="00CD71F4" w:rsidRPr="00F5065B" w:rsidRDefault="00CD71F4" w:rsidP="00CD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84E36EA" w14:textId="3F555F8E" w:rsidR="00CD71F4" w:rsidRPr="00F5065B" w:rsidRDefault="00A86429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2B9D8ED8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67DB428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2F754B82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1DE800F" w14:textId="51252E4C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</w:t>
            </w:r>
            <w:r w:rsidR="00A86429" w:rsidRPr="00A864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774</w:t>
            </w:r>
          </w:p>
        </w:tc>
        <w:tc>
          <w:tcPr>
            <w:tcW w:w="137" w:type="pct"/>
          </w:tcPr>
          <w:p w14:paraId="0FE3A462" w14:textId="77777777" w:rsidR="00CD71F4" w:rsidRPr="00F5065B" w:rsidRDefault="00CD71F4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25EA6B" w14:textId="0386B766" w:rsidR="00CD71F4" w:rsidRPr="00F5065B" w:rsidRDefault="00303116" w:rsidP="00CD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43</w:t>
            </w:r>
            <w:r w:rsidR="00CD71F4"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151</w:t>
            </w:r>
          </w:p>
        </w:tc>
      </w:tr>
    </w:tbl>
    <w:p w14:paraId="360AA137" w14:textId="2D7D680E" w:rsidR="00187720" w:rsidRPr="00F5065B" w:rsidRDefault="00187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4"/>
        <w:gridCol w:w="977"/>
        <w:gridCol w:w="60"/>
        <w:gridCol w:w="174"/>
        <w:gridCol w:w="60"/>
        <w:gridCol w:w="956"/>
        <w:gridCol w:w="236"/>
        <w:gridCol w:w="1012"/>
        <w:gridCol w:w="236"/>
        <w:gridCol w:w="922"/>
        <w:gridCol w:w="236"/>
        <w:gridCol w:w="928"/>
        <w:gridCol w:w="236"/>
        <w:gridCol w:w="1088"/>
      </w:tblGrid>
      <w:tr w:rsidR="00740453" w:rsidRPr="00F5065B" w14:paraId="2BDEFF44" w14:textId="77777777" w:rsidTr="0026063D">
        <w:trPr>
          <w:tblHeader/>
        </w:trPr>
        <w:tc>
          <w:tcPr>
            <w:tcW w:w="2104" w:type="dxa"/>
            <w:vAlign w:val="bottom"/>
          </w:tcPr>
          <w:p w14:paraId="0E1084F3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7" w:type="dxa"/>
            <w:gridSpan w:val="5"/>
            <w:vAlign w:val="bottom"/>
          </w:tcPr>
          <w:p w14:paraId="2AC92490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8C6A54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658" w:type="dxa"/>
            <w:gridSpan w:val="7"/>
            <w:vAlign w:val="bottom"/>
          </w:tcPr>
          <w:p w14:paraId="02D7CCF8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6063D" w:rsidRPr="00F5065B" w14:paraId="5204D8B1" w14:textId="77777777" w:rsidTr="0026063D">
        <w:trPr>
          <w:tblHeader/>
        </w:trPr>
        <w:tc>
          <w:tcPr>
            <w:tcW w:w="2104" w:type="dxa"/>
            <w:shd w:val="clear" w:color="auto" w:fill="auto"/>
            <w:vAlign w:val="bottom"/>
          </w:tcPr>
          <w:p w14:paraId="24F3A962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2B5DF58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64600C9" w14:textId="5DBF35CD" w:rsidR="0026063D" w:rsidRPr="00F5065B" w:rsidRDefault="00303116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26063D" w:rsidRPr="00F5065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26063D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gridSpan w:val="2"/>
            <w:vAlign w:val="bottom"/>
          </w:tcPr>
          <w:p w14:paraId="4698D7A1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0950AF2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20D1EB24" w14:textId="368E2732" w:rsidR="0026063D" w:rsidRPr="00F5065B" w:rsidRDefault="00303116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B2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D71F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4B2E43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3036760E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45BD6D8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424DFB8E" w14:textId="13857F0F" w:rsidR="0026063D" w:rsidRPr="00F5065B" w:rsidRDefault="00303116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="0026063D" w:rsidRPr="00F5065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26063D"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4B83D51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6B15383F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81BB157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96F122C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5190B55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E86F01E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34B9ABE9" w14:textId="55E04671" w:rsidR="0026063D" w:rsidRPr="00F5065B" w:rsidRDefault="00303116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B2E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D71F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4B2E43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</w:tr>
      <w:tr w:rsidR="0026063D" w:rsidRPr="00F5065B" w14:paraId="450E7838" w14:textId="77777777" w:rsidTr="0026063D">
        <w:trPr>
          <w:tblHeader/>
        </w:trPr>
        <w:tc>
          <w:tcPr>
            <w:tcW w:w="2104" w:type="dxa"/>
            <w:vAlign w:val="bottom"/>
          </w:tcPr>
          <w:p w14:paraId="1EF9F058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1037" w:type="dxa"/>
            <w:gridSpan w:val="2"/>
            <w:vAlign w:val="bottom"/>
          </w:tcPr>
          <w:p w14:paraId="758624FA" w14:textId="498644F1" w:rsidR="0026063D" w:rsidRPr="00F5065B" w:rsidRDefault="00303116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234" w:type="dxa"/>
            <w:gridSpan w:val="2"/>
            <w:vAlign w:val="bottom"/>
          </w:tcPr>
          <w:p w14:paraId="36456FD3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20DFC5CD" w14:textId="5A090C26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43B3FC46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AE1E91C" w14:textId="0885480F" w:rsidR="0026063D" w:rsidRPr="00F5065B" w:rsidRDefault="00303116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77B8D5A6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08E93286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54403D6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D541BAF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EB6D4A1" w14:textId="77777777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707E5FA" w14:textId="782972D1" w:rsidR="0026063D" w:rsidRPr="00F5065B" w:rsidRDefault="0026063D" w:rsidP="00260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740453" w:rsidRPr="00F5065B" w14:paraId="5A8B2C40" w14:textId="77777777" w:rsidTr="0026063D">
        <w:trPr>
          <w:tblHeader/>
        </w:trPr>
        <w:tc>
          <w:tcPr>
            <w:tcW w:w="2104" w:type="dxa"/>
          </w:tcPr>
          <w:p w14:paraId="5726D25C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27" w:type="dxa"/>
            <w:gridSpan w:val="5"/>
          </w:tcPr>
          <w:p w14:paraId="07610158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F7D525B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58" w:type="dxa"/>
            <w:gridSpan w:val="7"/>
          </w:tcPr>
          <w:p w14:paraId="75CD282D" w14:textId="77777777" w:rsidR="00740453" w:rsidRPr="00F5065B" w:rsidRDefault="00740453" w:rsidP="0074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4616" w:rsidRPr="00F5065B" w14:paraId="0B1CC510" w14:textId="77777777" w:rsidTr="0026063D">
        <w:tc>
          <w:tcPr>
            <w:tcW w:w="2104" w:type="dxa"/>
          </w:tcPr>
          <w:p w14:paraId="282D6E4A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7" w:type="dxa"/>
          </w:tcPr>
          <w:p w14:paraId="71ECDAF5" w14:textId="57C4AADD" w:rsidR="00584616" w:rsidRPr="00F5065B" w:rsidRDefault="003031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84616" w:rsidRPr="00F5065B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34" w:type="dxa"/>
            <w:gridSpan w:val="2"/>
          </w:tcPr>
          <w:p w14:paraId="2698CD2F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4F04585E" w14:textId="41FAE7AC" w:rsidR="00584616" w:rsidRPr="00F5065B" w:rsidRDefault="004B2E43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74BEF53F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CD36FB1" w14:textId="407CF868" w:rsidR="00584616" w:rsidRPr="00F5065B" w:rsidRDefault="003031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584616" w:rsidRPr="00F5065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809</w:t>
            </w:r>
          </w:p>
        </w:tc>
        <w:tc>
          <w:tcPr>
            <w:tcW w:w="236" w:type="dxa"/>
          </w:tcPr>
          <w:p w14:paraId="3670B23E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2" w:type="dxa"/>
          </w:tcPr>
          <w:p w14:paraId="1C72BF4E" w14:textId="2EFDAA9A" w:rsidR="00584616" w:rsidRPr="00F5065B" w:rsidRDefault="00900F40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21D173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216D18DF" w14:textId="5486AA0D" w:rsidR="00584616" w:rsidRPr="00F5065B" w:rsidRDefault="00900F40" w:rsidP="00900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120"/>
              <w:rPr>
                <w:rFonts w:ascii="Angsana New" w:hAnsi="Angsana New" w:cs="Angsana New"/>
                <w:sz w:val="28"/>
                <w:szCs w:val="28"/>
              </w:rPr>
            </w:pPr>
            <w:r w:rsidRPr="00F5065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FF2A8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8ED1A76" w14:textId="1A04521E" w:rsidR="00584616" w:rsidRPr="00F5065B" w:rsidRDefault="003031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AC49F4" w:rsidRPr="00F5065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809</w:t>
            </w:r>
          </w:p>
        </w:tc>
      </w:tr>
      <w:tr w:rsidR="00584616" w:rsidRPr="00F5065B" w14:paraId="59513B0E" w14:textId="77777777" w:rsidTr="0026063D">
        <w:tc>
          <w:tcPr>
            <w:tcW w:w="2104" w:type="dxa"/>
          </w:tcPr>
          <w:p w14:paraId="69C0A005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7" w:type="dxa"/>
          </w:tcPr>
          <w:p w14:paraId="1DC7DC46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175A37F5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7B217343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4FD98F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B5A257C" w14:textId="4BEB0712" w:rsidR="00584616" w:rsidRPr="00F5065B" w:rsidRDefault="003031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</w:t>
            </w:r>
            <w:r w:rsidR="00584616"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809</w:t>
            </w:r>
          </w:p>
        </w:tc>
        <w:tc>
          <w:tcPr>
            <w:tcW w:w="236" w:type="dxa"/>
          </w:tcPr>
          <w:p w14:paraId="1C5CB40E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2B7444CB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FF311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159CAC6B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F4529" w14:textId="77777777" w:rsidR="00584616" w:rsidRPr="00F5065B" w:rsidRDefault="005846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15D09E4" w14:textId="163CE16C" w:rsidR="00584616" w:rsidRPr="00F5065B" w:rsidRDefault="00303116" w:rsidP="00584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</w:t>
            </w:r>
            <w:r w:rsidR="00AC49F4" w:rsidRPr="00F5065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809</w:t>
            </w:r>
          </w:p>
        </w:tc>
      </w:tr>
    </w:tbl>
    <w:p w14:paraId="020F1DFB" w14:textId="77777777" w:rsidR="00C971B3" w:rsidRDefault="00C971B3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5CB3C428" w14:textId="77777777" w:rsidR="00C971B3" w:rsidRDefault="00C9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14:paraId="553040B6" w14:textId="77777777" w:rsidR="00BB102D" w:rsidRPr="00B30C51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ลูกหนี้การค้า</w:t>
      </w:r>
      <w:r w:rsidR="00B30C51" w:rsidRPr="00B30C51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และลูกหนี้อื่น</w:t>
      </w:r>
    </w:p>
    <w:p w14:paraId="31BD11F1" w14:textId="72CFDE1D" w:rsidR="00BB102D" w:rsidRPr="00584616" w:rsidRDefault="00BB102D" w:rsidP="0098238C">
      <w:pPr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93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783"/>
        <w:gridCol w:w="990"/>
        <w:gridCol w:w="236"/>
        <w:gridCol w:w="983"/>
        <w:gridCol w:w="6"/>
        <w:gridCol w:w="260"/>
        <w:gridCol w:w="6"/>
        <w:gridCol w:w="990"/>
        <w:gridCol w:w="280"/>
        <w:gridCol w:w="974"/>
        <w:gridCol w:w="6"/>
      </w:tblGrid>
      <w:tr w:rsidR="00BB102D" w:rsidRPr="00BB102D" w14:paraId="36C49647" w14:textId="77777777" w:rsidTr="002C00E3">
        <w:trPr>
          <w:gridAfter w:val="1"/>
          <w:wAfter w:w="6" w:type="dxa"/>
          <w:trHeight w:val="385"/>
          <w:tblHeader/>
        </w:trPr>
        <w:tc>
          <w:tcPr>
            <w:tcW w:w="3807" w:type="dxa"/>
          </w:tcPr>
          <w:p w14:paraId="4E5BCFFC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3346D9AE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09" w:type="dxa"/>
            <w:gridSpan w:val="3"/>
          </w:tcPr>
          <w:p w14:paraId="4019A79A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  <w:gridSpan w:val="2"/>
          </w:tcPr>
          <w:p w14:paraId="333F8C0C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7EC7EAE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32F" w:rsidRPr="00BB102D" w14:paraId="5A44E003" w14:textId="77777777" w:rsidTr="002C00E3">
        <w:trPr>
          <w:trHeight w:val="385"/>
          <w:tblHeader/>
        </w:trPr>
        <w:tc>
          <w:tcPr>
            <w:tcW w:w="3807" w:type="dxa"/>
          </w:tcPr>
          <w:p w14:paraId="2EC5FD0F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83" w:type="dxa"/>
          </w:tcPr>
          <w:p w14:paraId="7C89E510" w14:textId="62E37DBF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2594FE" w14:textId="08439674" w:rsidR="002E532F" w:rsidRPr="0026063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2E53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E532F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29D1A99E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B64E7F7" w14:textId="39F17E11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E53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E532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  <w:gridSpan w:val="2"/>
          </w:tcPr>
          <w:p w14:paraId="1923D935" w14:textId="77777777" w:rsidR="002E532F" w:rsidRPr="00BB102D" w:rsidRDefault="002E532F" w:rsidP="002E532F">
            <w:pPr>
              <w:pStyle w:val="BodyText"/>
              <w:tabs>
                <w:tab w:val="clear" w:pos="227"/>
                <w:tab w:val="left" w:pos="106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507E14" w14:textId="37DC9322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2E53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E532F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0" w:type="dxa"/>
          </w:tcPr>
          <w:p w14:paraId="1E01851B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3B5C2D5B" w14:textId="3E0BD0F3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E53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E532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E532F" w:rsidRPr="00BB102D" w14:paraId="74418479" w14:textId="77777777" w:rsidTr="002C00E3">
        <w:trPr>
          <w:trHeight w:val="385"/>
          <w:tblHeader/>
        </w:trPr>
        <w:tc>
          <w:tcPr>
            <w:tcW w:w="3807" w:type="dxa"/>
          </w:tcPr>
          <w:p w14:paraId="45F99B0E" w14:textId="28C47FD2" w:rsidR="002E532F" w:rsidRPr="00D85A54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83" w:type="dxa"/>
          </w:tcPr>
          <w:p w14:paraId="13BE36EA" w14:textId="069A0DEB" w:rsidR="002E532F" w:rsidRPr="004D7893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034D65C9" w14:textId="0BAAAB28" w:rsidR="002E532F" w:rsidRPr="0026063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B467B07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9EA9F6C" w14:textId="752FAF25" w:rsidR="002E532F" w:rsidRPr="00BB102D" w:rsidRDefault="00303116" w:rsidP="002E532F">
            <w:pPr>
              <w:pStyle w:val="BodyText"/>
              <w:spacing w:after="0" w:line="240" w:lineRule="auto"/>
              <w:ind w:left="-167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6" w:type="dxa"/>
            <w:gridSpan w:val="2"/>
          </w:tcPr>
          <w:p w14:paraId="68F2E7F2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B91677" w14:textId="79BFCAC1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80" w:type="dxa"/>
          </w:tcPr>
          <w:p w14:paraId="5C9FAE1E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74E79B66" w14:textId="19C557B9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E532F" w:rsidRPr="00BB102D" w14:paraId="43280C49" w14:textId="77777777" w:rsidTr="002C00E3">
        <w:trPr>
          <w:gridAfter w:val="1"/>
          <w:wAfter w:w="6" w:type="dxa"/>
          <w:trHeight w:val="209"/>
          <w:tblHeader/>
        </w:trPr>
        <w:tc>
          <w:tcPr>
            <w:tcW w:w="3807" w:type="dxa"/>
          </w:tcPr>
          <w:p w14:paraId="1F52B8C5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438723B3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hideMark/>
          </w:tcPr>
          <w:p w14:paraId="32716478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532F" w:rsidRPr="00BB102D" w14:paraId="1BE5F349" w14:textId="77777777" w:rsidTr="002C00E3">
        <w:trPr>
          <w:gridAfter w:val="1"/>
          <w:wAfter w:w="6" w:type="dxa"/>
          <w:trHeight w:val="353"/>
        </w:trPr>
        <w:tc>
          <w:tcPr>
            <w:tcW w:w="3807" w:type="dxa"/>
          </w:tcPr>
          <w:p w14:paraId="4F98790E" w14:textId="15686924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83" w:type="dxa"/>
          </w:tcPr>
          <w:p w14:paraId="2768F172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</w:tcPr>
          <w:p w14:paraId="00035BD0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E532F" w:rsidRPr="00BB102D" w14:paraId="4C4E8B45" w14:textId="77777777" w:rsidTr="00584616">
        <w:trPr>
          <w:gridAfter w:val="1"/>
          <w:wAfter w:w="6" w:type="dxa"/>
          <w:trHeight w:val="60"/>
        </w:trPr>
        <w:tc>
          <w:tcPr>
            <w:tcW w:w="3807" w:type="dxa"/>
          </w:tcPr>
          <w:p w14:paraId="498084B6" w14:textId="353E5CE3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6270154E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</w:tcPr>
          <w:p w14:paraId="00EE2D5A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E532F" w:rsidRPr="00BB102D" w14:paraId="695266F9" w14:textId="77777777" w:rsidTr="0026063D">
        <w:trPr>
          <w:trHeight w:val="399"/>
        </w:trPr>
        <w:tc>
          <w:tcPr>
            <w:tcW w:w="3807" w:type="dxa"/>
          </w:tcPr>
          <w:p w14:paraId="726C2B4D" w14:textId="225538E6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83" w:type="dxa"/>
          </w:tcPr>
          <w:p w14:paraId="3AC6208F" w14:textId="15F45908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BE3E4" w14:textId="6B1B7C76" w:rsidR="002E532F" w:rsidRPr="00B41FC3" w:rsidRDefault="00303116" w:rsidP="0057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458</w:t>
            </w:r>
            <w:r w:rsidR="006F58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236" w:type="dxa"/>
          </w:tcPr>
          <w:p w14:paraId="57C288C7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D062A29" w14:textId="7D99291F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266" w:type="dxa"/>
            <w:gridSpan w:val="2"/>
          </w:tcPr>
          <w:p w14:paraId="508C4800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3116D" w14:textId="68EDE31E" w:rsidR="002E532F" w:rsidRPr="00F515F5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="006F58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869</w:t>
            </w:r>
          </w:p>
        </w:tc>
        <w:tc>
          <w:tcPr>
            <w:tcW w:w="280" w:type="dxa"/>
          </w:tcPr>
          <w:p w14:paraId="60B04BE0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65BC2F0" w14:textId="69313619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2E532F" w:rsidRPr="00BB102D" w14:paraId="7012C8D5" w14:textId="77777777" w:rsidTr="0026063D">
        <w:trPr>
          <w:trHeight w:val="399"/>
        </w:trPr>
        <w:tc>
          <w:tcPr>
            <w:tcW w:w="3807" w:type="dxa"/>
          </w:tcPr>
          <w:p w14:paraId="3E8653BA" w14:textId="1D135634" w:rsidR="002E532F" w:rsidRPr="00C42614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783" w:type="dxa"/>
          </w:tcPr>
          <w:p w14:paraId="4246DA57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3184B" w14:textId="6A52B10F" w:rsidR="002E532F" w:rsidRPr="000B6CF1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37C32C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847453A" w14:textId="44541FBF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1379E88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C9A6CB" w14:textId="5C13D878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C1075F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E8B463F" w14:textId="2BAD502D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E532F" w:rsidRPr="00BB102D" w14:paraId="57DE46F8" w14:textId="77777777" w:rsidTr="0026063D">
        <w:trPr>
          <w:trHeight w:val="399"/>
        </w:trPr>
        <w:tc>
          <w:tcPr>
            <w:tcW w:w="3807" w:type="dxa"/>
          </w:tcPr>
          <w:p w14:paraId="31F23538" w14:textId="23403961" w:rsidR="002E532F" w:rsidRPr="00F250B5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น้อยกว่า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33F0869A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6892F2" w14:textId="7B4CE934" w:rsidR="002E532F" w:rsidRPr="0003217F" w:rsidRDefault="00303116" w:rsidP="0057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191</w:t>
            </w:r>
            <w:r w:rsidR="006F58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236" w:type="dxa"/>
          </w:tcPr>
          <w:p w14:paraId="1FDA0EF4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B7C7398" w14:textId="2DA06A3B" w:rsidR="002E532F" w:rsidRPr="003C1D64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66" w:type="dxa"/>
            <w:gridSpan w:val="2"/>
          </w:tcPr>
          <w:p w14:paraId="406B569A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61740" w14:textId="759B40E0" w:rsidR="002E532F" w:rsidRPr="0003217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191</w:t>
            </w:r>
            <w:r w:rsidR="006F58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280" w:type="dxa"/>
          </w:tcPr>
          <w:p w14:paraId="4616F320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979FCA5" w14:textId="312633D2" w:rsidR="002E532F" w:rsidRPr="003C1D64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</w:tr>
      <w:tr w:rsidR="002E532F" w:rsidRPr="00BB102D" w14:paraId="005BF134" w14:textId="77777777" w:rsidTr="0026063D">
        <w:trPr>
          <w:trHeight w:val="399"/>
        </w:trPr>
        <w:tc>
          <w:tcPr>
            <w:tcW w:w="3807" w:type="dxa"/>
          </w:tcPr>
          <w:p w14:paraId="528762E7" w14:textId="67607FD7" w:rsidR="002E532F" w:rsidRPr="00F250B5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2EEA077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2E42DD" w14:textId="0EDBFE7E" w:rsidR="002E532F" w:rsidRPr="0003217F" w:rsidRDefault="00303116" w:rsidP="0057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6F58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495</w:t>
            </w:r>
          </w:p>
        </w:tc>
        <w:tc>
          <w:tcPr>
            <w:tcW w:w="236" w:type="dxa"/>
          </w:tcPr>
          <w:p w14:paraId="00C80D2D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5AE389D" w14:textId="674C6F84" w:rsidR="002E532F" w:rsidRPr="003C1D64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66" w:type="dxa"/>
            <w:gridSpan w:val="2"/>
          </w:tcPr>
          <w:p w14:paraId="57BE9A87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B1AED" w14:textId="403DF1C5" w:rsidR="002E532F" w:rsidRPr="0003217F" w:rsidRDefault="00303116" w:rsidP="006F5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6F58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495</w:t>
            </w:r>
          </w:p>
        </w:tc>
        <w:tc>
          <w:tcPr>
            <w:tcW w:w="280" w:type="dxa"/>
          </w:tcPr>
          <w:p w14:paraId="6484CB37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574E402" w14:textId="2C656D6E" w:rsidR="002E532F" w:rsidRPr="003C1D64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2E532F" w:rsidRPr="00BB102D" w14:paraId="6F805595" w14:textId="77777777" w:rsidTr="0026063D">
        <w:trPr>
          <w:trHeight w:val="399"/>
        </w:trPr>
        <w:tc>
          <w:tcPr>
            <w:tcW w:w="3807" w:type="dxa"/>
          </w:tcPr>
          <w:p w14:paraId="35AD7544" w14:textId="0F562067" w:rsidR="002E532F" w:rsidRPr="00F250B5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F250B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50B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783" w:type="dxa"/>
          </w:tcPr>
          <w:p w14:paraId="5A788805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70B3F" w14:textId="1782A611" w:rsidR="002E532F" w:rsidRPr="0003217F" w:rsidRDefault="00303116" w:rsidP="0057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="006F58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236" w:type="dxa"/>
          </w:tcPr>
          <w:p w14:paraId="72474B26" w14:textId="77777777" w:rsidR="002E532F" w:rsidRPr="00CB06CE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341AD3C9" w14:textId="7A200F53" w:rsidR="002E532F" w:rsidRPr="003C1D64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66" w:type="dxa"/>
            <w:gridSpan w:val="2"/>
          </w:tcPr>
          <w:p w14:paraId="043B9DEA" w14:textId="77777777" w:rsidR="002E532F" w:rsidRPr="003C1D64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FF4" w14:textId="0D24CF04" w:rsidR="002E532F" w:rsidRPr="0003217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80" w:type="dxa"/>
          </w:tcPr>
          <w:p w14:paraId="0BA7BB74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3CCF15B3" w14:textId="7FE5EAC5" w:rsidR="002E532F" w:rsidRPr="003C1D64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532F" w:rsidRPr="00BB102D" w14:paraId="05E511A2" w14:textId="77777777" w:rsidTr="0026063D">
        <w:trPr>
          <w:trHeight w:val="399"/>
        </w:trPr>
        <w:tc>
          <w:tcPr>
            <w:tcW w:w="3807" w:type="dxa"/>
          </w:tcPr>
          <w:p w14:paraId="5C729EBE" w14:textId="7D63DC58" w:rsidR="002E532F" w:rsidRPr="00C42614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4261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3440D676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034E0" w14:textId="726708A7" w:rsidR="002E532F" w:rsidRPr="00913FE7" w:rsidRDefault="00303116" w:rsidP="0057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786</w:t>
            </w:r>
            <w:r w:rsidR="00FE42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09A93E35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3CC44003" w14:textId="76512DF8" w:rsidR="002E532F" w:rsidRPr="003C1D64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hanging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66" w:type="dxa"/>
            <w:gridSpan w:val="2"/>
          </w:tcPr>
          <w:p w14:paraId="4FD874E0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A1A6" w14:textId="0D84D78D" w:rsidR="002E532F" w:rsidRPr="00913FE7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561</w:t>
            </w:r>
            <w:r w:rsidR="007B34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637</w:t>
            </w:r>
          </w:p>
        </w:tc>
        <w:tc>
          <w:tcPr>
            <w:tcW w:w="280" w:type="dxa"/>
          </w:tcPr>
          <w:p w14:paraId="6C2E22D6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40FB5B29" w14:textId="77B2DD30" w:rsidR="002E532F" w:rsidRPr="00913FE7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</w:tr>
      <w:tr w:rsidR="002E532F" w:rsidRPr="00BB102D" w14:paraId="5E353C5E" w14:textId="77777777" w:rsidTr="0026063D">
        <w:trPr>
          <w:trHeight w:val="399"/>
        </w:trPr>
        <w:tc>
          <w:tcPr>
            <w:tcW w:w="3807" w:type="dxa"/>
          </w:tcPr>
          <w:p w14:paraId="19454CFB" w14:textId="21B1E447" w:rsidR="002E532F" w:rsidRPr="00F74F15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08" w:hanging="70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12A6E997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65F" w14:textId="596B7927" w:rsidR="002E532F" w:rsidRPr="000B6CF1" w:rsidRDefault="007B3436" w:rsidP="0057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110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312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6D2D0C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10660A97" w14:textId="0E36CFAA" w:rsidR="002E532F" w:rsidRPr="00DE5448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hanging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</w:tcPr>
          <w:p w14:paraId="35B1059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73B6963A" w:rsidR="002E532F" w:rsidRPr="00B41FC3" w:rsidRDefault="007B343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62A184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47F35CA0" w14:textId="05D2C2A6" w:rsidR="002E532F" w:rsidRPr="00DE5448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532F" w:rsidRPr="00BB102D" w14:paraId="29D99F8D" w14:textId="77777777" w:rsidTr="0026063D">
        <w:trPr>
          <w:trHeight w:val="399"/>
        </w:trPr>
        <w:tc>
          <w:tcPr>
            <w:tcW w:w="3807" w:type="dxa"/>
          </w:tcPr>
          <w:p w14:paraId="38D1986D" w14:textId="03DEB6C3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5BD15587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0446" w14:textId="1FABA560" w:rsidR="002E532F" w:rsidRPr="000B6CF1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676</w:t>
            </w:r>
            <w:r w:rsidR="007B34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236" w:type="dxa"/>
          </w:tcPr>
          <w:p w14:paraId="6F6F97F1" w14:textId="77777777" w:rsidR="002E532F" w:rsidRPr="00BB102D" w:rsidRDefault="002E532F" w:rsidP="00572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E054" w14:textId="370166FE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hanging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66" w:type="dxa"/>
            <w:gridSpan w:val="2"/>
          </w:tcPr>
          <w:p w14:paraId="4CBEC005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60EC" w14:textId="2DD01694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561</w:t>
            </w:r>
            <w:r w:rsidR="007B34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637</w:t>
            </w:r>
          </w:p>
        </w:tc>
        <w:tc>
          <w:tcPr>
            <w:tcW w:w="280" w:type="dxa"/>
          </w:tcPr>
          <w:p w14:paraId="4A682728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192D" w14:textId="5A0D0C3D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</w:tr>
      <w:tr w:rsidR="002E532F" w:rsidRPr="00BB102D" w14:paraId="5488D904" w14:textId="77777777" w:rsidTr="009C0002">
        <w:trPr>
          <w:gridAfter w:val="1"/>
          <w:wAfter w:w="6" w:type="dxa"/>
          <w:trHeight w:val="399"/>
        </w:trPr>
        <w:tc>
          <w:tcPr>
            <w:tcW w:w="3807" w:type="dxa"/>
          </w:tcPr>
          <w:p w14:paraId="2AB867D8" w14:textId="77777777" w:rsidR="002E532F" w:rsidRPr="00D85A54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83" w:type="dxa"/>
          </w:tcPr>
          <w:p w14:paraId="7F7496F1" w14:textId="77777777" w:rsidR="002E532F" w:rsidRPr="005F27D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25" w:type="dxa"/>
            <w:gridSpan w:val="9"/>
            <w:shd w:val="clear" w:color="auto" w:fill="auto"/>
            <w:vAlign w:val="bottom"/>
          </w:tcPr>
          <w:p w14:paraId="36CF94B6" w14:textId="77777777" w:rsidR="002E532F" w:rsidRPr="0071485A" w:rsidRDefault="002E532F" w:rsidP="002E5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532F" w:rsidRPr="00BB102D" w14:paraId="2130D5C5" w14:textId="77777777" w:rsidTr="00584616">
        <w:trPr>
          <w:trHeight w:val="20"/>
        </w:trPr>
        <w:tc>
          <w:tcPr>
            <w:tcW w:w="3807" w:type="dxa"/>
          </w:tcPr>
          <w:p w14:paraId="20FA528F" w14:textId="77777777" w:rsidR="002E532F" w:rsidRPr="00E06A6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83" w:type="dxa"/>
          </w:tcPr>
          <w:p w14:paraId="3E3E0533" w14:textId="5D6F01D8" w:rsidR="002E532F" w:rsidRPr="004D7893" w:rsidRDefault="0030311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5A59C7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13328D8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2B2C28F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1EDEA47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59469F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1F7323B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34ECD90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E532F" w:rsidRPr="00BB102D" w14:paraId="2AF95B4A" w14:textId="77777777" w:rsidTr="00584616">
        <w:trPr>
          <w:trHeight w:val="399"/>
        </w:trPr>
        <w:tc>
          <w:tcPr>
            <w:tcW w:w="3807" w:type="dxa"/>
          </w:tcPr>
          <w:p w14:paraId="66DA6945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783" w:type="dxa"/>
          </w:tcPr>
          <w:p w14:paraId="64056C3B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6106A" w14:textId="147DDFFA" w:rsidR="002E532F" w:rsidRPr="0003217F" w:rsidRDefault="004A2284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808B72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A72858D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167A7D11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1CBEFA" w14:textId="4E6E4454" w:rsidR="002E532F" w:rsidRPr="0003217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899</w:t>
            </w:r>
            <w:r w:rsidR="004A22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  <w:tc>
          <w:tcPr>
            <w:tcW w:w="280" w:type="dxa"/>
          </w:tcPr>
          <w:p w14:paraId="0DD779C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E68866A" w14:textId="7F45EA44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  <w:tr w:rsidR="002E532F" w:rsidRPr="00633E47" w14:paraId="3969821B" w14:textId="77777777" w:rsidTr="00584616">
        <w:trPr>
          <w:trHeight w:val="399"/>
        </w:trPr>
        <w:tc>
          <w:tcPr>
            <w:tcW w:w="3807" w:type="dxa"/>
          </w:tcPr>
          <w:p w14:paraId="3B2FE400" w14:textId="77777777" w:rsidR="002E532F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783" w:type="dxa"/>
          </w:tcPr>
          <w:p w14:paraId="374A9DBB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91DE95" w14:textId="3C0643A0" w:rsidR="002E532F" w:rsidRPr="00D40792" w:rsidRDefault="004A2284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A7B4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14D731" w14:textId="77777777" w:rsidR="002E532F" w:rsidRPr="009D138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9903D34" w14:textId="77777777" w:rsidR="002E532F" w:rsidRPr="009D1381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0D88DBE5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689829" w14:textId="0252036A" w:rsidR="002E532F" w:rsidRPr="00633E47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A228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280" w:type="dxa"/>
          </w:tcPr>
          <w:p w14:paraId="05A2510A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F0B8E93" w14:textId="4909435D" w:rsidR="002E532F" w:rsidRPr="00633E47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2E532F" w:rsidRPr="00633E47" w14:paraId="50D25208" w14:textId="77777777" w:rsidTr="00515F99">
        <w:trPr>
          <w:trHeight w:val="399"/>
        </w:trPr>
        <w:tc>
          <w:tcPr>
            <w:tcW w:w="3807" w:type="dxa"/>
          </w:tcPr>
          <w:p w14:paraId="6E1FBA7B" w14:textId="7E02EC12" w:rsidR="002E532F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5242035C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B1DE" w14:textId="575D27BE" w:rsidR="002E532F" w:rsidRPr="003D3C62" w:rsidRDefault="004A2284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BF7C7E" w14:textId="77777777" w:rsidR="002E532F" w:rsidRPr="009D138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4E17EEB9" w14:textId="0D9F265A" w:rsidR="002E532F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072E2047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8FAF2" w14:textId="6CC54D0E" w:rsidR="002E532F" w:rsidRPr="00633E47" w:rsidRDefault="004A2284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885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7ADFBD66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7471E7B0" w14:textId="184D38FE" w:rsidR="002E532F" w:rsidRPr="00633E47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32F" w:rsidRPr="00633E47" w14:paraId="57FA7728" w14:textId="77777777" w:rsidTr="00515F99">
        <w:trPr>
          <w:trHeight w:val="50"/>
        </w:trPr>
        <w:tc>
          <w:tcPr>
            <w:tcW w:w="3807" w:type="dxa"/>
          </w:tcPr>
          <w:p w14:paraId="1FB12472" w14:textId="77777777" w:rsidR="002E532F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9CFECB3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86D36" w14:textId="7308A297" w:rsidR="002E532F" w:rsidRPr="00D40792" w:rsidRDefault="003A7B4B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A7B4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4296D3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0C6D6" w14:textId="77777777" w:rsidR="002E532F" w:rsidRPr="004D7893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4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09F8E3B3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40958" w14:textId="0CC416DD" w:rsidR="002E532F" w:rsidRPr="004D789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885</w:t>
            </w:r>
            <w:r w:rsidR="003A733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  <w:tc>
          <w:tcPr>
            <w:tcW w:w="280" w:type="dxa"/>
          </w:tcPr>
          <w:p w14:paraId="49273B1A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32EE3" w14:textId="6434EA0B" w:rsidR="002E532F" w:rsidRPr="004D789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</w:tr>
      <w:tr w:rsidR="002E532F" w:rsidRPr="00633E47" w14:paraId="7B46BB66" w14:textId="77777777" w:rsidTr="00515F99">
        <w:trPr>
          <w:trHeight w:val="50"/>
        </w:trPr>
        <w:tc>
          <w:tcPr>
            <w:tcW w:w="3807" w:type="dxa"/>
          </w:tcPr>
          <w:p w14:paraId="45541EC1" w14:textId="77777777" w:rsidR="002E532F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72CBBC3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C0607" w14:textId="77777777" w:rsidR="002E532F" w:rsidRPr="003D3C62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FFA62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vAlign w:val="bottom"/>
          </w:tcPr>
          <w:p w14:paraId="02655227" w14:textId="77777777" w:rsidR="002E532F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040D5FC3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F7B29" w14:textId="77777777" w:rsidR="002E532F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2C48AA9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69083784" w14:textId="77777777" w:rsidR="002E532F" w:rsidRPr="004D7893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089C3D9C" w14:textId="77777777" w:rsidTr="009B3E26">
        <w:trPr>
          <w:trHeight w:val="50"/>
        </w:trPr>
        <w:tc>
          <w:tcPr>
            <w:tcW w:w="3807" w:type="dxa"/>
          </w:tcPr>
          <w:p w14:paraId="1C6E9528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595CE5E3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C24CF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4CEFE5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B9BDDBC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05966252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46A247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31CC6A5E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0A195345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48E93E05" w14:textId="77777777" w:rsidTr="009B3E26">
        <w:trPr>
          <w:trHeight w:val="50"/>
        </w:trPr>
        <w:tc>
          <w:tcPr>
            <w:tcW w:w="3807" w:type="dxa"/>
          </w:tcPr>
          <w:p w14:paraId="1E72557D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23465C8D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595347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DCC4A0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E70154E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CEE0962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EAC958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643B1F84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B34F008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17EBAF85" w14:textId="77777777" w:rsidTr="009B3E26">
        <w:trPr>
          <w:trHeight w:val="50"/>
        </w:trPr>
        <w:tc>
          <w:tcPr>
            <w:tcW w:w="3807" w:type="dxa"/>
          </w:tcPr>
          <w:p w14:paraId="206812E8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53AA0FEB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3188B5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65588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41C0AB6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02D3CCD3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6572ED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8F6B162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0AFFF1CB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01931D14" w14:textId="77777777" w:rsidTr="009B3E26">
        <w:trPr>
          <w:trHeight w:val="50"/>
        </w:trPr>
        <w:tc>
          <w:tcPr>
            <w:tcW w:w="3807" w:type="dxa"/>
          </w:tcPr>
          <w:p w14:paraId="46176668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0AC074EF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529D70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6E9666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D8C902F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4843FB4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8CB422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0E74ABA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42A9B42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4190BA55" w14:textId="77777777" w:rsidTr="009B3E26">
        <w:trPr>
          <w:trHeight w:val="50"/>
        </w:trPr>
        <w:tc>
          <w:tcPr>
            <w:tcW w:w="3807" w:type="dxa"/>
          </w:tcPr>
          <w:p w14:paraId="2997EF89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4CD1FEE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4EBA0B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43DD89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D96AAB0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381ED437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C01741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1148C0DA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F1B336D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4D77497F" w14:textId="77777777" w:rsidTr="009B3E26">
        <w:trPr>
          <w:trHeight w:val="50"/>
        </w:trPr>
        <w:tc>
          <w:tcPr>
            <w:tcW w:w="3807" w:type="dxa"/>
          </w:tcPr>
          <w:p w14:paraId="47AB4D08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11B710EA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108ECA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42B48D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7153E8B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150D329D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5B7BE4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6EAC9EE9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F593C9D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02D508D2" w14:textId="77777777" w:rsidTr="009B3E26">
        <w:trPr>
          <w:trHeight w:val="50"/>
        </w:trPr>
        <w:tc>
          <w:tcPr>
            <w:tcW w:w="3807" w:type="dxa"/>
          </w:tcPr>
          <w:p w14:paraId="621E03AB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347FA2DE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980022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49D7E5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CEC20DE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29B5B2BA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964763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323D752F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AC56C34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7ADB06D8" w14:textId="77777777" w:rsidTr="009B3E26">
        <w:trPr>
          <w:trHeight w:val="50"/>
        </w:trPr>
        <w:tc>
          <w:tcPr>
            <w:tcW w:w="3807" w:type="dxa"/>
          </w:tcPr>
          <w:p w14:paraId="63E65485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16455693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16FA39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A5F14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86E8491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22E083B9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2A09E8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9CAB783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0EEF933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00AD8758" w14:textId="77777777" w:rsidTr="009B3E26">
        <w:trPr>
          <w:trHeight w:val="50"/>
        </w:trPr>
        <w:tc>
          <w:tcPr>
            <w:tcW w:w="3807" w:type="dxa"/>
          </w:tcPr>
          <w:p w14:paraId="45F5DA26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03BEB1BC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B5292D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97FCF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BA90795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E94C1BC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D924A3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145F44CE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5DF402B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0A50F22E" w14:textId="77777777" w:rsidTr="009B3E26">
        <w:trPr>
          <w:trHeight w:val="50"/>
        </w:trPr>
        <w:tc>
          <w:tcPr>
            <w:tcW w:w="3807" w:type="dxa"/>
          </w:tcPr>
          <w:p w14:paraId="7027E4BE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457F3A32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E85CAB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37D10E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D5BE41F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394B5187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8380D6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64F24E95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EBD96DA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3E26" w:rsidRPr="00633E47" w14:paraId="2FA2467E" w14:textId="77777777" w:rsidTr="009B3E26">
        <w:trPr>
          <w:trHeight w:val="50"/>
        </w:trPr>
        <w:tc>
          <w:tcPr>
            <w:tcW w:w="3807" w:type="dxa"/>
          </w:tcPr>
          <w:p w14:paraId="5A64EAEE" w14:textId="77777777" w:rsidR="009B3E26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C959EF3" w14:textId="77777777" w:rsidR="009B3E26" w:rsidRPr="00BB102D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FFBF19" w14:textId="77777777" w:rsidR="009B3E26" w:rsidRPr="003D3C62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52EE6F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091F5AF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0A8B20DB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7822B7" w14:textId="77777777" w:rsidR="009B3E26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19D87FF4" w14:textId="77777777" w:rsidR="009B3E26" w:rsidRPr="004D7893" w:rsidRDefault="009B3E26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1B17355" w14:textId="77777777" w:rsidR="009B3E26" w:rsidRPr="004D7893" w:rsidRDefault="009B3E2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532F" w:rsidRPr="00BB102D" w14:paraId="1BFF4083" w14:textId="77777777" w:rsidTr="009C0002">
        <w:trPr>
          <w:trHeight w:val="399"/>
        </w:trPr>
        <w:tc>
          <w:tcPr>
            <w:tcW w:w="3807" w:type="dxa"/>
          </w:tcPr>
          <w:p w14:paraId="3EBA1851" w14:textId="77777777" w:rsidR="002E532F" w:rsidRPr="00F74F15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74F1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กิจการอื่น</w:t>
            </w:r>
          </w:p>
        </w:tc>
        <w:tc>
          <w:tcPr>
            <w:tcW w:w="783" w:type="dxa"/>
          </w:tcPr>
          <w:p w14:paraId="0443B81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AFE76" w14:textId="77777777" w:rsidR="002E532F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0CB1D" w14:textId="77777777" w:rsidR="002E532F" w:rsidRPr="008308DC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57CCDA2" w14:textId="77777777" w:rsidR="002E532F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7FE99F3B" w14:textId="77777777" w:rsidR="002E532F" w:rsidRPr="008308DC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EA367" w14:textId="77777777" w:rsidR="002E532F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3B1F81C2" w14:textId="77777777" w:rsidR="002E532F" w:rsidRPr="008308DC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2C1B310" w14:textId="77777777" w:rsidR="002E532F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532F" w:rsidRPr="00BB102D" w14:paraId="6793186A" w14:textId="77777777" w:rsidTr="009C0002">
        <w:trPr>
          <w:trHeight w:val="399"/>
        </w:trPr>
        <w:tc>
          <w:tcPr>
            <w:tcW w:w="3807" w:type="dxa"/>
          </w:tcPr>
          <w:p w14:paraId="2A5A90F2" w14:textId="77777777" w:rsidR="002E532F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783" w:type="dxa"/>
          </w:tcPr>
          <w:p w14:paraId="6F7765F5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8F643C" w14:textId="6A9300AC" w:rsidR="002E532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8A465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906</w:t>
            </w:r>
          </w:p>
        </w:tc>
        <w:tc>
          <w:tcPr>
            <w:tcW w:w="236" w:type="dxa"/>
          </w:tcPr>
          <w:p w14:paraId="620531EE" w14:textId="77777777" w:rsidR="002E532F" w:rsidRPr="008308DC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595305" w14:textId="6977545F" w:rsidR="002E532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66" w:type="dxa"/>
            <w:gridSpan w:val="2"/>
          </w:tcPr>
          <w:p w14:paraId="09D2E5AC" w14:textId="77777777" w:rsidR="002E532F" w:rsidRPr="008308DC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C1BEE3" w14:textId="119BCA50" w:rsidR="002E532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3A733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906</w:t>
            </w:r>
          </w:p>
        </w:tc>
        <w:tc>
          <w:tcPr>
            <w:tcW w:w="280" w:type="dxa"/>
          </w:tcPr>
          <w:p w14:paraId="75C50EA3" w14:textId="77777777" w:rsidR="002E532F" w:rsidRPr="008308DC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3CF6CF1" w14:textId="2B2B841E" w:rsidR="002E532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</w:tr>
      <w:tr w:rsidR="002E532F" w:rsidRPr="00BB102D" w14:paraId="70F90096" w14:textId="77777777" w:rsidTr="009C0002">
        <w:trPr>
          <w:trHeight w:val="399"/>
        </w:trPr>
        <w:tc>
          <w:tcPr>
            <w:tcW w:w="3807" w:type="dxa"/>
          </w:tcPr>
          <w:p w14:paraId="111C838F" w14:textId="77777777" w:rsidR="002E532F" w:rsidRPr="00DE5448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5292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783" w:type="dxa"/>
          </w:tcPr>
          <w:p w14:paraId="0DEFD1C1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E938F" w14:textId="00E63139" w:rsidR="002E532F" w:rsidRPr="000B6CF1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A465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236" w:type="dxa"/>
          </w:tcPr>
          <w:p w14:paraId="157FA281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C89E243" w14:textId="4C92F6A6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66" w:type="dxa"/>
            <w:gridSpan w:val="2"/>
          </w:tcPr>
          <w:p w14:paraId="30BA1568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D4144A" w14:textId="38463D88" w:rsidR="002E532F" w:rsidRPr="000B6CF1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A733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280" w:type="dxa"/>
          </w:tcPr>
          <w:p w14:paraId="7C1B4F18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EB6416E" w14:textId="6E3CC30B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2E532F" w:rsidRPr="00BB102D" w14:paraId="701E106C" w14:textId="77777777" w:rsidTr="009C0002">
        <w:trPr>
          <w:trHeight w:val="399"/>
        </w:trPr>
        <w:tc>
          <w:tcPr>
            <w:tcW w:w="3807" w:type="dxa"/>
          </w:tcPr>
          <w:p w14:paraId="1B985C5A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783" w:type="dxa"/>
          </w:tcPr>
          <w:p w14:paraId="3F1BA4DD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9086A8" w14:textId="626ACA8A" w:rsidR="002E532F" w:rsidRPr="000B6CF1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="008A465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282</w:t>
            </w:r>
          </w:p>
        </w:tc>
        <w:tc>
          <w:tcPr>
            <w:tcW w:w="236" w:type="dxa"/>
          </w:tcPr>
          <w:p w14:paraId="1D8AA2BD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A91FFFA" w14:textId="026662E6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66" w:type="dxa"/>
            <w:gridSpan w:val="2"/>
          </w:tcPr>
          <w:p w14:paraId="7E16196B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A2AE3" w14:textId="28F69296" w:rsidR="002E532F" w:rsidRPr="000B6CF1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3A733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  <w:tc>
          <w:tcPr>
            <w:tcW w:w="280" w:type="dxa"/>
          </w:tcPr>
          <w:p w14:paraId="3CAC1A9C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185ABD6" w14:textId="45954DE9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2E532F" w:rsidRPr="00BB102D" w14:paraId="1047AFE4" w14:textId="77777777" w:rsidTr="009C0002">
        <w:trPr>
          <w:trHeight w:val="399"/>
        </w:trPr>
        <w:tc>
          <w:tcPr>
            <w:tcW w:w="3807" w:type="dxa"/>
          </w:tcPr>
          <w:p w14:paraId="4C68FDB7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783" w:type="dxa"/>
            <w:hideMark/>
          </w:tcPr>
          <w:p w14:paraId="72DA2055" w14:textId="77777777" w:rsidR="002E532F" w:rsidRPr="00AE707F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174854" w14:textId="135529D1" w:rsidR="002E532F" w:rsidRPr="00AE707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8A46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36" w:type="dxa"/>
          </w:tcPr>
          <w:p w14:paraId="593E8446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E654F64" w14:textId="25E64F82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66" w:type="dxa"/>
            <w:gridSpan w:val="2"/>
          </w:tcPr>
          <w:p w14:paraId="1FA380A1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8A5709" w14:textId="14D95EAB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8A465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280" w:type="dxa"/>
          </w:tcPr>
          <w:p w14:paraId="7C39D719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1FDCA53" w14:textId="14E277F2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2E532F" w:rsidRPr="00BB102D" w14:paraId="01EF473F" w14:textId="77777777" w:rsidTr="009C0002">
        <w:trPr>
          <w:trHeight w:val="399"/>
        </w:trPr>
        <w:tc>
          <w:tcPr>
            <w:tcW w:w="3807" w:type="dxa"/>
          </w:tcPr>
          <w:p w14:paraId="29337A39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BB10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783" w:type="dxa"/>
            <w:hideMark/>
          </w:tcPr>
          <w:p w14:paraId="36E49F9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C521A" w14:textId="30B2CDB5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8A465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482</w:t>
            </w:r>
          </w:p>
        </w:tc>
        <w:tc>
          <w:tcPr>
            <w:tcW w:w="236" w:type="dxa"/>
          </w:tcPr>
          <w:p w14:paraId="6876AA40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2B6E4E5D" w14:textId="7ACD6BD6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266" w:type="dxa"/>
            <w:gridSpan w:val="2"/>
          </w:tcPr>
          <w:p w14:paraId="41C11BF4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A3523" w14:textId="21DAF0C3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8A465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665</w:t>
            </w:r>
          </w:p>
        </w:tc>
        <w:tc>
          <w:tcPr>
            <w:tcW w:w="280" w:type="dxa"/>
          </w:tcPr>
          <w:p w14:paraId="27B53CDC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6EEC7FC9" w14:textId="798E3425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2E532F" w:rsidRPr="00BB102D" w14:paraId="6FAF81B5" w14:textId="77777777" w:rsidTr="00584616">
        <w:trPr>
          <w:trHeight w:val="20"/>
        </w:trPr>
        <w:tc>
          <w:tcPr>
            <w:tcW w:w="3807" w:type="dxa"/>
          </w:tcPr>
          <w:p w14:paraId="538CEDDD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" w:type="dxa"/>
          </w:tcPr>
          <w:p w14:paraId="608E170B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16F715" w14:textId="7A49E2E8" w:rsidR="002E532F" w:rsidRPr="004D789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="008A465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  <w:tc>
          <w:tcPr>
            <w:tcW w:w="236" w:type="dxa"/>
          </w:tcPr>
          <w:p w14:paraId="7A11C4A8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6B24DAE" w14:textId="1127FF37" w:rsidR="002E532F" w:rsidRPr="004D789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66" w:type="dxa"/>
            <w:gridSpan w:val="2"/>
          </w:tcPr>
          <w:p w14:paraId="515ACE5F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ABFB43" w14:textId="675E836A" w:rsidR="002E532F" w:rsidRPr="004D789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344</w:t>
            </w:r>
            <w:r w:rsidR="008A465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280" w:type="dxa"/>
          </w:tcPr>
          <w:p w14:paraId="17D310A2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731E1C8" w14:textId="6943C220" w:rsidR="002E532F" w:rsidRPr="004D789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2E532F" w:rsidRPr="00BB102D" w14:paraId="38D39FAA" w14:textId="77777777" w:rsidTr="009C0002">
        <w:trPr>
          <w:trHeight w:val="399"/>
        </w:trPr>
        <w:tc>
          <w:tcPr>
            <w:tcW w:w="3807" w:type="dxa"/>
          </w:tcPr>
          <w:p w14:paraId="3B0FE49B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 w:hanging="183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C42614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6BC1DEDB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F5B84" w14:textId="0A1031B4" w:rsidR="002E532F" w:rsidRPr="00BB102D" w:rsidRDefault="008A4654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59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292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1B6966B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74B55AF0" w14:textId="453414A2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gridSpan w:val="2"/>
          </w:tcPr>
          <w:p w14:paraId="6C6EA1BF" w14:textId="77777777" w:rsidR="002E532F" w:rsidRPr="00DE5448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00044" w14:textId="7D8C1AB2" w:rsidR="002E532F" w:rsidRPr="00BB102D" w:rsidRDefault="008A4654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034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480</w:t>
            </w:r>
            <w:r w:rsidR="003034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11570F7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53F9FFB5" w14:textId="430D2B16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0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32F" w:rsidRPr="00BB102D" w14:paraId="792A6EA7" w14:textId="77777777" w:rsidTr="009C0002">
        <w:trPr>
          <w:trHeight w:val="399"/>
        </w:trPr>
        <w:tc>
          <w:tcPr>
            <w:tcW w:w="3807" w:type="dxa"/>
          </w:tcPr>
          <w:p w14:paraId="29A11F97" w14:textId="77777777" w:rsidR="002E532F" w:rsidRPr="00101B91" w:rsidRDefault="002E532F" w:rsidP="002E532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  <w:hideMark/>
          </w:tcPr>
          <w:p w14:paraId="2545ADBD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6E2E1" w14:textId="45AFC9CF" w:rsidR="002E532F" w:rsidRPr="004D789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374</w:t>
            </w:r>
            <w:r w:rsidR="00B45D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903</w:t>
            </w:r>
          </w:p>
        </w:tc>
        <w:tc>
          <w:tcPr>
            <w:tcW w:w="236" w:type="dxa"/>
          </w:tcPr>
          <w:p w14:paraId="57DACCEB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444E2" w14:textId="7E1E05C3" w:rsidR="002E532F" w:rsidRPr="004D789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66" w:type="dxa"/>
            <w:gridSpan w:val="2"/>
          </w:tcPr>
          <w:p w14:paraId="5903996C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19FDE" w14:textId="714BB345" w:rsidR="002E532F" w:rsidRPr="004D789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336</w:t>
            </w:r>
            <w:r w:rsidR="0030347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650</w:t>
            </w:r>
          </w:p>
        </w:tc>
        <w:tc>
          <w:tcPr>
            <w:tcW w:w="280" w:type="dxa"/>
          </w:tcPr>
          <w:p w14:paraId="76FF0D78" w14:textId="77777777" w:rsidR="002E532F" w:rsidRPr="004D7893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49E52" w14:textId="2990E8FD" w:rsidR="002E532F" w:rsidRPr="004D789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2E53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2E532F" w:rsidRPr="00BB102D" w14:paraId="19E5DF2F" w14:textId="77777777" w:rsidTr="009C0002">
        <w:trPr>
          <w:trHeight w:val="404"/>
        </w:trPr>
        <w:tc>
          <w:tcPr>
            <w:tcW w:w="3807" w:type="dxa"/>
          </w:tcPr>
          <w:p w14:paraId="6BE3E5B7" w14:textId="77777777" w:rsidR="002E532F" w:rsidRPr="00101B91" w:rsidRDefault="002E532F" w:rsidP="002E532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3" w:type="dxa"/>
          </w:tcPr>
          <w:p w14:paraId="20F090CC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FAA91" w14:textId="4BB6A9F9" w:rsidR="002E532F" w:rsidRPr="000E50C7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374</w:t>
            </w:r>
            <w:r w:rsidR="005651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903</w:t>
            </w:r>
          </w:p>
        </w:tc>
        <w:tc>
          <w:tcPr>
            <w:tcW w:w="236" w:type="dxa"/>
          </w:tcPr>
          <w:p w14:paraId="506F48F4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8F08" w14:textId="369B6FF9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66" w:type="dxa"/>
            <w:gridSpan w:val="2"/>
          </w:tcPr>
          <w:p w14:paraId="58D2104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8577B" w14:textId="39A80C27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034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222</w:t>
            </w:r>
            <w:r w:rsidR="003034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80" w:type="dxa"/>
          </w:tcPr>
          <w:p w14:paraId="59D0C6AD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2AF25" w14:textId="028123D9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</w:t>
            </w:r>
          </w:p>
        </w:tc>
      </w:tr>
      <w:tr w:rsidR="002E532F" w:rsidRPr="00BB102D" w14:paraId="5D30FF4F" w14:textId="77777777" w:rsidTr="009C0002">
        <w:trPr>
          <w:trHeight w:val="399"/>
        </w:trPr>
        <w:tc>
          <w:tcPr>
            <w:tcW w:w="3807" w:type="dxa"/>
          </w:tcPr>
          <w:p w14:paraId="22AFBF28" w14:textId="77777777" w:rsidR="002E532F" w:rsidRPr="000B6CF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B6CF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83" w:type="dxa"/>
          </w:tcPr>
          <w:p w14:paraId="4B451408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E6115" w14:textId="31C6A138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651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051</w:t>
            </w:r>
            <w:r w:rsidR="005651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030</w:t>
            </w:r>
          </w:p>
        </w:tc>
        <w:tc>
          <w:tcPr>
            <w:tcW w:w="236" w:type="dxa"/>
          </w:tcPr>
          <w:p w14:paraId="0C7F24D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62202" w14:textId="6DA09BFB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66" w:type="dxa"/>
            <w:gridSpan w:val="2"/>
          </w:tcPr>
          <w:p w14:paraId="5A435388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87A12" w14:textId="16F981D1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034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784</w:t>
            </w:r>
            <w:r w:rsidR="003034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80" w:type="dxa"/>
          </w:tcPr>
          <w:p w14:paraId="689FF36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ABC91" w14:textId="01CFE604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75"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</w:tr>
    </w:tbl>
    <w:p w14:paraId="63FB44A3" w14:textId="78177383" w:rsidR="000C40E5" w:rsidRDefault="000C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65ADCA7" w14:textId="7F721B51" w:rsidR="00B30C51" w:rsidRPr="00B30C51" w:rsidRDefault="00B30C51" w:rsidP="00B30C5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สินค้าคงเหลือ</w:t>
      </w:r>
    </w:p>
    <w:p w14:paraId="32CEB68C" w14:textId="77777777" w:rsidR="00B30C51" w:rsidRPr="006A7568" w:rsidRDefault="00B30C51" w:rsidP="000B6CF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5490"/>
          <w:tab w:val="left" w:pos="5580"/>
        </w:tabs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639"/>
        <w:gridCol w:w="1115"/>
        <w:gridCol w:w="236"/>
        <w:gridCol w:w="1083"/>
        <w:gridCol w:w="266"/>
        <w:gridCol w:w="1081"/>
        <w:gridCol w:w="280"/>
        <w:gridCol w:w="1069"/>
      </w:tblGrid>
      <w:tr w:rsidR="00B30C51" w:rsidRPr="00BB102D" w14:paraId="7BE09911" w14:textId="77777777" w:rsidTr="00E95019">
        <w:trPr>
          <w:trHeight w:val="385"/>
          <w:tblHeader/>
        </w:trPr>
        <w:tc>
          <w:tcPr>
            <w:tcW w:w="3510" w:type="dxa"/>
          </w:tcPr>
          <w:p w14:paraId="3F3DE8CF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45191FC5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6FE4A8D9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22E7655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B7E6B21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32F" w:rsidRPr="00BB102D" w14:paraId="443486DB" w14:textId="77777777" w:rsidTr="00E95019">
        <w:trPr>
          <w:trHeight w:val="385"/>
          <w:tblHeader/>
        </w:trPr>
        <w:tc>
          <w:tcPr>
            <w:tcW w:w="3510" w:type="dxa"/>
          </w:tcPr>
          <w:p w14:paraId="725D1756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78552950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61ED1A1" w14:textId="4AA8BFE3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2E53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E532F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75CF92A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4CF747B" w14:textId="0BDF9A54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E53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E532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05B483AE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2C5A63" w14:textId="23D9476A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2E53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E532F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0" w:type="dxa"/>
          </w:tcPr>
          <w:p w14:paraId="3594804D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D0AD906" w14:textId="355ABB44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E532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E532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E532F" w:rsidRPr="00BB102D" w14:paraId="5CB772BA" w14:textId="77777777" w:rsidTr="00E95019">
        <w:trPr>
          <w:trHeight w:val="385"/>
          <w:tblHeader/>
        </w:trPr>
        <w:tc>
          <w:tcPr>
            <w:tcW w:w="3510" w:type="dxa"/>
          </w:tcPr>
          <w:p w14:paraId="2E266AEF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639" w:type="dxa"/>
          </w:tcPr>
          <w:p w14:paraId="12E11178" w14:textId="75CFC22F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5F67D660" w14:textId="15C9D4D1" w:rsidR="002E532F" w:rsidRPr="007406BC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D97FA0B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A603151" w14:textId="4F237FF0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1750C88B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2A475A" w14:textId="552C2E4C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80" w:type="dxa"/>
          </w:tcPr>
          <w:p w14:paraId="1E000CC8" w14:textId="77777777" w:rsidR="002E532F" w:rsidRPr="00BB102D" w:rsidRDefault="002E532F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2F71A45" w14:textId="5E2FB6F6" w:rsidR="002E532F" w:rsidRPr="00BB102D" w:rsidRDefault="00303116" w:rsidP="002E532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E532F" w:rsidRPr="00BB102D" w14:paraId="5E3FB046" w14:textId="77777777" w:rsidTr="00E95019">
        <w:trPr>
          <w:trHeight w:val="399"/>
          <w:tblHeader/>
        </w:trPr>
        <w:tc>
          <w:tcPr>
            <w:tcW w:w="3510" w:type="dxa"/>
          </w:tcPr>
          <w:p w14:paraId="04B9231E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9" w:type="dxa"/>
          </w:tcPr>
          <w:p w14:paraId="4D84DC56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14:paraId="7D05B00C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532F" w:rsidRPr="00BB102D" w14:paraId="713B195D" w14:textId="77777777" w:rsidTr="009E4CDF">
        <w:trPr>
          <w:trHeight w:val="399"/>
        </w:trPr>
        <w:tc>
          <w:tcPr>
            <w:tcW w:w="3510" w:type="dxa"/>
          </w:tcPr>
          <w:p w14:paraId="4C5A4745" w14:textId="583FEA8B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639" w:type="dxa"/>
          </w:tcPr>
          <w:p w14:paraId="3E6CF3BD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74CF730C" w14:textId="1D75EB57" w:rsidR="002E532F" w:rsidRPr="009E4CD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="Angsana New"/>
                <w:sz w:val="28"/>
                <w:szCs w:val="28"/>
              </w:rPr>
              <w:t>945</w:t>
            </w:r>
            <w:r w:rsidR="005870F4" w:rsidRPr="00587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="Angsana New"/>
                <w:sz w:val="28"/>
                <w:szCs w:val="28"/>
              </w:rPr>
              <w:t>476</w:t>
            </w:r>
          </w:p>
        </w:tc>
        <w:tc>
          <w:tcPr>
            <w:tcW w:w="236" w:type="dxa"/>
          </w:tcPr>
          <w:p w14:paraId="557D87F2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D54108" w14:textId="404B14F2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750</w:t>
            </w:r>
            <w:r w:rsidR="002E53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625</w:t>
            </w:r>
          </w:p>
        </w:tc>
        <w:tc>
          <w:tcPr>
            <w:tcW w:w="266" w:type="dxa"/>
          </w:tcPr>
          <w:p w14:paraId="4F2C9BE2" w14:textId="77777777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50DFB" w14:textId="18B8B54D" w:rsidR="002E532F" w:rsidRPr="00FB4BB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C374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280" w:type="dxa"/>
          </w:tcPr>
          <w:p w14:paraId="28D65111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F0CED2" w14:textId="705E1BC9" w:rsidR="002E532F" w:rsidRPr="00DE5448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532</w:t>
            </w:r>
            <w:r w:rsidR="002E53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692</w:t>
            </w:r>
          </w:p>
        </w:tc>
      </w:tr>
      <w:tr w:rsidR="002E532F" w:rsidRPr="00BB102D" w14:paraId="55985445" w14:textId="77777777" w:rsidTr="009E4CDF">
        <w:trPr>
          <w:trHeight w:val="399"/>
        </w:trPr>
        <w:tc>
          <w:tcPr>
            <w:tcW w:w="3510" w:type="dxa"/>
          </w:tcPr>
          <w:p w14:paraId="03490524" w14:textId="04FE52BB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39" w:type="dxa"/>
          </w:tcPr>
          <w:p w14:paraId="2356EF66" w14:textId="77777777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92AF42C" w14:textId="397F3A2B" w:rsidR="002E532F" w:rsidRPr="009E4CD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5870F4" w:rsidRPr="00587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="Angsana New"/>
                <w:sz w:val="28"/>
                <w:szCs w:val="28"/>
              </w:rPr>
              <w:t>562</w:t>
            </w:r>
            <w:r w:rsidR="005870F4" w:rsidRPr="005870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="Angsana New"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5FE61DD7" w14:textId="77777777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A13A37D" w14:textId="261633C2" w:rsidR="002E532F" w:rsidRPr="00B30C51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945</w:t>
            </w:r>
            <w:r w:rsidR="002E53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473</w:t>
            </w:r>
          </w:p>
        </w:tc>
        <w:tc>
          <w:tcPr>
            <w:tcW w:w="266" w:type="dxa"/>
          </w:tcPr>
          <w:p w14:paraId="7E73B8D7" w14:textId="77777777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87066B" w14:textId="63FA2FF1" w:rsidR="002E532F" w:rsidRPr="00FB4BB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3CAF" w:rsidRPr="00DF3C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DF3CAF" w:rsidRPr="00DF3C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80" w:type="dxa"/>
          </w:tcPr>
          <w:p w14:paraId="2F0E0985" w14:textId="77777777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88FF434" w14:textId="076B7EE4" w:rsidR="002E532F" w:rsidRPr="00B30C51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792</w:t>
            </w:r>
            <w:r w:rsidR="002E53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124</w:t>
            </w:r>
          </w:p>
        </w:tc>
      </w:tr>
      <w:tr w:rsidR="002E532F" w:rsidRPr="00BB102D" w14:paraId="3D1550F6" w14:textId="77777777" w:rsidTr="009E4CDF">
        <w:trPr>
          <w:trHeight w:val="399"/>
        </w:trPr>
        <w:tc>
          <w:tcPr>
            <w:tcW w:w="3510" w:type="dxa"/>
          </w:tcPr>
          <w:p w14:paraId="0EE65B68" w14:textId="5C14C767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39" w:type="dxa"/>
          </w:tcPr>
          <w:p w14:paraId="364D6AEA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30B6D72" w14:textId="20D57DA4" w:rsidR="002E532F" w:rsidRPr="009E4CD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="Angsana New"/>
                <w:sz w:val="28"/>
                <w:szCs w:val="28"/>
              </w:rPr>
              <w:t>418</w:t>
            </w:r>
            <w:r w:rsidR="00B9444B" w:rsidRPr="00B944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="Angsana New"/>
                <w:sz w:val="28"/>
                <w:szCs w:val="28"/>
              </w:rPr>
              <w:t>689</w:t>
            </w:r>
          </w:p>
        </w:tc>
        <w:tc>
          <w:tcPr>
            <w:tcW w:w="236" w:type="dxa"/>
          </w:tcPr>
          <w:p w14:paraId="78729177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E438760" w14:textId="5DAFB2CD" w:rsidR="002E532F" w:rsidRPr="008C7880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210</w:t>
            </w:r>
            <w:r w:rsidR="002E53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513</w:t>
            </w:r>
          </w:p>
        </w:tc>
        <w:tc>
          <w:tcPr>
            <w:tcW w:w="266" w:type="dxa"/>
          </w:tcPr>
          <w:p w14:paraId="5FAD6589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1D15AF" w14:textId="355F147A" w:rsidR="002E532F" w:rsidRPr="00FB4BB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DF3CAF" w:rsidRPr="00DF3C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280" w:type="dxa"/>
          </w:tcPr>
          <w:p w14:paraId="68D5970A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5104AE0" w14:textId="078DA854" w:rsidR="002E532F" w:rsidRPr="00A92CF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170</w:t>
            </w:r>
            <w:r w:rsidR="002E53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178</w:t>
            </w:r>
          </w:p>
        </w:tc>
      </w:tr>
      <w:tr w:rsidR="002E532F" w:rsidRPr="00BB102D" w14:paraId="6D5AF6CA" w14:textId="77777777" w:rsidTr="009E4CDF">
        <w:trPr>
          <w:trHeight w:val="399"/>
        </w:trPr>
        <w:tc>
          <w:tcPr>
            <w:tcW w:w="3510" w:type="dxa"/>
          </w:tcPr>
          <w:p w14:paraId="741F9591" w14:textId="49E89462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39" w:type="dxa"/>
          </w:tcPr>
          <w:p w14:paraId="7AB9D9B4" w14:textId="77777777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6E1BC4F" w14:textId="29EBE529" w:rsidR="002E532F" w:rsidRPr="009E4CDF" w:rsidRDefault="00303116" w:rsidP="00B36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B36B16" w:rsidRPr="00B36B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="Angsana New"/>
                <w:sz w:val="28"/>
                <w:szCs w:val="28"/>
              </w:rPr>
              <w:t>954</w:t>
            </w:r>
          </w:p>
        </w:tc>
        <w:tc>
          <w:tcPr>
            <w:tcW w:w="236" w:type="dxa"/>
          </w:tcPr>
          <w:p w14:paraId="5D020E85" w14:textId="77777777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2F3ECC4" w14:textId="0EAFDF58" w:rsidR="002E532F" w:rsidRPr="00B30C51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95</w:t>
            </w:r>
            <w:r w:rsidR="002E53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689</w:t>
            </w:r>
          </w:p>
        </w:tc>
        <w:tc>
          <w:tcPr>
            <w:tcW w:w="266" w:type="dxa"/>
          </w:tcPr>
          <w:p w14:paraId="52CEFCFC" w14:textId="77777777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CC2AF5" w14:textId="0DE49E96" w:rsidR="002E532F" w:rsidRPr="00FB4BB3" w:rsidRDefault="00303116" w:rsidP="00DF3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F3CAF" w:rsidRPr="00DF3C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280" w:type="dxa"/>
          </w:tcPr>
          <w:p w14:paraId="5898E9EB" w14:textId="77777777" w:rsidR="002E532F" w:rsidRPr="00B30C51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D52D24E" w14:textId="65B57E43" w:rsidR="002E532F" w:rsidRPr="00B30C51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95</w:t>
            </w:r>
            <w:r w:rsidR="002E53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689</w:t>
            </w:r>
          </w:p>
        </w:tc>
      </w:tr>
      <w:tr w:rsidR="002E532F" w:rsidRPr="00BB102D" w14:paraId="580761C6" w14:textId="77777777" w:rsidTr="009E4CDF">
        <w:trPr>
          <w:trHeight w:val="399"/>
        </w:trPr>
        <w:tc>
          <w:tcPr>
            <w:tcW w:w="3510" w:type="dxa"/>
          </w:tcPr>
          <w:p w14:paraId="5807939C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10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9" w:type="dxa"/>
          </w:tcPr>
          <w:p w14:paraId="35B6B9F0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3E08061A" w14:textId="0F459147" w:rsidR="002E532F" w:rsidRPr="009E4CD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  <w:r w:rsidR="00B36B16" w:rsidRPr="00B36B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931</w:t>
            </w:r>
            <w:r w:rsidR="00B36B16" w:rsidRPr="00B36B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236" w:type="dxa"/>
          </w:tcPr>
          <w:p w14:paraId="54DEEC16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13DD44" w14:textId="095B2A54" w:rsidR="002E532F" w:rsidRPr="008C7880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002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300</w:t>
            </w:r>
          </w:p>
        </w:tc>
        <w:tc>
          <w:tcPr>
            <w:tcW w:w="266" w:type="dxa"/>
          </w:tcPr>
          <w:p w14:paraId="201C21F1" w14:textId="77777777" w:rsidR="002E532F" w:rsidRPr="00DE5448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E2C7" w14:textId="6AB19D27" w:rsidR="002E532F" w:rsidRPr="00FB4BB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F3CAF" w:rsidRPr="00DF3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  <w:r w:rsidR="00DF3CAF" w:rsidRPr="00DF3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280" w:type="dxa"/>
          </w:tcPr>
          <w:p w14:paraId="575EF064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0390F28" w14:textId="3013895A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590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683</w:t>
            </w:r>
          </w:p>
        </w:tc>
      </w:tr>
      <w:tr w:rsidR="002E532F" w:rsidRPr="00BB102D" w14:paraId="1E44EF97" w14:textId="77777777" w:rsidTr="009E4CDF">
        <w:trPr>
          <w:trHeight w:val="399"/>
        </w:trPr>
        <w:tc>
          <w:tcPr>
            <w:tcW w:w="3510" w:type="dxa"/>
          </w:tcPr>
          <w:p w14:paraId="2E3EC6AB" w14:textId="1852CCE8" w:rsidR="002E532F" w:rsidRPr="00BB102D" w:rsidRDefault="002E532F" w:rsidP="002E532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ค่าเผื่อ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การลดมูลค่าสินค้าคงเหลือ</w:t>
            </w:r>
          </w:p>
        </w:tc>
        <w:tc>
          <w:tcPr>
            <w:tcW w:w="639" w:type="dxa"/>
          </w:tcPr>
          <w:p w14:paraId="39584A84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B2F6CDE" w14:textId="3EC70A62" w:rsidR="002E532F" w:rsidRPr="009E4CDF" w:rsidRDefault="00B36B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36B16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303116" w:rsidRPr="00303116">
              <w:rPr>
                <w:rFonts w:asciiTheme="majorBidi" w:hAnsiTheme="majorBidi" w:cs="Angsana New"/>
                <w:sz w:val="28"/>
                <w:szCs w:val="28"/>
              </w:rPr>
              <w:t>10</w:t>
            </w:r>
            <w:r w:rsidRPr="00B36B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3116" w:rsidRPr="00303116">
              <w:rPr>
                <w:rFonts w:asciiTheme="majorBidi" w:hAnsiTheme="majorBidi" w:cs="Angsana New"/>
                <w:sz w:val="28"/>
                <w:szCs w:val="28"/>
              </w:rPr>
              <w:t>267</w:t>
            </w:r>
            <w:r w:rsidRPr="00B36B16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5703BFE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BA53B8" w14:textId="6A466AFE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375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66" w:type="dxa"/>
          </w:tcPr>
          <w:p w14:paraId="602A8884" w14:textId="77777777" w:rsidR="002E532F" w:rsidRPr="00DE5448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2584" w14:textId="3AD2FA1B" w:rsidR="002E532F" w:rsidRPr="00BB102D" w:rsidRDefault="00DF3CA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DF3CA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DF3CA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</w:rPr>
              <w:t>267</w:t>
            </w:r>
            <w:r w:rsidRPr="00DF3CA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31E01292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C3527CD" w14:textId="1C816B3B" w:rsidR="002E532F" w:rsidRPr="00BB102D" w:rsidRDefault="002E532F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375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2E532F" w:rsidRPr="00BB102D" w14:paraId="2555C4B9" w14:textId="77777777" w:rsidTr="009E4CDF">
        <w:trPr>
          <w:trHeight w:val="399"/>
        </w:trPr>
        <w:tc>
          <w:tcPr>
            <w:tcW w:w="3510" w:type="dxa"/>
          </w:tcPr>
          <w:p w14:paraId="55A8411B" w14:textId="77777777" w:rsidR="002E532F" w:rsidRPr="00BB102D" w:rsidRDefault="002E532F" w:rsidP="002E532F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9" w:type="dxa"/>
            <w:hideMark/>
          </w:tcPr>
          <w:p w14:paraId="32D68D10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E79FF" w14:textId="69F5332F" w:rsidR="002E532F" w:rsidRPr="009E4CDF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  <w:r w:rsidR="0094467B" w:rsidRPr="00944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920</w:t>
            </w:r>
            <w:r w:rsidR="0094467B" w:rsidRPr="00944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779</w:t>
            </w:r>
          </w:p>
        </w:tc>
        <w:tc>
          <w:tcPr>
            <w:tcW w:w="236" w:type="dxa"/>
          </w:tcPr>
          <w:p w14:paraId="36CB2E03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10507" w14:textId="2B42781C" w:rsidR="002E532F" w:rsidRPr="008C7880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990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925</w:t>
            </w:r>
          </w:p>
        </w:tc>
        <w:tc>
          <w:tcPr>
            <w:tcW w:w="266" w:type="dxa"/>
          </w:tcPr>
          <w:p w14:paraId="411AB283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F24AE" w14:textId="0A08562E" w:rsidR="002E532F" w:rsidRPr="00FB4BB3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F3CAF" w:rsidRPr="00DF3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 w:rsidR="00DF3CAF" w:rsidRPr="00DF3C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054</w:t>
            </w:r>
          </w:p>
        </w:tc>
        <w:tc>
          <w:tcPr>
            <w:tcW w:w="280" w:type="dxa"/>
          </w:tcPr>
          <w:p w14:paraId="696EFFED" w14:textId="77777777" w:rsidR="002E532F" w:rsidRPr="00BB102D" w:rsidRDefault="002E532F" w:rsidP="002E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0355" w14:textId="0AE00BB8" w:rsidR="002E532F" w:rsidRPr="00BB102D" w:rsidRDefault="00303116" w:rsidP="002E5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579</w:t>
            </w:r>
            <w:r w:rsidR="002E532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308</w:t>
            </w:r>
          </w:p>
        </w:tc>
      </w:tr>
    </w:tbl>
    <w:p w14:paraId="2A3FBD5B" w14:textId="5EAF7CF7" w:rsidR="002C00E3" w:rsidRPr="006A7568" w:rsidRDefault="002C00E3" w:rsidP="007406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8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7632414E" w14:textId="77777777" w:rsidR="009F4265" w:rsidRDefault="009F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14:paraId="4ED8F703" w14:textId="1035ACC8" w:rsidR="002F00F7" w:rsidRDefault="002F00F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2F00F7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lastRenderedPageBreak/>
        <w:t>เงินกู้ยืมระยะสั้นจากสถาบันการเงิน</w:t>
      </w:r>
    </w:p>
    <w:p w14:paraId="53638C9C" w14:textId="32C2419A" w:rsidR="002F00F7" w:rsidRPr="001C5BDD" w:rsidRDefault="00127418" w:rsidP="00127418">
      <w:pPr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cstheme="minorBidi"/>
          <w:cs/>
          <w:lang w:val="th-TH"/>
        </w:rPr>
        <w:tab/>
      </w:r>
    </w:p>
    <w:p w14:paraId="0CD0BB86" w14:textId="30D2111E" w:rsidR="002F00F7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  <w:r w:rsidRPr="00FC48B1">
        <w:rPr>
          <w:rFonts w:ascii="Angsana New" w:hAnsi="Angsana New" w:cs="Angsana New" w:hint="cs"/>
          <w:sz w:val="28"/>
          <w:szCs w:val="28"/>
          <w:cs/>
        </w:rPr>
        <w:t>ณ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8B1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30</w:t>
      </w:r>
      <w:r w:rsidR="00200F80">
        <w:rPr>
          <w:rFonts w:ascii="Angsana New" w:hAnsi="Angsana New" w:cs="Angsana New"/>
          <w:sz w:val="28"/>
          <w:szCs w:val="28"/>
        </w:rPr>
        <w:t xml:space="preserve"> </w:t>
      </w:r>
      <w:r w:rsidR="002E532F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200F80">
        <w:rPr>
          <w:rFonts w:ascii="Angsana New" w:hAnsi="Angsana New" w:cs="Angsana New" w:hint="cs"/>
          <w:sz w:val="28"/>
          <w:szCs w:val="28"/>
          <w:cs/>
        </w:rPr>
        <w:t>ยน</w:t>
      </w:r>
      <w:r w:rsidRPr="00FC48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2565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8B1">
        <w:rPr>
          <w:rFonts w:ascii="Angsana New" w:hAnsi="Angsana New" w:cs="Angsana New" w:hint="cs"/>
          <w:sz w:val="28"/>
          <w:szCs w:val="28"/>
          <w:cs/>
        </w:rPr>
        <w:t>บริษัทย่อยมี</w:t>
      </w:r>
      <w:r w:rsidR="00A611B2" w:rsidRPr="00FC48B1">
        <w:rPr>
          <w:rFonts w:ascii="Angsana New" w:hAnsi="Angsana New" w:cs="Angsana New" w:hint="cs"/>
          <w:sz w:val="28"/>
          <w:szCs w:val="28"/>
          <w:cs/>
        </w:rPr>
        <w:t>ยอดคงเหลือ</w:t>
      </w:r>
      <w:r w:rsidRPr="00FC48B1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เงินกู้ยืมระยะสั้นจากสถาบันการเงินแห่งหนึ่งจำนวน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69</w:t>
      </w:r>
      <w:r w:rsidR="00F82169">
        <w:rPr>
          <w:rFonts w:ascii="Angsana New" w:hAnsi="Angsana New" w:cs="Angsana New"/>
          <w:sz w:val="28"/>
          <w:szCs w:val="28"/>
        </w:rPr>
        <w:t>.</w:t>
      </w:r>
      <w:r w:rsidR="00303116" w:rsidRPr="00303116">
        <w:rPr>
          <w:rFonts w:ascii="Angsana New" w:hAnsi="Angsana New" w:cs="Angsana New"/>
          <w:sz w:val="28"/>
          <w:szCs w:val="28"/>
        </w:rPr>
        <w:t>48</w:t>
      </w:r>
      <w:r w:rsidRPr="00FC48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48B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C48B1">
        <w:rPr>
          <w:rFonts w:ascii="Angsana New" w:hAnsi="Angsana New" w:cs="Angsana New"/>
          <w:sz w:val="28"/>
          <w:szCs w:val="28"/>
          <w:highlight w:val="yellow"/>
        </w:rPr>
        <w:br/>
      </w:r>
      <w:r w:rsidRPr="00EA6268">
        <w:rPr>
          <w:rFonts w:ascii="Angsana New" w:hAnsi="Angsana New" w:cs="Angsana New" w:hint="cs"/>
          <w:sz w:val="28"/>
          <w:szCs w:val="28"/>
          <w:cs/>
        </w:rPr>
        <w:t xml:space="preserve">โดยมีอัตราดอกเบี้ยร้อยละ </w:t>
      </w:r>
      <w:r w:rsidR="00303116" w:rsidRPr="00303116">
        <w:rPr>
          <w:rFonts w:ascii="Angsana New" w:hAnsi="Angsana New" w:cs="Angsana New"/>
          <w:sz w:val="28"/>
          <w:szCs w:val="28"/>
        </w:rPr>
        <w:t>4</w:t>
      </w:r>
      <w:r w:rsidR="0058425B" w:rsidRPr="00EA6268">
        <w:rPr>
          <w:rFonts w:ascii="Angsana New" w:hAnsi="Angsana New" w:cs="Angsana New"/>
          <w:sz w:val="28"/>
          <w:szCs w:val="28"/>
        </w:rPr>
        <w:t>.</w:t>
      </w:r>
      <w:r w:rsidR="00303116" w:rsidRPr="00303116">
        <w:rPr>
          <w:rFonts w:ascii="Angsana New" w:hAnsi="Angsana New" w:cs="Angsana New"/>
          <w:sz w:val="28"/>
          <w:szCs w:val="28"/>
        </w:rPr>
        <w:t>20</w:t>
      </w:r>
      <w:r w:rsidR="005F63EC">
        <w:rPr>
          <w:rFonts w:ascii="Angsana New" w:hAnsi="Angsana New" w:cs="Angsana New"/>
          <w:sz w:val="28"/>
          <w:szCs w:val="28"/>
        </w:rPr>
        <w:t xml:space="preserve"> - </w:t>
      </w:r>
      <w:r w:rsidR="00303116" w:rsidRPr="00303116">
        <w:rPr>
          <w:rFonts w:ascii="Angsana New" w:hAnsi="Angsana New" w:cs="Angsana New"/>
          <w:sz w:val="28"/>
          <w:szCs w:val="28"/>
        </w:rPr>
        <w:t>4</w:t>
      </w:r>
      <w:r w:rsidR="0058425B" w:rsidRPr="00EA6268">
        <w:rPr>
          <w:rFonts w:ascii="Angsana New" w:hAnsi="Angsana New" w:cs="Angsana New"/>
          <w:sz w:val="28"/>
          <w:szCs w:val="28"/>
        </w:rPr>
        <w:t>.</w:t>
      </w:r>
      <w:r w:rsidR="00303116" w:rsidRPr="00303116">
        <w:rPr>
          <w:rFonts w:ascii="Angsana New" w:hAnsi="Angsana New" w:cs="Angsana New"/>
          <w:sz w:val="28"/>
          <w:szCs w:val="28"/>
        </w:rPr>
        <w:t>55</w:t>
      </w:r>
      <w:r w:rsidRPr="00EA6268">
        <w:rPr>
          <w:rFonts w:ascii="Angsana New" w:hAnsi="Angsana New" w:cs="Angsana New"/>
          <w:sz w:val="28"/>
          <w:szCs w:val="28"/>
        </w:rPr>
        <w:t xml:space="preserve"> </w:t>
      </w:r>
      <w:r w:rsidRPr="00EA6268">
        <w:rPr>
          <w:rFonts w:ascii="Angsana New" w:hAnsi="Angsana New" w:cs="Angsana New" w:hint="cs"/>
          <w:sz w:val="28"/>
          <w:szCs w:val="28"/>
          <w:cs/>
        </w:rPr>
        <w:t>และจะถึงกำหนดชำระภายในเดือน</w:t>
      </w:r>
      <w:r w:rsidR="00FF4320">
        <w:rPr>
          <w:rFonts w:ascii="Angsana New" w:hAnsi="Angsana New" w:cs="Angsana New" w:hint="cs"/>
          <w:sz w:val="28"/>
          <w:szCs w:val="28"/>
          <w:cs/>
        </w:rPr>
        <w:t>ม</w:t>
      </w:r>
      <w:r w:rsidR="00283551">
        <w:rPr>
          <w:rFonts w:ascii="Angsana New" w:hAnsi="Angsana New" w:cs="Angsana New" w:hint="cs"/>
          <w:sz w:val="28"/>
          <w:szCs w:val="28"/>
          <w:cs/>
        </w:rPr>
        <w:t>ีนาคม</w:t>
      </w:r>
      <w:r w:rsidRPr="00EA626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2567</w:t>
      </w:r>
      <w:r w:rsidRPr="00EA6268">
        <w:rPr>
          <w:rFonts w:ascii="Angsana New" w:hAnsi="Angsana New" w:cs="Angsana New"/>
          <w:sz w:val="28"/>
          <w:szCs w:val="28"/>
          <w:cs/>
        </w:rPr>
        <w:t xml:space="preserve"> </w:t>
      </w:r>
      <w:r w:rsidRPr="00EA6268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เงินกู้ยืมดังกล่าวค้ำประกันโดย</w:t>
      </w:r>
      <w:r w:rsidR="00A611B2" w:rsidRPr="00EA6268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</w:t>
      </w:r>
      <w:r w:rsidRPr="00EA6268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</w:p>
    <w:p w14:paraId="3B47D551" w14:textId="6C6D57AE" w:rsidR="007406BC" w:rsidRPr="006A7568" w:rsidRDefault="0074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th-TH"/>
        </w:rPr>
      </w:pPr>
    </w:p>
    <w:p w14:paraId="426B5688" w14:textId="6F8ACF83" w:rsidR="00297667" w:rsidRPr="001746B7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722F3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ส่วน</w:t>
      </w: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งานดำเนินง</w:t>
      </w:r>
      <w:r w:rsidR="00A92D47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5743435F" w14:textId="00D3D2A5" w:rsidR="007C72F0" w:rsidRDefault="007C72F0" w:rsidP="003E7BB9">
      <w:pPr>
        <w:spacing w:line="240" w:lineRule="auto"/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7C72F0">
        <w:rPr>
          <w:rFonts w:ascii="Angsana New" w:hAnsi="Angsana New" w:cs="Angsana New" w:hint="cs"/>
          <w:sz w:val="28"/>
          <w:szCs w:val="28"/>
          <w:cs/>
        </w:rPr>
        <w:t>กลุ่มบริษัทมี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3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ส่วนงานที่รายงาน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ดังรายละเอียดข้างล่างโดยอ้างอิงที่ตั้งภูมิศาสตร์ของหน่วยงาน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หน่วยงานธุรกิจที่สำคัญนี้มีการบริหารจัดการแยกต่างหากจากกัน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6A7568" w:rsidRDefault="00C42F7E" w:rsidP="003E7BB9">
      <w:pPr>
        <w:spacing w:line="240" w:lineRule="auto"/>
        <w:ind w:left="540" w:right="45"/>
        <w:jc w:val="thaiDistribute"/>
        <w:rPr>
          <w:rFonts w:ascii="Angsana New" w:hAnsi="Angsana New" w:cstheme="minorBidi"/>
          <w:sz w:val="24"/>
          <w:szCs w:val="24"/>
          <w:cs/>
        </w:rPr>
      </w:pPr>
    </w:p>
    <w:p w14:paraId="4A7C6628" w14:textId="6E3E401A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/>
          <w:sz w:val="28"/>
          <w:szCs w:val="28"/>
        </w:rPr>
        <w:t>1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Pr="002C657C">
        <w:rPr>
          <w:rFonts w:ascii="Angsana New" w:hAnsi="Angsana New" w:hint="cs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 w:hint="cs"/>
          <w:sz w:val="28"/>
          <w:szCs w:val="28"/>
        </w:rPr>
        <w:t>2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ประเทศจีน</w:t>
      </w:r>
    </w:p>
    <w:p w14:paraId="2C002509" w14:textId="3B2961F6" w:rsidR="007C72F0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 w:hint="cs"/>
          <w:sz w:val="28"/>
          <w:szCs w:val="28"/>
        </w:rPr>
        <w:t>3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6A7568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="Angsana New" w:hAnsi="Angsana New"/>
          <w:sz w:val="24"/>
          <w:szCs w:val="24"/>
        </w:rPr>
      </w:pPr>
    </w:p>
    <w:p w14:paraId="4BD807C0" w14:textId="77777777" w:rsidR="007C72F0" w:rsidRPr="00031D01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2" w:name="_Hlk69322219"/>
      <w:r w:rsidRPr="00031D01">
        <w:rPr>
          <w:rFonts w:ascii="Angsana New" w:hAnsi="Angsana New" w:hint="cs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031D01">
        <w:rPr>
          <w:rFonts w:ascii="Angsana New" w:hAnsi="Angsana New" w:hint="cs"/>
          <w:sz w:val="28"/>
          <w:szCs w:val="28"/>
        </w:rPr>
        <w:br/>
      </w:r>
      <w:r w:rsidRPr="00031D01">
        <w:rPr>
          <w:rFonts w:ascii="Angsana New" w:hAnsi="Angsana New" w:hint="cs"/>
          <w:sz w:val="28"/>
          <w:szCs w:val="28"/>
          <w:cs/>
        </w:rPr>
        <w:t>จาก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ดำเนินงาน</w:t>
      </w:r>
      <w:r w:rsidRPr="00031D01">
        <w:rPr>
          <w:rFonts w:ascii="Angsana New" w:hAnsi="Angsana New" w:hint="cs"/>
          <w:color w:val="FFFFFF"/>
          <w:spacing w:val="-6"/>
          <w:sz w:val="28"/>
          <w:szCs w:val="28"/>
          <w:cs/>
        </w:rPr>
        <w:t>.</w:t>
      </w:r>
      <w:r w:rsidRPr="00031D01">
        <w:rPr>
          <w:rFonts w:ascii="Angsana New" w:hAnsi="Angsana New" w:hint="cs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031D01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 </w:t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031D01">
        <w:rPr>
          <w:rFonts w:ascii="Angsana New" w:hAnsi="Angsana New" w:hint="cs"/>
          <w:spacing w:val="-8"/>
          <w:sz w:val="28"/>
          <w:szCs w:val="28"/>
        </w:rPr>
        <w:br/>
      </w:r>
      <w:r w:rsidRPr="00031D01">
        <w:rPr>
          <w:rFonts w:ascii="Angsana New" w:hAnsi="Angsana New" w:hint="cs"/>
          <w:spacing w:val="-8"/>
          <w:sz w:val="28"/>
          <w:szCs w:val="28"/>
          <w:cs/>
        </w:rPr>
        <w:t>ในการ</w:t>
      </w:r>
      <w:r w:rsidRPr="00031D01">
        <w:rPr>
          <w:rFonts w:ascii="Angsana New" w:hAnsi="Angsana New" w:hint="cs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2"/>
    <w:p w14:paraId="35AA2D34" w14:textId="0420F57A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695B4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310423CD" w14:textId="77777777" w:rsidR="003A4C7C" w:rsidRPr="001522E2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14:paraId="0046F20B" w14:textId="77777777" w:rsidR="00EF4876" w:rsidRPr="001522E2" w:rsidRDefault="00EF4876" w:rsidP="00E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1494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38"/>
        <w:gridCol w:w="914"/>
        <w:gridCol w:w="236"/>
        <w:gridCol w:w="952"/>
        <w:gridCol w:w="236"/>
        <w:gridCol w:w="925"/>
        <w:gridCol w:w="236"/>
        <w:gridCol w:w="889"/>
        <w:gridCol w:w="236"/>
        <w:gridCol w:w="907"/>
        <w:gridCol w:w="236"/>
        <w:gridCol w:w="916"/>
        <w:gridCol w:w="236"/>
        <w:gridCol w:w="889"/>
        <w:gridCol w:w="236"/>
        <w:gridCol w:w="916"/>
        <w:gridCol w:w="239"/>
        <w:gridCol w:w="914"/>
        <w:gridCol w:w="6"/>
      </w:tblGrid>
      <w:tr w:rsidR="00EF4876" w:rsidRPr="00B97268" w14:paraId="0DD1168A" w14:textId="77777777" w:rsidTr="000B2199">
        <w:trPr>
          <w:gridAfter w:val="1"/>
          <w:wAfter w:w="6" w:type="dxa"/>
          <w:trHeight w:val="144"/>
          <w:tblHeader/>
        </w:trPr>
        <w:tc>
          <w:tcPr>
            <w:tcW w:w="3690" w:type="dxa"/>
            <w:vMerge w:val="restart"/>
            <w:shd w:val="clear" w:color="auto" w:fill="auto"/>
            <w:vAlign w:val="bottom"/>
          </w:tcPr>
          <w:p w14:paraId="3CC032D7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51" w:type="dxa"/>
            <w:gridSpan w:val="19"/>
            <w:shd w:val="clear" w:color="auto" w:fill="auto"/>
            <w:vAlign w:val="bottom"/>
          </w:tcPr>
          <w:p w14:paraId="346B2757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4876" w:rsidRPr="00B97268" w14:paraId="1D3B659D" w14:textId="77777777" w:rsidTr="000B2199">
        <w:trPr>
          <w:trHeight w:val="144"/>
          <w:tblHeader/>
        </w:trPr>
        <w:tc>
          <w:tcPr>
            <w:tcW w:w="3690" w:type="dxa"/>
            <w:vMerge/>
            <w:shd w:val="clear" w:color="auto" w:fill="auto"/>
            <w:vAlign w:val="bottom"/>
          </w:tcPr>
          <w:p w14:paraId="295A6F1F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2" w:type="dxa"/>
            <w:gridSpan w:val="3"/>
            <w:shd w:val="clear" w:color="auto" w:fill="auto"/>
            <w:vAlign w:val="bottom"/>
          </w:tcPr>
          <w:p w14:paraId="0D65BA94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369BB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3" w:type="dxa"/>
            <w:gridSpan w:val="3"/>
            <w:shd w:val="clear" w:color="auto" w:fill="auto"/>
            <w:vAlign w:val="bottom"/>
          </w:tcPr>
          <w:p w14:paraId="07EBD3A0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24670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32" w:type="dxa"/>
            <w:gridSpan w:val="3"/>
            <w:shd w:val="clear" w:color="auto" w:fill="auto"/>
            <w:vAlign w:val="bottom"/>
          </w:tcPr>
          <w:p w14:paraId="26F52210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287E88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1" w:type="dxa"/>
            <w:gridSpan w:val="3"/>
            <w:shd w:val="clear" w:color="auto" w:fill="auto"/>
            <w:vAlign w:val="bottom"/>
          </w:tcPr>
          <w:p w14:paraId="1D8ADC28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2CBF92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shd w:val="clear" w:color="auto" w:fill="auto"/>
            <w:vAlign w:val="bottom"/>
          </w:tcPr>
          <w:p w14:paraId="16BE4A77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92265" w:rsidRPr="00B97268" w14:paraId="1C133C73" w14:textId="77777777" w:rsidTr="000B2199">
        <w:trPr>
          <w:trHeight w:val="144"/>
          <w:tblHeader/>
        </w:trPr>
        <w:tc>
          <w:tcPr>
            <w:tcW w:w="3690" w:type="dxa"/>
            <w:vAlign w:val="bottom"/>
          </w:tcPr>
          <w:p w14:paraId="0AB5FC39" w14:textId="01C1EB22" w:rsidR="00A92265" w:rsidRPr="00F93720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6751B3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ก</w:t>
            </w:r>
            <w:r w:rsidR="006751B3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้า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03116" w:rsidRPr="0030311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6751B3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</w:p>
        </w:tc>
        <w:tc>
          <w:tcPr>
            <w:tcW w:w="900" w:type="dxa"/>
            <w:vAlign w:val="bottom"/>
          </w:tcPr>
          <w:p w14:paraId="0299D56D" w14:textId="111AFC32" w:rsidR="00A92265" w:rsidRPr="00B97268" w:rsidRDefault="00303116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vAlign w:val="bottom"/>
          </w:tcPr>
          <w:p w14:paraId="629D6B58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C2C0A61" w14:textId="4FF16342" w:rsidR="00A92265" w:rsidRPr="00B97268" w:rsidRDefault="00303116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5096FBEF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B4BF1B7" w14:textId="2948B10A" w:rsidR="00A92265" w:rsidRPr="00B97268" w:rsidRDefault="00303116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3B84D6EB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7235BC40" w14:textId="33540CC1" w:rsidR="00A92265" w:rsidRPr="00B97268" w:rsidRDefault="00303116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283DD03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67C27602" w14:textId="76031286" w:rsidR="00A92265" w:rsidRPr="00B97268" w:rsidRDefault="00303116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2A36143A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7B2C551" w14:textId="37267525" w:rsidR="00A92265" w:rsidRPr="00B97268" w:rsidRDefault="00303116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2048A2DF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D9D14F6" w14:textId="294E5EB5" w:rsidR="00A92265" w:rsidRPr="00B97268" w:rsidRDefault="00303116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2E39F3F1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00501E79" w14:textId="521CEC72" w:rsidR="00A92265" w:rsidRPr="00B97268" w:rsidRDefault="00303116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1CADCB18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5527F8" w14:textId="4BE07F9D" w:rsidR="00A92265" w:rsidRPr="00B97268" w:rsidRDefault="00303116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9" w:type="dxa"/>
            <w:vAlign w:val="bottom"/>
          </w:tcPr>
          <w:p w14:paraId="27EB2B90" w14:textId="77777777" w:rsidR="00A92265" w:rsidRPr="00B97268" w:rsidRDefault="00A92265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03F2FE52" w14:textId="71DF60B2" w:rsidR="00A92265" w:rsidRPr="00B97268" w:rsidRDefault="00303116" w:rsidP="00A9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F4876" w:rsidRPr="00B97268" w14:paraId="6406297A" w14:textId="77777777" w:rsidTr="000B2199">
        <w:trPr>
          <w:gridAfter w:val="1"/>
          <w:wAfter w:w="6" w:type="dxa"/>
          <w:trHeight w:val="216"/>
          <w:tblHeader/>
        </w:trPr>
        <w:tc>
          <w:tcPr>
            <w:tcW w:w="3690" w:type="dxa"/>
            <w:vAlign w:val="bottom"/>
          </w:tcPr>
          <w:p w14:paraId="2902C525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51" w:type="dxa"/>
            <w:gridSpan w:val="19"/>
            <w:vAlign w:val="bottom"/>
          </w:tcPr>
          <w:p w14:paraId="6A51ED36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4876" w:rsidRPr="00B97268" w14:paraId="22D5CEC2" w14:textId="77777777" w:rsidTr="000B2199">
        <w:trPr>
          <w:trHeight w:val="144"/>
        </w:trPr>
        <w:tc>
          <w:tcPr>
            <w:tcW w:w="3690" w:type="dxa"/>
          </w:tcPr>
          <w:p w14:paraId="5B7206A2" w14:textId="77777777" w:rsidR="00EF4876" w:rsidRPr="00B97268" w:rsidRDefault="00EF487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40756279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24F8BD4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0B435FB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87C2A9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0F43BD91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C13EE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14256A67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6FBC31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B93AEA5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9FB9BF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19A5AB02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9E1E4F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FD611D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837A05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0ECB52E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F9BB9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A35E557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0AC3257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4914177C" w14:textId="77777777" w:rsidR="00EF4876" w:rsidRPr="00B97268" w:rsidRDefault="00EF4876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304" w:rsidRPr="00B97268" w14:paraId="3C969FCA" w14:textId="77777777" w:rsidTr="000B2199">
        <w:trPr>
          <w:trHeight w:val="144"/>
        </w:trPr>
        <w:tc>
          <w:tcPr>
            <w:tcW w:w="3690" w:type="dxa"/>
          </w:tcPr>
          <w:p w14:paraId="7F69B2B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14FA8A00" w14:textId="55787164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1304" w:rsidRPr="00A23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="00651304" w:rsidRPr="00A23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238" w:type="dxa"/>
          </w:tcPr>
          <w:p w14:paraId="6A8CE25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9D4E4C0" w14:textId="7699CC46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236" w:type="dxa"/>
          </w:tcPr>
          <w:p w14:paraId="375860D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548899DC" w14:textId="4A71E907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51304" w:rsidRPr="00DE4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236" w:type="dxa"/>
          </w:tcPr>
          <w:p w14:paraId="178360C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262422DC" w14:textId="789F38BE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5A1BB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42E68530" w14:textId="6419F0C1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</w:tcPr>
          <w:p w14:paraId="20905B6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5D0E6304" w14:textId="5F24774F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236" w:type="dxa"/>
          </w:tcPr>
          <w:p w14:paraId="0BF974E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C07BE8D" w14:textId="3EA218A3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261D3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13C63EE" w14:textId="1E2B6818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D2993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E4BF70A" w14:textId="2C237296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1304" w:rsidRPr="00DE3D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651304" w:rsidRPr="00DE3D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065</w:t>
            </w:r>
          </w:p>
        </w:tc>
        <w:tc>
          <w:tcPr>
            <w:tcW w:w="239" w:type="dxa"/>
          </w:tcPr>
          <w:p w14:paraId="43513FB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1F05CD03" w14:textId="14C4C74E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</w:tr>
      <w:tr w:rsidR="00651304" w:rsidRPr="00B97268" w14:paraId="24BD7E12" w14:textId="77777777" w:rsidTr="000B2199">
        <w:trPr>
          <w:trHeight w:val="144"/>
        </w:trPr>
        <w:tc>
          <w:tcPr>
            <w:tcW w:w="3690" w:type="dxa"/>
          </w:tcPr>
          <w:p w14:paraId="797CEEF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E82065" w14:textId="199CB59B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2F920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18027130" w14:textId="43EC3D98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BCF2F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BC1ADDE" w14:textId="3968CE1A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="00651304" w:rsidRPr="00DE4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236" w:type="dxa"/>
          </w:tcPr>
          <w:p w14:paraId="30380A1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0E72802" w14:textId="2363EDDC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236" w:type="dxa"/>
          </w:tcPr>
          <w:p w14:paraId="6EF6BBE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A936B68" w14:textId="29EFB044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651304" w:rsidRPr="00DE4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236" w:type="dxa"/>
          </w:tcPr>
          <w:p w14:paraId="548C2A3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03BFA4A" w14:textId="63FCA7C5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236" w:type="dxa"/>
          </w:tcPr>
          <w:p w14:paraId="37FDA3D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883BA2A" w14:textId="4A2B1D0D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62A2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62A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A62A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A62A2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0899A2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9EC7DAD" w14:textId="551BCB1D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09E1AB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5C7368D2" w14:textId="4AB636FB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2891CA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711DF143" w14:textId="2686695B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1304" w:rsidRPr="00B97268" w14:paraId="7C88E400" w14:textId="77777777" w:rsidTr="000B2199">
        <w:trPr>
          <w:trHeight w:val="144"/>
        </w:trPr>
        <w:tc>
          <w:tcPr>
            <w:tcW w:w="3690" w:type="dxa"/>
          </w:tcPr>
          <w:p w14:paraId="149A2D3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5650D" w14:textId="00575E5B" w:rsidR="00651304" w:rsidRPr="00BB1880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51304" w:rsidRPr="00A23C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897</w:t>
            </w:r>
            <w:r w:rsidR="00651304" w:rsidRPr="00A23C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238" w:type="dxa"/>
          </w:tcPr>
          <w:p w14:paraId="24C2AE4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43AFF" w14:textId="4E4355D6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025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669</w:t>
            </w:r>
          </w:p>
        </w:tc>
        <w:tc>
          <w:tcPr>
            <w:tcW w:w="236" w:type="dxa"/>
          </w:tcPr>
          <w:p w14:paraId="46782FB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BCC3D1B" w14:textId="371DD703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  <w:r w:rsidR="00651304" w:rsidRPr="00DE4A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3550E75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7BC6ABDF" w14:textId="1D314142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788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236" w:type="dxa"/>
          </w:tcPr>
          <w:p w14:paraId="0FBC729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4B85BA64" w14:textId="1859EA4B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  <w:r w:rsidR="00651304"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644C617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614536CD" w14:textId="17D8293E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</w:t>
            </w:r>
          </w:p>
        </w:tc>
        <w:tc>
          <w:tcPr>
            <w:tcW w:w="236" w:type="dxa"/>
          </w:tcPr>
          <w:p w14:paraId="3754455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36F5FA65" w14:textId="56AA206A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593C6F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6144B623" w14:textId="12E70BDB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40C56B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0866DFC8" w14:textId="14B493CC" w:rsidR="00651304" w:rsidRPr="00BB1880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51304" w:rsidRPr="00DE3D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  <w:r w:rsidR="00651304" w:rsidRPr="00DE3D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  <w:tc>
          <w:tcPr>
            <w:tcW w:w="239" w:type="dxa"/>
          </w:tcPr>
          <w:p w14:paraId="6DA3AB7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F5A35C" w14:textId="280E29A5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062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134</w:t>
            </w:r>
          </w:p>
        </w:tc>
      </w:tr>
      <w:tr w:rsidR="00651304" w:rsidRPr="00B97268" w14:paraId="2846A6DB" w14:textId="77777777" w:rsidTr="000B2199">
        <w:trPr>
          <w:trHeight w:val="177"/>
        </w:trPr>
        <w:tc>
          <w:tcPr>
            <w:tcW w:w="3690" w:type="dxa"/>
          </w:tcPr>
          <w:p w14:paraId="2A9FBD3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D2A284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557914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6B6CD25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CF32D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4FDF5CD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FA91E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</w:tcPr>
          <w:p w14:paraId="15BC424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47853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3CCD9C1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EAF35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6E86B65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0DD7A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4B164C5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AEA4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5379EB9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4F3B1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059A051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0C3391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</w:tcPr>
          <w:p w14:paraId="5C724ED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304" w:rsidRPr="00B97268" w14:paraId="67DD7BFA" w14:textId="77777777" w:rsidTr="000B2199">
        <w:trPr>
          <w:trHeight w:val="144"/>
        </w:trPr>
        <w:tc>
          <w:tcPr>
            <w:tcW w:w="3690" w:type="dxa"/>
            <w:vAlign w:val="bottom"/>
          </w:tcPr>
          <w:p w14:paraId="397BF95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00" w:type="dxa"/>
            <w:vAlign w:val="bottom"/>
          </w:tcPr>
          <w:p w14:paraId="6418AFD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21F421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4367A6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021D9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41367D8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7A830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11026FD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89C7C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1C1DF0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950EA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72607FC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12BE0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911BA9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2FD97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EB5B2C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99016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D8406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E2AD9A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CEBA9C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304" w:rsidRPr="00B97268" w14:paraId="16A7871C" w14:textId="77777777" w:rsidTr="000B2199">
        <w:trPr>
          <w:trHeight w:val="144"/>
        </w:trPr>
        <w:tc>
          <w:tcPr>
            <w:tcW w:w="3690" w:type="dxa"/>
          </w:tcPr>
          <w:p w14:paraId="36EA1E9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vAlign w:val="bottom"/>
          </w:tcPr>
          <w:p w14:paraId="4EA4F2A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FDE269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EE3A5A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567A1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0695B0D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AD4F9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0ED4266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D14A1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714B2B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A010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0A774B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35694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03145F4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97C6C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CB1FC5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2B697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037A6A8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A55848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DC9ED7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304" w:rsidRPr="00B97268" w14:paraId="7877A2D0" w14:textId="77777777" w:rsidTr="00082966">
        <w:trPr>
          <w:trHeight w:val="144"/>
        </w:trPr>
        <w:tc>
          <w:tcPr>
            <w:tcW w:w="3690" w:type="dxa"/>
          </w:tcPr>
          <w:p w14:paraId="33F6FC5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53B4DCE" w14:textId="295B354A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F24942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69547E79" w14:textId="07F57A21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236" w:type="dxa"/>
          </w:tcPr>
          <w:p w14:paraId="6984CDC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26D76C17" w14:textId="708270F8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="00651304" w:rsidRPr="005D1C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236" w:type="dxa"/>
          </w:tcPr>
          <w:p w14:paraId="315A808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78028506" w14:textId="0E6A3233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236" w:type="dxa"/>
          </w:tcPr>
          <w:p w14:paraId="13B63549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5026FFF8" w14:textId="7FCE8F5F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651304" w:rsidRPr="004C2E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236" w:type="dxa"/>
          </w:tcPr>
          <w:p w14:paraId="0336ADC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3B484BA" w14:textId="1AC861ED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236" w:type="dxa"/>
          </w:tcPr>
          <w:p w14:paraId="1F54B59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C6CFBA" w14:textId="36BD019A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42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91BC7B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9C8C930" w14:textId="55D380BF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6DB01E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AE45E4B" w14:textId="7362D431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602549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274DE0F" w14:textId="2B470540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</w:tr>
      <w:tr w:rsidR="00651304" w:rsidRPr="00B97268" w14:paraId="6E137194" w14:textId="77777777" w:rsidTr="00082966">
        <w:trPr>
          <w:trHeight w:val="144"/>
        </w:trPr>
        <w:tc>
          <w:tcPr>
            <w:tcW w:w="3690" w:type="dxa"/>
          </w:tcPr>
          <w:p w14:paraId="20ADFCB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900" w:type="dxa"/>
          </w:tcPr>
          <w:p w14:paraId="4DC431AC" w14:textId="2B182FED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AB27AB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C1B63AD" w14:textId="32B37AB1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CBB48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6EDA2A62" w14:textId="7AF58F3C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51304" w:rsidRPr="00DE4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236" w:type="dxa"/>
          </w:tcPr>
          <w:p w14:paraId="4298F56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010B3761" w14:textId="37557C01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58383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1725840" w14:textId="26DB7860" w:rsidR="00651304" w:rsidRPr="00B97268" w:rsidRDefault="00651304" w:rsidP="0095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B0574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1A11B7BF" w14:textId="40BE1196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C2CDF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06348D4" w14:textId="3D8131AD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EDC24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B43391F" w14:textId="514D4A9C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F3229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681F962" w14:textId="3935E02B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51304" w:rsidRPr="001C26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239" w:type="dxa"/>
          </w:tcPr>
          <w:p w14:paraId="1348DCE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6D4E40A8" w14:textId="0025B180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51304" w:rsidRPr="00B97268" w14:paraId="715A93B7" w14:textId="77777777" w:rsidTr="000B2199">
        <w:trPr>
          <w:trHeight w:val="144"/>
        </w:trPr>
        <w:tc>
          <w:tcPr>
            <w:tcW w:w="3690" w:type="dxa"/>
          </w:tcPr>
          <w:p w14:paraId="7AF9210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757A96" w14:textId="4010CDD0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1304" w:rsidRPr="00A23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="00651304" w:rsidRPr="00A23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238" w:type="dxa"/>
          </w:tcPr>
          <w:p w14:paraId="2FECB35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26AA060D" w14:textId="2A84858A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963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236" w:type="dxa"/>
          </w:tcPr>
          <w:p w14:paraId="63B6DF9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79AC668A" w14:textId="251B90FC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E6AF4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5DDFD77D" w14:textId="65831651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5AD14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A1BFFE5" w14:textId="4CF5613C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</w:tcPr>
          <w:p w14:paraId="6F3498F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FDDB624" w14:textId="0B9592B6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236" w:type="dxa"/>
          </w:tcPr>
          <w:p w14:paraId="07A15EB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54BB71F0" w14:textId="205B8CCC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0EEDC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75C4290E" w14:textId="1D343384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67E86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0A4BD465" w14:textId="61ECEE0B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1304" w:rsidRPr="001C26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651304" w:rsidRPr="001C26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239" w:type="dxa"/>
          </w:tcPr>
          <w:p w14:paraId="1A1FEEC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5617FD3B" w14:textId="1A5DADFC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</w:tr>
      <w:tr w:rsidR="00651304" w:rsidRPr="00B97268" w14:paraId="2EB81EDF" w14:textId="77777777" w:rsidTr="000B2199">
        <w:trPr>
          <w:trHeight w:val="144"/>
        </w:trPr>
        <w:tc>
          <w:tcPr>
            <w:tcW w:w="3690" w:type="dxa"/>
          </w:tcPr>
          <w:p w14:paraId="3AE1BC6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4BA78" w14:textId="7CD37F93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51304" w:rsidRPr="006D1F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897</w:t>
            </w:r>
            <w:r w:rsidR="00651304" w:rsidRPr="006D1F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238" w:type="dxa"/>
          </w:tcPr>
          <w:p w14:paraId="2D72504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EA6F6" w14:textId="6858B31A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025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669</w:t>
            </w:r>
          </w:p>
        </w:tc>
        <w:tc>
          <w:tcPr>
            <w:tcW w:w="236" w:type="dxa"/>
          </w:tcPr>
          <w:p w14:paraId="36D7F15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5516644" w14:textId="653E3A13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  <w:r w:rsidR="00651304" w:rsidRPr="004C2E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6ECCF28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4781FFBC" w14:textId="7C85B5B2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788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236" w:type="dxa"/>
          </w:tcPr>
          <w:p w14:paraId="613CBA8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71CC5761" w14:textId="625CD3BC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  <w:r w:rsidR="00651304" w:rsidRPr="003442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474126F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9819067" w14:textId="44AD4E07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</w:t>
            </w:r>
          </w:p>
        </w:tc>
        <w:tc>
          <w:tcPr>
            <w:tcW w:w="236" w:type="dxa"/>
          </w:tcPr>
          <w:p w14:paraId="6A8D86B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52774A97" w14:textId="1A30AEF0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57570B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457167CE" w14:textId="267CE8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A82F7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130C138" w14:textId="004B9530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51304" w:rsidRPr="001C2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  <w:r w:rsidR="00651304" w:rsidRPr="001C2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  <w:tc>
          <w:tcPr>
            <w:tcW w:w="239" w:type="dxa"/>
          </w:tcPr>
          <w:p w14:paraId="1671398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945D1" w14:textId="15FA11F2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062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134</w:t>
            </w:r>
          </w:p>
        </w:tc>
      </w:tr>
      <w:tr w:rsidR="00651304" w:rsidRPr="00B97268" w14:paraId="4A98EA3F" w14:textId="77777777" w:rsidTr="000B2199">
        <w:trPr>
          <w:trHeight w:val="144"/>
        </w:trPr>
        <w:tc>
          <w:tcPr>
            <w:tcW w:w="3690" w:type="dxa"/>
          </w:tcPr>
          <w:p w14:paraId="68851079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3D5EC6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0DA8A8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6B011A7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61DEC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59ACB9D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620109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</w:tcPr>
          <w:p w14:paraId="14CE9C4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4CFEE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05DB612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2AACF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1C3B835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2A45C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1AC3740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46113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3610714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D6B75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5B454D5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CB3F0C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</w:tcPr>
          <w:p w14:paraId="6E2989D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304" w:rsidRPr="00B97268" w14:paraId="74955DD6" w14:textId="77777777" w:rsidTr="000B2199">
        <w:trPr>
          <w:trHeight w:val="144"/>
        </w:trPr>
        <w:tc>
          <w:tcPr>
            <w:tcW w:w="3690" w:type="dxa"/>
          </w:tcPr>
          <w:p w14:paraId="675F4C2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900" w:type="dxa"/>
            <w:vAlign w:val="bottom"/>
          </w:tcPr>
          <w:p w14:paraId="4DF84E4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9DFCDC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9E6899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3A0D9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2A287DF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74A52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0BF1774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79C70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5FD4D7B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63891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1C8E8DB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DEBFC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371090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73CDB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FA801E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5EEB7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37D072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E876C6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C56AF7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304" w:rsidRPr="000D1B69" w14:paraId="42DA7A12" w14:textId="77777777" w:rsidTr="000B2199">
        <w:trPr>
          <w:trHeight w:val="144"/>
        </w:trPr>
        <w:tc>
          <w:tcPr>
            <w:tcW w:w="3690" w:type="dxa"/>
          </w:tcPr>
          <w:p w14:paraId="213DC824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900" w:type="dxa"/>
            <w:vAlign w:val="bottom"/>
          </w:tcPr>
          <w:p w14:paraId="5A33C80C" w14:textId="0E43D57A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1304" w:rsidRPr="003E21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="00651304" w:rsidRPr="003E21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38" w:type="dxa"/>
          </w:tcPr>
          <w:p w14:paraId="0F8E4C54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6112EF6E" w14:textId="6C1F62C5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236" w:type="dxa"/>
          </w:tcPr>
          <w:p w14:paraId="2E7842A7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56A1C587" w14:textId="5253C0E4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651304" w:rsidRPr="001C26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1723A31D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4D35458F" w14:textId="31234576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236" w:type="dxa"/>
          </w:tcPr>
          <w:p w14:paraId="0FBA575E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AB67182" w14:textId="17D4FDA2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="00651304" w:rsidRPr="003D54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442D898E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2202D3D8" w14:textId="3095F1ED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236" w:type="dxa"/>
          </w:tcPr>
          <w:p w14:paraId="6185D557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6565C92" w14:textId="75FEB2CD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42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A2A3172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5FB7A52C" w14:textId="6DB19306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348831F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FDAF296" w14:textId="09712924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1304" w:rsidRPr="00FD55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="00651304" w:rsidRPr="00FD55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239" w:type="dxa"/>
          </w:tcPr>
          <w:p w14:paraId="7D99326A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7930091C" w14:textId="37B52CFA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594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</w:tr>
      <w:tr w:rsidR="00651304" w:rsidRPr="000D1B69" w14:paraId="5B96C5E5" w14:textId="77777777" w:rsidTr="000B2199">
        <w:trPr>
          <w:trHeight w:val="144"/>
        </w:trPr>
        <w:tc>
          <w:tcPr>
            <w:tcW w:w="3690" w:type="dxa"/>
          </w:tcPr>
          <w:p w14:paraId="5289EAF7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900" w:type="dxa"/>
            <w:vAlign w:val="bottom"/>
          </w:tcPr>
          <w:p w14:paraId="1007EB30" w14:textId="57A224E0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AD641AB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8A1FD90" w14:textId="45D80EC6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236" w:type="dxa"/>
          </w:tcPr>
          <w:p w14:paraId="698938E1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5057F916" w14:textId="6F1F4B5A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FBA9AA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26A8D572" w14:textId="3A3B7515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114577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4FA2B1E8" w14:textId="68739E53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8FFCA8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41DC77AC" w14:textId="6D8F3002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E7D5A1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5FB5AA6" w14:textId="4DFBCB75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D1985A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1CE8CE2" w14:textId="16C1E0B9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FFB24A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B6781D9" w14:textId="20674B99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CED27D2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11D496F" w14:textId="167B8D69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</w:tr>
      <w:tr w:rsidR="00651304" w:rsidRPr="000D1B69" w14:paraId="3E72B962" w14:textId="77777777" w:rsidTr="000B2199">
        <w:trPr>
          <w:trHeight w:val="144"/>
        </w:trPr>
        <w:tc>
          <w:tcPr>
            <w:tcW w:w="3690" w:type="dxa"/>
          </w:tcPr>
          <w:p w14:paraId="4232C03A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B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0554CD" w14:textId="1545CCE4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651304" w:rsidRPr="003E21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238" w:type="dxa"/>
          </w:tcPr>
          <w:p w14:paraId="57930D3F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3F6FFC62" w14:textId="05A770CE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</w:tc>
        <w:tc>
          <w:tcPr>
            <w:tcW w:w="236" w:type="dxa"/>
          </w:tcPr>
          <w:p w14:paraId="463214EB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0A5942A2" w14:textId="1E9AB741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5DEA5D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36F4BD64" w14:textId="39A46416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12635E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A7AF645" w14:textId="368DC054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6AF34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4BC1436" w14:textId="7058742D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604FE8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5FE64D86" w14:textId="4FB92B4F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38EA25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1F7B4677" w14:textId="1A999131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4AFF79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7337A04B" w14:textId="5E572133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651304" w:rsidRPr="00FD55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239" w:type="dxa"/>
          </w:tcPr>
          <w:p w14:paraId="380D4732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70711D02" w14:textId="0532A46C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</w:tc>
      </w:tr>
      <w:tr w:rsidR="00651304" w:rsidRPr="00B97268" w14:paraId="5BAAFAD8" w14:textId="77777777" w:rsidTr="000B2199">
        <w:trPr>
          <w:trHeight w:val="144"/>
        </w:trPr>
        <w:tc>
          <w:tcPr>
            <w:tcW w:w="3690" w:type="dxa"/>
          </w:tcPr>
          <w:p w14:paraId="523EAE8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B6224" w14:textId="37265372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51304" w:rsidRPr="005D1C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897</w:t>
            </w:r>
            <w:r w:rsidR="00651304" w:rsidRPr="005D1C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238" w:type="dxa"/>
          </w:tcPr>
          <w:p w14:paraId="34B0CFC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FD0D1" w14:textId="12119567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025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669</w:t>
            </w:r>
          </w:p>
        </w:tc>
        <w:tc>
          <w:tcPr>
            <w:tcW w:w="236" w:type="dxa"/>
          </w:tcPr>
          <w:p w14:paraId="259AE5B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426BD787" w14:textId="7B16C4C3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  <w:r w:rsidR="00651304" w:rsidRPr="001C2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3E38306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0CA5E1DF" w14:textId="6E2148B9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788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236" w:type="dxa"/>
          </w:tcPr>
          <w:p w14:paraId="52D6E48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190AEC70" w14:textId="43D5CB47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  <w:r w:rsidR="00651304" w:rsidRPr="003D5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531D37C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2F21594" w14:textId="7DAF07C1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</w:t>
            </w:r>
          </w:p>
        </w:tc>
        <w:tc>
          <w:tcPr>
            <w:tcW w:w="236" w:type="dxa"/>
          </w:tcPr>
          <w:p w14:paraId="3C32966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7BC09367" w14:textId="764C94B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5E3DA2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31347D82" w14:textId="63E14069" w:rsidR="00651304" w:rsidRPr="006847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5BFA35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63E93204" w14:textId="1FFFE52D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51304" w:rsidRPr="00FD5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  <w:r w:rsidR="00651304" w:rsidRPr="00FD5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  <w:tc>
          <w:tcPr>
            <w:tcW w:w="239" w:type="dxa"/>
          </w:tcPr>
          <w:p w14:paraId="0430AA4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00618B" w14:textId="3BCD4103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062</w:t>
            </w:r>
            <w:r w:rsidR="006513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134</w:t>
            </w:r>
          </w:p>
        </w:tc>
      </w:tr>
      <w:tr w:rsidR="00566BEB" w:rsidRPr="00B97268" w14:paraId="01F9BD4E" w14:textId="77777777" w:rsidTr="000B2199">
        <w:trPr>
          <w:trHeight w:val="144"/>
        </w:trPr>
        <w:tc>
          <w:tcPr>
            <w:tcW w:w="3690" w:type="dxa"/>
          </w:tcPr>
          <w:p w14:paraId="49661925" w14:textId="77777777" w:rsidR="00566BEB" w:rsidRPr="00B97268" w:rsidRDefault="00566BEB" w:rsidP="0056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CDF70C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2F5DE40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D5C2F5E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91F521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3E75AD82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8E28BF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3FBDFD08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A0E6FB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5CA2B8A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F50675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5E056841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7D76D5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8448E77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1A30D7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CD07821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9D6388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5000E34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E2DCAC4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DC88DEE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BEB" w:rsidRPr="00B97268" w14:paraId="16325155" w14:textId="77777777" w:rsidTr="000B2199">
        <w:trPr>
          <w:trHeight w:val="144"/>
        </w:trPr>
        <w:tc>
          <w:tcPr>
            <w:tcW w:w="3690" w:type="dxa"/>
          </w:tcPr>
          <w:p w14:paraId="64E004A4" w14:textId="77777777" w:rsidR="00566BEB" w:rsidRPr="00B97268" w:rsidRDefault="00566BEB" w:rsidP="0056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11F0756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E692D1C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3F44DDC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5BC93A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72437F3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3AC28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4AA05246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8115CF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0A2E5987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2D53C8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78F3DAEC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22839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D1E7159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EF4018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C7AAD9D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33227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D88055D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642C317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1A42F80A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BEB" w:rsidRPr="00B97268" w14:paraId="5A2823DD" w14:textId="77777777" w:rsidTr="000B2199">
        <w:trPr>
          <w:trHeight w:val="144"/>
        </w:trPr>
        <w:tc>
          <w:tcPr>
            <w:tcW w:w="3690" w:type="dxa"/>
          </w:tcPr>
          <w:p w14:paraId="421A5D72" w14:textId="77777777" w:rsidR="00566BEB" w:rsidRPr="00B97268" w:rsidRDefault="00566BEB" w:rsidP="0056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87FBEB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7C39C2A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64AC782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48E4F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6E643C7F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1BF2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24BE63E1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0A7120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6A2AFEB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3954D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1DC37707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BA0907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1F9484D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57AE6F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55CB808F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0FDC8A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A8C9E3C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F9F204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46A59A95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BEB" w:rsidRPr="00B97268" w14:paraId="1FC220B0" w14:textId="77777777" w:rsidTr="000B2199">
        <w:trPr>
          <w:trHeight w:val="144"/>
        </w:trPr>
        <w:tc>
          <w:tcPr>
            <w:tcW w:w="3690" w:type="dxa"/>
          </w:tcPr>
          <w:p w14:paraId="2366D81D" w14:textId="77777777" w:rsidR="00566BEB" w:rsidRPr="00B97268" w:rsidRDefault="00566BEB" w:rsidP="0056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B7D86C9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9A893FA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341B82F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43BF28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71096ACC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530B5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39E62254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BFCCAD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51BF2B8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3B6FEF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1F41FDAA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AD346E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CC1395A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C1FFED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C83CC7D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48A36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8B0EDDA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6A1725A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0AACBC58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BEB" w:rsidRPr="00B97268" w14:paraId="101CCCBF" w14:textId="77777777" w:rsidTr="000B2199">
        <w:trPr>
          <w:trHeight w:val="144"/>
        </w:trPr>
        <w:tc>
          <w:tcPr>
            <w:tcW w:w="3690" w:type="dxa"/>
          </w:tcPr>
          <w:p w14:paraId="756CB38F" w14:textId="77777777" w:rsidR="00566BEB" w:rsidRPr="00B97268" w:rsidRDefault="00566BEB" w:rsidP="0056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66317AEB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34580E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6C6E2D1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C41CF9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53986C06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50DC8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3A9E5ED7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A925E2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C1F4FC1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43743C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ECEE275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D29958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7517BBE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04F965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5E07B93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F16ED2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C3565E0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7921852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7ABBC260" w14:textId="77777777" w:rsidR="00566BEB" w:rsidRPr="00B97268" w:rsidRDefault="00566BEB" w:rsidP="000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2201" w:rsidRPr="00B97268" w14:paraId="3592A742" w14:textId="77777777" w:rsidTr="000B2199">
        <w:trPr>
          <w:trHeight w:val="144"/>
        </w:trPr>
        <w:tc>
          <w:tcPr>
            <w:tcW w:w="3690" w:type="dxa"/>
          </w:tcPr>
          <w:p w14:paraId="3BE77635" w14:textId="77777777" w:rsidR="007E2201" w:rsidRPr="00B97268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39AE9949" w14:textId="138BC875" w:rsidR="007E2201" w:rsidRPr="00B97268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2201" w:rsidRPr="00FE29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="007E2201" w:rsidRPr="00FE29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38" w:type="dxa"/>
          </w:tcPr>
          <w:p w14:paraId="7A3B4AAD" w14:textId="77777777" w:rsidR="007E2201" w:rsidRPr="00B97268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FACC1C9" w14:textId="35CFE60D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22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7E22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236" w:type="dxa"/>
          </w:tcPr>
          <w:p w14:paraId="31932E70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7669402C" w14:textId="65E7D052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7E2201" w:rsidRPr="003C5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3ECFCEBF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</w:tcPr>
          <w:p w14:paraId="453B4B7B" w14:textId="062D779D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 w:rsidR="007E22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236" w:type="dxa"/>
          </w:tcPr>
          <w:p w14:paraId="0ECB7C36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F68E4E2" w14:textId="09B8482E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="007E2201" w:rsidRPr="003C5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66216D98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2B76429A" w14:textId="43A89FEF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7E22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236" w:type="dxa"/>
          </w:tcPr>
          <w:p w14:paraId="72E5D460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115D2F" w14:textId="0390FC43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C54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3C5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3C54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330CD16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523885F4" w14:textId="7BA1D879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D77CDFC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8262F69" w14:textId="18894D2A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2201" w:rsidRPr="00DA2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="007E2201" w:rsidRPr="00DA2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239" w:type="dxa"/>
          </w:tcPr>
          <w:p w14:paraId="4BF5BA71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</w:tcPr>
          <w:p w14:paraId="2CFE5F16" w14:textId="46531EA4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22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594</w:t>
            </w:r>
            <w:r w:rsidR="007E22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</w:tr>
      <w:tr w:rsidR="007E2201" w:rsidRPr="00B97268" w14:paraId="153D9F1F" w14:textId="77777777" w:rsidTr="000B2199">
        <w:trPr>
          <w:trHeight w:val="144"/>
        </w:trPr>
        <w:tc>
          <w:tcPr>
            <w:tcW w:w="3690" w:type="dxa"/>
          </w:tcPr>
          <w:p w14:paraId="562767C4" w14:textId="77777777" w:rsidR="007E2201" w:rsidRPr="00B97268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C4AD69" w14:textId="7ACBB84E" w:rsidR="007E2201" w:rsidRPr="00B97268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7E2201" w:rsidRPr="003C5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238" w:type="dxa"/>
          </w:tcPr>
          <w:p w14:paraId="543D5B80" w14:textId="77777777" w:rsidR="007E2201" w:rsidRPr="00B97268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50EC2CD8" w14:textId="595262FB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="007E22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236" w:type="dxa"/>
          </w:tcPr>
          <w:p w14:paraId="0F81312A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A47D1CD" w14:textId="537E0F93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48927E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5B28D0A0" w14:textId="48972D32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D876B2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564E6C12" w14:textId="0A6EAEEC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94CD7A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C9B7A1D" w14:textId="5C4D5299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A89E99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26D93B5C" w14:textId="383F299D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C701EC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BA1C234" w14:textId="35FB88EB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A42E51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091A2B5" w14:textId="34F0F44C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7E2201" w:rsidRPr="00DA2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239" w:type="dxa"/>
          </w:tcPr>
          <w:p w14:paraId="3E1BC5F5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</w:tcPr>
          <w:p w14:paraId="4A86176D" w14:textId="104334BF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="007E22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</w:tr>
      <w:tr w:rsidR="007E2201" w:rsidRPr="00B97268" w14:paraId="60C99A3C" w14:textId="77777777" w:rsidTr="000B2199">
        <w:trPr>
          <w:trHeight w:val="144"/>
        </w:trPr>
        <w:tc>
          <w:tcPr>
            <w:tcW w:w="3690" w:type="dxa"/>
          </w:tcPr>
          <w:p w14:paraId="780E18AA" w14:textId="77777777" w:rsidR="007E2201" w:rsidRPr="00B97268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518A2" w14:textId="37A2D524" w:rsidR="007E2201" w:rsidRPr="00B97268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E2201"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897</w:t>
            </w:r>
            <w:r w:rsidR="007E2201"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238" w:type="dxa"/>
          </w:tcPr>
          <w:p w14:paraId="3D1EE7D4" w14:textId="77777777" w:rsidR="007E2201" w:rsidRPr="00B97268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75D9" w14:textId="7B96E9B0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7E22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025</w:t>
            </w:r>
            <w:r w:rsidR="007E22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669</w:t>
            </w:r>
          </w:p>
        </w:tc>
        <w:tc>
          <w:tcPr>
            <w:tcW w:w="236" w:type="dxa"/>
          </w:tcPr>
          <w:p w14:paraId="3DA5EAC3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12C0805" w14:textId="19BD97DD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  <w:r w:rsidR="007E2201"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313C5EBD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740B57F7" w14:textId="21FD060E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788</w:t>
            </w:r>
            <w:r w:rsidR="007E22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236" w:type="dxa"/>
          </w:tcPr>
          <w:p w14:paraId="723AA0BA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4E350577" w14:textId="1907964E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  <w:r w:rsidR="007E2201"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631F96D9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4DEADCE5" w14:textId="3FD3CA0D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</w:t>
            </w:r>
            <w:r w:rsidR="007E22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</w:t>
            </w:r>
          </w:p>
        </w:tc>
        <w:tc>
          <w:tcPr>
            <w:tcW w:w="236" w:type="dxa"/>
          </w:tcPr>
          <w:p w14:paraId="462923C5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334E0998" w14:textId="0273E5DA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391</w:t>
            </w: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</w:t>
            </w: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3D2DB91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5B3E313A" w14:textId="31263980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BF358F4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41A89582" w14:textId="0A47AF3A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E2201" w:rsidRPr="00DA24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  <w:r w:rsidR="007E2201" w:rsidRPr="00DA24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  <w:tc>
          <w:tcPr>
            <w:tcW w:w="239" w:type="dxa"/>
          </w:tcPr>
          <w:p w14:paraId="7B7C6248" w14:textId="77777777" w:rsidR="007E2201" w:rsidRPr="000D1B69" w:rsidRDefault="007E2201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D35DFD" w14:textId="2BE4A26F" w:rsidR="007E2201" w:rsidRPr="000D1B69" w:rsidRDefault="00303116" w:rsidP="007E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7E22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062</w:t>
            </w:r>
            <w:r w:rsidR="007E22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134</w:t>
            </w:r>
          </w:p>
        </w:tc>
      </w:tr>
      <w:tr w:rsidR="00651304" w:rsidRPr="00B97268" w14:paraId="43A0FC2B" w14:textId="77777777" w:rsidTr="000B2199">
        <w:trPr>
          <w:trHeight w:val="144"/>
        </w:trPr>
        <w:tc>
          <w:tcPr>
            <w:tcW w:w="3690" w:type="dxa"/>
          </w:tcPr>
          <w:p w14:paraId="312EDC3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DC323D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241C9B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60E53625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5B053A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2E46F77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950990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009CB148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49D413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2959AA3B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E469CB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8BB7677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BC69B4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92FFA40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0A05D9C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53342D3F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B8A23B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2D346AD5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EF32619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61097A2D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304" w:rsidRPr="005A232D" w14:paraId="19E01853" w14:textId="77777777" w:rsidTr="000B2199">
        <w:trPr>
          <w:trHeight w:val="144"/>
        </w:trPr>
        <w:tc>
          <w:tcPr>
            <w:tcW w:w="3690" w:type="dxa"/>
          </w:tcPr>
          <w:p w14:paraId="11F6E613" w14:textId="0D02883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7E52252" w14:textId="717D06E6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651304" w:rsidRPr="001363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238" w:type="dxa"/>
            <w:vAlign w:val="bottom"/>
          </w:tcPr>
          <w:p w14:paraId="3C627F3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vAlign w:val="bottom"/>
          </w:tcPr>
          <w:p w14:paraId="29B6B872" w14:textId="4A854CEA" w:rsidR="00651304" w:rsidRPr="000D1B69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236" w:type="dxa"/>
            <w:vAlign w:val="bottom"/>
          </w:tcPr>
          <w:p w14:paraId="61CEBCFC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53350C00" w14:textId="292A6956" w:rsidR="00651304" w:rsidRPr="005A232D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651304" w:rsidRPr="00DA2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236" w:type="dxa"/>
            <w:vAlign w:val="bottom"/>
          </w:tcPr>
          <w:p w14:paraId="351A50E4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4D9DFC17" w14:textId="66E0F54B" w:rsidR="00651304" w:rsidRPr="005A232D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="00651304" w:rsidRPr="005A2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236" w:type="dxa"/>
            <w:vAlign w:val="bottom"/>
          </w:tcPr>
          <w:p w14:paraId="40DCE036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749259FF" w14:textId="21CA875A" w:rsidR="00651304" w:rsidRPr="005A232D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51304"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236" w:type="dxa"/>
            <w:vAlign w:val="bottom"/>
          </w:tcPr>
          <w:p w14:paraId="2D93786F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0D800A47" w14:textId="48A50C10" w:rsidR="00651304" w:rsidRPr="005A232D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651304" w:rsidRPr="005A2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236" w:type="dxa"/>
            <w:vAlign w:val="bottom"/>
          </w:tcPr>
          <w:p w14:paraId="0416F201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7F4ECA48" w14:textId="38EE50F1" w:rsidR="00651304" w:rsidRPr="005A232D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51304"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236" w:type="dxa"/>
            <w:vAlign w:val="bottom"/>
          </w:tcPr>
          <w:p w14:paraId="0CB315A9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4D529E47" w14:textId="207F34F7" w:rsidR="00651304" w:rsidRPr="005A232D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  <w:tc>
          <w:tcPr>
            <w:tcW w:w="236" w:type="dxa"/>
            <w:vAlign w:val="bottom"/>
          </w:tcPr>
          <w:p w14:paraId="758EF83C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vAlign w:val="bottom"/>
          </w:tcPr>
          <w:p w14:paraId="08D60BF6" w14:textId="4CA3A232" w:rsidR="00651304" w:rsidRPr="005A232D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651304"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39" w:type="dxa"/>
            <w:vAlign w:val="bottom"/>
          </w:tcPr>
          <w:p w14:paraId="1695A114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double" w:sz="4" w:space="0" w:color="auto"/>
            </w:tcBorders>
            <w:vAlign w:val="bottom"/>
          </w:tcPr>
          <w:p w14:paraId="05514566" w14:textId="3164BFFF" w:rsidR="00651304" w:rsidRPr="005A232D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</w:tr>
      <w:tr w:rsidR="00651304" w:rsidRPr="005A232D" w14:paraId="6F769084" w14:textId="77777777" w:rsidTr="000B2199">
        <w:trPr>
          <w:trHeight w:val="144"/>
        </w:trPr>
        <w:tc>
          <w:tcPr>
            <w:tcW w:w="3690" w:type="dxa"/>
          </w:tcPr>
          <w:p w14:paraId="4511D97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8D024E9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424DC7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552A37DD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ADFE70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6106F0C4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4F867D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</w:tcPr>
          <w:p w14:paraId="1FE749D8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08B48C" w14:textId="77777777" w:rsidR="00651304" w:rsidRPr="000D1B69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74030080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371DB2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077AFE6C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7F3706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6F6EA716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30CE2E5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20690DE3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4674C3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  <w:vAlign w:val="bottom"/>
          </w:tcPr>
          <w:p w14:paraId="1EFA4FA2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3CDB7D2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  <w:vAlign w:val="bottom"/>
          </w:tcPr>
          <w:p w14:paraId="0611AF16" w14:textId="77777777" w:rsidR="00651304" w:rsidRPr="005A232D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304" w:rsidRPr="00B97268" w14:paraId="049D640D" w14:textId="77777777" w:rsidTr="000B2199">
        <w:trPr>
          <w:trHeight w:val="144"/>
        </w:trPr>
        <w:tc>
          <w:tcPr>
            <w:tcW w:w="3690" w:type="dxa"/>
          </w:tcPr>
          <w:p w14:paraId="32931AA1" w14:textId="37C1E82E" w:rsidR="00651304" w:rsidRPr="00976FEE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สินทรัพย์ส่วนงาน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303116" w:rsidRPr="00303116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กันยายน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303116" w:rsidRPr="00303116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07163EF" w14:textId="188BFB2B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51304" w:rsidRPr="001363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="00651304" w:rsidRPr="001363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238" w:type="dxa"/>
            <w:vAlign w:val="bottom"/>
          </w:tcPr>
          <w:p w14:paraId="2913B2A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vAlign w:val="bottom"/>
          </w:tcPr>
          <w:p w14:paraId="73BA4B12" w14:textId="6C273E7E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236" w:type="dxa"/>
            <w:vAlign w:val="bottom"/>
          </w:tcPr>
          <w:p w14:paraId="4CDEE28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1DA551F3" w14:textId="645FEB02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1304" w:rsidRPr="00C527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651304" w:rsidRPr="00C527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236" w:type="dxa"/>
            <w:vAlign w:val="bottom"/>
          </w:tcPr>
          <w:p w14:paraId="6A45A93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0D7ACB27" w14:textId="01AA4711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236" w:type="dxa"/>
            <w:vAlign w:val="bottom"/>
          </w:tcPr>
          <w:p w14:paraId="3AD054E9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5563BE5" w14:textId="58BA8D92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="00651304"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236" w:type="dxa"/>
            <w:vAlign w:val="bottom"/>
          </w:tcPr>
          <w:p w14:paraId="3844A47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3C65849A" w14:textId="354D582C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236" w:type="dxa"/>
            <w:vAlign w:val="bottom"/>
          </w:tcPr>
          <w:p w14:paraId="1D9CE3F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26E209F1" w14:textId="136788B5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52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8A4378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5EF2C268" w14:textId="05CA9586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218E880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vAlign w:val="bottom"/>
          </w:tcPr>
          <w:p w14:paraId="309C2C60" w14:textId="6C72FAD4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51304" w:rsidRP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052</w:t>
            </w:r>
            <w:r w:rsidR="00651304" w:rsidRP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  <w:tc>
          <w:tcPr>
            <w:tcW w:w="239" w:type="dxa"/>
            <w:vAlign w:val="bottom"/>
          </w:tcPr>
          <w:p w14:paraId="725F295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double" w:sz="4" w:space="0" w:color="auto"/>
            </w:tcBorders>
            <w:vAlign w:val="bottom"/>
          </w:tcPr>
          <w:p w14:paraId="47C250AA" w14:textId="297E49FF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</w:tr>
      <w:tr w:rsidR="00651304" w:rsidRPr="00B97268" w14:paraId="0E3515AE" w14:textId="77777777" w:rsidTr="000B2199">
        <w:trPr>
          <w:trHeight w:val="144"/>
        </w:trPr>
        <w:tc>
          <w:tcPr>
            <w:tcW w:w="3690" w:type="dxa"/>
          </w:tcPr>
          <w:p w14:paraId="2513F57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9BD305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9F496C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774A39D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99171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0D17931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739D9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</w:tcPr>
          <w:p w14:paraId="5A70C24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DB0321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1713C5D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C9942B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4EA215A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250B6C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1733F5B8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665242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536E9394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207A4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  <w:vAlign w:val="bottom"/>
          </w:tcPr>
          <w:p w14:paraId="7D006DC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4815A85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  <w:vAlign w:val="bottom"/>
          </w:tcPr>
          <w:p w14:paraId="417A5C56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1304" w:rsidRPr="00B97268" w14:paraId="16ECB51E" w14:textId="77777777" w:rsidTr="000B2199">
        <w:trPr>
          <w:trHeight w:val="144"/>
        </w:trPr>
        <w:tc>
          <w:tcPr>
            <w:tcW w:w="3690" w:type="dxa"/>
          </w:tcPr>
          <w:p w14:paraId="258D5DCC" w14:textId="54D9805E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303116" w:rsidRPr="00303116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กันยา</w:t>
            </w:r>
            <w:r w:rsidRPr="003C3AAC">
              <w:rPr>
                <w:rFonts w:asciiTheme="majorBidi" w:hAnsiTheme="majorBidi" w:cs="Angsana New" w:hint="cs"/>
                <w:sz w:val="24"/>
                <w:szCs w:val="24"/>
                <w:cs/>
              </w:rPr>
              <w:t>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303116" w:rsidRPr="00303116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B542DAE" w14:textId="385C4661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1304" w:rsidRPr="001363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="00651304" w:rsidRPr="001363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238" w:type="dxa"/>
            <w:vAlign w:val="bottom"/>
          </w:tcPr>
          <w:p w14:paraId="27694C7F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vAlign w:val="bottom"/>
          </w:tcPr>
          <w:p w14:paraId="0DA86747" w14:textId="4988E25B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236" w:type="dxa"/>
            <w:vAlign w:val="bottom"/>
          </w:tcPr>
          <w:p w14:paraId="108EB8AE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4E4FB34B" w14:textId="7E5DC422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 w:rsidR="00651304" w:rsidRPr="00C527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828</w:t>
            </w:r>
          </w:p>
        </w:tc>
        <w:tc>
          <w:tcPr>
            <w:tcW w:w="236" w:type="dxa"/>
            <w:vAlign w:val="bottom"/>
          </w:tcPr>
          <w:p w14:paraId="629E140B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6573D4FE" w14:textId="25EECC42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078</w:t>
            </w:r>
          </w:p>
        </w:tc>
        <w:tc>
          <w:tcPr>
            <w:tcW w:w="236" w:type="dxa"/>
            <w:vAlign w:val="bottom"/>
          </w:tcPr>
          <w:p w14:paraId="27BEFCCD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4F506DB" w14:textId="3EE05BE1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="00651304"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236" w:type="dxa"/>
            <w:vAlign w:val="bottom"/>
          </w:tcPr>
          <w:p w14:paraId="2714FD3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6B42F1E8" w14:textId="64B5A5AB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236" w:type="dxa"/>
            <w:vAlign w:val="bottom"/>
          </w:tcPr>
          <w:p w14:paraId="024743B3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02FCEB98" w14:textId="78EFB5C0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52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151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BE6D73A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21DB8E9B" w14:textId="1627B732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116" w:rsidRPr="00303116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EFA8787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vAlign w:val="bottom"/>
          </w:tcPr>
          <w:p w14:paraId="6C2E4139" w14:textId="76B42637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1304" w:rsidRP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="00651304" w:rsidRP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239" w:type="dxa"/>
            <w:vAlign w:val="bottom"/>
          </w:tcPr>
          <w:p w14:paraId="45891939" w14:textId="77777777" w:rsidR="00651304" w:rsidRPr="00B97268" w:rsidRDefault="00651304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double" w:sz="4" w:space="0" w:color="auto"/>
            </w:tcBorders>
            <w:vAlign w:val="bottom"/>
          </w:tcPr>
          <w:p w14:paraId="379980BD" w14:textId="6AF744DC" w:rsidR="00651304" w:rsidRPr="00B97268" w:rsidRDefault="00303116" w:rsidP="006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534</w:t>
            </w:r>
            <w:r w:rsidR="006513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</w:tr>
    </w:tbl>
    <w:p w14:paraId="6731D50F" w14:textId="77777777" w:rsidR="00775174" w:rsidRDefault="0077517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F3DE741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0163C7FF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67180FE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D8642BF" w14:textId="6BFC3B08" w:rsidR="00EF4876" w:rsidRPr="00775174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EF4876" w:rsidRPr="00775174" w:rsidSect="00556CD1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158C248" w14:textId="2C507CCC" w:rsidR="00804175" w:rsidRPr="005A76CC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  <w:r w:rsidR="00580C31"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927AEC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43B6236D" w14:textId="765BEE31" w:rsidR="0069256D" w:rsidRPr="00C17D33" w:rsidRDefault="003A74C6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17D33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5821AD71" w14:textId="77777777" w:rsidR="0063022F" w:rsidRDefault="0063022F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C17D33" w14:paraId="74563A6B" w14:textId="77777777" w:rsidTr="00082966">
        <w:trPr>
          <w:tblHeader/>
        </w:trPr>
        <w:tc>
          <w:tcPr>
            <w:tcW w:w="2520" w:type="dxa"/>
            <w:vAlign w:val="bottom"/>
          </w:tcPr>
          <w:p w14:paraId="03548E9D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51BABECF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0436F706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4BAF6344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2280097D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C17D33" w:rsidDel="00D43E7A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B816A4" w:rsidRPr="00C17D33" w14:paraId="1D91CDC1" w14:textId="77777777" w:rsidTr="00082966">
        <w:trPr>
          <w:tblHeader/>
        </w:trPr>
        <w:tc>
          <w:tcPr>
            <w:tcW w:w="2520" w:type="dxa"/>
          </w:tcPr>
          <w:p w14:paraId="2B0C10CF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8EDAB72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D6EA84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EF82F9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2806D10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E4DA27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816A4" w:rsidRPr="00C17D33" w14:paraId="0D66F15B" w14:textId="77777777" w:rsidTr="00082966">
        <w:trPr>
          <w:tblHeader/>
        </w:trPr>
        <w:tc>
          <w:tcPr>
            <w:tcW w:w="2520" w:type="dxa"/>
          </w:tcPr>
          <w:p w14:paraId="7D8F38CE" w14:textId="06508708" w:rsidR="00B816A4" w:rsidRPr="009241F0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9241F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303116" w:rsidRPr="0030311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</w:t>
            </w:r>
            <w:r w:rsidR="00303116" w:rsidRPr="00303116">
              <w:rPr>
                <w:rFonts w:ascii="Angsana New" w:hAnsi="Angsana New" w:cs="Angsana New"/>
                <w:i/>
                <w:iCs/>
                <w:sz w:val="28"/>
                <w:szCs w:val="28"/>
              </w:rPr>
              <w:t>65</w:t>
            </w:r>
          </w:p>
        </w:tc>
        <w:tc>
          <w:tcPr>
            <w:tcW w:w="1800" w:type="dxa"/>
          </w:tcPr>
          <w:p w14:paraId="7A8332EA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45336C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7D265D0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98C383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91689C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816A4" w:rsidRPr="00C17D33" w14:paraId="54A6FFA2" w14:textId="77777777" w:rsidTr="00082966">
        <w:trPr>
          <w:tblHeader/>
        </w:trPr>
        <w:tc>
          <w:tcPr>
            <w:tcW w:w="2520" w:type="dxa"/>
          </w:tcPr>
          <w:p w14:paraId="4145EAE1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325083C5" w14:textId="208C9D31" w:rsidR="00B816A4" w:rsidRPr="00C17D33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B816A4" w:rsidRPr="001522E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B816A4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55DBE1B9" w14:textId="7056D03A" w:rsidR="00B816A4" w:rsidRPr="00C17D33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816A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816A4">
              <w:rPr>
                <w:rFonts w:ascii="Angsana New" w:hAnsi="Angsana New" w:cs="Angsana New" w:hint="cs"/>
                <w:sz w:val="28"/>
                <w:szCs w:val="28"/>
                <w:cs/>
              </w:rPr>
              <w:t>พฤษภาคม</w:t>
            </w:r>
            <w:r w:rsidR="00B816A4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F6F6925" w14:textId="0E9898C7" w:rsidR="00B816A4" w:rsidRPr="00C17D33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B816A4" w:rsidRPr="00653948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021A2B6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BD3BE" w14:textId="503BF58A" w:rsidR="00B816A4" w:rsidRPr="00C17D33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238</w:t>
            </w:r>
            <w:r w:rsidR="00B816A4" w:rsidRPr="006539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</w:tr>
      <w:tr w:rsidR="00B816A4" w:rsidRPr="00C17D33" w14:paraId="3D4132D1" w14:textId="77777777" w:rsidTr="00082966">
        <w:trPr>
          <w:tblHeader/>
        </w:trPr>
        <w:tc>
          <w:tcPr>
            <w:tcW w:w="2520" w:type="dxa"/>
          </w:tcPr>
          <w:p w14:paraId="25A9BB00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B77BDF9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BFE488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AEFE9C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6A9246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7A349C" w14:textId="0024B5B3" w:rsidR="00B816A4" w:rsidRPr="00C17D33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  <w:r w:rsidR="00B816A4" w:rsidRPr="00977C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356</w:t>
            </w:r>
          </w:p>
        </w:tc>
      </w:tr>
      <w:tr w:rsidR="00B816A4" w:rsidRPr="00C17D33" w14:paraId="20F3A9A0" w14:textId="77777777" w:rsidTr="00082966">
        <w:trPr>
          <w:tblHeader/>
        </w:trPr>
        <w:tc>
          <w:tcPr>
            <w:tcW w:w="2520" w:type="dxa"/>
          </w:tcPr>
          <w:p w14:paraId="0947565E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0C910D8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C97E6E5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818A0D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99EAAB" w14:textId="77777777" w:rsidR="00B816A4" w:rsidRPr="00C17D33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CC62B6" w14:textId="77777777" w:rsidR="00B816A4" w:rsidRPr="00977CDB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16A4" w:rsidRPr="005B2E49" w14:paraId="1077C845" w14:textId="77777777" w:rsidTr="00082966">
        <w:tc>
          <w:tcPr>
            <w:tcW w:w="2520" w:type="dxa"/>
          </w:tcPr>
          <w:p w14:paraId="3EBF19DF" w14:textId="1F4722FF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1D0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303116" w:rsidRPr="00303116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256</w:t>
            </w:r>
            <w:r w:rsidR="00303116" w:rsidRPr="00303116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44504313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29F92E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94C47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00F37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49F7F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16A4" w:rsidRPr="005B2E49" w14:paraId="39F6D335" w14:textId="77777777" w:rsidTr="00082966">
        <w:tc>
          <w:tcPr>
            <w:tcW w:w="2520" w:type="dxa"/>
          </w:tcPr>
          <w:p w14:paraId="5E4ABFBA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74AA3967" w14:textId="6DD5C801" w:rsidR="00B816A4" w:rsidRPr="009655D7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B816A4" w:rsidRPr="001522E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B816A4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416927C4" w14:textId="17E9F081" w:rsidR="00B816A4" w:rsidRPr="009655D7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816A4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A277413" w14:textId="05AF31A2" w:rsidR="00B816A4" w:rsidRPr="009655D7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B816A4" w:rsidRPr="00653948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303116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69CEFFE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AFBD1C" w14:textId="2B5F054A" w:rsidR="00B816A4" w:rsidRPr="009655D7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286</w:t>
            </w:r>
            <w:r w:rsidR="00B816A4" w:rsidRPr="006539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</w:tr>
      <w:tr w:rsidR="00B816A4" w:rsidRPr="005B2E49" w14:paraId="63362BA9" w14:textId="77777777" w:rsidTr="00082966">
        <w:tc>
          <w:tcPr>
            <w:tcW w:w="2520" w:type="dxa"/>
          </w:tcPr>
          <w:p w14:paraId="4D1171A5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3141952B" w14:textId="4FEEC3BE" w:rsidR="00B816A4" w:rsidRPr="009655D7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B816A4" w:rsidRPr="000140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816A4"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="00B816A4" w:rsidRPr="000140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3C045E60" w14:textId="7FCDCBD3" w:rsidR="00B816A4" w:rsidRPr="009655D7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B816A4" w:rsidRPr="000140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816A4"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B816A4" w:rsidRPr="000140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EA554DB" w14:textId="474FB9BF" w:rsidR="00B816A4" w:rsidRPr="009655D7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816A4" w:rsidRPr="000140C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77B51013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36A3C8" w14:textId="00E7FD25" w:rsidR="00B816A4" w:rsidRPr="009655D7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190</w:t>
            </w:r>
            <w:r w:rsidR="00B816A4" w:rsidRPr="000140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</w:tr>
      <w:tr w:rsidR="00B816A4" w:rsidRPr="005B2E49" w14:paraId="6FCDEAE9" w14:textId="77777777" w:rsidTr="00082966">
        <w:tc>
          <w:tcPr>
            <w:tcW w:w="2520" w:type="dxa"/>
          </w:tcPr>
          <w:p w14:paraId="3035E3EA" w14:textId="77777777" w:rsidR="00B816A4" w:rsidRPr="000140C4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1E75429B" w14:textId="552DD908" w:rsidR="00B816A4" w:rsidRPr="00D72D43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="00B816A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B816A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พฤศจิกายน 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800" w:type="dxa"/>
          </w:tcPr>
          <w:p w14:paraId="1388E970" w14:textId="1AB2A619" w:rsidR="00B816A4" w:rsidRPr="00D72D43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="00B816A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B816A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260" w:type="dxa"/>
          </w:tcPr>
          <w:p w14:paraId="067018DA" w14:textId="62E24BD7" w:rsidR="00B816A4" w:rsidRPr="00D72D43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="00B816A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.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</w:t>
            </w:r>
          </w:p>
        </w:tc>
        <w:tc>
          <w:tcPr>
            <w:tcW w:w="270" w:type="dxa"/>
          </w:tcPr>
          <w:p w14:paraId="1576084A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28AEFC" w14:textId="01834E86" w:rsidR="00B816A4" w:rsidRPr="004279C6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176</w:t>
            </w:r>
            <w:r w:rsidR="00B816A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476</w:t>
            </w:r>
          </w:p>
        </w:tc>
      </w:tr>
      <w:tr w:rsidR="00B816A4" w:rsidRPr="005B2E49" w14:paraId="6B432E71" w14:textId="77777777" w:rsidTr="00082966">
        <w:tc>
          <w:tcPr>
            <w:tcW w:w="2520" w:type="dxa"/>
          </w:tcPr>
          <w:p w14:paraId="49B9E61A" w14:textId="77777777" w:rsidR="00B816A4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7BBD5E37" w14:textId="77777777" w:rsidR="00B816A4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</w:tcPr>
          <w:p w14:paraId="2AD45DF7" w14:textId="77777777" w:rsidR="00B816A4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</w:tcPr>
          <w:p w14:paraId="30259B7B" w14:textId="77777777" w:rsidR="00B816A4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2DCA93DA" w14:textId="77777777" w:rsidR="00B816A4" w:rsidRPr="009655D7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96E7B0" w14:textId="23CBC3A1" w:rsidR="00B816A4" w:rsidRDefault="00303116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</w:t>
            </w:r>
            <w:r w:rsidR="00B816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</w:tr>
    </w:tbl>
    <w:p w14:paraId="434BCA7E" w14:textId="77777777" w:rsidR="00B816A4" w:rsidRDefault="00B816A4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C93074" w14:textId="77777777" w:rsidR="00B816A4" w:rsidRPr="00927AEC" w:rsidRDefault="00B816A4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288DCF8" w14:textId="44C56E12" w:rsidR="00B76D09" w:rsidRPr="00927AEC" w:rsidRDefault="00B7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th-TH"/>
        </w:rPr>
      </w:pPr>
    </w:p>
    <w:p w14:paraId="5AFD58C1" w14:textId="77777777" w:rsidR="00180230" w:rsidRDefault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6842F74" w14:textId="3F41D10B" w:rsidR="00804175" w:rsidRPr="00DB6D39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4B34A7"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AC3D0CC" w14:textId="77777777" w:rsidR="00195AD7" w:rsidRPr="00DB6D39" w:rsidRDefault="00195AD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6"/>
        <w:gridCol w:w="1531"/>
        <w:gridCol w:w="244"/>
        <w:gridCol w:w="1529"/>
      </w:tblGrid>
      <w:tr w:rsidR="00A75C8E" w:rsidRPr="00DB6D39" w14:paraId="1884D884" w14:textId="77777777" w:rsidTr="00096AD4">
        <w:trPr>
          <w:trHeight w:val="659"/>
          <w:tblHeader/>
        </w:trPr>
        <w:tc>
          <w:tcPr>
            <w:tcW w:w="3146" w:type="pct"/>
            <w:vAlign w:val="bottom"/>
          </w:tcPr>
          <w:p w14:paraId="4F0EC937" w14:textId="556FC218" w:rsidR="00A75C8E" w:rsidRPr="00187720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03116" w:rsidRPr="00303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F613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7402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F613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03116" w:rsidRPr="00303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59" w:type="pct"/>
            <w:vAlign w:val="bottom"/>
          </w:tcPr>
          <w:p w14:paraId="3CE041CF" w14:textId="6D340BB1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7" w:type="pct"/>
            <w:vAlign w:val="bottom"/>
          </w:tcPr>
          <w:p w14:paraId="024979B8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vAlign w:val="bottom"/>
          </w:tcPr>
          <w:p w14:paraId="5F9A6D2E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DB6D39" w14:paraId="40A6F109" w14:textId="77777777" w:rsidTr="00096AD4">
        <w:trPr>
          <w:tblHeader/>
        </w:trPr>
        <w:tc>
          <w:tcPr>
            <w:tcW w:w="3146" w:type="pct"/>
          </w:tcPr>
          <w:p w14:paraId="692671D5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4" w:type="pct"/>
            <w:gridSpan w:val="3"/>
          </w:tcPr>
          <w:p w14:paraId="3A71F3E8" w14:textId="6657E003" w:rsidR="00A75C8E" w:rsidRPr="00DB6D39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DB6D39" w14:paraId="5938BD3B" w14:textId="77777777" w:rsidTr="00096AD4">
        <w:tc>
          <w:tcPr>
            <w:tcW w:w="3146" w:type="pct"/>
          </w:tcPr>
          <w:p w14:paraId="60FE7E7B" w14:textId="30486DEF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E472F6B" w14:textId="3E63977F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BF2E394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20117817" w14:textId="0DB7CA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14EA" w:rsidRPr="00DB6D39" w14:paraId="67B0BA7E" w14:textId="77777777" w:rsidTr="00096AD4">
        <w:tc>
          <w:tcPr>
            <w:tcW w:w="3146" w:type="pct"/>
          </w:tcPr>
          <w:p w14:paraId="133818A3" w14:textId="17596DE6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59" w:type="pct"/>
          </w:tcPr>
          <w:p w14:paraId="62BC35A3" w14:textId="77250866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830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137" w:type="pct"/>
          </w:tcPr>
          <w:p w14:paraId="69628FD8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5354550" w14:textId="7F76E204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830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  <w:tr w:rsidR="00E914EA" w:rsidRPr="00DB6D39" w14:paraId="2C99331D" w14:textId="77777777" w:rsidTr="00096AD4">
        <w:tc>
          <w:tcPr>
            <w:tcW w:w="3146" w:type="pct"/>
          </w:tcPr>
          <w:p w14:paraId="480BF2C0" w14:textId="77777777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6BF25AB5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830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572</w:t>
            </w:r>
          </w:p>
        </w:tc>
        <w:tc>
          <w:tcPr>
            <w:tcW w:w="137" w:type="pct"/>
          </w:tcPr>
          <w:p w14:paraId="3701937D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40479F44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EE3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572</w:t>
            </w:r>
          </w:p>
        </w:tc>
      </w:tr>
      <w:tr w:rsidR="00E914EA" w:rsidRPr="00DB6D39" w14:paraId="744EC643" w14:textId="77777777" w:rsidTr="00096AD4">
        <w:tc>
          <w:tcPr>
            <w:tcW w:w="3146" w:type="pct"/>
          </w:tcPr>
          <w:p w14:paraId="3C067089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59" w:type="pct"/>
            <w:tcBorders>
              <w:top w:val="double" w:sz="4" w:space="0" w:color="auto"/>
            </w:tcBorders>
          </w:tcPr>
          <w:p w14:paraId="5E180CA9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37" w:type="pct"/>
          </w:tcPr>
          <w:p w14:paraId="5BAAA7E1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b/>
                <w:sz w:val="22"/>
              </w:rPr>
            </w:pPr>
          </w:p>
        </w:tc>
        <w:tc>
          <w:tcPr>
            <w:tcW w:w="858" w:type="pct"/>
            <w:tcBorders>
              <w:top w:val="double" w:sz="4" w:space="0" w:color="auto"/>
            </w:tcBorders>
          </w:tcPr>
          <w:p w14:paraId="3CF73F93" w14:textId="77777777" w:rsidR="00E914EA" w:rsidRPr="00180230" w:rsidRDefault="00E914EA" w:rsidP="00E914EA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</w:tr>
      <w:tr w:rsidR="00E914EA" w:rsidRPr="00DB6D39" w14:paraId="510201CA" w14:textId="77777777" w:rsidTr="00096AD4">
        <w:tc>
          <w:tcPr>
            <w:tcW w:w="3146" w:type="pct"/>
          </w:tcPr>
          <w:p w14:paraId="61DDA8A6" w14:textId="536BE45E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59" w:type="pct"/>
          </w:tcPr>
          <w:p w14:paraId="0F9BC957" w14:textId="4D4300C7" w:rsidR="00E914EA" w:rsidRPr="00DB6D3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687CAB2" w14:textId="77777777" w:rsidR="00E914EA" w:rsidRPr="00DB6D3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8" w:type="pct"/>
          </w:tcPr>
          <w:p w14:paraId="0278026F" w14:textId="575E0718" w:rsidR="00E914EA" w:rsidRPr="00DB6D3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14EA" w:rsidRPr="00DB6D39" w14:paraId="0AB1B42E" w14:textId="77777777" w:rsidTr="00096AD4">
        <w:tc>
          <w:tcPr>
            <w:tcW w:w="3146" w:type="pct"/>
          </w:tcPr>
          <w:p w14:paraId="146C9E5C" w14:textId="4049137B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5B">
              <w:rPr>
                <w:rFonts w:asciiTheme="majorBidi" w:hAnsiTheme="majorBidi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9" w:type="pct"/>
          </w:tcPr>
          <w:p w14:paraId="2603E692" w14:textId="368255CD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E36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  <w:r w:rsidR="00EE36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  <w:tc>
          <w:tcPr>
            <w:tcW w:w="137" w:type="pct"/>
          </w:tcPr>
          <w:p w14:paraId="7EB13CE3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7079C61A" w14:textId="6291AB84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E36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  <w:r w:rsidR="00EE36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</w:tr>
      <w:tr w:rsidR="00E914EA" w:rsidRPr="00DB6D39" w14:paraId="55928E8D" w14:textId="77777777" w:rsidTr="00096AD4">
        <w:tc>
          <w:tcPr>
            <w:tcW w:w="3146" w:type="pct"/>
          </w:tcPr>
          <w:p w14:paraId="5D0D712C" w14:textId="3D004F64" w:rsidR="00E914EA" w:rsidRPr="00A9655B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9" w:type="pct"/>
          </w:tcPr>
          <w:p w14:paraId="67BB850A" w14:textId="12580B34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55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  <w:tc>
          <w:tcPr>
            <w:tcW w:w="137" w:type="pct"/>
          </w:tcPr>
          <w:p w14:paraId="1FEBCB98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3EE3C78" w14:textId="199CE405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55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</w:tr>
      <w:tr w:rsidR="00E914EA" w:rsidRPr="00DB6D39" w14:paraId="33A771D2" w14:textId="77777777" w:rsidTr="00096AD4">
        <w:tc>
          <w:tcPr>
            <w:tcW w:w="3146" w:type="pct"/>
          </w:tcPr>
          <w:p w14:paraId="4AC0957E" w14:textId="474E2724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59" w:type="pct"/>
          </w:tcPr>
          <w:p w14:paraId="5933D079" w14:textId="556CBC2E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55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="00255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137" w:type="pct"/>
          </w:tcPr>
          <w:p w14:paraId="33D199A9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0B00AADC" w14:textId="7EDE1BAC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55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="00255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</w:tr>
      <w:tr w:rsidR="00E914EA" w:rsidRPr="00DB6D39" w14:paraId="3A59B2EE" w14:textId="77777777" w:rsidTr="00096AD4">
        <w:tc>
          <w:tcPr>
            <w:tcW w:w="3146" w:type="pct"/>
          </w:tcPr>
          <w:p w14:paraId="1B60CC28" w14:textId="7E41DDFA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สัญญาอื่น</w:t>
            </w:r>
            <w:r w:rsidRPr="009652E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652EF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59" w:type="pct"/>
          </w:tcPr>
          <w:p w14:paraId="6B84E622" w14:textId="752FAFE4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55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137" w:type="pct"/>
          </w:tcPr>
          <w:p w14:paraId="647D8AC1" w14:textId="77777777" w:rsidR="00E914EA" w:rsidRPr="00EE4EB3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8" w:type="pct"/>
          </w:tcPr>
          <w:p w14:paraId="3F40F73D" w14:textId="41AC3C72" w:rsidR="00E914EA" w:rsidRPr="00EE4EB3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55F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</w:tr>
      <w:tr w:rsidR="00E914EA" w:rsidRPr="00DB6D39" w14:paraId="608C7F08" w14:textId="77777777" w:rsidTr="00096AD4">
        <w:tc>
          <w:tcPr>
            <w:tcW w:w="3146" w:type="pct"/>
          </w:tcPr>
          <w:p w14:paraId="3BD5E052" w14:textId="08F252D1" w:rsidR="00E914EA" w:rsidRPr="00DB6D3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461F2B96" w:rsidR="00E914EA" w:rsidRPr="003203C5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255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  <w:r w:rsidR="00255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37" w:type="pct"/>
            <w:vAlign w:val="bottom"/>
          </w:tcPr>
          <w:p w14:paraId="2E8397A5" w14:textId="77777777" w:rsidR="00E914EA" w:rsidRPr="00DB6D3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5D090541" w:rsidR="00E914EA" w:rsidRPr="00AC32F2" w:rsidRDefault="00303116" w:rsidP="00F4136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255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  <w:r w:rsidR="00255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</w:t>
            </w:r>
          </w:p>
        </w:tc>
      </w:tr>
    </w:tbl>
    <w:p w14:paraId="1144178A" w14:textId="7FAC03E6" w:rsidR="00350F0A" w:rsidRPr="00180230" w:rsidRDefault="00350F0A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DA2B976" w14:textId="7B72DA2F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t>สัญญาใช้บริการขนส่งชิ้นงานโครงเหล็ก</w:t>
      </w:r>
    </w:p>
    <w:p w14:paraId="66B1ED49" w14:textId="77777777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ab/>
      </w:r>
    </w:p>
    <w:p w14:paraId="52E8E874" w14:textId="1BDD8119" w:rsidR="00180230" w:rsidRPr="00031D01" w:rsidRDefault="00180230" w:rsidP="0018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บริษัทได้ทำสัญญาใช้บริการขนส่งชิ้นงานโครงเหล็กกับ </w:t>
      </w:r>
      <w:r w:rsidRPr="00031D01">
        <w:rPr>
          <w:rFonts w:ascii="Angsana New" w:hAnsi="Angsana New" w:cs="Angsana New" w:hint="cs"/>
          <w:sz w:val="28"/>
          <w:szCs w:val="28"/>
        </w:rPr>
        <w:t xml:space="preserve">MIHAMA STEEL LOGISTICS CO., LTD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เพื่อรับบริการขนส่งทางเรือ โดยขนส่งสินค้าไปยังท่าเทียบเรือในประเทศญี่ปุ่น รวมไปถึงการประสานงานต่างๆกับลูกค้า </w:t>
      </w:r>
      <w:r w:rsidRPr="00031D01">
        <w:rPr>
          <w:rFonts w:ascii="Angsana New" w:hAnsi="Angsana New" w:cs="Angsana New" w:hint="cs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การให้บริการการจัดการขนถ่ายชิ้นงานและเก็บรักษาชิ้นงานจนกว่าจะส่งมอบ ตลอดจนค่าตรวจสอบและซ่อมแซมชิ้นงานเพิ่มเติมหากเกิดความผิดพลาดระหว่างขนส่ง โดยการกำหนดราคาขึ้นอยู่กับปริมาณน้ำหนักของการใช้บริการหรือแต่ละจำนวนโครงการ ตามเงื่อนไขที่ระบุไว้ในสัญญาและปัจจัยการตลาดอื่นๆ ที่เกี่ยวข้อง ภายใต้เงื่อนไขในสัญญา ทั้งนี้ หากคู่สัญญาฝ่ายใดฝ่ายหนึ่งไม่มีความประสงค์ที่จะต่ออายุสัญญา ต้องทำหนังสือแจ้งให้คู่สัญญาอีกฝ่ายทราบล่วงหน้าเป็นลายลักษณ์อักษรไม่น้อยกว่า </w:t>
      </w:r>
      <w:r w:rsidR="00303116" w:rsidRPr="00303116">
        <w:rPr>
          <w:rFonts w:ascii="Angsana New" w:hAnsi="Angsana New" w:cs="Angsana New" w:hint="cs"/>
          <w:sz w:val="28"/>
          <w:szCs w:val="28"/>
        </w:rPr>
        <w:t>6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ก่อนวันสิ้นสุดของสัญญา</w:t>
      </w:r>
    </w:p>
    <w:p w14:paraId="051E7CB4" w14:textId="77777777" w:rsidR="00180230" w:rsidRDefault="00180230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0B45BAE2" w14:textId="08F85515" w:rsidR="00AC32F2" w:rsidRP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bookmarkStart w:id="3" w:name="_Hlk69326039"/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ณ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2561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/>
          <w:sz w:val="28"/>
          <w:szCs w:val="28"/>
        </w:rPr>
        <w:t xml:space="preserve">Creation Import Distribution Inc.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2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ปี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3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bookmarkEnd w:id="3"/>
    <w:p w14:paraId="5E699F62" w14:textId="0DDEAE25" w:rsidR="00822E4B" w:rsidRDefault="003F4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294D91CD" w14:textId="33F67FA2" w:rsidR="00CE0B52" w:rsidRDefault="00F55BAA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งบการเงินในสกุลเงินที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่</w:t>
      </w: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ใช้ในการดำเนินงาน</w:t>
      </w:r>
    </w:p>
    <w:p w14:paraId="0CB63EBC" w14:textId="46917A61" w:rsidR="00CE0B52" w:rsidRDefault="00CE0B52" w:rsidP="00CE0B52">
      <w:pPr>
        <w:rPr>
          <w:rFonts w:cstheme="minorBidi"/>
          <w:lang w:val="th-TH"/>
        </w:rPr>
      </w:pPr>
    </w:p>
    <w:p w14:paraId="4FAFFEB2" w14:textId="5C70A2F7" w:rsidR="000D542A" w:rsidRPr="002A58ED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งบแสดงฐานะการเงิน ณ วันที่ </w:t>
      </w:r>
      <w:r w:rsidR="00303116" w:rsidRPr="00303116">
        <w:rPr>
          <w:rFonts w:asciiTheme="majorBidi" w:hAnsiTheme="majorBidi" w:cstheme="majorBidi"/>
          <w:sz w:val="28"/>
          <w:szCs w:val="28"/>
        </w:rPr>
        <w:t>30</w:t>
      </w:r>
      <w:r w:rsidR="00F613D4">
        <w:rPr>
          <w:rFonts w:asciiTheme="majorBidi" w:hAnsiTheme="majorBidi" w:cstheme="majorBidi"/>
          <w:sz w:val="28"/>
          <w:szCs w:val="28"/>
        </w:rPr>
        <w:t xml:space="preserve"> </w:t>
      </w:r>
      <w:r w:rsidR="00A7402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F613D4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theme="majorBidi"/>
          <w:sz w:val="28"/>
          <w:szCs w:val="28"/>
        </w:rPr>
        <w:t>2565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303116" w:rsidRPr="00303116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303116" w:rsidRPr="00303116">
        <w:rPr>
          <w:rFonts w:asciiTheme="majorBidi" w:hAnsiTheme="majorBidi" w:cstheme="majorBidi"/>
          <w:sz w:val="28"/>
          <w:szCs w:val="28"/>
        </w:rPr>
        <w:t>2564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และงบกำไรขาดทุนเบ็ดเสร็จสำหรับงวด</w:t>
      </w:r>
      <w:r w:rsidR="006F0D23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A7402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2A58ED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theme="majorBidi"/>
          <w:sz w:val="28"/>
          <w:szCs w:val="28"/>
        </w:rPr>
        <w:t>30</w:t>
      </w:r>
      <w:r w:rsidR="00F613D4">
        <w:rPr>
          <w:rFonts w:asciiTheme="majorBidi" w:hAnsiTheme="majorBidi" w:cstheme="majorBidi"/>
          <w:sz w:val="28"/>
          <w:szCs w:val="28"/>
        </w:rPr>
        <w:t xml:space="preserve"> </w:t>
      </w:r>
      <w:r w:rsidR="00A7402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F613D4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F613D4"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theme="majorBidi"/>
          <w:sz w:val="28"/>
          <w:szCs w:val="28"/>
        </w:rPr>
        <w:t>2565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303116" w:rsidRPr="00303116">
        <w:rPr>
          <w:rFonts w:asciiTheme="majorBidi" w:hAnsiTheme="majorBidi" w:cstheme="majorBidi"/>
          <w:sz w:val="28"/>
          <w:szCs w:val="28"/>
        </w:rPr>
        <w:t>2564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41E9736E" w14:textId="77777777" w:rsidR="003203C5" w:rsidRPr="00675076" w:rsidRDefault="003203C5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0D542A" w:rsidRPr="000D542A" w14:paraId="4609E2C4" w14:textId="77777777" w:rsidTr="00C3054C">
        <w:trPr>
          <w:cantSplit/>
          <w:trHeight w:val="39"/>
          <w:tblHeader/>
        </w:trPr>
        <w:tc>
          <w:tcPr>
            <w:tcW w:w="3586" w:type="dxa"/>
          </w:tcPr>
          <w:p w14:paraId="1AF90EAA" w14:textId="7777777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4D9E010" w14:textId="27D12EBF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55757C82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1FA63347" w14:textId="350D0636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9E2DEB" w:rsidRPr="000D542A" w14:paraId="70AEB060" w14:textId="77777777" w:rsidTr="00C3054C">
        <w:trPr>
          <w:cantSplit/>
          <w:tblHeader/>
        </w:trPr>
        <w:tc>
          <w:tcPr>
            <w:tcW w:w="3586" w:type="dxa"/>
          </w:tcPr>
          <w:p w14:paraId="044D46FC" w14:textId="77777777" w:rsidR="009E2DEB" w:rsidRPr="000D542A" w:rsidRDefault="009E2DEB" w:rsidP="009E2D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8D37E" w14:textId="4BDD39A7" w:rsidR="009E2DEB" w:rsidRPr="000D542A" w:rsidRDefault="009E2DEB" w:rsidP="009E2DE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1EC6471E" w14:textId="7F8131E7" w:rsidR="009E2DEB" w:rsidRPr="00187720" w:rsidRDefault="00303116" w:rsidP="009E2DEB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 </w:t>
            </w:r>
            <w:r w:rsidR="009E2D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="009E2DEB" w:rsidRPr="00B3633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  <w:r w:rsidR="009E2DEB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5" w:type="dxa"/>
          </w:tcPr>
          <w:p w14:paraId="37A3022C" w14:textId="77777777" w:rsidR="009E2DEB" w:rsidRPr="000D542A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971546" w14:textId="3F7909BA" w:rsidR="009E2DEB" w:rsidRPr="000D542A" w:rsidRDefault="00303116" w:rsidP="009E2DEB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9E2DEB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9E2DEB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9E2DEB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5" w:type="dxa"/>
          </w:tcPr>
          <w:p w14:paraId="5617D640" w14:textId="77777777" w:rsidR="009E2DEB" w:rsidRPr="000D542A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B833B73" w14:textId="18D03D0D" w:rsidR="009E2DEB" w:rsidRPr="000D542A" w:rsidRDefault="00303116" w:rsidP="009E2DEB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 </w:t>
            </w:r>
            <w:r w:rsidR="009E2DE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="009E2DEB" w:rsidRPr="00B3633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  <w:r w:rsidR="009E2DEB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1" w:type="dxa"/>
          </w:tcPr>
          <w:p w14:paraId="248CA1B1" w14:textId="77777777" w:rsidR="009E2DEB" w:rsidRPr="000D542A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223C0F8" w14:textId="3DB92EC0" w:rsidR="009E2DEB" w:rsidRPr="000D542A" w:rsidRDefault="00303116" w:rsidP="009E2DEB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9E2DEB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9E2DEB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9E2DEB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9E2DEB" w:rsidRPr="000D542A" w14:paraId="25296E87" w14:textId="77777777" w:rsidTr="00C3054C">
        <w:trPr>
          <w:cantSplit/>
          <w:tblHeader/>
        </w:trPr>
        <w:tc>
          <w:tcPr>
            <w:tcW w:w="3586" w:type="dxa"/>
          </w:tcPr>
          <w:p w14:paraId="7A116B2B" w14:textId="77777777" w:rsidR="009E2DEB" w:rsidRPr="000D542A" w:rsidRDefault="009E2DEB" w:rsidP="009E2D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256B6C60" w14:textId="5D57779A" w:rsidR="009E2DEB" w:rsidRPr="000D542A" w:rsidRDefault="009E2DEB" w:rsidP="009E2DEB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เยน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E2DEB" w:rsidRPr="000D542A" w14:paraId="4A38F4BA" w14:textId="77777777" w:rsidTr="00C3054C">
        <w:trPr>
          <w:cantSplit/>
        </w:trPr>
        <w:tc>
          <w:tcPr>
            <w:tcW w:w="3586" w:type="dxa"/>
          </w:tcPr>
          <w:p w14:paraId="280369DE" w14:textId="4A8BC25D" w:rsidR="009E2DEB" w:rsidRPr="000D542A" w:rsidRDefault="009E2DEB" w:rsidP="009E2D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2601272B" w14:textId="77777777" w:rsidR="009E2DEB" w:rsidRPr="000D542A" w:rsidRDefault="009E2DEB" w:rsidP="009E2DEB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54854F8" w14:textId="77777777" w:rsidR="009E2DEB" w:rsidRPr="000D542A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F0785A" w14:textId="77777777" w:rsidR="009E2DEB" w:rsidRPr="000D542A" w:rsidRDefault="009E2DEB" w:rsidP="009E2DEB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E45C866" w14:textId="77777777" w:rsidR="009E2DEB" w:rsidRPr="000D542A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625B145" w14:textId="77777777" w:rsidR="009E2DEB" w:rsidRPr="000D542A" w:rsidRDefault="009E2DEB" w:rsidP="009E2DEB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0E7118" w14:textId="77777777" w:rsidR="009E2DEB" w:rsidRPr="000D542A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8157511" w14:textId="77777777" w:rsidR="009E2DEB" w:rsidRPr="000D542A" w:rsidRDefault="009E2DEB" w:rsidP="009E2DEB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E2DEB" w:rsidRPr="000D542A" w14:paraId="354017E7" w14:textId="77777777" w:rsidTr="00C3054C">
        <w:trPr>
          <w:cantSplit/>
        </w:trPr>
        <w:tc>
          <w:tcPr>
            <w:tcW w:w="3586" w:type="dxa"/>
          </w:tcPr>
          <w:p w14:paraId="522AC01D" w14:textId="2A394902" w:rsidR="009E2DEB" w:rsidRPr="001B33CB" w:rsidRDefault="009E2DEB" w:rsidP="009E2DE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4D18FB84" w14:textId="77777777" w:rsidR="009E2DEB" w:rsidRPr="000D542A" w:rsidRDefault="009E2DEB" w:rsidP="009E2DEB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275CEC5" w14:textId="77777777" w:rsidR="009E2DEB" w:rsidRPr="000D542A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C8A30EA" w14:textId="77777777" w:rsidR="009E2DEB" w:rsidRPr="000D542A" w:rsidRDefault="009E2DEB" w:rsidP="009E2DEB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833037" w14:textId="77777777" w:rsidR="009E2DEB" w:rsidRPr="000D542A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DD7217" w14:textId="77777777" w:rsidR="009E2DEB" w:rsidRPr="000D542A" w:rsidRDefault="009E2DEB" w:rsidP="009E2DEB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D6EBA78" w14:textId="77777777" w:rsidR="009E2DEB" w:rsidRPr="000D542A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BF44678" w14:textId="77777777" w:rsidR="009E2DEB" w:rsidRPr="000D542A" w:rsidRDefault="009E2DEB" w:rsidP="009E2DEB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E2DEB" w:rsidRPr="000D542A" w14:paraId="494599E2" w14:textId="77777777" w:rsidTr="009F2EE1">
        <w:trPr>
          <w:cantSplit/>
        </w:trPr>
        <w:tc>
          <w:tcPr>
            <w:tcW w:w="3586" w:type="dxa"/>
            <w:vAlign w:val="bottom"/>
          </w:tcPr>
          <w:p w14:paraId="4F758885" w14:textId="6D304EF7" w:rsidR="009E2DEB" w:rsidRPr="000D542A" w:rsidRDefault="009E2DEB" w:rsidP="009E2DE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15" w:type="dxa"/>
            <w:vAlign w:val="bottom"/>
          </w:tcPr>
          <w:p w14:paraId="6B033061" w14:textId="56FB500D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641</w:t>
            </w:r>
            <w:r w:rsidR="007D4EB1" w:rsidRPr="007D4EB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195" w:type="dxa"/>
            <w:vAlign w:val="bottom"/>
          </w:tcPr>
          <w:p w14:paraId="7463DFD0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8E2207" w14:textId="2B1784DA" w:rsidR="009E2DEB" w:rsidRPr="00097EF9" w:rsidRDefault="00303116" w:rsidP="009E2DE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974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044</w:t>
            </w:r>
          </w:p>
        </w:tc>
        <w:tc>
          <w:tcPr>
            <w:tcW w:w="195" w:type="dxa"/>
            <w:vAlign w:val="bottom"/>
          </w:tcPr>
          <w:p w14:paraId="05BC3CF0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7A8739" w14:textId="675D782E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210</w:t>
            </w:r>
            <w:r w:rsidR="00F23C94" w:rsidRPr="00F23C9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858</w:t>
            </w:r>
          </w:p>
        </w:tc>
        <w:tc>
          <w:tcPr>
            <w:tcW w:w="181" w:type="dxa"/>
            <w:vAlign w:val="bottom"/>
          </w:tcPr>
          <w:p w14:paraId="74A26CD9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36A431" w14:textId="138E191A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774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084</w:t>
            </w:r>
          </w:p>
        </w:tc>
      </w:tr>
      <w:tr w:rsidR="009E2DEB" w:rsidRPr="000D542A" w14:paraId="51AB7670" w14:textId="77777777" w:rsidTr="009F2EE1">
        <w:trPr>
          <w:cantSplit/>
        </w:trPr>
        <w:tc>
          <w:tcPr>
            <w:tcW w:w="3586" w:type="dxa"/>
            <w:vAlign w:val="bottom"/>
          </w:tcPr>
          <w:p w14:paraId="749A771D" w14:textId="0222FBD2" w:rsidR="009E2DEB" w:rsidRPr="000D542A" w:rsidRDefault="009E2DEB" w:rsidP="009E2DE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15" w:type="dxa"/>
            <w:vAlign w:val="bottom"/>
          </w:tcPr>
          <w:p w14:paraId="64D87B02" w14:textId="5215B9AA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E37A46" w:rsidRPr="00E37A4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058</w:t>
            </w:r>
            <w:r w:rsidR="00E37A46" w:rsidRPr="00E37A4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578</w:t>
            </w:r>
          </w:p>
        </w:tc>
        <w:tc>
          <w:tcPr>
            <w:tcW w:w="195" w:type="dxa"/>
            <w:vAlign w:val="bottom"/>
          </w:tcPr>
          <w:p w14:paraId="5FF3F615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347539" w14:textId="4EAB87AC" w:rsidR="009E2DEB" w:rsidRPr="00EA42D0" w:rsidRDefault="00303116" w:rsidP="009E2DE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234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164</w:t>
            </w:r>
          </w:p>
        </w:tc>
        <w:tc>
          <w:tcPr>
            <w:tcW w:w="195" w:type="dxa"/>
            <w:vAlign w:val="bottom"/>
          </w:tcPr>
          <w:p w14:paraId="5081CD45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EACA76F" w14:textId="43CD6D95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F23C94" w:rsidRPr="00F23C9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889</w:t>
            </w:r>
            <w:r w:rsidR="00F23C94" w:rsidRPr="00F23C9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455</w:t>
            </w:r>
          </w:p>
        </w:tc>
        <w:tc>
          <w:tcPr>
            <w:tcW w:w="181" w:type="dxa"/>
            <w:vAlign w:val="bottom"/>
          </w:tcPr>
          <w:p w14:paraId="60A01F38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DA95A3" w14:textId="102913D4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906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044</w:t>
            </w:r>
          </w:p>
        </w:tc>
      </w:tr>
      <w:tr w:rsidR="009E2DEB" w:rsidRPr="000D542A" w14:paraId="4F15A7C6" w14:textId="77777777" w:rsidTr="00EA42D0">
        <w:trPr>
          <w:cantSplit/>
        </w:trPr>
        <w:tc>
          <w:tcPr>
            <w:tcW w:w="3586" w:type="dxa"/>
            <w:vAlign w:val="bottom"/>
          </w:tcPr>
          <w:p w14:paraId="11A43BB1" w14:textId="7A889B98" w:rsidR="009E2DEB" w:rsidRPr="00AC68DA" w:rsidRDefault="009E2DEB" w:rsidP="009E2DE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  <w:p w14:paraId="0FFBAD0F" w14:textId="467BA426" w:rsidR="009E2DEB" w:rsidRDefault="009E2DEB" w:rsidP="009E2DE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68D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452AD9A3" w14:textId="6545ED5C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E37A46" w:rsidRPr="00E37A4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240</w:t>
            </w:r>
          </w:p>
        </w:tc>
        <w:tc>
          <w:tcPr>
            <w:tcW w:w="195" w:type="dxa"/>
            <w:vAlign w:val="bottom"/>
          </w:tcPr>
          <w:p w14:paraId="17EC1D1B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82554F2" w14:textId="1FE63923" w:rsidR="009E2DEB" w:rsidRPr="00EA42D0" w:rsidRDefault="00303116" w:rsidP="009E2DE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27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295</w:t>
            </w:r>
          </w:p>
        </w:tc>
        <w:tc>
          <w:tcPr>
            <w:tcW w:w="195" w:type="dxa"/>
            <w:vAlign w:val="bottom"/>
          </w:tcPr>
          <w:p w14:paraId="2B38B456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96B1AB7" w14:textId="700D11FA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F23C94" w:rsidRPr="00F23C9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240</w:t>
            </w:r>
          </w:p>
        </w:tc>
        <w:tc>
          <w:tcPr>
            <w:tcW w:w="181" w:type="dxa"/>
            <w:vAlign w:val="bottom"/>
          </w:tcPr>
          <w:p w14:paraId="5CEC9F4B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CA7DEA7" w14:textId="285F31D1" w:rsidR="009E2DEB" w:rsidRPr="00EA42D0" w:rsidRDefault="00303116" w:rsidP="009E2DEB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27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295</w:t>
            </w:r>
          </w:p>
        </w:tc>
      </w:tr>
      <w:tr w:rsidR="009E2DEB" w:rsidRPr="000D542A" w14:paraId="3F39BDF7" w14:textId="77777777" w:rsidTr="009F2EE1">
        <w:trPr>
          <w:cantSplit/>
        </w:trPr>
        <w:tc>
          <w:tcPr>
            <w:tcW w:w="3586" w:type="dxa"/>
            <w:vAlign w:val="bottom"/>
          </w:tcPr>
          <w:p w14:paraId="31AC18A0" w14:textId="29D855E7" w:rsidR="009E2DEB" w:rsidRPr="000D542A" w:rsidRDefault="009E2DEB" w:rsidP="009E2DE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2396E72" w14:textId="6DE3A1BE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E37A46" w:rsidRPr="00E37A4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278</w:t>
            </w:r>
            <w:r w:rsidR="00E37A46" w:rsidRPr="00E37A4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661</w:t>
            </w:r>
          </w:p>
        </w:tc>
        <w:tc>
          <w:tcPr>
            <w:tcW w:w="195" w:type="dxa"/>
            <w:vAlign w:val="bottom"/>
          </w:tcPr>
          <w:p w14:paraId="604EC75B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942D3E3" w14:textId="3CFCC44B" w:rsidR="009E2DEB" w:rsidRPr="00EA42D0" w:rsidRDefault="00303116" w:rsidP="009E2DE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939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172</w:t>
            </w:r>
          </w:p>
        </w:tc>
        <w:tc>
          <w:tcPr>
            <w:tcW w:w="195" w:type="dxa"/>
            <w:vAlign w:val="bottom"/>
          </w:tcPr>
          <w:p w14:paraId="23C77F89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7747CF7" w14:textId="42F10AD1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0A4C3B" w:rsidRPr="000A4C3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758</w:t>
            </w:r>
            <w:r w:rsidR="000A4C3B" w:rsidRPr="000A4C3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149</w:t>
            </w:r>
          </w:p>
        </w:tc>
        <w:tc>
          <w:tcPr>
            <w:tcW w:w="181" w:type="dxa"/>
            <w:vAlign w:val="bottom"/>
          </w:tcPr>
          <w:p w14:paraId="0AEAF38A" w14:textId="77777777" w:rsidR="009E2DEB" w:rsidRPr="00EA42D0" w:rsidRDefault="009E2DEB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Calibr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28DA682" w14:textId="4583B277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504</w:t>
            </w:r>
            <w:r w:rsidR="009E2DE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523</w:t>
            </w:r>
          </w:p>
        </w:tc>
      </w:tr>
      <w:tr w:rsidR="009E2DEB" w:rsidRPr="000D542A" w14:paraId="564B04CA" w14:textId="77777777" w:rsidTr="009F2EE1">
        <w:trPr>
          <w:cantSplit/>
        </w:trPr>
        <w:tc>
          <w:tcPr>
            <w:tcW w:w="3586" w:type="dxa"/>
          </w:tcPr>
          <w:p w14:paraId="714CF95B" w14:textId="7561B064" w:rsidR="009E2DEB" w:rsidRPr="00C50C6C" w:rsidRDefault="009E2DEB" w:rsidP="009E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0C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70B73" w14:textId="2A3E2BD0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E37A46" w:rsidRPr="00E37A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</w:t>
            </w:r>
            <w:r w:rsidR="00E37A46" w:rsidRPr="00E37A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195" w:type="dxa"/>
            <w:vAlign w:val="bottom"/>
          </w:tcPr>
          <w:p w14:paraId="764F0A20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144552D" w14:textId="6F7CA369" w:rsidR="009E2DEB" w:rsidRPr="00EA42D0" w:rsidRDefault="00303116" w:rsidP="009E2DE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</w:t>
            </w:r>
            <w:r w:rsidR="009E2DE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174</w:t>
            </w:r>
            <w:r w:rsidR="009E2DE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675</w:t>
            </w:r>
          </w:p>
        </w:tc>
        <w:tc>
          <w:tcPr>
            <w:tcW w:w="195" w:type="dxa"/>
            <w:vAlign w:val="bottom"/>
          </w:tcPr>
          <w:p w14:paraId="45847A63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F60B" w14:textId="2333F0F8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0A4C3B" w:rsidRPr="000A4C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  <w:r w:rsidR="000A4C3B" w:rsidRPr="000A4C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702</w:t>
            </w:r>
          </w:p>
        </w:tc>
        <w:tc>
          <w:tcPr>
            <w:tcW w:w="181" w:type="dxa"/>
            <w:vAlign w:val="bottom"/>
          </w:tcPr>
          <w:p w14:paraId="7786C1CF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7C61CC9" w14:textId="032C1F04" w:rsidR="009E2DEB" w:rsidRPr="00EA42D0" w:rsidRDefault="00303116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15</w:t>
            </w:r>
            <w:r w:rsidR="009E2DEB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211</w:t>
            </w:r>
            <w:r w:rsidR="009E2DEB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946</w:t>
            </w:r>
          </w:p>
        </w:tc>
      </w:tr>
      <w:tr w:rsidR="009E2DEB" w:rsidRPr="000D542A" w14:paraId="135A0207" w14:textId="77777777" w:rsidTr="009F2EE1">
        <w:trPr>
          <w:cantSplit/>
        </w:trPr>
        <w:tc>
          <w:tcPr>
            <w:tcW w:w="3586" w:type="dxa"/>
          </w:tcPr>
          <w:p w14:paraId="5508B007" w14:textId="77777777" w:rsidR="009E2DEB" w:rsidRPr="00C50C6C" w:rsidRDefault="009E2DEB" w:rsidP="009E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955CDC4" w14:textId="77777777" w:rsidR="009E2DEB" w:rsidRPr="00BE6156" w:rsidRDefault="009E2DEB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BC3AE24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FCA865" w14:textId="77777777" w:rsidR="009E2DEB" w:rsidRPr="00BE6156" w:rsidRDefault="009E2DEB" w:rsidP="009E2DE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3D4F459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BAEC303" w14:textId="77777777" w:rsidR="009E2DEB" w:rsidRPr="00BE6156" w:rsidRDefault="009E2DEB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7C2B46" w14:textId="77777777" w:rsidR="009E2DEB" w:rsidRPr="00EA42D0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894E675" w14:textId="77777777" w:rsidR="009E2DEB" w:rsidRPr="00BE6156" w:rsidRDefault="009E2DEB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9E2DEB" w:rsidRPr="000D542A" w14:paraId="476E97B8" w14:textId="77777777" w:rsidTr="00D90507">
        <w:trPr>
          <w:cantSplit/>
        </w:trPr>
        <w:tc>
          <w:tcPr>
            <w:tcW w:w="3586" w:type="dxa"/>
            <w:vAlign w:val="bottom"/>
          </w:tcPr>
          <w:p w14:paraId="577DF626" w14:textId="323EDE3E" w:rsidR="009E2DEB" w:rsidRPr="001B33CB" w:rsidRDefault="009E2DEB" w:rsidP="009E2DE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1658EC0B" w14:textId="058C0A93" w:rsidR="009E2DEB" w:rsidRPr="00AB4775" w:rsidRDefault="009E2DEB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C642C79" w14:textId="77777777" w:rsidR="009E2DEB" w:rsidRPr="00AB4775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0B0CED" w14:textId="4D75C5BF" w:rsidR="009E2DEB" w:rsidRPr="00AB4775" w:rsidRDefault="009E2DEB" w:rsidP="009E2DEB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4FBBA62" w14:textId="77777777" w:rsidR="009E2DEB" w:rsidRPr="00AB4775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82A3D15" w14:textId="6C171B0D" w:rsidR="009E2DEB" w:rsidRPr="00AB4775" w:rsidRDefault="009E2DEB" w:rsidP="009E2DE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77635A9" w14:textId="77777777" w:rsidR="009E2DEB" w:rsidRPr="00AB4775" w:rsidRDefault="009E2DEB" w:rsidP="009E2DE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F53E94" w14:textId="09AA7A00" w:rsidR="009E2DEB" w:rsidRPr="00AB4775" w:rsidRDefault="009E2DEB" w:rsidP="009E2DEB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366C" w:rsidRPr="000D542A" w14:paraId="2FC4B5FD" w14:textId="77777777" w:rsidTr="00082966">
        <w:trPr>
          <w:cantSplit/>
        </w:trPr>
        <w:tc>
          <w:tcPr>
            <w:tcW w:w="3586" w:type="dxa"/>
            <w:vAlign w:val="bottom"/>
          </w:tcPr>
          <w:p w14:paraId="1E31009E" w14:textId="6437890E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58F177F3" w14:textId="7933A5D0" w:rsidR="00F8366C" w:rsidRPr="00EA42D0" w:rsidRDefault="00F8366C" w:rsidP="00F8366C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5" w:type="dxa"/>
            <w:vAlign w:val="bottom"/>
          </w:tcPr>
          <w:p w14:paraId="42939B37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B66313" w14:textId="41B34B58" w:rsidR="00F8366C" w:rsidRPr="00EA42D0" w:rsidRDefault="00F8366C" w:rsidP="00F8366C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5" w:type="dxa"/>
            <w:vAlign w:val="bottom"/>
          </w:tcPr>
          <w:p w14:paraId="77039E6D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0E1A339" w14:textId="21918306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  <w:r w:rsidR="000A4C3B" w:rsidRPr="000A4C3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238</w:t>
            </w:r>
          </w:p>
        </w:tc>
        <w:tc>
          <w:tcPr>
            <w:tcW w:w="181" w:type="dxa"/>
            <w:vAlign w:val="bottom"/>
          </w:tcPr>
          <w:p w14:paraId="4B3FA3A3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3758D90" w14:textId="7EB715AB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711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238</w:t>
            </w:r>
          </w:p>
        </w:tc>
      </w:tr>
      <w:tr w:rsidR="00F8366C" w:rsidRPr="000D542A" w14:paraId="77E29455" w14:textId="77777777" w:rsidTr="00082966">
        <w:trPr>
          <w:cantSplit/>
        </w:trPr>
        <w:tc>
          <w:tcPr>
            <w:tcW w:w="3586" w:type="dxa"/>
            <w:vAlign w:val="bottom"/>
          </w:tcPr>
          <w:p w14:paraId="16FC1FCC" w14:textId="09EEA685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</w:tcPr>
          <w:p w14:paraId="615CA14F" w14:textId="4D6D0F0D" w:rsidR="00F8366C" w:rsidRPr="00EA42D0" w:rsidRDefault="00F8366C" w:rsidP="00F8366C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5" w:type="dxa"/>
            <w:vAlign w:val="bottom"/>
          </w:tcPr>
          <w:p w14:paraId="39A5497D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010892" w14:textId="378F7C3B" w:rsidR="00F8366C" w:rsidRPr="00EA42D0" w:rsidRDefault="00F8366C" w:rsidP="00F8366C">
            <w:pPr>
              <w:pStyle w:val="acctmergecolhdg"/>
              <w:tabs>
                <w:tab w:val="decimal" w:pos="778"/>
              </w:tabs>
              <w:spacing w:line="240" w:lineRule="atLeast"/>
              <w:ind w:left="-88" w:right="-53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5" w:type="dxa"/>
            <w:vAlign w:val="bottom"/>
          </w:tcPr>
          <w:p w14:paraId="63B27971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0E9CAED" w14:textId="3525CAAE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0A4C3B" w:rsidRPr="000A4C3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649</w:t>
            </w:r>
            <w:r w:rsidR="000A4C3B" w:rsidRPr="000A4C3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181" w:type="dxa"/>
            <w:vAlign w:val="bottom"/>
          </w:tcPr>
          <w:p w14:paraId="341ACF00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383F1DE" w14:textId="5148F2DA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499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600</w:t>
            </w:r>
          </w:p>
        </w:tc>
      </w:tr>
      <w:tr w:rsidR="00F8366C" w:rsidRPr="000D542A" w14:paraId="6E335539" w14:textId="77777777" w:rsidTr="009F2EE1">
        <w:trPr>
          <w:cantSplit/>
        </w:trPr>
        <w:tc>
          <w:tcPr>
            <w:tcW w:w="3586" w:type="dxa"/>
            <w:vAlign w:val="bottom"/>
          </w:tcPr>
          <w:p w14:paraId="0EE9E923" w14:textId="51D48C7C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  <w:vAlign w:val="bottom"/>
          </w:tcPr>
          <w:p w14:paraId="3EA1ABCC" w14:textId="04EB9875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278</w:t>
            </w:r>
            <w:r w:rsidR="00F8366C" w:rsidRP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742</w:t>
            </w:r>
          </w:p>
        </w:tc>
        <w:tc>
          <w:tcPr>
            <w:tcW w:w="195" w:type="dxa"/>
            <w:vAlign w:val="bottom"/>
          </w:tcPr>
          <w:p w14:paraId="5B4880E8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7862F48" w14:textId="6516C361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254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774</w:t>
            </w:r>
          </w:p>
        </w:tc>
        <w:tc>
          <w:tcPr>
            <w:tcW w:w="195" w:type="dxa"/>
            <w:vAlign w:val="bottom"/>
          </w:tcPr>
          <w:p w14:paraId="41D09F51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B7CCF2C" w14:textId="2356760F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278</w:t>
            </w:r>
            <w:r w:rsidR="00F66896" w:rsidRPr="00F6689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742</w:t>
            </w:r>
          </w:p>
        </w:tc>
        <w:tc>
          <w:tcPr>
            <w:tcW w:w="181" w:type="dxa"/>
            <w:vAlign w:val="bottom"/>
          </w:tcPr>
          <w:p w14:paraId="7E24C8A3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320694" w14:textId="59C5BC71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254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774</w:t>
            </w:r>
          </w:p>
        </w:tc>
      </w:tr>
      <w:tr w:rsidR="00F8366C" w:rsidRPr="000D542A" w14:paraId="43505ADD" w14:textId="77777777" w:rsidTr="009F2EE1">
        <w:trPr>
          <w:cantSplit/>
        </w:trPr>
        <w:tc>
          <w:tcPr>
            <w:tcW w:w="3586" w:type="dxa"/>
            <w:vAlign w:val="bottom"/>
          </w:tcPr>
          <w:p w14:paraId="4FDF3908" w14:textId="59EC8D6A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19BBC80" w14:textId="4D348197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F26AC7" w:rsidRPr="00F26A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463</w:t>
            </w:r>
            <w:r w:rsidR="00F26AC7" w:rsidRPr="00F26A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892</w:t>
            </w:r>
          </w:p>
        </w:tc>
        <w:tc>
          <w:tcPr>
            <w:tcW w:w="195" w:type="dxa"/>
            <w:vAlign w:val="bottom"/>
          </w:tcPr>
          <w:p w14:paraId="0E9B571D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869BA7D" w14:textId="7A72F957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079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315</w:t>
            </w:r>
          </w:p>
        </w:tc>
        <w:tc>
          <w:tcPr>
            <w:tcW w:w="195" w:type="dxa"/>
            <w:vAlign w:val="bottom"/>
          </w:tcPr>
          <w:p w14:paraId="0B244E24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AD670F5" w14:textId="1BB5F81B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F66896" w:rsidRPr="00F6689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509</w:t>
            </w:r>
            <w:r w:rsidR="00F66896" w:rsidRPr="00F6689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168</w:t>
            </w:r>
          </w:p>
        </w:tc>
        <w:tc>
          <w:tcPr>
            <w:tcW w:w="181" w:type="dxa"/>
            <w:vAlign w:val="bottom"/>
          </w:tcPr>
          <w:p w14:paraId="5FB80B1E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8F6CDE" w14:textId="12AF0CF5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180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417</w:t>
            </w:r>
          </w:p>
        </w:tc>
      </w:tr>
      <w:tr w:rsidR="00F8366C" w:rsidRPr="000D542A" w14:paraId="68559CE9" w14:textId="77777777" w:rsidTr="009F2EE1">
        <w:trPr>
          <w:cantSplit/>
        </w:trPr>
        <w:tc>
          <w:tcPr>
            <w:tcW w:w="3586" w:type="dxa"/>
            <w:vAlign w:val="bottom"/>
          </w:tcPr>
          <w:p w14:paraId="5A94EF81" w14:textId="1C60E594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1EB501B4" w14:textId="66B106B9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564</w:t>
            </w:r>
            <w:r w:rsidR="009E0A33" w:rsidRPr="009E0A3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632</w:t>
            </w:r>
          </w:p>
        </w:tc>
        <w:tc>
          <w:tcPr>
            <w:tcW w:w="195" w:type="dxa"/>
            <w:vAlign w:val="bottom"/>
          </w:tcPr>
          <w:p w14:paraId="210F2811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80C733" w14:textId="2CA553A9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517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701</w:t>
            </w:r>
          </w:p>
        </w:tc>
        <w:tc>
          <w:tcPr>
            <w:tcW w:w="195" w:type="dxa"/>
            <w:vAlign w:val="bottom"/>
          </w:tcPr>
          <w:p w14:paraId="3066E41E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64A1EA6" w14:textId="52ABB56C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</w:t>
            </w:r>
            <w:r w:rsidR="00F66896" w:rsidRPr="00F6689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496</w:t>
            </w:r>
          </w:p>
        </w:tc>
        <w:tc>
          <w:tcPr>
            <w:tcW w:w="181" w:type="dxa"/>
            <w:vAlign w:val="bottom"/>
          </w:tcPr>
          <w:p w14:paraId="1486B8A6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6672FA" w14:textId="1E0B7FD5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28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348</w:t>
            </w:r>
          </w:p>
        </w:tc>
      </w:tr>
      <w:tr w:rsidR="00F8366C" w:rsidRPr="000D542A" w14:paraId="34B15C99" w14:textId="77777777" w:rsidTr="009F2EE1">
        <w:trPr>
          <w:cantSplit/>
        </w:trPr>
        <w:tc>
          <w:tcPr>
            <w:tcW w:w="3586" w:type="dxa"/>
            <w:vAlign w:val="bottom"/>
          </w:tcPr>
          <w:p w14:paraId="50793858" w14:textId="254C6A2C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  <w:vAlign w:val="bottom"/>
          </w:tcPr>
          <w:p w14:paraId="55737836" w14:textId="7A37AEC2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F26AC7" w:rsidRPr="00F26A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  <w:vAlign w:val="bottom"/>
          </w:tcPr>
          <w:p w14:paraId="49D78D34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50D8B5" w14:textId="1CF83990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74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523</w:t>
            </w:r>
          </w:p>
        </w:tc>
        <w:tc>
          <w:tcPr>
            <w:tcW w:w="195" w:type="dxa"/>
            <w:vAlign w:val="bottom"/>
          </w:tcPr>
          <w:p w14:paraId="51968945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71CFD1A" w14:textId="75E2E278" w:rsidR="00F8366C" w:rsidRPr="00EA42D0" w:rsidRDefault="00F66896" w:rsidP="00F8366C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E268A8A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9D9D89" w14:textId="4FD28756" w:rsidR="00F8366C" w:rsidRPr="00EA42D0" w:rsidRDefault="00F8366C" w:rsidP="00F8366C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F8366C" w:rsidRPr="000D542A" w14:paraId="286967CB" w14:textId="77777777" w:rsidTr="009F2EE1">
        <w:trPr>
          <w:cantSplit/>
        </w:trPr>
        <w:tc>
          <w:tcPr>
            <w:tcW w:w="3586" w:type="dxa"/>
            <w:vAlign w:val="bottom"/>
          </w:tcPr>
          <w:p w14:paraId="0D6F32DE" w14:textId="791E1D56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7DFF353A" w14:textId="72CE101E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</w:t>
            </w:r>
            <w:r w:rsidR="009E0A33" w:rsidRPr="009E0A3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183</w:t>
            </w:r>
          </w:p>
        </w:tc>
        <w:tc>
          <w:tcPr>
            <w:tcW w:w="195" w:type="dxa"/>
            <w:vAlign w:val="bottom"/>
          </w:tcPr>
          <w:p w14:paraId="42A9F652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D5B7232" w14:textId="5E271417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64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515</w:t>
            </w:r>
          </w:p>
        </w:tc>
        <w:tc>
          <w:tcPr>
            <w:tcW w:w="195" w:type="dxa"/>
            <w:vAlign w:val="bottom"/>
          </w:tcPr>
          <w:p w14:paraId="0838A9CE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0D6FBD0" w14:textId="1F5F51B7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F66896" w:rsidRPr="00F6689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064</w:t>
            </w:r>
          </w:p>
        </w:tc>
        <w:tc>
          <w:tcPr>
            <w:tcW w:w="181" w:type="dxa"/>
            <w:vAlign w:val="bottom"/>
          </w:tcPr>
          <w:p w14:paraId="528701F9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0639C21" w14:textId="7FE4E439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28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369</w:t>
            </w:r>
          </w:p>
        </w:tc>
      </w:tr>
      <w:tr w:rsidR="00F8366C" w:rsidRPr="000D542A" w14:paraId="0BFB536A" w14:textId="77777777" w:rsidTr="009F2EE1">
        <w:trPr>
          <w:cantSplit/>
        </w:trPr>
        <w:tc>
          <w:tcPr>
            <w:tcW w:w="3586" w:type="dxa"/>
            <w:vAlign w:val="bottom"/>
          </w:tcPr>
          <w:p w14:paraId="3A1D814F" w14:textId="6027E7AD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18F67677" w14:textId="5E0DB8A6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</w:t>
            </w:r>
            <w:r w:rsidR="009E0A33" w:rsidRPr="009E0A3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016</w:t>
            </w:r>
          </w:p>
        </w:tc>
        <w:tc>
          <w:tcPr>
            <w:tcW w:w="195" w:type="dxa"/>
            <w:vAlign w:val="bottom"/>
          </w:tcPr>
          <w:p w14:paraId="422B60A3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2729E7" w14:textId="47457E88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12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611</w:t>
            </w:r>
          </w:p>
        </w:tc>
        <w:tc>
          <w:tcPr>
            <w:tcW w:w="195" w:type="dxa"/>
            <w:vAlign w:val="bottom"/>
          </w:tcPr>
          <w:p w14:paraId="1A7F50D9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14D44B7" w14:textId="52FD873E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  <w:r w:rsidR="00F66896" w:rsidRPr="00F6689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096</w:t>
            </w:r>
          </w:p>
        </w:tc>
        <w:tc>
          <w:tcPr>
            <w:tcW w:w="181" w:type="dxa"/>
            <w:vAlign w:val="bottom"/>
          </w:tcPr>
          <w:p w14:paraId="2C51D695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A1CB26" w14:textId="6B0F3557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691</w:t>
            </w:r>
          </w:p>
        </w:tc>
      </w:tr>
      <w:tr w:rsidR="00F8366C" w:rsidRPr="000D542A" w14:paraId="463F1513" w14:textId="77777777" w:rsidTr="009F2EE1">
        <w:trPr>
          <w:cantSplit/>
        </w:trPr>
        <w:tc>
          <w:tcPr>
            <w:tcW w:w="3586" w:type="dxa"/>
            <w:vAlign w:val="bottom"/>
          </w:tcPr>
          <w:p w14:paraId="507E7AB2" w14:textId="77777777" w:rsidR="00F8366C" w:rsidRDefault="00F8366C" w:rsidP="00F8366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35E372" w14:textId="77777777" w:rsidR="00F8366C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1634BA7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5A2B33" w14:textId="77777777" w:rsidR="00F8366C" w:rsidRDefault="00F8366C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95" w:type="dxa"/>
            <w:vAlign w:val="bottom"/>
          </w:tcPr>
          <w:p w14:paraId="6337FBCC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5C3AAC1" w14:textId="77777777" w:rsidR="00F8366C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E7AB2A9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424E3AB" w14:textId="77777777" w:rsidR="00F8366C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</w:pPr>
          </w:p>
        </w:tc>
      </w:tr>
      <w:tr w:rsidR="00F8366C" w:rsidRPr="000D542A" w14:paraId="48CA0AFD" w14:textId="77777777" w:rsidTr="009F2EE1">
        <w:trPr>
          <w:cantSplit/>
        </w:trPr>
        <w:tc>
          <w:tcPr>
            <w:tcW w:w="3586" w:type="dxa"/>
            <w:vAlign w:val="bottom"/>
          </w:tcPr>
          <w:p w14:paraId="294B15F7" w14:textId="63B12BFC" w:rsidR="00F8366C" w:rsidRDefault="00F8366C" w:rsidP="00F8366C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1B33CB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5" w:type="dxa"/>
            <w:vAlign w:val="bottom"/>
          </w:tcPr>
          <w:p w14:paraId="40966B8A" w14:textId="1ECDC864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  <w:r w:rsidR="00534927" w:rsidRPr="0053492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042</w:t>
            </w:r>
          </w:p>
        </w:tc>
        <w:tc>
          <w:tcPr>
            <w:tcW w:w="195" w:type="dxa"/>
            <w:vAlign w:val="bottom"/>
          </w:tcPr>
          <w:p w14:paraId="65A8598F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80A748" w14:textId="600F5B5E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459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933</w:t>
            </w:r>
          </w:p>
        </w:tc>
        <w:tc>
          <w:tcPr>
            <w:tcW w:w="195" w:type="dxa"/>
            <w:vAlign w:val="bottom"/>
          </w:tcPr>
          <w:p w14:paraId="109E30F4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FC8B22C" w14:textId="13944044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  <w:r w:rsidR="00EC7693" w:rsidRPr="00EC769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042</w:t>
            </w:r>
          </w:p>
        </w:tc>
        <w:tc>
          <w:tcPr>
            <w:tcW w:w="181" w:type="dxa"/>
            <w:vAlign w:val="bottom"/>
          </w:tcPr>
          <w:p w14:paraId="7167F7EE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9F5D46" w14:textId="75ED4FEB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459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933</w:t>
            </w:r>
          </w:p>
        </w:tc>
      </w:tr>
      <w:tr w:rsidR="00F8366C" w:rsidRPr="000D542A" w14:paraId="33DDAD69" w14:textId="77777777" w:rsidTr="009F2EE1">
        <w:trPr>
          <w:cantSplit/>
        </w:trPr>
        <w:tc>
          <w:tcPr>
            <w:tcW w:w="3586" w:type="dxa"/>
            <w:vAlign w:val="bottom"/>
          </w:tcPr>
          <w:p w14:paraId="40814A5C" w14:textId="0ABAF238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B0E765A" w14:textId="1C85CE6D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534927" w:rsidRPr="0053492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116</w:t>
            </w:r>
          </w:p>
        </w:tc>
        <w:tc>
          <w:tcPr>
            <w:tcW w:w="195" w:type="dxa"/>
            <w:vAlign w:val="bottom"/>
          </w:tcPr>
          <w:p w14:paraId="34DF26C0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FDE553C" w14:textId="6A5310D9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10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161</w:t>
            </w:r>
          </w:p>
        </w:tc>
        <w:tc>
          <w:tcPr>
            <w:tcW w:w="195" w:type="dxa"/>
            <w:vAlign w:val="bottom"/>
          </w:tcPr>
          <w:p w14:paraId="3F78D58F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9A5A50B" w14:textId="25E12845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135</w:t>
            </w:r>
          </w:p>
        </w:tc>
        <w:tc>
          <w:tcPr>
            <w:tcW w:w="181" w:type="dxa"/>
            <w:vAlign w:val="bottom"/>
          </w:tcPr>
          <w:p w14:paraId="02B96586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D7886F2" w14:textId="2EDBF2C5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121</w:t>
            </w:r>
          </w:p>
        </w:tc>
      </w:tr>
      <w:tr w:rsidR="00F8366C" w:rsidRPr="000D542A" w14:paraId="2A63CB32" w14:textId="77777777" w:rsidTr="009F2EE1">
        <w:trPr>
          <w:cantSplit/>
        </w:trPr>
        <w:tc>
          <w:tcPr>
            <w:tcW w:w="3586" w:type="dxa"/>
            <w:vAlign w:val="bottom"/>
          </w:tcPr>
          <w:p w14:paraId="0FA2D2AE" w14:textId="2ED1825E" w:rsidR="00F8366C" w:rsidRPr="001B33CB" w:rsidRDefault="00F8366C" w:rsidP="00F8366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926DD" w14:textId="1575FF4F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34927" w:rsidRPr="005349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  <w:r w:rsidR="00534927" w:rsidRPr="005349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195" w:type="dxa"/>
            <w:vAlign w:val="bottom"/>
          </w:tcPr>
          <w:p w14:paraId="66D4DB54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EEF06DA" w14:textId="4EA9F14C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473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533</w:t>
            </w:r>
          </w:p>
        </w:tc>
        <w:tc>
          <w:tcPr>
            <w:tcW w:w="195" w:type="dxa"/>
            <w:vAlign w:val="bottom"/>
          </w:tcPr>
          <w:p w14:paraId="02E68ACD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79763" w14:textId="425CE3D6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C7693" w:rsidRPr="00EC76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="00EC7693" w:rsidRPr="00EC76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  <w:tc>
          <w:tcPr>
            <w:tcW w:w="181" w:type="dxa"/>
            <w:vAlign w:val="bottom"/>
          </w:tcPr>
          <w:p w14:paraId="5E27A4A8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1E49CE5" w14:textId="070383F5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192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491</w:t>
            </w:r>
          </w:p>
        </w:tc>
      </w:tr>
      <w:tr w:rsidR="00F8366C" w:rsidRPr="000D542A" w14:paraId="2DAA9ABC" w14:textId="77777777" w:rsidTr="009F2EE1">
        <w:trPr>
          <w:cantSplit/>
        </w:trPr>
        <w:tc>
          <w:tcPr>
            <w:tcW w:w="3586" w:type="dxa"/>
          </w:tcPr>
          <w:p w14:paraId="20C732B7" w14:textId="3FE92504" w:rsidR="00F8366C" w:rsidRPr="002D7A15" w:rsidRDefault="00F8366C" w:rsidP="00F8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14AB5" w14:textId="76AE365B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356F4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</w:t>
            </w:r>
            <w:r w:rsidR="00356F4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195" w:type="dxa"/>
            <w:vAlign w:val="bottom"/>
          </w:tcPr>
          <w:p w14:paraId="07CBCC63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6CA225" w14:textId="7FE42A57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21</w:t>
            </w:r>
            <w:r w:rsidR="00F8366C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648</w:t>
            </w:r>
            <w:r w:rsidR="00F8366C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208</w:t>
            </w:r>
          </w:p>
        </w:tc>
        <w:tc>
          <w:tcPr>
            <w:tcW w:w="195" w:type="dxa"/>
            <w:vAlign w:val="bottom"/>
          </w:tcPr>
          <w:p w14:paraId="5295376A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AC68" w14:textId="03ADFAEB" w:rsidR="00F8366C" w:rsidRPr="00010A0D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4F4A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  <w:r w:rsidR="004F4A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81" w:type="dxa"/>
            <w:vAlign w:val="bottom"/>
          </w:tcPr>
          <w:p w14:paraId="4091F5E3" w14:textId="77777777" w:rsidR="00F8366C" w:rsidRPr="00010A0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A92D2B7" w14:textId="7485169A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404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437</w:t>
            </w:r>
          </w:p>
        </w:tc>
      </w:tr>
      <w:tr w:rsidR="00F8366C" w:rsidRPr="000D542A" w14:paraId="3C2A528E" w14:textId="77777777" w:rsidTr="00A73194">
        <w:trPr>
          <w:cantSplit/>
          <w:trHeight w:val="144"/>
        </w:trPr>
        <w:tc>
          <w:tcPr>
            <w:tcW w:w="3586" w:type="dxa"/>
          </w:tcPr>
          <w:p w14:paraId="52806AF1" w14:textId="77777777" w:rsidR="00F8366C" w:rsidRPr="00A9655B" w:rsidRDefault="00F8366C" w:rsidP="00F8366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3938E86" w14:textId="77777777" w:rsidR="00F8366C" w:rsidRPr="000D542A" w:rsidRDefault="00F8366C" w:rsidP="00F8366C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ECF69FE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2221C6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6765D02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DAD26C" w14:textId="77777777" w:rsidR="00F8366C" w:rsidRPr="000D542A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6C731A8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2C8CB42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82410B" w:rsidRPr="000D542A" w14:paraId="36BCF043" w14:textId="77777777" w:rsidTr="00A73194">
        <w:trPr>
          <w:cantSplit/>
          <w:trHeight w:val="144"/>
        </w:trPr>
        <w:tc>
          <w:tcPr>
            <w:tcW w:w="3586" w:type="dxa"/>
          </w:tcPr>
          <w:p w14:paraId="195FEFB0" w14:textId="77777777" w:rsidR="0082410B" w:rsidRPr="00A9655B" w:rsidRDefault="0082410B" w:rsidP="00F8366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07AF5DA" w14:textId="77777777" w:rsidR="0082410B" w:rsidRPr="000D542A" w:rsidRDefault="0082410B" w:rsidP="00F8366C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836678A" w14:textId="77777777" w:rsidR="0082410B" w:rsidRPr="000D542A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A2EED94" w14:textId="77777777" w:rsidR="0082410B" w:rsidRPr="000D542A" w:rsidRDefault="0082410B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5D1571" w14:textId="77777777" w:rsidR="0082410B" w:rsidRPr="000D542A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F0C5F40" w14:textId="77777777" w:rsidR="0082410B" w:rsidRPr="000D542A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8AEF3DE" w14:textId="77777777" w:rsidR="0082410B" w:rsidRPr="000D542A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CE486A" w14:textId="77777777" w:rsidR="0082410B" w:rsidRPr="000D542A" w:rsidRDefault="0082410B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366C" w:rsidRPr="000D542A" w14:paraId="240AA5F4" w14:textId="77777777" w:rsidTr="00C3054C">
        <w:trPr>
          <w:cantSplit/>
        </w:trPr>
        <w:tc>
          <w:tcPr>
            <w:tcW w:w="3586" w:type="dxa"/>
          </w:tcPr>
          <w:p w14:paraId="33ABA6FF" w14:textId="21879C45" w:rsidR="00F8366C" w:rsidRPr="00AB4775" w:rsidRDefault="00F8366C" w:rsidP="00F8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477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5B3261EC" w14:textId="77777777" w:rsidR="00F8366C" w:rsidRPr="00A9655B" w:rsidRDefault="00F8366C" w:rsidP="00F8366C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6E37A0B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FCDD3A2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3CCD50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9D3947" w14:textId="77777777" w:rsidR="00F8366C" w:rsidRPr="000D542A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BAB09A5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9DE943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366C" w:rsidRPr="000D542A" w14:paraId="712A09DD" w14:textId="77777777" w:rsidTr="00C3054C">
        <w:trPr>
          <w:cantSplit/>
        </w:trPr>
        <w:tc>
          <w:tcPr>
            <w:tcW w:w="3586" w:type="dxa"/>
            <w:vAlign w:val="bottom"/>
          </w:tcPr>
          <w:p w14:paraId="765889E1" w14:textId="6809107B" w:rsidR="00F8366C" w:rsidRPr="001B33CB" w:rsidRDefault="00F8366C" w:rsidP="00F8366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3DAE7B71" w14:textId="77777777" w:rsidR="00F8366C" w:rsidRPr="000D542A" w:rsidRDefault="00F8366C" w:rsidP="00F8366C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9C27DE2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642D27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251A24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D68C346" w14:textId="77777777" w:rsidR="00F8366C" w:rsidRPr="00794392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718395C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5D4B9A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366C" w:rsidRPr="000D542A" w14:paraId="1C219C54" w14:textId="77777777" w:rsidTr="00C3054C">
        <w:trPr>
          <w:cantSplit/>
        </w:trPr>
        <w:tc>
          <w:tcPr>
            <w:tcW w:w="3586" w:type="dxa"/>
            <w:vAlign w:val="bottom"/>
          </w:tcPr>
          <w:p w14:paraId="181112FF" w14:textId="5331A4F2" w:rsidR="00F8366C" w:rsidRPr="00AB4775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15" w:type="dxa"/>
          </w:tcPr>
          <w:p w14:paraId="6212796E" w14:textId="7A7D4691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  <w:r w:rsidR="00CA6A8E" w:rsidRPr="00CA6A8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487</w:t>
            </w:r>
            <w:r w:rsidR="00CA6A8E" w:rsidRPr="00CA6A8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95" w:type="dxa"/>
          </w:tcPr>
          <w:p w14:paraId="79C96506" w14:textId="77777777" w:rsidR="00F8366C" w:rsidRPr="00EA42D0" w:rsidRDefault="00F8366C" w:rsidP="00F8366C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357EE2" w14:textId="7DD19B2E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624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909</w:t>
            </w:r>
          </w:p>
        </w:tc>
        <w:tc>
          <w:tcPr>
            <w:tcW w:w="195" w:type="dxa"/>
          </w:tcPr>
          <w:p w14:paraId="25516691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D88093" w14:textId="232C4753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6C1BC4" w:rsidRPr="006C1B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545</w:t>
            </w:r>
            <w:r w:rsidR="006C1BC4" w:rsidRPr="006C1B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952</w:t>
            </w:r>
          </w:p>
        </w:tc>
        <w:tc>
          <w:tcPr>
            <w:tcW w:w="181" w:type="dxa"/>
          </w:tcPr>
          <w:p w14:paraId="12C94E36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CA3A0B" w14:textId="11749EA7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190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244</w:t>
            </w:r>
          </w:p>
        </w:tc>
      </w:tr>
      <w:tr w:rsidR="00F8366C" w:rsidRPr="000D542A" w14:paraId="28407406" w14:textId="77777777" w:rsidTr="00C3054C">
        <w:trPr>
          <w:cantSplit/>
        </w:trPr>
        <w:tc>
          <w:tcPr>
            <w:tcW w:w="3586" w:type="dxa"/>
            <w:vAlign w:val="bottom"/>
          </w:tcPr>
          <w:p w14:paraId="49486D93" w14:textId="552CA4E4" w:rsidR="00F8366C" w:rsidRPr="00AB4775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AA08D92" w14:textId="65422904" w:rsidR="00F8366C" w:rsidRPr="00FF170F" w:rsidRDefault="00F8366C" w:rsidP="00F8366C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640CD3" w14:textId="77777777" w:rsidR="00F8366C" w:rsidRPr="00FF170F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4D0559" w14:textId="327E32A6" w:rsidR="00F8366C" w:rsidRPr="00FF170F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D2E334" w14:textId="77777777" w:rsidR="00F8366C" w:rsidRPr="00FF170F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62FA63" w14:textId="114DE3E4" w:rsidR="00F8366C" w:rsidRPr="00AC1475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72C8027" w14:textId="77777777" w:rsidR="00F8366C" w:rsidRPr="00FF170F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13D505B" w14:textId="7AAD5096" w:rsidR="00F8366C" w:rsidRPr="00FF170F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366C" w:rsidRPr="000D542A" w14:paraId="22408604" w14:textId="77777777" w:rsidTr="00C3054C">
        <w:trPr>
          <w:cantSplit/>
        </w:trPr>
        <w:tc>
          <w:tcPr>
            <w:tcW w:w="3586" w:type="dxa"/>
            <w:vAlign w:val="bottom"/>
          </w:tcPr>
          <w:p w14:paraId="29AC0EDD" w14:textId="66948984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ชำระภายในหนึ่งปี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8C309A1" w14:textId="3294C7A4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CA6A8E" w:rsidRPr="00CA6A8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420</w:t>
            </w:r>
          </w:p>
        </w:tc>
        <w:tc>
          <w:tcPr>
            <w:tcW w:w="195" w:type="dxa"/>
          </w:tcPr>
          <w:p w14:paraId="7D553B0E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7728F" w14:textId="633FE50A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626</w:t>
            </w:r>
          </w:p>
        </w:tc>
        <w:tc>
          <w:tcPr>
            <w:tcW w:w="195" w:type="dxa"/>
          </w:tcPr>
          <w:p w14:paraId="0382B623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8921C8E" w14:textId="0D84A833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6C1BC4" w:rsidRPr="006C1B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890</w:t>
            </w:r>
          </w:p>
        </w:tc>
        <w:tc>
          <w:tcPr>
            <w:tcW w:w="181" w:type="dxa"/>
          </w:tcPr>
          <w:p w14:paraId="285E4423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68B04E" w14:textId="5DF57DE9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097</w:t>
            </w:r>
          </w:p>
        </w:tc>
      </w:tr>
      <w:tr w:rsidR="00F8366C" w:rsidRPr="000D542A" w14:paraId="1E6255D6" w14:textId="77777777" w:rsidTr="00C3054C">
        <w:trPr>
          <w:cantSplit/>
        </w:trPr>
        <w:tc>
          <w:tcPr>
            <w:tcW w:w="3586" w:type="dxa"/>
            <w:vAlign w:val="bottom"/>
          </w:tcPr>
          <w:p w14:paraId="31F35EA1" w14:textId="6DDE992A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608219F5" w14:textId="12159A06" w:rsidR="00F8366C" w:rsidRPr="00EA42D0" w:rsidRDefault="00847A73" w:rsidP="00F8366C">
            <w:pPr>
              <w:pStyle w:val="acctmergecolhdg"/>
              <w:tabs>
                <w:tab w:val="decimal" w:pos="72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A2AB32D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28CA1F" w14:textId="1A509986" w:rsidR="00F8366C" w:rsidRPr="00EA42D0" w:rsidRDefault="00F8366C" w:rsidP="00F8366C">
            <w:pPr>
              <w:pStyle w:val="acctmergecolhdg"/>
              <w:tabs>
                <w:tab w:val="decimal" w:pos="79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95" w:type="dxa"/>
          </w:tcPr>
          <w:p w14:paraId="5EDEDC01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AAFCEA" w14:textId="0FDC331A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</w:t>
            </w:r>
            <w:r w:rsidR="00483453" w:rsidRPr="0048345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851</w:t>
            </w:r>
          </w:p>
        </w:tc>
        <w:tc>
          <w:tcPr>
            <w:tcW w:w="181" w:type="dxa"/>
          </w:tcPr>
          <w:p w14:paraId="08B55BBA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08CA352" w14:textId="3717B718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735</w:t>
            </w:r>
          </w:p>
        </w:tc>
      </w:tr>
      <w:tr w:rsidR="00F8366C" w:rsidRPr="000D542A" w14:paraId="40375F0F" w14:textId="77777777" w:rsidTr="00C3054C">
        <w:trPr>
          <w:cantSplit/>
        </w:trPr>
        <w:tc>
          <w:tcPr>
            <w:tcW w:w="3586" w:type="dxa"/>
            <w:vAlign w:val="bottom"/>
          </w:tcPr>
          <w:p w14:paraId="4B71A6EC" w14:textId="1ADE44EA" w:rsidR="00F8366C" w:rsidRDefault="00F8366C" w:rsidP="00F8366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621D92D5" w14:textId="2889EB2C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261</w:t>
            </w:r>
            <w:r w:rsidR="00CA6A8E" w:rsidRPr="00CA6A8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195" w:type="dxa"/>
          </w:tcPr>
          <w:p w14:paraId="2396F330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FC2AF0" w14:textId="32531B8A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135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354</w:t>
            </w:r>
          </w:p>
        </w:tc>
        <w:tc>
          <w:tcPr>
            <w:tcW w:w="195" w:type="dxa"/>
          </w:tcPr>
          <w:p w14:paraId="1508235D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4416918" w14:textId="6328F1DA" w:rsidR="00F8366C" w:rsidRPr="00EA42D0" w:rsidRDefault="00483453" w:rsidP="00F8366C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C69B469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E3AC8D4" w14:textId="776A2B55" w:rsidR="00F8366C" w:rsidRPr="00EA42D0" w:rsidRDefault="00F8366C" w:rsidP="00F8366C">
            <w:pPr>
              <w:pStyle w:val="acctmergecolhdg"/>
              <w:tabs>
                <w:tab w:val="decimal" w:pos="730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F8366C" w:rsidRPr="000D542A" w14:paraId="7D948BFD" w14:textId="77777777" w:rsidTr="001B33CB">
        <w:trPr>
          <w:cantSplit/>
        </w:trPr>
        <w:tc>
          <w:tcPr>
            <w:tcW w:w="3586" w:type="dxa"/>
            <w:vAlign w:val="bottom"/>
          </w:tcPr>
          <w:p w14:paraId="53740C51" w14:textId="2948EBB2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ภาษีเงินได้ค้างจ่าย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6096ACD" w14:textId="2A1562EA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</w:t>
            </w:r>
            <w:r w:rsidR="00CA6A8E" w:rsidRPr="00CA6A8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195" w:type="dxa"/>
          </w:tcPr>
          <w:p w14:paraId="5252F91D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42BA1AE" w14:textId="6A4A6FFC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187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949</w:t>
            </w:r>
          </w:p>
        </w:tc>
        <w:tc>
          <w:tcPr>
            <w:tcW w:w="195" w:type="dxa"/>
          </w:tcPr>
          <w:p w14:paraId="28E66961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A65678F" w14:textId="34D3134F" w:rsidR="00F8366C" w:rsidRPr="00EA42D0" w:rsidRDefault="00483453" w:rsidP="00483453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F42B111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8FA408" w14:textId="3A6FE948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96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752</w:t>
            </w:r>
          </w:p>
        </w:tc>
      </w:tr>
      <w:tr w:rsidR="00F8366C" w:rsidRPr="000D542A" w14:paraId="3DA2379F" w14:textId="77777777" w:rsidTr="001B33CB">
        <w:trPr>
          <w:cantSplit/>
        </w:trPr>
        <w:tc>
          <w:tcPr>
            <w:tcW w:w="3586" w:type="dxa"/>
            <w:vAlign w:val="bottom"/>
          </w:tcPr>
          <w:p w14:paraId="45E67833" w14:textId="3E84AB84" w:rsidR="00F8366C" w:rsidRPr="001B33CB" w:rsidRDefault="00F8366C" w:rsidP="00F8366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59E0C07" w14:textId="5D39D4D2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47A73" w:rsidRPr="00847A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  <w:r w:rsidR="00847A73" w:rsidRPr="00847A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</w:p>
        </w:tc>
        <w:tc>
          <w:tcPr>
            <w:tcW w:w="195" w:type="dxa"/>
          </w:tcPr>
          <w:p w14:paraId="0B4037AC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9A46DC5" w14:textId="4D3D0C0A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4</w:t>
            </w:r>
            <w:r w:rsidR="00F8366C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957</w:t>
            </w:r>
            <w:r w:rsidR="00F8366C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838</w:t>
            </w:r>
          </w:p>
        </w:tc>
        <w:tc>
          <w:tcPr>
            <w:tcW w:w="195" w:type="dxa"/>
          </w:tcPr>
          <w:p w14:paraId="7413DF74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9704A85" w14:textId="3DE51725" w:rsidR="00F8366C" w:rsidRPr="000140C4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83453" w:rsidRPr="00483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483453" w:rsidRPr="004834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81" w:type="dxa"/>
          </w:tcPr>
          <w:p w14:paraId="23E7A104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818E1FC" w14:textId="5E958E49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6</w:t>
            </w:r>
            <w:r w:rsidR="00F8366C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315</w:t>
            </w:r>
            <w:r w:rsidR="00F8366C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 w:bidi="th-TH"/>
              </w:rPr>
              <w:t>828</w:t>
            </w:r>
          </w:p>
        </w:tc>
      </w:tr>
      <w:tr w:rsidR="00F8366C" w:rsidRPr="000D542A" w14:paraId="4F94B39E" w14:textId="77777777" w:rsidTr="001B33CB">
        <w:trPr>
          <w:cantSplit/>
        </w:trPr>
        <w:tc>
          <w:tcPr>
            <w:tcW w:w="3586" w:type="dxa"/>
            <w:vAlign w:val="bottom"/>
          </w:tcPr>
          <w:p w14:paraId="54441A68" w14:textId="77777777" w:rsidR="00F8366C" w:rsidRPr="001B33CB" w:rsidRDefault="00F8366C" w:rsidP="00F8366C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3B5DCD3" w14:textId="77777777" w:rsidR="00F8366C" w:rsidRPr="000D542A" w:rsidRDefault="00F8366C" w:rsidP="00F8366C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2E56AB7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3B9CB6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7F7CEBC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8C2B9E4" w14:textId="77777777" w:rsidR="00F8366C" w:rsidRPr="000D542A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162577E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4C33353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366C" w:rsidRPr="000D542A" w14:paraId="50F59054" w14:textId="77777777" w:rsidTr="001B33CB">
        <w:trPr>
          <w:cantSplit/>
        </w:trPr>
        <w:tc>
          <w:tcPr>
            <w:tcW w:w="3586" w:type="dxa"/>
            <w:vAlign w:val="bottom"/>
          </w:tcPr>
          <w:p w14:paraId="52D88732" w14:textId="3EBC5C93" w:rsidR="00F8366C" w:rsidRPr="001B33CB" w:rsidRDefault="00F8366C" w:rsidP="00F8366C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33C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57C765D9" w14:textId="77777777" w:rsidR="00F8366C" w:rsidRPr="000D542A" w:rsidRDefault="00F8366C" w:rsidP="00F8366C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9B2A20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ABBD81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91DA52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7718188" w14:textId="77777777" w:rsidR="00F8366C" w:rsidRPr="000D542A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8834773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58E929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366C" w:rsidRPr="000D542A" w14:paraId="047D21B3" w14:textId="77777777" w:rsidTr="009F2EE1">
        <w:trPr>
          <w:cantSplit/>
        </w:trPr>
        <w:tc>
          <w:tcPr>
            <w:tcW w:w="3586" w:type="dxa"/>
            <w:vAlign w:val="bottom"/>
          </w:tcPr>
          <w:p w14:paraId="1AC2A542" w14:textId="0CC957C1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384A9651" w14:textId="1B2B4D84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18</w:t>
            </w:r>
            <w:r w:rsidR="00847A73" w:rsidRPr="00847A7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344</w:t>
            </w:r>
          </w:p>
        </w:tc>
        <w:tc>
          <w:tcPr>
            <w:tcW w:w="195" w:type="dxa"/>
          </w:tcPr>
          <w:p w14:paraId="207563E4" w14:textId="77777777" w:rsidR="00F8366C" w:rsidRPr="00EA42D0" w:rsidRDefault="00F8366C" w:rsidP="00F8366C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85D9B9" w14:textId="38B469CD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993</w:t>
            </w:r>
          </w:p>
        </w:tc>
        <w:tc>
          <w:tcPr>
            <w:tcW w:w="195" w:type="dxa"/>
          </w:tcPr>
          <w:p w14:paraId="73FE7B60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D004AB" w14:textId="5A432C94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</w:t>
            </w:r>
            <w:r w:rsidR="0081298B" w:rsidRPr="0081298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089</w:t>
            </w:r>
          </w:p>
        </w:tc>
        <w:tc>
          <w:tcPr>
            <w:tcW w:w="181" w:type="dxa"/>
          </w:tcPr>
          <w:p w14:paraId="3B4FD216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03B7827" w14:textId="06A1A4FF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341</w:t>
            </w:r>
          </w:p>
        </w:tc>
      </w:tr>
      <w:tr w:rsidR="00F8366C" w:rsidRPr="000D542A" w14:paraId="551CB6A0" w14:textId="77777777" w:rsidTr="00C3054C">
        <w:trPr>
          <w:cantSplit/>
        </w:trPr>
        <w:tc>
          <w:tcPr>
            <w:tcW w:w="3586" w:type="dxa"/>
            <w:vAlign w:val="bottom"/>
          </w:tcPr>
          <w:p w14:paraId="6F8A1847" w14:textId="17ED381D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1FD25627" w14:textId="27A265E1" w:rsidR="00F8366C" w:rsidRPr="00EA42D0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146</w:t>
            </w:r>
            <w:r w:rsidR="00847A73" w:rsidRPr="00847A7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95" w:type="dxa"/>
          </w:tcPr>
          <w:p w14:paraId="633FE178" w14:textId="77777777" w:rsidR="00F8366C" w:rsidRPr="00EA42D0" w:rsidRDefault="00F8366C" w:rsidP="00F8366C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B9A77D" w14:textId="41D801B8" w:rsidR="00F8366C" w:rsidRPr="00EA42D0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136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764</w:t>
            </w:r>
          </w:p>
        </w:tc>
        <w:tc>
          <w:tcPr>
            <w:tcW w:w="195" w:type="dxa"/>
          </w:tcPr>
          <w:p w14:paraId="015B39A9" w14:textId="77777777" w:rsidR="00F8366C" w:rsidRPr="00EA42D0" w:rsidRDefault="00F8366C" w:rsidP="00F8366C">
            <w:pPr>
              <w:pStyle w:val="acctmergecolhdg"/>
              <w:spacing w:line="240" w:lineRule="atLeast"/>
              <w:ind w:left="-88" w:right="-35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3BFB44E" w14:textId="6730444E" w:rsidR="00F8366C" w:rsidRPr="00EA42D0" w:rsidRDefault="008A5C2B" w:rsidP="008A5C2B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C74D8C0" w14:textId="77777777" w:rsidR="00F8366C" w:rsidRPr="00EA42D0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ABF681" w14:textId="36EE347A" w:rsidR="00F8366C" w:rsidRPr="00EA42D0" w:rsidRDefault="00F8366C" w:rsidP="00F8366C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F8366C" w:rsidRPr="000D542A" w14:paraId="7D9FF81A" w14:textId="77777777" w:rsidTr="00B36339">
        <w:trPr>
          <w:cantSplit/>
          <w:trHeight w:val="64"/>
        </w:trPr>
        <w:tc>
          <w:tcPr>
            <w:tcW w:w="3586" w:type="dxa"/>
            <w:vAlign w:val="bottom"/>
          </w:tcPr>
          <w:p w14:paraId="72C3E514" w14:textId="7967538A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03829B9" w14:textId="77777777" w:rsidR="00F8366C" w:rsidRPr="00506E99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65A588FA" w14:textId="77777777" w:rsidR="00F8366C" w:rsidRPr="00FF170F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84D8CE" w14:textId="77777777" w:rsidR="00F8366C" w:rsidRPr="00FF170F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7E2595" w14:textId="77777777" w:rsidR="00F8366C" w:rsidRPr="00FF170F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74C1AA" w14:textId="77777777" w:rsidR="00F8366C" w:rsidRPr="00AC1475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3136460A" w14:textId="77777777" w:rsidR="00F8366C" w:rsidRPr="00FF170F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29B8B7" w14:textId="77777777" w:rsidR="00F8366C" w:rsidRPr="00FF170F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366C" w:rsidRPr="000D542A" w14:paraId="0F6ADB4B" w14:textId="77777777" w:rsidTr="00C3054C">
        <w:trPr>
          <w:cantSplit/>
        </w:trPr>
        <w:tc>
          <w:tcPr>
            <w:tcW w:w="3586" w:type="dxa"/>
            <w:vAlign w:val="bottom"/>
          </w:tcPr>
          <w:p w14:paraId="59BBD822" w14:textId="63537935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5" w:type="dxa"/>
          </w:tcPr>
          <w:p w14:paraId="165F72BD" w14:textId="74A55D07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110</w:t>
            </w:r>
            <w:r w:rsidR="004A430D" w:rsidRPr="004A43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195" w:type="dxa"/>
          </w:tcPr>
          <w:p w14:paraId="66C16831" w14:textId="77777777" w:rsidR="00F8366C" w:rsidRPr="00542A7E" w:rsidRDefault="00F8366C" w:rsidP="00F8366C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C70E19" w14:textId="502A2788" w:rsidR="00F8366C" w:rsidRPr="00542A7E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521</w:t>
            </w:r>
          </w:p>
        </w:tc>
        <w:tc>
          <w:tcPr>
            <w:tcW w:w="195" w:type="dxa"/>
          </w:tcPr>
          <w:p w14:paraId="037496F3" w14:textId="77777777" w:rsidR="00F8366C" w:rsidRPr="00542A7E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CF8ECB" w14:textId="13CFCF08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110</w:t>
            </w:r>
            <w:r w:rsidR="008B2020" w:rsidRPr="008B202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181" w:type="dxa"/>
          </w:tcPr>
          <w:p w14:paraId="77A5C328" w14:textId="77777777" w:rsidR="00F8366C" w:rsidRPr="00542A7E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3CC553" w14:textId="249F96FF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93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521</w:t>
            </w:r>
          </w:p>
        </w:tc>
      </w:tr>
      <w:tr w:rsidR="00F8366C" w:rsidRPr="000D542A" w14:paraId="625580FF" w14:textId="77777777" w:rsidTr="00C3054C">
        <w:trPr>
          <w:cantSplit/>
        </w:trPr>
        <w:tc>
          <w:tcPr>
            <w:tcW w:w="3586" w:type="dxa"/>
            <w:vAlign w:val="bottom"/>
          </w:tcPr>
          <w:p w14:paraId="04D0E871" w14:textId="3FD65DD6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D71D8D8" w14:textId="5C34FE57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222</w:t>
            </w:r>
            <w:r w:rsidR="004A430D" w:rsidRPr="004A43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195" w:type="dxa"/>
          </w:tcPr>
          <w:p w14:paraId="7398AD3C" w14:textId="77777777" w:rsidR="00F8366C" w:rsidRPr="00542A7E" w:rsidRDefault="00F8366C" w:rsidP="00F8366C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3ABDAC" w14:textId="674EBF29" w:rsidR="00F8366C" w:rsidRPr="00542A7E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184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817</w:t>
            </w:r>
          </w:p>
        </w:tc>
        <w:tc>
          <w:tcPr>
            <w:tcW w:w="195" w:type="dxa"/>
          </w:tcPr>
          <w:p w14:paraId="3F8B5876" w14:textId="77777777" w:rsidR="00F8366C" w:rsidRPr="00542A7E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FCD6CB3" w14:textId="6DAF8F16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206</w:t>
            </w:r>
            <w:r w:rsidR="008B2020" w:rsidRPr="008B202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766</w:t>
            </w:r>
          </w:p>
        </w:tc>
        <w:tc>
          <w:tcPr>
            <w:tcW w:w="181" w:type="dxa"/>
          </w:tcPr>
          <w:p w14:paraId="66CFF3F4" w14:textId="77777777" w:rsidR="00F8366C" w:rsidRPr="00542A7E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CECB2E" w14:textId="0D86F676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169</w:t>
            </w:r>
            <w:r w:rsidR="00F8366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24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</w:tr>
      <w:tr w:rsidR="00F8366C" w:rsidRPr="000D542A" w14:paraId="513FA27C" w14:textId="77777777" w:rsidTr="00A43099">
        <w:trPr>
          <w:cantSplit/>
        </w:trPr>
        <w:tc>
          <w:tcPr>
            <w:tcW w:w="3586" w:type="dxa"/>
            <w:vAlign w:val="bottom"/>
          </w:tcPr>
          <w:p w14:paraId="66835CEA" w14:textId="2F794912" w:rsidR="00F8366C" w:rsidRPr="001B33CB" w:rsidRDefault="00F8366C" w:rsidP="00F8366C">
            <w:pPr>
              <w:tabs>
                <w:tab w:val="left" w:pos="3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9057BF" w14:textId="4655A9D8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</w:t>
            </w:r>
            <w:r w:rsidR="004A430D" w:rsidRPr="004A43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195" w:type="dxa"/>
          </w:tcPr>
          <w:p w14:paraId="348329F5" w14:textId="77777777" w:rsidR="00F8366C" w:rsidRPr="00542A7E" w:rsidRDefault="00F8366C" w:rsidP="00F8366C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ED613D" w14:textId="447937F4" w:rsidR="00F8366C" w:rsidRPr="00542A7E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435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095</w:t>
            </w:r>
          </w:p>
        </w:tc>
        <w:tc>
          <w:tcPr>
            <w:tcW w:w="195" w:type="dxa"/>
          </w:tcPr>
          <w:p w14:paraId="7BB834B4" w14:textId="77777777" w:rsidR="00F8366C" w:rsidRPr="00542A7E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4CACB89" w14:textId="6CA8B8D0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  <w:r w:rsidR="00A870FA" w:rsidRPr="00A870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181" w:type="dxa"/>
          </w:tcPr>
          <w:p w14:paraId="52EF2135" w14:textId="77777777" w:rsidR="00F8366C" w:rsidRPr="00542A7E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AD9D14F" w14:textId="1A8AB463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282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110</w:t>
            </w:r>
          </w:p>
        </w:tc>
      </w:tr>
      <w:tr w:rsidR="00F8366C" w:rsidRPr="000D542A" w14:paraId="31DC20FF" w14:textId="77777777" w:rsidTr="00A43099">
        <w:trPr>
          <w:cantSplit/>
        </w:trPr>
        <w:tc>
          <w:tcPr>
            <w:tcW w:w="3586" w:type="dxa"/>
            <w:vAlign w:val="bottom"/>
          </w:tcPr>
          <w:p w14:paraId="6FE6E7AC" w14:textId="7E2C4B95" w:rsidR="00F8366C" w:rsidRPr="001B33CB" w:rsidRDefault="00F8366C" w:rsidP="00F8366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852ABD9" w14:textId="18842895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A430D" w:rsidRPr="004A43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  <w:r w:rsidR="004A430D" w:rsidRPr="004A43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195" w:type="dxa"/>
          </w:tcPr>
          <w:p w14:paraId="669748C5" w14:textId="77777777" w:rsidR="00F8366C" w:rsidRPr="00542A7E" w:rsidRDefault="00F8366C" w:rsidP="00F8366C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4CF9C76" w14:textId="127C667B" w:rsidR="00F8366C" w:rsidRPr="00542A7E" w:rsidRDefault="00303116" w:rsidP="00F8366C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392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933</w:t>
            </w:r>
          </w:p>
        </w:tc>
        <w:tc>
          <w:tcPr>
            <w:tcW w:w="195" w:type="dxa"/>
          </w:tcPr>
          <w:p w14:paraId="3BB22E1D" w14:textId="77777777" w:rsidR="00F8366C" w:rsidRPr="00542A7E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D9FE0CF" w14:textId="542A33DC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2697C" w:rsidRPr="00B2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="00B2697C" w:rsidRPr="00B2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181" w:type="dxa"/>
          </w:tcPr>
          <w:p w14:paraId="3980299C" w14:textId="77777777" w:rsidR="00F8366C" w:rsidRPr="00542A7E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4C9194C" w14:textId="230732F1" w:rsidR="00F8366C" w:rsidRPr="00542A7E" w:rsidRDefault="00303116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597</w:t>
            </w:r>
            <w:r w:rsidR="00F8366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938</w:t>
            </w:r>
          </w:p>
        </w:tc>
      </w:tr>
      <w:tr w:rsidR="00F8366C" w:rsidRPr="000D542A" w14:paraId="290F84F5" w14:textId="77777777" w:rsidTr="006B563D">
        <w:trPr>
          <w:cantSplit/>
          <w:trHeight w:val="343"/>
        </w:trPr>
        <w:tc>
          <w:tcPr>
            <w:tcW w:w="3586" w:type="dxa"/>
          </w:tcPr>
          <w:p w14:paraId="483E8AA1" w14:textId="5163EC88" w:rsidR="00F8366C" w:rsidRPr="003D64FD" w:rsidRDefault="00F8366C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25919A2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4F3918D8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C7AEAC3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728D21F0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B5BF1FE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015F7638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646E6C2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F8366C" w:rsidRPr="000D542A" w14:paraId="4FEC74FB" w14:textId="77777777" w:rsidTr="006B563D">
        <w:trPr>
          <w:cantSplit/>
          <w:trHeight w:val="343"/>
        </w:trPr>
        <w:tc>
          <w:tcPr>
            <w:tcW w:w="3586" w:type="dxa"/>
          </w:tcPr>
          <w:p w14:paraId="69106FCD" w14:textId="77777777" w:rsidR="00F8366C" w:rsidRPr="003D64FD" w:rsidRDefault="00F8366C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69E0575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67442840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3CC91BC8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0A3B9D27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2C089E50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61AE1EEE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6FE56F51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F8366C" w:rsidRPr="000D542A" w14:paraId="59A3A3A3" w14:textId="77777777" w:rsidTr="006B563D">
        <w:trPr>
          <w:cantSplit/>
          <w:trHeight w:val="343"/>
        </w:trPr>
        <w:tc>
          <w:tcPr>
            <w:tcW w:w="3586" w:type="dxa"/>
          </w:tcPr>
          <w:p w14:paraId="76FE9DF3" w14:textId="77777777" w:rsidR="00F8366C" w:rsidRPr="003D64FD" w:rsidRDefault="00F8366C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0FE5D14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59458E06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5C665A23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D9CE860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678B87C9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6EE50CD9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642AD113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82410B" w:rsidRPr="000D542A" w14:paraId="6334C26E" w14:textId="77777777" w:rsidTr="006B563D">
        <w:trPr>
          <w:cantSplit/>
          <w:trHeight w:val="343"/>
        </w:trPr>
        <w:tc>
          <w:tcPr>
            <w:tcW w:w="3586" w:type="dxa"/>
          </w:tcPr>
          <w:p w14:paraId="211C0786" w14:textId="77777777" w:rsidR="0082410B" w:rsidRPr="003D64FD" w:rsidRDefault="0082410B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B595F5E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3EAC8220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7B08CB74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1B722C6F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061F6B94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7E6ECAA7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7B616A37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82410B" w:rsidRPr="000D542A" w14:paraId="16D4D0D5" w14:textId="77777777" w:rsidTr="006B563D">
        <w:trPr>
          <w:cantSplit/>
          <w:trHeight w:val="343"/>
        </w:trPr>
        <w:tc>
          <w:tcPr>
            <w:tcW w:w="3586" w:type="dxa"/>
          </w:tcPr>
          <w:p w14:paraId="2607666E" w14:textId="77777777" w:rsidR="0082410B" w:rsidRPr="003D64FD" w:rsidRDefault="0082410B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04F14EC0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3866C57C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59B3068E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440F4DA0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1A21DD60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20367515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64366BDC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82410B" w:rsidRPr="000D542A" w14:paraId="0EE4D1E8" w14:textId="77777777" w:rsidTr="006B563D">
        <w:trPr>
          <w:cantSplit/>
          <w:trHeight w:val="343"/>
        </w:trPr>
        <w:tc>
          <w:tcPr>
            <w:tcW w:w="3586" w:type="dxa"/>
          </w:tcPr>
          <w:p w14:paraId="6DC66DD7" w14:textId="77777777" w:rsidR="0082410B" w:rsidRPr="003D64FD" w:rsidRDefault="0082410B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7070B4FB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2EDC0655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49EBBC2D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739EE742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321AB1CF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45241C27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1558E8BA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82410B" w:rsidRPr="000D542A" w14:paraId="5AE6C1F0" w14:textId="77777777" w:rsidTr="006B563D">
        <w:trPr>
          <w:cantSplit/>
          <w:trHeight w:val="343"/>
        </w:trPr>
        <w:tc>
          <w:tcPr>
            <w:tcW w:w="3586" w:type="dxa"/>
          </w:tcPr>
          <w:p w14:paraId="3BAF204E" w14:textId="77777777" w:rsidR="0082410B" w:rsidRPr="003D64FD" w:rsidRDefault="0082410B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87723A8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1D9FBD46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142CE6B9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199BF4D7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0F0CA756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737C4FCD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030E6935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82410B" w:rsidRPr="000D542A" w14:paraId="1CF98FFB" w14:textId="77777777" w:rsidTr="006B563D">
        <w:trPr>
          <w:cantSplit/>
          <w:trHeight w:val="343"/>
        </w:trPr>
        <w:tc>
          <w:tcPr>
            <w:tcW w:w="3586" w:type="dxa"/>
          </w:tcPr>
          <w:p w14:paraId="4391B15C" w14:textId="77777777" w:rsidR="0082410B" w:rsidRPr="003D64FD" w:rsidRDefault="0082410B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74DF043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14070C04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6D64A87A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49A044E9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24806A66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6D7E9708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2C74EECA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82410B" w:rsidRPr="000D542A" w14:paraId="3A3C40FA" w14:textId="77777777" w:rsidTr="006B563D">
        <w:trPr>
          <w:cantSplit/>
          <w:trHeight w:val="343"/>
        </w:trPr>
        <w:tc>
          <w:tcPr>
            <w:tcW w:w="3586" w:type="dxa"/>
          </w:tcPr>
          <w:p w14:paraId="4DC944F6" w14:textId="77777777" w:rsidR="0082410B" w:rsidRPr="003D64FD" w:rsidRDefault="0082410B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D6781E9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46EFA634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72C7FB92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7D0AF257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27FFFFCC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23050942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1340DBC8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82410B" w:rsidRPr="000D542A" w14:paraId="05EFFCBC" w14:textId="77777777" w:rsidTr="006B563D">
        <w:trPr>
          <w:cantSplit/>
          <w:trHeight w:val="343"/>
        </w:trPr>
        <w:tc>
          <w:tcPr>
            <w:tcW w:w="3586" w:type="dxa"/>
          </w:tcPr>
          <w:p w14:paraId="56E547BB" w14:textId="77777777" w:rsidR="0082410B" w:rsidRPr="003D64FD" w:rsidRDefault="0082410B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4FDB663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044ACB8F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446FED63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14F2D0E6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4244CA8A" w14:textId="77777777" w:rsidR="0082410B" w:rsidRPr="003D64FD" w:rsidRDefault="0082410B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641AF8CE" w14:textId="77777777" w:rsidR="0082410B" w:rsidRPr="003D64FD" w:rsidRDefault="0082410B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79C7ED85" w14:textId="77777777" w:rsidR="0082410B" w:rsidRPr="003D64FD" w:rsidRDefault="0082410B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F8366C" w:rsidRPr="000D542A" w14:paraId="13DB3386" w14:textId="77777777" w:rsidTr="006B563D">
        <w:trPr>
          <w:cantSplit/>
          <w:trHeight w:val="343"/>
        </w:trPr>
        <w:tc>
          <w:tcPr>
            <w:tcW w:w="3586" w:type="dxa"/>
          </w:tcPr>
          <w:p w14:paraId="7A9E5BC6" w14:textId="77777777" w:rsidR="00F8366C" w:rsidRPr="003D64FD" w:rsidRDefault="00F8366C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833A87A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60D31960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1D81558A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05BB4490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7C41E8FA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0793C685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4B338DFE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F8366C" w:rsidRPr="000D542A" w14:paraId="6689666C" w14:textId="77777777" w:rsidTr="006B563D">
        <w:trPr>
          <w:cantSplit/>
          <w:trHeight w:val="343"/>
        </w:trPr>
        <w:tc>
          <w:tcPr>
            <w:tcW w:w="3586" w:type="dxa"/>
          </w:tcPr>
          <w:p w14:paraId="362E97A5" w14:textId="77777777" w:rsidR="00F8366C" w:rsidRPr="003D64FD" w:rsidRDefault="00F8366C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347C7526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25A71556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15EA589D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A5646BE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3AE4BA58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73CD9B35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31C826E8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F8366C" w:rsidRPr="000D542A" w14:paraId="0E3E0C6B" w14:textId="77777777" w:rsidTr="006B563D">
        <w:trPr>
          <w:cantSplit/>
          <w:trHeight w:val="343"/>
        </w:trPr>
        <w:tc>
          <w:tcPr>
            <w:tcW w:w="3586" w:type="dxa"/>
          </w:tcPr>
          <w:p w14:paraId="23CC0AFA" w14:textId="77777777" w:rsidR="00F8366C" w:rsidRPr="003D64FD" w:rsidRDefault="00F8366C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65CDF0B6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2898526E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769F1768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051DBA1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6F638A39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58BAABA2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0C575AAB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F8366C" w:rsidRPr="000D542A" w14:paraId="53E38D71" w14:textId="77777777" w:rsidTr="006B563D">
        <w:trPr>
          <w:cantSplit/>
          <w:trHeight w:val="343"/>
        </w:trPr>
        <w:tc>
          <w:tcPr>
            <w:tcW w:w="3586" w:type="dxa"/>
          </w:tcPr>
          <w:p w14:paraId="59770FF0" w14:textId="77777777" w:rsidR="00F8366C" w:rsidRPr="003D64FD" w:rsidRDefault="00F8366C" w:rsidP="00F8366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</w:tcPr>
          <w:p w14:paraId="47AB496C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95" w:type="dxa"/>
          </w:tcPr>
          <w:p w14:paraId="112C88E8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94" w:type="dxa"/>
          </w:tcPr>
          <w:p w14:paraId="748CE97F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" w:type="dxa"/>
          </w:tcPr>
          <w:p w14:paraId="5CE69656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65" w:type="dxa"/>
          </w:tcPr>
          <w:p w14:paraId="15223BFC" w14:textId="77777777" w:rsidR="00F8366C" w:rsidRPr="003D64FD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1" w:type="dxa"/>
          </w:tcPr>
          <w:p w14:paraId="5D63E4BF" w14:textId="77777777" w:rsidR="00F8366C" w:rsidRPr="003D64FD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9" w:type="dxa"/>
          </w:tcPr>
          <w:p w14:paraId="5C4B680C" w14:textId="77777777" w:rsidR="00F8366C" w:rsidRPr="003D64FD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F8366C" w:rsidRPr="000D542A" w14:paraId="73E94918" w14:textId="77777777" w:rsidTr="006B563D">
        <w:trPr>
          <w:cantSplit/>
        </w:trPr>
        <w:tc>
          <w:tcPr>
            <w:tcW w:w="3586" w:type="dxa"/>
          </w:tcPr>
          <w:p w14:paraId="5E27D709" w14:textId="01761080" w:rsidR="00F8366C" w:rsidRPr="00FF170F" w:rsidRDefault="00F8366C" w:rsidP="00F8366C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F170F">
              <w:rPr>
                <w:rFonts w:asciiTheme="majorBidi" w:hAnsiTheme="majorBidi" w:cs="Angsana New" w:hint="cs"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215" w:type="dxa"/>
          </w:tcPr>
          <w:p w14:paraId="39716AF5" w14:textId="77777777" w:rsidR="00F8366C" w:rsidRPr="00506E99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F21080D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3ECCC4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1424037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A63CA0" w14:textId="77777777" w:rsidR="00F8366C" w:rsidRPr="000D542A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7073E8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1B6472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366C" w:rsidRPr="000D542A" w14:paraId="317B9F6C" w14:textId="77777777" w:rsidTr="001B33CB">
        <w:trPr>
          <w:cantSplit/>
        </w:trPr>
        <w:tc>
          <w:tcPr>
            <w:tcW w:w="3586" w:type="dxa"/>
            <w:vAlign w:val="bottom"/>
          </w:tcPr>
          <w:p w14:paraId="072490A2" w14:textId="5AD6A5CA" w:rsidR="00F8366C" w:rsidRPr="000D542A" w:rsidRDefault="00F8366C" w:rsidP="00F8366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0CD4875" w14:textId="77777777" w:rsidR="00F8366C" w:rsidRPr="00506E99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7E616D6B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F958F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D097A2C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FA0C121" w14:textId="77777777" w:rsidR="00F8366C" w:rsidRPr="000D542A" w:rsidRDefault="00F8366C" w:rsidP="00F8366C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51DCBFB" w14:textId="77777777" w:rsidR="00F8366C" w:rsidRPr="000D542A" w:rsidRDefault="00F8366C" w:rsidP="00F8366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27307B" w14:textId="77777777" w:rsidR="00F8366C" w:rsidRPr="000D542A" w:rsidRDefault="00F8366C" w:rsidP="00F8366C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2AB" w:rsidRPr="000D542A" w14:paraId="1C2926E8" w14:textId="77777777" w:rsidTr="001B33CB">
        <w:trPr>
          <w:cantSplit/>
        </w:trPr>
        <w:tc>
          <w:tcPr>
            <w:tcW w:w="3586" w:type="dxa"/>
            <w:vAlign w:val="bottom"/>
          </w:tcPr>
          <w:p w14:paraId="0FE100E6" w14:textId="2DB1DEBC" w:rsidR="009F12AB" w:rsidRDefault="009F12AB" w:rsidP="009F12AB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5EC1F7E" w14:textId="5C73A9C7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  <w:tc>
          <w:tcPr>
            <w:tcW w:w="195" w:type="dxa"/>
          </w:tcPr>
          <w:p w14:paraId="0E80F77F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4A38AFF" w14:textId="63DF724B" w:rsidR="009F12AB" w:rsidRPr="00542A7E" w:rsidRDefault="00303116" w:rsidP="009F12A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  <w:tc>
          <w:tcPr>
            <w:tcW w:w="195" w:type="dxa"/>
          </w:tcPr>
          <w:p w14:paraId="11181389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63B21967" w14:textId="78981AD9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870FA" w:rsidRPr="00A870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A870FA" w:rsidRPr="00A870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42856BD2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386243E" w14:textId="1A7002FD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</w:tr>
      <w:tr w:rsidR="009F12AB" w:rsidRPr="000D542A" w14:paraId="65338463" w14:textId="77777777" w:rsidTr="001B33CB">
        <w:trPr>
          <w:cantSplit/>
        </w:trPr>
        <w:tc>
          <w:tcPr>
            <w:tcW w:w="3586" w:type="dxa"/>
            <w:vAlign w:val="bottom"/>
          </w:tcPr>
          <w:p w14:paraId="146E42E6" w14:textId="699DFB26" w:rsidR="009F12AB" w:rsidRPr="000D542A" w:rsidRDefault="009F12AB" w:rsidP="009F1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ทุนที่ออกและชำระแล้ว</w:t>
            </w: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65091E49" w14:textId="7291331D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  <w:tc>
          <w:tcPr>
            <w:tcW w:w="195" w:type="dxa"/>
          </w:tcPr>
          <w:p w14:paraId="29DBC138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E904DFE" w14:textId="37BDE0F1" w:rsidR="009F12AB" w:rsidRPr="00542A7E" w:rsidRDefault="00303116" w:rsidP="009F12A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  <w:tc>
          <w:tcPr>
            <w:tcW w:w="195" w:type="dxa"/>
          </w:tcPr>
          <w:p w14:paraId="310D0282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B260B2B" w14:textId="51DC5652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DF622D" w:rsidRPr="00DF622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DF622D" w:rsidRPr="00DF622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5D875792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C376BE9" w14:textId="4A43CBAB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269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343</w:t>
            </w:r>
          </w:p>
        </w:tc>
      </w:tr>
      <w:tr w:rsidR="009F12AB" w:rsidRPr="000D542A" w14:paraId="61514A96" w14:textId="77777777" w:rsidTr="00C3054C">
        <w:trPr>
          <w:cantSplit/>
        </w:trPr>
        <w:tc>
          <w:tcPr>
            <w:tcW w:w="3586" w:type="dxa"/>
            <w:vAlign w:val="bottom"/>
          </w:tcPr>
          <w:p w14:paraId="687B5DB0" w14:textId="779EF43D" w:rsidR="009F12AB" w:rsidRPr="000D542A" w:rsidRDefault="009F12AB" w:rsidP="009F1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ส่วนเกินมูลค่าหุ้น</w:t>
            </w:r>
          </w:p>
        </w:tc>
        <w:tc>
          <w:tcPr>
            <w:tcW w:w="1215" w:type="dxa"/>
          </w:tcPr>
          <w:p w14:paraId="5FC625FE" w14:textId="1C81F533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371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008</w:t>
            </w:r>
          </w:p>
        </w:tc>
        <w:tc>
          <w:tcPr>
            <w:tcW w:w="195" w:type="dxa"/>
          </w:tcPr>
          <w:p w14:paraId="4FAC612E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190EBC" w14:textId="2275B20F" w:rsidR="009F12AB" w:rsidRPr="00542A7E" w:rsidRDefault="00303116" w:rsidP="009F12A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371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008</w:t>
            </w:r>
          </w:p>
        </w:tc>
        <w:tc>
          <w:tcPr>
            <w:tcW w:w="195" w:type="dxa"/>
          </w:tcPr>
          <w:p w14:paraId="135700CA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BC60B98" w14:textId="7BFAE0F2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DF622D" w:rsidRPr="00DF622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81" w:type="dxa"/>
          </w:tcPr>
          <w:p w14:paraId="47B78143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E6C646" w14:textId="2F293015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371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008</w:t>
            </w:r>
          </w:p>
        </w:tc>
      </w:tr>
      <w:tr w:rsidR="009F12AB" w:rsidRPr="000D542A" w14:paraId="6BE901E2" w14:textId="77777777" w:rsidTr="00C3054C">
        <w:trPr>
          <w:cantSplit/>
        </w:trPr>
        <w:tc>
          <w:tcPr>
            <w:tcW w:w="3586" w:type="dxa"/>
            <w:vAlign w:val="bottom"/>
          </w:tcPr>
          <w:p w14:paraId="05A2B1C2" w14:textId="6D3ADBC0" w:rsidR="009F12AB" w:rsidRPr="000D542A" w:rsidRDefault="009F12AB" w:rsidP="009F1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4D8A1B45" w14:textId="77777777" w:rsidR="009F12AB" w:rsidRPr="00542A7E" w:rsidRDefault="009F12AB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4644FDF5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CF7C50" w14:textId="77777777" w:rsidR="009F12AB" w:rsidRPr="00542A7E" w:rsidRDefault="009F12AB" w:rsidP="009F12AB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E100E0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3EB55DD" w14:textId="77777777" w:rsidR="009F12AB" w:rsidRPr="00542A7E" w:rsidRDefault="009F12AB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4649B383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787339" w14:textId="77777777" w:rsidR="009F12AB" w:rsidRPr="00542A7E" w:rsidRDefault="009F12AB" w:rsidP="009F12AB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2AB" w:rsidRPr="000D542A" w14:paraId="62AB4FB1" w14:textId="77777777" w:rsidTr="00C3054C">
        <w:trPr>
          <w:cantSplit/>
        </w:trPr>
        <w:tc>
          <w:tcPr>
            <w:tcW w:w="3586" w:type="dxa"/>
            <w:vAlign w:val="bottom"/>
          </w:tcPr>
          <w:p w14:paraId="6572A2CC" w14:textId="6FBAF5B7" w:rsidR="009F12AB" w:rsidRPr="000D542A" w:rsidRDefault="009F12AB" w:rsidP="009F1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79DC5322" w14:textId="77777777" w:rsidR="009F12AB" w:rsidRPr="00542A7E" w:rsidRDefault="009F12AB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</w:tcPr>
          <w:p w14:paraId="146E3631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21AC92" w14:textId="77777777" w:rsidR="009F12AB" w:rsidRPr="00542A7E" w:rsidRDefault="009F12AB" w:rsidP="009F12AB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DE654C7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4F13D0" w14:textId="77777777" w:rsidR="009F12AB" w:rsidRPr="00542A7E" w:rsidRDefault="009F12AB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CB7CAE8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F016E6" w14:textId="77777777" w:rsidR="009F12AB" w:rsidRPr="00542A7E" w:rsidRDefault="009F12AB" w:rsidP="009F12AB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F12AB" w:rsidRPr="000D542A" w14:paraId="6F01B427" w14:textId="77777777" w:rsidTr="00C3054C">
        <w:trPr>
          <w:cantSplit/>
        </w:trPr>
        <w:tc>
          <w:tcPr>
            <w:tcW w:w="3586" w:type="dxa"/>
            <w:vAlign w:val="bottom"/>
          </w:tcPr>
          <w:p w14:paraId="60575797" w14:textId="15EC0ED9" w:rsidR="009F12AB" w:rsidRPr="000D542A" w:rsidRDefault="009F12AB" w:rsidP="009F1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1C81A31" w14:textId="7FBC6137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153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579</w:t>
            </w:r>
          </w:p>
        </w:tc>
        <w:tc>
          <w:tcPr>
            <w:tcW w:w="195" w:type="dxa"/>
          </w:tcPr>
          <w:p w14:paraId="44A19794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40D113" w14:textId="5767A1AE" w:rsidR="009F12AB" w:rsidRPr="00542A7E" w:rsidRDefault="00303116" w:rsidP="009F12A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153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579</w:t>
            </w:r>
          </w:p>
        </w:tc>
        <w:tc>
          <w:tcPr>
            <w:tcW w:w="195" w:type="dxa"/>
          </w:tcPr>
          <w:p w14:paraId="7FA1843D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5B1D28" w14:textId="7FD7CF2F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DF622D" w:rsidRPr="00DF622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81" w:type="dxa"/>
          </w:tcPr>
          <w:p w14:paraId="2C7A7142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57AFD7" w14:textId="11F52825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153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579</w:t>
            </w:r>
          </w:p>
        </w:tc>
      </w:tr>
      <w:tr w:rsidR="009F12AB" w:rsidRPr="000D542A" w14:paraId="00C95CEF" w14:textId="77777777" w:rsidTr="00C3054C">
        <w:trPr>
          <w:cantSplit/>
        </w:trPr>
        <w:tc>
          <w:tcPr>
            <w:tcW w:w="3586" w:type="dxa"/>
            <w:vAlign w:val="bottom"/>
          </w:tcPr>
          <w:p w14:paraId="061B8248" w14:textId="2700DB9E" w:rsidR="009F12AB" w:rsidRPr="000D542A" w:rsidRDefault="009F12AB" w:rsidP="009F1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6861C411" w14:textId="7F1B3F93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</w:t>
            </w:r>
            <w:r w:rsidR="00E012C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075</w:t>
            </w:r>
            <w:r w:rsidR="00E012C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95" w:type="dxa"/>
          </w:tcPr>
          <w:p w14:paraId="09ABBE0F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A6FEEC" w14:textId="2F3824B9" w:rsidR="009F12AB" w:rsidRPr="00542A7E" w:rsidRDefault="00303116" w:rsidP="009F12A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13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619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793</w:t>
            </w:r>
          </w:p>
        </w:tc>
        <w:tc>
          <w:tcPr>
            <w:tcW w:w="195" w:type="dxa"/>
          </w:tcPr>
          <w:p w14:paraId="4D8E636C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A890F35" w14:textId="36B8FA4E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785BF7" w:rsidRPr="00785BF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318</w:t>
            </w:r>
            <w:r w:rsidR="00785BF7" w:rsidRPr="00785BF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873</w:t>
            </w:r>
          </w:p>
        </w:tc>
        <w:tc>
          <w:tcPr>
            <w:tcW w:w="181" w:type="dxa"/>
          </w:tcPr>
          <w:p w14:paraId="27195074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3030B5" w14:textId="16DFF643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13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012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569</w:t>
            </w:r>
          </w:p>
        </w:tc>
      </w:tr>
      <w:tr w:rsidR="009F12AB" w:rsidRPr="000D542A" w14:paraId="75166091" w14:textId="77777777" w:rsidTr="00C3054C">
        <w:trPr>
          <w:cantSplit/>
        </w:trPr>
        <w:tc>
          <w:tcPr>
            <w:tcW w:w="3586" w:type="dxa"/>
            <w:vAlign w:val="bottom"/>
          </w:tcPr>
          <w:p w14:paraId="3F7D3A9E" w14:textId="08EFB6AF" w:rsidR="009F12AB" w:rsidRPr="000D542A" w:rsidRDefault="009F12AB" w:rsidP="009F1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23EA5C0" w14:textId="2D45F7D4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493</w:t>
            </w:r>
            <w:r w:rsidR="00821AF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195" w:type="dxa"/>
          </w:tcPr>
          <w:p w14:paraId="7869953B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58EFA83" w14:textId="14B3E8A8" w:rsidR="009F12AB" w:rsidRPr="00542A7E" w:rsidRDefault="00303116" w:rsidP="009F12A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302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121</w:t>
            </w:r>
          </w:p>
        </w:tc>
        <w:tc>
          <w:tcPr>
            <w:tcW w:w="195" w:type="dxa"/>
          </w:tcPr>
          <w:p w14:paraId="592D33A7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23731F" w14:textId="130C1153" w:rsidR="009F12AB" w:rsidRPr="00542A7E" w:rsidRDefault="00785BF7" w:rsidP="009F12AB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090443DB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3ABE900" w14:textId="0BDDE658" w:rsidR="009F12AB" w:rsidRPr="00542A7E" w:rsidRDefault="009F12AB" w:rsidP="009F12AB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9F12AB" w:rsidRPr="000D542A" w14:paraId="027FC91A" w14:textId="77777777" w:rsidTr="00C3054C">
        <w:trPr>
          <w:cantSplit/>
        </w:trPr>
        <w:tc>
          <w:tcPr>
            <w:tcW w:w="3586" w:type="dxa"/>
            <w:vAlign w:val="bottom"/>
          </w:tcPr>
          <w:p w14:paraId="4E638D70" w14:textId="6F40201A" w:rsidR="009F12AB" w:rsidRPr="001B33CB" w:rsidRDefault="009F12AB" w:rsidP="009F12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C35DDD9" w14:textId="464F2AFF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E610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  <w:r w:rsidR="00E610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195" w:type="dxa"/>
          </w:tcPr>
          <w:p w14:paraId="198CB7B5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670677B" w14:textId="22F216EC" w:rsidR="009F12AB" w:rsidRPr="00542A7E" w:rsidRDefault="00303116" w:rsidP="009F12A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15</w:t>
            </w:r>
            <w:r w:rsidR="009F12AB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715</w:t>
            </w:r>
            <w:r w:rsidR="009F12AB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844</w:t>
            </w:r>
          </w:p>
        </w:tc>
        <w:tc>
          <w:tcPr>
            <w:tcW w:w="195" w:type="dxa"/>
          </w:tcPr>
          <w:p w14:paraId="613EB385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D79ED5A" w14:textId="0E4417D7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85BF7" w:rsidRPr="007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785BF7" w:rsidRPr="007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181" w:type="dxa"/>
          </w:tcPr>
          <w:p w14:paraId="09936F17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196D37" w14:textId="46269B0B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14</w:t>
            </w:r>
            <w:r w:rsidR="009F12AB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806</w:t>
            </w:r>
            <w:r w:rsidR="009F12AB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499</w:t>
            </w:r>
          </w:p>
        </w:tc>
      </w:tr>
      <w:tr w:rsidR="009F12AB" w:rsidRPr="000D542A" w14:paraId="4A5998A1" w14:textId="77777777" w:rsidTr="00C3054C">
        <w:trPr>
          <w:cantSplit/>
        </w:trPr>
        <w:tc>
          <w:tcPr>
            <w:tcW w:w="3586" w:type="dxa"/>
            <w:vAlign w:val="bottom"/>
          </w:tcPr>
          <w:p w14:paraId="28A321ED" w14:textId="0A1C7F0F" w:rsidR="009F12AB" w:rsidRPr="000D542A" w:rsidRDefault="009F12AB" w:rsidP="009F1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5594EBA" w14:textId="500F7928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669</w:t>
            </w:r>
            <w:r w:rsidR="0075570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015</w:t>
            </w:r>
          </w:p>
        </w:tc>
        <w:tc>
          <w:tcPr>
            <w:tcW w:w="195" w:type="dxa"/>
          </w:tcPr>
          <w:p w14:paraId="1E2DEFF1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5AB722" w14:textId="5268DDB0" w:rsidR="009F12AB" w:rsidRPr="00542A7E" w:rsidRDefault="00303116" w:rsidP="009F12A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539</w:t>
            </w:r>
            <w:r w:rsidR="009F12A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431</w:t>
            </w:r>
          </w:p>
        </w:tc>
        <w:tc>
          <w:tcPr>
            <w:tcW w:w="195" w:type="dxa"/>
          </w:tcPr>
          <w:p w14:paraId="2A30713D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74FB7E" w14:textId="3FA7E8B3" w:rsidR="009F12AB" w:rsidRPr="00542A7E" w:rsidRDefault="00785BF7" w:rsidP="009F12AB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65E0CB71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BE99081" w14:textId="0875BD24" w:rsidR="009F12AB" w:rsidRPr="00542A7E" w:rsidRDefault="009F12AB" w:rsidP="009F12AB">
            <w:pPr>
              <w:pStyle w:val="acctmergecolhdg"/>
              <w:tabs>
                <w:tab w:val="decimal" w:pos="713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9F12AB" w:rsidRPr="000D542A" w14:paraId="030A7A1B" w14:textId="77777777" w:rsidTr="00C3054C">
        <w:trPr>
          <w:cantSplit/>
        </w:trPr>
        <w:tc>
          <w:tcPr>
            <w:tcW w:w="3586" w:type="dxa"/>
            <w:vAlign w:val="bottom"/>
          </w:tcPr>
          <w:p w14:paraId="6023C6F4" w14:textId="02430E70" w:rsidR="009F12AB" w:rsidRPr="001B33CB" w:rsidRDefault="009F12AB" w:rsidP="009F12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3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794576E" w14:textId="4B31162F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3F1D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  <w:r w:rsidR="003F1D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</w:p>
        </w:tc>
        <w:tc>
          <w:tcPr>
            <w:tcW w:w="195" w:type="dxa"/>
          </w:tcPr>
          <w:p w14:paraId="70EAFA2A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18C09FC" w14:textId="5EA96D53" w:rsidR="009F12AB" w:rsidRPr="00542A7E" w:rsidRDefault="00303116" w:rsidP="009F12A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</w:t>
            </w:r>
            <w:r w:rsidR="009F12A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255</w:t>
            </w:r>
            <w:r w:rsidR="009F12A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275</w:t>
            </w:r>
          </w:p>
        </w:tc>
        <w:tc>
          <w:tcPr>
            <w:tcW w:w="195" w:type="dxa"/>
          </w:tcPr>
          <w:p w14:paraId="7467AB3C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82120D2" w14:textId="18A4DEAE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4251B2" w:rsidRPr="004251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4251B2" w:rsidRPr="004251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181" w:type="dxa"/>
          </w:tcPr>
          <w:p w14:paraId="39F4FF9E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6FF1663" w14:textId="6D5B2936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14</w:t>
            </w:r>
            <w:r w:rsidR="009F12AB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806</w:t>
            </w:r>
            <w:r w:rsidR="009F12AB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bCs/>
                <w:sz w:val="28"/>
                <w:szCs w:val="28"/>
                <w:lang w:val="en-US" w:eastAsia="en-GB"/>
              </w:rPr>
              <w:t>499</w:t>
            </w:r>
          </w:p>
        </w:tc>
      </w:tr>
      <w:tr w:rsidR="009F12AB" w:rsidRPr="000D542A" w14:paraId="5D0583E4" w14:textId="77777777" w:rsidTr="00C3054C">
        <w:trPr>
          <w:cantSplit/>
        </w:trPr>
        <w:tc>
          <w:tcPr>
            <w:tcW w:w="3586" w:type="dxa"/>
            <w:vAlign w:val="bottom"/>
          </w:tcPr>
          <w:p w14:paraId="1A0E169A" w14:textId="618D83B3" w:rsidR="009F12AB" w:rsidRPr="000D542A" w:rsidRDefault="009F12AB" w:rsidP="009F1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985E305" w14:textId="50468202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755706" w:rsidRPr="007557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="00755706" w:rsidRPr="007557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</w:p>
        </w:tc>
        <w:tc>
          <w:tcPr>
            <w:tcW w:w="195" w:type="dxa"/>
          </w:tcPr>
          <w:p w14:paraId="1062FED3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D6AD7C" w14:textId="742020A6" w:rsidR="009F12AB" w:rsidRPr="00542A7E" w:rsidRDefault="00303116" w:rsidP="009F12AB">
            <w:pPr>
              <w:pStyle w:val="acctmergecolhdg"/>
              <w:tabs>
                <w:tab w:val="decimal" w:pos="106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  <w:r w:rsidR="009F12A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648</w:t>
            </w:r>
            <w:r w:rsidR="009F12A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208</w:t>
            </w:r>
          </w:p>
        </w:tc>
        <w:tc>
          <w:tcPr>
            <w:tcW w:w="195" w:type="dxa"/>
          </w:tcPr>
          <w:p w14:paraId="06CA36CE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6A53EA0" w14:textId="5B243699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4251B2" w:rsidRPr="004251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  <w:r w:rsidR="004251B2" w:rsidRPr="004251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81" w:type="dxa"/>
          </w:tcPr>
          <w:p w14:paraId="5C604608" w14:textId="77777777" w:rsidR="009F12AB" w:rsidRPr="00542A7E" w:rsidRDefault="009F12AB" w:rsidP="009F12A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46B8CCD" w14:textId="5C34CEEE" w:rsidR="009F12AB" w:rsidRPr="00542A7E" w:rsidRDefault="00303116" w:rsidP="009F12AB">
            <w:pPr>
              <w:pStyle w:val="acctmergecolhdg"/>
              <w:tabs>
                <w:tab w:val="decimal" w:pos="992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  <w:r w:rsidR="009F12A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404</w:t>
            </w:r>
            <w:r w:rsidR="009F12A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30311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437</w:t>
            </w:r>
          </w:p>
        </w:tc>
      </w:tr>
    </w:tbl>
    <w:p w14:paraId="2033E92A" w14:textId="3F3A2FFF" w:rsidR="007B1B08" w:rsidRDefault="007B1B08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2"/>
          <w:cs/>
        </w:rPr>
      </w:pPr>
    </w:p>
    <w:p w14:paraId="36502161" w14:textId="4D24AD28" w:rsidR="007B1B08" w:rsidRDefault="007B1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</w:rPr>
      </w:pPr>
      <w:r>
        <w:rPr>
          <w:rFonts w:asciiTheme="majorBidi" w:hAnsiTheme="majorBidi" w:cstheme="majorBidi"/>
          <w:sz w:val="22"/>
          <w:cs/>
        </w:rPr>
        <w:br w:type="page"/>
      </w: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27"/>
        <w:gridCol w:w="1170"/>
        <w:gridCol w:w="270"/>
        <w:gridCol w:w="1188"/>
        <w:gridCol w:w="270"/>
        <w:gridCol w:w="1161"/>
        <w:gridCol w:w="243"/>
        <w:gridCol w:w="1197"/>
      </w:tblGrid>
      <w:tr w:rsidR="003120D9" w:rsidRPr="00BB102D" w14:paraId="669377BB" w14:textId="77777777" w:rsidTr="00DF1C50">
        <w:trPr>
          <w:trHeight w:val="385"/>
          <w:tblHeader/>
        </w:trPr>
        <w:tc>
          <w:tcPr>
            <w:tcW w:w="3627" w:type="dxa"/>
          </w:tcPr>
          <w:p w14:paraId="31ABAE89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2253822E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8B5F254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771E75A0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D9" w:rsidRPr="00BB102D" w14:paraId="3D031DA1" w14:textId="77777777" w:rsidTr="00DF1C50">
        <w:trPr>
          <w:trHeight w:val="385"/>
          <w:tblHeader/>
        </w:trPr>
        <w:tc>
          <w:tcPr>
            <w:tcW w:w="3627" w:type="dxa"/>
          </w:tcPr>
          <w:p w14:paraId="42651D78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3C286AF2" w14:textId="45D5CB60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9E2DE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59BA465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EFEB8C4" w14:textId="1CF30CB6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9E2DE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120D9" w:rsidRPr="00BB102D" w14:paraId="621044B6" w14:textId="77777777" w:rsidTr="00DF1C50">
        <w:trPr>
          <w:trHeight w:val="385"/>
          <w:tblHeader/>
        </w:trPr>
        <w:tc>
          <w:tcPr>
            <w:tcW w:w="3627" w:type="dxa"/>
          </w:tcPr>
          <w:p w14:paraId="3B948F04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</w:tcPr>
          <w:p w14:paraId="4D3F6B03" w14:textId="6D09016D" w:rsidR="003120D9" w:rsidRPr="003120D9" w:rsidRDefault="00303116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4F934C6" w14:textId="77777777" w:rsidR="003120D9" w:rsidRPr="003120D9" w:rsidRDefault="003120D9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76A4BE0" w14:textId="4B832ACB" w:rsidR="003120D9" w:rsidRPr="003120D9" w:rsidRDefault="00303116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3ED8FD8" w14:textId="77777777" w:rsidR="003120D9" w:rsidRPr="003120D9" w:rsidRDefault="003120D9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BB3FF2D" w14:textId="5EFA15ED" w:rsidR="003120D9" w:rsidRPr="003120D9" w:rsidRDefault="00303116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5351338B" w14:textId="77777777" w:rsidR="003120D9" w:rsidRPr="003120D9" w:rsidRDefault="003120D9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D333F4C" w14:textId="0A9CACA6" w:rsidR="003120D9" w:rsidRPr="003120D9" w:rsidRDefault="00303116" w:rsidP="003120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3120D9" w:rsidRPr="00BB102D" w14:paraId="272EC1E1" w14:textId="77777777" w:rsidTr="00DF1C50">
        <w:trPr>
          <w:trHeight w:val="399"/>
          <w:tblHeader/>
        </w:trPr>
        <w:tc>
          <w:tcPr>
            <w:tcW w:w="3627" w:type="dxa"/>
          </w:tcPr>
          <w:p w14:paraId="2528EEEF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99" w:type="dxa"/>
            <w:gridSpan w:val="7"/>
            <w:hideMark/>
          </w:tcPr>
          <w:p w14:paraId="2E63011F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3120D9" w:rsidRPr="00BB102D" w14:paraId="6ECBAEFA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47D09062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FC98F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243124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87E02C6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3D57D2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D5EF0B9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45D674" w14:textId="77777777" w:rsidR="003120D9" w:rsidRPr="003120D9" w:rsidRDefault="003120D9" w:rsidP="0031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840F388" w14:textId="77777777" w:rsidR="003120D9" w:rsidRPr="003120D9" w:rsidRDefault="003120D9" w:rsidP="0031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1896" w:rsidRPr="00BB102D" w14:paraId="5D0BB18C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17048F5B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FC4424" w14:textId="233F58D7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820E89" w:rsidRPr="00820E89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361</w:t>
            </w:r>
            <w:r w:rsidR="00820E89" w:rsidRPr="00820E89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70" w:type="dxa"/>
            <w:vAlign w:val="bottom"/>
          </w:tcPr>
          <w:p w14:paraId="7CCEE7C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89DA650" w14:textId="0774ACB4" w:rsidR="00E81896" w:rsidRPr="00FF0964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602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224C0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448C3D9" w14:textId="2326D938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2</w:t>
            </w:r>
            <w:r w:rsidR="002023A8" w:rsidRPr="002023A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318</w:t>
            </w:r>
            <w:r w:rsidR="002023A8" w:rsidRPr="002023A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326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68E3D7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9D8CBB6" w14:textId="57CB7E62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517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675</w:t>
            </w:r>
          </w:p>
        </w:tc>
      </w:tr>
      <w:tr w:rsidR="00E81896" w:rsidRPr="00BB102D" w14:paraId="2044A235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24A73D0D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DD27F" w14:textId="6ABB8A1E" w:rsidR="00E81896" w:rsidRPr="003120D9" w:rsidRDefault="00820E89" w:rsidP="009E22E3">
            <w:pPr>
              <w:pStyle w:val="acctmergecolhdg"/>
              <w:tabs>
                <w:tab w:val="decimal" w:pos="668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E1238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E1C161A" w14:textId="414C374C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8E88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D4D0093" w14:textId="0060E959" w:rsidR="00E81896" w:rsidRPr="00EE459D" w:rsidRDefault="00EE459D" w:rsidP="00EE459D">
            <w:pPr>
              <w:pStyle w:val="acctmergecolhdg"/>
              <w:tabs>
                <w:tab w:val="decimal" w:pos="668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EE459D"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1BBB1B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8E5BB05" w14:textId="1D7AF051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8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967</w:t>
            </w:r>
          </w:p>
        </w:tc>
      </w:tr>
      <w:tr w:rsidR="00E81896" w:rsidRPr="00BB102D" w14:paraId="4CA8EC18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199C5ED7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1CD3" w14:textId="2DE49C41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16</w:t>
            </w:r>
            <w:r w:rsidR="004B4516" w:rsidRPr="004B451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075</w:t>
            </w:r>
          </w:p>
        </w:tc>
        <w:tc>
          <w:tcPr>
            <w:tcW w:w="270" w:type="dxa"/>
            <w:vAlign w:val="bottom"/>
          </w:tcPr>
          <w:p w14:paraId="56317F6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16776" w14:textId="74725062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17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AF9ED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2CDB1" w14:textId="12333D1A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12</w:t>
            </w:r>
            <w:r w:rsidR="00820E89" w:rsidRPr="00820E8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782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C9DBEA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666F6" w14:textId="1BC0DCD1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15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595</w:t>
            </w:r>
          </w:p>
        </w:tc>
      </w:tr>
      <w:tr w:rsidR="00E81896" w:rsidRPr="00BB102D" w14:paraId="62FA6DE3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077630F6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0F17B" w14:textId="4321FC41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B4516" w:rsidRPr="004B451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377</w:t>
            </w:r>
            <w:r w:rsidR="004B4516" w:rsidRPr="004B451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524</w:t>
            </w:r>
          </w:p>
        </w:tc>
        <w:tc>
          <w:tcPr>
            <w:tcW w:w="270" w:type="dxa"/>
            <w:vAlign w:val="bottom"/>
          </w:tcPr>
          <w:p w14:paraId="427CEAA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2E2E2" w14:textId="6977011B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629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6C64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07067" w14:textId="5C4B4247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  <w:r w:rsidR="00820E89" w:rsidRPr="00820E89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331</w:t>
            </w:r>
            <w:r w:rsidR="00820E89" w:rsidRPr="00820E89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108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14C92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5BDAC" w14:textId="1D35CDCA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542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237</w:t>
            </w:r>
          </w:p>
        </w:tc>
      </w:tr>
      <w:tr w:rsidR="00E81896" w:rsidRPr="00E81896" w14:paraId="31091801" w14:textId="77777777" w:rsidTr="00DF1C50">
        <w:trPr>
          <w:trHeight w:val="244"/>
        </w:trPr>
        <w:tc>
          <w:tcPr>
            <w:tcW w:w="3627" w:type="dxa"/>
            <w:vAlign w:val="bottom"/>
          </w:tcPr>
          <w:p w14:paraId="3C5687CA" w14:textId="77777777" w:rsidR="00E81896" w:rsidRPr="00E81896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A4208E" w14:textId="77777777" w:rsidR="00E81896" w:rsidRPr="00E81896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81CF10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63F16CBB" w14:textId="77777777" w:rsidR="00E81896" w:rsidRPr="00E81896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FE52C8F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5EB2FA2" w14:textId="77777777" w:rsidR="00E81896" w:rsidRPr="00E81896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3A8F30D8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251A3E4" w14:textId="77777777" w:rsidR="00E81896" w:rsidRPr="00E81896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81896" w:rsidRPr="00BB102D" w14:paraId="51F6CCE0" w14:textId="77777777" w:rsidTr="00DF1C50">
        <w:trPr>
          <w:trHeight w:val="218"/>
        </w:trPr>
        <w:tc>
          <w:tcPr>
            <w:tcW w:w="3627" w:type="dxa"/>
            <w:vAlign w:val="bottom"/>
          </w:tcPr>
          <w:p w14:paraId="44EA9E5A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C9C12D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04DD6D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FAF5EA9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CF5ED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F76826C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0765009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5E94B34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1896" w:rsidRPr="00BB102D" w14:paraId="4A4FD1DB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041E960E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246F410C" w14:textId="33A7B80D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</w:t>
            </w:r>
            <w:r w:rsidR="004B4516" w:rsidRPr="004B451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032</w:t>
            </w:r>
            <w:r w:rsidR="004B4516" w:rsidRPr="004B451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447</w:t>
            </w:r>
          </w:p>
        </w:tc>
        <w:tc>
          <w:tcPr>
            <w:tcW w:w="270" w:type="dxa"/>
          </w:tcPr>
          <w:p w14:paraId="5B1F386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7C3DFD2" w14:textId="4F5F6948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824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270" w:type="dxa"/>
            <w:shd w:val="clear" w:color="auto" w:fill="auto"/>
          </w:tcPr>
          <w:p w14:paraId="106E66AA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6654665" w14:textId="60299D94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2</w:t>
            </w:r>
            <w:r w:rsidR="00757B29" w:rsidRPr="00757B2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243</w:t>
            </w:r>
            <w:r w:rsidR="00757B29" w:rsidRPr="00757B2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155</w:t>
            </w:r>
          </w:p>
        </w:tc>
        <w:tc>
          <w:tcPr>
            <w:tcW w:w="243" w:type="dxa"/>
            <w:shd w:val="clear" w:color="auto" w:fill="auto"/>
          </w:tcPr>
          <w:p w14:paraId="264A8B3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4CAFCC5" w14:textId="49DF2AAB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160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219</w:t>
            </w:r>
          </w:p>
        </w:tc>
      </w:tr>
      <w:tr w:rsidR="00E81896" w:rsidRPr="00BB102D" w14:paraId="2910336D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7332928D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70" w:type="dxa"/>
            <w:shd w:val="clear" w:color="auto" w:fill="auto"/>
          </w:tcPr>
          <w:p w14:paraId="762D1CD0" w14:textId="4AFD34F1" w:rsidR="00E81896" w:rsidRPr="003120D9" w:rsidRDefault="00292CC2" w:rsidP="00292CC2">
            <w:pPr>
              <w:pStyle w:val="acctmergecolhdg"/>
              <w:tabs>
                <w:tab w:val="decimal" w:pos="668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B73F7D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00B75DB" w14:textId="26FA14E5" w:rsidR="00E81896" w:rsidRPr="004B4516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6</w:t>
            </w:r>
            <w:r w:rsidR="00FF0964" w:rsidRPr="004B4516">
              <w:rPr>
                <w:rFonts w:ascii="Angsana New" w:hAnsi="Angsana New" w:cs="Angsana New"/>
                <w:b w:val="0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52B5050F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58FFAA1" w14:textId="2C56752D" w:rsidR="00E81896" w:rsidRPr="00292CC2" w:rsidRDefault="00292CC2" w:rsidP="00292CC2">
            <w:pPr>
              <w:pStyle w:val="acctmergecolhdg"/>
              <w:tabs>
                <w:tab w:val="decimal" w:pos="668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292CC2"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8E9BFF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D03779B" w14:textId="216E6611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879</w:t>
            </w:r>
          </w:p>
        </w:tc>
      </w:tr>
      <w:tr w:rsidR="00E81896" w:rsidRPr="00BB102D" w14:paraId="4A9FA26E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6D91A653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07A6B42B" w14:textId="0E22900D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189</w:t>
            </w:r>
            <w:r w:rsidR="004B4516" w:rsidRPr="004B451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451</w:t>
            </w:r>
          </w:p>
        </w:tc>
        <w:tc>
          <w:tcPr>
            <w:tcW w:w="270" w:type="dxa"/>
          </w:tcPr>
          <w:p w14:paraId="215A8C6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9C8D011" w14:textId="45788841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808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581</w:t>
            </w:r>
          </w:p>
        </w:tc>
        <w:tc>
          <w:tcPr>
            <w:tcW w:w="270" w:type="dxa"/>
          </w:tcPr>
          <w:p w14:paraId="17E2D9B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4C63A02" w14:textId="28FF59E4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189</w:t>
            </w:r>
            <w:r w:rsidR="00757B29" w:rsidRPr="00757B2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451</w:t>
            </w:r>
          </w:p>
        </w:tc>
        <w:tc>
          <w:tcPr>
            <w:tcW w:w="243" w:type="dxa"/>
          </w:tcPr>
          <w:p w14:paraId="73AC4F5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346CBD1C" w14:textId="4F825763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808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581</w:t>
            </w:r>
          </w:p>
        </w:tc>
      </w:tr>
      <w:tr w:rsidR="00E81896" w:rsidRPr="00BB102D" w14:paraId="6906693D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692725D5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1DE34E59" w14:textId="127E23B8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269</w:t>
            </w:r>
            <w:r w:rsidR="00757B29" w:rsidRPr="00757B29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939</w:t>
            </w:r>
          </w:p>
        </w:tc>
        <w:tc>
          <w:tcPr>
            <w:tcW w:w="270" w:type="dxa"/>
          </w:tcPr>
          <w:p w14:paraId="34416A6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4C9AA7A3" w14:textId="201BFA24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353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</w:tcPr>
          <w:p w14:paraId="641DEBF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AF2FF3B" w14:textId="05AE25AA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187</w:t>
            </w:r>
            <w:r w:rsidR="00757B29" w:rsidRPr="00757B2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350</w:t>
            </w:r>
          </w:p>
        </w:tc>
        <w:tc>
          <w:tcPr>
            <w:tcW w:w="243" w:type="dxa"/>
          </w:tcPr>
          <w:p w14:paraId="07366EBA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428573" w14:textId="3E60D018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278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343</w:t>
            </w:r>
          </w:p>
        </w:tc>
      </w:tr>
      <w:tr w:rsidR="00E81896" w:rsidRPr="00BB102D" w14:paraId="37833477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3600288B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203F1A" w14:textId="34134F11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29</w:t>
            </w:r>
            <w:r w:rsidR="00757B29" w:rsidRPr="00757B29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331</w:t>
            </w:r>
          </w:p>
        </w:tc>
        <w:tc>
          <w:tcPr>
            <w:tcW w:w="270" w:type="dxa"/>
          </w:tcPr>
          <w:p w14:paraId="5321A3C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C95199B" w14:textId="4D1A8D93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22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591</w:t>
            </w:r>
          </w:p>
        </w:tc>
        <w:tc>
          <w:tcPr>
            <w:tcW w:w="270" w:type="dxa"/>
          </w:tcPr>
          <w:p w14:paraId="0F04230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BFB315" w14:textId="7C054396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15</w:t>
            </w:r>
            <w:r w:rsidR="00E862A7" w:rsidRPr="00E862A7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988</w:t>
            </w:r>
          </w:p>
        </w:tc>
        <w:tc>
          <w:tcPr>
            <w:tcW w:w="243" w:type="dxa"/>
          </w:tcPr>
          <w:p w14:paraId="5145FEAD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54808B8" w14:textId="7BC7DF82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19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438</w:t>
            </w:r>
          </w:p>
        </w:tc>
      </w:tr>
      <w:tr w:rsidR="00E81896" w:rsidRPr="00C50C6C" w14:paraId="30076046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3F8086DB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2604B" w14:textId="198BE7D5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757B29" w:rsidRPr="00757B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521</w:t>
            </w:r>
            <w:r w:rsidR="00757B29" w:rsidRPr="00757B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168</w:t>
            </w:r>
          </w:p>
        </w:tc>
        <w:tc>
          <w:tcPr>
            <w:tcW w:w="270" w:type="dxa"/>
          </w:tcPr>
          <w:p w14:paraId="7BF4E3D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CD519E6" w14:textId="7386580B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016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504</w:t>
            </w:r>
          </w:p>
        </w:tc>
        <w:tc>
          <w:tcPr>
            <w:tcW w:w="270" w:type="dxa"/>
          </w:tcPr>
          <w:p w14:paraId="164F7D5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79ADE" w14:textId="6A668091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  <w:r w:rsidR="00E862A7" w:rsidRPr="00E862A7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635</w:t>
            </w:r>
            <w:r w:rsidR="00E862A7" w:rsidRPr="00E862A7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944</w:t>
            </w:r>
          </w:p>
        </w:tc>
        <w:tc>
          <w:tcPr>
            <w:tcW w:w="243" w:type="dxa"/>
          </w:tcPr>
          <w:p w14:paraId="274CF59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4E766B83" w14:textId="23284E32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5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273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460</w:t>
            </w:r>
          </w:p>
        </w:tc>
      </w:tr>
      <w:tr w:rsidR="00E81896" w:rsidRPr="00C50C6C" w14:paraId="1F9ED936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2605358C" w14:textId="4CB909F0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E93A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170" w:type="dxa"/>
            <w:shd w:val="clear" w:color="auto" w:fill="auto"/>
          </w:tcPr>
          <w:p w14:paraId="30E406B7" w14:textId="2D2EEAEF" w:rsidR="00E81896" w:rsidRPr="003120D9" w:rsidRDefault="00861A2D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61A2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143</w:t>
            </w:r>
            <w:r w:rsidRPr="00861A2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644</w:t>
            </w:r>
            <w:r w:rsidRPr="00861A2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E25F9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25790349" w14:textId="64C1D88F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612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526</w:t>
            </w:r>
          </w:p>
        </w:tc>
        <w:tc>
          <w:tcPr>
            <w:tcW w:w="270" w:type="dxa"/>
          </w:tcPr>
          <w:p w14:paraId="2E7FD78B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97CC908" w14:textId="02A2A639" w:rsidR="00E81896" w:rsidRPr="003120D9" w:rsidRDefault="00861A2D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1A2D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304</w:t>
            </w:r>
            <w:r w:rsidRPr="00861A2D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836</w:t>
            </w:r>
            <w:r w:rsidRPr="00861A2D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43393A6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058377FD" w14:textId="66F56B08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268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777</w:t>
            </w:r>
          </w:p>
        </w:tc>
      </w:tr>
      <w:tr w:rsidR="00E81896" w:rsidRPr="00C50C6C" w14:paraId="1B1E6E1E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2BFFBE37" w14:textId="3AAF6311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311668" w14:textId="19B1D3B5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11</w:t>
            </w:r>
            <w:r w:rsidR="00861A2D" w:rsidRPr="00861A2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011</w:t>
            </w:r>
          </w:p>
        </w:tc>
        <w:tc>
          <w:tcPr>
            <w:tcW w:w="270" w:type="dxa"/>
          </w:tcPr>
          <w:p w14:paraId="2F353FC4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8DC0D95" w14:textId="51326BA6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11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943</w:t>
            </w:r>
          </w:p>
        </w:tc>
        <w:tc>
          <w:tcPr>
            <w:tcW w:w="270" w:type="dxa"/>
          </w:tcPr>
          <w:p w14:paraId="1D01DCA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79DB9C" w14:textId="604E2E3B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9</w:t>
            </w:r>
            <w:r w:rsidR="00861A2D" w:rsidRPr="00861A2D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847</w:t>
            </w:r>
          </w:p>
        </w:tc>
        <w:tc>
          <w:tcPr>
            <w:tcW w:w="243" w:type="dxa"/>
          </w:tcPr>
          <w:p w14:paraId="3CEAE8A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AED428A" w14:textId="55FD8768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11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719</w:t>
            </w:r>
          </w:p>
        </w:tc>
      </w:tr>
      <w:tr w:rsidR="00E81896" w:rsidRPr="00C50C6C" w14:paraId="6C1BF946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79734166" w14:textId="158512F9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E93A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55A0D15A" w14:textId="4FAA077C" w:rsidR="00E81896" w:rsidRPr="003120D9" w:rsidRDefault="00861A2D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61A2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154</w:t>
            </w:r>
            <w:r w:rsidRPr="00861A2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655</w:t>
            </w:r>
            <w:r w:rsidRPr="00861A2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58C47B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41A8A933" w14:textId="5F7DA01E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600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270" w:type="dxa"/>
          </w:tcPr>
          <w:p w14:paraId="7E6FE25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54A20A2" w14:textId="119C091B" w:rsidR="00E81896" w:rsidRPr="003120D9" w:rsidRDefault="00233D83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314</w:t>
            </w: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683</w:t>
            </w: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27D2AD3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584BB999" w14:textId="1BBEC28B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257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058</w:t>
            </w:r>
          </w:p>
        </w:tc>
      </w:tr>
      <w:tr w:rsidR="00E81896" w:rsidRPr="00BB102D" w14:paraId="6942E92F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0836D257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301A43" w14:textId="4D44F54D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42</w:t>
            </w:r>
            <w:r w:rsidR="00233D83" w:rsidRPr="00233D83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082</w:t>
            </w:r>
          </w:p>
        </w:tc>
        <w:tc>
          <w:tcPr>
            <w:tcW w:w="270" w:type="dxa"/>
          </w:tcPr>
          <w:p w14:paraId="626C613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2D9815E" w14:textId="49844E75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153</w:t>
            </w:r>
            <w:r w:rsidR="00FF09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826</w:t>
            </w:r>
          </w:p>
        </w:tc>
        <w:tc>
          <w:tcPr>
            <w:tcW w:w="270" w:type="dxa"/>
          </w:tcPr>
          <w:p w14:paraId="1D44FAE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A5AE84D" w14:textId="6FEBEC7E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17</w:t>
            </w:r>
            <w:r w:rsidR="00233D83" w:rsidRPr="00233D83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100</w:t>
            </w:r>
          </w:p>
        </w:tc>
        <w:tc>
          <w:tcPr>
            <w:tcW w:w="243" w:type="dxa"/>
          </w:tcPr>
          <w:p w14:paraId="0C8ED78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EEDF0FC" w14:textId="484A0E79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83</w:t>
            </w:r>
            <w:r w:rsidR="00FF0964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888</w:t>
            </w:r>
          </w:p>
        </w:tc>
      </w:tr>
      <w:tr w:rsidR="00E81896" w:rsidRPr="00BB102D" w14:paraId="1DB9BA8C" w14:textId="77777777" w:rsidTr="00DF1C50">
        <w:trPr>
          <w:trHeight w:val="145"/>
        </w:trPr>
        <w:tc>
          <w:tcPr>
            <w:tcW w:w="3627" w:type="dxa"/>
            <w:vAlign w:val="bottom"/>
          </w:tcPr>
          <w:p w14:paraId="46F890A8" w14:textId="2772EF0E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E93A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25C0A" w14:textId="15FABF74" w:rsidR="00E81896" w:rsidRPr="003120D9" w:rsidRDefault="00233D83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233D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196</w:t>
            </w:r>
            <w:r w:rsidRPr="00233D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737</w:t>
            </w:r>
            <w:r w:rsidRPr="00233D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921D1C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178EF6C" w14:textId="3874333F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446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757</w:t>
            </w:r>
          </w:p>
        </w:tc>
        <w:tc>
          <w:tcPr>
            <w:tcW w:w="270" w:type="dxa"/>
          </w:tcPr>
          <w:p w14:paraId="0785C3F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0038" w14:textId="70714209" w:rsidR="00E81896" w:rsidRPr="003120D9" w:rsidRDefault="00233D83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331</w:t>
            </w: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783</w:t>
            </w: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6E042DFF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1657EAF" w14:textId="525D74E0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173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170</w:t>
            </w:r>
          </w:p>
        </w:tc>
      </w:tr>
      <w:tr w:rsidR="00E81896" w:rsidRPr="00E81896" w14:paraId="2DE9CD5F" w14:textId="77777777" w:rsidTr="00DF1C50">
        <w:trPr>
          <w:trHeight w:val="145"/>
        </w:trPr>
        <w:tc>
          <w:tcPr>
            <w:tcW w:w="3627" w:type="dxa"/>
            <w:vAlign w:val="bottom"/>
          </w:tcPr>
          <w:p w14:paraId="79363E75" w14:textId="77777777" w:rsidR="00E81896" w:rsidRPr="00E81896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071826" w14:textId="77777777" w:rsidR="00E81896" w:rsidRPr="00E81896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363734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2F0B815" w14:textId="77777777" w:rsidR="00E81896" w:rsidRPr="00E81896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D2D092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D987429" w14:textId="77777777" w:rsidR="00E81896" w:rsidRPr="00E81896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</w:tcPr>
          <w:p w14:paraId="0CAD444E" w14:textId="77777777" w:rsidR="00E81896" w:rsidRPr="00E81896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E221E1A" w14:textId="77777777" w:rsidR="00E81896" w:rsidRPr="00E81896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E81896" w:rsidRPr="00BB102D" w14:paraId="3C75FFB8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7D788E26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F24370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11EE7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3F514DB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2DEB0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9F353A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EC9D44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4FE26CD5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1896" w:rsidRPr="00BB102D" w14:paraId="6D4AD3FD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15E0159B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A99407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A0BDA4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5980209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92FBB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8CFA3C7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0CACC47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F0BA878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1896" w:rsidRPr="00BB102D" w14:paraId="26FCB80D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6AB38D4A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03DCE" w14:textId="51CD6C22" w:rsidR="00E81896" w:rsidRPr="003120D9" w:rsidRDefault="004C30AC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C30A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196</w:t>
            </w:r>
            <w:r w:rsidRPr="004C30A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356</w:t>
            </w:r>
            <w:r w:rsidRPr="004C30A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C8FCD39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3C0BED4" w14:textId="13680A02" w:rsidR="00E81896" w:rsidRPr="003120D9" w:rsidRDefault="00FF0964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43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975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4658A8F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144A0" w14:textId="57D0B905" w:rsidR="00E81896" w:rsidRPr="00607CD0" w:rsidRDefault="00292CC2" w:rsidP="00292CC2">
            <w:pPr>
              <w:pStyle w:val="acctmergecolhdg"/>
              <w:tabs>
                <w:tab w:val="decimal" w:pos="668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8327C3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3D394B5" w14:textId="6DA53872" w:rsidR="00E81896" w:rsidRPr="00DF1C50" w:rsidRDefault="00FF0964" w:rsidP="00DF1C5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E81896" w:rsidRPr="00BB102D" w14:paraId="2405345D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482D8B76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br/>
              <w:t xml:space="preserve">   กำไรขาดทุนในภายหลัง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C0550" w14:textId="5FC56C37" w:rsidR="00E81896" w:rsidRPr="003120D9" w:rsidRDefault="004C30AC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30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196</w:t>
            </w:r>
            <w:r w:rsidRPr="004C30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356</w:t>
            </w:r>
            <w:r w:rsidRPr="004C30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74809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4FE7C" w14:textId="1C4216D7" w:rsidR="00E81896" w:rsidRPr="003120D9" w:rsidRDefault="00FF0964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975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853C3B9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609A" w14:textId="7D56C6EF" w:rsidR="00E81896" w:rsidRPr="003120D9" w:rsidRDefault="00292CC2" w:rsidP="00292CC2">
            <w:pPr>
              <w:pStyle w:val="acctmergecolhdg"/>
              <w:tabs>
                <w:tab w:val="decimal" w:pos="668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AEEF05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68E12" w14:textId="767365F8" w:rsidR="00E81896" w:rsidRPr="00DF1C50" w:rsidRDefault="00FF0964" w:rsidP="00DF1C5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-</w:t>
            </w:r>
          </w:p>
        </w:tc>
      </w:tr>
      <w:tr w:rsidR="00E81896" w:rsidRPr="00BB102D" w14:paraId="7AE5ABB4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4DE3953B" w14:textId="09D951E2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E93A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0CF6D" w14:textId="150EA033" w:rsidR="00E81896" w:rsidRPr="003120D9" w:rsidRDefault="0066781E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393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093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1825E0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D9BFE" w14:textId="2ACEF387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  <w:r w:rsidR="00FF096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782</w:t>
            </w:r>
          </w:p>
        </w:tc>
        <w:tc>
          <w:tcPr>
            <w:tcW w:w="270" w:type="dxa"/>
            <w:vAlign w:val="bottom"/>
          </w:tcPr>
          <w:p w14:paraId="7F361F4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A3753" w14:textId="57087416" w:rsidR="00E81896" w:rsidRPr="003120D9" w:rsidRDefault="004C30AC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C30AC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331</w:t>
            </w:r>
            <w:r w:rsidRPr="004C30AC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783</w:t>
            </w:r>
            <w:r w:rsidRPr="004C30AC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52093E8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16111" w14:textId="116DC605" w:rsidR="00E81896" w:rsidRPr="003120D9" w:rsidRDefault="00303116" w:rsidP="00FF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173</w:t>
            </w:r>
            <w:r w:rsidR="00FF0964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170</w:t>
            </w:r>
          </w:p>
        </w:tc>
      </w:tr>
      <w:tr w:rsidR="00E81896" w:rsidRPr="00BB102D" w14:paraId="5E6BE51C" w14:textId="77777777" w:rsidTr="00A63436">
        <w:trPr>
          <w:trHeight w:val="399"/>
        </w:trPr>
        <w:tc>
          <w:tcPr>
            <w:tcW w:w="3627" w:type="dxa"/>
            <w:vAlign w:val="bottom"/>
          </w:tcPr>
          <w:p w14:paraId="505654D2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00CD5D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8D330C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2903A494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CD8A8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47F877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F13D980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478BEF66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</w:p>
        </w:tc>
      </w:tr>
      <w:tr w:rsidR="00A63436" w:rsidRPr="00BB102D" w14:paraId="55E60F0D" w14:textId="77777777" w:rsidTr="00A63436">
        <w:trPr>
          <w:trHeight w:val="399"/>
        </w:trPr>
        <w:tc>
          <w:tcPr>
            <w:tcW w:w="3627" w:type="dxa"/>
            <w:vAlign w:val="bottom"/>
          </w:tcPr>
          <w:p w14:paraId="7C3FE936" w14:textId="77777777" w:rsidR="00A63436" w:rsidRPr="003120D9" w:rsidRDefault="00A6343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E2AAFD" w14:textId="77777777" w:rsidR="00A63436" w:rsidRPr="003120D9" w:rsidRDefault="00A6343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C674D1" w14:textId="77777777" w:rsidR="00A63436" w:rsidRPr="003120D9" w:rsidRDefault="00A6343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C7C45A6" w14:textId="77777777" w:rsidR="00A63436" w:rsidRPr="003120D9" w:rsidRDefault="00A6343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88D555" w14:textId="77777777" w:rsidR="00A63436" w:rsidRPr="003120D9" w:rsidRDefault="00A6343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A6D0A99" w14:textId="77777777" w:rsidR="00A63436" w:rsidRPr="003120D9" w:rsidRDefault="00A6343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43C7F00" w14:textId="77777777" w:rsidR="00A63436" w:rsidRPr="003120D9" w:rsidRDefault="00A6343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FE100BC" w14:textId="77777777" w:rsidR="00A63436" w:rsidRPr="003120D9" w:rsidRDefault="00A6343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</w:p>
        </w:tc>
      </w:tr>
      <w:tr w:rsidR="00E81896" w:rsidRPr="00BB102D" w14:paraId="75369862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57F9131F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5F7A7C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AA1F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A536B8C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51C14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46FF44A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5FBA9B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2AA2ABF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1896" w:rsidRPr="00BB102D" w14:paraId="79724B38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4A80CDE1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670854" w14:textId="62710BA8" w:rsidR="00E81896" w:rsidRPr="003120D9" w:rsidRDefault="0069536A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9536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214</w:t>
            </w:r>
            <w:r w:rsidRPr="0069536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806</w:t>
            </w:r>
            <w:r w:rsidRPr="0069536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DB76551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B6B65C" w14:textId="16355A79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</w:t>
            </w:r>
            <w:r w:rsidR="0018205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412</w:t>
            </w:r>
            <w:r w:rsidR="0018205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590</w:t>
            </w:r>
          </w:p>
        </w:tc>
        <w:tc>
          <w:tcPr>
            <w:tcW w:w="270" w:type="dxa"/>
            <w:vAlign w:val="bottom"/>
          </w:tcPr>
          <w:p w14:paraId="0F7EAA7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95F2055" w14:textId="5B9AAFE3" w:rsidR="00E81896" w:rsidRPr="003120D9" w:rsidRDefault="0069536A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9536A">
              <w:rPr>
                <w:rFonts w:ascii="Angsana New" w:hAnsi="Angsana New" w:cs="Angsana New"/>
                <w:bCs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Cs/>
                <w:sz w:val="28"/>
                <w:szCs w:val="28"/>
              </w:rPr>
              <w:t>331</w:t>
            </w:r>
            <w:r w:rsidRPr="0069536A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Cs/>
                <w:sz w:val="28"/>
                <w:szCs w:val="28"/>
              </w:rPr>
              <w:t>783</w:t>
            </w:r>
            <w:r w:rsidRPr="0069536A"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216802B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E3D1C45" w14:textId="04D9A141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</w:t>
            </w:r>
            <w:r w:rsidR="0018205D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173</w:t>
            </w:r>
            <w:r w:rsidR="0018205D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170</w:t>
            </w:r>
          </w:p>
        </w:tc>
      </w:tr>
      <w:tr w:rsidR="00E81896" w:rsidRPr="00BB102D" w14:paraId="443722FA" w14:textId="77777777" w:rsidTr="00DF1C50">
        <w:trPr>
          <w:trHeight w:val="399"/>
        </w:trPr>
        <w:tc>
          <w:tcPr>
            <w:tcW w:w="3627" w:type="dxa"/>
            <w:vAlign w:val="bottom"/>
          </w:tcPr>
          <w:p w14:paraId="30BCA07A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528FC" w14:textId="6257A767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18</w:t>
            </w:r>
            <w:r w:rsidR="0069536A" w:rsidRPr="0069536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069</w:t>
            </w:r>
          </w:p>
        </w:tc>
        <w:tc>
          <w:tcPr>
            <w:tcW w:w="270" w:type="dxa"/>
            <w:vAlign w:val="bottom"/>
          </w:tcPr>
          <w:p w14:paraId="76E21C04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59C8CD" w14:textId="4781CD30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34</w:t>
            </w:r>
            <w:r w:rsidR="0018205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167</w:t>
            </w:r>
          </w:p>
        </w:tc>
        <w:tc>
          <w:tcPr>
            <w:tcW w:w="270" w:type="dxa"/>
            <w:vAlign w:val="bottom"/>
          </w:tcPr>
          <w:p w14:paraId="1E794A59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050F" w14:textId="41F43508" w:rsidR="00E81896" w:rsidRPr="003120D9" w:rsidRDefault="00025129" w:rsidP="00025129">
            <w:pPr>
              <w:pStyle w:val="acctmergecolhdg"/>
              <w:tabs>
                <w:tab w:val="decimal" w:pos="668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39CEA4B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5D4EA8E" w14:textId="631A1114" w:rsidR="00E81896" w:rsidRPr="003120D9" w:rsidRDefault="0018205D" w:rsidP="00DF1C5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E81896" w:rsidRPr="00BB102D" w14:paraId="45FC7C6B" w14:textId="77777777" w:rsidTr="00DF1C50">
        <w:trPr>
          <w:trHeight w:val="404"/>
        </w:trPr>
        <w:tc>
          <w:tcPr>
            <w:tcW w:w="3627" w:type="dxa"/>
            <w:vAlign w:val="center"/>
          </w:tcPr>
          <w:p w14:paraId="12459F0C" w14:textId="31513415" w:rsidR="00E81896" w:rsidRPr="003120D9" w:rsidRDefault="00E81896" w:rsidP="00E81896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E93A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35B1D" w14:textId="3EC4E829" w:rsidR="00E81896" w:rsidRPr="003120D9" w:rsidRDefault="00A54FDE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A54F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196</w:t>
            </w:r>
            <w:r w:rsidRPr="00A54F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737</w:t>
            </w:r>
            <w:r w:rsidRPr="00A54F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9FB338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40979" w14:textId="472286DF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820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446</w:t>
            </w:r>
            <w:r w:rsidR="001820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757</w:t>
            </w:r>
          </w:p>
        </w:tc>
        <w:tc>
          <w:tcPr>
            <w:tcW w:w="270" w:type="dxa"/>
            <w:vAlign w:val="bottom"/>
          </w:tcPr>
          <w:p w14:paraId="111C3B8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56CD7" w14:textId="07C28692" w:rsidR="00E81896" w:rsidRPr="003120D9" w:rsidRDefault="00A54FDE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54FDE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331</w:t>
            </w:r>
            <w:r w:rsidRPr="00A54FD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783</w:t>
            </w:r>
            <w:r w:rsidRPr="00A54FDE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4DCD14B3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FF165" w14:textId="304CF740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</w:t>
            </w:r>
            <w:r w:rsidR="0018205D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173</w:t>
            </w:r>
            <w:r w:rsidR="0018205D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170</w:t>
            </w:r>
          </w:p>
        </w:tc>
      </w:tr>
      <w:tr w:rsidR="00E81896" w:rsidRPr="00BB102D" w14:paraId="78F08887" w14:textId="77777777" w:rsidTr="00DF1C50">
        <w:trPr>
          <w:trHeight w:val="404"/>
        </w:trPr>
        <w:tc>
          <w:tcPr>
            <w:tcW w:w="3627" w:type="dxa"/>
            <w:vAlign w:val="bottom"/>
          </w:tcPr>
          <w:p w14:paraId="023DEEB7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8DCB" w14:textId="77777777" w:rsidR="00E81896" w:rsidRPr="003120D9" w:rsidRDefault="00E8189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B57C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BE32C29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1E3A8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02777CE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52BD029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CDD82D3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1896" w:rsidRPr="00BB102D" w14:paraId="62E01B8E" w14:textId="77777777" w:rsidTr="00DF1C50">
        <w:trPr>
          <w:trHeight w:val="404"/>
        </w:trPr>
        <w:tc>
          <w:tcPr>
            <w:tcW w:w="3627" w:type="dxa"/>
            <w:vAlign w:val="bottom"/>
          </w:tcPr>
          <w:p w14:paraId="3EB2A5DE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92152E" w14:textId="18B51339" w:rsidR="00E81896" w:rsidRPr="003120D9" w:rsidRDefault="00C06A95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408</w:t>
            </w:r>
            <w:r w:rsidRPr="00C06A9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290</w:t>
            </w:r>
            <w:r w:rsidRPr="00C06A9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D43764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01C6EB5" w14:textId="74215A63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</w:t>
            </w:r>
            <w:r w:rsidR="0018205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357</w:t>
            </w:r>
            <w:r w:rsidR="0018205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270" w:type="dxa"/>
            <w:vAlign w:val="bottom"/>
          </w:tcPr>
          <w:p w14:paraId="0DD00075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20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FAE2ECA" w14:textId="08DDB3A6" w:rsidR="00E81896" w:rsidRPr="003120D9" w:rsidRDefault="00C06A95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bCs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Cs/>
                <w:sz w:val="28"/>
                <w:szCs w:val="28"/>
              </w:rPr>
              <w:t>331</w:t>
            </w:r>
            <w:r w:rsidRPr="00C06A9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Cs/>
                <w:sz w:val="28"/>
                <w:szCs w:val="28"/>
              </w:rPr>
              <w:t>783</w:t>
            </w:r>
            <w:r w:rsidRPr="00C06A95"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5845F49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EC62758" w14:textId="5C2F425D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</w:t>
            </w:r>
            <w:r w:rsidR="0018205D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173</w:t>
            </w:r>
            <w:r w:rsidR="0018205D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170</w:t>
            </w:r>
          </w:p>
        </w:tc>
      </w:tr>
      <w:tr w:rsidR="00E81896" w:rsidRPr="00BB102D" w14:paraId="57BFD989" w14:textId="77777777" w:rsidTr="00DF1C50">
        <w:trPr>
          <w:trHeight w:val="404"/>
        </w:trPr>
        <w:tc>
          <w:tcPr>
            <w:tcW w:w="3627" w:type="dxa"/>
            <w:vAlign w:val="bottom"/>
          </w:tcPr>
          <w:p w14:paraId="4A8E0674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713F" w14:textId="422FAA9E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15</w:t>
            </w:r>
            <w:r w:rsidR="00C06A95" w:rsidRPr="00C06A9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197</w:t>
            </w:r>
          </w:p>
        </w:tc>
        <w:tc>
          <w:tcPr>
            <w:tcW w:w="270" w:type="dxa"/>
            <w:vAlign w:val="bottom"/>
          </w:tcPr>
          <w:p w14:paraId="50F7674F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E433158" w14:textId="73A3FF1A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45</w:t>
            </w:r>
            <w:r w:rsidR="0018205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304</w:t>
            </w:r>
          </w:p>
        </w:tc>
        <w:tc>
          <w:tcPr>
            <w:tcW w:w="270" w:type="dxa"/>
            <w:vAlign w:val="bottom"/>
          </w:tcPr>
          <w:p w14:paraId="32C8C92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A6C68" w14:textId="3A727798" w:rsidR="00E81896" w:rsidRPr="003120D9" w:rsidRDefault="00025129" w:rsidP="00025129">
            <w:pPr>
              <w:pStyle w:val="acctmergecolhdg"/>
              <w:tabs>
                <w:tab w:val="decimal" w:pos="668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57DC04C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44720BE" w14:textId="114B8901" w:rsidR="00E81896" w:rsidRPr="003120D9" w:rsidRDefault="0018205D" w:rsidP="00DF1C5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E81896" w:rsidRPr="00BB102D" w14:paraId="6C2DC9EC" w14:textId="77777777" w:rsidTr="00DF1C50">
        <w:trPr>
          <w:trHeight w:val="404"/>
        </w:trPr>
        <w:tc>
          <w:tcPr>
            <w:tcW w:w="3627" w:type="dxa"/>
            <w:vAlign w:val="center"/>
          </w:tcPr>
          <w:p w14:paraId="760945AB" w14:textId="3E288591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94683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E93A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E93A2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C29659" w14:textId="0E8185C4" w:rsidR="00E81896" w:rsidRPr="003120D9" w:rsidRDefault="00C06A95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393</w:t>
            </w:r>
            <w:r w:rsidRPr="00C06A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093</w:t>
            </w:r>
            <w:r w:rsidRPr="00C06A9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00EBD75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70546" w14:textId="78C0FC11" w:rsidR="00E81896" w:rsidRPr="003120D9" w:rsidRDefault="00303116" w:rsidP="00DF1C50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820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  <w:r w:rsidR="001820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782</w:t>
            </w:r>
          </w:p>
        </w:tc>
        <w:tc>
          <w:tcPr>
            <w:tcW w:w="270" w:type="dxa"/>
            <w:vAlign w:val="bottom"/>
          </w:tcPr>
          <w:p w14:paraId="16E22B1E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CEBD2" w14:textId="0314B62D" w:rsidR="00E81896" w:rsidRPr="003120D9" w:rsidRDefault="00C06A95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331</w:t>
            </w:r>
            <w:r w:rsidRPr="00C06A95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="00303116" w:rsidRPr="00303116">
              <w:rPr>
                <w:rFonts w:ascii="Angsana New" w:hAnsi="Angsana New" w:cs="Angsana New"/>
                <w:b/>
                <w:sz w:val="28"/>
                <w:szCs w:val="28"/>
              </w:rPr>
              <w:t>783</w:t>
            </w:r>
            <w:r w:rsidRPr="00C06A95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080FD3E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0D4BA" w14:textId="09972FF5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</w:t>
            </w:r>
            <w:r w:rsidR="0018205D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173</w:t>
            </w:r>
            <w:r w:rsidR="0018205D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170</w:t>
            </w:r>
          </w:p>
        </w:tc>
      </w:tr>
      <w:tr w:rsidR="00E81896" w:rsidRPr="00CE2716" w14:paraId="6B9F3942" w14:textId="77777777" w:rsidTr="00DF1C50">
        <w:trPr>
          <w:trHeight w:val="224"/>
        </w:trPr>
        <w:tc>
          <w:tcPr>
            <w:tcW w:w="3627" w:type="dxa"/>
            <w:vAlign w:val="bottom"/>
          </w:tcPr>
          <w:p w14:paraId="33A84138" w14:textId="77777777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DADD21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622862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53B418EF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2D60CA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4AE708AA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C442F16" w14:textId="77777777" w:rsidR="00E81896" w:rsidRPr="003120D9" w:rsidRDefault="00E81896" w:rsidP="00DF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7ECF23D9" w14:textId="77777777" w:rsidR="00E81896" w:rsidRPr="003120D9" w:rsidRDefault="00E8189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81896" w:rsidRPr="00BB102D" w14:paraId="47110E38" w14:textId="77777777" w:rsidTr="00DF1C50">
        <w:trPr>
          <w:trHeight w:val="404"/>
        </w:trPr>
        <w:tc>
          <w:tcPr>
            <w:tcW w:w="3627" w:type="dxa"/>
            <w:vAlign w:val="bottom"/>
          </w:tcPr>
          <w:p w14:paraId="56649BE0" w14:textId="64A81838" w:rsidR="00E81896" w:rsidRPr="003120D9" w:rsidRDefault="00E81896" w:rsidP="00E81896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4B01B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4B01B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4B01B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ต่อหุ้นขั้นพื้นฐาน (เยน)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CBCC6CD" w14:textId="098BB9F8" w:rsidR="00E81896" w:rsidRPr="003120D9" w:rsidRDefault="00C06A95" w:rsidP="00E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303116"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1238BEE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BBBDAD6" w14:textId="1A400212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right="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1820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70" w:type="dxa"/>
          </w:tcPr>
          <w:p w14:paraId="20C7387C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15CEA087" w14:textId="47648DBE" w:rsidR="00E81896" w:rsidRPr="003120D9" w:rsidRDefault="00C06A95" w:rsidP="00E81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03116"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303116"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</w:t>
            </w: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32F1065A" w14:textId="77777777" w:rsidR="00E81896" w:rsidRPr="003120D9" w:rsidRDefault="00E81896" w:rsidP="00E81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38D8415" w14:textId="37402E4A" w:rsidR="00E81896" w:rsidRPr="003120D9" w:rsidRDefault="00303116" w:rsidP="00DF1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right="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18205D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</w:t>
            </w:r>
          </w:p>
        </w:tc>
      </w:tr>
    </w:tbl>
    <w:p w14:paraId="1313A6E2" w14:textId="73F5ED49" w:rsidR="003120D9" w:rsidRDefault="00312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</w:rPr>
      </w:pPr>
    </w:p>
    <w:p w14:paraId="3C9D0AC5" w14:textId="6FB30E24" w:rsidR="003120D9" w:rsidRDefault="00312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</w:rPr>
      </w:pPr>
    </w:p>
    <w:p w14:paraId="43326E78" w14:textId="1D273A66" w:rsidR="00223B0A" w:rsidRDefault="00223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</w:rPr>
      </w:pPr>
      <w:r>
        <w:rPr>
          <w:rFonts w:asciiTheme="majorBidi" w:hAnsiTheme="majorBidi" w:cstheme="majorBidi"/>
          <w:sz w:val="22"/>
        </w:rPr>
        <w:br w:type="page"/>
      </w: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27"/>
        <w:gridCol w:w="1170"/>
        <w:gridCol w:w="270"/>
        <w:gridCol w:w="1188"/>
        <w:gridCol w:w="270"/>
        <w:gridCol w:w="1161"/>
        <w:gridCol w:w="243"/>
        <w:gridCol w:w="1197"/>
      </w:tblGrid>
      <w:tr w:rsidR="00223B0A" w:rsidRPr="00BB102D" w14:paraId="0790E548" w14:textId="77777777" w:rsidTr="00082966">
        <w:trPr>
          <w:trHeight w:val="385"/>
          <w:tblHeader/>
        </w:trPr>
        <w:tc>
          <w:tcPr>
            <w:tcW w:w="3627" w:type="dxa"/>
          </w:tcPr>
          <w:p w14:paraId="3E65E5A5" w14:textId="77777777" w:rsidR="00223B0A" w:rsidRPr="003120D9" w:rsidRDefault="00223B0A" w:rsidP="00082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6627B3B2" w14:textId="77777777" w:rsidR="00223B0A" w:rsidRPr="003120D9" w:rsidRDefault="00223B0A" w:rsidP="000829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C259BD1" w14:textId="77777777" w:rsidR="00223B0A" w:rsidRPr="003120D9" w:rsidRDefault="00223B0A" w:rsidP="000829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9D766D5" w14:textId="77777777" w:rsidR="00223B0A" w:rsidRPr="003120D9" w:rsidRDefault="00223B0A" w:rsidP="000829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3B0A" w:rsidRPr="00BB102D" w14:paraId="29E19C4D" w14:textId="77777777" w:rsidTr="00082966">
        <w:trPr>
          <w:trHeight w:val="385"/>
          <w:tblHeader/>
        </w:trPr>
        <w:tc>
          <w:tcPr>
            <w:tcW w:w="3627" w:type="dxa"/>
          </w:tcPr>
          <w:p w14:paraId="5CB89DD9" w14:textId="77777777" w:rsidR="00223B0A" w:rsidRPr="003120D9" w:rsidRDefault="00223B0A" w:rsidP="00223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318C6B7E" w14:textId="185FCF59" w:rsidR="00223B0A" w:rsidRPr="003120D9" w:rsidRDefault="00223B0A" w:rsidP="00223B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เก้า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3049C8F" w14:textId="77777777" w:rsidR="00223B0A" w:rsidRPr="003120D9" w:rsidRDefault="00223B0A" w:rsidP="00223B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12F70759" w14:textId="22CF8E2E" w:rsidR="00223B0A" w:rsidRPr="003120D9" w:rsidRDefault="00223B0A" w:rsidP="00223B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เก้า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="00303116" w:rsidRPr="00303116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23B0A" w:rsidRPr="00BB102D" w14:paraId="2A9FC54B" w14:textId="77777777" w:rsidTr="00082966">
        <w:trPr>
          <w:trHeight w:val="385"/>
          <w:tblHeader/>
        </w:trPr>
        <w:tc>
          <w:tcPr>
            <w:tcW w:w="3627" w:type="dxa"/>
          </w:tcPr>
          <w:p w14:paraId="4F360DF0" w14:textId="77777777" w:rsidR="00223B0A" w:rsidRPr="003120D9" w:rsidRDefault="00223B0A" w:rsidP="00223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</w:tcPr>
          <w:p w14:paraId="67C19377" w14:textId="1367F4D1" w:rsidR="00223B0A" w:rsidRPr="003120D9" w:rsidRDefault="00303116" w:rsidP="00223B0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8432FEC" w14:textId="77777777" w:rsidR="00223B0A" w:rsidRPr="003120D9" w:rsidRDefault="00223B0A" w:rsidP="00223B0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4923599" w14:textId="0BB4596B" w:rsidR="00223B0A" w:rsidRPr="003120D9" w:rsidRDefault="00303116" w:rsidP="00223B0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81EDF49" w14:textId="77777777" w:rsidR="00223B0A" w:rsidRPr="003120D9" w:rsidRDefault="00223B0A" w:rsidP="00223B0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368CFE7" w14:textId="7867B67B" w:rsidR="00223B0A" w:rsidRPr="003120D9" w:rsidRDefault="00303116" w:rsidP="00223B0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46FCCFB2" w14:textId="77777777" w:rsidR="00223B0A" w:rsidRPr="003120D9" w:rsidRDefault="00223B0A" w:rsidP="00223B0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BB8C663" w14:textId="02A30A45" w:rsidR="00223B0A" w:rsidRPr="003120D9" w:rsidRDefault="00303116" w:rsidP="00223B0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23B0A" w:rsidRPr="00BB102D" w14:paraId="3E042F43" w14:textId="77777777" w:rsidTr="00082966">
        <w:trPr>
          <w:trHeight w:val="399"/>
          <w:tblHeader/>
        </w:trPr>
        <w:tc>
          <w:tcPr>
            <w:tcW w:w="3627" w:type="dxa"/>
          </w:tcPr>
          <w:p w14:paraId="4E609581" w14:textId="77777777" w:rsidR="00223B0A" w:rsidRPr="003120D9" w:rsidRDefault="00223B0A" w:rsidP="00223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99" w:type="dxa"/>
            <w:gridSpan w:val="7"/>
            <w:hideMark/>
          </w:tcPr>
          <w:p w14:paraId="6A5445BC" w14:textId="77777777" w:rsidR="00223B0A" w:rsidRPr="003120D9" w:rsidRDefault="00223B0A" w:rsidP="00223B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223B0A" w:rsidRPr="00BB102D" w14:paraId="105903BE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419601BE" w14:textId="77777777" w:rsidR="00223B0A" w:rsidRPr="003120D9" w:rsidRDefault="00223B0A" w:rsidP="0022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CDBF26" w14:textId="77777777" w:rsidR="00223B0A" w:rsidRPr="003120D9" w:rsidRDefault="00223B0A" w:rsidP="00223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AE894" w14:textId="77777777" w:rsidR="00223B0A" w:rsidRPr="003120D9" w:rsidRDefault="00223B0A" w:rsidP="0022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B292C16" w14:textId="77777777" w:rsidR="00223B0A" w:rsidRPr="003120D9" w:rsidRDefault="00223B0A" w:rsidP="00223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D3C47" w14:textId="77777777" w:rsidR="00223B0A" w:rsidRPr="003120D9" w:rsidRDefault="00223B0A" w:rsidP="0022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64E6C66" w14:textId="77777777" w:rsidR="00223B0A" w:rsidRPr="003120D9" w:rsidRDefault="00223B0A" w:rsidP="00223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A16197" w14:textId="77777777" w:rsidR="00223B0A" w:rsidRPr="003120D9" w:rsidRDefault="00223B0A" w:rsidP="0022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F29C435" w14:textId="77777777" w:rsidR="00223B0A" w:rsidRPr="003120D9" w:rsidRDefault="00223B0A" w:rsidP="00223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466E" w:rsidRPr="00BB102D" w14:paraId="504CA8DF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41F1455F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F33F0" w14:textId="61294416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10</w:t>
            </w:r>
            <w:r w:rsidR="0050466E" w:rsidRPr="007B6A4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566</w:t>
            </w:r>
            <w:r w:rsidR="0050466E" w:rsidRPr="007B6A4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270" w:type="dxa"/>
            <w:vAlign w:val="bottom"/>
          </w:tcPr>
          <w:p w14:paraId="5C7863A4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193622C" w14:textId="2EB92E39" w:rsidR="0050466E" w:rsidRPr="00FF0964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17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161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29F26C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A45FB2B" w14:textId="51D215AC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10</w:t>
            </w:r>
            <w:r w:rsidR="00A647A3" w:rsidRPr="00A647A3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521</w:t>
            </w:r>
            <w:r w:rsidR="00A647A3" w:rsidRPr="00A647A3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143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C1639C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B1719FC" w14:textId="364F1F15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17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036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762</w:t>
            </w:r>
          </w:p>
        </w:tc>
      </w:tr>
      <w:tr w:rsidR="0050466E" w:rsidRPr="00BB102D" w14:paraId="7F7F9A91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27F7421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E2B7D" w14:textId="4308B68B" w:rsidR="0050466E" w:rsidRPr="003120D9" w:rsidRDefault="0050466E" w:rsidP="0073311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C745C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6CCEEAA" w14:textId="717DC5CF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216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EC9D89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664904C" w14:textId="04397636" w:rsidR="0050466E" w:rsidRPr="004275E5" w:rsidRDefault="004C3651" w:rsidP="004C3651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4275E5"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009371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0253C1B" w14:textId="746D5AB6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216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242</w:t>
            </w:r>
          </w:p>
        </w:tc>
      </w:tr>
      <w:tr w:rsidR="0050466E" w:rsidRPr="00BB102D" w14:paraId="758B43E9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5D59A6CF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613009" w14:textId="0B03115A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54</w:t>
            </w:r>
            <w:r w:rsidR="0050466E" w:rsidRPr="00A67940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553</w:t>
            </w:r>
          </w:p>
        </w:tc>
        <w:tc>
          <w:tcPr>
            <w:tcW w:w="270" w:type="dxa"/>
            <w:vAlign w:val="bottom"/>
          </w:tcPr>
          <w:p w14:paraId="527CA521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2D7D75B" w14:textId="3C0AD255" w:rsidR="0050466E" w:rsidRPr="003120D9" w:rsidRDefault="0050466E" w:rsidP="0050466E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6D74E7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B2AC09F" w14:textId="6E6A6F37" w:rsidR="0050466E" w:rsidRPr="004275E5" w:rsidRDefault="004C3651" w:rsidP="004C3651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4275E5"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22C739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E5B7458" w14:textId="79E39A3B" w:rsidR="0050466E" w:rsidRPr="004275E5" w:rsidRDefault="0050466E" w:rsidP="0050466E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4275E5"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</w:tr>
      <w:tr w:rsidR="0050466E" w:rsidRPr="00BB102D" w14:paraId="15657BDC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7AB929B7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25D39" w14:textId="7FF5B9D0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67</w:t>
            </w:r>
            <w:r w:rsidR="0050466E" w:rsidRPr="00A67940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420</w:t>
            </w:r>
          </w:p>
        </w:tc>
        <w:tc>
          <w:tcPr>
            <w:tcW w:w="270" w:type="dxa"/>
            <w:vAlign w:val="bottom"/>
          </w:tcPr>
          <w:p w14:paraId="203F246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4754F" w14:textId="361DCF81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72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3522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44698" w14:textId="20FB7806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54</w:t>
            </w:r>
            <w:r w:rsidR="004C3651" w:rsidRPr="004C3651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152F2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DCCC6" w14:textId="700CDD1B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102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627</w:t>
            </w:r>
          </w:p>
        </w:tc>
      </w:tr>
      <w:tr w:rsidR="0050466E" w:rsidRPr="00BB102D" w14:paraId="3AF131AB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714D55AD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CB4E0" w14:textId="2BFFC09F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50466E" w:rsidRPr="00A679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688</w:t>
            </w:r>
            <w:r w:rsidR="0050466E" w:rsidRPr="00A679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270" w:type="dxa"/>
            <w:vAlign w:val="bottom"/>
          </w:tcPr>
          <w:p w14:paraId="3413C5ED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CD2B0" w14:textId="0605DADF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B8F9E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1669C" w14:textId="0523C57E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10</w:t>
            </w:r>
            <w:r w:rsidR="004C3651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575</w:t>
            </w:r>
            <w:r w:rsidR="004C3651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5A29B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F306A" w14:textId="0A3FC0DF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17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355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631</w:t>
            </w:r>
          </w:p>
        </w:tc>
      </w:tr>
      <w:tr w:rsidR="0050466E" w:rsidRPr="00E81896" w14:paraId="15C169C3" w14:textId="77777777" w:rsidTr="00082966">
        <w:trPr>
          <w:trHeight w:val="244"/>
        </w:trPr>
        <w:tc>
          <w:tcPr>
            <w:tcW w:w="3627" w:type="dxa"/>
            <w:vAlign w:val="bottom"/>
          </w:tcPr>
          <w:p w14:paraId="520B3AD2" w14:textId="77777777" w:rsidR="0050466E" w:rsidRPr="00E81896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DC71FE" w14:textId="77777777" w:rsidR="0050466E" w:rsidRPr="00E81896" w:rsidRDefault="0050466E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0DDFBD" w14:textId="77777777" w:rsidR="0050466E" w:rsidRPr="00E81896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E4D0D8F" w14:textId="77777777" w:rsidR="0050466E" w:rsidRPr="00E81896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D0DEDC1" w14:textId="77777777" w:rsidR="0050466E" w:rsidRPr="00E81896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A66F7E6" w14:textId="77777777" w:rsidR="0050466E" w:rsidRPr="00E81896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5B413D3F" w14:textId="77777777" w:rsidR="0050466E" w:rsidRPr="00E81896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0D77C1D" w14:textId="77777777" w:rsidR="0050466E" w:rsidRPr="00E81896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50466E" w:rsidRPr="00BB102D" w14:paraId="0808E032" w14:textId="77777777" w:rsidTr="00082966">
        <w:trPr>
          <w:trHeight w:val="218"/>
        </w:trPr>
        <w:tc>
          <w:tcPr>
            <w:tcW w:w="3627" w:type="dxa"/>
            <w:vAlign w:val="bottom"/>
          </w:tcPr>
          <w:p w14:paraId="38030FD1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82A4AF" w14:textId="77777777" w:rsidR="0050466E" w:rsidRPr="003120D9" w:rsidRDefault="0050466E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F4ACA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3909621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DC3572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6FB3EDE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FA7863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8D4D555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466E" w:rsidRPr="00BB102D" w14:paraId="69B0420D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578D881F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6BAC02AC" w14:textId="02E7C982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</w:t>
            </w:r>
            <w:r w:rsidR="0050466E" w:rsidRP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794</w:t>
            </w:r>
            <w:r w:rsidR="0050466E" w:rsidRP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</w:tcPr>
          <w:p w14:paraId="40EF7287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3D096A34" w14:textId="75E92AA6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888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941</w:t>
            </w:r>
          </w:p>
        </w:tc>
        <w:tc>
          <w:tcPr>
            <w:tcW w:w="270" w:type="dxa"/>
            <w:shd w:val="clear" w:color="auto" w:fill="auto"/>
          </w:tcPr>
          <w:p w14:paraId="2D3C197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5A9DC7E" w14:textId="120918DD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8</w:t>
            </w:r>
            <w:r w:rsidR="004275E5" w:rsidRPr="004275E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194</w:t>
            </w:r>
            <w:r w:rsidR="004275E5" w:rsidRPr="004275E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409</w:t>
            </w:r>
          </w:p>
        </w:tc>
        <w:tc>
          <w:tcPr>
            <w:tcW w:w="243" w:type="dxa"/>
            <w:shd w:val="clear" w:color="auto" w:fill="auto"/>
          </w:tcPr>
          <w:p w14:paraId="107CCE0E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EF9A15D" w14:textId="132347D0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10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987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358</w:t>
            </w:r>
          </w:p>
        </w:tc>
      </w:tr>
      <w:tr w:rsidR="0050466E" w:rsidRPr="00F01C8B" w14:paraId="510671B6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29E2E1B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70" w:type="dxa"/>
            <w:shd w:val="clear" w:color="auto" w:fill="auto"/>
          </w:tcPr>
          <w:p w14:paraId="7FF8E52A" w14:textId="47848DC5" w:rsidR="0050466E" w:rsidRPr="00F01C8B" w:rsidRDefault="00733118" w:rsidP="0073311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7C805C" w14:textId="77777777" w:rsidR="0050466E" w:rsidRPr="00F01C8B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55505E3" w14:textId="100AE26C" w:rsidR="0050466E" w:rsidRPr="00F01C8B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113</w:t>
            </w:r>
            <w:r w:rsidR="0050466E" w:rsidRPr="00F01C8B">
              <w:rPr>
                <w:rFonts w:ascii="Angsana New" w:hAnsi="Angsana New" w:cs="Angsana New"/>
                <w:b w:val="0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09CFC5B6" w14:textId="77777777" w:rsidR="0050466E" w:rsidRPr="00F01C8B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2E08E58" w14:textId="422B66D5" w:rsidR="0050466E" w:rsidRPr="004275E5" w:rsidRDefault="004275E5" w:rsidP="004275E5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275E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C1746C" w14:textId="77777777" w:rsidR="0050466E" w:rsidRPr="00F01C8B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79C44C1" w14:textId="7CB48E01" w:rsidR="0050466E" w:rsidRPr="00F01C8B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</w:rPr>
              <w:t>284</w:t>
            </w:r>
          </w:p>
        </w:tc>
      </w:tr>
      <w:tr w:rsidR="0050466E" w:rsidRPr="00BB102D" w14:paraId="31CFA4AD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7F452589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1ABDF17B" w14:textId="1E07021F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</w:t>
            </w:r>
            <w:r w:rsidR="00733118" w:rsidRPr="0073311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436</w:t>
            </w:r>
            <w:r w:rsidR="00733118" w:rsidRPr="0073311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597</w:t>
            </w:r>
          </w:p>
        </w:tc>
        <w:tc>
          <w:tcPr>
            <w:tcW w:w="270" w:type="dxa"/>
          </w:tcPr>
          <w:p w14:paraId="03E5C724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115602F" w14:textId="3E03C493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985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139</w:t>
            </w:r>
          </w:p>
        </w:tc>
        <w:tc>
          <w:tcPr>
            <w:tcW w:w="270" w:type="dxa"/>
          </w:tcPr>
          <w:p w14:paraId="4C17B614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4B0F049" w14:textId="56E25370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</w:t>
            </w:r>
            <w:r w:rsidR="004275E5" w:rsidRPr="004275E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436</w:t>
            </w:r>
            <w:r w:rsidR="004275E5" w:rsidRPr="004275E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597</w:t>
            </w:r>
          </w:p>
        </w:tc>
        <w:tc>
          <w:tcPr>
            <w:tcW w:w="243" w:type="dxa"/>
          </w:tcPr>
          <w:p w14:paraId="52FF044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C52DC06" w14:textId="3D1D337F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985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139</w:t>
            </w:r>
          </w:p>
        </w:tc>
      </w:tr>
      <w:tr w:rsidR="0050466E" w:rsidRPr="00BB102D" w14:paraId="188DF43C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05ED5A2B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7DA8C483" w14:textId="084489AA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884</w:t>
            </w:r>
            <w:r w:rsidR="007273DC" w:rsidRPr="007273D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203</w:t>
            </w:r>
          </w:p>
        </w:tc>
        <w:tc>
          <w:tcPr>
            <w:tcW w:w="270" w:type="dxa"/>
          </w:tcPr>
          <w:p w14:paraId="4E87CBD3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4AA34FC5" w14:textId="71D2EB3D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920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336</w:t>
            </w:r>
          </w:p>
        </w:tc>
        <w:tc>
          <w:tcPr>
            <w:tcW w:w="270" w:type="dxa"/>
          </w:tcPr>
          <w:p w14:paraId="7638048A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E132960" w14:textId="58F7222D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619</w:t>
            </w:r>
            <w:r w:rsidR="007F37B7" w:rsidRPr="007F37B7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442</w:t>
            </w:r>
          </w:p>
        </w:tc>
        <w:tc>
          <w:tcPr>
            <w:tcW w:w="243" w:type="dxa"/>
          </w:tcPr>
          <w:p w14:paraId="202742D6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D3BC1FE" w14:textId="7DF2A25E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694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925</w:t>
            </w:r>
          </w:p>
        </w:tc>
      </w:tr>
      <w:tr w:rsidR="0050466E" w:rsidRPr="00BB102D" w14:paraId="52EB5E71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18DF55CD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EB4F32" w14:textId="5D6DAB89" w:rsidR="0050466E" w:rsidRPr="003120D9" w:rsidRDefault="007273DC" w:rsidP="007273DC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4A1412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4F0C762" w14:textId="4E6486E1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149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639</w:t>
            </w:r>
          </w:p>
        </w:tc>
        <w:tc>
          <w:tcPr>
            <w:tcW w:w="270" w:type="dxa"/>
          </w:tcPr>
          <w:p w14:paraId="541DFA6E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D1D234F" w14:textId="03E76DF4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35</w:t>
            </w:r>
            <w:r w:rsidR="004275E5" w:rsidRPr="004275E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417</w:t>
            </w:r>
          </w:p>
        </w:tc>
        <w:tc>
          <w:tcPr>
            <w:tcW w:w="243" w:type="dxa"/>
          </w:tcPr>
          <w:p w14:paraId="01E03CE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28D5465" w14:textId="38EC7027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140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590</w:t>
            </w:r>
          </w:p>
        </w:tc>
      </w:tr>
      <w:tr w:rsidR="0050466E" w:rsidRPr="00C50C6C" w14:paraId="2F03FEB4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2A92E4ED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523B3" w14:textId="0519951D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2D60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115</w:t>
            </w:r>
            <w:r w:rsidR="002D60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767</w:t>
            </w:r>
          </w:p>
        </w:tc>
        <w:tc>
          <w:tcPr>
            <w:tcW w:w="270" w:type="dxa"/>
          </w:tcPr>
          <w:p w14:paraId="23176E6F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4F45B16" w14:textId="062C28A1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057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339</w:t>
            </w:r>
          </w:p>
        </w:tc>
        <w:tc>
          <w:tcPr>
            <w:tcW w:w="270" w:type="dxa"/>
          </w:tcPr>
          <w:p w14:paraId="3D572EC3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9CB86" w14:textId="392923A1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10</w:t>
            </w:r>
            <w:r w:rsidR="007F37B7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285</w:t>
            </w:r>
            <w:r w:rsidR="007F37B7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865</w:t>
            </w:r>
          </w:p>
        </w:tc>
        <w:tc>
          <w:tcPr>
            <w:tcW w:w="243" w:type="dxa"/>
          </w:tcPr>
          <w:p w14:paraId="10F1C7F9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6914B57" w14:textId="37A5DCF2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13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921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296</w:t>
            </w:r>
          </w:p>
        </w:tc>
      </w:tr>
      <w:tr w:rsidR="0050466E" w:rsidRPr="00C50C6C" w14:paraId="7970D791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474F1EC6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170" w:type="dxa"/>
            <w:shd w:val="clear" w:color="auto" w:fill="auto"/>
          </w:tcPr>
          <w:p w14:paraId="415C7489" w14:textId="0E00ADC8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572</w:t>
            </w:r>
            <w:r w:rsidR="003D0C6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639</w:t>
            </w:r>
          </w:p>
        </w:tc>
        <w:tc>
          <w:tcPr>
            <w:tcW w:w="270" w:type="dxa"/>
          </w:tcPr>
          <w:p w14:paraId="12EF871C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0A1F00C3" w14:textId="4E01E0A4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393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089</w:t>
            </w:r>
          </w:p>
        </w:tc>
        <w:tc>
          <w:tcPr>
            <w:tcW w:w="270" w:type="dxa"/>
          </w:tcPr>
          <w:p w14:paraId="626CE62B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6C6FBB5" w14:textId="483ACDDA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289</w:t>
            </w:r>
            <w:r w:rsidR="000C1A9C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409</w:t>
            </w:r>
          </w:p>
        </w:tc>
        <w:tc>
          <w:tcPr>
            <w:tcW w:w="243" w:type="dxa"/>
          </w:tcPr>
          <w:p w14:paraId="1AB2FA71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5F3E708E" w14:textId="1E236B5C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434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335</w:t>
            </w:r>
          </w:p>
        </w:tc>
      </w:tr>
      <w:tr w:rsidR="0050466E" w:rsidRPr="00C50C6C" w14:paraId="44788E09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790AC9A9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E75F7E" w14:textId="7C8A8E52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21</w:t>
            </w:r>
            <w:r w:rsidR="007273DC" w:rsidRPr="007273D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270" w:type="dxa"/>
          </w:tcPr>
          <w:p w14:paraId="20472B6F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559FFD0" w14:textId="39FA6378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56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357</w:t>
            </w:r>
          </w:p>
        </w:tc>
        <w:tc>
          <w:tcPr>
            <w:tcW w:w="270" w:type="dxa"/>
          </w:tcPr>
          <w:p w14:paraId="48B7BB22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B92E8C2" w14:textId="2647E12F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18</w:t>
            </w:r>
            <w:r w:rsidR="007F37B7" w:rsidRPr="007F37B7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571</w:t>
            </w:r>
          </w:p>
        </w:tc>
        <w:tc>
          <w:tcPr>
            <w:tcW w:w="243" w:type="dxa"/>
          </w:tcPr>
          <w:p w14:paraId="5DF83969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6BF504E" w14:textId="505A9F9C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58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049</w:t>
            </w:r>
          </w:p>
        </w:tc>
      </w:tr>
      <w:tr w:rsidR="0050466E" w:rsidRPr="00C50C6C" w14:paraId="58111734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5FEDD6F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425CD0EB" w14:textId="7AD934F1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551</w:t>
            </w:r>
            <w:r w:rsidR="00315B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065</w:t>
            </w:r>
          </w:p>
        </w:tc>
        <w:tc>
          <w:tcPr>
            <w:tcW w:w="270" w:type="dxa"/>
          </w:tcPr>
          <w:p w14:paraId="7DC7A5A1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6F29FEA8" w14:textId="3D13D566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336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732</w:t>
            </w:r>
          </w:p>
        </w:tc>
        <w:tc>
          <w:tcPr>
            <w:tcW w:w="270" w:type="dxa"/>
          </w:tcPr>
          <w:p w14:paraId="391B65E6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B20ED90" w14:textId="6425C4DF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270</w:t>
            </w:r>
            <w:r w:rsidR="000C1A9C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838</w:t>
            </w:r>
          </w:p>
        </w:tc>
        <w:tc>
          <w:tcPr>
            <w:tcW w:w="243" w:type="dxa"/>
          </w:tcPr>
          <w:p w14:paraId="6946925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53680192" w14:textId="01610922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376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286</w:t>
            </w:r>
          </w:p>
        </w:tc>
      </w:tr>
      <w:tr w:rsidR="0050466E" w:rsidRPr="00BB102D" w14:paraId="62BBA82A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22B40593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46B084" w14:textId="613755E0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175</w:t>
            </w:r>
            <w:r w:rsidR="0038347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353</w:t>
            </w:r>
          </w:p>
        </w:tc>
        <w:tc>
          <w:tcPr>
            <w:tcW w:w="270" w:type="dxa"/>
          </w:tcPr>
          <w:p w14:paraId="05EEA92C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FDCC225" w14:textId="2A0412D4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529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786</w:t>
            </w:r>
          </w:p>
        </w:tc>
        <w:tc>
          <w:tcPr>
            <w:tcW w:w="270" w:type="dxa"/>
          </w:tcPr>
          <w:p w14:paraId="4310D205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55D5B7" w14:textId="03426E8A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74</w:t>
            </w:r>
            <w:r w:rsidR="00F04730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159</w:t>
            </w:r>
          </w:p>
        </w:tc>
        <w:tc>
          <w:tcPr>
            <w:tcW w:w="243" w:type="dxa"/>
          </w:tcPr>
          <w:p w14:paraId="32F4CDC2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486641D" w14:textId="18DA7866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349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367</w:t>
            </w:r>
          </w:p>
        </w:tc>
      </w:tr>
      <w:tr w:rsidR="0050466E" w:rsidRPr="00BB102D" w14:paraId="068AF78F" w14:textId="77777777" w:rsidTr="00082966">
        <w:trPr>
          <w:trHeight w:val="145"/>
        </w:trPr>
        <w:tc>
          <w:tcPr>
            <w:tcW w:w="3627" w:type="dxa"/>
            <w:vAlign w:val="bottom"/>
          </w:tcPr>
          <w:p w14:paraId="542F485F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83AAE" w14:textId="32519E9E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375</w:t>
            </w:r>
            <w:r w:rsidR="00315B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</w:tcPr>
          <w:p w14:paraId="31EFFAB5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E71AEE5" w14:textId="1DAA989B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806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946</w:t>
            </w:r>
          </w:p>
        </w:tc>
        <w:tc>
          <w:tcPr>
            <w:tcW w:w="270" w:type="dxa"/>
          </w:tcPr>
          <w:p w14:paraId="4A4F696C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C3317" w14:textId="54F12B06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196</w:t>
            </w:r>
            <w:r w:rsidR="00F04730" w:rsidRPr="00F04730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679</w:t>
            </w:r>
          </w:p>
        </w:tc>
        <w:tc>
          <w:tcPr>
            <w:tcW w:w="243" w:type="dxa"/>
          </w:tcPr>
          <w:p w14:paraId="1490F7EA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8837778" w14:textId="7127E658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026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919</w:t>
            </w:r>
          </w:p>
        </w:tc>
      </w:tr>
      <w:tr w:rsidR="0050466E" w:rsidRPr="00E81896" w14:paraId="5353969C" w14:textId="77777777" w:rsidTr="00082966">
        <w:trPr>
          <w:trHeight w:val="145"/>
        </w:trPr>
        <w:tc>
          <w:tcPr>
            <w:tcW w:w="3627" w:type="dxa"/>
            <w:vAlign w:val="bottom"/>
          </w:tcPr>
          <w:p w14:paraId="1C47EEEF" w14:textId="77777777" w:rsidR="0050466E" w:rsidRPr="00E81896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A61354" w14:textId="77777777" w:rsidR="0050466E" w:rsidRPr="00E81896" w:rsidRDefault="0050466E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404274" w14:textId="77777777" w:rsidR="0050466E" w:rsidRPr="00E81896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04213D1" w14:textId="77777777" w:rsidR="0050466E" w:rsidRPr="00E81896" w:rsidRDefault="0050466E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FEEAD5" w14:textId="77777777" w:rsidR="0050466E" w:rsidRPr="00E81896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2B839FCF" w14:textId="77777777" w:rsidR="0050466E" w:rsidRPr="00E81896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</w:tcPr>
          <w:p w14:paraId="7396936A" w14:textId="77777777" w:rsidR="0050466E" w:rsidRPr="00E81896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2A2318B" w14:textId="77777777" w:rsidR="0050466E" w:rsidRPr="00E81896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50466E" w:rsidRPr="00BB102D" w14:paraId="53BF144C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48C5B4EA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BA5178" w14:textId="77777777" w:rsidR="0050466E" w:rsidRPr="003120D9" w:rsidRDefault="0050466E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DD447F9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3DA246D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2B444EF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8C56EC7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93775C7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FAE1095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0466E" w:rsidRPr="00BB102D" w14:paraId="6B0C823D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647A7E4D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4C2FE1" w14:textId="77777777" w:rsidR="0050466E" w:rsidRPr="003120D9" w:rsidRDefault="0050466E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D5B7C2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CF77255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E9ED17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8394667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84E95FD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39DCEA12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0466E" w:rsidRPr="00BB102D" w14:paraId="4E02333E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59ED45DC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DF1BE" w14:textId="3D03B94D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137</w:t>
            </w:r>
            <w:r w:rsidR="00556193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207</w:t>
            </w:r>
          </w:p>
        </w:tc>
        <w:tc>
          <w:tcPr>
            <w:tcW w:w="270" w:type="dxa"/>
            <w:vAlign w:val="bottom"/>
          </w:tcPr>
          <w:p w14:paraId="0C500AA6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5B54942" w14:textId="32D806B6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42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146</w:t>
            </w:r>
          </w:p>
        </w:tc>
        <w:tc>
          <w:tcPr>
            <w:tcW w:w="270" w:type="dxa"/>
            <w:vAlign w:val="bottom"/>
          </w:tcPr>
          <w:p w14:paraId="46C869B4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BFAA1" w14:textId="53EB7A09" w:rsidR="0050466E" w:rsidRPr="00F04730" w:rsidRDefault="00F04730" w:rsidP="00F0473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04730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21ABCF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6D03EB4" w14:textId="0433A96D" w:rsidR="0050466E" w:rsidRPr="00DF1C50" w:rsidRDefault="0050466E" w:rsidP="0050466E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50466E" w:rsidRPr="00BB102D" w14:paraId="0E0649A8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45749FAC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br/>
              <w:t xml:space="preserve">   กำไรขาดทุนในภายหลัง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E74A2" w14:textId="40EA8D59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137</w:t>
            </w:r>
            <w:r w:rsidR="0055619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</w:p>
        </w:tc>
        <w:tc>
          <w:tcPr>
            <w:tcW w:w="270" w:type="dxa"/>
            <w:vAlign w:val="bottom"/>
          </w:tcPr>
          <w:p w14:paraId="796D3AF2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B5CC8" w14:textId="4D0DDCD5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270" w:type="dxa"/>
            <w:vAlign w:val="bottom"/>
          </w:tcPr>
          <w:p w14:paraId="0DA3631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C20C6" w14:textId="0BB58A48" w:rsidR="0050466E" w:rsidRPr="00F04730" w:rsidRDefault="00F04730" w:rsidP="00F0473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F047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2221C1A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CF8EC" w14:textId="4CF77B2F" w:rsidR="0050466E" w:rsidRPr="00DF1C50" w:rsidRDefault="0050466E" w:rsidP="0050466E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-</w:t>
            </w:r>
          </w:p>
        </w:tc>
      </w:tr>
      <w:tr w:rsidR="0050466E" w:rsidRPr="00BB102D" w14:paraId="0342BEE3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2244764B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AE0EE" w14:textId="4C340BD0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512</w:t>
            </w:r>
            <w:r w:rsidR="009161E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919</w:t>
            </w:r>
          </w:p>
        </w:tc>
        <w:tc>
          <w:tcPr>
            <w:tcW w:w="270" w:type="dxa"/>
            <w:vAlign w:val="bottom"/>
          </w:tcPr>
          <w:p w14:paraId="0013E175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CF490" w14:textId="28B9D408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849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092</w:t>
            </w:r>
          </w:p>
        </w:tc>
        <w:tc>
          <w:tcPr>
            <w:tcW w:w="270" w:type="dxa"/>
            <w:vAlign w:val="bottom"/>
          </w:tcPr>
          <w:p w14:paraId="0CFEEE7E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0FFF0E" w14:textId="6AA11F9E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196</w:t>
            </w:r>
            <w:r w:rsidR="00F04730" w:rsidRPr="00F04730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679</w:t>
            </w:r>
          </w:p>
        </w:tc>
        <w:tc>
          <w:tcPr>
            <w:tcW w:w="243" w:type="dxa"/>
            <w:vAlign w:val="bottom"/>
          </w:tcPr>
          <w:p w14:paraId="1FB894F9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7D067" w14:textId="5CA82A5C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026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919</w:t>
            </w:r>
          </w:p>
        </w:tc>
      </w:tr>
      <w:tr w:rsidR="0050466E" w:rsidRPr="00BB102D" w14:paraId="31E1996F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32A1B82C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234230" w14:textId="77777777" w:rsidR="0050466E" w:rsidRPr="003120D9" w:rsidRDefault="0050466E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AED985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0EDB91FF" w14:textId="77777777" w:rsidR="0050466E" w:rsidRPr="003120D9" w:rsidRDefault="0050466E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87C97F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DDA3C8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7E12872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33D94966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</w:p>
        </w:tc>
      </w:tr>
      <w:tr w:rsidR="0050466E" w:rsidRPr="00BB102D" w14:paraId="1BDF1FBE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36C806D3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A9BC7" w14:textId="77777777" w:rsidR="0050466E" w:rsidRPr="003120D9" w:rsidRDefault="0050466E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6F3F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BF92571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E1F1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E9A9FCC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CF14009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E325476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0466E" w:rsidRPr="00BB102D" w14:paraId="468BC79B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59D16CA7" w14:textId="77777777" w:rsidR="0050466E" w:rsidRPr="003120D9" w:rsidRDefault="0050466E" w:rsidP="0050466E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421816" w14:textId="2A794FB8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345</w:t>
            </w:r>
            <w:r w:rsidR="00090064" w:rsidRPr="000900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622</w:t>
            </w:r>
          </w:p>
        </w:tc>
        <w:tc>
          <w:tcPr>
            <w:tcW w:w="270" w:type="dxa"/>
            <w:vAlign w:val="bottom"/>
          </w:tcPr>
          <w:p w14:paraId="4CA2E087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F8C8166" w14:textId="3DFC1154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661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947</w:t>
            </w:r>
          </w:p>
        </w:tc>
        <w:tc>
          <w:tcPr>
            <w:tcW w:w="270" w:type="dxa"/>
            <w:vAlign w:val="bottom"/>
          </w:tcPr>
          <w:p w14:paraId="6C4CDE2C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BF4400F" w14:textId="1A566B49" w:rsidR="0050466E" w:rsidRPr="00F04730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196</w:t>
            </w:r>
            <w:r w:rsidR="00F04730" w:rsidRPr="00F04730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679</w:t>
            </w:r>
          </w:p>
        </w:tc>
        <w:tc>
          <w:tcPr>
            <w:tcW w:w="243" w:type="dxa"/>
            <w:vAlign w:val="bottom"/>
          </w:tcPr>
          <w:p w14:paraId="444A65E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53327D3" w14:textId="2825E8CD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026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919</w:t>
            </w:r>
          </w:p>
        </w:tc>
      </w:tr>
      <w:tr w:rsidR="0050466E" w:rsidRPr="00BB102D" w14:paraId="587DDC4B" w14:textId="77777777" w:rsidTr="00082966">
        <w:trPr>
          <w:trHeight w:val="399"/>
        </w:trPr>
        <w:tc>
          <w:tcPr>
            <w:tcW w:w="3627" w:type="dxa"/>
            <w:vAlign w:val="bottom"/>
          </w:tcPr>
          <w:p w14:paraId="7B756C2F" w14:textId="77777777" w:rsidR="0050466E" w:rsidRPr="003120D9" w:rsidRDefault="0050466E" w:rsidP="0050466E">
            <w:pPr>
              <w:tabs>
                <w:tab w:val="left" w:pos="117"/>
              </w:tabs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42FF9" w14:textId="0458CB60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30</w:t>
            </w:r>
            <w:r w:rsidR="00090064" w:rsidRPr="000900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090</w:t>
            </w:r>
          </w:p>
        </w:tc>
        <w:tc>
          <w:tcPr>
            <w:tcW w:w="270" w:type="dxa"/>
            <w:vAlign w:val="bottom"/>
          </w:tcPr>
          <w:p w14:paraId="1B7148B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3FE4A9F" w14:textId="5B5C3DBE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144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999</w:t>
            </w:r>
          </w:p>
        </w:tc>
        <w:tc>
          <w:tcPr>
            <w:tcW w:w="270" w:type="dxa"/>
            <w:vAlign w:val="bottom"/>
          </w:tcPr>
          <w:p w14:paraId="2D81A8EE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A6CE7" w14:textId="393D48A1" w:rsidR="0050466E" w:rsidRPr="00F04730" w:rsidRDefault="00F04730" w:rsidP="00F0473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04730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670CDD4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0953E24" w14:textId="76EE29E0" w:rsidR="0050466E" w:rsidRPr="003120D9" w:rsidRDefault="0050466E" w:rsidP="0050466E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50466E" w:rsidRPr="00BB102D" w14:paraId="38C1F7E8" w14:textId="77777777" w:rsidTr="00082966">
        <w:trPr>
          <w:trHeight w:val="404"/>
        </w:trPr>
        <w:tc>
          <w:tcPr>
            <w:tcW w:w="3627" w:type="dxa"/>
            <w:vAlign w:val="center"/>
          </w:tcPr>
          <w:p w14:paraId="6F7914B1" w14:textId="77777777" w:rsidR="0050466E" w:rsidRPr="003120D9" w:rsidRDefault="0050466E" w:rsidP="0050466E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BB647" w14:textId="541417F6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375</w:t>
            </w:r>
            <w:r w:rsidR="00254D6B" w:rsidRPr="00254D6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vAlign w:val="bottom"/>
          </w:tcPr>
          <w:p w14:paraId="292C6B8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5FA8D" w14:textId="656FB381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806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946</w:t>
            </w:r>
          </w:p>
        </w:tc>
        <w:tc>
          <w:tcPr>
            <w:tcW w:w="270" w:type="dxa"/>
            <w:vAlign w:val="bottom"/>
          </w:tcPr>
          <w:p w14:paraId="5409CB43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7B397" w14:textId="62777B46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196</w:t>
            </w:r>
            <w:r w:rsidR="00F04730" w:rsidRPr="00F04730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679</w:t>
            </w:r>
          </w:p>
        </w:tc>
        <w:tc>
          <w:tcPr>
            <w:tcW w:w="243" w:type="dxa"/>
            <w:vAlign w:val="bottom"/>
          </w:tcPr>
          <w:p w14:paraId="0641711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B380D" w14:textId="67F9AFDE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026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919</w:t>
            </w:r>
          </w:p>
        </w:tc>
      </w:tr>
      <w:tr w:rsidR="0050466E" w:rsidRPr="00BB102D" w14:paraId="43B0440D" w14:textId="77777777" w:rsidTr="00082966">
        <w:trPr>
          <w:trHeight w:val="404"/>
        </w:trPr>
        <w:tc>
          <w:tcPr>
            <w:tcW w:w="3627" w:type="dxa"/>
            <w:vAlign w:val="bottom"/>
          </w:tcPr>
          <w:p w14:paraId="04504711" w14:textId="77777777" w:rsidR="0050466E" w:rsidRPr="003120D9" w:rsidRDefault="0050466E" w:rsidP="0050466E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30B1B" w14:textId="77777777" w:rsidR="0050466E" w:rsidRPr="003120D9" w:rsidRDefault="0050466E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8DB990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F14B056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BDCA14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6FE3E67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ACC6CB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39531743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0466E" w:rsidRPr="00BB102D" w14:paraId="0A60FCFA" w14:textId="77777777" w:rsidTr="00082966">
        <w:trPr>
          <w:trHeight w:val="404"/>
        </w:trPr>
        <w:tc>
          <w:tcPr>
            <w:tcW w:w="3627" w:type="dxa"/>
            <w:vAlign w:val="bottom"/>
          </w:tcPr>
          <w:p w14:paraId="5C2F87FA" w14:textId="77777777" w:rsidR="0050466E" w:rsidRPr="003120D9" w:rsidRDefault="0050466E" w:rsidP="0050466E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80792F" w14:textId="39EA710C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353</w:t>
            </w:r>
            <w:r w:rsidR="00EA59CF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335</w:t>
            </w:r>
          </w:p>
        </w:tc>
        <w:tc>
          <w:tcPr>
            <w:tcW w:w="270" w:type="dxa"/>
            <w:vAlign w:val="bottom"/>
          </w:tcPr>
          <w:p w14:paraId="29B5C11D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CBE427D" w14:textId="60D93451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671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790</w:t>
            </w:r>
          </w:p>
        </w:tc>
        <w:tc>
          <w:tcPr>
            <w:tcW w:w="270" w:type="dxa"/>
            <w:vAlign w:val="bottom"/>
          </w:tcPr>
          <w:p w14:paraId="6A097DCA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20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92B9A0F" w14:textId="2B33442D" w:rsidR="0050466E" w:rsidRPr="00F04730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196</w:t>
            </w:r>
            <w:r w:rsidR="00F04730" w:rsidRPr="00F04730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679</w:t>
            </w:r>
          </w:p>
        </w:tc>
        <w:tc>
          <w:tcPr>
            <w:tcW w:w="243" w:type="dxa"/>
            <w:vAlign w:val="bottom"/>
          </w:tcPr>
          <w:p w14:paraId="68C1E599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192089A" w14:textId="5E3E95FD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026</w:t>
            </w:r>
            <w:r w:rsidR="0050466E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919</w:t>
            </w:r>
          </w:p>
        </w:tc>
      </w:tr>
      <w:tr w:rsidR="0050466E" w:rsidRPr="00BB102D" w14:paraId="787D980D" w14:textId="77777777" w:rsidTr="00082966">
        <w:trPr>
          <w:trHeight w:val="404"/>
        </w:trPr>
        <w:tc>
          <w:tcPr>
            <w:tcW w:w="3627" w:type="dxa"/>
            <w:vAlign w:val="bottom"/>
          </w:tcPr>
          <w:p w14:paraId="45D5AE34" w14:textId="77777777" w:rsidR="0050466E" w:rsidRPr="003120D9" w:rsidRDefault="0050466E" w:rsidP="0050466E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8E140" w14:textId="445A1E76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159</w:t>
            </w:r>
            <w:r w:rsidR="00AE5182" w:rsidRPr="00AE518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584</w:t>
            </w:r>
          </w:p>
        </w:tc>
        <w:tc>
          <w:tcPr>
            <w:tcW w:w="270" w:type="dxa"/>
            <w:vAlign w:val="bottom"/>
          </w:tcPr>
          <w:p w14:paraId="6B361E5A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6375530" w14:textId="673702D0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177</w:t>
            </w:r>
            <w:r w:rsid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302</w:t>
            </w:r>
          </w:p>
        </w:tc>
        <w:tc>
          <w:tcPr>
            <w:tcW w:w="270" w:type="dxa"/>
            <w:vAlign w:val="bottom"/>
          </w:tcPr>
          <w:p w14:paraId="63CBDAE4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4F79" w14:textId="71EB50FB" w:rsidR="0050466E" w:rsidRPr="00F04730" w:rsidRDefault="00F04730" w:rsidP="00F04730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A8A84FC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F1CA1F2" w14:textId="0AB25353" w:rsidR="0050466E" w:rsidRPr="003120D9" w:rsidRDefault="0050466E" w:rsidP="0050466E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50466E" w:rsidRPr="00BB102D" w14:paraId="593ACCE2" w14:textId="77777777" w:rsidTr="00082966">
        <w:trPr>
          <w:trHeight w:val="404"/>
        </w:trPr>
        <w:tc>
          <w:tcPr>
            <w:tcW w:w="3627" w:type="dxa"/>
            <w:vAlign w:val="center"/>
          </w:tcPr>
          <w:p w14:paraId="053F3472" w14:textId="77777777" w:rsidR="0050466E" w:rsidRPr="003120D9" w:rsidRDefault="0050466E" w:rsidP="0050466E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BA77E" w14:textId="3B208515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512</w:t>
            </w:r>
            <w:r w:rsidR="009161E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919</w:t>
            </w:r>
          </w:p>
        </w:tc>
        <w:tc>
          <w:tcPr>
            <w:tcW w:w="270" w:type="dxa"/>
            <w:vAlign w:val="bottom"/>
          </w:tcPr>
          <w:p w14:paraId="73E581CF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1D7C3" w14:textId="28FE1305" w:rsidR="0050466E" w:rsidRPr="003120D9" w:rsidRDefault="00303116" w:rsidP="0050466E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849</w:t>
            </w:r>
            <w:r w:rsidR="005046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092</w:t>
            </w:r>
          </w:p>
        </w:tc>
        <w:tc>
          <w:tcPr>
            <w:tcW w:w="270" w:type="dxa"/>
            <w:vAlign w:val="bottom"/>
          </w:tcPr>
          <w:p w14:paraId="2FAF2D88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27E24" w14:textId="24DE74C1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196</w:t>
            </w:r>
            <w:r w:rsidR="00F04730" w:rsidRPr="00F04730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679</w:t>
            </w:r>
          </w:p>
        </w:tc>
        <w:tc>
          <w:tcPr>
            <w:tcW w:w="243" w:type="dxa"/>
            <w:vAlign w:val="bottom"/>
          </w:tcPr>
          <w:p w14:paraId="395E0CB6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A6FAA" w14:textId="6336CB60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026</w:t>
            </w:r>
            <w:r w:rsidR="0050466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919</w:t>
            </w:r>
          </w:p>
        </w:tc>
      </w:tr>
      <w:tr w:rsidR="0050466E" w:rsidRPr="00CE2716" w14:paraId="5FFE5B0E" w14:textId="77777777" w:rsidTr="00082966">
        <w:trPr>
          <w:trHeight w:val="224"/>
        </w:trPr>
        <w:tc>
          <w:tcPr>
            <w:tcW w:w="3627" w:type="dxa"/>
            <w:vAlign w:val="bottom"/>
          </w:tcPr>
          <w:p w14:paraId="3FD2EB2B" w14:textId="77777777" w:rsidR="0050466E" w:rsidRPr="003120D9" w:rsidRDefault="0050466E" w:rsidP="0050466E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94AE22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91C33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44EBC62A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1E19FE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31D7EBDB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43800E72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2B6F5BF" w14:textId="77777777" w:rsidR="0050466E" w:rsidRPr="003120D9" w:rsidRDefault="0050466E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0466E" w:rsidRPr="00BB102D" w14:paraId="3D5CCDA2" w14:textId="77777777" w:rsidTr="00082966">
        <w:trPr>
          <w:trHeight w:val="404"/>
        </w:trPr>
        <w:tc>
          <w:tcPr>
            <w:tcW w:w="3627" w:type="dxa"/>
            <w:vAlign w:val="bottom"/>
          </w:tcPr>
          <w:p w14:paraId="3BF80A8B" w14:textId="77777777" w:rsidR="0050466E" w:rsidRPr="003120D9" w:rsidRDefault="0050466E" w:rsidP="0050466E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5B943E6" w14:textId="50D04B02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5178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1F6E9A62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125748B" w14:textId="585E653D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right="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5046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44F4FB9F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0565D7CF" w14:textId="1614D3B5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3842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43" w:type="dxa"/>
          </w:tcPr>
          <w:p w14:paraId="2F14D9E5" w14:textId="77777777" w:rsidR="0050466E" w:rsidRPr="003120D9" w:rsidRDefault="0050466E" w:rsidP="00504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DF7FAC9" w14:textId="68CE054E" w:rsidR="0050466E" w:rsidRPr="003120D9" w:rsidRDefault="00303116" w:rsidP="00504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right="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5046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</w:t>
            </w:r>
          </w:p>
        </w:tc>
      </w:tr>
    </w:tbl>
    <w:p w14:paraId="04F82311" w14:textId="77777777" w:rsidR="003120D9" w:rsidRDefault="00312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</w:rPr>
      </w:pPr>
    </w:p>
    <w:p w14:paraId="172AC51B" w14:textId="77777777" w:rsidR="003120D9" w:rsidRDefault="00312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sectPr w:rsidR="003120D9" w:rsidSect="009777AF">
      <w:headerReference w:type="default" r:id="rId10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4EF78" w14:textId="77777777" w:rsidR="00C52C90" w:rsidRDefault="00C52C90">
      <w:r>
        <w:separator/>
      </w:r>
    </w:p>
  </w:endnote>
  <w:endnote w:type="continuationSeparator" w:id="0">
    <w:p w14:paraId="7415B60B" w14:textId="77777777" w:rsidR="00C52C90" w:rsidRDefault="00C52C90">
      <w:r>
        <w:continuationSeparator/>
      </w:r>
    </w:p>
  </w:endnote>
  <w:endnote w:type="continuationNotice" w:id="1">
    <w:p w14:paraId="12B9A72C" w14:textId="77777777" w:rsidR="00C52C90" w:rsidRDefault="00C52C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002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53BFBB" w14:textId="58DE7D95" w:rsidR="0033775F" w:rsidRDefault="0033775F">
        <w:pPr>
          <w:pStyle w:val="Footer"/>
          <w:jc w:val="center"/>
        </w:pPr>
        <w:r w:rsidRPr="00C42F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42F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42F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03116" w:rsidRPr="0030311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42F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1AE28" w14:textId="77777777" w:rsidR="00C52C90" w:rsidRDefault="00C52C90">
      <w:r>
        <w:separator/>
      </w:r>
    </w:p>
  </w:footnote>
  <w:footnote w:type="continuationSeparator" w:id="0">
    <w:p w14:paraId="28C119D7" w14:textId="77777777" w:rsidR="00C52C90" w:rsidRDefault="00C52C90">
      <w:r>
        <w:continuationSeparator/>
      </w:r>
    </w:p>
  </w:footnote>
  <w:footnote w:type="continuationNotice" w:id="1">
    <w:p w14:paraId="5DACCBAD" w14:textId="77777777" w:rsidR="00C52C90" w:rsidRDefault="00C52C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F5F0" w14:textId="77777777" w:rsidR="0033775F" w:rsidRPr="00DC0DD7" w:rsidRDefault="0033775F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4D0D4C88" w14:textId="77777777" w:rsidR="00B800DD" w:rsidRPr="0025022B" w:rsidRDefault="00B800DD" w:rsidP="00B80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23DEC9A" w14:textId="11425AE0" w:rsidR="00B800DD" w:rsidRPr="00F55BAA" w:rsidRDefault="00B800DD" w:rsidP="00B800DD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</w:t>
    </w:r>
    <w:r w:rsidR="007B107B"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เ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ก</w:t>
    </w:r>
    <w:r w:rsidR="007B107B"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้า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="00303116" w:rsidRPr="00303116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="007B107B"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กันยา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="00303116" w:rsidRPr="00303116">
      <w:rPr>
        <w:rFonts w:asciiTheme="majorBidi" w:hAnsiTheme="majorBidi" w:cstheme="majorBidi"/>
        <w:sz w:val="30"/>
        <w:szCs w:val="30"/>
        <w:lang w:val="en-US" w:bidi="th-TH"/>
      </w:rPr>
      <w:t>2565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B478" w14:textId="77777777" w:rsidR="007B107B" w:rsidRPr="00DC0DD7" w:rsidRDefault="007B107B" w:rsidP="007B10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6DA5348" w14:textId="77777777" w:rsidR="007B107B" w:rsidRPr="0025022B" w:rsidRDefault="007B107B" w:rsidP="007B10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0B9DC62" w14:textId="0A84B084" w:rsidR="007B107B" w:rsidRPr="00F55BAA" w:rsidRDefault="007B107B" w:rsidP="007B107B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และเก้าเดือน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="00303116" w:rsidRPr="00303116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กันยายน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="00303116" w:rsidRPr="00303116">
      <w:rPr>
        <w:rFonts w:asciiTheme="majorBidi" w:hAnsiTheme="majorBidi" w:cstheme="majorBidi"/>
        <w:sz w:val="30"/>
        <w:szCs w:val="30"/>
        <w:lang w:val="en-US" w:bidi="th-TH"/>
      </w:rPr>
      <w:t>2565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2EAED60C" w14:textId="77777777" w:rsidR="009C0002" w:rsidRPr="007B107B" w:rsidRDefault="009C0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4"/>
  </w:num>
  <w:num w:numId="7">
    <w:abstractNumId w:val="15"/>
  </w:num>
  <w:num w:numId="8">
    <w:abstractNumId w:val="10"/>
  </w:num>
  <w:num w:numId="9">
    <w:abstractNumId w:val="1"/>
  </w:num>
  <w:num w:numId="10">
    <w:abstractNumId w:val="8"/>
  </w:num>
  <w:num w:numId="11">
    <w:abstractNumId w:val="13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12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0A0D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862"/>
    <w:rsid w:val="00013C02"/>
    <w:rsid w:val="000140C4"/>
    <w:rsid w:val="00014265"/>
    <w:rsid w:val="000148F7"/>
    <w:rsid w:val="00014A12"/>
    <w:rsid w:val="00014A4A"/>
    <w:rsid w:val="00015360"/>
    <w:rsid w:val="0001562E"/>
    <w:rsid w:val="000159E2"/>
    <w:rsid w:val="00015C52"/>
    <w:rsid w:val="000160A4"/>
    <w:rsid w:val="000163E0"/>
    <w:rsid w:val="00016690"/>
    <w:rsid w:val="000167EF"/>
    <w:rsid w:val="00016879"/>
    <w:rsid w:val="00016E14"/>
    <w:rsid w:val="000172EC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40"/>
    <w:rsid w:val="000221F6"/>
    <w:rsid w:val="0002222C"/>
    <w:rsid w:val="00022BB4"/>
    <w:rsid w:val="00022CE8"/>
    <w:rsid w:val="00023CE6"/>
    <w:rsid w:val="00023DFC"/>
    <w:rsid w:val="00024304"/>
    <w:rsid w:val="000243CE"/>
    <w:rsid w:val="000247B0"/>
    <w:rsid w:val="00024953"/>
    <w:rsid w:val="00024B71"/>
    <w:rsid w:val="00024F30"/>
    <w:rsid w:val="00025129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5B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A25"/>
    <w:rsid w:val="00035BFA"/>
    <w:rsid w:val="00035D7C"/>
    <w:rsid w:val="00036576"/>
    <w:rsid w:val="00036714"/>
    <w:rsid w:val="000367E5"/>
    <w:rsid w:val="00036C1A"/>
    <w:rsid w:val="00036C21"/>
    <w:rsid w:val="00036C24"/>
    <w:rsid w:val="00036E95"/>
    <w:rsid w:val="00036F52"/>
    <w:rsid w:val="00037609"/>
    <w:rsid w:val="0003760B"/>
    <w:rsid w:val="000378C7"/>
    <w:rsid w:val="00037979"/>
    <w:rsid w:val="00040331"/>
    <w:rsid w:val="000404E2"/>
    <w:rsid w:val="00040791"/>
    <w:rsid w:val="000407EC"/>
    <w:rsid w:val="00040952"/>
    <w:rsid w:val="00040AD0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E2E"/>
    <w:rsid w:val="00056F2D"/>
    <w:rsid w:val="000570A0"/>
    <w:rsid w:val="00057A0E"/>
    <w:rsid w:val="00057AD1"/>
    <w:rsid w:val="000602A0"/>
    <w:rsid w:val="00060676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2A6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730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2966"/>
    <w:rsid w:val="00083497"/>
    <w:rsid w:val="0008399D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E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64"/>
    <w:rsid w:val="000900D2"/>
    <w:rsid w:val="000901E2"/>
    <w:rsid w:val="000902EE"/>
    <w:rsid w:val="000904B7"/>
    <w:rsid w:val="00090737"/>
    <w:rsid w:val="00090A18"/>
    <w:rsid w:val="00090CA7"/>
    <w:rsid w:val="00090EBA"/>
    <w:rsid w:val="00090F48"/>
    <w:rsid w:val="000911C3"/>
    <w:rsid w:val="000913A0"/>
    <w:rsid w:val="00092224"/>
    <w:rsid w:val="000926A7"/>
    <w:rsid w:val="00092B09"/>
    <w:rsid w:val="00092B1D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AD4"/>
    <w:rsid w:val="00096F65"/>
    <w:rsid w:val="00097067"/>
    <w:rsid w:val="000970FD"/>
    <w:rsid w:val="00097659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3B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C1D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99"/>
    <w:rsid w:val="000B21CA"/>
    <w:rsid w:val="000B268E"/>
    <w:rsid w:val="000B287F"/>
    <w:rsid w:val="000B33FE"/>
    <w:rsid w:val="000B3CE4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1A9C"/>
    <w:rsid w:val="000C2074"/>
    <w:rsid w:val="000C21DB"/>
    <w:rsid w:val="000C2252"/>
    <w:rsid w:val="000C25AF"/>
    <w:rsid w:val="000C2B77"/>
    <w:rsid w:val="000C2DE1"/>
    <w:rsid w:val="000C2DF8"/>
    <w:rsid w:val="000C3273"/>
    <w:rsid w:val="000C3693"/>
    <w:rsid w:val="000C38FA"/>
    <w:rsid w:val="000C3CF9"/>
    <w:rsid w:val="000C3DA0"/>
    <w:rsid w:val="000C40E5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73F"/>
    <w:rsid w:val="000D38E9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E16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0C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4DDD"/>
    <w:rsid w:val="000F4E29"/>
    <w:rsid w:val="000F5844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6AA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D49"/>
    <w:rsid w:val="00107004"/>
    <w:rsid w:val="0010767C"/>
    <w:rsid w:val="00107B8A"/>
    <w:rsid w:val="00107EA8"/>
    <w:rsid w:val="0011021A"/>
    <w:rsid w:val="00110B7B"/>
    <w:rsid w:val="00110C30"/>
    <w:rsid w:val="0011110C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418"/>
    <w:rsid w:val="0012795F"/>
    <w:rsid w:val="00127973"/>
    <w:rsid w:val="0013011B"/>
    <w:rsid w:val="00130588"/>
    <w:rsid w:val="001305BB"/>
    <w:rsid w:val="0013060A"/>
    <w:rsid w:val="00130698"/>
    <w:rsid w:val="00130BCE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19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37E2C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47D09"/>
    <w:rsid w:val="00150273"/>
    <w:rsid w:val="0015060B"/>
    <w:rsid w:val="001508F8"/>
    <w:rsid w:val="0015162A"/>
    <w:rsid w:val="00151AD7"/>
    <w:rsid w:val="00151CA8"/>
    <w:rsid w:val="001520E7"/>
    <w:rsid w:val="001522E2"/>
    <w:rsid w:val="001525FB"/>
    <w:rsid w:val="0015288D"/>
    <w:rsid w:val="00152942"/>
    <w:rsid w:val="001529D7"/>
    <w:rsid w:val="00152E00"/>
    <w:rsid w:val="00152E38"/>
    <w:rsid w:val="00153055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CF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6DB8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230"/>
    <w:rsid w:val="001804E5"/>
    <w:rsid w:val="0018075B"/>
    <w:rsid w:val="00180DB8"/>
    <w:rsid w:val="00180E4D"/>
    <w:rsid w:val="00181088"/>
    <w:rsid w:val="0018127B"/>
    <w:rsid w:val="001816E8"/>
    <w:rsid w:val="001818DA"/>
    <w:rsid w:val="00181B8C"/>
    <w:rsid w:val="00181D49"/>
    <w:rsid w:val="0018205D"/>
    <w:rsid w:val="00182234"/>
    <w:rsid w:val="001826FA"/>
    <w:rsid w:val="001826FB"/>
    <w:rsid w:val="00182D71"/>
    <w:rsid w:val="00182E29"/>
    <w:rsid w:val="00183341"/>
    <w:rsid w:val="001835BA"/>
    <w:rsid w:val="0018374E"/>
    <w:rsid w:val="00183A4D"/>
    <w:rsid w:val="00183CB9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8AC"/>
    <w:rsid w:val="00185959"/>
    <w:rsid w:val="00185D16"/>
    <w:rsid w:val="00185FDB"/>
    <w:rsid w:val="001863F0"/>
    <w:rsid w:val="001865C5"/>
    <w:rsid w:val="0018681D"/>
    <w:rsid w:val="00186AC3"/>
    <w:rsid w:val="00186E89"/>
    <w:rsid w:val="00187057"/>
    <w:rsid w:val="00187423"/>
    <w:rsid w:val="00187720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1D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87E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7DC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233"/>
    <w:rsid w:val="001B49E6"/>
    <w:rsid w:val="001B4AEA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6D8"/>
    <w:rsid w:val="001C28A3"/>
    <w:rsid w:val="001C2FF9"/>
    <w:rsid w:val="001C316C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79"/>
    <w:rsid w:val="001D3DA4"/>
    <w:rsid w:val="001D3DFA"/>
    <w:rsid w:val="001D4174"/>
    <w:rsid w:val="001D4460"/>
    <w:rsid w:val="001D4640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1C8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F80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3A8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72A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5D70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76A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D83"/>
    <w:rsid w:val="00233F08"/>
    <w:rsid w:val="00234014"/>
    <w:rsid w:val="0023412E"/>
    <w:rsid w:val="00234177"/>
    <w:rsid w:val="00234B12"/>
    <w:rsid w:val="0023559E"/>
    <w:rsid w:val="002359D4"/>
    <w:rsid w:val="00236096"/>
    <w:rsid w:val="002367F7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05E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472"/>
    <w:rsid w:val="00245AA3"/>
    <w:rsid w:val="002465FC"/>
    <w:rsid w:val="002469A7"/>
    <w:rsid w:val="00246C27"/>
    <w:rsid w:val="00246C64"/>
    <w:rsid w:val="00246CE7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D6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F8C"/>
    <w:rsid w:val="00255FAD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9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FA"/>
    <w:rsid w:val="00265F36"/>
    <w:rsid w:val="00265F65"/>
    <w:rsid w:val="002662D6"/>
    <w:rsid w:val="00266557"/>
    <w:rsid w:val="002665F4"/>
    <w:rsid w:val="00266610"/>
    <w:rsid w:val="00266777"/>
    <w:rsid w:val="0026680E"/>
    <w:rsid w:val="00266CF3"/>
    <w:rsid w:val="00266E75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2BB1"/>
    <w:rsid w:val="00283130"/>
    <w:rsid w:val="00283275"/>
    <w:rsid w:val="0028327B"/>
    <w:rsid w:val="00283551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8CD"/>
    <w:rsid w:val="0029199E"/>
    <w:rsid w:val="00291A03"/>
    <w:rsid w:val="00291D68"/>
    <w:rsid w:val="00291FC2"/>
    <w:rsid w:val="0029204D"/>
    <w:rsid w:val="002922B7"/>
    <w:rsid w:val="002925F7"/>
    <w:rsid w:val="00292CC2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0E56"/>
    <w:rsid w:val="002A11D5"/>
    <w:rsid w:val="002A1252"/>
    <w:rsid w:val="002A13A6"/>
    <w:rsid w:val="002A13CA"/>
    <w:rsid w:val="002A16E9"/>
    <w:rsid w:val="002A1922"/>
    <w:rsid w:val="002A1F87"/>
    <w:rsid w:val="002A23D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0E3"/>
    <w:rsid w:val="002C03D9"/>
    <w:rsid w:val="002C0607"/>
    <w:rsid w:val="002C08A2"/>
    <w:rsid w:val="002C0E74"/>
    <w:rsid w:val="002C0EED"/>
    <w:rsid w:val="002C0F5E"/>
    <w:rsid w:val="002C155B"/>
    <w:rsid w:val="002C165A"/>
    <w:rsid w:val="002C17F3"/>
    <w:rsid w:val="002C207E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62D"/>
    <w:rsid w:val="002D27BD"/>
    <w:rsid w:val="002D2979"/>
    <w:rsid w:val="002D304C"/>
    <w:rsid w:val="002D3165"/>
    <w:rsid w:val="002D369B"/>
    <w:rsid w:val="002D3C70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DD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32F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4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825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116"/>
    <w:rsid w:val="00303409"/>
    <w:rsid w:val="0030347A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29F"/>
    <w:rsid w:val="0031089B"/>
    <w:rsid w:val="00310B22"/>
    <w:rsid w:val="00310BAA"/>
    <w:rsid w:val="00310C8F"/>
    <w:rsid w:val="00310CC6"/>
    <w:rsid w:val="0031116E"/>
    <w:rsid w:val="0031155B"/>
    <w:rsid w:val="00311F22"/>
    <w:rsid w:val="003120D9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B11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05B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BDC"/>
    <w:rsid w:val="0033276F"/>
    <w:rsid w:val="00332962"/>
    <w:rsid w:val="00332A97"/>
    <w:rsid w:val="00332C18"/>
    <w:rsid w:val="00332D2E"/>
    <w:rsid w:val="00333482"/>
    <w:rsid w:val="00333C93"/>
    <w:rsid w:val="00333CEF"/>
    <w:rsid w:val="00333E34"/>
    <w:rsid w:val="00333F17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75F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2BC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1F"/>
    <w:rsid w:val="003468CF"/>
    <w:rsid w:val="00346AF1"/>
    <w:rsid w:val="00346B4A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1AB"/>
    <w:rsid w:val="00356539"/>
    <w:rsid w:val="00356F4A"/>
    <w:rsid w:val="00357151"/>
    <w:rsid w:val="003573C0"/>
    <w:rsid w:val="003573DD"/>
    <w:rsid w:val="003574C6"/>
    <w:rsid w:val="00357553"/>
    <w:rsid w:val="00357890"/>
    <w:rsid w:val="00357985"/>
    <w:rsid w:val="00357C5A"/>
    <w:rsid w:val="00357CEB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1F2A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15B"/>
    <w:rsid w:val="003642E0"/>
    <w:rsid w:val="003644C6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3E4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19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2E4"/>
    <w:rsid w:val="00383390"/>
    <w:rsid w:val="0038347C"/>
    <w:rsid w:val="00383858"/>
    <w:rsid w:val="00383A98"/>
    <w:rsid w:val="003841DC"/>
    <w:rsid w:val="00384203"/>
    <w:rsid w:val="0038462C"/>
    <w:rsid w:val="00384667"/>
    <w:rsid w:val="00384B8F"/>
    <w:rsid w:val="00384E3B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F41"/>
    <w:rsid w:val="00394178"/>
    <w:rsid w:val="00394291"/>
    <w:rsid w:val="0039456C"/>
    <w:rsid w:val="00394C1B"/>
    <w:rsid w:val="00394C4C"/>
    <w:rsid w:val="0039558C"/>
    <w:rsid w:val="003955B1"/>
    <w:rsid w:val="003959E1"/>
    <w:rsid w:val="00395A8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8C"/>
    <w:rsid w:val="003A5CFF"/>
    <w:rsid w:val="003A61C3"/>
    <w:rsid w:val="003A6754"/>
    <w:rsid w:val="003A699A"/>
    <w:rsid w:val="003A6F0C"/>
    <w:rsid w:val="003A733B"/>
    <w:rsid w:val="003A74C6"/>
    <w:rsid w:val="003A7A04"/>
    <w:rsid w:val="003A7B4B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4FA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B81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C094B"/>
    <w:rsid w:val="003C0C88"/>
    <w:rsid w:val="003C110C"/>
    <w:rsid w:val="003C1195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426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AA"/>
    <w:rsid w:val="003D0C6B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9F3"/>
    <w:rsid w:val="003D4C0D"/>
    <w:rsid w:val="003D525F"/>
    <w:rsid w:val="003D5362"/>
    <w:rsid w:val="003D5470"/>
    <w:rsid w:val="003D5472"/>
    <w:rsid w:val="003D5B91"/>
    <w:rsid w:val="003D5F01"/>
    <w:rsid w:val="003D5FE3"/>
    <w:rsid w:val="003D64FD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1DD4"/>
    <w:rsid w:val="003E2001"/>
    <w:rsid w:val="003E2186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2C7"/>
    <w:rsid w:val="003E7613"/>
    <w:rsid w:val="003E7BB9"/>
    <w:rsid w:val="003E7D98"/>
    <w:rsid w:val="003F0524"/>
    <w:rsid w:val="003F06E0"/>
    <w:rsid w:val="003F0C1C"/>
    <w:rsid w:val="003F0CE8"/>
    <w:rsid w:val="003F148A"/>
    <w:rsid w:val="003F1732"/>
    <w:rsid w:val="003F1DF1"/>
    <w:rsid w:val="003F1F48"/>
    <w:rsid w:val="003F1F53"/>
    <w:rsid w:val="003F21E8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F40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AFE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AA4"/>
    <w:rsid w:val="00406B6D"/>
    <w:rsid w:val="00406BBA"/>
    <w:rsid w:val="00406C22"/>
    <w:rsid w:val="00406D0B"/>
    <w:rsid w:val="00406E82"/>
    <w:rsid w:val="00407303"/>
    <w:rsid w:val="00407B9E"/>
    <w:rsid w:val="00410495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867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3A5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1B2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D45"/>
    <w:rsid w:val="00433E84"/>
    <w:rsid w:val="0043416E"/>
    <w:rsid w:val="00434226"/>
    <w:rsid w:val="00434231"/>
    <w:rsid w:val="004342D5"/>
    <w:rsid w:val="0043508A"/>
    <w:rsid w:val="004350AE"/>
    <w:rsid w:val="0043526D"/>
    <w:rsid w:val="0043571E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4B71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2F"/>
    <w:rsid w:val="00447BB8"/>
    <w:rsid w:val="00447DC2"/>
    <w:rsid w:val="00450012"/>
    <w:rsid w:val="00450237"/>
    <w:rsid w:val="00450590"/>
    <w:rsid w:val="00450EBB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78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A03"/>
    <w:rsid w:val="00456B53"/>
    <w:rsid w:val="00456D39"/>
    <w:rsid w:val="004570BD"/>
    <w:rsid w:val="0045716D"/>
    <w:rsid w:val="004573DB"/>
    <w:rsid w:val="004574C4"/>
    <w:rsid w:val="00460722"/>
    <w:rsid w:val="00461041"/>
    <w:rsid w:val="00461586"/>
    <w:rsid w:val="00461869"/>
    <w:rsid w:val="004619D1"/>
    <w:rsid w:val="00461C6D"/>
    <w:rsid w:val="00462322"/>
    <w:rsid w:val="0046260A"/>
    <w:rsid w:val="00462670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649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11"/>
    <w:rsid w:val="00483453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284"/>
    <w:rsid w:val="004A249F"/>
    <w:rsid w:val="004A2683"/>
    <w:rsid w:val="004A276A"/>
    <w:rsid w:val="004A339F"/>
    <w:rsid w:val="004A351E"/>
    <w:rsid w:val="004A3819"/>
    <w:rsid w:val="004A430D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1B2"/>
    <w:rsid w:val="004B076E"/>
    <w:rsid w:val="004B0A87"/>
    <w:rsid w:val="004B0CFB"/>
    <w:rsid w:val="004B0F6F"/>
    <w:rsid w:val="004B1A85"/>
    <w:rsid w:val="004B1A95"/>
    <w:rsid w:val="004B226C"/>
    <w:rsid w:val="004B234C"/>
    <w:rsid w:val="004B2C1F"/>
    <w:rsid w:val="004B2E43"/>
    <w:rsid w:val="004B2EB2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516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D05"/>
    <w:rsid w:val="004C218D"/>
    <w:rsid w:val="004C21DA"/>
    <w:rsid w:val="004C25C6"/>
    <w:rsid w:val="004C2742"/>
    <w:rsid w:val="004C2890"/>
    <w:rsid w:val="004C2936"/>
    <w:rsid w:val="004C2997"/>
    <w:rsid w:val="004C2BB0"/>
    <w:rsid w:val="004C2E75"/>
    <w:rsid w:val="004C30AC"/>
    <w:rsid w:val="004C331E"/>
    <w:rsid w:val="004C3578"/>
    <w:rsid w:val="004C3651"/>
    <w:rsid w:val="004C393B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12C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03D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A8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5E"/>
    <w:rsid w:val="004F7EB8"/>
    <w:rsid w:val="004F7EDB"/>
    <w:rsid w:val="005001F9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2D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6E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6E99"/>
    <w:rsid w:val="005070F2"/>
    <w:rsid w:val="0050744D"/>
    <w:rsid w:val="00507485"/>
    <w:rsid w:val="00507CE0"/>
    <w:rsid w:val="00507DB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AA2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4FF3"/>
    <w:rsid w:val="00515595"/>
    <w:rsid w:val="00515A9C"/>
    <w:rsid w:val="00515F99"/>
    <w:rsid w:val="005165CF"/>
    <w:rsid w:val="00516892"/>
    <w:rsid w:val="00516DAB"/>
    <w:rsid w:val="00516EF2"/>
    <w:rsid w:val="005170FF"/>
    <w:rsid w:val="00517106"/>
    <w:rsid w:val="005171A5"/>
    <w:rsid w:val="00517632"/>
    <w:rsid w:val="005178FA"/>
    <w:rsid w:val="00517A12"/>
    <w:rsid w:val="005200AE"/>
    <w:rsid w:val="00520831"/>
    <w:rsid w:val="00520C24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43A"/>
    <w:rsid w:val="00526E2F"/>
    <w:rsid w:val="00527211"/>
    <w:rsid w:val="0052765D"/>
    <w:rsid w:val="00527D7E"/>
    <w:rsid w:val="00530411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27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C99"/>
    <w:rsid w:val="00541D7B"/>
    <w:rsid w:val="00541EC7"/>
    <w:rsid w:val="00542104"/>
    <w:rsid w:val="0054218D"/>
    <w:rsid w:val="00542549"/>
    <w:rsid w:val="005425D6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876"/>
    <w:rsid w:val="00545D68"/>
    <w:rsid w:val="005463E3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63E"/>
    <w:rsid w:val="00550851"/>
    <w:rsid w:val="00550B2A"/>
    <w:rsid w:val="00550B8A"/>
    <w:rsid w:val="00550C5E"/>
    <w:rsid w:val="005512F8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193"/>
    <w:rsid w:val="005563F9"/>
    <w:rsid w:val="00556837"/>
    <w:rsid w:val="00556C74"/>
    <w:rsid w:val="00556CD1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29D6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11B"/>
    <w:rsid w:val="005654C0"/>
    <w:rsid w:val="0056581F"/>
    <w:rsid w:val="005662B9"/>
    <w:rsid w:val="0056643C"/>
    <w:rsid w:val="00566BEB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324D"/>
    <w:rsid w:val="005734D5"/>
    <w:rsid w:val="00573AC4"/>
    <w:rsid w:val="00573F6D"/>
    <w:rsid w:val="00574392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F3B"/>
    <w:rsid w:val="005821DB"/>
    <w:rsid w:val="0058234C"/>
    <w:rsid w:val="00582C2C"/>
    <w:rsid w:val="00583BFA"/>
    <w:rsid w:val="00583C2E"/>
    <w:rsid w:val="00583CF9"/>
    <w:rsid w:val="00583D32"/>
    <w:rsid w:val="0058425B"/>
    <w:rsid w:val="0058435E"/>
    <w:rsid w:val="005843DB"/>
    <w:rsid w:val="00584474"/>
    <w:rsid w:val="00584616"/>
    <w:rsid w:val="00584D79"/>
    <w:rsid w:val="00585144"/>
    <w:rsid w:val="005852BB"/>
    <w:rsid w:val="00585772"/>
    <w:rsid w:val="00585A2B"/>
    <w:rsid w:val="00585B9B"/>
    <w:rsid w:val="005861B9"/>
    <w:rsid w:val="005867B8"/>
    <w:rsid w:val="0058691F"/>
    <w:rsid w:val="00586ABA"/>
    <w:rsid w:val="00586D37"/>
    <w:rsid w:val="00586ED9"/>
    <w:rsid w:val="005870F4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63D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32D"/>
    <w:rsid w:val="005A2674"/>
    <w:rsid w:val="005A2A2A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A66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2DA1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A29"/>
    <w:rsid w:val="005D01AE"/>
    <w:rsid w:val="005D01B5"/>
    <w:rsid w:val="005D02E1"/>
    <w:rsid w:val="005D03B7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C08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BAC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E19"/>
    <w:rsid w:val="005F1278"/>
    <w:rsid w:val="005F14D2"/>
    <w:rsid w:val="005F14E1"/>
    <w:rsid w:val="005F17FF"/>
    <w:rsid w:val="005F1A71"/>
    <w:rsid w:val="005F1B80"/>
    <w:rsid w:val="005F1CC2"/>
    <w:rsid w:val="005F1E8D"/>
    <w:rsid w:val="005F243E"/>
    <w:rsid w:val="005F266C"/>
    <w:rsid w:val="005F26AC"/>
    <w:rsid w:val="005F27D3"/>
    <w:rsid w:val="005F2FB8"/>
    <w:rsid w:val="005F347B"/>
    <w:rsid w:val="005F3533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3EC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9ED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6EE9"/>
    <w:rsid w:val="006073CA"/>
    <w:rsid w:val="00607480"/>
    <w:rsid w:val="00607A93"/>
    <w:rsid w:val="00607C99"/>
    <w:rsid w:val="00607CD0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97D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24"/>
    <w:rsid w:val="00622540"/>
    <w:rsid w:val="00622820"/>
    <w:rsid w:val="0062292C"/>
    <w:rsid w:val="00622933"/>
    <w:rsid w:val="00622A8D"/>
    <w:rsid w:val="00622AD3"/>
    <w:rsid w:val="00622FCE"/>
    <w:rsid w:val="006230F8"/>
    <w:rsid w:val="006243DE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5F92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687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1289"/>
    <w:rsid w:val="00651304"/>
    <w:rsid w:val="00651313"/>
    <w:rsid w:val="006513C5"/>
    <w:rsid w:val="006517D9"/>
    <w:rsid w:val="00651BE5"/>
    <w:rsid w:val="00651C2C"/>
    <w:rsid w:val="00651E4F"/>
    <w:rsid w:val="00652571"/>
    <w:rsid w:val="00652B56"/>
    <w:rsid w:val="00652C79"/>
    <w:rsid w:val="0065301E"/>
    <w:rsid w:val="0065304C"/>
    <w:rsid w:val="006530AB"/>
    <w:rsid w:val="00653284"/>
    <w:rsid w:val="006533DD"/>
    <w:rsid w:val="006535BC"/>
    <w:rsid w:val="00653930"/>
    <w:rsid w:val="00653948"/>
    <w:rsid w:val="00653BB8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D9"/>
    <w:rsid w:val="006574EF"/>
    <w:rsid w:val="00657634"/>
    <w:rsid w:val="006579FB"/>
    <w:rsid w:val="00657D2D"/>
    <w:rsid w:val="00657E1E"/>
    <w:rsid w:val="00657E2A"/>
    <w:rsid w:val="00657F55"/>
    <w:rsid w:val="0066007E"/>
    <w:rsid w:val="006604F3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81E"/>
    <w:rsid w:val="0066783F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076"/>
    <w:rsid w:val="006751B3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8AA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9F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36A"/>
    <w:rsid w:val="0069563B"/>
    <w:rsid w:val="00695900"/>
    <w:rsid w:val="00695AD3"/>
    <w:rsid w:val="00695AFC"/>
    <w:rsid w:val="00695B4E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3E"/>
    <w:rsid w:val="00697FAC"/>
    <w:rsid w:val="006A0094"/>
    <w:rsid w:val="006A0115"/>
    <w:rsid w:val="006A0451"/>
    <w:rsid w:val="006A08AF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8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BC4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7ED"/>
    <w:rsid w:val="006C4F56"/>
    <w:rsid w:val="006C56F6"/>
    <w:rsid w:val="006C5943"/>
    <w:rsid w:val="006C5D8A"/>
    <w:rsid w:val="006C6387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A0"/>
    <w:rsid w:val="006D15F0"/>
    <w:rsid w:val="006D17AE"/>
    <w:rsid w:val="006D1BA6"/>
    <w:rsid w:val="006D1D2F"/>
    <w:rsid w:val="006D1FFE"/>
    <w:rsid w:val="006D25B9"/>
    <w:rsid w:val="006D2602"/>
    <w:rsid w:val="006D279C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70F"/>
    <w:rsid w:val="006D6A93"/>
    <w:rsid w:val="006D6BDC"/>
    <w:rsid w:val="006D6F1A"/>
    <w:rsid w:val="006D7705"/>
    <w:rsid w:val="006D7DD8"/>
    <w:rsid w:val="006D7E58"/>
    <w:rsid w:val="006D7E97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0D23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86F"/>
    <w:rsid w:val="006F5AB0"/>
    <w:rsid w:val="006F5D80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AAC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33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4FB3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3DC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28F"/>
    <w:rsid w:val="007326CC"/>
    <w:rsid w:val="0073272A"/>
    <w:rsid w:val="00732D89"/>
    <w:rsid w:val="00733118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45"/>
    <w:rsid w:val="00737196"/>
    <w:rsid w:val="007372B7"/>
    <w:rsid w:val="00737E72"/>
    <w:rsid w:val="0074001C"/>
    <w:rsid w:val="0074035E"/>
    <w:rsid w:val="00740453"/>
    <w:rsid w:val="00740626"/>
    <w:rsid w:val="00740647"/>
    <w:rsid w:val="00740690"/>
    <w:rsid w:val="007406BC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6FA1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706"/>
    <w:rsid w:val="00755825"/>
    <w:rsid w:val="007564C5"/>
    <w:rsid w:val="00756834"/>
    <w:rsid w:val="00756B01"/>
    <w:rsid w:val="00756FCA"/>
    <w:rsid w:val="00757032"/>
    <w:rsid w:val="007574C2"/>
    <w:rsid w:val="0075760D"/>
    <w:rsid w:val="00757B29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51E"/>
    <w:rsid w:val="007757D8"/>
    <w:rsid w:val="00775A5A"/>
    <w:rsid w:val="00775C9F"/>
    <w:rsid w:val="00776274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BF7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410"/>
    <w:rsid w:val="007A7602"/>
    <w:rsid w:val="007A7763"/>
    <w:rsid w:val="007B0348"/>
    <w:rsid w:val="007B0C07"/>
    <w:rsid w:val="007B0D41"/>
    <w:rsid w:val="007B0D4A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C3"/>
    <w:rsid w:val="007B20EE"/>
    <w:rsid w:val="007B2BF0"/>
    <w:rsid w:val="007B2D39"/>
    <w:rsid w:val="007B301B"/>
    <w:rsid w:val="007B3436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4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9B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51A"/>
    <w:rsid w:val="007D2B1B"/>
    <w:rsid w:val="007D2B7F"/>
    <w:rsid w:val="007D3285"/>
    <w:rsid w:val="007D37AD"/>
    <w:rsid w:val="007D3C2B"/>
    <w:rsid w:val="007D3D1F"/>
    <w:rsid w:val="007D3FC2"/>
    <w:rsid w:val="007D40B6"/>
    <w:rsid w:val="007D4155"/>
    <w:rsid w:val="007D44C3"/>
    <w:rsid w:val="007D4B06"/>
    <w:rsid w:val="007D4EB1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CA5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201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94"/>
    <w:rsid w:val="007E6FA2"/>
    <w:rsid w:val="007E7559"/>
    <w:rsid w:val="007E79C6"/>
    <w:rsid w:val="007E7D2D"/>
    <w:rsid w:val="007E7E60"/>
    <w:rsid w:val="007E7FE8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3D2"/>
    <w:rsid w:val="007F2C6A"/>
    <w:rsid w:val="007F2E47"/>
    <w:rsid w:val="007F2FF7"/>
    <w:rsid w:val="007F3162"/>
    <w:rsid w:val="007F35B5"/>
    <w:rsid w:val="007F372E"/>
    <w:rsid w:val="007F37B4"/>
    <w:rsid w:val="007F37B7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6D79"/>
    <w:rsid w:val="0080707E"/>
    <w:rsid w:val="00807431"/>
    <w:rsid w:val="008074E9"/>
    <w:rsid w:val="00807AC3"/>
    <w:rsid w:val="00807B5A"/>
    <w:rsid w:val="00807C2E"/>
    <w:rsid w:val="00807DCE"/>
    <w:rsid w:val="0081025D"/>
    <w:rsid w:val="00810446"/>
    <w:rsid w:val="00810596"/>
    <w:rsid w:val="008107C1"/>
    <w:rsid w:val="008108B0"/>
    <w:rsid w:val="0081098C"/>
    <w:rsid w:val="00810F7C"/>
    <w:rsid w:val="00811524"/>
    <w:rsid w:val="00811551"/>
    <w:rsid w:val="008116EC"/>
    <w:rsid w:val="00811AEA"/>
    <w:rsid w:val="008121E7"/>
    <w:rsid w:val="0081249E"/>
    <w:rsid w:val="0081255B"/>
    <w:rsid w:val="00812767"/>
    <w:rsid w:val="0081281F"/>
    <w:rsid w:val="0081298B"/>
    <w:rsid w:val="00812A4F"/>
    <w:rsid w:val="00812F12"/>
    <w:rsid w:val="00813066"/>
    <w:rsid w:val="008131BF"/>
    <w:rsid w:val="0081397B"/>
    <w:rsid w:val="00813B90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48"/>
    <w:rsid w:val="00820CEE"/>
    <w:rsid w:val="00820E4C"/>
    <w:rsid w:val="00820E89"/>
    <w:rsid w:val="00820EBC"/>
    <w:rsid w:val="008212D5"/>
    <w:rsid w:val="0082143C"/>
    <w:rsid w:val="00821527"/>
    <w:rsid w:val="008217A3"/>
    <w:rsid w:val="00821AC9"/>
    <w:rsid w:val="00821AFB"/>
    <w:rsid w:val="00821B99"/>
    <w:rsid w:val="00821D1D"/>
    <w:rsid w:val="00822146"/>
    <w:rsid w:val="0082228F"/>
    <w:rsid w:val="008224C2"/>
    <w:rsid w:val="008227BF"/>
    <w:rsid w:val="00822989"/>
    <w:rsid w:val="00822D4D"/>
    <w:rsid w:val="00822E4B"/>
    <w:rsid w:val="00822F74"/>
    <w:rsid w:val="008230DB"/>
    <w:rsid w:val="008232D0"/>
    <w:rsid w:val="00823AC9"/>
    <w:rsid w:val="00823F59"/>
    <w:rsid w:val="0082410B"/>
    <w:rsid w:val="008245FB"/>
    <w:rsid w:val="00824769"/>
    <w:rsid w:val="00824B74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E7E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C29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2DF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6B61"/>
    <w:rsid w:val="00847170"/>
    <w:rsid w:val="00847836"/>
    <w:rsid w:val="00847A73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90D"/>
    <w:rsid w:val="00852A8C"/>
    <w:rsid w:val="0085380B"/>
    <w:rsid w:val="00853B9B"/>
    <w:rsid w:val="00853D16"/>
    <w:rsid w:val="0085409E"/>
    <w:rsid w:val="00854175"/>
    <w:rsid w:val="008542F6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2D"/>
    <w:rsid w:val="00861A6E"/>
    <w:rsid w:val="008620A9"/>
    <w:rsid w:val="008621D0"/>
    <w:rsid w:val="00862753"/>
    <w:rsid w:val="0086292C"/>
    <w:rsid w:val="00862A8A"/>
    <w:rsid w:val="00862B3A"/>
    <w:rsid w:val="00862C5F"/>
    <w:rsid w:val="00862DF8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4A2"/>
    <w:rsid w:val="0086554F"/>
    <w:rsid w:val="008656F3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2EE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2FC"/>
    <w:rsid w:val="0088230B"/>
    <w:rsid w:val="00882472"/>
    <w:rsid w:val="00882488"/>
    <w:rsid w:val="008824AA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DAB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654"/>
    <w:rsid w:val="008A4E04"/>
    <w:rsid w:val="008A4F01"/>
    <w:rsid w:val="008A4F0B"/>
    <w:rsid w:val="008A5176"/>
    <w:rsid w:val="008A5C2B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020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82C"/>
    <w:rsid w:val="008B5002"/>
    <w:rsid w:val="008B5468"/>
    <w:rsid w:val="008B57FC"/>
    <w:rsid w:val="008B5885"/>
    <w:rsid w:val="008B60BE"/>
    <w:rsid w:val="008B6D30"/>
    <w:rsid w:val="008B6D6D"/>
    <w:rsid w:val="008B6DD8"/>
    <w:rsid w:val="008B7177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996"/>
    <w:rsid w:val="008C7D2E"/>
    <w:rsid w:val="008C7EDA"/>
    <w:rsid w:val="008C7F47"/>
    <w:rsid w:val="008D004C"/>
    <w:rsid w:val="008D047C"/>
    <w:rsid w:val="008D0565"/>
    <w:rsid w:val="008D06F6"/>
    <w:rsid w:val="008D0BE7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0F40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3D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1E8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985"/>
    <w:rsid w:val="00926A39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4CA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DE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7274"/>
    <w:rsid w:val="0093797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67B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64"/>
    <w:rsid w:val="0094683F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9FE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7EF"/>
    <w:rsid w:val="0095389F"/>
    <w:rsid w:val="00953A9A"/>
    <w:rsid w:val="00953AA9"/>
    <w:rsid w:val="00953F4F"/>
    <w:rsid w:val="009543AF"/>
    <w:rsid w:val="00954970"/>
    <w:rsid w:val="00954A37"/>
    <w:rsid w:val="00954C49"/>
    <w:rsid w:val="00954E28"/>
    <w:rsid w:val="0095522E"/>
    <w:rsid w:val="009553B2"/>
    <w:rsid w:val="009554A1"/>
    <w:rsid w:val="00955617"/>
    <w:rsid w:val="00955E2B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547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3F4"/>
    <w:rsid w:val="00967476"/>
    <w:rsid w:val="00967700"/>
    <w:rsid w:val="00967B14"/>
    <w:rsid w:val="00967B27"/>
    <w:rsid w:val="00967C8E"/>
    <w:rsid w:val="009704F5"/>
    <w:rsid w:val="009709AD"/>
    <w:rsid w:val="00970BB9"/>
    <w:rsid w:val="00971042"/>
    <w:rsid w:val="00971A94"/>
    <w:rsid w:val="00971F7E"/>
    <w:rsid w:val="009723D3"/>
    <w:rsid w:val="0097260E"/>
    <w:rsid w:val="009726A6"/>
    <w:rsid w:val="009728D3"/>
    <w:rsid w:val="00972B5A"/>
    <w:rsid w:val="00972CC9"/>
    <w:rsid w:val="00972D2A"/>
    <w:rsid w:val="0097305F"/>
    <w:rsid w:val="00973A27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57AC"/>
    <w:rsid w:val="00976DF4"/>
    <w:rsid w:val="00976ED2"/>
    <w:rsid w:val="00977017"/>
    <w:rsid w:val="009777AF"/>
    <w:rsid w:val="0097788C"/>
    <w:rsid w:val="009778DF"/>
    <w:rsid w:val="00977AEC"/>
    <w:rsid w:val="00977DE8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38C"/>
    <w:rsid w:val="00982C19"/>
    <w:rsid w:val="00983024"/>
    <w:rsid w:val="0098319B"/>
    <w:rsid w:val="00983693"/>
    <w:rsid w:val="009838D9"/>
    <w:rsid w:val="00983AA5"/>
    <w:rsid w:val="00983ABA"/>
    <w:rsid w:val="00983C17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385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3D7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5F5"/>
    <w:rsid w:val="009A3B8B"/>
    <w:rsid w:val="009A401E"/>
    <w:rsid w:val="009A4328"/>
    <w:rsid w:val="009A43A9"/>
    <w:rsid w:val="009A4CA7"/>
    <w:rsid w:val="009A4CCF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3B0"/>
    <w:rsid w:val="009B0CA1"/>
    <w:rsid w:val="009B0CA7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3E26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002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2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A33"/>
    <w:rsid w:val="009E0BB7"/>
    <w:rsid w:val="009E0CB6"/>
    <w:rsid w:val="009E0E04"/>
    <w:rsid w:val="009E1249"/>
    <w:rsid w:val="009E17EB"/>
    <w:rsid w:val="009E1D4B"/>
    <w:rsid w:val="009E1F45"/>
    <w:rsid w:val="009E22E3"/>
    <w:rsid w:val="009E25BF"/>
    <w:rsid w:val="009E278D"/>
    <w:rsid w:val="009E28DE"/>
    <w:rsid w:val="009E2BCC"/>
    <w:rsid w:val="009E2CC1"/>
    <w:rsid w:val="009E2DEB"/>
    <w:rsid w:val="009E3146"/>
    <w:rsid w:val="009E3225"/>
    <w:rsid w:val="009E3D85"/>
    <w:rsid w:val="009E3D8E"/>
    <w:rsid w:val="009E404B"/>
    <w:rsid w:val="009E407B"/>
    <w:rsid w:val="009E42B1"/>
    <w:rsid w:val="009E43A6"/>
    <w:rsid w:val="009E4444"/>
    <w:rsid w:val="009E4771"/>
    <w:rsid w:val="009E491C"/>
    <w:rsid w:val="009E4CDF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0F6B"/>
    <w:rsid w:val="009F12AB"/>
    <w:rsid w:val="009F12BE"/>
    <w:rsid w:val="009F17DD"/>
    <w:rsid w:val="009F184D"/>
    <w:rsid w:val="009F1971"/>
    <w:rsid w:val="009F1D7F"/>
    <w:rsid w:val="009F1DB5"/>
    <w:rsid w:val="009F22DD"/>
    <w:rsid w:val="009F2421"/>
    <w:rsid w:val="009F2503"/>
    <w:rsid w:val="009F2AA9"/>
    <w:rsid w:val="009F2C92"/>
    <w:rsid w:val="009F2EE1"/>
    <w:rsid w:val="009F3426"/>
    <w:rsid w:val="009F3829"/>
    <w:rsid w:val="009F39A8"/>
    <w:rsid w:val="009F3A05"/>
    <w:rsid w:val="009F3A06"/>
    <w:rsid w:val="009F3ABF"/>
    <w:rsid w:val="009F3F5E"/>
    <w:rsid w:val="009F4265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1D7"/>
    <w:rsid w:val="009F721D"/>
    <w:rsid w:val="009F7801"/>
    <w:rsid w:val="009F79DB"/>
    <w:rsid w:val="009F7B63"/>
    <w:rsid w:val="00A000A0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64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C12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F1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4FDE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138"/>
    <w:rsid w:val="00A602B8"/>
    <w:rsid w:val="00A6058B"/>
    <w:rsid w:val="00A6059E"/>
    <w:rsid w:val="00A605E7"/>
    <w:rsid w:val="00A60905"/>
    <w:rsid w:val="00A6095F"/>
    <w:rsid w:val="00A60C56"/>
    <w:rsid w:val="00A611B2"/>
    <w:rsid w:val="00A61497"/>
    <w:rsid w:val="00A6152D"/>
    <w:rsid w:val="00A616C6"/>
    <w:rsid w:val="00A61A25"/>
    <w:rsid w:val="00A61DEF"/>
    <w:rsid w:val="00A61EBC"/>
    <w:rsid w:val="00A62017"/>
    <w:rsid w:val="00A62A2E"/>
    <w:rsid w:val="00A62D88"/>
    <w:rsid w:val="00A63007"/>
    <w:rsid w:val="00A63436"/>
    <w:rsid w:val="00A638B9"/>
    <w:rsid w:val="00A63E4E"/>
    <w:rsid w:val="00A6404A"/>
    <w:rsid w:val="00A64670"/>
    <w:rsid w:val="00A647A3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40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021"/>
    <w:rsid w:val="00A74355"/>
    <w:rsid w:val="00A7445B"/>
    <w:rsid w:val="00A74461"/>
    <w:rsid w:val="00A74901"/>
    <w:rsid w:val="00A75268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429"/>
    <w:rsid w:val="00A86725"/>
    <w:rsid w:val="00A8674C"/>
    <w:rsid w:val="00A86A05"/>
    <w:rsid w:val="00A86B46"/>
    <w:rsid w:val="00A86C1B"/>
    <w:rsid w:val="00A86D37"/>
    <w:rsid w:val="00A86E27"/>
    <w:rsid w:val="00A870FA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C4"/>
    <w:rsid w:val="00A9199A"/>
    <w:rsid w:val="00A91B66"/>
    <w:rsid w:val="00A91B95"/>
    <w:rsid w:val="00A91E16"/>
    <w:rsid w:val="00A92160"/>
    <w:rsid w:val="00A92228"/>
    <w:rsid w:val="00A92265"/>
    <w:rsid w:val="00A92715"/>
    <w:rsid w:val="00A92769"/>
    <w:rsid w:val="00A92CFF"/>
    <w:rsid w:val="00A92D47"/>
    <w:rsid w:val="00A92E4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1DF3"/>
    <w:rsid w:val="00AA284E"/>
    <w:rsid w:val="00AA28E1"/>
    <w:rsid w:val="00AA2ABA"/>
    <w:rsid w:val="00AA3389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99"/>
    <w:rsid w:val="00AB10F4"/>
    <w:rsid w:val="00AB1713"/>
    <w:rsid w:val="00AB212D"/>
    <w:rsid w:val="00AB26FC"/>
    <w:rsid w:val="00AB2A42"/>
    <w:rsid w:val="00AB336D"/>
    <w:rsid w:val="00AB3C9D"/>
    <w:rsid w:val="00AB3CC5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690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9D5"/>
    <w:rsid w:val="00AC2BE9"/>
    <w:rsid w:val="00AC2CBF"/>
    <w:rsid w:val="00AC30B4"/>
    <w:rsid w:val="00AC31F8"/>
    <w:rsid w:val="00AC32F2"/>
    <w:rsid w:val="00AC3399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9F4"/>
    <w:rsid w:val="00AC5038"/>
    <w:rsid w:val="00AC54F3"/>
    <w:rsid w:val="00AC5673"/>
    <w:rsid w:val="00AC5AEE"/>
    <w:rsid w:val="00AC5F44"/>
    <w:rsid w:val="00AC5FD6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C92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321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182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25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D1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1BA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5D2C"/>
    <w:rsid w:val="00B264F7"/>
    <w:rsid w:val="00B26694"/>
    <w:rsid w:val="00B26709"/>
    <w:rsid w:val="00B26793"/>
    <w:rsid w:val="00B2697C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608"/>
    <w:rsid w:val="00B32AC9"/>
    <w:rsid w:val="00B32B43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39"/>
    <w:rsid w:val="00B36382"/>
    <w:rsid w:val="00B36387"/>
    <w:rsid w:val="00B36414"/>
    <w:rsid w:val="00B36681"/>
    <w:rsid w:val="00B36A5C"/>
    <w:rsid w:val="00B36AD2"/>
    <w:rsid w:val="00B36B16"/>
    <w:rsid w:val="00B36C29"/>
    <w:rsid w:val="00B36E8C"/>
    <w:rsid w:val="00B36FCA"/>
    <w:rsid w:val="00B4004D"/>
    <w:rsid w:val="00B400D5"/>
    <w:rsid w:val="00B40697"/>
    <w:rsid w:val="00B40D65"/>
    <w:rsid w:val="00B4139A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0CD6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292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0DD"/>
    <w:rsid w:val="00B8058C"/>
    <w:rsid w:val="00B8071F"/>
    <w:rsid w:val="00B80AB1"/>
    <w:rsid w:val="00B80E64"/>
    <w:rsid w:val="00B80EDF"/>
    <w:rsid w:val="00B8140D"/>
    <w:rsid w:val="00B815E5"/>
    <w:rsid w:val="00B81625"/>
    <w:rsid w:val="00B816A4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924"/>
    <w:rsid w:val="00B85A37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6F8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38"/>
    <w:rsid w:val="00B940D7"/>
    <w:rsid w:val="00B943F5"/>
    <w:rsid w:val="00B9444B"/>
    <w:rsid w:val="00B94D84"/>
    <w:rsid w:val="00B94D9C"/>
    <w:rsid w:val="00B95295"/>
    <w:rsid w:val="00B954ED"/>
    <w:rsid w:val="00B95537"/>
    <w:rsid w:val="00B95854"/>
    <w:rsid w:val="00B95D4B"/>
    <w:rsid w:val="00B95F51"/>
    <w:rsid w:val="00B96020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97B"/>
    <w:rsid w:val="00BB29AF"/>
    <w:rsid w:val="00BB2F31"/>
    <w:rsid w:val="00BB310A"/>
    <w:rsid w:val="00BB32E1"/>
    <w:rsid w:val="00BB399A"/>
    <w:rsid w:val="00BB3CA0"/>
    <w:rsid w:val="00BB3E4D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6BE"/>
    <w:rsid w:val="00BC38BB"/>
    <w:rsid w:val="00BC3B4B"/>
    <w:rsid w:val="00BC3D41"/>
    <w:rsid w:val="00BC3D4D"/>
    <w:rsid w:val="00BC407F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863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29C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B66"/>
    <w:rsid w:val="00BE01BF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AC6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6A95"/>
    <w:rsid w:val="00C06B34"/>
    <w:rsid w:val="00C0736D"/>
    <w:rsid w:val="00C073B5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6B6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3A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AF9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34"/>
    <w:rsid w:val="00C52363"/>
    <w:rsid w:val="00C52713"/>
    <w:rsid w:val="00C52C90"/>
    <w:rsid w:val="00C52DD0"/>
    <w:rsid w:val="00C53051"/>
    <w:rsid w:val="00C53091"/>
    <w:rsid w:val="00C53206"/>
    <w:rsid w:val="00C532A9"/>
    <w:rsid w:val="00C53429"/>
    <w:rsid w:val="00C53C06"/>
    <w:rsid w:val="00C5443B"/>
    <w:rsid w:val="00C544F6"/>
    <w:rsid w:val="00C54580"/>
    <w:rsid w:val="00C54591"/>
    <w:rsid w:val="00C550A9"/>
    <w:rsid w:val="00C550F5"/>
    <w:rsid w:val="00C551C8"/>
    <w:rsid w:val="00C553F8"/>
    <w:rsid w:val="00C5553B"/>
    <w:rsid w:val="00C5584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97"/>
    <w:rsid w:val="00C74AEA"/>
    <w:rsid w:val="00C752DA"/>
    <w:rsid w:val="00C758B4"/>
    <w:rsid w:val="00C75B95"/>
    <w:rsid w:val="00C75CD3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15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59E"/>
    <w:rsid w:val="00C919E3"/>
    <w:rsid w:val="00C91A08"/>
    <w:rsid w:val="00C91AFB"/>
    <w:rsid w:val="00C91DBA"/>
    <w:rsid w:val="00C92358"/>
    <w:rsid w:val="00C92638"/>
    <w:rsid w:val="00C926DA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1B3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E63"/>
    <w:rsid w:val="00CA671A"/>
    <w:rsid w:val="00CA68A1"/>
    <w:rsid w:val="00CA69D3"/>
    <w:rsid w:val="00CA6A8E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5C7"/>
    <w:rsid w:val="00CB167E"/>
    <w:rsid w:val="00CB17C6"/>
    <w:rsid w:val="00CB1823"/>
    <w:rsid w:val="00CB19C0"/>
    <w:rsid w:val="00CB1BA6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66"/>
    <w:rsid w:val="00CB61D9"/>
    <w:rsid w:val="00CB61EA"/>
    <w:rsid w:val="00CB6394"/>
    <w:rsid w:val="00CB680B"/>
    <w:rsid w:val="00CB6CB2"/>
    <w:rsid w:val="00CB70CC"/>
    <w:rsid w:val="00CB71C8"/>
    <w:rsid w:val="00CB75F5"/>
    <w:rsid w:val="00CB7627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34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10"/>
    <w:rsid w:val="00CC2B16"/>
    <w:rsid w:val="00CC2D44"/>
    <w:rsid w:val="00CC2ED9"/>
    <w:rsid w:val="00CC3BED"/>
    <w:rsid w:val="00CC3DE2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2E9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1F4"/>
    <w:rsid w:val="00CD78BD"/>
    <w:rsid w:val="00CD7E5F"/>
    <w:rsid w:val="00CD7EF1"/>
    <w:rsid w:val="00CE0476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716"/>
    <w:rsid w:val="00CE2FC5"/>
    <w:rsid w:val="00CE30F3"/>
    <w:rsid w:val="00CE37AF"/>
    <w:rsid w:val="00CE3C51"/>
    <w:rsid w:val="00CE3DF7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471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BDA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84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C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8E"/>
    <w:rsid w:val="00D067FB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8CB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909"/>
    <w:rsid w:val="00D23E67"/>
    <w:rsid w:val="00D23F45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DF0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47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81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D43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739E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A47"/>
    <w:rsid w:val="00D82F80"/>
    <w:rsid w:val="00D83536"/>
    <w:rsid w:val="00D835B0"/>
    <w:rsid w:val="00D8369B"/>
    <w:rsid w:val="00D836E3"/>
    <w:rsid w:val="00D83768"/>
    <w:rsid w:val="00D8394C"/>
    <w:rsid w:val="00D841C7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5E"/>
    <w:rsid w:val="00D871C9"/>
    <w:rsid w:val="00D871D9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484"/>
    <w:rsid w:val="00DA2A8C"/>
    <w:rsid w:val="00DA3025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3F2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958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1F43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5F1E"/>
    <w:rsid w:val="00DC641F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29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88"/>
    <w:rsid w:val="00DD1D18"/>
    <w:rsid w:val="00DD1FC5"/>
    <w:rsid w:val="00DD2003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9DF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108"/>
    <w:rsid w:val="00DE3298"/>
    <w:rsid w:val="00DE3723"/>
    <w:rsid w:val="00DE376B"/>
    <w:rsid w:val="00DE39E4"/>
    <w:rsid w:val="00DE3AA5"/>
    <w:rsid w:val="00DE3D8E"/>
    <w:rsid w:val="00DE3EBC"/>
    <w:rsid w:val="00DE4814"/>
    <w:rsid w:val="00DE4950"/>
    <w:rsid w:val="00DE4AFE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E8"/>
    <w:rsid w:val="00DF0D4B"/>
    <w:rsid w:val="00DF1350"/>
    <w:rsid w:val="00DF138A"/>
    <w:rsid w:val="00DF153A"/>
    <w:rsid w:val="00DF173B"/>
    <w:rsid w:val="00DF176F"/>
    <w:rsid w:val="00DF1AF1"/>
    <w:rsid w:val="00DF1C50"/>
    <w:rsid w:val="00DF203D"/>
    <w:rsid w:val="00DF21BC"/>
    <w:rsid w:val="00DF22A0"/>
    <w:rsid w:val="00DF2677"/>
    <w:rsid w:val="00DF2775"/>
    <w:rsid w:val="00DF2D22"/>
    <w:rsid w:val="00DF3658"/>
    <w:rsid w:val="00DF38EA"/>
    <w:rsid w:val="00DF3CAF"/>
    <w:rsid w:val="00DF3E13"/>
    <w:rsid w:val="00DF3EEA"/>
    <w:rsid w:val="00DF4038"/>
    <w:rsid w:val="00DF4362"/>
    <w:rsid w:val="00DF4382"/>
    <w:rsid w:val="00DF4404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B57"/>
    <w:rsid w:val="00E00F89"/>
    <w:rsid w:val="00E012C8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AB4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811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230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A46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AA"/>
    <w:rsid w:val="00E41BE3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14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47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EE6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896"/>
    <w:rsid w:val="00E819CC"/>
    <w:rsid w:val="00E819D0"/>
    <w:rsid w:val="00E81DF1"/>
    <w:rsid w:val="00E82227"/>
    <w:rsid w:val="00E827A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A12"/>
    <w:rsid w:val="00E84B5C"/>
    <w:rsid w:val="00E84F33"/>
    <w:rsid w:val="00E853D3"/>
    <w:rsid w:val="00E8555C"/>
    <w:rsid w:val="00E859CE"/>
    <w:rsid w:val="00E85D79"/>
    <w:rsid w:val="00E85F3E"/>
    <w:rsid w:val="00E862A7"/>
    <w:rsid w:val="00E86396"/>
    <w:rsid w:val="00E86B5E"/>
    <w:rsid w:val="00E86E3E"/>
    <w:rsid w:val="00E87117"/>
    <w:rsid w:val="00E8738A"/>
    <w:rsid w:val="00E87797"/>
    <w:rsid w:val="00E87ACE"/>
    <w:rsid w:val="00E87B32"/>
    <w:rsid w:val="00E90019"/>
    <w:rsid w:val="00E907B0"/>
    <w:rsid w:val="00E90C44"/>
    <w:rsid w:val="00E90E79"/>
    <w:rsid w:val="00E911DD"/>
    <w:rsid w:val="00E914EA"/>
    <w:rsid w:val="00E916AC"/>
    <w:rsid w:val="00E919AB"/>
    <w:rsid w:val="00E91E04"/>
    <w:rsid w:val="00E922C3"/>
    <w:rsid w:val="00E92368"/>
    <w:rsid w:val="00E92448"/>
    <w:rsid w:val="00E929E0"/>
    <w:rsid w:val="00E92A27"/>
    <w:rsid w:val="00E92B66"/>
    <w:rsid w:val="00E930DC"/>
    <w:rsid w:val="00E936CE"/>
    <w:rsid w:val="00E936FA"/>
    <w:rsid w:val="00E93A26"/>
    <w:rsid w:val="00E93B00"/>
    <w:rsid w:val="00E93BA8"/>
    <w:rsid w:val="00E94447"/>
    <w:rsid w:val="00E9491D"/>
    <w:rsid w:val="00E949BE"/>
    <w:rsid w:val="00E949EC"/>
    <w:rsid w:val="00E94DEB"/>
    <w:rsid w:val="00E94DF7"/>
    <w:rsid w:val="00E95019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AD"/>
    <w:rsid w:val="00EA4A90"/>
    <w:rsid w:val="00EA4BB7"/>
    <w:rsid w:val="00EA5072"/>
    <w:rsid w:val="00EA5348"/>
    <w:rsid w:val="00EA557B"/>
    <w:rsid w:val="00EA5745"/>
    <w:rsid w:val="00EA58D2"/>
    <w:rsid w:val="00EA59CF"/>
    <w:rsid w:val="00EA5A06"/>
    <w:rsid w:val="00EA5DC2"/>
    <w:rsid w:val="00EA6268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518"/>
    <w:rsid w:val="00EB160B"/>
    <w:rsid w:val="00EB2AB1"/>
    <w:rsid w:val="00EB2B1C"/>
    <w:rsid w:val="00EB2BEC"/>
    <w:rsid w:val="00EB2D2A"/>
    <w:rsid w:val="00EB2FB7"/>
    <w:rsid w:val="00EB30F6"/>
    <w:rsid w:val="00EB3159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19B"/>
    <w:rsid w:val="00EC12FB"/>
    <w:rsid w:val="00EC153B"/>
    <w:rsid w:val="00EC1BD2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2F3"/>
    <w:rsid w:val="00EC492E"/>
    <w:rsid w:val="00EC4CDC"/>
    <w:rsid w:val="00EC5856"/>
    <w:rsid w:val="00EC5B73"/>
    <w:rsid w:val="00EC5DA4"/>
    <w:rsid w:val="00EC6032"/>
    <w:rsid w:val="00EC62F8"/>
    <w:rsid w:val="00EC6A36"/>
    <w:rsid w:val="00EC6B35"/>
    <w:rsid w:val="00EC6E90"/>
    <w:rsid w:val="00EC6F6E"/>
    <w:rsid w:val="00EC71AD"/>
    <w:rsid w:val="00EC733D"/>
    <w:rsid w:val="00EC765C"/>
    <w:rsid w:val="00EC7693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F01"/>
    <w:rsid w:val="00ED2275"/>
    <w:rsid w:val="00ED2381"/>
    <w:rsid w:val="00ED2AEE"/>
    <w:rsid w:val="00ED320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1A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4BD"/>
    <w:rsid w:val="00ED7534"/>
    <w:rsid w:val="00ED797A"/>
    <w:rsid w:val="00EE0D0B"/>
    <w:rsid w:val="00EE18A3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6BE"/>
    <w:rsid w:val="00EE3703"/>
    <w:rsid w:val="00EE3C43"/>
    <w:rsid w:val="00EE3E97"/>
    <w:rsid w:val="00EE3EC9"/>
    <w:rsid w:val="00EE3FA8"/>
    <w:rsid w:val="00EE4398"/>
    <w:rsid w:val="00EE459D"/>
    <w:rsid w:val="00EE47CE"/>
    <w:rsid w:val="00EE4AEC"/>
    <w:rsid w:val="00EE4C20"/>
    <w:rsid w:val="00EE4EB3"/>
    <w:rsid w:val="00EE51F4"/>
    <w:rsid w:val="00EE54C6"/>
    <w:rsid w:val="00EE553D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76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5"/>
    <w:rsid w:val="00F0169D"/>
    <w:rsid w:val="00F01C8B"/>
    <w:rsid w:val="00F01F6B"/>
    <w:rsid w:val="00F0233B"/>
    <w:rsid w:val="00F0245D"/>
    <w:rsid w:val="00F02BD3"/>
    <w:rsid w:val="00F02C5A"/>
    <w:rsid w:val="00F02E74"/>
    <w:rsid w:val="00F03063"/>
    <w:rsid w:val="00F03162"/>
    <w:rsid w:val="00F0321D"/>
    <w:rsid w:val="00F036C6"/>
    <w:rsid w:val="00F03B94"/>
    <w:rsid w:val="00F03F24"/>
    <w:rsid w:val="00F0422E"/>
    <w:rsid w:val="00F042A9"/>
    <w:rsid w:val="00F04730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3C94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A48"/>
    <w:rsid w:val="00F26AC7"/>
    <w:rsid w:val="00F27072"/>
    <w:rsid w:val="00F273CA"/>
    <w:rsid w:val="00F276B0"/>
    <w:rsid w:val="00F276FB"/>
    <w:rsid w:val="00F2798C"/>
    <w:rsid w:val="00F27C85"/>
    <w:rsid w:val="00F27E39"/>
    <w:rsid w:val="00F30CE7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ECD"/>
    <w:rsid w:val="00F41052"/>
    <w:rsid w:val="00F4136D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46"/>
    <w:rsid w:val="00F478B9"/>
    <w:rsid w:val="00F47A01"/>
    <w:rsid w:val="00F47C39"/>
    <w:rsid w:val="00F47D7D"/>
    <w:rsid w:val="00F50407"/>
    <w:rsid w:val="00F5043B"/>
    <w:rsid w:val="00F5065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3D4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896"/>
    <w:rsid w:val="00F66C8B"/>
    <w:rsid w:val="00F66F5D"/>
    <w:rsid w:val="00F670CD"/>
    <w:rsid w:val="00F67133"/>
    <w:rsid w:val="00F6714D"/>
    <w:rsid w:val="00F6799D"/>
    <w:rsid w:val="00F679A1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998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0EF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169"/>
    <w:rsid w:val="00F8220D"/>
    <w:rsid w:val="00F82359"/>
    <w:rsid w:val="00F823D3"/>
    <w:rsid w:val="00F826D5"/>
    <w:rsid w:val="00F8282A"/>
    <w:rsid w:val="00F82846"/>
    <w:rsid w:val="00F82A3D"/>
    <w:rsid w:val="00F82D1D"/>
    <w:rsid w:val="00F83278"/>
    <w:rsid w:val="00F833FA"/>
    <w:rsid w:val="00F8366C"/>
    <w:rsid w:val="00F8398D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AC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05C"/>
    <w:rsid w:val="00F94197"/>
    <w:rsid w:val="00F94B2D"/>
    <w:rsid w:val="00F94B35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5CC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4BB3"/>
    <w:rsid w:val="00FB5020"/>
    <w:rsid w:val="00FB5252"/>
    <w:rsid w:val="00FB59A8"/>
    <w:rsid w:val="00FB5A28"/>
    <w:rsid w:val="00FB5D89"/>
    <w:rsid w:val="00FB5F60"/>
    <w:rsid w:val="00FB5F83"/>
    <w:rsid w:val="00FB624F"/>
    <w:rsid w:val="00FB699B"/>
    <w:rsid w:val="00FB6A87"/>
    <w:rsid w:val="00FB6F33"/>
    <w:rsid w:val="00FB7013"/>
    <w:rsid w:val="00FB765A"/>
    <w:rsid w:val="00FB77FE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8B1"/>
    <w:rsid w:val="00FC4A98"/>
    <w:rsid w:val="00FC5182"/>
    <w:rsid w:val="00FC598E"/>
    <w:rsid w:val="00FC5A83"/>
    <w:rsid w:val="00FC5C9E"/>
    <w:rsid w:val="00FC6000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528"/>
    <w:rsid w:val="00FD562C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460"/>
    <w:rsid w:val="00FE18E1"/>
    <w:rsid w:val="00FE19FF"/>
    <w:rsid w:val="00FE282D"/>
    <w:rsid w:val="00FE28EF"/>
    <w:rsid w:val="00FE29B6"/>
    <w:rsid w:val="00FE311D"/>
    <w:rsid w:val="00FE34C3"/>
    <w:rsid w:val="00FE3512"/>
    <w:rsid w:val="00FE361E"/>
    <w:rsid w:val="00FE3620"/>
    <w:rsid w:val="00FE3958"/>
    <w:rsid w:val="00FE3AAC"/>
    <w:rsid w:val="00FE3BCF"/>
    <w:rsid w:val="00FE42BD"/>
    <w:rsid w:val="00FE4A89"/>
    <w:rsid w:val="00FE4EF9"/>
    <w:rsid w:val="00FE4F74"/>
    <w:rsid w:val="00FE5275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64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972"/>
    <w:rsid w:val="00FF53AD"/>
    <w:rsid w:val="00FF54F3"/>
    <w:rsid w:val="00FF599F"/>
    <w:rsid w:val="00FF5AE0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5BF063A4"/>
    <w:rsid w:val="7CD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1A0E01D3-C4DF-47FA-ABA7-D6208DBF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19</Pages>
  <Words>3050</Words>
  <Characters>17390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Klinsukon, Yendee</cp:lastModifiedBy>
  <cp:revision>2</cp:revision>
  <cp:lastPrinted>2022-11-11T03:17:00Z</cp:lastPrinted>
  <dcterms:created xsi:type="dcterms:W3CDTF">2022-11-11T08:53:00Z</dcterms:created>
  <dcterms:modified xsi:type="dcterms:W3CDTF">2022-11-11T08:53:00Z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