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3737D" w14:textId="77777777" w:rsidR="008343D6" w:rsidRPr="00E375D2" w:rsidRDefault="008343D6" w:rsidP="008343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375D2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0DB24CE4" w14:textId="77777777" w:rsidR="008343D6" w:rsidRPr="00D306F3" w:rsidRDefault="008343D6" w:rsidP="008343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D306F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0C3C8F70" w14:textId="77777777" w:rsidR="008343D6" w:rsidRPr="00B148B8" w:rsidRDefault="008343D6" w:rsidP="008343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148B8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A576F8B" w14:textId="77777777" w:rsidR="008343D6" w:rsidRPr="00720606" w:rsidRDefault="008343D6" w:rsidP="008343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720606">
        <w:rPr>
          <w:rFonts w:ascii="Angsana New" w:hAnsi="Angsana New"/>
          <w:b/>
          <w:bCs/>
          <w:sz w:val="32"/>
          <w:szCs w:val="32"/>
        </w:rPr>
        <w:t>30</w:t>
      </w:r>
      <w:r w:rsidRPr="00720606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 w:rsidRPr="00720606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575ECF48" w14:textId="77777777" w:rsidR="008343D6" w:rsidRPr="00720606" w:rsidRDefault="008343D6" w:rsidP="008343D6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B42E84D" w14:textId="77777777" w:rsidR="008343D6" w:rsidRDefault="008343D6" w:rsidP="008343D6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0D6C870" w14:textId="77777777" w:rsidR="008343D6" w:rsidRPr="00D306F3" w:rsidRDefault="008343D6" w:rsidP="008343D6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8343D6" w:rsidRPr="00D306F3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4AD42AE8" w14:textId="77777777" w:rsidR="008343D6" w:rsidRPr="00E375D2" w:rsidRDefault="008343D6" w:rsidP="008343D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375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375D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E375D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87EE54B" w14:textId="77777777" w:rsidR="008343D6" w:rsidRPr="00D306F3" w:rsidRDefault="008343D6" w:rsidP="008343D6">
      <w:pPr>
        <w:spacing w:line="360" w:lineRule="exact"/>
        <w:rPr>
          <w:rFonts w:ascii="Angsana New" w:hAnsi="Angsana New"/>
          <w:sz w:val="32"/>
          <w:szCs w:val="32"/>
        </w:rPr>
      </w:pPr>
    </w:p>
    <w:p w14:paraId="472F3979" w14:textId="77777777" w:rsidR="008343D6" w:rsidRPr="00D306F3" w:rsidRDefault="008343D6" w:rsidP="008343D6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เสนอ</w:t>
      </w: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ผู้ถือหุ้น</w:t>
      </w:r>
      <w:r w:rsidRPr="00E375D2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79BCBEE1" w14:textId="77777777" w:rsidR="008343D6" w:rsidRPr="00E375D2" w:rsidRDefault="008343D6" w:rsidP="008343D6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58F3BB77" w14:textId="77777777" w:rsidR="008343D6" w:rsidRPr="00D306F3" w:rsidRDefault="008343D6" w:rsidP="008343D6">
      <w:pPr>
        <w:spacing w:line="360" w:lineRule="exact"/>
        <w:rPr>
          <w:rFonts w:ascii="Angsana New" w:hAnsi="Angsana New"/>
          <w:sz w:val="32"/>
          <w:szCs w:val="32"/>
        </w:rPr>
      </w:pPr>
    </w:p>
    <w:p w14:paraId="196BBCA5" w14:textId="77777777" w:rsidR="008343D6" w:rsidRDefault="008343D6" w:rsidP="008343D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8A0469">
        <w:rPr>
          <w:rFonts w:ascii="Angsana New" w:hAnsi="Angsana New" w:hint="cs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72060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720606">
        <w:rPr>
          <w:rFonts w:ascii="Angsana New" w:hAnsi="Angsana New" w:hint="cs"/>
          <w:spacing w:val="-2"/>
          <w:sz w:val="32"/>
          <w:szCs w:val="32"/>
        </w:rPr>
        <w:t>3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0 </w:t>
      </w:r>
      <w:r w:rsidRPr="0072060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Pr="00720606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Pr="00720606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เดือนสิ้นสุดวันเดียวกันและหมายเหตุประกอบงบการเงินระหว่างกาลรวมแบบย่อของ</w:t>
      </w:r>
      <w:r w:rsidRPr="00720606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720606">
        <w:rPr>
          <w:rFonts w:ascii="Angsana New" w:hAnsi="Angsana New" w:hint="cs"/>
          <w:spacing w:val="-2"/>
          <w:sz w:val="32"/>
          <w:szCs w:val="32"/>
        </w:rPr>
        <w:t>3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0 </w:t>
      </w:r>
      <w:r w:rsidRPr="0072060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720606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720606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เดือนสิ้นสุดวันเดียวกันและหมายเหตุประกอบงบการเงินระหว่างกาลแบบย่อ</w:t>
      </w:r>
      <w:r w:rsidRPr="00720606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34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206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30B572" w14:textId="77777777" w:rsidR="008343D6" w:rsidRDefault="008343D6" w:rsidP="008343D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8ADB666" w14:textId="77777777" w:rsidR="008343D6" w:rsidRPr="00D306F3" w:rsidRDefault="008343D6" w:rsidP="008343D6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E375D2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B3B34AE" w14:textId="77777777" w:rsidR="008343D6" w:rsidRPr="00D306F3" w:rsidRDefault="008343D6" w:rsidP="008343D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306F3">
        <w:rPr>
          <w:rFonts w:ascii="Angsana New" w:hAnsi="Angsana New"/>
          <w:spacing w:val="-4"/>
          <w:sz w:val="32"/>
          <w:szCs w:val="32"/>
        </w:rPr>
        <w:t>2410 “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06F3">
        <w:rPr>
          <w:rFonts w:ascii="Angsana New" w:hAnsi="Angsana New"/>
          <w:spacing w:val="-4"/>
          <w:sz w:val="32"/>
          <w:szCs w:val="32"/>
        </w:rPr>
        <w:t xml:space="preserve">” 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960D7F2" w14:textId="77777777" w:rsidR="008343D6" w:rsidRPr="00D306F3" w:rsidRDefault="008343D6" w:rsidP="008343D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49257F" w14:textId="77777777" w:rsidR="008343D6" w:rsidRPr="00E375D2" w:rsidRDefault="008343D6" w:rsidP="008343D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75D2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8305706" w14:textId="77777777" w:rsidR="008343D6" w:rsidRPr="00D306F3" w:rsidRDefault="008343D6" w:rsidP="008343D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E375D2">
        <w:rPr>
          <w:rFonts w:ascii="Angsana New" w:hAnsi="Angsana New" w:hint="cs"/>
          <w:sz w:val="32"/>
          <w:szCs w:val="32"/>
          <w:cs/>
        </w:rPr>
        <w:t>ข้อมูลทาง</w:t>
      </w:r>
      <w:r w:rsidRPr="00E375D2">
        <w:rPr>
          <w:rFonts w:ascii="Angsana New" w:hAnsi="Angsana New"/>
          <w:sz w:val="32"/>
          <w:szCs w:val="32"/>
          <w:cs/>
        </w:rPr>
        <w:t>การเงิน</w:t>
      </w:r>
      <w:r w:rsidRPr="00E375D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75D2">
        <w:rPr>
          <w:rFonts w:ascii="Angsana New" w:hAnsi="Angsana New"/>
          <w:sz w:val="32"/>
          <w:szCs w:val="32"/>
          <w:cs/>
        </w:rPr>
        <w:t>ดังกล่าวไม่</w:t>
      </w:r>
      <w:r w:rsidRPr="00E375D2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D306F3">
        <w:rPr>
          <w:rFonts w:ascii="Angsana New" w:hAnsi="Angsana New"/>
          <w:spacing w:val="-6"/>
          <w:sz w:val="32"/>
          <w:szCs w:val="32"/>
        </w:rPr>
        <w:t xml:space="preserve">34 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E375D2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31874B82" w14:textId="77777777" w:rsidR="008343D6" w:rsidRPr="00D306F3" w:rsidRDefault="008343D6" w:rsidP="008343D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689B43" w14:textId="77777777" w:rsidR="008343D6" w:rsidRPr="00D306F3" w:rsidRDefault="008343D6" w:rsidP="008343D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E19156E" w14:textId="77777777" w:rsidR="008343D6" w:rsidRPr="00D306F3" w:rsidRDefault="008343D6" w:rsidP="008343D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35810BA" w14:textId="77777777" w:rsidR="008343D6" w:rsidRPr="00E375D2" w:rsidRDefault="008343D6" w:rsidP="008343D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4867B7A" w14:textId="77777777" w:rsidR="008343D6" w:rsidRPr="00D306F3" w:rsidRDefault="008343D6" w:rsidP="008343D6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  <w:t>(</w:t>
      </w:r>
      <w:proofErr w:type="spellStart"/>
      <w:r w:rsidRPr="00E375D2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E375D2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D306F3">
        <w:rPr>
          <w:rFonts w:ascii="Angsana New" w:hAnsi="Angsana New"/>
          <w:sz w:val="32"/>
          <w:szCs w:val="32"/>
        </w:rPr>
        <w:t>)</w:t>
      </w:r>
    </w:p>
    <w:p w14:paraId="363BAADF" w14:textId="77777777" w:rsidR="008343D6" w:rsidRPr="00D306F3" w:rsidRDefault="008343D6" w:rsidP="008343D6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D306F3">
        <w:rPr>
          <w:rFonts w:ascii="Angsana New" w:hAnsi="Angsana New" w:hint="cs"/>
          <w:sz w:val="32"/>
          <w:szCs w:val="32"/>
          <w:lang w:val="en-US"/>
        </w:rPr>
        <w:t>7517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2A1705A7" w14:textId="77777777" w:rsidR="008343D6" w:rsidRPr="00D306F3" w:rsidRDefault="008343D6" w:rsidP="008343D6">
      <w:pPr>
        <w:spacing w:line="380" w:lineRule="exact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จำกัด</w:t>
      </w:r>
    </w:p>
    <w:p w14:paraId="5040ACF0" w14:textId="77777777" w:rsidR="008343D6" w:rsidRPr="00E375D2" w:rsidRDefault="008343D6" w:rsidP="008343D6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C3741C9" w14:textId="77777777" w:rsidR="008343D6" w:rsidRPr="00D306F3" w:rsidRDefault="008343D6" w:rsidP="008343D6">
      <w:pPr>
        <w:spacing w:line="380" w:lineRule="exact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2565</w:t>
      </w:r>
    </w:p>
    <w:p w14:paraId="5F1AF01A" w14:textId="3C9CE075" w:rsidR="00A10C20" w:rsidRPr="008343D6" w:rsidRDefault="00A10C20" w:rsidP="008343D6"/>
    <w:sectPr w:rsidR="00A10C20" w:rsidRPr="008343D6" w:rsidSect="008343D6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BB749" w14:textId="77777777" w:rsidR="001F3872" w:rsidRDefault="001F3872">
      <w:r>
        <w:separator/>
      </w:r>
    </w:p>
  </w:endnote>
  <w:endnote w:type="continuationSeparator" w:id="0">
    <w:p w14:paraId="585BA2AB" w14:textId="77777777" w:rsidR="001F3872" w:rsidRDefault="001F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D111" w14:textId="77777777" w:rsidR="008343D6" w:rsidRDefault="008343D6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63486" w14:textId="77777777" w:rsidR="008343D6" w:rsidRDefault="008343D6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5584" w14:textId="77777777" w:rsidR="008343D6" w:rsidRDefault="008343D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AE4C5" w14:textId="77777777" w:rsidR="008343D6" w:rsidRDefault="008343D6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221028" w:rsidRPr="006342B8" w:rsidRDefault="00221028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221028" w:rsidRDefault="00221028"/>
  <w:p w14:paraId="19E0E193" w14:textId="77777777" w:rsidR="00221028" w:rsidRDefault="0022102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221028" w:rsidRDefault="00221028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C71A1" w14:textId="77777777" w:rsidR="001F3872" w:rsidRDefault="001F3872">
      <w:r>
        <w:separator/>
      </w:r>
    </w:p>
  </w:footnote>
  <w:footnote w:type="continuationSeparator" w:id="0">
    <w:p w14:paraId="6A114D4F" w14:textId="77777777" w:rsidR="001F3872" w:rsidRDefault="001F3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3AA9D" w14:textId="77777777" w:rsidR="008343D6" w:rsidRDefault="008343D6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F1526C6" w14:textId="77777777" w:rsidR="008343D6" w:rsidRDefault="008343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E49C9" w14:textId="77777777" w:rsidR="008343D6" w:rsidRDefault="008343D6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221028" w:rsidRDefault="00221028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221028" w:rsidRPr="0020624A" w:rsidRDefault="00221028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221028" w:rsidRDefault="00221028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221028" w:rsidRPr="00126CCB" w:rsidRDefault="008343D6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E1FF" w14:textId="6775D7D0" w:rsidR="00221028" w:rsidRPr="008343D6" w:rsidRDefault="00221028" w:rsidP="008343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794A9FBC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836072912">
    <w:abstractNumId w:val="6"/>
  </w:num>
  <w:num w:numId="2" w16cid:durableId="1788350383">
    <w:abstractNumId w:val="5"/>
  </w:num>
  <w:num w:numId="3" w16cid:durableId="255528140">
    <w:abstractNumId w:val="9"/>
  </w:num>
  <w:num w:numId="4" w16cid:durableId="1514688259">
    <w:abstractNumId w:val="7"/>
  </w:num>
  <w:num w:numId="5" w16cid:durableId="1666323006">
    <w:abstractNumId w:val="8"/>
  </w:num>
  <w:num w:numId="6" w16cid:durableId="83454838">
    <w:abstractNumId w:val="3"/>
  </w:num>
  <w:num w:numId="7" w16cid:durableId="2041389653">
    <w:abstractNumId w:val="2"/>
  </w:num>
  <w:num w:numId="8" w16cid:durableId="16933038">
    <w:abstractNumId w:val="0"/>
  </w:num>
  <w:num w:numId="9" w16cid:durableId="8223564">
    <w:abstractNumId w:val="1"/>
  </w:num>
  <w:num w:numId="10" w16cid:durableId="1267035669">
    <w:abstractNumId w:val="4"/>
  </w:num>
  <w:num w:numId="11" w16cid:durableId="2078438116">
    <w:abstractNumId w:val="24"/>
  </w:num>
  <w:num w:numId="12" w16cid:durableId="449512466">
    <w:abstractNumId w:val="19"/>
  </w:num>
  <w:num w:numId="13" w16cid:durableId="1299142517">
    <w:abstractNumId w:val="32"/>
  </w:num>
  <w:num w:numId="14" w16cid:durableId="1942445986">
    <w:abstractNumId w:val="22"/>
  </w:num>
  <w:num w:numId="15" w16cid:durableId="404373664">
    <w:abstractNumId w:val="26"/>
  </w:num>
  <w:num w:numId="16" w16cid:durableId="1420760209">
    <w:abstractNumId w:val="30"/>
  </w:num>
  <w:num w:numId="17" w16cid:durableId="166989094">
    <w:abstractNumId w:val="27"/>
  </w:num>
  <w:num w:numId="18" w16cid:durableId="714963533">
    <w:abstractNumId w:val="21"/>
  </w:num>
  <w:num w:numId="19" w16cid:durableId="1523200439">
    <w:abstractNumId w:val="10"/>
  </w:num>
  <w:num w:numId="20" w16cid:durableId="1330671945">
    <w:abstractNumId w:val="34"/>
  </w:num>
  <w:num w:numId="21" w16cid:durableId="764810144">
    <w:abstractNumId w:val="18"/>
  </w:num>
  <w:num w:numId="22" w16cid:durableId="1720321621">
    <w:abstractNumId w:val="28"/>
  </w:num>
  <w:num w:numId="23" w16cid:durableId="197937962">
    <w:abstractNumId w:val="11"/>
  </w:num>
  <w:num w:numId="24" w16cid:durableId="1922328133">
    <w:abstractNumId w:val="13"/>
  </w:num>
  <w:num w:numId="25" w16cid:durableId="1762950477">
    <w:abstractNumId w:val="36"/>
  </w:num>
  <w:num w:numId="26" w16cid:durableId="96746878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7179111">
    <w:abstractNumId w:val="25"/>
  </w:num>
  <w:num w:numId="28" w16cid:durableId="1510020240">
    <w:abstractNumId w:val="29"/>
  </w:num>
  <w:num w:numId="29" w16cid:durableId="1226254446">
    <w:abstractNumId w:val="15"/>
  </w:num>
  <w:num w:numId="30" w16cid:durableId="698092197">
    <w:abstractNumId w:val="16"/>
  </w:num>
  <w:num w:numId="31" w16cid:durableId="187833452">
    <w:abstractNumId w:val="14"/>
  </w:num>
  <w:num w:numId="32" w16cid:durableId="1806502711">
    <w:abstractNumId w:val="35"/>
  </w:num>
  <w:num w:numId="33" w16cid:durableId="559752973">
    <w:abstractNumId w:val="20"/>
  </w:num>
  <w:num w:numId="34" w16cid:durableId="310719153">
    <w:abstractNumId w:val="17"/>
  </w:num>
  <w:num w:numId="35" w16cid:durableId="1340622210">
    <w:abstractNumId w:val="33"/>
  </w:num>
  <w:num w:numId="36" w16cid:durableId="819616240">
    <w:abstractNumId w:val="12"/>
  </w:num>
  <w:num w:numId="37" w16cid:durableId="1780251523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8C9"/>
    <w:rsid w:val="000470E1"/>
    <w:rsid w:val="0004776E"/>
    <w:rsid w:val="00047961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439"/>
    <w:rsid w:val="000648E3"/>
    <w:rsid w:val="00064BE6"/>
    <w:rsid w:val="0006521C"/>
    <w:rsid w:val="00066173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D3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B64"/>
    <w:rsid w:val="000D4E37"/>
    <w:rsid w:val="000D4EFD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0FEC"/>
    <w:rsid w:val="000E30B9"/>
    <w:rsid w:val="000E37CF"/>
    <w:rsid w:val="000E3A05"/>
    <w:rsid w:val="000E3A61"/>
    <w:rsid w:val="000E3EA2"/>
    <w:rsid w:val="000E41E9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67D1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4F2B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B3C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618"/>
    <w:rsid w:val="00184BAD"/>
    <w:rsid w:val="00185446"/>
    <w:rsid w:val="00185801"/>
    <w:rsid w:val="00185D4A"/>
    <w:rsid w:val="001864E4"/>
    <w:rsid w:val="001874C4"/>
    <w:rsid w:val="00187555"/>
    <w:rsid w:val="00187B10"/>
    <w:rsid w:val="00187D91"/>
    <w:rsid w:val="0019104F"/>
    <w:rsid w:val="0019143D"/>
    <w:rsid w:val="00191877"/>
    <w:rsid w:val="00191BF7"/>
    <w:rsid w:val="00191CE0"/>
    <w:rsid w:val="0019297B"/>
    <w:rsid w:val="00192C0C"/>
    <w:rsid w:val="001932FD"/>
    <w:rsid w:val="00193C6C"/>
    <w:rsid w:val="0019501A"/>
    <w:rsid w:val="0019554F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A05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245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872"/>
    <w:rsid w:val="001F3979"/>
    <w:rsid w:val="001F3C6F"/>
    <w:rsid w:val="001F4391"/>
    <w:rsid w:val="001F4710"/>
    <w:rsid w:val="001F49D6"/>
    <w:rsid w:val="001F4CA9"/>
    <w:rsid w:val="001F5578"/>
    <w:rsid w:val="001F5AB3"/>
    <w:rsid w:val="001F67FB"/>
    <w:rsid w:val="0020003A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EE5"/>
    <w:rsid w:val="00220684"/>
    <w:rsid w:val="002206CD"/>
    <w:rsid w:val="00221028"/>
    <w:rsid w:val="00221132"/>
    <w:rsid w:val="00221623"/>
    <w:rsid w:val="00222022"/>
    <w:rsid w:val="00222093"/>
    <w:rsid w:val="00222566"/>
    <w:rsid w:val="0022282B"/>
    <w:rsid w:val="00223295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0D2"/>
    <w:rsid w:val="002316F4"/>
    <w:rsid w:val="002324E9"/>
    <w:rsid w:val="002332DD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C7A"/>
    <w:rsid w:val="00247ECE"/>
    <w:rsid w:val="00250267"/>
    <w:rsid w:val="0025055A"/>
    <w:rsid w:val="00250AF1"/>
    <w:rsid w:val="00250E75"/>
    <w:rsid w:val="00251331"/>
    <w:rsid w:val="00252743"/>
    <w:rsid w:val="002527DE"/>
    <w:rsid w:val="00252C2C"/>
    <w:rsid w:val="00252D90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79F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728C"/>
    <w:rsid w:val="002872C8"/>
    <w:rsid w:val="00287662"/>
    <w:rsid w:val="00287A59"/>
    <w:rsid w:val="00287ADD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1A6"/>
    <w:rsid w:val="002D0BC6"/>
    <w:rsid w:val="002D0C2F"/>
    <w:rsid w:val="002D13C9"/>
    <w:rsid w:val="002D1A53"/>
    <w:rsid w:val="002D21D7"/>
    <w:rsid w:val="002D2204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9EB"/>
    <w:rsid w:val="00321C75"/>
    <w:rsid w:val="003220A1"/>
    <w:rsid w:val="00322214"/>
    <w:rsid w:val="00322962"/>
    <w:rsid w:val="003229EA"/>
    <w:rsid w:val="00322C08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14D"/>
    <w:rsid w:val="003473CE"/>
    <w:rsid w:val="0035055E"/>
    <w:rsid w:val="00350BAF"/>
    <w:rsid w:val="00351477"/>
    <w:rsid w:val="00352D78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58A2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0E3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B7CA7"/>
    <w:rsid w:val="003C0B96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62C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F4D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CE8"/>
    <w:rsid w:val="0049107B"/>
    <w:rsid w:val="00491F92"/>
    <w:rsid w:val="004926BE"/>
    <w:rsid w:val="00492920"/>
    <w:rsid w:val="00492FC8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A10"/>
    <w:rsid w:val="004A0F44"/>
    <w:rsid w:val="004A104D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926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1F4"/>
    <w:rsid w:val="004E0587"/>
    <w:rsid w:val="004E16E1"/>
    <w:rsid w:val="004E1C4E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E2E"/>
    <w:rsid w:val="004E7F81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8F9"/>
    <w:rsid w:val="0051399F"/>
    <w:rsid w:val="005142D5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4DD8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176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D17"/>
    <w:rsid w:val="005A1EDD"/>
    <w:rsid w:val="005A2091"/>
    <w:rsid w:val="005A2AB3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9A4"/>
    <w:rsid w:val="005C0FEB"/>
    <w:rsid w:val="005C10C4"/>
    <w:rsid w:val="005C11AC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1DB"/>
    <w:rsid w:val="005C5567"/>
    <w:rsid w:val="005C5D09"/>
    <w:rsid w:val="005C5E1B"/>
    <w:rsid w:val="005C6367"/>
    <w:rsid w:val="005C66C5"/>
    <w:rsid w:val="005C7101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142B"/>
    <w:rsid w:val="005F18C1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3F1"/>
    <w:rsid w:val="00606566"/>
    <w:rsid w:val="00606845"/>
    <w:rsid w:val="006071AE"/>
    <w:rsid w:val="006078BF"/>
    <w:rsid w:val="00607A7D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DD3"/>
    <w:rsid w:val="00646F85"/>
    <w:rsid w:val="006477F2"/>
    <w:rsid w:val="006478AF"/>
    <w:rsid w:val="00647ABF"/>
    <w:rsid w:val="00650386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2611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7C6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74C"/>
    <w:rsid w:val="00695611"/>
    <w:rsid w:val="00695761"/>
    <w:rsid w:val="00695FDF"/>
    <w:rsid w:val="006961ED"/>
    <w:rsid w:val="00696325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BB"/>
    <w:rsid w:val="006C0AE3"/>
    <w:rsid w:val="006C1CC4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247E"/>
    <w:rsid w:val="006E2F46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59B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C3D"/>
    <w:rsid w:val="00717EF2"/>
    <w:rsid w:val="00720450"/>
    <w:rsid w:val="007207CA"/>
    <w:rsid w:val="00720A0B"/>
    <w:rsid w:val="007213F1"/>
    <w:rsid w:val="007218E5"/>
    <w:rsid w:val="00722590"/>
    <w:rsid w:val="0072343C"/>
    <w:rsid w:val="0072367E"/>
    <w:rsid w:val="00723AA1"/>
    <w:rsid w:val="007246C5"/>
    <w:rsid w:val="00724BA9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177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B12"/>
    <w:rsid w:val="00782DF0"/>
    <w:rsid w:val="00783361"/>
    <w:rsid w:val="007836D6"/>
    <w:rsid w:val="00783771"/>
    <w:rsid w:val="00783B06"/>
    <w:rsid w:val="00783B3C"/>
    <w:rsid w:val="00783E7F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21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5599"/>
    <w:rsid w:val="008160B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642"/>
    <w:rsid w:val="00833696"/>
    <w:rsid w:val="008338E5"/>
    <w:rsid w:val="00833F66"/>
    <w:rsid w:val="00834049"/>
    <w:rsid w:val="0083431A"/>
    <w:rsid w:val="008343D6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2C1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821"/>
    <w:rsid w:val="00845A6B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B9A"/>
    <w:rsid w:val="00895DD6"/>
    <w:rsid w:val="00896289"/>
    <w:rsid w:val="00896496"/>
    <w:rsid w:val="0089649B"/>
    <w:rsid w:val="00896995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CE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24A"/>
    <w:rsid w:val="008E13CF"/>
    <w:rsid w:val="008E2315"/>
    <w:rsid w:val="008E2433"/>
    <w:rsid w:val="008E253D"/>
    <w:rsid w:val="008E36A8"/>
    <w:rsid w:val="008E3B7C"/>
    <w:rsid w:val="008E4980"/>
    <w:rsid w:val="008E500A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0CCD"/>
    <w:rsid w:val="00941656"/>
    <w:rsid w:val="00941D58"/>
    <w:rsid w:val="00942453"/>
    <w:rsid w:val="00942E3E"/>
    <w:rsid w:val="00943021"/>
    <w:rsid w:val="00943A33"/>
    <w:rsid w:val="009440DD"/>
    <w:rsid w:val="009456DF"/>
    <w:rsid w:val="0094570D"/>
    <w:rsid w:val="009474BC"/>
    <w:rsid w:val="009479FA"/>
    <w:rsid w:val="00947B45"/>
    <w:rsid w:val="00947CB6"/>
    <w:rsid w:val="0095032C"/>
    <w:rsid w:val="009504AC"/>
    <w:rsid w:val="009516C8"/>
    <w:rsid w:val="0095236A"/>
    <w:rsid w:val="00952979"/>
    <w:rsid w:val="00952B4B"/>
    <w:rsid w:val="0095345D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675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3C8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AB1"/>
    <w:rsid w:val="009912AD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3A7"/>
    <w:rsid w:val="009971B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0974"/>
    <w:rsid w:val="009B0DA7"/>
    <w:rsid w:val="009B1E86"/>
    <w:rsid w:val="009B2054"/>
    <w:rsid w:val="009B2D5C"/>
    <w:rsid w:val="009B2E9B"/>
    <w:rsid w:val="009B3B1E"/>
    <w:rsid w:val="009B4827"/>
    <w:rsid w:val="009B4963"/>
    <w:rsid w:val="009B49F0"/>
    <w:rsid w:val="009B4AA3"/>
    <w:rsid w:val="009B6F77"/>
    <w:rsid w:val="009B75FE"/>
    <w:rsid w:val="009B7AA3"/>
    <w:rsid w:val="009B7EBB"/>
    <w:rsid w:val="009C006B"/>
    <w:rsid w:val="009C02AD"/>
    <w:rsid w:val="009C09BB"/>
    <w:rsid w:val="009C0A58"/>
    <w:rsid w:val="009C0E23"/>
    <w:rsid w:val="009C113E"/>
    <w:rsid w:val="009C1147"/>
    <w:rsid w:val="009C18C2"/>
    <w:rsid w:val="009C1C66"/>
    <w:rsid w:val="009C29ED"/>
    <w:rsid w:val="009C4056"/>
    <w:rsid w:val="009C4499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42"/>
    <w:rsid w:val="00A015AF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5C4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668"/>
    <w:rsid w:val="00A55BB8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5EEB"/>
    <w:rsid w:val="00A85FD2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23D"/>
    <w:rsid w:val="00AB357A"/>
    <w:rsid w:val="00AB44A5"/>
    <w:rsid w:val="00AB56B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49"/>
    <w:rsid w:val="00AC1AB4"/>
    <w:rsid w:val="00AC1B5D"/>
    <w:rsid w:val="00AC1D9F"/>
    <w:rsid w:val="00AC201B"/>
    <w:rsid w:val="00AC2183"/>
    <w:rsid w:val="00AC227B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8B8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327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3C22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05F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7B4"/>
    <w:rsid w:val="00BD098A"/>
    <w:rsid w:val="00BD0C69"/>
    <w:rsid w:val="00BD15A1"/>
    <w:rsid w:val="00BD1F86"/>
    <w:rsid w:val="00BD2069"/>
    <w:rsid w:val="00BD3262"/>
    <w:rsid w:val="00BD41FC"/>
    <w:rsid w:val="00BD4417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6F4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34A"/>
    <w:rsid w:val="00BE602A"/>
    <w:rsid w:val="00BE74D4"/>
    <w:rsid w:val="00BE7FAA"/>
    <w:rsid w:val="00BF0368"/>
    <w:rsid w:val="00BF06EF"/>
    <w:rsid w:val="00BF09B1"/>
    <w:rsid w:val="00BF13A4"/>
    <w:rsid w:val="00BF27AD"/>
    <w:rsid w:val="00BF2CD8"/>
    <w:rsid w:val="00BF2DA4"/>
    <w:rsid w:val="00BF353B"/>
    <w:rsid w:val="00BF4A55"/>
    <w:rsid w:val="00BF55D0"/>
    <w:rsid w:val="00BF7130"/>
    <w:rsid w:val="00BF793B"/>
    <w:rsid w:val="00BF799E"/>
    <w:rsid w:val="00C0062D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643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132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3F1B"/>
    <w:rsid w:val="00C440A9"/>
    <w:rsid w:val="00C4440D"/>
    <w:rsid w:val="00C44508"/>
    <w:rsid w:val="00C44BCC"/>
    <w:rsid w:val="00C454B4"/>
    <w:rsid w:val="00C45523"/>
    <w:rsid w:val="00C4552E"/>
    <w:rsid w:val="00C4576A"/>
    <w:rsid w:val="00C4599A"/>
    <w:rsid w:val="00C46613"/>
    <w:rsid w:val="00C46A7A"/>
    <w:rsid w:val="00C472F7"/>
    <w:rsid w:val="00C47829"/>
    <w:rsid w:val="00C478BA"/>
    <w:rsid w:val="00C47C13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4E"/>
    <w:rsid w:val="00C91FBB"/>
    <w:rsid w:val="00C9243F"/>
    <w:rsid w:val="00C92F8A"/>
    <w:rsid w:val="00C93665"/>
    <w:rsid w:val="00C943D2"/>
    <w:rsid w:val="00C9465F"/>
    <w:rsid w:val="00C94700"/>
    <w:rsid w:val="00C94B8E"/>
    <w:rsid w:val="00C9512F"/>
    <w:rsid w:val="00C9639D"/>
    <w:rsid w:val="00C96AD7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830"/>
    <w:rsid w:val="00CC7C64"/>
    <w:rsid w:val="00CC7EC3"/>
    <w:rsid w:val="00CD0A72"/>
    <w:rsid w:val="00CD2267"/>
    <w:rsid w:val="00CD22F1"/>
    <w:rsid w:val="00CD239E"/>
    <w:rsid w:val="00CD2C00"/>
    <w:rsid w:val="00CD2C99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133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65B"/>
    <w:rsid w:val="00D25E45"/>
    <w:rsid w:val="00D26325"/>
    <w:rsid w:val="00D26822"/>
    <w:rsid w:val="00D26D3B"/>
    <w:rsid w:val="00D275F4"/>
    <w:rsid w:val="00D27A78"/>
    <w:rsid w:val="00D27C51"/>
    <w:rsid w:val="00D306F3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32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C98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2FB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0BF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5269"/>
    <w:rsid w:val="00DE5AB1"/>
    <w:rsid w:val="00DE5B20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CDC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83D"/>
    <w:rsid w:val="00E0391C"/>
    <w:rsid w:val="00E040B5"/>
    <w:rsid w:val="00E046E5"/>
    <w:rsid w:val="00E04BF2"/>
    <w:rsid w:val="00E04D0A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0629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2C8E"/>
    <w:rsid w:val="00E3314C"/>
    <w:rsid w:val="00E3440C"/>
    <w:rsid w:val="00E34E5E"/>
    <w:rsid w:val="00E3577C"/>
    <w:rsid w:val="00E35AAE"/>
    <w:rsid w:val="00E35DCA"/>
    <w:rsid w:val="00E361BB"/>
    <w:rsid w:val="00E36312"/>
    <w:rsid w:val="00E36843"/>
    <w:rsid w:val="00E36F64"/>
    <w:rsid w:val="00E370E8"/>
    <w:rsid w:val="00E371C7"/>
    <w:rsid w:val="00E375D2"/>
    <w:rsid w:val="00E3774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24D"/>
    <w:rsid w:val="00E43453"/>
    <w:rsid w:val="00E43C14"/>
    <w:rsid w:val="00E43DE3"/>
    <w:rsid w:val="00E44D3E"/>
    <w:rsid w:val="00E45284"/>
    <w:rsid w:val="00E455B2"/>
    <w:rsid w:val="00E45853"/>
    <w:rsid w:val="00E47E12"/>
    <w:rsid w:val="00E47F5D"/>
    <w:rsid w:val="00E5006C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56D84"/>
    <w:rsid w:val="00E60426"/>
    <w:rsid w:val="00E6080E"/>
    <w:rsid w:val="00E6124F"/>
    <w:rsid w:val="00E61FBB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B98"/>
    <w:rsid w:val="00E67C9A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91C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2519"/>
    <w:rsid w:val="00E8386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C16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2A4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3DC2"/>
    <w:rsid w:val="00EC449C"/>
    <w:rsid w:val="00EC4A82"/>
    <w:rsid w:val="00EC5047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A7F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4DD5"/>
    <w:rsid w:val="00F157E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0BF0"/>
    <w:rsid w:val="00F21297"/>
    <w:rsid w:val="00F216A1"/>
    <w:rsid w:val="00F2191F"/>
    <w:rsid w:val="00F21930"/>
    <w:rsid w:val="00F224ED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7CD"/>
    <w:rsid w:val="00F344CF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0DF"/>
    <w:rsid w:val="00F672B5"/>
    <w:rsid w:val="00F6735C"/>
    <w:rsid w:val="00F674ED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6B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E57"/>
    <w:rsid w:val="00FB2122"/>
    <w:rsid w:val="00FB28E8"/>
    <w:rsid w:val="00FB296D"/>
    <w:rsid w:val="00FB2AF1"/>
    <w:rsid w:val="00FB32F1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A74"/>
    <w:rsid w:val="00FC3BB5"/>
    <w:rsid w:val="00FC3D89"/>
    <w:rsid w:val="00FC45E3"/>
    <w:rsid w:val="00FC464B"/>
    <w:rsid w:val="00FC4BEF"/>
    <w:rsid w:val="00FC55E7"/>
    <w:rsid w:val="00FC5BA7"/>
    <w:rsid w:val="00FC6274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E4B77-0890-4D6D-9475-6F33E677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4663</TotalTime>
  <Pages>2</Pages>
  <Words>429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700</cp:revision>
  <cp:lastPrinted>2022-11-11T13:13:00Z</cp:lastPrinted>
  <dcterms:created xsi:type="dcterms:W3CDTF">2021-05-04T10:27:00Z</dcterms:created>
  <dcterms:modified xsi:type="dcterms:W3CDTF">2022-11-11T14:34:00Z</dcterms:modified>
</cp:coreProperties>
</file>