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4F7F0" w14:textId="77777777" w:rsidR="00396236" w:rsidRPr="00E375D2" w:rsidRDefault="00396236" w:rsidP="0098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75D2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E375D2" w:rsidRDefault="00396236" w:rsidP="0098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75D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39085084" w14:textId="11C26F3D" w:rsidR="00396236" w:rsidRPr="00D306F3" w:rsidRDefault="00396236" w:rsidP="0098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375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221028" w:rsidRPr="00720606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221028" w:rsidRPr="00720606">
        <w:rPr>
          <w:rFonts w:asciiTheme="majorBidi" w:hAnsiTheme="majorBidi"/>
          <w:b/>
          <w:bCs/>
          <w:sz w:val="32"/>
          <w:szCs w:val="32"/>
          <w:cs/>
        </w:rPr>
        <w:t>กันยายน</w:t>
      </w:r>
      <w:r w:rsidR="00221028" w:rsidRPr="00720606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221028" w:rsidRPr="0072060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221028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0F05AF2C" w14:textId="77777777" w:rsidR="00A16885" w:rsidRPr="00D306F3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D306F3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D306F3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D306F3">
        <w:rPr>
          <w:rFonts w:ascii="Angsana New" w:hAnsi="Angsana New"/>
        </w:rPr>
        <w:tab/>
        <w:t>1.1</w:t>
      </w:r>
      <w:r w:rsidR="009A1562" w:rsidRPr="00D306F3">
        <w:rPr>
          <w:rFonts w:ascii="Angsana New" w:hAnsi="Angsana New"/>
        </w:rPr>
        <w:t xml:space="preserve"> </w:t>
      </w:r>
      <w:r w:rsidR="00D53507" w:rsidRPr="00D306F3">
        <w:rPr>
          <w:rFonts w:ascii="Angsana New" w:hAnsi="Angsana New"/>
        </w:rPr>
        <w:tab/>
      </w:r>
      <w:r w:rsidRPr="00E375D2">
        <w:rPr>
          <w:rFonts w:ascii="Angsana New" w:hAnsi="Angsana New"/>
          <w:cs/>
        </w:rPr>
        <w:t>สถานะของบริษัท</w:t>
      </w:r>
    </w:p>
    <w:p w14:paraId="2F125578" w14:textId="2B0FB7AA" w:rsidR="002108ED" w:rsidRPr="00D306F3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D306F3">
        <w:rPr>
          <w:rFonts w:asciiTheme="majorBidi" w:hAnsiTheme="majorBidi" w:cstheme="majorBidi"/>
          <w:sz w:val="32"/>
          <w:szCs w:val="32"/>
        </w:rPr>
        <w:t>(</w:t>
      </w:r>
      <w:r w:rsidRPr="00E375D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306F3">
        <w:rPr>
          <w:rFonts w:asciiTheme="majorBidi" w:hAnsiTheme="majorBidi" w:cstheme="majorBidi"/>
          <w:sz w:val="32"/>
          <w:szCs w:val="32"/>
        </w:rPr>
        <w:t>) (“</w:t>
      </w:r>
      <w:r w:rsidRPr="00E375D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06F3">
        <w:rPr>
          <w:rFonts w:asciiTheme="majorBidi" w:hAnsiTheme="majorBidi" w:cstheme="majorBidi"/>
          <w:sz w:val="32"/>
          <w:szCs w:val="32"/>
        </w:rPr>
        <w:t xml:space="preserve">”) </w:t>
      </w:r>
      <w:r w:rsidRPr="00E375D2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</w:t>
      </w:r>
      <w:r w:rsidR="00B02081" w:rsidRPr="00E375D2">
        <w:rPr>
          <w:rFonts w:asciiTheme="majorBidi" w:hAnsiTheme="majorBidi" w:cstheme="majorBidi"/>
          <w:sz w:val="32"/>
          <w:szCs w:val="32"/>
          <w:cs/>
        </w:rPr>
        <w:br/>
      </w:r>
      <w:r w:rsidRPr="00E375D2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E375D2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E375D2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8 </w:t>
      </w:r>
      <w:r w:rsidR="0050381C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06F3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E375D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E375D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E375D2">
        <w:rPr>
          <w:rFonts w:asciiTheme="majorBidi" w:hAnsiTheme="majorBidi" w:cstheme="majorBidi"/>
          <w:sz w:val="32"/>
          <w:szCs w:val="32"/>
          <w:cs/>
        </w:rPr>
        <w:br/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11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306F3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6D65B083" w14:textId="77777777" w:rsidR="00244D28" w:rsidRPr="00D306F3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75D2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E375D2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D306F3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E375D2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D306F3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14:paraId="71317C36" w14:textId="77777777" w:rsidR="00A735BE" w:rsidRPr="00D306F3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70FBE" w14:textId="77777777" w:rsidR="002108ED" w:rsidRPr="00D306F3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D306F3">
        <w:rPr>
          <w:rFonts w:ascii="Angsana New" w:hAnsi="Angsana New"/>
        </w:rPr>
        <w:tab/>
        <w:t>1.</w:t>
      </w:r>
      <w:r w:rsidR="00A735BE" w:rsidRPr="00D306F3">
        <w:rPr>
          <w:rFonts w:ascii="Angsana New" w:hAnsi="Angsana New"/>
        </w:rPr>
        <w:t>2</w:t>
      </w:r>
      <w:r w:rsidRPr="00D306F3">
        <w:rPr>
          <w:rFonts w:ascii="Angsana New" w:hAnsi="Angsana New"/>
        </w:rPr>
        <w:tab/>
      </w:r>
      <w:r w:rsidR="00A735BE" w:rsidRPr="00D306F3">
        <w:rPr>
          <w:rFonts w:ascii="Angsana New" w:hAnsi="Angsana New"/>
        </w:rPr>
        <w:tab/>
      </w:r>
      <w:r w:rsidRPr="00E375D2">
        <w:rPr>
          <w:rFonts w:ascii="Angsana New" w:hAnsi="Angsana New"/>
          <w:cs/>
        </w:rPr>
        <w:t>ลักษณะธุรกิจ</w:t>
      </w:r>
    </w:p>
    <w:p w14:paraId="7CA3A3B1" w14:textId="77777777" w:rsidR="002108ED" w:rsidRPr="00E375D2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E375D2">
        <w:rPr>
          <w:rFonts w:asciiTheme="majorBidi" w:hAnsiTheme="majorBidi" w:cstheme="majorBidi"/>
          <w:sz w:val="32"/>
          <w:szCs w:val="32"/>
          <w:cs/>
        </w:rPr>
        <w:br/>
      </w:r>
      <w:r w:rsidRPr="00E375D2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E375D2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E375D2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E375D2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D306F3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EF57267" w14:textId="77777777" w:rsidR="003D1493" w:rsidRPr="00E375D2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14:paraId="4932A432" w14:textId="77777777" w:rsidR="00792D39" w:rsidRPr="00D306F3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D306F3">
        <w:rPr>
          <w:rFonts w:asciiTheme="majorBidi" w:hAnsiTheme="majorBidi" w:cstheme="majorBidi"/>
          <w:sz w:val="32"/>
          <w:szCs w:val="32"/>
        </w:rPr>
        <w:t>2.</w:t>
      </w:r>
      <w:r w:rsidR="003D1493" w:rsidRPr="00D306F3">
        <w:rPr>
          <w:rFonts w:asciiTheme="majorBidi" w:hAnsiTheme="majorBidi" w:cstheme="majorBidi"/>
          <w:sz w:val="32"/>
          <w:szCs w:val="32"/>
        </w:rPr>
        <w:t>1</w:t>
      </w:r>
      <w:r w:rsidR="007A73B1"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D306F3">
        <w:rPr>
          <w:rFonts w:asciiTheme="majorBidi" w:hAnsiTheme="majorBidi" w:cstheme="majorBidi"/>
          <w:sz w:val="32"/>
          <w:szCs w:val="32"/>
        </w:rPr>
        <w:tab/>
      </w:r>
      <w:r w:rsidR="00535028" w:rsidRPr="00E375D2">
        <w:rPr>
          <w:rFonts w:asciiTheme="majorBidi" w:hAnsiTheme="majorBidi"/>
          <w:sz w:val="32"/>
          <w:szCs w:val="32"/>
          <w:cs/>
        </w:rPr>
        <w:t>เกณฑ์ในการจัดทำงบการเงินระหว่างกาล</w:t>
      </w:r>
    </w:p>
    <w:p w14:paraId="57135939" w14:textId="77777777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D306F3">
        <w:rPr>
          <w:rFonts w:asciiTheme="majorBidi" w:hAnsiTheme="majorBidi"/>
          <w:sz w:val="32"/>
          <w:szCs w:val="32"/>
        </w:rPr>
        <w:t>34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40D554AF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D306F3">
        <w:rPr>
          <w:rFonts w:asciiTheme="majorBidi" w:hAnsiTheme="majorBidi"/>
          <w:sz w:val="32"/>
          <w:szCs w:val="32"/>
        </w:rPr>
        <w:t>31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D306F3">
        <w:rPr>
          <w:rFonts w:asciiTheme="majorBidi" w:hAnsiTheme="majorBidi"/>
          <w:sz w:val="32"/>
          <w:szCs w:val="32"/>
        </w:rPr>
        <w:t>256</w:t>
      </w:r>
      <w:r w:rsidR="005D6DC7" w:rsidRPr="00D306F3">
        <w:rPr>
          <w:rFonts w:asciiTheme="majorBidi" w:hAnsiTheme="majorBidi"/>
          <w:sz w:val="32"/>
          <w:szCs w:val="32"/>
        </w:rPr>
        <w:t>4</w:t>
      </w:r>
    </w:p>
    <w:p w14:paraId="30B87296" w14:textId="77777777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D306F3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D306F3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441B7A47" w14:textId="77777777" w:rsidR="00D75559" w:rsidRPr="00E375D2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D306F3">
        <w:rPr>
          <w:rFonts w:asciiTheme="majorBidi" w:hAnsiTheme="majorBidi" w:cstheme="majorBidi"/>
          <w:sz w:val="32"/>
          <w:szCs w:val="32"/>
        </w:rPr>
        <w:t>2.</w:t>
      </w:r>
      <w:r w:rsidR="00EB0321" w:rsidRPr="00D306F3">
        <w:rPr>
          <w:rFonts w:asciiTheme="majorBidi" w:hAnsiTheme="majorBidi" w:cstheme="majorBidi"/>
          <w:sz w:val="32"/>
          <w:szCs w:val="32"/>
        </w:rPr>
        <w:t>2</w:t>
      </w:r>
      <w:r w:rsidRPr="00D306F3">
        <w:rPr>
          <w:rFonts w:asciiTheme="majorBidi" w:hAnsiTheme="majorBidi" w:cstheme="majorBidi"/>
          <w:sz w:val="32"/>
          <w:szCs w:val="32"/>
        </w:rPr>
        <w:t xml:space="preserve"> </w:t>
      </w:r>
      <w:r w:rsidRPr="00D306F3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E375D2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E375D2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6D2EC391" w14:textId="77777777" w:rsidR="00B45AFA" w:rsidRPr="00E375D2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E375D2">
        <w:rPr>
          <w:rFonts w:ascii="Angsana New" w:hAnsi="Angsana New" w:hint="cs"/>
          <w:sz w:val="32"/>
          <w:szCs w:val="32"/>
          <w:cs/>
        </w:rPr>
        <w:t xml:space="preserve">ก) </w:t>
      </w:r>
      <w:r w:rsidRPr="00E375D2">
        <w:rPr>
          <w:rFonts w:ascii="Angsana New" w:hAnsi="Angsana New"/>
          <w:sz w:val="32"/>
          <w:szCs w:val="32"/>
          <w:cs/>
        </w:rPr>
        <w:tab/>
      </w:r>
      <w:r w:rsidR="00B45AFA" w:rsidRPr="00E375D2">
        <w:rPr>
          <w:rFonts w:ascii="Angsana New" w:hAnsi="Angsana New"/>
          <w:sz w:val="32"/>
          <w:szCs w:val="32"/>
          <w:cs/>
        </w:rPr>
        <w:t>ง</w:t>
      </w:r>
      <w:r w:rsidR="00A0041D" w:rsidRPr="00E375D2">
        <w:rPr>
          <w:rFonts w:ascii="Angsana New" w:hAnsi="Angsana New" w:hint="cs"/>
          <w:sz w:val="32"/>
          <w:szCs w:val="32"/>
          <w:cs/>
        </w:rPr>
        <w:t>บ</w:t>
      </w:r>
      <w:r w:rsidR="00B45AFA" w:rsidRPr="00E375D2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D306F3">
        <w:rPr>
          <w:rFonts w:ascii="Angsana New" w:hAnsi="Angsana New"/>
          <w:sz w:val="32"/>
          <w:szCs w:val="32"/>
        </w:rPr>
        <w:t xml:space="preserve"> </w:t>
      </w:r>
      <w:r w:rsidR="00B45AFA" w:rsidRPr="00E375D2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D306F3">
        <w:rPr>
          <w:rFonts w:ascii="Angsana New" w:hAnsi="Angsana New"/>
          <w:sz w:val="32"/>
          <w:szCs w:val="32"/>
        </w:rPr>
        <w:t xml:space="preserve"> </w:t>
      </w:r>
      <w:r w:rsidR="00B45AFA" w:rsidRPr="00E375D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91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970"/>
        <w:gridCol w:w="79"/>
        <w:gridCol w:w="907"/>
      </w:tblGrid>
      <w:tr w:rsidR="005C3729" w:rsidRPr="00D306F3" w14:paraId="0DA64404" w14:textId="77777777" w:rsidTr="00366C81">
        <w:tc>
          <w:tcPr>
            <w:tcW w:w="2551" w:type="dxa"/>
          </w:tcPr>
          <w:p w14:paraId="36118059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7594BF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14:paraId="31D848FE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74F770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F456240" w14:textId="77777777" w:rsidR="005C3729" w:rsidRPr="00E375D2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3D6ED90" w14:textId="77777777" w:rsidR="005C3729" w:rsidRPr="00D306F3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6" w:type="dxa"/>
            <w:gridSpan w:val="3"/>
            <w:tcBorders>
              <w:bottom w:val="single" w:sz="6" w:space="0" w:color="auto"/>
            </w:tcBorders>
          </w:tcPr>
          <w:p w14:paraId="1764B5FC" w14:textId="77777777" w:rsidR="005C3729" w:rsidRPr="00D306F3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E37747" w:rsidRPr="00D306F3" w14:paraId="19A47B98" w14:textId="77777777" w:rsidTr="005A3F3D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3E8BFB29" w14:textId="77777777" w:rsidR="00E37747" w:rsidRPr="00D306F3" w:rsidRDefault="00E37747" w:rsidP="00E3774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B2F2618" w14:textId="77777777" w:rsidR="00E37747" w:rsidRPr="00D306F3" w:rsidRDefault="00E37747" w:rsidP="00E3774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14:paraId="7AD52428" w14:textId="77777777" w:rsidR="00E37747" w:rsidRPr="00D306F3" w:rsidRDefault="00E37747" w:rsidP="00E3774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5DD910A2" w14:textId="77777777" w:rsidR="00E37747" w:rsidRPr="00D306F3" w:rsidRDefault="00E37747" w:rsidP="00E3774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B600BAA" w14:textId="77777777" w:rsidR="00E37747" w:rsidRPr="00D306F3" w:rsidRDefault="00E37747" w:rsidP="00E37747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ประเทศที่นิติบุคคลจัดตั้งขึ้น</w:t>
            </w:r>
          </w:p>
        </w:tc>
        <w:tc>
          <w:tcPr>
            <w:tcW w:w="134" w:type="dxa"/>
          </w:tcPr>
          <w:p w14:paraId="5EAC596A" w14:textId="77777777" w:rsidR="00E37747" w:rsidRPr="00D306F3" w:rsidRDefault="00E37747" w:rsidP="00E3774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  <w:bottom w:val="single" w:sz="6" w:space="0" w:color="auto"/>
            </w:tcBorders>
          </w:tcPr>
          <w:p w14:paraId="14EF1DA3" w14:textId="2FF57D96" w:rsidR="00E37747" w:rsidRPr="00D306F3" w:rsidRDefault="00221028" w:rsidP="00E3774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720606">
              <w:rPr>
                <w:rFonts w:asciiTheme="majorBidi" w:hAnsiTheme="majorBidi"/>
                <w:sz w:val="22"/>
                <w:szCs w:val="22"/>
                <w:cs/>
              </w:rPr>
              <w:t xml:space="preserve">กันยายน </w:t>
            </w:r>
            <w:r w:rsidRPr="0072060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450BFCC" w14:textId="77777777" w:rsidR="00E37747" w:rsidRPr="00D306F3" w:rsidRDefault="00E37747" w:rsidP="00E37747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8DAB6D3" w14:textId="025B4021" w:rsidR="00E37747" w:rsidRPr="00D306F3" w:rsidRDefault="00E37747" w:rsidP="00E37747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E375D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D306F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306F3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E375D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D306F3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</w:tr>
      <w:tr w:rsidR="0095032C" w:rsidRPr="00D306F3" w14:paraId="0FCCCD51" w14:textId="77777777" w:rsidTr="005A3F3D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14:paraId="56263FDF" w14:textId="77777777" w:rsidR="0095032C" w:rsidRPr="00E375D2" w:rsidRDefault="0095032C" w:rsidP="0095032C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46D3D0F" w14:textId="77777777" w:rsidR="0095032C" w:rsidRPr="00D306F3" w:rsidRDefault="0095032C" w:rsidP="0095032C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14:paraId="3DCC2345" w14:textId="77777777" w:rsidR="0095032C" w:rsidRPr="00D306F3" w:rsidRDefault="0095032C" w:rsidP="0095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5B71D818" w14:textId="77777777" w:rsidR="0095032C" w:rsidRPr="00D306F3" w:rsidRDefault="0095032C" w:rsidP="0095032C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97BFC3E" w14:textId="77777777" w:rsidR="0095032C" w:rsidRPr="00E375D2" w:rsidRDefault="0095032C" w:rsidP="0095032C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488A319" w14:textId="77777777" w:rsidR="0095032C" w:rsidRPr="00D306F3" w:rsidRDefault="0095032C" w:rsidP="0095032C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6" w:space="0" w:color="auto"/>
            </w:tcBorders>
          </w:tcPr>
          <w:p w14:paraId="68E5E858" w14:textId="42144486" w:rsidR="0095032C" w:rsidRPr="00D306F3" w:rsidRDefault="0095032C" w:rsidP="0095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6F3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79" w:type="dxa"/>
          </w:tcPr>
          <w:p w14:paraId="570F783F" w14:textId="77777777" w:rsidR="0095032C" w:rsidRPr="00D306F3" w:rsidRDefault="0095032C" w:rsidP="0095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784E188" w14:textId="1BA9F1FB" w:rsidR="0095032C" w:rsidRPr="00D306F3" w:rsidRDefault="0095032C" w:rsidP="0095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6F3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</w:tr>
      <w:tr w:rsidR="0095032C" w:rsidRPr="00D306F3" w14:paraId="49660D27" w14:textId="77777777" w:rsidTr="005A3F3D">
        <w:tc>
          <w:tcPr>
            <w:tcW w:w="2551" w:type="dxa"/>
          </w:tcPr>
          <w:p w14:paraId="709F6910" w14:textId="77777777" w:rsidR="0095032C" w:rsidRPr="00E375D2" w:rsidRDefault="0095032C" w:rsidP="0095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2E8E7091" w14:textId="77777777" w:rsidR="0095032C" w:rsidRPr="00D306F3" w:rsidRDefault="0095032C" w:rsidP="0095032C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vAlign w:val="center"/>
          </w:tcPr>
          <w:p w14:paraId="298137EE" w14:textId="77777777" w:rsidR="0095032C" w:rsidRPr="00E375D2" w:rsidRDefault="0095032C" w:rsidP="0095032C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D4B635A" w14:textId="77777777" w:rsidR="0095032C" w:rsidRPr="00D306F3" w:rsidRDefault="0095032C" w:rsidP="0095032C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02F4EE2" w14:textId="77777777" w:rsidR="0095032C" w:rsidRPr="00E375D2" w:rsidRDefault="0095032C" w:rsidP="0095032C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375D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21F2101E" w14:textId="77777777" w:rsidR="0095032C" w:rsidRPr="00D306F3" w:rsidRDefault="0095032C" w:rsidP="0095032C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</w:tcPr>
          <w:p w14:paraId="5E610478" w14:textId="1E95945C" w:rsidR="0095032C" w:rsidRPr="00D306F3" w:rsidRDefault="0095032C" w:rsidP="0095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6F3">
              <w:rPr>
                <w:rFonts w:asciiTheme="majorBidi" w:hAnsiTheme="majorBidi" w:cstheme="majorBidi"/>
                <w:sz w:val="22"/>
                <w:szCs w:val="22"/>
              </w:rPr>
              <w:t xml:space="preserve">99.96                                                                                                                                    </w:t>
            </w:r>
          </w:p>
        </w:tc>
        <w:tc>
          <w:tcPr>
            <w:tcW w:w="79" w:type="dxa"/>
          </w:tcPr>
          <w:p w14:paraId="4AF56AED" w14:textId="77777777" w:rsidR="0095032C" w:rsidRPr="00D306F3" w:rsidRDefault="0095032C" w:rsidP="0095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413DF30" w14:textId="12BC4C46" w:rsidR="0095032C" w:rsidRPr="00D306F3" w:rsidRDefault="0095032C" w:rsidP="0095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306F3">
              <w:rPr>
                <w:rFonts w:asciiTheme="majorBidi" w:hAnsiTheme="majorBidi" w:cstheme="majorBidi"/>
                <w:sz w:val="22"/>
                <w:szCs w:val="22"/>
              </w:rPr>
              <w:t xml:space="preserve">99.96                                                                                                                                    </w:t>
            </w:r>
          </w:p>
        </w:tc>
      </w:tr>
    </w:tbl>
    <w:p w14:paraId="6B136D67" w14:textId="77777777" w:rsidR="00746D0F" w:rsidRPr="00D306F3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  <w:sectPr w:rsidR="00746D0F" w:rsidRPr="00D306F3" w:rsidSect="001A483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2"/>
          <w:cols w:space="720"/>
          <w:titlePg/>
          <w:docGrid w:linePitch="245"/>
        </w:sectPr>
      </w:pPr>
    </w:p>
    <w:p w14:paraId="6358F942" w14:textId="77777777" w:rsidR="000B3182" w:rsidRPr="00D306F3" w:rsidRDefault="000B3182" w:rsidP="00EA27FC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lastRenderedPageBreak/>
        <w:t>ข)</w:t>
      </w:r>
      <w:r w:rsidRPr="00E375D2">
        <w:rPr>
          <w:rFonts w:ascii="Angsana New" w:hAnsi="Angsana New"/>
          <w:sz w:val="32"/>
          <w:szCs w:val="32"/>
          <w:cs/>
        </w:rPr>
        <w:tab/>
      </w:r>
      <w:r w:rsidRPr="00E375D2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E375D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E375D2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D306F3">
        <w:rPr>
          <w:rFonts w:ascii="Angsana New" w:hAnsi="Angsana New"/>
          <w:sz w:val="32"/>
          <w:szCs w:val="32"/>
        </w:rPr>
        <w:t xml:space="preserve"> </w:t>
      </w:r>
      <w:r w:rsidR="00FB5076" w:rsidRPr="00E375D2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E375D2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D306F3">
        <w:rPr>
          <w:rFonts w:ascii="Angsana New" w:hAnsi="Angsana New"/>
          <w:sz w:val="32"/>
          <w:szCs w:val="32"/>
        </w:rPr>
        <w:t xml:space="preserve"> </w:t>
      </w:r>
    </w:p>
    <w:p w14:paraId="675F4818" w14:textId="77777777" w:rsidR="000B3182" w:rsidRPr="00D306F3" w:rsidRDefault="000B3182" w:rsidP="00EA27F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</w:p>
    <w:p w14:paraId="4D5DA8DE" w14:textId="77777777" w:rsidR="000B3182" w:rsidRPr="00D306F3" w:rsidRDefault="000B3182" w:rsidP="00EA27FC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</w:rPr>
        <w:t>ค)</w:t>
      </w:r>
      <w:r w:rsidRPr="00E375D2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1D2438EC" w14:textId="77777777" w:rsidR="000B3182" w:rsidRPr="00D306F3" w:rsidRDefault="000B3182" w:rsidP="00EA27F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D306F3">
        <w:rPr>
          <w:rFonts w:ascii="Angsana New" w:hAnsi="Angsana New"/>
          <w:sz w:val="32"/>
          <w:szCs w:val="32"/>
        </w:rPr>
        <w:tab/>
      </w:r>
    </w:p>
    <w:p w14:paraId="11A87B45" w14:textId="77777777" w:rsidR="000B3182" w:rsidRPr="00E375D2" w:rsidRDefault="000B3182" w:rsidP="00EA27FC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D306F3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</w:rPr>
        <w:t>ง)</w:t>
      </w:r>
      <w:r w:rsidRPr="00E375D2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 w:rsidRPr="00E375D2">
        <w:rPr>
          <w:rFonts w:ascii="Angsana New" w:hAnsi="Angsana New"/>
          <w:sz w:val="32"/>
          <w:szCs w:val="32"/>
          <w:cs/>
        </w:rPr>
        <w:br/>
      </w:r>
      <w:r w:rsidRPr="00E375D2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078DCF20" w14:textId="77777777" w:rsidR="000B3182" w:rsidRPr="00D306F3" w:rsidRDefault="000B3182" w:rsidP="00EA27FC">
      <w:pPr>
        <w:tabs>
          <w:tab w:val="left" w:pos="284"/>
          <w:tab w:val="left" w:pos="851"/>
          <w:tab w:val="left" w:pos="1418"/>
          <w:tab w:val="left" w:pos="1980"/>
        </w:tabs>
        <w:spacing w:line="36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14:paraId="664FB5EC" w14:textId="509EE593" w:rsidR="000B3182" w:rsidRPr="00D306F3" w:rsidRDefault="000B3182" w:rsidP="00EA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</w:t>
      </w:r>
      <w:r w:rsidR="00D36FB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375D2">
        <w:rPr>
          <w:rFonts w:ascii="Angsana New" w:hAnsi="Angsana New"/>
          <w:sz w:val="32"/>
          <w:szCs w:val="32"/>
          <w:cs/>
        </w:rPr>
        <w:t>เงิ</w:t>
      </w:r>
      <w:r w:rsidRPr="00E375D2">
        <w:rPr>
          <w:rFonts w:ascii="Angsana New" w:hAnsi="Angsana New" w:hint="cs"/>
          <w:sz w:val="32"/>
          <w:szCs w:val="32"/>
          <w:cs/>
        </w:rPr>
        <w:t>น</w:t>
      </w:r>
      <w:r w:rsidRPr="00E375D2">
        <w:rPr>
          <w:rFonts w:ascii="Angsana New" w:hAnsi="Angsana New"/>
          <w:sz w:val="32"/>
          <w:szCs w:val="32"/>
          <w:cs/>
        </w:rPr>
        <w:t>ลงทุนในบริษัทย่อยตามวิธีราคาทุน</w:t>
      </w:r>
    </w:p>
    <w:p w14:paraId="1B02FA86" w14:textId="77777777" w:rsidR="00E04EB7" w:rsidRPr="00D306F3" w:rsidRDefault="00E04EB7" w:rsidP="00EA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C51ADB6" w14:textId="10883832" w:rsidR="009F6C2F" w:rsidRPr="00D306F3" w:rsidRDefault="009F6C2F" w:rsidP="00EA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D306F3">
        <w:rPr>
          <w:rFonts w:asciiTheme="majorBidi" w:hAnsiTheme="majorBidi" w:cstheme="majorBidi"/>
          <w:sz w:val="32"/>
          <w:szCs w:val="32"/>
        </w:rPr>
        <w:t xml:space="preserve">2.3     </w:t>
      </w:r>
      <w:r w:rsidRPr="00D306F3">
        <w:rPr>
          <w:rFonts w:asciiTheme="majorBidi" w:hAnsiTheme="majorBidi" w:cstheme="majorBidi"/>
          <w:sz w:val="32"/>
          <w:szCs w:val="32"/>
        </w:rPr>
        <w:tab/>
      </w:r>
      <w:r w:rsidR="0033684B" w:rsidRPr="00E375D2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610BFC5A" w14:textId="77777777" w:rsidR="00007698" w:rsidRPr="00262D97" w:rsidRDefault="00007698" w:rsidP="00EA27FC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375D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E375D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E375D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E375D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E375D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E375D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E375D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E375D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1505143E" w14:textId="48CCC12B" w:rsidR="00007698" w:rsidRDefault="00007698" w:rsidP="00EA27F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721B61DD" w14:textId="77777777" w:rsidR="0095032C" w:rsidRDefault="0095032C" w:rsidP="00EA27FC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19F89A6" w14:textId="77777777" w:rsidR="0095032C" w:rsidRPr="0095032C" w:rsidRDefault="0095032C" w:rsidP="00EA27F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A27FC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EA27FC">
        <w:rPr>
          <w:rFonts w:asciiTheme="majorBidi" w:hAnsiTheme="majorBidi"/>
          <w:spacing w:val="-4"/>
          <w:sz w:val="32"/>
          <w:szCs w:val="32"/>
          <w:cs/>
        </w:rPr>
        <w:t>.</w:t>
      </w:r>
      <w:r w:rsidRPr="00EA27FC">
        <w:rPr>
          <w:rFonts w:asciiTheme="majorBidi" w:hAnsiTheme="majorBidi" w:cstheme="majorBidi"/>
          <w:spacing w:val="-4"/>
          <w:sz w:val="32"/>
          <w:szCs w:val="32"/>
        </w:rPr>
        <w:t xml:space="preserve">4 </w:t>
      </w:r>
      <w:r w:rsidRPr="00EA27FC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 w:rsidRPr="00EA27FC">
        <w:rPr>
          <w:rFonts w:asciiTheme="majorBidi" w:hAnsiTheme="majorBidi" w:cstheme="majorBidi"/>
          <w:spacing w:val="-4"/>
          <w:sz w:val="32"/>
          <w:szCs w:val="32"/>
          <w:cs/>
        </w:rPr>
        <w:tab/>
        <w:t>มาตรฐานการรายงานทางการเงิน</w:t>
      </w:r>
      <w:r w:rsidRPr="00EA27FC">
        <w:rPr>
          <w:rFonts w:asciiTheme="majorBidi" w:hAnsiTheme="majorBidi" w:cstheme="majorBidi" w:hint="cs"/>
          <w:spacing w:val="-4"/>
          <w:sz w:val="32"/>
          <w:szCs w:val="32"/>
          <w:cs/>
        </w:rPr>
        <w:t>ฉบับปรับปรุง</w:t>
      </w:r>
      <w:r w:rsidRPr="00EA27FC">
        <w:rPr>
          <w:rFonts w:ascii="Angsana New" w:hAnsi="Angsana New" w:hint="cs"/>
          <w:spacing w:val="-4"/>
          <w:sz w:val="32"/>
          <w:szCs w:val="32"/>
          <w:cs/>
        </w:rPr>
        <w:t>ที่จะมีผลบังคับใช้สำหรับงบการเงินที่มีรอบ</w:t>
      </w:r>
      <w:r w:rsidRPr="0095032C">
        <w:rPr>
          <w:rFonts w:ascii="Angsana New" w:hAnsi="Angsana New" w:hint="cs"/>
          <w:sz w:val="32"/>
          <w:szCs w:val="32"/>
          <w:cs/>
        </w:rPr>
        <w:t xml:space="preserve">ระยะเวลาบัญชีที่เริ่มในหรือหลังวันที่ </w:t>
      </w:r>
      <w:r w:rsidRPr="0095032C">
        <w:rPr>
          <w:rFonts w:ascii="Angsana New" w:hAnsi="Angsana New" w:hint="cs"/>
          <w:sz w:val="32"/>
          <w:szCs w:val="32"/>
        </w:rPr>
        <w:t>1</w:t>
      </w:r>
      <w:r w:rsidRPr="0095032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95032C">
        <w:rPr>
          <w:rFonts w:ascii="Angsana New" w:hAnsi="Angsana New" w:hint="cs"/>
          <w:sz w:val="32"/>
          <w:szCs w:val="32"/>
        </w:rPr>
        <w:t>256</w:t>
      </w:r>
      <w:r w:rsidRPr="0095032C">
        <w:rPr>
          <w:rFonts w:ascii="Angsana New" w:hAnsi="Angsana New"/>
          <w:sz w:val="32"/>
          <w:szCs w:val="32"/>
        </w:rPr>
        <w:t>6</w:t>
      </w:r>
    </w:p>
    <w:p w14:paraId="70708C54" w14:textId="71F11014" w:rsidR="0095032C" w:rsidRPr="003C668D" w:rsidRDefault="0095032C" w:rsidP="00EA27FC">
      <w:pPr>
        <w:pStyle w:val="ListParagraph"/>
        <w:tabs>
          <w:tab w:val="left" w:pos="1418"/>
        </w:tabs>
        <w:spacing w:line="36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="00EA27F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34AFB">
        <w:rPr>
          <w:rFonts w:asciiTheme="majorBidi" w:hAnsiTheme="majorBidi" w:cstheme="majorBidi"/>
          <w:sz w:val="32"/>
          <w:szCs w:val="32"/>
          <w:cs/>
        </w:rPr>
        <w:t xml:space="preserve">ได้ลงประกาศราชกิจจานุเบกษาแล้ว 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โดยจะมีผลบังคับใช้สำหรับ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งบการเงินที่มี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1 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2566 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134AFB">
        <w:rPr>
          <w:rFonts w:asciiTheme="majorBidi" w:hAnsiTheme="majorBidi" w:cstheme="majorBidi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134AFB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</w:t>
      </w:r>
      <w:r w:rsidR="00EA27F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br/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รอบปี </w:t>
      </w:r>
      <w:r>
        <w:rPr>
          <w:rFonts w:asciiTheme="majorBidi" w:hAnsiTheme="majorBidi" w:cstheme="majorBidi"/>
          <w:sz w:val="32"/>
          <w:szCs w:val="32"/>
          <w:shd w:val="clear" w:color="auto" w:fill="FFFFFF"/>
        </w:rPr>
        <w:t>2566</w:t>
      </w:r>
    </w:p>
    <w:p w14:paraId="28C4695B" w14:textId="77777777" w:rsidR="0095032C" w:rsidRDefault="0095032C" w:rsidP="0095032C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3C668D">
        <w:rPr>
          <w:rFonts w:asciiTheme="majorBidi" w:hAnsiTheme="majorBidi"/>
          <w:sz w:val="32"/>
          <w:szCs w:val="32"/>
          <w:cs/>
        </w:rPr>
        <w:t>ฝ่ายบริหารของบริษัทและบริษัทย่อย</w:t>
      </w:r>
      <w:r w:rsidRPr="002721DD">
        <w:rPr>
          <w:rFonts w:ascii="Times New Roman" w:hAnsi="Tms Rmn" w:hint="cs"/>
          <w:sz w:val="32"/>
          <w:szCs w:val="32"/>
          <w:cs/>
        </w:rPr>
        <w:t>เชื่อว่า</w:t>
      </w:r>
      <w:r>
        <w:rPr>
          <w:rFonts w:ascii="Times New Roman" w:hAnsi="Tms Rmn" w:hint="cs"/>
          <w:sz w:val="32"/>
          <w:szCs w:val="32"/>
          <w:cs/>
        </w:rPr>
        <w:t xml:space="preserve"> </w:t>
      </w:r>
      <w:r w:rsidRPr="002721DD">
        <w:rPr>
          <w:rFonts w:ascii="Times New Roman" w:hAnsi="Tms Rmn" w:hint="cs"/>
          <w:sz w:val="32"/>
          <w:szCs w:val="32"/>
          <w:cs/>
        </w:rPr>
        <w:t>การปรับปรุงมาตรฐานนี้จะ</w:t>
      </w:r>
      <w:r w:rsidRPr="002721DD">
        <w:rPr>
          <w:rFonts w:ascii="Times New Roman" w:hAnsi="Tms Rmn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37B082C0" w14:textId="1907B5DF" w:rsidR="0095032C" w:rsidRPr="0095032C" w:rsidRDefault="0095032C" w:rsidP="00EA27F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5032C">
        <w:rPr>
          <w:rFonts w:asciiTheme="majorBidi" w:hAnsiTheme="majorBidi" w:cstheme="majorBidi"/>
          <w:sz w:val="32"/>
          <w:szCs w:val="32"/>
        </w:rPr>
        <w:lastRenderedPageBreak/>
        <w:t xml:space="preserve">2.5 </w:t>
      </w:r>
      <w:r w:rsidRPr="0095032C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A27FC">
        <w:rPr>
          <w:rFonts w:asciiTheme="majorBidi" w:hAnsiTheme="majorBidi" w:cstheme="majorBidi"/>
          <w:sz w:val="32"/>
          <w:szCs w:val="32"/>
          <w:cs/>
        </w:rPr>
        <w:tab/>
      </w:r>
      <w:r w:rsidRPr="0095032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95032C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95032C">
        <w:rPr>
          <w:rFonts w:asciiTheme="majorBidi" w:hAnsiTheme="majorBidi" w:cstheme="majorBidi"/>
          <w:sz w:val="32"/>
          <w:szCs w:val="32"/>
          <w:cs/>
        </w:rPr>
        <w:t>ใหม่</w:t>
      </w:r>
    </w:p>
    <w:p w14:paraId="23C82E28" w14:textId="3E000A6B" w:rsidR="0095032C" w:rsidRPr="00EA27FC" w:rsidRDefault="0095032C" w:rsidP="00EA27F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A27FC">
        <w:rPr>
          <w:rFonts w:asciiTheme="majorBidi" w:hAnsiTheme="majorBidi" w:cstheme="majorBidi"/>
          <w:spacing w:val="-6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EA27FC">
        <w:rPr>
          <w:rFonts w:asciiTheme="majorBidi" w:hAnsiTheme="majorBidi" w:cstheme="majorBidi"/>
          <w:color w:val="212529"/>
          <w:spacing w:val="-6"/>
          <w:sz w:val="32"/>
          <w:szCs w:val="32"/>
          <w:cs/>
        </w:rPr>
        <w:t xml:space="preserve">มาตรฐานการรายงานทางการเงิน ฉบับที่ </w:t>
      </w:r>
      <w:r w:rsidRPr="00EA27FC">
        <w:rPr>
          <w:rFonts w:asciiTheme="majorBidi" w:hAnsiTheme="majorBidi" w:cstheme="majorBidi"/>
          <w:color w:val="212529"/>
          <w:spacing w:val="-6"/>
          <w:sz w:val="32"/>
          <w:szCs w:val="32"/>
        </w:rPr>
        <w:t xml:space="preserve">17 </w:t>
      </w:r>
      <w:r w:rsidRPr="00EA27FC">
        <w:rPr>
          <w:rFonts w:asciiTheme="majorBidi" w:hAnsiTheme="majorBidi" w:cstheme="majorBidi"/>
          <w:color w:val="212529"/>
          <w:spacing w:val="-6"/>
          <w:sz w:val="32"/>
          <w:szCs w:val="32"/>
          <w:cs/>
        </w:rPr>
        <w:t>เรื่อง สัญญา</w:t>
      </w:r>
      <w:r w:rsidRPr="00EA27F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 xml:space="preserve">ประกันภัย </w:t>
      </w:r>
      <w:r w:rsidRPr="00EA27FC">
        <w:rPr>
          <w:rFonts w:asciiTheme="majorBidi" w:hAnsiTheme="majorBidi" w:cstheme="majorBidi" w:hint="cs"/>
          <w:spacing w:val="-4"/>
          <w:sz w:val="32"/>
          <w:szCs w:val="32"/>
          <w:cs/>
        </w:rPr>
        <w:t>และได้ลง</w:t>
      </w:r>
      <w:r w:rsidRPr="00EA27FC">
        <w:rPr>
          <w:rFonts w:asciiTheme="majorBidi" w:hAnsiTheme="majorBidi" w:cstheme="majorBidi"/>
          <w:spacing w:val="-4"/>
          <w:sz w:val="32"/>
          <w:szCs w:val="32"/>
          <w:cs/>
        </w:rPr>
        <w:t>ประกาศราชกิจจานุเบกษาแล้ว</w:t>
      </w:r>
      <w:r w:rsidRPr="00EA27F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A27FC">
        <w:rPr>
          <w:rFonts w:asciiTheme="majorBidi" w:hAnsiTheme="majorBidi" w:cstheme="majorBidi" w:hint="cs"/>
          <w:color w:val="212529"/>
          <w:spacing w:val="-4"/>
          <w:sz w:val="32"/>
          <w:szCs w:val="32"/>
          <w:cs/>
        </w:rPr>
        <w:t>มาตรฐานนี้กำหนด</w:t>
      </w:r>
      <w:r w:rsidRPr="00EA27F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>ให้เป็นไปตามเกณฑ์ที่กำหนดขึ้น</w:t>
      </w:r>
      <w:r w:rsidR="00EA27F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br/>
      </w:r>
      <w:r w:rsidRPr="00EA27F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>โดยมาตรฐานการรายงานทางการเงินระหว่างประเทศ</w:t>
      </w:r>
      <w:r w:rsidRPr="00EA27FC">
        <w:rPr>
          <w:rFonts w:asciiTheme="majorBidi" w:hAnsiTheme="majorBidi" w:cstheme="majorBidi"/>
          <w:color w:val="212529"/>
          <w:spacing w:val="-4"/>
          <w:sz w:val="32"/>
          <w:szCs w:val="32"/>
        </w:rPr>
        <w:t xml:space="preserve">  </w:t>
      </w:r>
      <w:r w:rsidRPr="00EA27F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EA27FC">
        <w:rPr>
          <w:rFonts w:asciiTheme="majorBidi" w:hAnsiTheme="majorBidi" w:cstheme="majorBidi" w:hint="cs"/>
          <w:color w:val="212529"/>
          <w:spacing w:val="-4"/>
          <w:sz w:val="32"/>
          <w:szCs w:val="32"/>
          <w:cs/>
        </w:rPr>
        <w:t>งบการเงิน</w:t>
      </w:r>
      <w:r w:rsidRPr="00EA27F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EA27FC">
        <w:rPr>
          <w:rFonts w:asciiTheme="majorBidi" w:hAnsiTheme="majorBidi" w:cstheme="majorBidi"/>
          <w:color w:val="212529"/>
          <w:spacing w:val="-4"/>
          <w:sz w:val="32"/>
          <w:szCs w:val="32"/>
        </w:rPr>
        <w:t xml:space="preserve">1 </w:t>
      </w:r>
      <w:r w:rsidRPr="00EA27FC">
        <w:rPr>
          <w:rFonts w:asciiTheme="majorBidi" w:hAnsiTheme="majorBidi" w:cstheme="majorBidi"/>
          <w:color w:val="212529"/>
          <w:spacing w:val="-4"/>
          <w:sz w:val="32"/>
          <w:szCs w:val="32"/>
          <w:cs/>
        </w:rPr>
        <w:t xml:space="preserve">มกราคม </w:t>
      </w:r>
      <w:r w:rsidRPr="00EA27FC">
        <w:rPr>
          <w:rFonts w:asciiTheme="majorBidi" w:hAnsiTheme="majorBidi" w:cstheme="majorBidi"/>
          <w:color w:val="212529"/>
          <w:spacing w:val="-4"/>
          <w:sz w:val="32"/>
          <w:szCs w:val="32"/>
        </w:rPr>
        <w:t>2568</w:t>
      </w:r>
    </w:p>
    <w:p w14:paraId="07B62B13" w14:textId="54E0A0DE" w:rsidR="00B23DE7" w:rsidRPr="00D306F3" w:rsidRDefault="00B23DE7" w:rsidP="00DE026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5740E2E" w14:textId="77777777" w:rsidR="00EB448E" w:rsidRPr="00E375D2" w:rsidRDefault="00EB448E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0050FD3E" w14:textId="0471D8EA" w:rsidR="00EB448E" w:rsidRPr="00D306F3" w:rsidRDefault="00EB448E" w:rsidP="00DE0265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sz w:val="32"/>
          <w:szCs w:val="32"/>
        </w:rPr>
      </w:pPr>
      <w:r w:rsidRPr="00E375D2">
        <w:rPr>
          <w:rFonts w:ascii="Angsana New" w:hAnsi="Angsana New" w:hint="cs"/>
          <w:sz w:val="32"/>
          <w:szCs w:val="32"/>
          <w:cs/>
        </w:rPr>
        <w:t>งบการ</w:t>
      </w:r>
      <w:r w:rsidRPr="00E375D2">
        <w:rPr>
          <w:rFonts w:asciiTheme="majorBidi" w:hAnsiTheme="majorBidi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375D2">
        <w:rPr>
          <w:rFonts w:asciiTheme="majorBidi" w:hAnsiTheme="majorBidi" w:cstheme="majorBidi"/>
          <w:sz w:val="32"/>
          <w:szCs w:val="32"/>
          <w:cs/>
        </w:rPr>
        <w:br/>
      </w:r>
      <w:r w:rsidRPr="00E375D2">
        <w:rPr>
          <w:rFonts w:asciiTheme="majorBidi" w:hAnsi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D306F3">
        <w:rPr>
          <w:rFonts w:asciiTheme="majorBidi" w:hAnsiTheme="majorBidi" w:cstheme="majorBidi"/>
          <w:sz w:val="32"/>
          <w:szCs w:val="32"/>
        </w:rPr>
        <w:t xml:space="preserve">31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306F3">
        <w:rPr>
          <w:rFonts w:asciiTheme="majorBidi" w:hAnsiTheme="majorBidi" w:cstheme="majorBidi"/>
          <w:sz w:val="32"/>
          <w:szCs w:val="32"/>
        </w:rPr>
        <w:t>256</w:t>
      </w:r>
      <w:r w:rsidR="005D6DC7" w:rsidRPr="00D306F3">
        <w:rPr>
          <w:rFonts w:asciiTheme="majorBidi" w:hAnsiTheme="majorBidi" w:cstheme="majorBidi"/>
          <w:sz w:val="32"/>
          <w:szCs w:val="32"/>
        </w:rPr>
        <w:t>4</w:t>
      </w:r>
    </w:p>
    <w:p w14:paraId="20913CDE" w14:textId="107B9D30" w:rsidR="006B3EE3" w:rsidRPr="00D306F3" w:rsidRDefault="006B3EE3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AB976BE" w14:textId="77777777" w:rsidR="00E11D0D" w:rsidRPr="00D306F3" w:rsidRDefault="00546028" w:rsidP="00DE0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306F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D306F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D306F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0926A0BE" w:rsidR="00E11D0D" w:rsidRDefault="00E11D0D" w:rsidP="00DE0265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E375D2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E375D2">
        <w:rPr>
          <w:rFonts w:asciiTheme="majorBidi" w:hAnsiTheme="majorBidi"/>
          <w:sz w:val="32"/>
          <w:szCs w:val="32"/>
          <w:cs/>
        </w:rPr>
        <w:t>ควบคุม</w:t>
      </w:r>
      <w:r w:rsidRPr="00E375D2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E375D2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D306F3" w:rsidRDefault="00E11D0D" w:rsidP="00B87837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</w:t>
      </w:r>
      <w:r w:rsidRPr="00E375D2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44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3063"/>
        <w:gridCol w:w="134"/>
        <w:gridCol w:w="1992"/>
      </w:tblGrid>
      <w:tr w:rsidR="00E11D0D" w:rsidRPr="00B02081" w14:paraId="4F039CDA" w14:textId="77777777" w:rsidTr="00C23441">
        <w:tc>
          <w:tcPr>
            <w:tcW w:w="3118" w:type="dxa"/>
            <w:tcBorders>
              <w:bottom w:val="single" w:sz="6" w:space="0" w:color="auto"/>
            </w:tcBorders>
          </w:tcPr>
          <w:p w14:paraId="19BE5F2C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tcBorders>
              <w:bottom w:val="single" w:sz="6" w:space="0" w:color="auto"/>
            </w:tcBorders>
          </w:tcPr>
          <w:p w14:paraId="72E6CAA3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B02081" w:rsidRDefault="00E11D0D" w:rsidP="009A0268">
            <w:pPr>
              <w:spacing w:line="32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</w:tcPr>
          <w:p w14:paraId="56D546A2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11D0D" w:rsidRPr="00B02081" w14:paraId="5362A4B9" w14:textId="77777777" w:rsidTr="00C23441"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B02081" w:rsidRDefault="00E11D0D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013E7030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1D0D" w:rsidRPr="00B02081" w14:paraId="273ECB25" w14:textId="77777777" w:rsidTr="00C23441">
        <w:tc>
          <w:tcPr>
            <w:tcW w:w="3118" w:type="dxa"/>
          </w:tcPr>
          <w:p w14:paraId="0A562B66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E375D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69ECDB2A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13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B02081" w:rsidRDefault="00E11D0D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3AECBDEC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1D0D" w:rsidRPr="00B02081" w14:paraId="669EBA6D" w14:textId="77777777" w:rsidTr="00B02081">
        <w:tc>
          <w:tcPr>
            <w:tcW w:w="3118" w:type="dxa"/>
            <w:shd w:val="clear" w:color="auto" w:fill="auto"/>
            <w:vAlign w:val="bottom"/>
          </w:tcPr>
          <w:p w14:paraId="2F041E10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02081">
              <w:rPr>
                <w:rFonts w:ascii="Angsana New" w:hAnsi="Angsana New"/>
                <w:spacing w:val="-4"/>
                <w:sz w:val="26"/>
                <w:szCs w:val="26"/>
              </w:rPr>
              <w:t>Vina Solar Techology. Co., Ltd. (Vietam)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021A90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shd w:val="clear" w:color="auto" w:fill="auto"/>
            <w:vAlign w:val="bottom"/>
          </w:tcPr>
          <w:p w14:paraId="07C1DC7C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ผลิตและจำหน่ายโซลาร์เซลล์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34302E" w14:textId="77777777" w:rsidR="00E11D0D" w:rsidRPr="00B02081" w:rsidRDefault="00E11D0D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shd w:val="clear" w:color="auto" w:fill="auto"/>
          </w:tcPr>
          <w:p w14:paraId="742911D9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ผู้ถือหุ้นร่วมในบริษัทย่อย</w:t>
            </w:r>
          </w:p>
        </w:tc>
      </w:tr>
      <w:tr w:rsidR="00E11D0D" w:rsidRPr="00B02081" w14:paraId="74B9AFBC" w14:textId="77777777" w:rsidTr="00C23441">
        <w:tc>
          <w:tcPr>
            <w:tcW w:w="3118" w:type="dxa"/>
          </w:tcPr>
          <w:p w14:paraId="7262C687" w14:textId="77777777" w:rsidR="00E11D0D" w:rsidRPr="0065395E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65395E">
              <w:rPr>
                <w:rFonts w:ascii="Angsana New" w:hAnsi="Angsana New" w:hint="cs"/>
                <w:sz w:val="26"/>
                <w:szCs w:val="26"/>
                <w:cs/>
              </w:rPr>
              <w:t>บริษัท พรพรหม</w:t>
            </w:r>
            <w:r w:rsidRPr="0065395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5395E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B02081" w:rsidRDefault="00E11D0D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5B723E86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B02081" w:rsidRDefault="00E11D0D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440E5402" w14:textId="77777777" w:rsidR="00E11D0D" w:rsidRPr="00E375D2" w:rsidRDefault="00E11D0D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112D57" w:rsidRPr="00B02081" w14:paraId="5A6DB85B" w14:textId="77777777" w:rsidTr="00305D3C">
        <w:tc>
          <w:tcPr>
            <w:tcW w:w="3118" w:type="dxa"/>
            <w:vAlign w:val="center"/>
          </w:tcPr>
          <w:p w14:paraId="30348F93" w14:textId="4FAB5B04" w:rsidR="00112D57" w:rsidRPr="0065395E" w:rsidRDefault="00112D57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5395E">
              <w:rPr>
                <w:rFonts w:ascii="Angsana New" w:hAnsi="Angsana New" w:hint="cs"/>
                <w:sz w:val="26"/>
                <w:szCs w:val="26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B02081" w:rsidRDefault="00112D57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7A55B355" w14:textId="77141723" w:rsidR="00112D57" w:rsidRPr="00E375D2" w:rsidRDefault="00112D57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B02081" w:rsidRDefault="00112D57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2447329F" w14:textId="7E0AB622" w:rsidR="00112D57" w:rsidRPr="00E375D2" w:rsidRDefault="00112D57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112D57" w:rsidRPr="00B02081" w14:paraId="491B024D" w14:textId="77777777" w:rsidTr="00C23441">
        <w:tc>
          <w:tcPr>
            <w:tcW w:w="3118" w:type="dxa"/>
            <w:vAlign w:val="center"/>
          </w:tcPr>
          <w:p w14:paraId="1297A56D" w14:textId="77777777" w:rsidR="00112D57" w:rsidRPr="0065395E" w:rsidRDefault="00112D57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5395E">
              <w:rPr>
                <w:rFonts w:ascii="Angsana New" w:hAnsi="Angsana New" w:hint="cs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B02081" w:rsidRDefault="00112D57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7026564B" w14:textId="3C5A5023" w:rsidR="00112D57" w:rsidRPr="00E375D2" w:rsidRDefault="00112D57" w:rsidP="00247C7A">
            <w:pPr>
              <w:tabs>
                <w:tab w:val="left" w:pos="6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0208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B02081" w:rsidRDefault="00112D57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0CEBB212" w14:textId="77777777" w:rsidR="00112D57" w:rsidRPr="00E375D2" w:rsidRDefault="00112D57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65395E" w:rsidRPr="00B02081" w14:paraId="2C8B0D8C" w14:textId="77777777" w:rsidTr="00C23441">
        <w:tc>
          <w:tcPr>
            <w:tcW w:w="3118" w:type="dxa"/>
            <w:vAlign w:val="center"/>
          </w:tcPr>
          <w:p w14:paraId="65F4D879" w14:textId="3E825134" w:rsidR="0065395E" w:rsidRPr="0065395E" w:rsidRDefault="0065395E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5395E">
              <w:rPr>
                <w:rFonts w:ascii="Angsana New" w:hAnsi="Angsana New" w:hint="cs"/>
                <w:sz w:val="26"/>
                <w:szCs w:val="26"/>
                <w:cs/>
              </w:rPr>
              <w:t xml:space="preserve">คุณกฤษณ์ </w:t>
            </w:r>
            <w:r w:rsidRPr="0065395E">
              <w:rPr>
                <w:rFonts w:ascii="Angsana New" w:hAnsi="Angsana New"/>
                <w:sz w:val="26"/>
                <w:szCs w:val="26"/>
                <w:cs/>
              </w:rPr>
              <w:t>พรพิไลลักษณ์</w:t>
            </w:r>
          </w:p>
        </w:tc>
        <w:tc>
          <w:tcPr>
            <w:tcW w:w="142" w:type="dxa"/>
            <w:vAlign w:val="center"/>
          </w:tcPr>
          <w:p w14:paraId="7D2179C9" w14:textId="77777777" w:rsidR="0065395E" w:rsidRPr="00B02081" w:rsidRDefault="0065395E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084A2070" w14:textId="689A6C93" w:rsidR="0065395E" w:rsidRPr="00B02081" w:rsidRDefault="0065395E" w:rsidP="00247C7A">
            <w:pPr>
              <w:tabs>
                <w:tab w:val="left" w:pos="6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1ECB2B73" w14:textId="77777777" w:rsidR="0065395E" w:rsidRPr="00B02081" w:rsidRDefault="0065395E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734EAE8B" w14:textId="064D02EE" w:rsidR="0065395E" w:rsidRPr="00E375D2" w:rsidRDefault="0065395E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65395E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65395E" w:rsidRPr="00B02081" w14:paraId="0D8D1DB4" w14:textId="77777777" w:rsidTr="00C23441">
        <w:tc>
          <w:tcPr>
            <w:tcW w:w="3118" w:type="dxa"/>
            <w:vAlign w:val="center"/>
          </w:tcPr>
          <w:p w14:paraId="3C115BD8" w14:textId="6F04BF81" w:rsidR="0065395E" w:rsidRPr="00E375D2" w:rsidRDefault="0065395E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คุณกานต์  </w:t>
            </w:r>
            <w:r w:rsidRPr="0065395E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พรพิไลลักษณ์</w:t>
            </w:r>
          </w:p>
        </w:tc>
        <w:tc>
          <w:tcPr>
            <w:tcW w:w="142" w:type="dxa"/>
            <w:vAlign w:val="center"/>
          </w:tcPr>
          <w:p w14:paraId="00FD47FC" w14:textId="77777777" w:rsidR="0065395E" w:rsidRPr="00B02081" w:rsidRDefault="0065395E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0FBF5236" w14:textId="0744317A" w:rsidR="0065395E" w:rsidRPr="00B02081" w:rsidRDefault="0065395E" w:rsidP="00247C7A">
            <w:pPr>
              <w:tabs>
                <w:tab w:val="left" w:pos="6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39C195EB" w14:textId="77777777" w:rsidR="0065395E" w:rsidRPr="00B02081" w:rsidRDefault="0065395E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52A13578" w14:textId="50D34303" w:rsidR="0065395E" w:rsidRPr="00E375D2" w:rsidRDefault="0065395E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65395E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112D57" w:rsidRPr="00B02081" w14:paraId="52B97C5F" w14:textId="77777777" w:rsidTr="00C23441">
        <w:tc>
          <w:tcPr>
            <w:tcW w:w="3118" w:type="dxa"/>
            <w:vAlign w:val="center"/>
          </w:tcPr>
          <w:p w14:paraId="2C3432CB" w14:textId="77777777" w:rsidR="00112D57" w:rsidRPr="00E375D2" w:rsidRDefault="00112D57" w:rsidP="009A0268">
            <w:pPr>
              <w:tabs>
                <w:tab w:val="left" w:pos="600"/>
              </w:tabs>
              <w:spacing w:line="32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B02081" w:rsidRDefault="00112D57" w:rsidP="009A0268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6FF65692" w14:textId="6FC12195" w:rsidR="00112D57" w:rsidRPr="00E375D2" w:rsidRDefault="00112D57" w:rsidP="00247C7A">
            <w:pPr>
              <w:tabs>
                <w:tab w:val="left" w:pos="6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0208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B02081" w:rsidRDefault="00112D57" w:rsidP="009A0268">
            <w:pPr>
              <w:spacing w:line="32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10CAE4D5" w14:textId="77777777" w:rsidR="00112D57" w:rsidRPr="00B02081" w:rsidRDefault="00112D57" w:rsidP="009A0268">
            <w:pPr>
              <w:tabs>
                <w:tab w:val="left" w:pos="600"/>
              </w:tabs>
              <w:spacing w:line="320" w:lineRule="exact"/>
              <w:ind w:left="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30E51CCF" w14:textId="77777777" w:rsidR="00E11D0D" w:rsidRPr="00D306F3" w:rsidRDefault="00E11D0D" w:rsidP="00710FDF">
      <w:pPr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32AD45F9" w14:textId="77777777" w:rsidR="00B4253D" w:rsidRDefault="00B4253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1F6A05B5" w14:textId="77777777" w:rsidR="00B4253D" w:rsidRDefault="00B4253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0DC851DC" w14:textId="77777777" w:rsidR="00B4253D" w:rsidRDefault="00B4253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51BCA64" w14:textId="77777777" w:rsidR="00B4253D" w:rsidRDefault="00B4253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369F107D" w14:textId="77777777" w:rsidR="00B4253D" w:rsidRDefault="00B4253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41F7F6D" w14:textId="77777777" w:rsidR="00B4253D" w:rsidRDefault="00B4253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08EF1F0" w14:textId="0F484F86" w:rsidR="00E11D0D" w:rsidRPr="00D306F3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lastRenderedPageBreak/>
        <w:t>นโยบายการกำหนดราคาสำหรับแต่ละประเภทรายการมีดังนี้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69"/>
      </w:tblGrid>
      <w:tr w:rsidR="00E11D0D" w:rsidRPr="00D306F3" w14:paraId="2C538340" w14:textId="77777777" w:rsidTr="00C23441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39F94EDF" w14:textId="77777777" w:rsidR="00E11D0D" w:rsidRPr="00D306F3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11D0D" w:rsidRPr="00D306F3" w14:paraId="043A6F85" w14:textId="77777777" w:rsidTr="00C23441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76CDC87A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90E1FC" w14:textId="2E4717B5" w:rsidR="00E11D0D" w:rsidRPr="00D306F3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 w:rsidR="00FD12DB" w:rsidRPr="00E375D2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E11D0D" w:rsidRPr="00D306F3" w14:paraId="21632C95" w14:textId="77777777" w:rsidTr="00C23441">
        <w:tc>
          <w:tcPr>
            <w:tcW w:w="4309" w:type="dxa"/>
          </w:tcPr>
          <w:p w14:paraId="50D4F52B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797B0B7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E11D0D" w:rsidRPr="00D306F3" w14:paraId="12C4279F" w14:textId="77777777" w:rsidTr="00C23441">
        <w:tc>
          <w:tcPr>
            <w:tcW w:w="4309" w:type="dxa"/>
          </w:tcPr>
          <w:p w14:paraId="74B20A45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062A0EA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E11D0D" w:rsidRPr="00D306F3" w14:paraId="66EDD6C1" w14:textId="77777777" w:rsidTr="00C23441">
        <w:tc>
          <w:tcPr>
            <w:tcW w:w="4309" w:type="dxa"/>
          </w:tcPr>
          <w:p w14:paraId="0A30C6EC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A14B197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11D0D" w:rsidRPr="00D306F3" w14:paraId="07560E31" w14:textId="77777777" w:rsidTr="00C23441">
        <w:tc>
          <w:tcPr>
            <w:tcW w:w="4309" w:type="dxa"/>
          </w:tcPr>
          <w:p w14:paraId="4D548F57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3762AD6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E11D0D" w:rsidRPr="00D306F3" w14:paraId="65E5F8BB" w14:textId="77777777" w:rsidTr="00C23441">
        <w:tc>
          <w:tcPr>
            <w:tcW w:w="4309" w:type="dxa"/>
          </w:tcPr>
          <w:p w14:paraId="0B6B14FE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660428C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E11D0D" w:rsidRPr="00D306F3" w14:paraId="457409D7" w14:textId="77777777" w:rsidTr="00C23441">
        <w:tc>
          <w:tcPr>
            <w:tcW w:w="4309" w:type="dxa"/>
          </w:tcPr>
          <w:p w14:paraId="42841226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8EADED9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E11D0D" w:rsidRPr="00D306F3" w14:paraId="56C75F94" w14:textId="77777777" w:rsidTr="00C23441">
        <w:tc>
          <w:tcPr>
            <w:tcW w:w="4309" w:type="dxa"/>
          </w:tcPr>
          <w:p w14:paraId="0FAA633C" w14:textId="77777777" w:rsidR="00E11D0D" w:rsidRPr="00E375D2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D306F3" w:rsidRDefault="00E11D0D" w:rsidP="009A0268">
            <w:pPr>
              <w:tabs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26D50F4" w14:textId="77777777" w:rsidR="00E11D0D" w:rsidRPr="00E375D2" w:rsidRDefault="00E11D0D" w:rsidP="009A0268">
            <w:pPr>
              <w:tabs>
                <w:tab w:val="left" w:pos="540"/>
                <w:tab w:val="left" w:pos="38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14:paraId="62BA3492" w14:textId="77777777" w:rsidR="00710FDF" w:rsidRPr="00D306F3" w:rsidRDefault="00710FDF" w:rsidP="00B0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2D99BF" w14:textId="3A60E030" w:rsidR="00221028" w:rsidRPr="00720606" w:rsidRDefault="007C0BF1" w:rsidP="00221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</w:t>
      </w:r>
      <w:r w:rsidR="00E37747" w:rsidRPr="00E375D2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E37747" w:rsidRPr="00E375D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21028" w:rsidRPr="0072060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221028" w:rsidRPr="00720606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221028" w:rsidRPr="0072060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21028" w:rsidRPr="00720606">
        <w:rPr>
          <w:rFonts w:asciiTheme="majorBidi" w:hAnsiTheme="majorBidi"/>
          <w:sz w:val="32"/>
          <w:szCs w:val="32"/>
        </w:rPr>
        <w:t xml:space="preserve"> </w:t>
      </w:r>
      <w:r w:rsidR="00221028" w:rsidRPr="00720606">
        <w:rPr>
          <w:rFonts w:asciiTheme="majorBidi" w:hAnsiTheme="majorBidi" w:cstheme="majorBidi"/>
          <w:sz w:val="32"/>
          <w:szCs w:val="32"/>
        </w:rPr>
        <w:t xml:space="preserve">30 </w:t>
      </w:r>
      <w:r w:rsidR="00221028" w:rsidRPr="00720606">
        <w:rPr>
          <w:rFonts w:asciiTheme="majorBidi" w:hAnsiTheme="majorBidi"/>
          <w:sz w:val="32"/>
          <w:szCs w:val="32"/>
          <w:cs/>
        </w:rPr>
        <w:t>กันยายน</w:t>
      </w:r>
      <w:r w:rsidR="00221028" w:rsidRPr="00720606">
        <w:rPr>
          <w:rFonts w:asciiTheme="majorBidi" w:hAnsiTheme="majorBidi"/>
          <w:sz w:val="32"/>
          <w:szCs w:val="32"/>
        </w:rPr>
        <w:t xml:space="preserve"> </w:t>
      </w:r>
      <w:r w:rsidR="00221028" w:rsidRPr="00720606">
        <w:rPr>
          <w:rFonts w:asciiTheme="majorBidi" w:hAnsiTheme="majorBidi" w:cstheme="majorBidi"/>
          <w:sz w:val="32"/>
          <w:szCs w:val="32"/>
        </w:rPr>
        <w:t>256</w:t>
      </w:r>
      <w:r w:rsidR="00221028">
        <w:rPr>
          <w:rFonts w:asciiTheme="majorBidi" w:hAnsiTheme="majorBidi"/>
          <w:sz w:val="32"/>
          <w:szCs w:val="32"/>
        </w:rPr>
        <w:t>5</w:t>
      </w:r>
      <w:r w:rsidR="00221028" w:rsidRPr="00720606">
        <w:rPr>
          <w:rFonts w:asciiTheme="majorBidi" w:hAnsiTheme="majorBidi"/>
          <w:sz w:val="32"/>
          <w:szCs w:val="32"/>
          <w:cs/>
        </w:rPr>
        <w:t xml:space="preserve"> และ</w:t>
      </w:r>
      <w:r w:rsidR="00221028" w:rsidRPr="00720606">
        <w:rPr>
          <w:rFonts w:asciiTheme="majorBidi" w:hAnsiTheme="majorBidi"/>
          <w:sz w:val="32"/>
          <w:szCs w:val="32"/>
        </w:rPr>
        <w:t xml:space="preserve"> </w:t>
      </w:r>
      <w:r w:rsidR="00221028" w:rsidRPr="00720606">
        <w:rPr>
          <w:rFonts w:asciiTheme="majorBidi" w:hAnsiTheme="majorBidi" w:cstheme="majorBidi"/>
          <w:sz w:val="32"/>
          <w:szCs w:val="32"/>
        </w:rPr>
        <w:t>256</w:t>
      </w:r>
      <w:r w:rsidR="00221028">
        <w:rPr>
          <w:rFonts w:asciiTheme="majorBidi" w:hAnsiTheme="majorBidi" w:cstheme="majorBidi"/>
          <w:sz w:val="32"/>
          <w:szCs w:val="32"/>
        </w:rPr>
        <w:t>4</w:t>
      </w:r>
      <w:r w:rsidR="00221028" w:rsidRPr="0072060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E37747" w:rsidRPr="00247C7A" w14:paraId="46AC8860" w14:textId="77777777" w:rsidTr="00660C70">
        <w:tc>
          <w:tcPr>
            <w:tcW w:w="2041" w:type="dxa"/>
            <w:vAlign w:val="bottom"/>
          </w:tcPr>
          <w:p w14:paraId="591A4373" w14:textId="77777777" w:rsidR="00E37747" w:rsidRPr="00247C7A" w:rsidRDefault="00E37747" w:rsidP="00247C7A">
            <w:pPr>
              <w:spacing w:line="300" w:lineRule="exact"/>
              <w:ind w:left="113" w:right="-74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5F9A89FD" w14:textId="77777777" w:rsidR="00E37747" w:rsidRPr="00247C7A" w:rsidRDefault="00E37747" w:rsidP="00247C7A">
            <w:pPr>
              <w:spacing w:line="30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247C7A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E37747" w:rsidRPr="00247C7A" w14:paraId="48044039" w14:textId="77777777" w:rsidTr="00660C70">
        <w:tc>
          <w:tcPr>
            <w:tcW w:w="2041" w:type="dxa"/>
            <w:vAlign w:val="bottom"/>
          </w:tcPr>
          <w:p w14:paraId="63F8A011" w14:textId="77777777" w:rsidR="00E37747" w:rsidRPr="00247C7A" w:rsidRDefault="00E37747" w:rsidP="00247C7A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219A2B" w14:textId="77777777" w:rsidR="00E37747" w:rsidRPr="00247C7A" w:rsidRDefault="00E37747" w:rsidP="00247C7A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8245657" w14:textId="77777777" w:rsidR="00E37747" w:rsidRPr="00247C7A" w:rsidRDefault="00E37747" w:rsidP="00247C7A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10FE9B" w14:textId="77777777" w:rsidR="00E37747" w:rsidRPr="00247C7A" w:rsidRDefault="00E37747" w:rsidP="00247C7A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7747" w:rsidRPr="00247C7A" w14:paraId="2C352E57" w14:textId="77777777" w:rsidTr="00660C70">
        <w:tc>
          <w:tcPr>
            <w:tcW w:w="2041" w:type="dxa"/>
            <w:vAlign w:val="bottom"/>
          </w:tcPr>
          <w:p w14:paraId="6620A239" w14:textId="77777777" w:rsidR="00E37747" w:rsidRPr="00247C7A" w:rsidRDefault="00E37747" w:rsidP="00247C7A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223F0B" w14:textId="77777777" w:rsidR="00221028" w:rsidRPr="00247C7A" w:rsidRDefault="00221028" w:rsidP="00247C7A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44DE482F" w14:textId="5FD98959" w:rsidR="00E37747" w:rsidRPr="00247C7A" w:rsidRDefault="00221028" w:rsidP="00247C7A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247C7A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247C7A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1E841C0D" w14:textId="77777777" w:rsidR="00E37747" w:rsidRPr="00247C7A" w:rsidRDefault="00E37747" w:rsidP="00247C7A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4D34E48E" w14:textId="2DD62576" w:rsidR="00E37747" w:rsidRPr="00247C7A" w:rsidRDefault="00221028" w:rsidP="00247C7A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Pr="00247C7A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247C7A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247C7A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247C7A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01310085" w14:textId="77777777" w:rsidR="00E37747" w:rsidRPr="00247C7A" w:rsidRDefault="00E37747" w:rsidP="00247C7A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88A091" w14:textId="77777777" w:rsidR="00221028" w:rsidRPr="00247C7A" w:rsidRDefault="00221028" w:rsidP="00247C7A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687EF046" w14:textId="1684CBE5" w:rsidR="00E37747" w:rsidRPr="00247C7A" w:rsidRDefault="00221028" w:rsidP="00247C7A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247C7A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 w:rsidRPr="00247C7A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vAlign w:val="bottom"/>
          </w:tcPr>
          <w:p w14:paraId="68D49833" w14:textId="77777777" w:rsidR="00E37747" w:rsidRPr="00247C7A" w:rsidRDefault="00E37747" w:rsidP="00247C7A">
            <w:pPr>
              <w:spacing w:line="300" w:lineRule="exact"/>
              <w:ind w:left="-24" w:right="-43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3EDFD683" w14:textId="2E9E6988" w:rsidR="00E37747" w:rsidRPr="00247C7A" w:rsidRDefault="00221028" w:rsidP="00247C7A">
            <w:pPr>
              <w:spacing w:line="300" w:lineRule="exact"/>
              <w:ind w:left="-24" w:right="-43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</w:t>
            </w:r>
            <w:r w:rsidRPr="00247C7A">
              <w:rPr>
                <w:rFonts w:ascii="Angsana New" w:eastAsia="MS Mincho" w:hAnsi="Angsana New"/>
                <w:sz w:val="22"/>
                <w:szCs w:val="22"/>
                <w:cs/>
              </w:rPr>
              <w:t>เก้า</w:t>
            </w: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>เดือนสิ้นสุด</w:t>
            </w:r>
            <w:r w:rsidRPr="00247C7A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วันที่ </w:t>
            </w:r>
            <w:r w:rsidRPr="00247C7A">
              <w:rPr>
                <w:rFonts w:ascii="Angsana New" w:eastAsia="MS Mincho" w:hAnsi="Angsana New"/>
                <w:sz w:val="22"/>
                <w:szCs w:val="22"/>
              </w:rPr>
              <w:t>30</w:t>
            </w:r>
            <w:r w:rsidRPr="00247C7A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</w:t>
            </w:r>
            <w:r w:rsidRPr="00247C7A">
              <w:rPr>
                <w:rFonts w:ascii="Angsana New" w:eastAsia="MS Mincho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E37747" w:rsidRPr="00247C7A" w14:paraId="269D1216" w14:textId="77777777" w:rsidTr="00154B3C">
        <w:tc>
          <w:tcPr>
            <w:tcW w:w="2041" w:type="dxa"/>
          </w:tcPr>
          <w:p w14:paraId="0F3F95C7" w14:textId="77777777" w:rsidR="00E37747" w:rsidRPr="00247C7A" w:rsidRDefault="00E37747" w:rsidP="00247C7A">
            <w:pPr>
              <w:tabs>
                <w:tab w:val="left" w:pos="540"/>
              </w:tabs>
              <w:spacing w:line="300" w:lineRule="exact"/>
              <w:ind w:right="-35"/>
              <w:contextualSpacing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1561A26D" w14:textId="7E591057" w:rsidR="00E37747" w:rsidRPr="00247C7A" w:rsidRDefault="00E37747" w:rsidP="00247C7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47C7A">
              <w:rPr>
                <w:rFonts w:ascii="Angsana New" w:eastAsia="MS Mincho" w:hAnsi="Angsana New"/>
                <w:sz w:val="22"/>
                <w:szCs w:val="22"/>
              </w:rPr>
              <w:t>2565</w:t>
            </w:r>
          </w:p>
        </w:tc>
        <w:tc>
          <w:tcPr>
            <w:tcW w:w="76" w:type="dxa"/>
            <w:vAlign w:val="bottom"/>
          </w:tcPr>
          <w:p w14:paraId="5DA0ECBD" w14:textId="77777777" w:rsidR="00E37747" w:rsidRPr="00247C7A" w:rsidRDefault="00E37747" w:rsidP="00247C7A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01A6F0E5" w14:textId="544928B1" w:rsidR="00E37747" w:rsidRPr="00247C7A" w:rsidRDefault="00E37747" w:rsidP="00247C7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47C7A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7C7439AF" w14:textId="77777777" w:rsidR="00E37747" w:rsidRPr="00247C7A" w:rsidRDefault="00E37747" w:rsidP="00247C7A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D5ED22" w14:textId="19163F44" w:rsidR="00E37747" w:rsidRPr="00247C7A" w:rsidRDefault="00E37747" w:rsidP="00247C7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47C7A">
              <w:rPr>
                <w:rFonts w:ascii="Angsana New" w:eastAsia="MS Mincho" w:hAnsi="Angsana New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56F6E86C" w14:textId="77777777" w:rsidR="00E37747" w:rsidRPr="00247C7A" w:rsidRDefault="00E37747" w:rsidP="00247C7A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593F647B" w14:textId="17ED9788" w:rsidR="00E37747" w:rsidRPr="00247C7A" w:rsidRDefault="00E37747" w:rsidP="00247C7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47C7A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FFE9614" w14:textId="77777777" w:rsidR="00E37747" w:rsidRPr="00247C7A" w:rsidRDefault="00E37747" w:rsidP="00247C7A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14D05D7A" w14:textId="14F5A1FC" w:rsidR="00E37747" w:rsidRPr="00247C7A" w:rsidRDefault="00E37747" w:rsidP="00247C7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47C7A">
              <w:rPr>
                <w:rFonts w:ascii="Angsana New" w:eastAsia="MS Mincho" w:hAnsi="Angsana New"/>
                <w:sz w:val="22"/>
                <w:szCs w:val="22"/>
              </w:rPr>
              <w:t>2565</w:t>
            </w:r>
          </w:p>
        </w:tc>
        <w:tc>
          <w:tcPr>
            <w:tcW w:w="76" w:type="dxa"/>
            <w:vAlign w:val="bottom"/>
          </w:tcPr>
          <w:p w14:paraId="189ECD7E" w14:textId="77777777" w:rsidR="00E37747" w:rsidRPr="00247C7A" w:rsidRDefault="00E37747" w:rsidP="00247C7A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1F3E08C8" w14:textId="22E599F5" w:rsidR="00E37747" w:rsidRPr="00247C7A" w:rsidRDefault="00E37747" w:rsidP="00247C7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47C7A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  <w:tc>
          <w:tcPr>
            <w:tcW w:w="76" w:type="dxa"/>
            <w:vAlign w:val="bottom"/>
          </w:tcPr>
          <w:p w14:paraId="29E3A85D" w14:textId="77777777" w:rsidR="00E37747" w:rsidRPr="00247C7A" w:rsidRDefault="00E37747" w:rsidP="00247C7A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BECB1C" w14:textId="6A844814" w:rsidR="00E37747" w:rsidRPr="00247C7A" w:rsidRDefault="00E37747" w:rsidP="00247C7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47C7A">
              <w:rPr>
                <w:rFonts w:ascii="Angsana New" w:eastAsia="MS Mincho" w:hAnsi="Angsana New"/>
                <w:sz w:val="22"/>
                <w:szCs w:val="22"/>
              </w:rPr>
              <w:t>2565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B82A40C" w14:textId="77777777" w:rsidR="00E37747" w:rsidRPr="00247C7A" w:rsidRDefault="00E37747" w:rsidP="00247C7A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DC4703" w14:textId="4EED127F" w:rsidR="00E37747" w:rsidRPr="00247C7A" w:rsidRDefault="00E37747" w:rsidP="00247C7A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247C7A">
              <w:rPr>
                <w:rFonts w:ascii="Angsana New" w:eastAsia="MS Mincho" w:hAnsi="Angsana New"/>
                <w:sz w:val="22"/>
                <w:szCs w:val="22"/>
              </w:rPr>
              <w:t>2564</w:t>
            </w:r>
          </w:p>
        </w:tc>
      </w:tr>
      <w:tr w:rsidR="00E37747" w:rsidRPr="00247C7A" w14:paraId="0EBCADF4" w14:textId="77777777" w:rsidTr="00154B3C">
        <w:tc>
          <w:tcPr>
            <w:tcW w:w="2041" w:type="dxa"/>
          </w:tcPr>
          <w:p w14:paraId="72CBA138" w14:textId="77777777" w:rsidR="00E37747" w:rsidRPr="00247C7A" w:rsidRDefault="00E37747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247C7A">
              <w:rPr>
                <w:rFonts w:ascii="Angsana New" w:hAnsi="Angsana New"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14:paraId="08F4C946" w14:textId="77777777" w:rsidR="00E37747" w:rsidRPr="00247C7A" w:rsidRDefault="00E37747" w:rsidP="00247C7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1DA3382" w14:textId="77777777" w:rsidR="00E37747" w:rsidRPr="00247C7A" w:rsidRDefault="00E37747" w:rsidP="00247C7A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AF6DB18" w14:textId="77777777" w:rsidR="00E37747" w:rsidRPr="00247C7A" w:rsidRDefault="00E37747" w:rsidP="00247C7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B3FEB88" w14:textId="77777777" w:rsidR="00E37747" w:rsidRPr="00247C7A" w:rsidRDefault="00E37747" w:rsidP="00247C7A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2E3B82A5" w14:textId="77777777" w:rsidR="00E37747" w:rsidRPr="00247C7A" w:rsidRDefault="00E37747" w:rsidP="00247C7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C0FBD4C" w14:textId="77777777" w:rsidR="00E37747" w:rsidRPr="00247C7A" w:rsidRDefault="00E37747" w:rsidP="00247C7A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2DDDFC8" w14:textId="77777777" w:rsidR="00E37747" w:rsidRPr="00247C7A" w:rsidRDefault="00E37747" w:rsidP="00247C7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4DEC6F5" w14:textId="77777777" w:rsidR="00E37747" w:rsidRPr="00247C7A" w:rsidRDefault="00E37747" w:rsidP="00247C7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18393E7" w14:textId="77777777" w:rsidR="00E37747" w:rsidRPr="00247C7A" w:rsidRDefault="00E37747" w:rsidP="00247C7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FCDB1CD" w14:textId="77777777" w:rsidR="00E37747" w:rsidRPr="00247C7A" w:rsidRDefault="00E37747" w:rsidP="00247C7A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12AD7C0" w14:textId="77777777" w:rsidR="00E37747" w:rsidRPr="00247C7A" w:rsidRDefault="00E37747" w:rsidP="00247C7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3A38A4C" w14:textId="77777777" w:rsidR="00E37747" w:rsidRPr="00247C7A" w:rsidRDefault="00E37747" w:rsidP="00247C7A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3FD67E2" w14:textId="77777777" w:rsidR="00E37747" w:rsidRPr="00247C7A" w:rsidRDefault="00E37747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B86FD66" w14:textId="77777777" w:rsidR="00E37747" w:rsidRPr="00247C7A" w:rsidRDefault="00E37747" w:rsidP="00247C7A">
            <w:pPr>
              <w:spacing w:line="30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4B42A05" w14:textId="77777777" w:rsidR="00E37747" w:rsidRPr="00247C7A" w:rsidRDefault="00E37747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1028" w:rsidRPr="00247C7A" w14:paraId="35A4A6B7" w14:textId="77777777" w:rsidTr="00154B3C">
        <w:tc>
          <w:tcPr>
            <w:tcW w:w="2041" w:type="dxa"/>
          </w:tcPr>
          <w:p w14:paraId="776A1C97" w14:textId="0E11B5B2" w:rsidR="00221028" w:rsidRPr="00247C7A" w:rsidRDefault="00221028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247C7A">
              <w:rPr>
                <w:rFonts w:ascii="Angsana New" w:hAnsi="Angsana New" w:hint="cs"/>
                <w:b/>
                <w:sz w:val="22"/>
                <w:szCs w:val="22"/>
                <w:cs/>
              </w:rPr>
              <w:t>ขาย</w:t>
            </w:r>
            <w:r w:rsidRPr="00247C7A">
              <w:rPr>
                <w:rFonts w:ascii="Angsana New" w:hAnsi="Angsana New"/>
                <w:b/>
                <w:sz w:val="22"/>
                <w:szCs w:val="22"/>
                <w:cs/>
              </w:rPr>
              <w:t xml:space="preserve"> </w:t>
            </w:r>
            <w:r w:rsidR="00247C7A" w:rsidRPr="00247C7A">
              <w:rPr>
                <w:rFonts w:ascii="Angsana New" w:hAnsi="Angsana New" w:hint="cs"/>
                <w:b/>
                <w:sz w:val="22"/>
                <w:szCs w:val="22"/>
                <w:cs/>
              </w:rPr>
              <w:t>-</w:t>
            </w:r>
            <w:r w:rsidRPr="00247C7A">
              <w:rPr>
                <w:rFonts w:ascii="Angsana New" w:hAnsi="Angsana New"/>
                <w:b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47" w:type="dxa"/>
            <w:vAlign w:val="bottom"/>
          </w:tcPr>
          <w:p w14:paraId="3CD7BA7A" w14:textId="41209B35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B19AA45" w14:textId="77777777" w:rsidR="00221028" w:rsidRPr="00247C7A" w:rsidRDefault="00221028" w:rsidP="00247C7A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2A5EBA3" w14:textId="57CF47CD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24DAC80" w14:textId="77777777" w:rsidR="00221028" w:rsidRPr="00247C7A" w:rsidRDefault="00221028" w:rsidP="00247C7A">
            <w:pPr>
              <w:spacing w:line="30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48DF6DA3" w14:textId="6BEDCE5B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E7DD677" w14:textId="77777777" w:rsidR="00221028" w:rsidRPr="00247C7A" w:rsidRDefault="00221028" w:rsidP="00247C7A">
            <w:pPr>
              <w:spacing w:line="30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C995B4F" w14:textId="3D47FF36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250DBDD" w14:textId="77777777" w:rsidR="00221028" w:rsidRPr="00247C7A" w:rsidRDefault="00221028" w:rsidP="00247C7A">
            <w:pPr>
              <w:spacing w:line="300" w:lineRule="exact"/>
              <w:ind w:left="-108" w:right="170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30F71FF" w14:textId="32EB590E" w:rsidR="00221028" w:rsidRPr="00247C7A" w:rsidRDefault="0095032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26,111</w:t>
            </w:r>
          </w:p>
        </w:tc>
        <w:tc>
          <w:tcPr>
            <w:tcW w:w="76" w:type="dxa"/>
            <w:vAlign w:val="bottom"/>
          </w:tcPr>
          <w:p w14:paraId="52950CC4" w14:textId="77777777" w:rsidR="00221028" w:rsidRPr="00247C7A" w:rsidRDefault="00221028" w:rsidP="00247C7A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B179FD5" w14:textId="1A7D69ED" w:rsidR="00221028" w:rsidRPr="00247C7A" w:rsidRDefault="0095032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110,295</w:t>
            </w:r>
          </w:p>
        </w:tc>
        <w:tc>
          <w:tcPr>
            <w:tcW w:w="76" w:type="dxa"/>
            <w:vAlign w:val="bottom"/>
          </w:tcPr>
          <w:p w14:paraId="145B860C" w14:textId="77777777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63241C5" w14:textId="50B8F4E1" w:rsidR="00221028" w:rsidRPr="00247C7A" w:rsidRDefault="0064193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219,286</w:t>
            </w:r>
          </w:p>
        </w:tc>
        <w:tc>
          <w:tcPr>
            <w:tcW w:w="76" w:type="dxa"/>
            <w:vAlign w:val="bottom"/>
          </w:tcPr>
          <w:p w14:paraId="2111DA04" w14:textId="77777777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4E58ED0" w14:textId="0C893EDA" w:rsidR="00221028" w:rsidRPr="00247C7A" w:rsidRDefault="0064193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169,958</w:t>
            </w:r>
          </w:p>
        </w:tc>
      </w:tr>
      <w:tr w:rsidR="00221028" w:rsidRPr="00247C7A" w14:paraId="5B322AB8" w14:textId="77777777" w:rsidTr="00154B3C">
        <w:trPr>
          <w:trHeight w:val="77"/>
        </w:trPr>
        <w:tc>
          <w:tcPr>
            <w:tcW w:w="2041" w:type="dxa"/>
          </w:tcPr>
          <w:p w14:paraId="089C9C91" w14:textId="77777777" w:rsidR="00221028" w:rsidRPr="00247C7A" w:rsidRDefault="00221028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247C7A">
              <w:rPr>
                <w:rFonts w:ascii="Angsana New" w:hAnsi="Angsana New"/>
                <w:b/>
                <w:sz w:val="22"/>
                <w:szCs w:val="22"/>
                <w:cs/>
              </w:rPr>
              <w:t>รายได้ทางการเงิน - ดอกเบี้ยรับ</w:t>
            </w:r>
          </w:p>
        </w:tc>
        <w:tc>
          <w:tcPr>
            <w:tcW w:w="847" w:type="dxa"/>
            <w:vAlign w:val="bottom"/>
          </w:tcPr>
          <w:p w14:paraId="7B2F113B" w14:textId="1AEF0D6F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7B50B3A" w14:textId="77777777" w:rsidR="00221028" w:rsidRPr="00247C7A" w:rsidRDefault="00221028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77CA794" w14:textId="66ADF61C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435CE1A" w14:textId="77777777" w:rsidR="00221028" w:rsidRPr="00247C7A" w:rsidRDefault="00221028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F30A684" w14:textId="1D127B83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8710573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2EACB0A" w14:textId="101CA2C7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47C3CAA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D300D51" w14:textId="6F4D1237" w:rsidR="00221028" w:rsidRPr="00247C7A" w:rsidRDefault="0064193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2,443</w:t>
            </w:r>
          </w:p>
        </w:tc>
        <w:tc>
          <w:tcPr>
            <w:tcW w:w="76" w:type="dxa"/>
            <w:vAlign w:val="bottom"/>
          </w:tcPr>
          <w:p w14:paraId="577BA1CF" w14:textId="77777777" w:rsidR="00221028" w:rsidRPr="00247C7A" w:rsidRDefault="00221028" w:rsidP="00247C7A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CFB63AE" w14:textId="2219FE6D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2,916</w:t>
            </w:r>
          </w:p>
        </w:tc>
        <w:tc>
          <w:tcPr>
            <w:tcW w:w="76" w:type="dxa"/>
            <w:vAlign w:val="bottom"/>
          </w:tcPr>
          <w:p w14:paraId="132BF01E" w14:textId="77777777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7A76393" w14:textId="0CA11FDF" w:rsidR="00221028" w:rsidRPr="00247C7A" w:rsidRDefault="0064193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7,715</w:t>
            </w:r>
          </w:p>
        </w:tc>
        <w:tc>
          <w:tcPr>
            <w:tcW w:w="76" w:type="dxa"/>
            <w:vAlign w:val="bottom"/>
          </w:tcPr>
          <w:p w14:paraId="0BA3CC7B" w14:textId="77777777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5E84880" w14:textId="5296B90F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247C7A">
              <w:rPr>
                <w:rFonts w:ascii="Angsana New" w:hAnsi="Angsana New"/>
                <w:sz w:val="22"/>
                <w:szCs w:val="22"/>
              </w:rPr>
              <w:t>,859</w:t>
            </w:r>
          </w:p>
        </w:tc>
      </w:tr>
      <w:tr w:rsidR="00221028" w:rsidRPr="00247C7A" w14:paraId="1CB0EFA2" w14:textId="77777777" w:rsidTr="00154B3C">
        <w:tc>
          <w:tcPr>
            <w:tcW w:w="2041" w:type="dxa"/>
          </w:tcPr>
          <w:p w14:paraId="2E9DB4FA" w14:textId="77777777" w:rsidR="00221028" w:rsidRPr="00247C7A" w:rsidRDefault="00221028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247C7A">
              <w:rPr>
                <w:rFonts w:ascii="Angsana New" w:hAnsi="Angsana New" w:hint="cs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14:paraId="7334B661" w14:textId="5FE3123F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845A617" w14:textId="77777777" w:rsidR="00221028" w:rsidRPr="00247C7A" w:rsidRDefault="00221028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3301AE20" w14:textId="0F9102E3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281DF6F" w14:textId="77777777" w:rsidR="00221028" w:rsidRPr="00247C7A" w:rsidRDefault="00221028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2B658F0D" w14:textId="69190D34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22DA483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5C0D17AB" w14:textId="73ABE080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D51F27A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BD04016" w14:textId="33C89801" w:rsidR="00221028" w:rsidRPr="00247C7A" w:rsidRDefault="0064193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1,955</w:t>
            </w:r>
          </w:p>
        </w:tc>
        <w:tc>
          <w:tcPr>
            <w:tcW w:w="76" w:type="dxa"/>
            <w:vAlign w:val="bottom"/>
          </w:tcPr>
          <w:p w14:paraId="0F3758F2" w14:textId="77777777" w:rsidR="00221028" w:rsidRPr="00247C7A" w:rsidRDefault="00221028" w:rsidP="00247C7A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95C044B" w14:textId="5A426ED7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1,984</w:t>
            </w:r>
          </w:p>
        </w:tc>
        <w:tc>
          <w:tcPr>
            <w:tcW w:w="76" w:type="dxa"/>
            <w:vAlign w:val="bottom"/>
          </w:tcPr>
          <w:p w14:paraId="3A1D9CEB" w14:textId="77777777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D19BDE3" w14:textId="3B097A89" w:rsidR="00221028" w:rsidRPr="00247C7A" w:rsidRDefault="0064193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5,867</w:t>
            </w:r>
          </w:p>
        </w:tc>
        <w:tc>
          <w:tcPr>
            <w:tcW w:w="76" w:type="dxa"/>
            <w:vAlign w:val="bottom"/>
          </w:tcPr>
          <w:p w14:paraId="7F96711F" w14:textId="77777777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97EB34A" w14:textId="7B466776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4,734</w:t>
            </w:r>
          </w:p>
        </w:tc>
      </w:tr>
      <w:tr w:rsidR="00154B3C" w:rsidRPr="00247C7A" w14:paraId="25CCBED9" w14:textId="77777777" w:rsidTr="00154B3C">
        <w:tc>
          <w:tcPr>
            <w:tcW w:w="2041" w:type="dxa"/>
          </w:tcPr>
          <w:p w14:paraId="08558A6F" w14:textId="10951382" w:rsidR="00154B3C" w:rsidRPr="00247C7A" w:rsidRDefault="00154B3C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247C7A">
              <w:rPr>
                <w:rFonts w:ascii="Angsana New" w:hAnsi="Angsana New" w:hint="cs"/>
                <w:b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14:paraId="54AC6824" w14:textId="421A1C39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524002C" w14:textId="77777777" w:rsidR="00154B3C" w:rsidRPr="00247C7A" w:rsidRDefault="00154B3C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12782B0" w14:textId="7EB980CF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3CD4039" w14:textId="77777777" w:rsidR="00154B3C" w:rsidRPr="00247C7A" w:rsidRDefault="00154B3C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425C3F1" w14:textId="2D8F77B1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7DAD5CF" w14:textId="77777777" w:rsidR="00154B3C" w:rsidRPr="00247C7A" w:rsidRDefault="00154B3C" w:rsidP="00247C7A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31493733" w14:textId="73EF89C1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0D76090" w14:textId="77777777" w:rsidR="00154B3C" w:rsidRPr="00247C7A" w:rsidRDefault="00154B3C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1A067A1" w14:textId="4784A3C1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41B453DF" w14:textId="77777777" w:rsidR="00154B3C" w:rsidRPr="00247C7A" w:rsidRDefault="00154B3C" w:rsidP="00247C7A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3E025752" w14:textId="468AF9A8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ADCBF4D" w14:textId="77777777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1A3D700" w14:textId="5C987400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  <w:cs/>
              </w:rPr>
              <w:t>17</w:t>
            </w:r>
          </w:p>
        </w:tc>
        <w:tc>
          <w:tcPr>
            <w:tcW w:w="76" w:type="dxa"/>
            <w:vAlign w:val="bottom"/>
          </w:tcPr>
          <w:p w14:paraId="057BCF61" w14:textId="77777777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9CF6E70" w14:textId="5FA71943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54B3C" w:rsidRPr="00247C7A" w14:paraId="2C0AB904" w14:textId="77777777" w:rsidTr="00154B3C">
        <w:trPr>
          <w:trHeight w:val="234"/>
        </w:trPr>
        <w:tc>
          <w:tcPr>
            <w:tcW w:w="2041" w:type="dxa"/>
          </w:tcPr>
          <w:p w14:paraId="4AE5D3D9" w14:textId="77777777" w:rsidR="00154B3C" w:rsidRPr="00247C7A" w:rsidRDefault="00154B3C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247C7A">
              <w:rPr>
                <w:rFonts w:ascii="Angsana New" w:hAnsi="Angsana New" w:hint="cs"/>
                <w:b/>
                <w:sz w:val="22"/>
                <w:szCs w:val="22"/>
                <w:cs/>
              </w:rPr>
              <w:t>ซื้อทรัพย์สิน</w:t>
            </w:r>
          </w:p>
        </w:tc>
        <w:tc>
          <w:tcPr>
            <w:tcW w:w="847" w:type="dxa"/>
            <w:vAlign w:val="bottom"/>
          </w:tcPr>
          <w:p w14:paraId="6DFCF5EF" w14:textId="253FDA33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C73C451" w14:textId="77777777" w:rsidR="00154B3C" w:rsidRPr="00247C7A" w:rsidRDefault="00154B3C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203F1FE2" w14:textId="2E4F0BBE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0B6ED61" w14:textId="77777777" w:rsidR="00154B3C" w:rsidRPr="00247C7A" w:rsidRDefault="00154B3C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4BD78A1" w14:textId="011C8213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23C9A2E3" w14:textId="77777777" w:rsidR="00154B3C" w:rsidRPr="00247C7A" w:rsidRDefault="00154B3C" w:rsidP="00247C7A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097AB59C" w14:textId="10C35ACD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395DEAA" w14:textId="77777777" w:rsidR="00154B3C" w:rsidRPr="00247C7A" w:rsidRDefault="00154B3C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78BF40D" w14:textId="3939E174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F1E7DD2" w14:textId="77777777" w:rsidR="00154B3C" w:rsidRPr="00247C7A" w:rsidRDefault="00154B3C" w:rsidP="00247C7A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FCDDF18" w14:textId="41A326BE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6" w:type="dxa"/>
            <w:vAlign w:val="bottom"/>
          </w:tcPr>
          <w:p w14:paraId="27F474A9" w14:textId="77777777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82C422C" w14:textId="7C8AF228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6" w:type="dxa"/>
            <w:vAlign w:val="bottom"/>
          </w:tcPr>
          <w:p w14:paraId="04F37678" w14:textId="77777777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B147CF7" w14:textId="56FC131A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212</w:t>
            </w:r>
          </w:p>
        </w:tc>
      </w:tr>
      <w:tr w:rsidR="00154B3C" w:rsidRPr="00247C7A" w14:paraId="2E7DE611" w14:textId="77777777" w:rsidTr="00154B3C">
        <w:tc>
          <w:tcPr>
            <w:tcW w:w="2041" w:type="dxa"/>
          </w:tcPr>
          <w:p w14:paraId="3268AB84" w14:textId="77777777" w:rsidR="00154B3C" w:rsidRPr="00247C7A" w:rsidRDefault="00154B3C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right="-108"/>
              <w:rPr>
                <w:rFonts w:ascii="Angsana New" w:hAnsi="Angsana New"/>
                <w:b/>
                <w:sz w:val="22"/>
                <w:szCs w:val="22"/>
                <w:cs/>
              </w:rPr>
            </w:pPr>
            <w:r w:rsidRPr="00247C7A">
              <w:rPr>
                <w:rFonts w:ascii="Angsana New" w:hAnsi="Angsana New"/>
                <w:b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47" w:type="dxa"/>
            <w:vAlign w:val="bottom"/>
          </w:tcPr>
          <w:p w14:paraId="7488B15B" w14:textId="1DA28BCE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B08D80F" w14:textId="77777777" w:rsidR="00154B3C" w:rsidRPr="00247C7A" w:rsidRDefault="00154B3C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D5595C8" w14:textId="06D924FB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7600DCC" w14:textId="77777777" w:rsidR="00154B3C" w:rsidRPr="00247C7A" w:rsidRDefault="00154B3C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AFE1369" w14:textId="3DB6C1E2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03BAE37" w14:textId="77777777" w:rsidR="00154B3C" w:rsidRPr="00247C7A" w:rsidRDefault="00154B3C" w:rsidP="00247C7A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0C972C41" w14:textId="76C64CC3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E897CE7" w14:textId="77777777" w:rsidR="00154B3C" w:rsidRPr="00247C7A" w:rsidRDefault="00154B3C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B89701E" w14:textId="5E26FD40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29F0110" w14:textId="77777777" w:rsidR="00154B3C" w:rsidRPr="00247C7A" w:rsidRDefault="00154B3C" w:rsidP="00247C7A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28F86997" w14:textId="2B120B6F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CF78C7A" w14:textId="77777777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FD50983" w14:textId="7978F29F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6" w:type="dxa"/>
            <w:vAlign w:val="bottom"/>
          </w:tcPr>
          <w:p w14:paraId="4ADAB903" w14:textId="77777777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3F87A70" w14:textId="1F75A264" w:rsidR="00154B3C" w:rsidRPr="00247C7A" w:rsidRDefault="00154B3C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221028" w:rsidRPr="00247C7A" w14:paraId="4BD6C6AB" w14:textId="77777777" w:rsidTr="00154B3C">
        <w:tc>
          <w:tcPr>
            <w:tcW w:w="2041" w:type="dxa"/>
          </w:tcPr>
          <w:p w14:paraId="45145142" w14:textId="77777777" w:rsidR="00221028" w:rsidRPr="00247C7A" w:rsidRDefault="00221028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247C7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14:paraId="377E251F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D62EF6C" w14:textId="77777777" w:rsidR="00221028" w:rsidRPr="00247C7A" w:rsidRDefault="00221028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57880848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8B28A59" w14:textId="77777777" w:rsidR="00221028" w:rsidRPr="00247C7A" w:rsidRDefault="00221028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4724A28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F93A17E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5DA74B1E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5F9B0E9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704D3E2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F4134AE" w14:textId="77777777" w:rsidR="00221028" w:rsidRPr="00247C7A" w:rsidRDefault="00221028" w:rsidP="00247C7A">
            <w:pPr>
              <w:spacing w:line="300" w:lineRule="exact"/>
              <w:ind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38EDE29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AEDBAC2" w14:textId="77777777" w:rsidR="00221028" w:rsidRPr="00247C7A" w:rsidRDefault="00221028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D22ABF3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062B4C58" w14:textId="77777777" w:rsidR="00221028" w:rsidRPr="00247C7A" w:rsidRDefault="00221028" w:rsidP="00247C7A">
            <w:pPr>
              <w:spacing w:line="300" w:lineRule="exact"/>
              <w:ind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61C6EE3" w14:textId="77777777" w:rsidR="00221028" w:rsidRPr="00247C7A" w:rsidRDefault="00221028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1028" w:rsidRPr="00247C7A" w14:paraId="093BF816" w14:textId="77777777" w:rsidTr="00154B3C">
        <w:tc>
          <w:tcPr>
            <w:tcW w:w="2041" w:type="dxa"/>
          </w:tcPr>
          <w:p w14:paraId="09905D8C" w14:textId="42B022DD" w:rsidR="00221028" w:rsidRPr="00247C7A" w:rsidRDefault="00221028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247C7A">
              <w:rPr>
                <w:rFonts w:asciiTheme="majorBidi" w:hAnsiTheme="majorBidi" w:hint="cs"/>
                <w:b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847" w:type="dxa"/>
            <w:vAlign w:val="bottom"/>
          </w:tcPr>
          <w:p w14:paraId="02618C05" w14:textId="1F21BA69" w:rsidR="00221028" w:rsidRPr="00247C7A" w:rsidRDefault="009C4499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76" w:type="dxa"/>
            <w:vAlign w:val="bottom"/>
          </w:tcPr>
          <w:p w14:paraId="73454C38" w14:textId="77777777" w:rsidR="00221028" w:rsidRPr="00247C7A" w:rsidRDefault="00221028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489E739" w14:textId="1A3FC786" w:rsidR="00221028" w:rsidRPr="00247C7A" w:rsidRDefault="00221028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</w:rPr>
              <w:t>332</w:t>
            </w:r>
          </w:p>
        </w:tc>
        <w:tc>
          <w:tcPr>
            <w:tcW w:w="76" w:type="dxa"/>
            <w:vAlign w:val="bottom"/>
          </w:tcPr>
          <w:p w14:paraId="79784F3E" w14:textId="77777777" w:rsidR="00221028" w:rsidRPr="00247C7A" w:rsidRDefault="00221028" w:rsidP="00247C7A">
            <w:pPr>
              <w:tabs>
                <w:tab w:val="clear" w:pos="680"/>
              </w:tabs>
              <w:spacing w:line="30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785000D" w14:textId="13060427" w:rsidR="00221028" w:rsidRPr="00247C7A" w:rsidRDefault="009C4499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643</w:t>
            </w:r>
          </w:p>
        </w:tc>
        <w:tc>
          <w:tcPr>
            <w:tcW w:w="76" w:type="dxa"/>
            <w:vAlign w:val="bottom"/>
          </w:tcPr>
          <w:p w14:paraId="645FB662" w14:textId="77777777" w:rsidR="00221028" w:rsidRPr="00247C7A" w:rsidRDefault="00221028" w:rsidP="00247C7A">
            <w:pPr>
              <w:tabs>
                <w:tab w:val="clear" w:pos="680"/>
              </w:tabs>
              <w:spacing w:line="30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6E4A844" w14:textId="3351B986" w:rsidR="00221028" w:rsidRPr="00247C7A" w:rsidRDefault="00221028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</w:rPr>
              <w:t>332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D180A4D" w14:textId="77777777" w:rsidR="00221028" w:rsidRPr="00247C7A" w:rsidRDefault="00221028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E4FFE65" w14:textId="7CC659A2" w:rsidR="00221028" w:rsidRPr="00247C7A" w:rsidRDefault="00154B3C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76" w:type="dxa"/>
            <w:vAlign w:val="bottom"/>
          </w:tcPr>
          <w:p w14:paraId="4DDF3B09" w14:textId="77777777" w:rsidR="00221028" w:rsidRPr="00247C7A" w:rsidRDefault="00221028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07E8BA04" w14:textId="7F6C438D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634D498" w14:textId="77777777" w:rsidR="00221028" w:rsidRPr="00247C7A" w:rsidRDefault="00221028" w:rsidP="00247C7A">
            <w:pPr>
              <w:tabs>
                <w:tab w:val="clear" w:pos="680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3CC73FB" w14:textId="680DF3C6" w:rsidR="00221028" w:rsidRPr="00247C7A" w:rsidRDefault="00154B3C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643</w:t>
            </w:r>
          </w:p>
        </w:tc>
        <w:tc>
          <w:tcPr>
            <w:tcW w:w="76" w:type="dxa"/>
            <w:vAlign w:val="bottom"/>
          </w:tcPr>
          <w:p w14:paraId="458A36D4" w14:textId="77777777" w:rsidR="00221028" w:rsidRPr="00247C7A" w:rsidRDefault="00221028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2664A44" w14:textId="3B05DAB8" w:rsidR="00221028" w:rsidRPr="00247C7A" w:rsidRDefault="00221028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05164" w:rsidRPr="00247C7A" w14:paraId="2035B23E" w14:textId="77777777" w:rsidTr="00154B3C">
        <w:tc>
          <w:tcPr>
            <w:tcW w:w="2041" w:type="dxa"/>
          </w:tcPr>
          <w:p w14:paraId="4D2F63C5" w14:textId="48EF4368" w:rsidR="00C05164" w:rsidRPr="00247C7A" w:rsidRDefault="00C05164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/>
                <w:b/>
                <w:sz w:val="22"/>
                <w:szCs w:val="22"/>
                <w:cs/>
              </w:rPr>
            </w:pPr>
            <w:r w:rsidRPr="00247C7A">
              <w:rPr>
                <w:rFonts w:asciiTheme="majorBidi" w:hAnsiTheme="majorBidi" w:hint="cs"/>
                <w:b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14:paraId="2E136817" w14:textId="4D62750B" w:rsidR="00C05164" w:rsidRPr="00247C7A" w:rsidRDefault="00A85FD2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98D06EF" w14:textId="77777777" w:rsidR="00C05164" w:rsidRPr="00247C7A" w:rsidRDefault="00C05164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724FCAB9" w14:textId="508C7B3F" w:rsidR="00C05164" w:rsidRPr="00247C7A" w:rsidRDefault="00C05164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A211B7B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63283CAF" w14:textId="23A35E39" w:rsidR="00C05164" w:rsidRPr="00247C7A" w:rsidRDefault="00A85FD2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9AD0149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1D16FCBA" w14:textId="4C4E3651" w:rsidR="00C05164" w:rsidRPr="00247C7A" w:rsidRDefault="00C05164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5EA2FAF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4340452" w14:textId="1B763F59" w:rsidR="00C05164" w:rsidRPr="00247C7A" w:rsidRDefault="00C05164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A969D05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2F12C3DA" w14:textId="7301D15B" w:rsidR="00C05164" w:rsidRPr="00247C7A" w:rsidRDefault="00C05164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DF03F69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4BD8859" w14:textId="3CC7E9BB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  <w:cs/>
              </w:rPr>
              <w:t>110</w:t>
            </w:r>
          </w:p>
        </w:tc>
        <w:tc>
          <w:tcPr>
            <w:tcW w:w="76" w:type="dxa"/>
            <w:vAlign w:val="bottom"/>
          </w:tcPr>
          <w:p w14:paraId="762472B4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F516251" w14:textId="27BE349D" w:rsidR="00C05164" w:rsidRPr="00247C7A" w:rsidRDefault="00C05164" w:rsidP="00247C7A">
            <w:pPr>
              <w:tabs>
                <w:tab w:val="clear" w:pos="454"/>
                <w:tab w:val="clear" w:pos="680"/>
                <w:tab w:val="clear" w:pos="907"/>
              </w:tabs>
              <w:spacing w:line="300" w:lineRule="exact"/>
              <w:ind w:left="-567" w:right="22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</w:tr>
      <w:tr w:rsidR="00C05164" w:rsidRPr="00247C7A" w14:paraId="3BDA543B" w14:textId="77777777" w:rsidTr="00154B3C">
        <w:tc>
          <w:tcPr>
            <w:tcW w:w="2041" w:type="dxa"/>
          </w:tcPr>
          <w:p w14:paraId="5CA90E40" w14:textId="77777777" w:rsidR="00C05164" w:rsidRPr="00247C7A" w:rsidRDefault="00C05164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247C7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14:paraId="5C94982C" w14:textId="7C2681B1" w:rsidR="00C05164" w:rsidRPr="00247C7A" w:rsidRDefault="00A85FD2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4B9EB18A" w14:textId="77777777" w:rsidR="00C05164" w:rsidRPr="00247C7A" w:rsidRDefault="00C05164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220DE801" w14:textId="1BD6328E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0A8A4549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590A99A" w14:textId="554DC5A0" w:rsidR="00C05164" w:rsidRPr="00247C7A" w:rsidRDefault="00A85FD2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76" w:type="dxa"/>
            <w:vAlign w:val="bottom"/>
          </w:tcPr>
          <w:p w14:paraId="49C77FF7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05850CDD" w14:textId="61472431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C4B1D80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48B79F93" w14:textId="26117D6C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4771AFB5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F6E7C68" w14:textId="77686949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7CA790D2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36BCFFC" w14:textId="785A64AA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855</w:t>
            </w:r>
          </w:p>
        </w:tc>
        <w:tc>
          <w:tcPr>
            <w:tcW w:w="76" w:type="dxa"/>
            <w:vAlign w:val="bottom"/>
          </w:tcPr>
          <w:p w14:paraId="1A16CE97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8003ABD" w14:textId="6AA48761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 w:hint="cs"/>
                <w:sz w:val="22"/>
                <w:szCs w:val="22"/>
              </w:rPr>
              <w:t>855</w:t>
            </w:r>
          </w:p>
        </w:tc>
      </w:tr>
      <w:tr w:rsidR="00C05164" w:rsidRPr="00247C7A" w14:paraId="2C989679" w14:textId="77777777" w:rsidTr="00154B3C">
        <w:tc>
          <w:tcPr>
            <w:tcW w:w="2041" w:type="dxa"/>
          </w:tcPr>
          <w:p w14:paraId="41DE20BE" w14:textId="77777777" w:rsidR="00C05164" w:rsidRPr="00247C7A" w:rsidRDefault="00C05164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right="-108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247C7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14:paraId="019AF38A" w14:textId="77777777" w:rsidR="00C05164" w:rsidRPr="00247C7A" w:rsidRDefault="00C05164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07DB8CB" w14:textId="77777777" w:rsidR="00C05164" w:rsidRPr="00247C7A" w:rsidRDefault="00C05164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2271E69" w14:textId="77777777" w:rsidR="00C05164" w:rsidRPr="00247C7A" w:rsidRDefault="00C05164" w:rsidP="00247C7A">
            <w:pPr>
              <w:spacing w:line="300" w:lineRule="exact"/>
              <w:ind w:left="-108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1C67F3F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070C4EA2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E315FE9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7395D4A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-3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EBCAC3B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7285729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1A47FF5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2ECDBF75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636C319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DE75686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EEF0E3F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402703C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5164" w:rsidRPr="00247C7A" w14:paraId="0C6015CD" w14:textId="77777777" w:rsidTr="00154B3C">
        <w:tc>
          <w:tcPr>
            <w:tcW w:w="2041" w:type="dxa"/>
          </w:tcPr>
          <w:p w14:paraId="74D17047" w14:textId="77777777" w:rsidR="00C05164" w:rsidRPr="00247C7A" w:rsidRDefault="00C05164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247C7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  <w:vAlign w:val="bottom"/>
          </w:tcPr>
          <w:p w14:paraId="21CD4935" w14:textId="01715755" w:rsidR="00C05164" w:rsidRPr="00247C7A" w:rsidRDefault="00DA6631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2,325</w:t>
            </w:r>
          </w:p>
        </w:tc>
        <w:tc>
          <w:tcPr>
            <w:tcW w:w="76" w:type="dxa"/>
            <w:vAlign w:val="bottom"/>
          </w:tcPr>
          <w:p w14:paraId="5B7E4201" w14:textId="77777777" w:rsidR="00C05164" w:rsidRPr="00247C7A" w:rsidRDefault="00C05164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5B712B5" w14:textId="035E2105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3,564</w:t>
            </w:r>
          </w:p>
        </w:tc>
        <w:tc>
          <w:tcPr>
            <w:tcW w:w="76" w:type="dxa"/>
            <w:vAlign w:val="bottom"/>
          </w:tcPr>
          <w:p w14:paraId="2B556446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05F4A5F4" w14:textId="18F12EDB" w:rsidR="00C05164" w:rsidRPr="00247C7A" w:rsidRDefault="00DA6631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7,494</w:t>
            </w:r>
          </w:p>
        </w:tc>
        <w:tc>
          <w:tcPr>
            <w:tcW w:w="76" w:type="dxa"/>
            <w:vAlign w:val="bottom"/>
          </w:tcPr>
          <w:p w14:paraId="158F30EC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315498D0" w14:textId="014455D4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10,162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5773D8E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A8129D5" w14:textId="298499E8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1,559</w:t>
            </w:r>
          </w:p>
        </w:tc>
        <w:tc>
          <w:tcPr>
            <w:tcW w:w="76" w:type="dxa"/>
            <w:vAlign w:val="bottom"/>
          </w:tcPr>
          <w:p w14:paraId="682EA186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5FF78704" w14:textId="7B9C19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2,688</w:t>
            </w:r>
          </w:p>
        </w:tc>
        <w:tc>
          <w:tcPr>
            <w:tcW w:w="76" w:type="dxa"/>
            <w:vAlign w:val="bottom"/>
          </w:tcPr>
          <w:p w14:paraId="36038F87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1A5F72C" w14:textId="2A420CBD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3,545</w:t>
            </w:r>
          </w:p>
        </w:tc>
        <w:tc>
          <w:tcPr>
            <w:tcW w:w="76" w:type="dxa"/>
            <w:vAlign w:val="bottom"/>
          </w:tcPr>
          <w:p w14:paraId="1708379E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14A59B4" w14:textId="44EA79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7,769</w:t>
            </w:r>
          </w:p>
        </w:tc>
      </w:tr>
      <w:tr w:rsidR="00C05164" w:rsidRPr="00247C7A" w14:paraId="06802DA2" w14:textId="77777777" w:rsidTr="00154B3C">
        <w:tc>
          <w:tcPr>
            <w:tcW w:w="2041" w:type="dxa"/>
          </w:tcPr>
          <w:p w14:paraId="5D3110EB" w14:textId="77777777" w:rsidR="00C05164" w:rsidRPr="00247C7A" w:rsidRDefault="00C05164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247C7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3E62F118" w14:textId="6B09A3DD" w:rsidR="00C05164" w:rsidRPr="00247C7A" w:rsidRDefault="00DA6631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162</w:t>
            </w:r>
          </w:p>
        </w:tc>
        <w:tc>
          <w:tcPr>
            <w:tcW w:w="76" w:type="dxa"/>
            <w:vAlign w:val="bottom"/>
          </w:tcPr>
          <w:p w14:paraId="74C80ADE" w14:textId="77777777" w:rsidR="00C05164" w:rsidRPr="00247C7A" w:rsidRDefault="00C05164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3955EF18" w14:textId="4D256F78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76" w:type="dxa"/>
            <w:vAlign w:val="bottom"/>
          </w:tcPr>
          <w:p w14:paraId="30C23CB8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  <w:vAlign w:val="bottom"/>
          </w:tcPr>
          <w:p w14:paraId="26A01FE2" w14:textId="04DC4F8A" w:rsidR="00C05164" w:rsidRPr="00247C7A" w:rsidRDefault="00DA6631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76" w:type="dxa"/>
            <w:vAlign w:val="bottom"/>
          </w:tcPr>
          <w:p w14:paraId="67F3EE0D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  <w:vAlign w:val="bottom"/>
          </w:tcPr>
          <w:p w14:paraId="14005778" w14:textId="359D5A51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516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C285BE6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635A876E" w14:textId="7284D0F0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152</w:t>
            </w:r>
          </w:p>
        </w:tc>
        <w:tc>
          <w:tcPr>
            <w:tcW w:w="76" w:type="dxa"/>
            <w:vAlign w:val="bottom"/>
          </w:tcPr>
          <w:p w14:paraId="230A70FD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629D4E35" w14:textId="2E89E57D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76" w:type="dxa"/>
            <w:vAlign w:val="bottom"/>
          </w:tcPr>
          <w:p w14:paraId="47CE3F37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14:paraId="4E5BF367" w14:textId="77B2F4BA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76" w:type="dxa"/>
            <w:vAlign w:val="bottom"/>
          </w:tcPr>
          <w:p w14:paraId="389588C4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vAlign w:val="bottom"/>
          </w:tcPr>
          <w:p w14:paraId="5BAC9294" w14:textId="7242B34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496</w:t>
            </w:r>
          </w:p>
        </w:tc>
      </w:tr>
      <w:tr w:rsidR="00C05164" w:rsidRPr="00247C7A" w14:paraId="000F2E60" w14:textId="77777777" w:rsidTr="00154B3C">
        <w:tc>
          <w:tcPr>
            <w:tcW w:w="2041" w:type="dxa"/>
          </w:tcPr>
          <w:p w14:paraId="7E63489C" w14:textId="77777777" w:rsidR="00C05164" w:rsidRPr="00247C7A" w:rsidRDefault="00C05164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247C7A">
              <w:rPr>
                <w:rFonts w:asciiTheme="majorBidi" w:hAnsiTheme="majorBidi" w:cstheme="majorBidi"/>
                <w:b/>
                <w:sz w:val="22"/>
                <w:szCs w:val="22"/>
              </w:rPr>
              <w:tab/>
            </w:r>
            <w:r w:rsidRPr="00247C7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E581AE" w14:textId="5DB647CA" w:rsidR="00C05164" w:rsidRPr="00247C7A" w:rsidRDefault="00DA6631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2,487</w:t>
            </w:r>
          </w:p>
        </w:tc>
        <w:tc>
          <w:tcPr>
            <w:tcW w:w="76" w:type="dxa"/>
            <w:vAlign w:val="bottom"/>
          </w:tcPr>
          <w:p w14:paraId="1CACD78A" w14:textId="77777777" w:rsidR="00C05164" w:rsidRPr="00247C7A" w:rsidRDefault="00C05164" w:rsidP="00247C7A">
            <w:pPr>
              <w:spacing w:line="30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D58F1E" w14:textId="30322058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3,736</w:t>
            </w:r>
          </w:p>
        </w:tc>
        <w:tc>
          <w:tcPr>
            <w:tcW w:w="76" w:type="dxa"/>
            <w:vAlign w:val="bottom"/>
          </w:tcPr>
          <w:p w14:paraId="74E03E66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-3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C6BA5A" w14:textId="73074F7F" w:rsidR="00C05164" w:rsidRPr="00247C7A" w:rsidRDefault="00DA6631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7,978</w:t>
            </w:r>
          </w:p>
        </w:tc>
        <w:tc>
          <w:tcPr>
            <w:tcW w:w="76" w:type="dxa"/>
            <w:vAlign w:val="bottom"/>
          </w:tcPr>
          <w:p w14:paraId="37E7ECBB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57719A33" w14:textId="709EA705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10,678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C356F51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FC59A1" w14:textId="4CE915BA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1,711</w:t>
            </w:r>
          </w:p>
        </w:tc>
        <w:tc>
          <w:tcPr>
            <w:tcW w:w="76" w:type="dxa"/>
            <w:vAlign w:val="bottom"/>
          </w:tcPr>
          <w:p w14:paraId="34076236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4F7A9A" w14:textId="7B35BE9A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2,853</w:t>
            </w:r>
          </w:p>
        </w:tc>
        <w:tc>
          <w:tcPr>
            <w:tcW w:w="76" w:type="dxa"/>
            <w:vAlign w:val="bottom"/>
          </w:tcPr>
          <w:p w14:paraId="761F1645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A65B57" w14:textId="1304A69F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3,850</w:t>
            </w:r>
          </w:p>
        </w:tc>
        <w:tc>
          <w:tcPr>
            <w:tcW w:w="76" w:type="dxa"/>
            <w:vAlign w:val="bottom"/>
          </w:tcPr>
          <w:p w14:paraId="060ADF44" w14:textId="77777777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right="57" w:firstLine="51"/>
              <w:contextualSpacing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23F231" w14:textId="03E49DF6" w:rsidR="00C05164" w:rsidRPr="00247C7A" w:rsidRDefault="00C05164" w:rsidP="00247C7A">
            <w:pPr>
              <w:tabs>
                <w:tab w:val="clear" w:pos="680"/>
              </w:tabs>
              <w:spacing w:line="300" w:lineRule="exact"/>
              <w:ind w:left="-108" w:right="57" w:firstLine="10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47C7A">
              <w:rPr>
                <w:rFonts w:ascii="Angsana New" w:hAnsi="Angsana New"/>
                <w:sz w:val="22"/>
                <w:szCs w:val="22"/>
              </w:rPr>
              <w:t>8,265</w:t>
            </w:r>
          </w:p>
        </w:tc>
      </w:tr>
    </w:tbl>
    <w:p w14:paraId="0C3DD136" w14:textId="134A2C14" w:rsidR="000C30B5" w:rsidRDefault="000C30B5" w:rsidP="00C2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F89BFE7" w14:textId="4D0022E3" w:rsidR="00650386" w:rsidRDefault="00650386" w:rsidP="00C2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94745CB" w14:textId="5E4D42BA" w:rsidR="00247C7A" w:rsidRDefault="00247C7A" w:rsidP="00C2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505CC6F" w14:textId="5A80A99F" w:rsidR="00247C7A" w:rsidRDefault="00247C7A" w:rsidP="00C2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4F816CD" w14:textId="0C8F6861" w:rsidR="00247C7A" w:rsidRDefault="00247C7A" w:rsidP="00C2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4A403AA" w14:textId="532D73F6" w:rsidR="00247C7A" w:rsidRDefault="00247C7A" w:rsidP="00C2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1C69117" w14:textId="77777777" w:rsidR="00247C7A" w:rsidRDefault="00247C7A" w:rsidP="00C2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09641CDD" w14:textId="76183653" w:rsidR="00221028" w:rsidRPr="00720606" w:rsidRDefault="008E737B" w:rsidP="00221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="00221028" w:rsidRPr="00720606">
        <w:rPr>
          <w:rFonts w:asciiTheme="majorBidi" w:hAnsiTheme="majorBidi" w:cstheme="majorBidi"/>
          <w:sz w:val="32"/>
          <w:szCs w:val="32"/>
        </w:rPr>
        <w:t xml:space="preserve">30 </w:t>
      </w:r>
      <w:r w:rsidR="00221028" w:rsidRPr="0072060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21028" w:rsidRPr="00720606">
        <w:rPr>
          <w:rFonts w:asciiTheme="majorBidi" w:hAnsiTheme="majorBidi" w:cstheme="majorBidi"/>
          <w:sz w:val="32"/>
          <w:szCs w:val="32"/>
        </w:rPr>
        <w:t xml:space="preserve"> 256</w:t>
      </w:r>
      <w:r w:rsidR="00221028">
        <w:rPr>
          <w:rFonts w:asciiTheme="majorBidi" w:hAnsiTheme="majorBidi"/>
          <w:sz w:val="32"/>
          <w:szCs w:val="32"/>
        </w:rPr>
        <w:t>5</w:t>
      </w:r>
      <w:r w:rsidR="00221028" w:rsidRPr="00720606">
        <w:rPr>
          <w:rFonts w:asciiTheme="majorBidi" w:hAnsiTheme="majorBidi"/>
          <w:sz w:val="32"/>
          <w:szCs w:val="32"/>
          <w:cs/>
        </w:rPr>
        <w:t xml:space="preserve"> และวันที่</w:t>
      </w:r>
      <w:r w:rsidR="00221028" w:rsidRPr="00720606">
        <w:rPr>
          <w:rFonts w:asciiTheme="majorBidi" w:hAnsiTheme="majorBidi" w:cstheme="majorBidi"/>
          <w:sz w:val="32"/>
          <w:szCs w:val="32"/>
        </w:rPr>
        <w:t xml:space="preserve"> 31 </w:t>
      </w:r>
      <w:r w:rsidR="00221028" w:rsidRPr="0072060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221028" w:rsidRPr="00720606">
        <w:rPr>
          <w:rFonts w:asciiTheme="majorBidi" w:hAnsiTheme="majorBidi" w:cstheme="majorBidi"/>
          <w:sz w:val="32"/>
          <w:szCs w:val="32"/>
        </w:rPr>
        <w:t xml:space="preserve"> 256</w:t>
      </w:r>
      <w:r w:rsidR="00221028">
        <w:rPr>
          <w:rFonts w:asciiTheme="majorBidi" w:hAnsiTheme="majorBidi" w:cstheme="majorBidi"/>
          <w:sz w:val="32"/>
          <w:szCs w:val="32"/>
        </w:rPr>
        <w:t>4</w:t>
      </w:r>
      <w:r w:rsidR="00221028"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="00221028" w:rsidRPr="0072060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8"/>
        <w:gridCol w:w="1130"/>
        <w:gridCol w:w="134"/>
        <w:gridCol w:w="1134"/>
        <w:gridCol w:w="135"/>
        <w:gridCol w:w="1133"/>
      </w:tblGrid>
      <w:tr w:rsidR="00C23441" w:rsidRPr="00E67B98" w14:paraId="1896EA09" w14:textId="77777777" w:rsidTr="00C23441">
        <w:trPr>
          <w:trHeight w:val="62"/>
        </w:trPr>
        <w:tc>
          <w:tcPr>
            <w:tcW w:w="3458" w:type="dxa"/>
          </w:tcPr>
          <w:p w14:paraId="7D26D66C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23441" w:rsidRPr="00E67B98" w14:paraId="74D75D60" w14:textId="77777777" w:rsidTr="00C23441">
        <w:trPr>
          <w:trHeight w:val="62"/>
        </w:trPr>
        <w:tc>
          <w:tcPr>
            <w:tcW w:w="3458" w:type="dxa"/>
          </w:tcPr>
          <w:p w14:paraId="6DF0AF79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93372" w14:textId="2F05C26E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23441" w:rsidRPr="00E67B98" w14:paraId="48447BA2" w14:textId="77777777" w:rsidTr="00F421A0">
        <w:trPr>
          <w:trHeight w:val="62"/>
        </w:trPr>
        <w:tc>
          <w:tcPr>
            <w:tcW w:w="3458" w:type="dxa"/>
          </w:tcPr>
          <w:p w14:paraId="78C19E00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296304" w14:textId="77777777" w:rsidR="00221028" w:rsidRPr="00720606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7CDDF439" w14:textId="4560FBA9" w:rsidR="00C23441" w:rsidRPr="00E67B98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F288A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7BDFDDB" w14:textId="5E98BB36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000A"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1EC060B3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9F256B" w14:textId="77777777" w:rsidR="00221028" w:rsidRPr="00720606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24E8F667" w14:textId="736B240E" w:rsidR="00C23441" w:rsidRPr="00E67B98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5" w:type="dxa"/>
          </w:tcPr>
          <w:p w14:paraId="1841A5B0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97E035E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253E9FD" w14:textId="1C5CA474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000A"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23441" w:rsidRPr="00E67B98" w14:paraId="3254C23B" w14:textId="77777777" w:rsidTr="00F421A0">
        <w:trPr>
          <w:trHeight w:val="62"/>
        </w:trPr>
        <w:tc>
          <w:tcPr>
            <w:tcW w:w="3458" w:type="dxa"/>
          </w:tcPr>
          <w:p w14:paraId="0647BED6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67B9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46B83A72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24A71470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38C7CB2E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CA69EB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674E3DC7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A4DA3A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23441" w:rsidRPr="00E67B98" w14:paraId="79C7E31A" w14:textId="77777777" w:rsidTr="00F421A0">
        <w:trPr>
          <w:trHeight w:val="62"/>
        </w:trPr>
        <w:tc>
          <w:tcPr>
            <w:tcW w:w="3458" w:type="dxa"/>
          </w:tcPr>
          <w:p w14:paraId="78AC1F22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0FA0328D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0FC00333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44762F0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AB7FDB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3B54D943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11FBDF9" w14:textId="77777777" w:rsidR="00C23441" w:rsidRPr="00E67B98" w:rsidRDefault="00C2344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05164" w:rsidRPr="00E67B98" w14:paraId="6F506141" w14:textId="77777777" w:rsidTr="00F421A0">
        <w:trPr>
          <w:trHeight w:val="62"/>
        </w:trPr>
        <w:tc>
          <w:tcPr>
            <w:tcW w:w="3458" w:type="dxa"/>
          </w:tcPr>
          <w:p w14:paraId="046060FF" w14:textId="77777777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E67B9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7658F001" w:rsidR="00C05164" w:rsidRPr="00E67B98" w:rsidRDefault="002374F7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3B4B6BD" w14:textId="77777777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06D35080" w14:textId="77777777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C3E349" w14:textId="77777777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F36ED7" w14:textId="0BFEA814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5164">
              <w:rPr>
                <w:rFonts w:asciiTheme="majorBidi" w:hAnsiTheme="majorBidi" w:cstheme="majorBidi"/>
                <w:sz w:val="24"/>
                <w:szCs w:val="24"/>
              </w:rPr>
              <w:t xml:space="preserve"> 10,311 </w:t>
            </w:r>
          </w:p>
        </w:tc>
        <w:tc>
          <w:tcPr>
            <w:tcW w:w="135" w:type="dxa"/>
          </w:tcPr>
          <w:p w14:paraId="61F009BE" w14:textId="77777777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50B29D7B" w14:textId="5DF71811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14,733</w:t>
            </w:r>
          </w:p>
        </w:tc>
      </w:tr>
      <w:tr w:rsidR="00C05164" w:rsidRPr="00E67B98" w14:paraId="6869495F" w14:textId="77777777" w:rsidTr="002374F7">
        <w:trPr>
          <w:trHeight w:val="62"/>
        </w:trPr>
        <w:tc>
          <w:tcPr>
            <w:tcW w:w="3458" w:type="dxa"/>
          </w:tcPr>
          <w:p w14:paraId="79AFF831" w14:textId="77777777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D15A1F" w14:textId="4CFC49AD" w:rsidR="00C05164" w:rsidRPr="00E67B98" w:rsidRDefault="002374F7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07B4DDF" w14:textId="77777777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5675288" w14:textId="77777777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D60240" w14:textId="77777777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2118BB" w14:textId="2AC19E2B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5164">
              <w:rPr>
                <w:rFonts w:asciiTheme="majorBidi" w:hAnsiTheme="majorBidi" w:cstheme="majorBidi"/>
                <w:sz w:val="24"/>
                <w:szCs w:val="24"/>
              </w:rPr>
              <w:t xml:space="preserve"> 277,55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051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" w:type="dxa"/>
          </w:tcPr>
          <w:p w14:paraId="08BEA2B7" w14:textId="77777777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47505B9" w14:textId="5E50807A" w:rsidR="00C05164" w:rsidRPr="00E67B98" w:rsidRDefault="00C05164" w:rsidP="00C0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199,311</w:t>
            </w:r>
          </w:p>
        </w:tc>
      </w:tr>
      <w:tr w:rsidR="00F106D7" w:rsidRPr="00E67B98" w14:paraId="60D6F54A" w14:textId="77777777" w:rsidTr="002374F7">
        <w:trPr>
          <w:trHeight w:val="62"/>
        </w:trPr>
        <w:tc>
          <w:tcPr>
            <w:tcW w:w="3458" w:type="dxa"/>
          </w:tcPr>
          <w:p w14:paraId="2A30A013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79B539" w14:textId="05A360AC" w:rsidR="00F106D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62A07A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3574512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A59596C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8566E" w14:textId="301C7983" w:rsidR="00F106D7" w:rsidRPr="00E67B98" w:rsidRDefault="00C05164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287,865</w:t>
            </w:r>
          </w:p>
        </w:tc>
        <w:tc>
          <w:tcPr>
            <w:tcW w:w="135" w:type="dxa"/>
          </w:tcPr>
          <w:p w14:paraId="00A89DC5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FB93FF1" w14:textId="2C7F0B9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214,044</w:t>
            </w:r>
          </w:p>
        </w:tc>
      </w:tr>
      <w:tr w:rsidR="002374F7" w:rsidRPr="00E67B98" w14:paraId="53E54945" w14:textId="77777777" w:rsidTr="002374F7">
        <w:trPr>
          <w:trHeight w:val="62"/>
        </w:trPr>
        <w:tc>
          <w:tcPr>
            <w:tcW w:w="3458" w:type="dxa"/>
          </w:tcPr>
          <w:p w14:paraId="57C5946D" w14:textId="17E62B28" w:rsidR="002374F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374F7">
              <w:rPr>
                <w:rFonts w:asciiTheme="majorBidi" w:hAnsi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DBF130" w14:textId="77777777" w:rsidR="002374F7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8" w:type="dxa"/>
          </w:tcPr>
          <w:p w14:paraId="7DC0A53C" w14:textId="77777777" w:rsidR="002374F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28FF717" w14:textId="77777777" w:rsidR="002374F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480716C8" w14:textId="77777777" w:rsidR="002374F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301BFEF" w14:textId="77777777" w:rsidR="002374F7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052D2665" w14:textId="77777777" w:rsidR="002374F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02699C1" w14:textId="77777777" w:rsidR="002374F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74F7" w:rsidRPr="002374F7" w14:paraId="39B43DD6" w14:textId="77777777" w:rsidTr="002374F7">
        <w:trPr>
          <w:trHeight w:val="62"/>
        </w:trPr>
        <w:tc>
          <w:tcPr>
            <w:tcW w:w="3458" w:type="dxa"/>
          </w:tcPr>
          <w:p w14:paraId="72564590" w14:textId="166C0BDF" w:rsidR="002374F7" w:rsidRPr="00E67B98" w:rsidRDefault="002374F7" w:rsidP="0023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374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2374F7">
              <w:rPr>
                <w:rFonts w:asciiTheme="majorBidi" w:hAnsiTheme="majorBidi"/>
                <w:sz w:val="24"/>
                <w:szCs w:val="24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B7ABCE" w14:textId="7BB2EDFF" w:rsidR="002374F7" w:rsidRPr="002374F7" w:rsidRDefault="002374F7" w:rsidP="0023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374F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B46FFD7" w14:textId="77777777" w:rsidR="002374F7" w:rsidRPr="002374F7" w:rsidRDefault="002374F7" w:rsidP="0023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DD19447" w14:textId="318FFB92" w:rsidR="002374F7" w:rsidRPr="002374F7" w:rsidRDefault="002374F7" w:rsidP="0023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374F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3231F9" w14:textId="77777777" w:rsidR="002374F7" w:rsidRPr="002374F7" w:rsidRDefault="002374F7" w:rsidP="0023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CB3F08E" w14:textId="4C3533BE" w:rsidR="002374F7" w:rsidRDefault="002374F7" w:rsidP="0023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  <w:tc>
          <w:tcPr>
            <w:tcW w:w="135" w:type="dxa"/>
          </w:tcPr>
          <w:p w14:paraId="3E203BEC" w14:textId="77777777" w:rsidR="002374F7" w:rsidRPr="002374F7" w:rsidRDefault="002374F7" w:rsidP="0023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5A79962" w14:textId="0CD71010" w:rsidR="002374F7" w:rsidRPr="002374F7" w:rsidRDefault="002374F7" w:rsidP="0023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374F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2374F7" w:rsidRPr="00E67B98" w14:paraId="1E3CCEAF" w14:textId="77777777" w:rsidTr="002374F7">
        <w:trPr>
          <w:trHeight w:val="62"/>
        </w:trPr>
        <w:tc>
          <w:tcPr>
            <w:tcW w:w="3458" w:type="dxa"/>
          </w:tcPr>
          <w:p w14:paraId="5A4CE0EF" w14:textId="77777777" w:rsidR="002374F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25E26C3" w14:textId="30226129" w:rsidR="002374F7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101DCF0" w14:textId="77777777" w:rsidR="002374F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double" w:sz="6" w:space="0" w:color="auto"/>
            </w:tcBorders>
          </w:tcPr>
          <w:p w14:paraId="3F858B59" w14:textId="31F6245B" w:rsidR="002374F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3FBCF7" w14:textId="77777777" w:rsidR="002374F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540F054" w14:textId="5C7DFA98" w:rsidR="002374F7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288,510</w:t>
            </w:r>
          </w:p>
        </w:tc>
        <w:tc>
          <w:tcPr>
            <w:tcW w:w="135" w:type="dxa"/>
          </w:tcPr>
          <w:p w14:paraId="27507A85" w14:textId="77777777" w:rsidR="002374F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</w:tcPr>
          <w:p w14:paraId="55790189" w14:textId="70492426" w:rsidR="002374F7" w:rsidRPr="00340C23" w:rsidRDefault="00340C23" w:rsidP="00340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0C23">
              <w:rPr>
                <w:rFonts w:asciiTheme="majorBidi" w:hAnsiTheme="majorBidi" w:cstheme="majorBidi"/>
                <w:sz w:val="24"/>
                <w:szCs w:val="24"/>
              </w:rPr>
              <w:t>214,044</w:t>
            </w:r>
          </w:p>
        </w:tc>
      </w:tr>
      <w:tr w:rsidR="00F106D7" w:rsidRPr="00E67B98" w14:paraId="52BF6D3E" w14:textId="77777777" w:rsidTr="00F421A0">
        <w:tc>
          <w:tcPr>
            <w:tcW w:w="3458" w:type="dxa"/>
          </w:tcPr>
          <w:p w14:paraId="318CFD0A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</w:tcPr>
          <w:p w14:paraId="08D4245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4D83619E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444CAD5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261E74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76B102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1574AA3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CD717F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06D7" w:rsidRPr="00E67B98" w14:paraId="75702653" w14:textId="77777777" w:rsidTr="00F421A0">
        <w:tc>
          <w:tcPr>
            <w:tcW w:w="3458" w:type="dxa"/>
          </w:tcPr>
          <w:p w14:paraId="14CECFCC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ย่อย</w:t>
            </w:r>
          </w:p>
        </w:tc>
        <w:tc>
          <w:tcPr>
            <w:tcW w:w="1134" w:type="dxa"/>
          </w:tcPr>
          <w:p w14:paraId="5D068AA4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5F01A4F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D23A84C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FC476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4BDB1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7120BC5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FE5941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2611" w:rsidRPr="00E67B98" w14:paraId="79D12BA8" w14:textId="77777777" w:rsidTr="00F421A0">
        <w:tc>
          <w:tcPr>
            <w:tcW w:w="3458" w:type="dxa"/>
          </w:tcPr>
          <w:p w14:paraId="6A7B3FC7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E67B9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54A986D" w14:textId="67C04C65" w:rsidR="00672611" w:rsidRPr="00E67B98" w:rsidRDefault="002374F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9C64CFC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7845302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717069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CF22936" w14:textId="293AEDCE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2611">
              <w:rPr>
                <w:rFonts w:asciiTheme="majorBidi" w:hAnsiTheme="majorBidi" w:cstheme="majorBidi"/>
                <w:sz w:val="24"/>
                <w:szCs w:val="24"/>
              </w:rPr>
              <w:t xml:space="preserve"> 48,803 </w:t>
            </w:r>
          </w:p>
        </w:tc>
        <w:tc>
          <w:tcPr>
            <w:tcW w:w="135" w:type="dxa"/>
          </w:tcPr>
          <w:p w14:paraId="5123D7E1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71DB5B7" w14:textId="4B8678B4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89,838</w:t>
            </w:r>
          </w:p>
        </w:tc>
      </w:tr>
      <w:tr w:rsidR="00672611" w:rsidRPr="00E67B98" w14:paraId="1007A737" w14:textId="77777777" w:rsidTr="00F421A0">
        <w:tc>
          <w:tcPr>
            <w:tcW w:w="3458" w:type="dxa"/>
          </w:tcPr>
          <w:p w14:paraId="6884C7BC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48EF734E" w14:textId="7C0478B3" w:rsidR="00672611" w:rsidRPr="00E67B98" w:rsidRDefault="002374F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527426B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E2BB67F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0505BF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BA4189" w14:textId="54C1D173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2611">
              <w:rPr>
                <w:rFonts w:asciiTheme="majorBidi" w:hAnsiTheme="majorBidi" w:cstheme="majorBidi"/>
                <w:sz w:val="24"/>
                <w:szCs w:val="24"/>
              </w:rPr>
              <w:t xml:space="preserve"> 146,725 </w:t>
            </w:r>
          </w:p>
        </w:tc>
        <w:tc>
          <w:tcPr>
            <w:tcW w:w="135" w:type="dxa"/>
          </w:tcPr>
          <w:p w14:paraId="2170F3BF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543AB1A" w14:textId="4DF6AED9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161,414</w:t>
            </w:r>
          </w:p>
        </w:tc>
      </w:tr>
      <w:tr w:rsidR="00F106D7" w:rsidRPr="00E67B98" w14:paraId="3EC424E5" w14:textId="77777777" w:rsidTr="00F421A0">
        <w:tc>
          <w:tcPr>
            <w:tcW w:w="3458" w:type="dxa"/>
          </w:tcPr>
          <w:p w14:paraId="10A6A740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6AF38D" w14:textId="529774BF" w:rsidR="00F106D7" w:rsidRPr="00E67B98" w:rsidRDefault="002374F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60E55FD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F05CF16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E6425A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C5BD9" w14:textId="354D01CA" w:rsidR="00F106D7" w:rsidRPr="00E67B98" w:rsidRDefault="00672611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195,528</w:t>
            </w:r>
          </w:p>
        </w:tc>
        <w:tc>
          <w:tcPr>
            <w:tcW w:w="135" w:type="dxa"/>
          </w:tcPr>
          <w:p w14:paraId="6BAC75E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462EE" w14:textId="590C4CBC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251,252</w:t>
            </w:r>
          </w:p>
        </w:tc>
      </w:tr>
      <w:tr w:rsidR="00F106D7" w:rsidRPr="00E67B98" w14:paraId="4C1CF97A" w14:textId="77777777" w:rsidTr="00F421A0">
        <w:tc>
          <w:tcPr>
            <w:tcW w:w="3458" w:type="dxa"/>
          </w:tcPr>
          <w:p w14:paraId="05C83645" w14:textId="5DF7FAE2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67B9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CD696B5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7F608CF2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uble" w:sz="6" w:space="0" w:color="auto"/>
            </w:tcBorders>
          </w:tcPr>
          <w:p w14:paraId="360C0F0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A98E23" w14:textId="77777777" w:rsidR="00F106D7" w:rsidRPr="00E67B98" w:rsidRDefault="00F106D7" w:rsidP="00032668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EBE7B3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28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C8A47D9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FF31944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06D7" w:rsidRPr="00E67B98" w14:paraId="71208209" w14:textId="77777777" w:rsidTr="00F421A0">
        <w:tc>
          <w:tcPr>
            <w:tcW w:w="3458" w:type="dxa"/>
          </w:tcPr>
          <w:p w14:paraId="0E9BAADE" w14:textId="4FB2D94C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ย่อย</w:t>
            </w:r>
          </w:p>
        </w:tc>
        <w:tc>
          <w:tcPr>
            <w:tcW w:w="1134" w:type="dxa"/>
            <w:shd w:val="clear" w:color="auto" w:fill="auto"/>
          </w:tcPr>
          <w:p w14:paraId="04F6CF8F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0B854A50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3809CB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097837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55BE5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2A7483E0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2F3E18B" w14:textId="77777777" w:rsidR="00F106D7" w:rsidRPr="00E67B98" w:rsidRDefault="00F106D7" w:rsidP="00032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2611" w:rsidRPr="00E67B98" w14:paraId="117BCD53" w14:textId="77777777" w:rsidTr="00F421A0">
        <w:tc>
          <w:tcPr>
            <w:tcW w:w="3458" w:type="dxa"/>
          </w:tcPr>
          <w:p w14:paraId="4946E082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3F1FAA34" w14:textId="176697D5" w:rsidR="00672611" w:rsidRPr="00E67B98" w:rsidRDefault="002374F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3CD1519A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5344A13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0A9F89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96FC12" w14:textId="6B750D5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7512C4F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01DC784" w14:textId="0F9E9EA4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72611" w:rsidRPr="002374F7" w14:paraId="1FDDC811" w14:textId="77777777" w:rsidTr="00F421A0">
        <w:tc>
          <w:tcPr>
            <w:tcW w:w="3458" w:type="dxa"/>
          </w:tcPr>
          <w:p w14:paraId="237BF3E6" w14:textId="52E348F3" w:rsidR="00672611" w:rsidRPr="002374F7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 w:hanging="55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374F7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65487301" w14:textId="77777777" w:rsidR="00672611" w:rsidRPr="002374F7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8" w:type="dxa"/>
          </w:tcPr>
          <w:p w14:paraId="2770CCE6" w14:textId="77777777" w:rsidR="00672611" w:rsidRPr="002374F7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14:paraId="2D715DBC" w14:textId="77777777" w:rsidR="00672611" w:rsidRPr="002374F7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4" w:type="dxa"/>
          </w:tcPr>
          <w:p w14:paraId="7125C864" w14:textId="77777777" w:rsidR="00672611" w:rsidRPr="002374F7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858F06" w14:textId="77777777" w:rsidR="00672611" w:rsidRPr="002374F7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" w:type="dxa"/>
          </w:tcPr>
          <w:p w14:paraId="0BCCCC33" w14:textId="77777777" w:rsidR="00672611" w:rsidRPr="002374F7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3" w:type="dxa"/>
          </w:tcPr>
          <w:p w14:paraId="4AC26D09" w14:textId="77777777" w:rsidR="00672611" w:rsidRPr="002374F7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="00672611" w:rsidRPr="00E67B98" w14:paraId="25CAF69B" w14:textId="77777777" w:rsidTr="00F421A0">
        <w:tc>
          <w:tcPr>
            <w:tcW w:w="3458" w:type="dxa"/>
          </w:tcPr>
          <w:p w14:paraId="5580AFBC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4E2AB8D" w14:textId="55DB950D" w:rsidR="00672611" w:rsidRPr="00E67B98" w:rsidRDefault="002374F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6DC0DA0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3037EF5" w14:textId="13C67C2C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134" w:type="dxa"/>
          </w:tcPr>
          <w:p w14:paraId="382A2996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8A3C41" w14:textId="6D8C0704" w:rsidR="00672611" w:rsidRPr="00672611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6367584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246EBA4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672611" w:rsidRPr="00E67B98" w14:paraId="7DEEF8C2" w14:textId="77777777" w:rsidTr="00F421A0">
        <w:tc>
          <w:tcPr>
            <w:tcW w:w="3458" w:type="dxa"/>
          </w:tcPr>
          <w:p w14:paraId="76634DE1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AFAC12" w14:textId="63F20949" w:rsidR="00672611" w:rsidRPr="00E67B98" w:rsidRDefault="002374F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06907C8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85C43F1" w14:textId="6C68F524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134" w:type="dxa"/>
          </w:tcPr>
          <w:p w14:paraId="06A76EEA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56ABF2" w14:textId="0CDB618B" w:rsidR="00672611" w:rsidRPr="00672611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80F51CE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EC24571" w14:textId="1E3F258E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72611" w:rsidRPr="00E67B98" w14:paraId="664663EF" w14:textId="77777777" w:rsidTr="00173F01">
        <w:tc>
          <w:tcPr>
            <w:tcW w:w="3458" w:type="dxa"/>
          </w:tcPr>
          <w:p w14:paraId="51EB9007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55012E84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96263DB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3E9DA399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99F2A8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FEFB35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0CF81AD7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52A63E1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69E7" w:rsidRPr="00E67B98" w14:paraId="61FFE32D" w14:textId="77777777" w:rsidTr="004E7B8C">
        <w:trPr>
          <w:trHeight w:val="297"/>
        </w:trPr>
        <w:tc>
          <w:tcPr>
            <w:tcW w:w="3458" w:type="dxa"/>
          </w:tcPr>
          <w:p w14:paraId="031A5A1D" w14:textId="7E9B8FC8" w:rsidR="000069E7" w:rsidRPr="00E67B98" w:rsidRDefault="000069E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69E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069E7">
              <w:rPr>
                <w:rFonts w:asciiTheme="majorBidi" w:hAnsiTheme="majorBidi"/>
                <w:sz w:val="24"/>
                <w:szCs w:val="24"/>
                <w:cs/>
              </w:rPr>
              <w:t>คุณ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ชำนาญ</w:t>
            </w:r>
            <w:r w:rsidRPr="000069E7">
              <w:rPr>
                <w:rFonts w:asciiTheme="majorBidi" w:hAnsiTheme="majorBidi"/>
                <w:sz w:val="24"/>
                <w:szCs w:val="24"/>
                <w:cs/>
              </w:rPr>
              <w:t xml:space="preserve"> พรพิไลลักษณ์</w:t>
            </w:r>
          </w:p>
        </w:tc>
        <w:tc>
          <w:tcPr>
            <w:tcW w:w="1134" w:type="dxa"/>
            <w:shd w:val="clear" w:color="auto" w:fill="auto"/>
          </w:tcPr>
          <w:p w14:paraId="24FFBEFD" w14:textId="4A4A61BD" w:rsidR="000069E7" w:rsidRPr="00E67B98" w:rsidRDefault="000069E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38" w:type="dxa"/>
            <w:shd w:val="clear" w:color="auto" w:fill="auto"/>
          </w:tcPr>
          <w:p w14:paraId="024EA916" w14:textId="77777777" w:rsidR="000069E7" w:rsidRPr="00E67B98" w:rsidRDefault="000069E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1EB96BD0" w14:textId="3401B544" w:rsidR="000069E7" w:rsidRPr="000069E7" w:rsidRDefault="000069E7" w:rsidP="0000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069E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A69D498" w14:textId="77777777" w:rsidR="000069E7" w:rsidRPr="00E67B98" w:rsidRDefault="000069E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90DA761" w14:textId="49480B96" w:rsidR="000069E7" w:rsidRPr="000069E7" w:rsidRDefault="000069E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BDB1E1C" w14:textId="77777777" w:rsidR="000069E7" w:rsidRPr="00E67B98" w:rsidRDefault="000069E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01F0B44" w14:textId="6BF159FF" w:rsidR="000069E7" w:rsidRPr="00E67B98" w:rsidRDefault="000069E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672611" w:rsidRPr="00E67B98" w14:paraId="42295077" w14:textId="77777777" w:rsidTr="004E7B8C">
        <w:trPr>
          <w:trHeight w:val="297"/>
        </w:trPr>
        <w:tc>
          <w:tcPr>
            <w:tcW w:w="3458" w:type="dxa"/>
          </w:tcPr>
          <w:p w14:paraId="3574C6AE" w14:textId="6342A245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คุณ</w:t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กฤษณ์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พรพิไลลักษณ์</w:t>
            </w:r>
          </w:p>
        </w:tc>
        <w:tc>
          <w:tcPr>
            <w:tcW w:w="1134" w:type="dxa"/>
            <w:shd w:val="clear" w:color="auto" w:fill="auto"/>
          </w:tcPr>
          <w:p w14:paraId="5BF6C88B" w14:textId="30E7D7A1" w:rsidR="00672611" w:rsidRPr="00E67B98" w:rsidRDefault="000069E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8" w:type="dxa"/>
            <w:shd w:val="clear" w:color="auto" w:fill="auto"/>
          </w:tcPr>
          <w:p w14:paraId="25785357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1421F817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63748C5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EF932B" w14:textId="4E53479F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EEDBE27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1A4965E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672611" w:rsidRPr="00E67B98" w14:paraId="789E656A" w14:textId="77777777" w:rsidTr="00173F01">
        <w:tc>
          <w:tcPr>
            <w:tcW w:w="3458" w:type="dxa"/>
          </w:tcPr>
          <w:p w14:paraId="4600C789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คุณกานต์ พรพิไลลักษณ์</w:t>
            </w:r>
          </w:p>
        </w:tc>
        <w:tc>
          <w:tcPr>
            <w:tcW w:w="1134" w:type="dxa"/>
            <w:shd w:val="clear" w:color="auto" w:fill="auto"/>
          </w:tcPr>
          <w:p w14:paraId="26F3B899" w14:textId="6BC530BD" w:rsidR="00672611" w:rsidRPr="00E67B98" w:rsidRDefault="000069E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EFD99A6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shd w:val="clear" w:color="auto" w:fill="auto"/>
          </w:tcPr>
          <w:p w14:paraId="11FC6DDE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4" w:type="dxa"/>
            <w:shd w:val="clear" w:color="auto" w:fill="auto"/>
          </w:tcPr>
          <w:p w14:paraId="1C0F9B2B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DC078F8" w14:textId="6BEF8F2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BED8C58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32E0C65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672611" w:rsidRPr="00E67B98" w14:paraId="49FB7997" w14:textId="77777777" w:rsidTr="007C3B6B">
        <w:tc>
          <w:tcPr>
            <w:tcW w:w="3458" w:type="dxa"/>
          </w:tcPr>
          <w:p w14:paraId="6FA594D5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4B9D00" w14:textId="10DC419F" w:rsidR="00672611" w:rsidRPr="00E67B98" w:rsidRDefault="000069E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38" w:type="dxa"/>
            <w:shd w:val="clear" w:color="auto" w:fill="auto"/>
          </w:tcPr>
          <w:p w14:paraId="75D2D8F2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D9B4D9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4" w:type="dxa"/>
            <w:shd w:val="clear" w:color="auto" w:fill="auto"/>
          </w:tcPr>
          <w:p w14:paraId="1EFBC944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6506C7" w14:textId="6053B6B0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AC1C84D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2DFACE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672611" w:rsidRPr="00E67B98" w14:paraId="34B4A6C2" w14:textId="77777777" w:rsidTr="007C3B6B">
        <w:tc>
          <w:tcPr>
            <w:tcW w:w="3458" w:type="dxa"/>
          </w:tcPr>
          <w:p w14:paraId="4F747E01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12D8A3" w14:textId="3E9E23D0" w:rsidR="00672611" w:rsidRPr="00E67B98" w:rsidRDefault="000069E7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38" w:type="dxa"/>
          </w:tcPr>
          <w:p w14:paraId="450DAAC0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385C50CE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34" w:type="dxa"/>
          </w:tcPr>
          <w:p w14:paraId="4894CC7F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75FFED" w14:textId="7244BFE4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3CE7EE21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8A74952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72611" w:rsidRPr="00E67B98" w14:paraId="2ED876B7" w14:textId="77777777" w:rsidTr="007C3B6B">
        <w:tc>
          <w:tcPr>
            <w:tcW w:w="3458" w:type="dxa"/>
          </w:tcPr>
          <w:p w14:paraId="3114CFF3" w14:textId="1403E150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67A7C24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3F922E8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double" w:sz="6" w:space="0" w:color="auto"/>
            </w:tcBorders>
          </w:tcPr>
          <w:p w14:paraId="27BCF01B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53FCC6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2F14FDEA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535DC682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4F955486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72611" w:rsidRPr="00E67B98" w14:paraId="5AEC1FB2" w14:textId="77777777" w:rsidTr="00F421A0">
        <w:tc>
          <w:tcPr>
            <w:tcW w:w="3458" w:type="dxa"/>
          </w:tcPr>
          <w:p w14:paraId="3CC8102B" w14:textId="106CBB82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2210667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27FF93E2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2D8FF40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C4EBEE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9BCD5A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" w:type="dxa"/>
          </w:tcPr>
          <w:p w14:paraId="2E21988A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9E5AB5E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672611" w:rsidRPr="00E67B98" w14:paraId="574F2D97" w14:textId="77777777" w:rsidTr="00F421A0">
        <w:tc>
          <w:tcPr>
            <w:tcW w:w="3458" w:type="dxa"/>
          </w:tcPr>
          <w:p w14:paraId="39D7093A" w14:textId="6C837602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34" w:type="dxa"/>
            <w:shd w:val="clear" w:color="auto" w:fill="auto"/>
          </w:tcPr>
          <w:p w14:paraId="0989BF47" w14:textId="0616C0F2" w:rsidR="00672611" w:rsidRPr="00E67B98" w:rsidRDefault="00382CB2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047BCC08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C4EFC17" w14:textId="034AD164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134" w:type="dxa"/>
          </w:tcPr>
          <w:p w14:paraId="1D29C624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6A30700" w14:textId="575AE299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750867C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74403B7" w14:textId="51EEB49F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672611" w:rsidRPr="00E67B98" w14:paraId="50DDBD19" w14:textId="77777777" w:rsidTr="007C3B6B">
        <w:tc>
          <w:tcPr>
            <w:tcW w:w="3458" w:type="dxa"/>
          </w:tcPr>
          <w:p w14:paraId="523832DC" w14:textId="6B8DA5E8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0404D4" w14:textId="31F4C16E" w:rsidR="00672611" w:rsidRPr="00E67B98" w:rsidRDefault="00382CB2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223A09DE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27993CC0" w14:textId="40CFB2EE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134" w:type="dxa"/>
          </w:tcPr>
          <w:p w14:paraId="3CBC66F2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C6198C" w14:textId="54B3E731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24CEDC37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EE2E0FB" w14:textId="62B290A1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</w:tbl>
    <w:p w14:paraId="1FEF955E" w14:textId="14A96AB9" w:rsidR="00672611" w:rsidRDefault="00672611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26FFAD2" w14:textId="5CF62C4B" w:rsidR="00560E0F" w:rsidRDefault="00560E0F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B0E2990" w14:textId="195D5DDE" w:rsidR="00560E0F" w:rsidRDefault="00560E0F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DE6DE7F" w14:textId="0CF2879B" w:rsidR="00560E0F" w:rsidRDefault="00560E0F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F48F423" w14:textId="3CCAD0B6" w:rsidR="00560E0F" w:rsidRDefault="00560E0F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4BB5A278" w14:textId="77777777" w:rsidR="00560E0F" w:rsidRDefault="00560E0F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0689AD1" w14:textId="274F1544" w:rsidR="006B5631" w:rsidRPr="00E37747" w:rsidRDefault="00B86EBD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37747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5C138A" w:rsidRPr="00E37747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Pr="00E37747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เงินให้กู้ยืมและเงินกู้ยืมจากบุคคลและกิจการที่เกี่ยวข้องกัน</w:t>
      </w:r>
      <w:r w:rsidR="008153ED" w:rsidRPr="00E377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7747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Pr="00E37747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0D4E37" w:rsidRPr="00E67B98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E67B98" w:rsidRDefault="000D4E3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360"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E67B98" w:rsidRDefault="000D4E3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0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D4E37" w:rsidRPr="00E67B98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E67B98" w:rsidRDefault="000D4E3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E67B98" w:rsidRDefault="000D4E3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E67B98" w:rsidRDefault="000D4E3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B07C" w14:textId="77777777" w:rsidR="000D4E37" w:rsidRPr="00E67B98" w:rsidRDefault="000D4E37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6999" w:rsidRPr="00E67B98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B27B6F" w14:textId="77777777" w:rsidR="00221028" w:rsidRPr="00720606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67D3A7AC" w14:textId="4D360240" w:rsidR="00416999" w:rsidRPr="00E67B98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D8EFB9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6A5CCE2" w14:textId="18FC0070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21A0"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31B1EFF7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7629A8C" w14:textId="77777777" w:rsidR="00221028" w:rsidRPr="00720606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7206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49A9535" w14:textId="2CCFD4B6" w:rsidR="00416999" w:rsidRPr="00E67B98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72060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95AD325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DA25EE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7B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AD5E620" w14:textId="5D29AD29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E67B9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421A0" w:rsidRPr="00E67B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16999" w:rsidRPr="00E67B98" w14:paraId="04C48E7A" w14:textId="77777777" w:rsidTr="001D2E34">
        <w:trPr>
          <w:jc w:val="right"/>
        </w:trPr>
        <w:tc>
          <w:tcPr>
            <w:tcW w:w="3458" w:type="dxa"/>
          </w:tcPr>
          <w:p w14:paraId="7FAB3986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66CAC2FD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A740C0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6BBB40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FB5441" w14:textId="77777777" w:rsidR="00416999" w:rsidRPr="00E67B98" w:rsidRDefault="00416999" w:rsidP="009A5552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DBF877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D79F37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03AB05" w14:textId="77777777" w:rsidR="00416999" w:rsidRPr="00E67B98" w:rsidRDefault="00416999" w:rsidP="009A5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72611" w:rsidRPr="00E67B98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5129EA89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b/>
                <w:sz w:val="24"/>
                <w:szCs w:val="24"/>
                <w:cs/>
              </w:rPr>
              <w:t>ยอดคงเหลือ</w:t>
            </w: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>ต้นงวด</w:t>
            </w:r>
          </w:p>
        </w:tc>
        <w:tc>
          <w:tcPr>
            <w:tcW w:w="1134" w:type="dxa"/>
          </w:tcPr>
          <w:p w14:paraId="591ABBD5" w14:textId="6BDE4543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A4C2E1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D51AB6" w14:textId="2131FA0F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6EA465" w14:textId="77777777" w:rsidR="00672611" w:rsidRPr="00E67B98" w:rsidRDefault="00672611" w:rsidP="0067261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A555DC" w14:textId="62A6A8C3" w:rsidR="00672611" w:rsidRPr="00672611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254,500</w:t>
            </w:r>
          </w:p>
        </w:tc>
        <w:tc>
          <w:tcPr>
            <w:tcW w:w="134" w:type="dxa"/>
          </w:tcPr>
          <w:p w14:paraId="06DBC859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8A1A645" w14:textId="7CB9F873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231,500</w:t>
            </w:r>
          </w:p>
        </w:tc>
      </w:tr>
      <w:tr w:rsidR="00672611" w:rsidRPr="00E67B98" w14:paraId="4FC0ADB9" w14:textId="77777777" w:rsidTr="00F730FD">
        <w:trPr>
          <w:jc w:val="right"/>
        </w:trPr>
        <w:tc>
          <w:tcPr>
            <w:tcW w:w="3458" w:type="dxa"/>
          </w:tcPr>
          <w:p w14:paraId="40620DB5" w14:textId="2BD7B91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 w:hint="cs"/>
                <w:b/>
                <w:sz w:val="24"/>
                <w:szCs w:val="24"/>
                <w:u w:val="single"/>
                <w:cs/>
              </w:rPr>
              <w:t>หัก</w:t>
            </w: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  ดอกเบี้ยรับรอตัดบัญชี</w:t>
            </w:r>
            <w:r w:rsidRPr="00E67B98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</w:rPr>
              <w:t>(*)</w:t>
            </w:r>
          </w:p>
        </w:tc>
        <w:tc>
          <w:tcPr>
            <w:tcW w:w="1134" w:type="dxa"/>
          </w:tcPr>
          <w:p w14:paraId="0CB4BD76" w14:textId="49141E1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D51024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D8F85D" w14:textId="778F450D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BCE5F8" w14:textId="77777777" w:rsidR="00672611" w:rsidRPr="00E67B98" w:rsidRDefault="00672611" w:rsidP="0067261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3CF414C" w14:textId="2EA5293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(1,331)</w:t>
            </w:r>
          </w:p>
        </w:tc>
        <w:tc>
          <w:tcPr>
            <w:tcW w:w="134" w:type="dxa"/>
          </w:tcPr>
          <w:p w14:paraId="5108D128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4CCF7C" w14:textId="2F1982E1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(1,331)</w:t>
            </w:r>
          </w:p>
        </w:tc>
      </w:tr>
      <w:tr w:rsidR="00672611" w:rsidRPr="00E67B98" w14:paraId="6EB3ADEF" w14:textId="77777777" w:rsidTr="00F730FD">
        <w:trPr>
          <w:jc w:val="right"/>
        </w:trPr>
        <w:tc>
          <w:tcPr>
            <w:tcW w:w="3458" w:type="dxa"/>
          </w:tcPr>
          <w:p w14:paraId="21F10EA6" w14:textId="420A55A1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 w:hint="cs"/>
                <w:b/>
                <w:sz w:val="24"/>
                <w:szCs w:val="24"/>
                <w:u w:val="single"/>
                <w:cs/>
              </w:rPr>
              <w:t>บวก</w:t>
            </w: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CBB060" w14:textId="23D330D9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3A23F3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81E948" w14:textId="5EB5EFC0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BDF5E59" w14:textId="77777777" w:rsidR="00672611" w:rsidRPr="00E67B98" w:rsidRDefault="00672611" w:rsidP="0067261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336B73" w14:textId="4247D428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1,15</w:t>
            </w:r>
            <w:r w:rsidR="0098694C">
              <w:rPr>
                <w:rFonts w:ascii="Angsana New" w:hAnsi="Angsana New"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26AE0301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CB60A3D" w14:textId="00C0226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940</w:t>
            </w:r>
          </w:p>
        </w:tc>
      </w:tr>
      <w:tr w:rsidR="00672611" w:rsidRPr="00E67B98" w14:paraId="2F0757FB" w14:textId="77777777" w:rsidTr="00F730FD">
        <w:trPr>
          <w:jc w:val="right"/>
        </w:trPr>
        <w:tc>
          <w:tcPr>
            <w:tcW w:w="3458" w:type="dxa"/>
          </w:tcPr>
          <w:p w14:paraId="7E2499B0" w14:textId="1A22E8D0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170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28FC7B" w14:textId="7805BC29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6AEB28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CC034C" w14:textId="2B40E1D1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A74311" w14:textId="77777777" w:rsidR="00672611" w:rsidRPr="00E67B98" w:rsidRDefault="00672611" w:rsidP="0067261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CC4AF74" w14:textId="463AF8E8" w:rsidR="00672611" w:rsidRPr="00E67B98" w:rsidRDefault="0098694C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254,325</w:t>
            </w:r>
          </w:p>
        </w:tc>
        <w:tc>
          <w:tcPr>
            <w:tcW w:w="134" w:type="dxa"/>
          </w:tcPr>
          <w:p w14:paraId="308BCB89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0C0ACD" w14:textId="7B9BAC94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231,109</w:t>
            </w:r>
          </w:p>
        </w:tc>
      </w:tr>
      <w:tr w:rsidR="00672611" w:rsidRPr="00E67B98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9F42D6C" w14:textId="0F106E1A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7F32DE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CF560C" w14:textId="23902750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24FDAC" w14:textId="77777777" w:rsidR="00672611" w:rsidRPr="00E67B98" w:rsidRDefault="00672611" w:rsidP="0067261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249E3A" w14:textId="617D7855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D702BE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910D89" w14:textId="787A4058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34,000</w:t>
            </w:r>
          </w:p>
        </w:tc>
      </w:tr>
      <w:tr w:rsidR="00672611" w:rsidRPr="00E67B98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4DBA239B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045CA301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6060AD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5DDFF1" w14:textId="77777777" w:rsidR="00672611" w:rsidRPr="00E67B98" w:rsidRDefault="00672611" w:rsidP="0067261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964F465" w14:textId="257E4E5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(56,000)</w:t>
            </w:r>
          </w:p>
        </w:tc>
        <w:tc>
          <w:tcPr>
            <w:tcW w:w="134" w:type="dxa"/>
          </w:tcPr>
          <w:p w14:paraId="4100AA59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93E223" w14:textId="362D2036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(11,000)</w:t>
            </w:r>
          </w:p>
        </w:tc>
      </w:tr>
      <w:tr w:rsidR="00672611" w:rsidRPr="00E67B98" w14:paraId="244114F2" w14:textId="77777777" w:rsidTr="00F421A0">
        <w:trPr>
          <w:jc w:val="right"/>
        </w:trPr>
        <w:tc>
          <w:tcPr>
            <w:tcW w:w="3458" w:type="dxa"/>
          </w:tcPr>
          <w:p w14:paraId="7F8A9538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8B88D9" w14:textId="70E622BF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E0D97EB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89D6DC" w14:textId="0BBFA12C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5048127" w14:textId="77777777" w:rsidR="00672611" w:rsidRPr="00E67B98" w:rsidRDefault="00672611" w:rsidP="0067261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8DB76BC" w14:textId="136C6725" w:rsidR="00672611" w:rsidRPr="00E67B98" w:rsidRDefault="0098694C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198,325</w:t>
            </w:r>
          </w:p>
        </w:tc>
        <w:tc>
          <w:tcPr>
            <w:tcW w:w="134" w:type="dxa"/>
          </w:tcPr>
          <w:p w14:paraId="3666BB4D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E2C4ADF" w14:textId="09C0AADD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254,109</w:t>
            </w:r>
          </w:p>
        </w:tc>
      </w:tr>
      <w:tr w:rsidR="00672611" w:rsidRPr="00E67B98" w14:paraId="07884FC9" w14:textId="77777777" w:rsidTr="00F421A0">
        <w:trPr>
          <w:jc w:val="right"/>
        </w:trPr>
        <w:tc>
          <w:tcPr>
            <w:tcW w:w="3458" w:type="dxa"/>
          </w:tcPr>
          <w:p w14:paraId="721FA33A" w14:textId="05C82161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Theme="majorBidi" w:hAnsiTheme="majorBidi" w:hint="cs"/>
                <w:sz w:val="24"/>
                <w:szCs w:val="24"/>
                <w:u w:val="single"/>
                <w:cs/>
              </w:rPr>
              <w:t>หัก</w:t>
            </w:r>
            <w:r w:rsidRPr="00E67B98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E67B98">
              <w:rPr>
                <w:rFonts w:asciiTheme="majorBidi" w:hAnsi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C5D551" w14:textId="47CFDADE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9557F9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5CB33E" w14:textId="5196D4D3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550574" w14:textId="77777777" w:rsidR="00672611" w:rsidRPr="00E67B98" w:rsidRDefault="00672611" w:rsidP="0067261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9BEE1E5" w14:textId="29BFA134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(2,797)</w:t>
            </w:r>
          </w:p>
        </w:tc>
        <w:tc>
          <w:tcPr>
            <w:tcW w:w="134" w:type="dxa"/>
          </w:tcPr>
          <w:p w14:paraId="2AECF538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F8835E4" w14:textId="00C5A45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(2,857)</w:t>
            </w:r>
          </w:p>
        </w:tc>
      </w:tr>
      <w:tr w:rsidR="00672611" w:rsidRPr="00E67B98" w14:paraId="1D316A0C" w14:textId="77777777" w:rsidTr="00F421A0">
        <w:trPr>
          <w:jc w:val="right"/>
        </w:trPr>
        <w:tc>
          <w:tcPr>
            <w:tcW w:w="3458" w:type="dxa"/>
          </w:tcPr>
          <w:p w14:paraId="567EEE30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84920F" w14:textId="0C0C5CA1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E43580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E52021" w14:textId="014751D0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0E6767" w14:textId="77777777" w:rsidR="00672611" w:rsidRPr="00E67B98" w:rsidRDefault="00672611" w:rsidP="0067261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BA1DD51" w14:textId="6D6663C2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72611">
              <w:rPr>
                <w:rFonts w:ascii="Angsana New" w:hAnsi="Angsana New"/>
                <w:bCs/>
                <w:sz w:val="24"/>
                <w:szCs w:val="24"/>
              </w:rPr>
              <w:t>195,528</w:t>
            </w:r>
          </w:p>
        </w:tc>
        <w:tc>
          <w:tcPr>
            <w:tcW w:w="134" w:type="dxa"/>
          </w:tcPr>
          <w:p w14:paraId="6BB452DA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FDB5AA5" w14:textId="2490071A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251,252</w:t>
            </w:r>
          </w:p>
        </w:tc>
      </w:tr>
      <w:tr w:rsidR="00672611" w:rsidRPr="00E67B98" w14:paraId="33DC6DD8" w14:textId="77777777" w:rsidTr="001D2E34">
        <w:trPr>
          <w:jc w:val="right"/>
        </w:trPr>
        <w:tc>
          <w:tcPr>
            <w:tcW w:w="3458" w:type="dxa"/>
          </w:tcPr>
          <w:p w14:paraId="241C2DE7" w14:textId="2ED08651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  <w:cs/>
              </w:rPr>
            </w:pPr>
            <w:r w:rsidRPr="00E67B98">
              <w:rPr>
                <w:rFonts w:asciiTheme="majorBidi" w:hAnsiTheme="majorBidi" w:hint="cs"/>
                <w:sz w:val="24"/>
                <w:szCs w:val="24"/>
                <w:u w:val="single"/>
                <w:cs/>
              </w:rPr>
              <w:t>หัก</w:t>
            </w:r>
            <w:r w:rsidRPr="00E67B98">
              <w:rPr>
                <w:rFonts w:asciiTheme="majorBidi" w:hAnsiTheme="majorBidi" w:hint="cs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14:paraId="6819AB4A" w14:textId="514A4821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/>
                <w:sz w:val="24"/>
                <w:szCs w:val="24"/>
                <w:u w:val="single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BCD34D0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4A6FDDDD" w14:textId="281A5542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/>
                <w:sz w:val="24"/>
                <w:szCs w:val="24"/>
                <w:u w:val="single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09F3A02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812695" w14:textId="614A6080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0B20362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shd w:val="clear" w:color="auto" w:fill="auto"/>
          </w:tcPr>
          <w:p w14:paraId="7838BDF6" w14:textId="795E0E20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/>
                <w:sz w:val="24"/>
                <w:szCs w:val="24"/>
                <w:u w:val="single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(56,000)</w:t>
            </w:r>
          </w:p>
        </w:tc>
      </w:tr>
      <w:tr w:rsidR="00672611" w:rsidRPr="00E67B98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49F449F0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E67B98">
              <w:rPr>
                <w:rFonts w:ascii="Angsana New" w:hAnsi="Angsana New"/>
                <w:b/>
                <w:sz w:val="24"/>
                <w:szCs w:val="24"/>
                <w:cs/>
              </w:rPr>
              <w:t>ยอดคงเหลือ</w:t>
            </w: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29BE0A4F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B44C71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FCA6AE" w14:textId="77777777" w:rsidR="00672611" w:rsidRPr="00E67B98" w:rsidRDefault="00672611" w:rsidP="0067261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34F0F" w14:textId="3F12946B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72611">
              <w:rPr>
                <w:rFonts w:ascii="Angsana New" w:hAnsi="Angsana New"/>
                <w:bCs/>
                <w:sz w:val="24"/>
                <w:szCs w:val="24"/>
              </w:rPr>
              <w:t>195,528</w:t>
            </w:r>
          </w:p>
        </w:tc>
        <w:tc>
          <w:tcPr>
            <w:tcW w:w="134" w:type="dxa"/>
          </w:tcPr>
          <w:p w14:paraId="454CB104" w14:textId="77777777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2FB3A2" w14:textId="168122DE" w:rsidR="00672611" w:rsidRPr="00E67B98" w:rsidRDefault="00672611" w:rsidP="0067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E67B98">
              <w:rPr>
                <w:rFonts w:ascii="Angsana New" w:hAnsi="Angsana New"/>
                <w:bCs/>
                <w:sz w:val="24"/>
                <w:szCs w:val="24"/>
              </w:rPr>
              <w:t>195,252</w:t>
            </w:r>
          </w:p>
        </w:tc>
      </w:tr>
      <w:tr w:rsidR="00F04619" w:rsidRPr="00E67B98" w14:paraId="0391582F" w14:textId="77777777" w:rsidTr="001D2E34">
        <w:trPr>
          <w:jc w:val="right"/>
        </w:trPr>
        <w:tc>
          <w:tcPr>
            <w:tcW w:w="8396" w:type="dxa"/>
            <w:gridSpan w:val="8"/>
          </w:tcPr>
          <w:p w14:paraId="33630895" w14:textId="77777777" w:rsidR="00F04619" w:rsidRPr="00E67B98" w:rsidRDefault="00F04619" w:rsidP="00F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left="-57" w:firstLine="428"/>
              <w:contextualSpacing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</w:rPr>
            </w:pPr>
          </w:p>
          <w:p w14:paraId="64E36B1E" w14:textId="6F7695F0" w:rsidR="00F04619" w:rsidRPr="00E67B98" w:rsidRDefault="00F04619" w:rsidP="00F04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left="-57" w:firstLine="428"/>
              <w:contextualSpacing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E67B98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</w:rPr>
              <w:t>(*)</w:t>
            </w:r>
            <w:r w:rsidRPr="00E67B98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 บริษัทมีเงินให้กู้ยืมแก่บริษัทย่อ</w:t>
            </w:r>
            <w:r w:rsidRPr="00E67B98">
              <w:rPr>
                <w:rFonts w:ascii="Angsana New" w:hAnsi="Angsana New"/>
                <w:b/>
                <w:sz w:val="24"/>
                <w:szCs w:val="24"/>
                <w:cs/>
              </w:rPr>
              <w:t>ย ซึ่งคิดอัตราดอกเบี้ยต่ำกว่าราคาตลาด บริษัทจึงได้รับรู้ผลต่างระหว่างจำนวนเงิน</w:t>
            </w:r>
            <w:r w:rsidRPr="00E67B98">
              <w:rPr>
                <w:rFonts w:ascii="Angsana New" w:hAnsi="Angsana New"/>
                <w:b/>
                <w:sz w:val="24"/>
                <w:szCs w:val="24"/>
                <w:cs/>
              </w:rPr>
              <w:br/>
              <w:t>ที่ให้กู้ยืมกับมูลค่ายุติธรรมของเงินให้กู้ยืมดังกล่าว</w:t>
            </w:r>
          </w:p>
        </w:tc>
      </w:tr>
    </w:tbl>
    <w:p w14:paraId="1417259E" w14:textId="77777777" w:rsidR="00D0679B" w:rsidRPr="00E37747" w:rsidRDefault="00D0679B" w:rsidP="009A0268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70AD4A5" w14:textId="77777777" w:rsidR="0096024C" w:rsidRPr="00E37747" w:rsidRDefault="0096024C" w:rsidP="009A0268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375D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14:paraId="558CAB43" w14:textId="275D19DC" w:rsidR="00887FDA" w:rsidRPr="00E37747" w:rsidRDefault="00B639F3" w:rsidP="009A0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="005944AB" w:rsidRPr="00E37747">
        <w:rPr>
          <w:rFonts w:asciiTheme="majorBidi" w:hAnsiTheme="majorBidi"/>
          <w:sz w:val="32"/>
          <w:szCs w:val="32"/>
        </w:rPr>
        <w:t>3</w:t>
      </w:r>
      <w:r w:rsidRPr="00E375D2">
        <w:rPr>
          <w:rFonts w:asciiTheme="majorBidi" w:hAnsiTheme="majorBidi"/>
          <w:sz w:val="32"/>
          <w:szCs w:val="32"/>
          <w:cs/>
        </w:rPr>
        <w:t xml:space="preserve"> ปี สิ้นสุดวันที่ </w:t>
      </w:r>
      <w:r w:rsidRPr="00E37747">
        <w:rPr>
          <w:rFonts w:asciiTheme="majorBidi" w:hAnsiTheme="majorBidi"/>
          <w:sz w:val="32"/>
          <w:szCs w:val="32"/>
        </w:rPr>
        <w:t xml:space="preserve">1 </w:t>
      </w:r>
      <w:r w:rsidRPr="00E375D2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="005944AB" w:rsidRPr="00E37747">
        <w:rPr>
          <w:rFonts w:asciiTheme="majorBidi" w:hAnsiTheme="majorBidi"/>
          <w:sz w:val="32"/>
          <w:szCs w:val="32"/>
        </w:rPr>
        <w:t>2566</w:t>
      </w:r>
      <w:r w:rsidRPr="00E375D2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 w:rsidR="005944AB" w:rsidRPr="00E37747">
        <w:rPr>
          <w:rFonts w:asciiTheme="majorBidi" w:hAnsiTheme="majorBidi"/>
          <w:sz w:val="32"/>
          <w:szCs w:val="32"/>
        </w:rPr>
        <w:t>95,000.00</w:t>
      </w:r>
      <w:r w:rsidRPr="00E375D2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6C766141" w14:textId="77777777" w:rsidR="0039481B" w:rsidRPr="00E375D2" w:rsidRDefault="0039481B" w:rsidP="009A0268">
      <w:pPr>
        <w:tabs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  <w:highlight w:val="yellow"/>
          <w:cs/>
        </w:rPr>
      </w:pPr>
    </w:p>
    <w:p w14:paraId="61886CEB" w14:textId="77777777" w:rsidR="000358BC" w:rsidRPr="00E37747" w:rsidRDefault="00D44797" w:rsidP="009A0268">
      <w:pPr>
        <w:tabs>
          <w:tab w:val="clear" w:pos="227"/>
          <w:tab w:val="left" w:pos="284"/>
        </w:tabs>
        <w:spacing w:line="380" w:lineRule="exact"/>
        <w:ind w:right="10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E3774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7A35" w:rsidRPr="00E377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7A35" w:rsidRPr="00E377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C74CD6" w14:textId="77777777" w:rsidR="00A37A35" w:rsidRPr="00E375D2" w:rsidRDefault="00A37A35" w:rsidP="009A0268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E37747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9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5"/>
        <w:gridCol w:w="1132"/>
        <w:gridCol w:w="134"/>
        <w:gridCol w:w="1135"/>
        <w:gridCol w:w="134"/>
        <w:gridCol w:w="1134"/>
        <w:gridCol w:w="134"/>
        <w:gridCol w:w="1139"/>
      </w:tblGrid>
      <w:tr w:rsidR="000D4E37" w:rsidRPr="00E37747" w14:paraId="099D70CB" w14:textId="77777777" w:rsidTr="000D4E37">
        <w:trPr>
          <w:trHeight w:val="62"/>
        </w:trPr>
        <w:tc>
          <w:tcPr>
            <w:tcW w:w="3455" w:type="dxa"/>
          </w:tcPr>
          <w:p w14:paraId="4FB72EF7" w14:textId="77777777" w:rsidR="000D4E37" w:rsidRPr="00E37747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419198BD" w14:textId="77777777" w:rsidR="000D4E37" w:rsidRPr="00E375D2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E37747" w14:paraId="78A9460C" w14:textId="77777777" w:rsidTr="000D4E37">
        <w:trPr>
          <w:trHeight w:val="62"/>
        </w:trPr>
        <w:tc>
          <w:tcPr>
            <w:tcW w:w="3455" w:type="dxa"/>
          </w:tcPr>
          <w:p w14:paraId="77FCBEF6" w14:textId="77777777" w:rsidR="000D4E37" w:rsidRPr="00E37747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6CB72" w14:textId="77777777" w:rsidR="000D4E37" w:rsidRPr="00E375D2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7936D" w14:textId="77777777" w:rsidR="000D4E37" w:rsidRPr="00E37747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FB395" w14:textId="77777777" w:rsidR="000D4E37" w:rsidRPr="00E375D2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028" w:rsidRPr="00E37747" w14:paraId="7D789CC7" w14:textId="77777777" w:rsidTr="000D4E37">
        <w:tc>
          <w:tcPr>
            <w:tcW w:w="3455" w:type="dxa"/>
          </w:tcPr>
          <w:p w14:paraId="16CE19AB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40CD7C6" w14:textId="77777777" w:rsidR="00221028" w:rsidRPr="00720606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0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2102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7BBB7AF3" w14:textId="4444B1C2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02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2210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ยน </w:t>
            </w:r>
            <w:r w:rsidRPr="0022102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8C791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BCF94A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B47023" w14:textId="374C3AF5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093EC9E8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51A3B81B" w14:textId="77777777" w:rsidR="00221028" w:rsidRPr="00720606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0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2102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48D47EEE" w14:textId="10DACC43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02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2210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ยน </w:t>
            </w:r>
            <w:r w:rsidRPr="0022102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B164C67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14:paraId="417DBA06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F565146" w14:textId="4CE4250A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00CE5" w:rsidRPr="00E37747" w14:paraId="1FEBE0C0" w14:textId="77777777" w:rsidTr="000D4E37">
        <w:tc>
          <w:tcPr>
            <w:tcW w:w="3455" w:type="dxa"/>
          </w:tcPr>
          <w:p w14:paraId="172380E5" w14:textId="77777777" w:rsidR="00900CE5" w:rsidRPr="00E375D2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48149BBF" w14:textId="77078289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0CE5">
              <w:rPr>
                <w:rFonts w:ascii="Angsana New" w:hAnsi="Angsana New"/>
                <w:sz w:val="26"/>
                <w:szCs w:val="26"/>
              </w:rPr>
              <w:t xml:space="preserve"> 38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900CE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59A7BDF6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2F5C76" w14:textId="25599626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134" w:type="dxa"/>
          </w:tcPr>
          <w:p w14:paraId="1AFAE965" w14:textId="77777777" w:rsidR="00900CE5" w:rsidRPr="00E375D2" w:rsidRDefault="00900CE5" w:rsidP="00900CE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6D888F5" w14:textId="2DA92A68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09C">
              <w:rPr>
                <w:rFonts w:ascii="Angsana New" w:hAnsi="Angsana New"/>
                <w:sz w:val="26"/>
                <w:szCs w:val="26"/>
              </w:rPr>
              <w:t xml:space="preserve"> 309 </w:t>
            </w:r>
          </w:p>
        </w:tc>
        <w:tc>
          <w:tcPr>
            <w:tcW w:w="134" w:type="dxa"/>
          </w:tcPr>
          <w:p w14:paraId="5C0ADA7F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276D1C85" w14:textId="2A48365C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328 </w:t>
            </w:r>
          </w:p>
        </w:tc>
      </w:tr>
      <w:tr w:rsidR="00900CE5" w:rsidRPr="00E37747" w14:paraId="620AAFFB" w14:textId="77777777" w:rsidTr="000D4E37">
        <w:tc>
          <w:tcPr>
            <w:tcW w:w="3455" w:type="dxa"/>
          </w:tcPr>
          <w:p w14:paraId="3719F5B3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2" w:type="dxa"/>
            <w:shd w:val="clear" w:color="auto" w:fill="auto"/>
          </w:tcPr>
          <w:p w14:paraId="79F3A698" w14:textId="6F6ACE64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0CE5">
              <w:rPr>
                <w:rFonts w:ascii="Angsana New" w:hAnsi="Angsana New"/>
                <w:sz w:val="26"/>
                <w:szCs w:val="26"/>
              </w:rPr>
              <w:t xml:space="preserve"> 38,82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900CE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134B1BDE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378D6DC" w14:textId="2C357FE0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21,957</w:t>
            </w:r>
          </w:p>
        </w:tc>
        <w:tc>
          <w:tcPr>
            <w:tcW w:w="134" w:type="dxa"/>
          </w:tcPr>
          <w:p w14:paraId="0DD78D24" w14:textId="77777777" w:rsidR="00900CE5" w:rsidRPr="00E375D2" w:rsidRDefault="00900CE5" w:rsidP="00900CE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4E620A" w14:textId="4DCCA854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09C">
              <w:rPr>
                <w:rFonts w:ascii="Angsana New" w:hAnsi="Angsana New"/>
                <w:sz w:val="26"/>
                <w:szCs w:val="26"/>
              </w:rPr>
              <w:t xml:space="preserve"> 31,100 </w:t>
            </w:r>
          </w:p>
        </w:tc>
        <w:tc>
          <w:tcPr>
            <w:tcW w:w="134" w:type="dxa"/>
          </w:tcPr>
          <w:p w14:paraId="5713E9CE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1FD6B50" w14:textId="66CCFBE8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17,438 </w:t>
            </w:r>
          </w:p>
        </w:tc>
      </w:tr>
      <w:tr w:rsidR="00900CE5" w:rsidRPr="00E37747" w14:paraId="3C62C1A8" w14:textId="77777777" w:rsidTr="000D4E37">
        <w:tc>
          <w:tcPr>
            <w:tcW w:w="3455" w:type="dxa"/>
          </w:tcPr>
          <w:p w14:paraId="4F0E1ACE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2" w:type="dxa"/>
            <w:shd w:val="clear" w:color="auto" w:fill="auto"/>
          </w:tcPr>
          <w:p w14:paraId="6B273CE1" w14:textId="6F7CBA40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0CE5">
              <w:rPr>
                <w:rFonts w:ascii="Angsana New" w:hAnsi="Angsana New"/>
                <w:sz w:val="26"/>
                <w:szCs w:val="26"/>
              </w:rPr>
              <w:t xml:space="preserve"> 43,393 </w:t>
            </w:r>
          </w:p>
        </w:tc>
        <w:tc>
          <w:tcPr>
            <w:tcW w:w="134" w:type="dxa"/>
          </w:tcPr>
          <w:p w14:paraId="5B578118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7004B36" w14:textId="1BB4D058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17,846</w:t>
            </w:r>
          </w:p>
        </w:tc>
        <w:tc>
          <w:tcPr>
            <w:tcW w:w="134" w:type="dxa"/>
          </w:tcPr>
          <w:p w14:paraId="71523A1F" w14:textId="77777777" w:rsidR="00900CE5" w:rsidRPr="00E375D2" w:rsidRDefault="00900CE5" w:rsidP="00900CE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A8C997D" w14:textId="3F628278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09C">
              <w:rPr>
                <w:rFonts w:ascii="Angsana New" w:hAnsi="Angsana New"/>
                <w:sz w:val="26"/>
                <w:szCs w:val="26"/>
              </w:rPr>
              <w:t xml:space="preserve"> 19,523 </w:t>
            </w:r>
          </w:p>
        </w:tc>
        <w:tc>
          <w:tcPr>
            <w:tcW w:w="134" w:type="dxa"/>
          </w:tcPr>
          <w:p w14:paraId="7EE955B4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9DFFD" w14:textId="0D91C643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3,020 </w:t>
            </w:r>
          </w:p>
        </w:tc>
      </w:tr>
      <w:tr w:rsidR="00900CE5" w:rsidRPr="00E37747" w14:paraId="2439102D" w14:textId="77777777" w:rsidTr="000D4E37">
        <w:tc>
          <w:tcPr>
            <w:tcW w:w="3455" w:type="dxa"/>
          </w:tcPr>
          <w:p w14:paraId="33AC0E38" w14:textId="77777777" w:rsidR="00900CE5" w:rsidRPr="00E375D2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6AAA390E" w14:textId="40F30E45" w:rsidR="00900CE5" w:rsidRPr="009A5552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0CE5">
              <w:rPr>
                <w:rFonts w:ascii="Angsana New" w:hAnsi="Angsana New"/>
                <w:sz w:val="26"/>
                <w:szCs w:val="26"/>
              </w:rPr>
              <w:t xml:space="preserve"> 1,</w:t>
            </w:r>
            <w:r>
              <w:rPr>
                <w:rFonts w:ascii="Angsana New" w:hAnsi="Angsana New"/>
                <w:sz w:val="26"/>
                <w:szCs w:val="26"/>
              </w:rPr>
              <w:t>097</w:t>
            </w:r>
            <w:r w:rsidRPr="00900CE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1F5BCF90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0369C5C" w14:textId="1809AC64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E37747">
              <w:rPr>
                <w:rFonts w:ascii="Angsana New" w:hAnsi="Angsana New"/>
                <w:bCs/>
                <w:sz w:val="26"/>
                <w:szCs w:val="26"/>
              </w:rPr>
              <w:t>5,250</w:t>
            </w:r>
          </w:p>
        </w:tc>
        <w:tc>
          <w:tcPr>
            <w:tcW w:w="134" w:type="dxa"/>
          </w:tcPr>
          <w:p w14:paraId="6A192F1D" w14:textId="77777777" w:rsidR="00900CE5" w:rsidRPr="00E375D2" w:rsidRDefault="00900CE5" w:rsidP="00900CE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31667E" w14:textId="41341B46" w:rsidR="00900CE5" w:rsidRPr="003802F6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09C">
              <w:rPr>
                <w:rFonts w:ascii="Angsana New" w:hAnsi="Angsana New"/>
                <w:sz w:val="26"/>
                <w:szCs w:val="26"/>
              </w:rPr>
              <w:t xml:space="preserve"> 1,096 </w:t>
            </w:r>
          </w:p>
        </w:tc>
        <w:tc>
          <w:tcPr>
            <w:tcW w:w="134" w:type="dxa"/>
          </w:tcPr>
          <w:p w14:paraId="7935CC62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1FEEB8ED" w14:textId="52C12D08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4,557</w:t>
            </w:r>
          </w:p>
        </w:tc>
      </w:tr>
      <w:tr w:rsidR="00900CE5" w:rsidRPr="00E37747" w14:paraId="55D74668" w14:textId="77777777" w:rsidTr="000D4E37">
        <w:tc>
          <w:tcPr>
            <w:tcW w:w="3455" w:type="dxa"/>
          </w:tcPr>
          <w:p w14:paraId="3C2E4B0A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19D6B" w14:textId="437DFFC2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0CE5">
              <w:rPr>
                <w:rFonts w:ascii="Angsana New" w:hAnsi="Angsana New"/>
                <w:sz w:val="26"/>
                <w:szCs w:val="26"/>
              </w:rPr>
              <w:t xml:space="preserve"> 83,69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400E317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14E5A9" w14:textId="516C0FD5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E37747">
              <w:rPr>
                <w:rFonts w:ascii="Angsana New" w:hAnsi="Angsana New"/>
                <w:bCs/>
                <w:sz w:val="26"/>
                <w:szCs w:val="26"/>
              </w:rPr>
              <w:t>45,497</w:t>
            </w:r>
          </w:p>
        </w:tc>
        <w:tc>
          <w:tcPr>
            <w:tcW w:w="134" w:type="dxa"/>
          </w:tcPr>
          <w:p w14:paraId="79BB6B6B" w14:textId="77777777" w:rsidR="00900CE5" w:rsidRPr="00E375D2" w:rsidRDefault="00900CE5" w:rsidP="00900CE5">
            <w:pPr>
              <w:pStyle w:val="a0"/>
              <w:tabs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14DEB6" w14:textId="07071291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309C">
              <w:rPr>
                <w:rFonts w:ascii="Angsana New" w:hAnsi="Angsana New"/>
                <w:sz w:val="26"/>
                <w:szCs w:val="26"/>
              </w:rPr>
              <w:t xml:space="preserve"> 52,028 </w:t>
            </w:r>
          </w:p>
        </w:tc>
        <w:tc>
          <w:tcPr>
            <w:tcW w:w="134" w:type="dxa"/>
          </w:tcPr>
          <w:p w14:paraId="09B0A2E5" w14:textId="77777777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5D633" w14:textId="0D1C6721" w:rsidR="00900CE5" w:rsidRPr="00E37747" w:rsidRDefault="00900CE5" w:rsidP="00900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2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25,343 </w:t>
            </w:r>
          </w:p>
        </w:tc>
      </w:tr>
    </w:tbl>
    <w:p w14:paraId="54E93B35" w14:textId="7627A9C4" w:rsidR="009A5552" w:rsidRDefault="009A5552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6AA8C8E6" w14:textId="77777777" w:rsidR="00900CE5" w:rsidRDefault="00900CE5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C61C607" w14:textId="0029E8AC" w:rsidR="00B43E5F" w:rsidRPr="00E37747" w:rsidRDefault="00D563E6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EE5DFB">
        <w:rPr>
          <w:rFonts w:ascii="Angsana New" w:hAnsi="Angsana New"/>
          <w:b/>
          <w:bCs/>
          <w:sz w:val="32"/>
          <w:szCs w:val="32"/>
        </w:rPr>
        <w:t>6</w:t>
      </w:r>
      <w:r w:rsidR="00B43E5F" w:rsidRPr="00EE5DFB">
        <w:rPr>
          <w:rFonts w:ascii="Angsana New" w:hAnsi="Angsana New"/>
          <w:b/>
          <w:bCs/>
          <w:sz w:val="32"/>
          <w:szCs w:val="32"/>
        </w:rPr>
        <w:t>.</w:t>
      </w:r>
      <w:r w:rsidR="00B43E5F" w:rsidRPr="00EE5DFB">
        <w:rPr>
          <w:rFonts w:ascii="Angsana New" w:hAnsi="Angsana New"/>
          <w:b/>
          <w:bCs/>
          <w:sz w:val="32"/>
          <w:szCs w:val="32"/>
        </w:rPr>
        <w:tab/>
      </w:r>
      <w:r w:rsidR="006B73E2" w:rsidRPr="00E375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E37747" w:rsidRDefault="006C6020" w:rsidP="00C2344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E37747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5"/>
        <w:gridCol w:w="1134"/>
        <w:gridCol w:w="134"/>
        <w:gridCol w:w="1134"/>
        <w:gridCol w:w="134"/>
        <w:gridCol w:w="1139"/>
      </w:tblGrid>
      <w:tr w:rsidR="000D4E37" w:rsidRPr="00E37747" w14:paraId="6761CE39" w14:textId="77777777" w:rsidTr="005D340F">
        <w:trPr>
          <w:trHeight w:val="62"/>
        </w:trPr>
        <w:tc>
          <w:tcPr>
            <w:tcW w:w="3458" w:type="dxa"/>
          </w:tcPr>
          <w:p w14:paraId="016F3819" w14:textId="77777777" w:rsidR="000D4E37" w:rsidRPr="00E37747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3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E375D2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E37747" w14:paraId="6F74E29E" w14:textId="77777777" w:rsidTr="005D340F">
        <w:trPr>
          <w:trHeight w:val="62"/>
        </w:trPr>
        <w:tc>
          <w:tcPr>
            <w:tcW w:w="3458" w:type="dxa"/>
          </w:tcPr>
          <w:p w14:paraId="2E314141" w14:textId="77777777" w:rsidR="000D4E37" w:rsidRPr="00E37747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E375D2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E37747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E375D2" w:rsidRDefault="000D4E37" w:rsidP="00DE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028" w:rsidRPr="00E37747" w14:paraId="1A938962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221028" w:rsidRPr="00E37747" w:rsidRDefault="00221028" w:rsidP="00221028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94F0638" w14:textId="77777777" w:rsidR="00221028" w:rsidRPr="00720606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0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2102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6E8CC1E2" w14:textId="27AE5A80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02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2210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ยน </w:t>
            </w:r>
            <w:r w:rsidRPr="0022102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8F6F96F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CBD465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79FDB98" w14:textId="70E2A8CF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6AB812D5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FE86A6" w14:textId="77777777" w:rsidR="00221028" w:rsidRPr="00720606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0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2102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32B7738F" w14:textId="1B80488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02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2210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ยน </w:t>
            </w:r>
            <w:r w:rsidRPr="0022102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B6CB4D1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617A09" w14:textId="4EC848ED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21028" w:rsidRPr="00E37747" w14:paraId="11D7FED0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3A2C0C4F" w:rsidR="00221028" w:rsidRPr="00E375D2" w:rsidRDefault="00221028" w:rsidP="002210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77777777" w:rsidR="00221028" w:rsidRPr="00E37747" w:rsidRDefault="00221028" w:rsidP="0022102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3E64AADF" w14:textId="77777777" w:rsidR="00221028" w:rsidRPr="00E37747" w:rsidRDefault="00221028" w:rsidP="0022102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7777777" w:rsidR="00221028" w:rsidRPr="00E375D2" w:rsidRDefault="00221028" w:rsidP="0022102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E77412A" w14:textId="77777777" w:rsidR="00221028" w:rsidRPr="00E37747" w:rsidRDefault="00221028" w:rsidP="0022102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7D2D11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1028" w:rsidRPr="00E37747" w14:paraId="34B51B93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77777777" w:rsidR="00221028" w:rsidRPr="00E37747" w:rsidRDefault="00221028" w:rsidP="002210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7751AC85" w14:textId="0E873146" w:rsidR="00221028" w:rsidRPr="00606566" w:rsidRDefault="00606566" w:rsidP="00606566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6566">
              <w:rPr>
                <w:rFonts w:ascii="Angsana New" w:hAnsi="Angsana New"/>
                <w:sz w:val="26"/>
                <w:szCs w:val="26"/>
              </w:rPr>
              <w:t>645</w:t>
            </w:r>
          </w:p>
        </w:tc>
        <w:tc>
          <w:tcPr>
            <w:tcW w:w="135" w:type="dxa"/>
          </w:tcPr>
          <w:p w14:paraId="1354565E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58204EE" w14:textId="28793989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03DB75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06C570" w14:textId="4B3E8F7F" w:rsidR="00221028" w:rsidRPr="00E37747" w:rsidRDefault="00C96AD7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287,188</w:t>
            </w:r>
          </w:p>
        </w:tc>
        <w:tc>
          <w:tcPr>
            <w:tcW w:w="134" w:type="dxa"/>
          </w:tcPr>
          <w:p w14:paraId="79D11A6C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65EF9F09" w14:textId="7E31182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206,094</w:t>
            </w:r>
          </w:p>
        </w:tc>
      </w:tr>
      <w:tr w:rsidR="00221028" w:rsidRPr="00E37747" w14:paraId="4A1A7E0D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77777777" w:rsidR="00221028" w:rsidRPr="00E37747" w:rsidRDefault="00221028" w:rsidP="002210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5E074630" w14:textId="7777777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581C8F87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BB240E" w14:textId="7777777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630A25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A891E35" w14:textId="7777777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58BF42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4CADFEF3" w14:textId="7777777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1028" w:rsidRPr="00E37747" w14:paraId="21C4DD97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38986B" w14:textId="34A6439F" w:rsidR="00221028" w:rsidRPr="00E375D2" w:rsidRDefault="00221028" w:rsidP="00221028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  0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73C2833" w14:textId="2AB98743" w:rsidR="00221028" w:rsidRPr="00E37747" w:rsidRDefault="00606566" w:rsidP="00606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79DEF295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0D37F6" w14:textId="22CA456F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B28BFB2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D5B9" w14:textId="0C938C36" w:rsidR="00221028" w:rsidRPr="00E37747" w:rsidRDefault="00CC7830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</w:t>
            </w:r>
            <w:r w:rsidR="00C96AD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2C69EDAE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76CFED05" w14:textId="2279506B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6,062</w:t>
            </w:r>
          </w:p>
        </w:tc>
      </w:tr>
      <w:tr w:rsidR="00221028" w:rsidRPr="00E37747" w14:paraId="13D44007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875BE9A" w14:textId="12317694" w:rsidR="00221028" w:rsidRPr="00E375D2" w:rsidRDefault="00221028" w:rsidP="00221028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  3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81DDE21" w14:textId="68D2128F" w:rsidR="00221028" w:rsidRPr="00E37747" w:rsidRDefault="00E11A00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2CDF7D11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DD05E" w14:textId="72603F0D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6BF5BCC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17D0B" w14:textId="24EC9A35" w:rsidR="00221028" w:rsidRPr="001C5978" w:rsidRDefault="00CC7830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970A55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2474119B" w14:textId="698ABB01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1,723</w:t>
            </w:r>
          </w:p>
        </w:tc>
      </w:tr>
      <w:tr w:rsidR="00221028" w:rsidRPr="00E37747" w14:paraId="3117FC02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B54FC9B" w:rsidR="00221028" w:rsidRPr="00E375D2" w:rsidRDefault="00221028" w:rsidP="00221028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ECE8D59" w14:textId="6D8795DE" w:rsidR="00221028" w:rsidRPr="00E37747" w:rsidRDefault="00E11A00" w:rsidP="00E11A00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645</w:t>
            </w:r>
          </w:p>
        </w:tc>
        <w:tc>
          <w:tcPr>
            <w:tcW w:w="135" w:type="dxa"/>
          </w:tcPr>
          <w:p w14:paraId="55117E4D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272A44" w14:textId="05792D05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88D2175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496C87" w14:textId="48FDE083" w:rsidR="00221028" w:rsidRPr="00E37747" w:rsidRDefault="00CC7830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</w:t>
            </w:r>
            <w:r w:rsidR="00C96AD7">
              <w:rPr>
                <w:rFonts w:ascii="Angsana New" w:hAnsi="Angsana New"/>
                <w:sz w:val="26"/>
                <w:szCs w:val="26"/>
              </w:rPr>
              <w:t>,920</w:t>
            </w:r>
          </w:p>
        </w:tc>
        <w:tc>
          <w:tcPr>
            <w:tcW w:w="134" w:type="dxa"/>
          </w:tcPr>
          <w:p w14:paraId="40D56DE1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6E52DB9" w14:textId="7C2BEB94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213,879</w:t>
            </w:r>
          </w:p>
        </w:tc>
      </w:tr>
      <w:tr w:rsidR="00221028" w:rsidRPr="00E37747" w14:paraId="0BDA70D8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B9E7D" w14:textId="77777777" w:rsidR="00221028" w:rsidRPr="00E37747" w:rsidRDefault="00221028" w:rsidP="002210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46BD902" w14:textId="12330FAA" w:rsidR="00221028" w:rsidRPr="00E37747" w:rsidRDefault="00E11A00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5870F306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28187B" w14:textId="4375AA6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D3FDE5C" w14:textId="77777777" w:rsidR="00221028" w:rsidRPr="00E37747" w:rsidRDefault="00221028" w:rsidP="00221028">
            <w:pPr>
              <w:spacing w:line="34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422154" w14:textId="4C7F84C3" w:rsidR="00221028" w:rsidRPr="00E37747" w:rsidRDefault="00DD2A37" w:rsidP="0022102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(200)</w:t>
            </w:r>
          </w:p>
        </w:tc>
        <w:tc>
          <w:tcPr>
            <w:tcW w:w="134" w:type="dxa"/>
          </w:tcPr>
          <w:p w14:paraId="22055455" w14:textId="77777777" w:rsidR="00221028" w:rsidRPr="00E37747" w:rsidRDefault="00221028" w:rsidP="00221028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180F8ED" w14:textId="265DAFD7" w:rsidR="00221028" w:rsidRPr="00E375D2" w:rsidRDefault="00221028" w:rsidP="0022102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(236)</w:t>
            </w:r>
          </w:p>
        </w:tc>
      </w:tr>
      <w:tr w:rsidR="00221028" w:rsidRPr="00E37747" w14:paraId="1CBE1A8A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627D2A7" w14:textId="6EBFABF0" w:rsidR="00221028" w:rsidRPr="00E37747" w:rsidRDefault="00221028" w:rsidP="00221028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กิจการที่เกี่ยวข้องกัน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0C935BF" w14:textId="123FD8C8" w:rsidR="00221028" w:rsidRPr="00E37747" w:rsidRDefault="00E11A00" w:rsidP="00E11A00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645</w:t>
            </w:r>
          </w:p>
        </w:tc>
        <w:tc>
          <w:tcPr>
            <w:tcW w:w="135" w:type="dxa"/>
          </w:tcPr>
          <w:p w14:paraId="521FBB80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68F28C" w14:textId="508E11E0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32D9E8E" w14:textId="77777777" w:rsidR="00221028" w:rsidRPr="00E37747" w:rsidRDefault="00221028" w:rsidP="00221028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28822F" w14:textId="272E4DA2" w:rsidR="00221028" w:rsidRPr="00E37747" w:rsidRDefault="00DD2A37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287,</w:t>
            </w:r>
            <w:r w:rsidR="00C96AD7">
              <w:rPr>
                <w:rFonts w:ascii="Angsana New" w:hAnsi="Angsana New"/>
                <w:sz w:val="26"/>
                <w:szCs w:val="26"/>
              </w:rPr>
              <w:t>720</w:t>
            </w:r>
          </w:p>
        </w:tc>
        <w:tc>
          <w:tcPr>
            <w:tcW w:w="134" w:type="dxa"/>
          </w:tcPr>
          <w:p w14:paraId="3516FB53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DB4661C" w14:textId="1925D828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213,643</w:t>
            </w:r>
          </w:p>
        </w:tc>
      </w:tr>
      <w:tr w:rsidR="00221028" w:rsidRPr="00E37747" w14:paraId="095A76BC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221028" w:rsidRPr="00E375D2" w:rsidRDefault="00221028" w:rsidP="002210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33" w:type="dxa"/>
          </w:tcPr>
          <w:p w14:paraId="067F4FA1" w14:textId="77777777" w:rsidR="00221028" w:rsidRPr="00E37747" w:rsidRDefault="00221028" w:rsidP="0022102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5D1E90B4" w14:textId="77777777" w:rsidR="00221028" w:rsidRPr="00E37747" w:rsidRDefault="00221028" w:rsidP="0022102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A23296" w14:textId="77777777" w:rsidR="00221028" w:rsidRPr="00E375D2" w:rsidRDefault="00221028" w:rsidP="0022102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221028" w:rsidRPr="00E37747" w:rsidRDefault="00221028" w:rsidP="0022102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8C90DB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2D2BAF1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1028" w:rsidRPr="00E37747" w14:paraId="66FCA6CF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777777" w:rsidR="00221028" w:rsidRPr="00E37747" w:rsidRDefault="00221028" w:rsidP="002210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3878419D" w14:textId="18DDD1E1" w:rsidR="00221028" w:rsidRPr="00E375D2" w:rsidRDefault="00606566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239,73</w:t>
            </w:r>
            <w:r w:rsidR="00717C3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" w:type="dxa"/>
          </w:tcPr>
          <w:p w14:paraId="787A0810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41AAB2C6" w:rsidR="00221028" w:rsidRPr="00E37747" w:rsidRDefault="00C151F1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51F1">
              <w:rPr>
                <w:rFonts w:ascii="Angsana New" w:hAnsi="Angsana New"/>
                <w:sz w:val="26"/>
                <w:szCs w:val="26"/>
              </w:rPr>
              <w:t>270,420</w:t>
            </w:r>
          </w:p>
        </w:tc>
        <w:tc>
          <w:tcPr>
            <w:tcW w:w="134" w:type="dxa"/>
          </w:tcPr>
          <w:p w14:paraId="5D938307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248CAC46" w:rsidR="00221028" w:rsidRPr="00E37747" w:rsidRDefault="00A413A3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205,534</w:t>
            </w:r>
          </w:p>
        </w:tc>
        <w:tc>
          <w:tcPr>
            <w:tcW w:w="134" w:type="dxa"/>
          </w:tcPr>
          <w:p w14:paraId="1F13D069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15936D6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233,333</w:t>
            </w:r>
          </w:p>
        </w:tc>
      </w:tr>
      <w:tr w:rsidR="00221028" w:rsidRPr="00E37747" w14:paraId="121F5586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77777777" w:rsidR="00221028" w:rsidRPr="00E37747" w:rsidRDefault="00221028" w:rsidP="002210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3A5AE66D" w14:textId="7777777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4C46B472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7777777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63B62CAE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812DC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7777777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70DF" w:rsidRPr="00E37747" w14:paraId="4001B3F8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F670DF" w:rsidRPr="00E37747" w:rsidRDefault="00F670DF" w:rsidP="00F670DF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A0F0054" w14:textId="0A5F7F6D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0DF">
              <w:rPr>
                <w:rFonts w:ascii="Angsana New" w:hAnsi="Angsana New"/>
                <w:sz w:val="26"/>
                <w:szCs w:val="26"/>
              </w:rPr>
              <w:t xml:space="preserve"> 66,81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F670D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" w:type="dxa"/>
          </w:tcPr>
          <w:p w14:paraId="4C8C52AF" w14:textId="77777777" w:rsidR="00F670DF" w:rsidRPr="00E37747" w:rsidRDefault="00F670DF" w:rsidP="00F670D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44032181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103,047</w:t>
            </w:r>
          </w:p>
        </w:tc>
        <w:tc>
          <w:tcPr>
            <w:tcW w:w="134" w:type="dxa"/>
          </w:tcPr>
          <w:p w14:paraId="2505269F" w14:textId="77777777" w:rsidR="00F670DF" w:rsidRPr="00E37747" w:rsidRDefault="00F670DF" w:rsidP="00F670D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7515" w14:textId="6BA8BF47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417">
              <w:rPr>
                <w:rFonts w:ascii="Angsana New" w:hAnsi="Angsana New"/>
                <w:sz w:val="26"/>
                <w:szCs w:val="26"/>
              </w:rPr>
              <w:t xml:space="preserve"> 62,22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BD441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20437FDF" w14:textId="77777777" w:rsidR="00F670DF" w:rsidRPr="00E37747" w:rsidRDefault="00F670DF" w:rsidP="00F670D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4FB2A2D5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77,971</w:t>
            </w:r>
          </w:p>
        </w:tc>
      </w:tr>
      <w:tr w:rsidR="00F670DF" w:rsidRPr="00E37747" w14:paraId="2F5711BC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F670DF" w:rsidRPr="00E37747" w:rsidRDefault="00F670DF" w:rsidP="00F670DF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7619BDB6" w14:textId="1624CE23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0DF">
              <w:rPr>
                <w:rFonts w:ascii="Angsana New" w:hAnsi="Angsana New"/>
                <w:sz w:val="26"/>
                <w:szCs w:val="26"/>
              </w:rPr>
              <w:t xml:space="preserve"> 19,035 </w:t>
            </w:r>
          </w:p>
        </w:tc>
        <w:tc>
          <w:tcPr>
            <w:tcW w:w="135" w:type="dxa"/>
          </w:tcPr>
          <w:p w14:paraId="548FECD9" w14:textId="77777777" w:rsidR="00F670DF" w:rsidRPr="00E37747" w:rsidRDefault="00F670DF" w:rsidP="00F670D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45E14481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2,068</w:t>
            </w:r>
          </w:p>
        </w:tc>
        <w:tc>
          <w:tcPr>
            <w:tcW w:w="134" w:type="dxa"/>
          </w:tcPr>
          <w:p w14:paraId="6FA7179B" w14:textId="77777777" w:rsidR="00F670DF" w:rsidRPr="00E37747" w:rsidRDefault="00F670DF" w:rsidP="00F670D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754A" w14:textId="289D1667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417">
              <w:rPr>
                <w:rFonts w:ascii="Angsana New" w:hAnsi="Angsana New"/>
                <w:sz w:val="26"/>
                <w:szCs w:val="26"/>
              </w:rPr>
              <w:t xml:space="preserve"> 17,262</w:t>
            </w:r>
          </w:p>
        </w:tc>
        <w:tc>
          <w:tcPr>
            <w:tcW w:w="134" w:type="dxa"/>
          </w:tcPr>
          <w:p w14:paraId="023D8BF3" w14:textId="77777777" w:rsidR="00F670DF" w:rsidRPr="00E37747" w:rsidRDefault="00F670DF" w:rsidP="00F670D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306EF05C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1,546</w:t>
            </w:r>
          </w:p>
        </w:tc>
      </w:tr>
      <w:tr w:rsidR="00F670DF" w:rsidRPr="00E37747" w14:paraId="28DB0813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F670DF" w:rsidRPr="00E375D2" w:rsidRDefault="00F670DF" w:rsidP="00F670DF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  6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2F84D162" w14:textId="00292492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0DF">
              <w:rPr>
                <w:rFonts w:ascii="Angsana New" w:hAnsi="Angsana New"/>
                <w:sz w:val="26"/>
                <w:szCs w:val="26"/>
              </w:rPr>
              <w:t xml:space="preserve"> 8,122 </w:t>
            </w:r>
          </w:p>
        </w:tc>
        <w:tc>
          <w:tcPr>
            <w:tcW w:w="135" w:type="dxa"/>
          </w:tcPr>
          <w:p w14:paraId="15616655" w14:textId="77777777" w:rsidR="00F670DF" w:rsidRPr="00E37747" w:rsidRDefault="00F670DF" w:rsidP="00F670D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1CFEACFC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34" w:type="dxa"/>
          </w:tcPr>
          <w:p w14:paraId="09F80A1C" w14:textId="77777777" w:rsidR="00F670DF" w:rsidRPr="00E37747" w:rsidRDefault="00F670DF" w:rsidP="00F670D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7837" w14:textId="3D90CDCD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417">
              <w:rPr>
                <w:rFonts w:ascii="Angsana New" w:hAnsi="Angsana New"/>
                <w:sz w:val="26"/>
                <w:szCs w:val="26"/>
              </w:rPr>
              <w:t xml:space="preserve"> 1,72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5918979E" w14:textId="77777777" w:rsidR="00F670DF" w:rsidRPr="00E37747" w:rsidRDefault="00F670DF" w:rsidP="00F670D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75F7A00F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426</w:t>
            </w:r>
          </w:p>
        </w:tc>
      </w:tr>
      <w:tr w:rsidR="00F670DF" w:rsidRPr="00E37747" w14:paraId="64147706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7777777" w:rsidR="00F670DF" w:rsidRPr="00E375D2" w:rsidRDefault="00F670DF" w:rsidP="00F670DF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E37747">
              <w:rPr>
                <w:rFonts w:ascii="Angsana New" w:hAnsi="Angsana New"/>
                <w:sz w:val="26"/>
                <w:szCs w:val="26"/>
              </w:rPr>
              <w:t>12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2899AF6" w14:textId="15F27A77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70DF">
              <w:rPr>
                <w:rFonts w:ascii="Angsana New" w:hAnsi="Angsana New"/>
                <w:sz w:val="26"/>
                <w:szCs w:val="26"/>
              </w:rPr>
              <w:t xml:space="preserve"> 11,223</w:t>
            </w:r>
          </w:p>
        </w:tc>
        <w:tc>
          <w:tcPr>
            <w:tcW w:w="135" w:type="dxa"/>
          </w:tcPr>
          <w:p w14:paraId="740A87A3" w14:textId="77777777" w:rsidR="00F670DF" w:rsidRPr="00E37747" w:rsidRDefault="00F670DF" w:rsidP="00F670D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300460D5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E37747">
              <w:rPr>
                <w:rFonts w:ascii="Angsana New" w:hAnsi="Angsana New"/>
                <w:sz w:val="26"/>
                <w:szCs w:val="26"/>
              </w:rPr>
              <w:t>2,111</w:t>
            </w:r>
          </w:p>
        </w:tc>
        <w:tc>
          <w:tcPr>
            <w:tcW w:w="134" w:type="dxa"/>
          </w:tcPr>
          <w:p w14:paraId="1D71508D" w14:textId="77777777" w:rsidR="00F670DF" w:rsidRPr="00E37747" w:rsidRDefault="00F670DF" w:rsidP="00F670D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BEEF7" w14:textId="3A21BFB5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417">
              <w:rPr>
                <w:rFonts w:ascii="Angsana New" w:hAnsi="Angsana New"/>
                <w:sz w:val="26"/>
                <w:szCs w:val="26"/>
              </w:rPr>
              <w:t xml:space="preserve"> 10,01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BD441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737B46FB" w14:textId="77777777" w:rsidR="00F670DF" w:rsidRPr="00E37747" w:rsidRDefault="00F670DF" w:rsidP="00F670D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4E9F9B3A" w:rsidR="00F670DF" w:rsidRPr="00E37747" w:rsidRDefault="00F670DF" w:rsidP="00F670D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9,561</w:t>
            </w:r>
          </w:p>
        </w:tc>
      </w:tr>
      <w:tr w:rsidR="00221028" w:rsidRPr="00E37747" w14:paraId="0CCF0724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115AF15F" w:rsidR="00221028" w:rsidRPr="00E375D2" w:rsidRDefault="00221028" w:rsidP="00221028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4E2C4AE" w14:textId="6412C6E6" w:rsidR="00221028" w:rsidRPr="00E37747" w:rsidRDefault="00606566" w:rsidP="00221028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344,9</w:t>
            </w:r>
            <w:r w:rsidR="00717C3D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35" w:type="dxa"/>
          </w:tcPr>
          <w:p w14:paraId="3AA0434B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4274AE" w14:textId="040A2656" w:rsidR="00221028" w:rsidRPr="00E37747" w:rsidRDefault="00C151F1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51F1">
              <w:rPr>
                <w:rFonts w:ascii="Angsana New" w:hAnsi="Angsana New"/>
                <w:sz w:val="26"/>
                <w:szCs w:val="26"/>
              </w:rPr>
              <w:t>388,072</w:t>
            </w:r>
          </w:p>
        </w:tc>
        <w:tc>
          <w:tcPr>
            <w:tcW w:w="134" w:type="dxa"/>
          </w:tcPr>
          <w:p w14:paraId="5D830848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E1A088" w14:textId="2C0A2472" w:rsidR="00221028" w:rsidRPr="00E37747" w:rsidRDefault="00A413A3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296,765</w:t>
            </w:r>
          </w:p>
        </w:tc>
        <w:tc>
          <w:tcPr>
            <w:tcW w:w="134" w:type="dxa"/>
          </w:tcPr>
          <w:p w14:paraId="18D823E0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6E51122" w14:textId="2B0A8D7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322,837</w:t>
            </w:r>
          </w:p>
        </w:tc>
      </w:tr>
      <w:tr w:rsidR="00221028" w:rsidRPr="00E37747" w14:paraId="1C1F3CAB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49BCD8B7" w:rsidR="00221028" w:rsidRPr="00E37747" w:rsidRDefault="00221028" w:rsidP="002210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4581318D" w:rsidR="00221028" w:rsidRPr="00E37747" w:rsidRDefault="00DF2CDC" w:rsidP="00221028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(19,</w:t>
            </w:r>
            <w:r w:rsidR="005D3B6C">
              <w:rPr>
                <w:rFonts w:asciiTheme="majorBidi" w:hAnsiTheme="majorBidi" w:cstheme="majorBidi"/>
                <w:sz w:val="26"/>
                <w:szCs w:val="26"/>
              </w:rPr>
              <w:t>188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dxa"/>
          </w:tcPr>
          <w:p w14:paraId="00920B37" w14:textId="77777777" w:rsidR="00221028" w:rsidRPr="00E37747" w:rsidRDefault="00221028" w:rsidP="00221028">
            <w:pPr>
              <w:spacing w:line="34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78AFF7CA" w:rsidR="00221028" w:rsidRPr="00E37747" w:rsidRDefault="00221028" w:rsidP="0022102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(14,</w:t>
            </w:r>
            <w:r>
              <w:rPr>
                <w:rFonts w:ascii="Angsana New" w:hAnsi="Angsana New"/>
                <w:sz w:val="26"/>
                <w:szCs w:val="26"/>
              </w:rPr>
              <w:t>464</w:t>
            </w:r>
            <w:r w:rsidRPr="00E377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6CB0FDF" w14:textId="77777777" w:rsidR="00221028" w:rsidRPr="00E37747" w:rsidRDefault="00221028" w:rsidP="00221028">
            <w:pPr>
              <w:spacing w:line="34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5FC3D148" w:rsidR="00221028" w:rsidRPr="00E37747" w:rsidRDefault="00BD4417" w:rsidP="0022102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(10,978)</w:t>
            </w:r>
          </w:p>
        </w:tc>
        <w:tc>
          <w:tcPr>
            <w:tcW w:w="134" w:type="dxa"/>
          </w:tcPr>
          <w:p w14:paraId="43ED390C" w14:textId="77777777" w:rsidR="00221028" w:rsidRPr="00E37747" w:rsidRDefault="00221028" w:rsidP="00221028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59F0A884" w:rsidR="00221028" w:rsidRPr="00E375D2" w:rsidRDefault="00221028" w:rsidP="0022102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(10,842)</w:t>
            </w:r>
          </w:p>
        </w:tc>
      </w:tr>
      <w:tr w:rsidR="00C151F1" w:rsidRPr="00E37747" w14:paraId="4D0D6E57" w14:textId="77777777" w:rsidTr="005D340F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671BB3" w14:textId="05A1B4E8" w:rsidR="00C151F1" w:rsidRPr="00E37747" w:rsidRDefault="00C151F1" w:rsidP="00C151F1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- กิจการที่ไม่เกี่ยวข้องกัน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F9E88FB" w14:textId="2AD91062" w:rsidR="00C151F1" w:rsidRPr="00E37747" w:rsidRDefault="00606566" w:rsidP="00C151F1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325,73</w:t>
            </w:r>
            <w:r w:rsidR="00717C3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" w:type="dxa"/>
          </w:tcPr>
          <w:p w14:paraId="4FF9CED6" w14:textId="77777777" w:rsidR="00C151F1" w:rsidRPr="00E37747" w:rsidRDefault="00C151F1" w:rsidP="00C151F1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80D6C9" w14:textId="0193EBFC" w:rsidR="00C151F1" w:rsidRPr="00E37747" w:rsidRDefault="00C151F1" w:rsidP="00C151F1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51F1">
              <w:rPr>
                <w:rFonts w:ascii="Angsana New" w:hAnsi="Angsana New"/>
                <w:sz w:val="26"/>
                <w:szCs w:val="26"/>
              </w:rPr>
              <w:t>373,608</w:t>
            </w:r>
          </w:p>
        </w:tc>
        <w:tc>
          <w:tcPr>
            <w:tcW w:w="134" w:type="dxa"/>
          </w:tcPr>
          <w:p w14:paraId="12BCBE34" w14:textId="77777777" w:rsidR="00C151F1" w:rsidRPr="00E37747" w:rsidRDefault="00C151F1" w:rsidP="00C151F1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D99AEB" w14:textId="3AF7B5A9" w:rsidR="00C151F1" w:rsidRPr="00E37747" w:rsidRDefault="00A413A3" w:rsidP="00C151F1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285,787</w:t>
            </w:r>
          </w:p>
        </w:tc>
        <w:tc>
          <w:tcPr>
            <w:tcW w:w="134" w:type="dxa"/>
          </w:tcPr>
          <w:p w14:paraId="501914E4" w14:textId="77777777" w:rsidR="00C151F1" w:rsidRPr="00E37747" w:rsidRDefault="00C151F1" w:rsidP="00C151F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D4361D7" w14:textId="287B0ABB" w:rsidR="00C151F1" w:rsidRPr="00E37747" w:rsidRDefault="00C151F1" w:rsidP="00C151F1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311,995</w:t>
            </w:r>
          </w:p>
        </w:tc>
      </w:tr>
      <w:tr w:rsidR="00C151F1" w:rsidRPr="00E37747" w14:paraId="6B77287F" w14:textId="77777777" w:rsidTr="005D340F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34A4FDE" w14:textId="04E53896" w:rsidR="00C151F1" w:rsidRPr="00E375D2" w:rsidRDefault="00C151F1" w:rsidP="00C151F1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4E6B371" w14:textId="5B064B85" w:rsidR="00C151F1" w:rsidRPr="00E37747" w:rsidRDefault="00606566" w:rsidP="00C151F1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326,38</w:t>
            </w:r>
            <w:r w:rsidR="00717C3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" w:type="dxa"/>
          </w:tcPr>
          <w:p w14:paraId="617ECDF1" w14:textId="77777777" w:rsidR="00C151F1" w:rsidRPr="00E37747" w:rsidRDefault="00C151F1" w:rsidP="00C151F1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F72DC" w14:textId="3E2E72B1" w:rsidR="00C151F1" w:rsidRPr="00E37747" w:rsidRDefault="00C151F1" w:rsidP="00C151F1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51F1">
              <w:rPr>
                <w:rFonts w:ascii="Angsana New" w:hAnsi="Angsana New"/>
                <w:sz w:val="26"/>
                <w:szCs w:val="26"/>
              </w:rPr>
              <w:t>373,608</w:t>
            </w:r>
          </w:p>
        </w:tc>
        <w:tc>
          <w:tcPr>
            <w:tcW w:w="134" w:type="dxa"/>
          </w:tcPr>
          <w:p w14:paraId="5DD659BB" w14:textId="77777777" w:rsidR="00C151F1" w:rsidRPr="00E37747" w:rsidRDefault="00C151F1" w:rsidP="00C151F1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D45C9" w14:textId="56AD9CE2" w:rsidR="00C151F1" w:rsidRPr="00E37747" w:rsidRDefault="00BD4417" w:rsidP="00C151F1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573,50</w:t>
            </w:r>
            <w:r w:rsidR="003E08B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0AAE43E" w14:textId="77777777" w:rsidR="00C151F1" w:rsidRPr="00E37747" w:rsidRDefault="00C151F1" w:rsidP="00C151F1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7030F85" w14:textId="0B3E8F1C" w:rsidR="00C151F1" w:rsidRPr="00E37747" w:rsidRDefault="00C151F1" w:rsidP="00C151F1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525,638</w:t>
            </w:r>
          </w:p>
        </w:tc>
      </w:tr>
      <w:tr w:rsidR="00221028" w:rsidRPr="00E37747" w14:paraId="11DD07A3" w14:textId="77777777" w:rsidTr="005D340F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74ED58D" w14:textId="77777777" w:rsidR="00221028" w:rsidRPr="00E375D2" w:rsidRDefault="00221028" w:rsidP="002210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6342D0" w14:textId="7777777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6906EF11" w14:textId="77777777" w:rsidR="00221028" w:rsidRPr="00E37747" w:rsidRDefault="00221028" w:rsidP="00221028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0E4048" w14:textId="7777777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C4F395" w14:textId="77777777" w:rsidR="00221028" w:rsidRPr="00E37747" w:rsidRDefault="00221028" w:rsidP="00221028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C16468" w14:textId="7777777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335DC59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45311C1" w14:textId="77777777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340F" w:rsidRPr="00E37747" w14:paraId="7D101B09" w14:textId="77777777" w:rsidTr="005D340F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9359B27" w14:textId="2401E0B9" w:rsidR="005D340F" w:rsidRPr="00E375D2" w:rsidRDefault="005D340F" w:rsidP="005D340F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488E111E" w14:textId="1CFB3383" w:rsidR="005D340F" w:rsidRPr="00E37747" w:rsidRDefault="00706728" w:rsidP="005D340F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06728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7067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06728">
              <w:rPr>
                <w:rFonts w:asciiTheme="majorBidi" w:hAnsiTheme="majorBidi"/>
                <w:sz w:val="26"/>
                <w:szCs w:val="26"/>
                <w:cs/>
              </w:rPr>
              <w:t>64</w:t>
            </w:r>
            <w:r>
              <w:rPr>
                <w:rFonts w:asciiTheme="majorBidi" w:hAnsiTheme="majorBidi"/>
                <w:sz w:val="26"/>
                <w:szCs w:val="26"/>
              </w:rPr>
              <w:t>4</w:t>
            </w:r>
          </w:p>
        </w:tc>
        <w:tc>
          <w:tcPr>
            <w:tcW w:w="135" w:type="dxa"/>
          </w:tcPr>
          <w:p w14:paraId="0D337F99" w14:textId="77777777" w:rsidR="005D340F" w:rsidRPr="00E37747" w:rsidRDefault="005D340F" w:rsidP="005D340F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B2BFF1" w14:textId="5C2BD3D8" w:rsidR="005D340F" w:rsidRPr="00E37747" w:rsidRDefault="005D340F" w:rsidP="005D340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4,415</w:t>
            </w:r>
          </w:p>
        </w:tc>
        <w:tc>
          <w:tcPr>
            <w:tcW w:w="134" w:type="dxa"/>
          </w:tcPr>
          <w:p w14:paraId="637A2C3B" w14:textId="77777777" w:rsidR="005D340F" w:rsidRPr="00E37747" w:rsidRDefault="005D340F" w:rsidP="005D340F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FFCFAA" w14:textId="45BF83F5" w:rsidR="005D340F" w:rsidRPr="00E37747" w:rsidRDefault="005D340F" w:rsidP="005D340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40F">
              <w:rPr>
                <w:rFonts w:ascii="Angsana New" w:hAnsi="Angsana New"/>
                <w:sz w:val="26"/>
                <w:szCs w:val="26"/>
              </w:rPr>
              <w:t xml:space="preserve"> 1,768 </w:t>
            </w:r>
          </w:p>
        </w:tc>
        <w:tc>
          <w:tcPr>
            <w:tcW w:w="134" w:type="dxa"/>
          </w:tcPr>
          <w:p w14:paraId="50CE8CBE" w14:textId="77777777" w:rsidR="005D340F" w:rsidRPr="00E37747" w:rsidRDefault="005D340F" w:rsidP="005D340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EFA22A7" w14:textId="3EACBE6F" w:rsidR="005D340F" w:rsidRPr="00E37747" w:rsidRDefault="005D340F" w:rsidP="005D340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1,497</w:t>
            </w:r>
          </w:p>
        </w:tc>
      </w:tr>
      <w:tr w:rsidR="005D340F" w:rsidRPr="00E37747" w14:paraId="24CDEA25" w14:textId="77777777" w:rsidTr="005D340F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F793B2F" w14:textId="38C6B814" w:rsidR="005D340F" w:rsidRPr="00E375D2" w:rsidRDefault="005D340F" w:rsidP="005D340F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133" w:type="dxa"/>
          </w:tcPr>
          <w:p w14:paraId="08E02B88" w14:textId="6A263B55" w:rsidR="005D340F" w:rsidRPr="00E37747" w:rsidRDefault="00706728" w:rsidP="005D340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728">
              <w:rPr>
                <w:rFonts w:ascii="Angsana New" w:hAnsi="Angsana New"/>
                <w:sz w:val="26"/>
                <w:szCs w:val="26"/>
              </w:rPr>
              <w:t>3,643</w:t>
            </w:r>
          </w:p>
        </w:tc>
        <w:tc>
          <w:tcPr>
            <w:tcW w:w="135" w:type="dxa"/>
          </w:tcPr>
          <w:p w14:paraId="1AF2AF64" w14:textId="77777777" w:rsidR="005D340F" w:rsidRPr="00E37747" w:rsidRDefault="005D340F" w:rsidP="005D340F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3F3E88" w14:textId="7D9BBC71" w:rsidR="005D340F" w:rsidRPr="00E37747" w:rsidRDefault="005D340F" w:rsidP="005D340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6,645</w:t>
            </w:r>
          </w:p>
        </w:tc>
        <w:tc>
          <w:tcPr>
            <w:tcW w:w="134" w:type="dxa"/>
          </w:tcPr>
          <w:p w14:paraId="744ED1E0" w14:textId="77777777" w:rsidR="005D340F" w:rsidRPr="00E37747" w:rsidRDefault="005D340F" w:rsidP="005D340F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D682ED" w14:textId="3E273E2C" w:rsidR="005D340F" w:rsidRPr="00E37747" w:rsidRDefault="005D340F" w:rsidP="005D340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40F">
              <w:rPr>
                <w:rFonts w:ascii="Angsana New" w:hAnsi="Angsana New"/>
                <w:sz w:val="26"/>
                <w:szCs w:val="26"/>
              </w:rPr>
              <w:t xml:space="preserve"> 2,458 </w:t>
            </w:r>
          </w:p>
        </w:tc>
        <w:tc>
          <w:tcPr>
            <w:tcW w:w="134" w:type="dxa"/>
          </w:tcPr>
          <w:p w14:paraId="56697E03" w14:textId="77777777" w:rsidR="005D340F" w:rsidRPr="00E37747" w:rsidRDefault="005D340F" w:rsidP="005D340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814109C" w14:textId="408F98E6" w:rsidR="005D340F" w:rsidRPr="00E37747" w:rsidRDefault="005D340F" w:rsidP="005D340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6,645</w:t>
            </w:r>
          </w:p>
        </w:tc>
      </w:tr>
      <w:tr w:rsidR="005D340F" w:rsidRPr="00E37747" w14:paraId="424EE983" w14:textId="77777777" w:rsidTr="005D340F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77AA89E" w14:textId="05C42027" w:rsidR="005D340F" w:rsidRPr="00E37747" w:rsidRDefault="005D340F" w:rsidP="005D340F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เงินชดเชยค้างรับ </w:t>
            </w:r>
            <w:r w:rsidRPr="00E37747">
              <w:rPr>
                <w:rFonts w:ascii="Angsana New" w:hAnsi="Angsana New"/>
                <w:bCs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133" w:type="dxa"/>
            <w:shd w:val="clear" w:color="auto" w:fill="auto"/>
          </w:tcPr>
          <w:p w14:paraId="67A39C46" w14:textId="57BF29C2" w:rsidR="005D340F" w:rsidRPr="00E375D2" w:rsidRDefault="00706728" w:rsidP="0070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0AAF1255" w14:textId="77777777" w:rsidR="005D340F" w:rsidRPr="00E37747" w:rsidRDefault="005D340F" w:rsidP="005D340F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5F05BE" w14:textId="4ED73E05" w:rsidR="005D340F" w:rsidRPr="00E375D2" w:rsidRDefault="005D340F" w:rsidP="005D340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19,260</w:t>
            </w:r>
          </w:p>
        </w:tc>
        <w:tc>
          <w:tcPr>
            <w:tcW w:w="134" w:type="dxa"/>
          </w:tcPr>
          <w:p w14:paraId="4D6C3313" w14:textId="77777777" w:rsidR="005D340F" w:rsidRPr="00E37747" w:rsidRDefault="005D340F" w:rsidP="005D340F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F02CDA" w14:textId="5B2AF03D" w:rsidR="005D340F" w:rsidRPr="00E375D2" w:rsidRDefault="005D340F" w:rsidP="005D3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40" w:lineRule="exact"/>
              <w:ind w:left="-108" w:right="22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340F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7AF595F0" w14:textId="77777777" w:rsidR="005D340F" w:rsidRPr="00E37747" w:rsidRDefault="005D340F" w:rsidP="005D340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A8603DC" w14:textId="223BB348" w:rsidR="005D340F" w:rsidRPr="00E375D2" w:rsidRDefault="005D340F" w:rsidP="005D340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19,260</w:t>
            </w:r>
          </w:p>
        </w:tc>
      </w:tr>
      <w:tr w:rsidR="00706728" w:rsidRPr="00E37747" w14:paraId="5DDD4675" w14:textId="77777777" w:rsidTr="005D340F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8611137" w14:textId="720557F7" w:rsidR="00706728" w:rsidRPr="00E375D2" w:rsidRDefault="00706728" w:rsidP="007067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  <w:shd w:val="clear" w:color="auto" w:fill="auto"/>
          </w:tcPr>
          <w:p w14:paraId="6EDE67E2" w14:textId="5F63DF72" w:rsidR="00706728" w:rsidRPr="00E375D2" w:rsidRDefault="00706728" w:rsidP="007067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6728">
              <w:rPr>
                <w:rFonts w:ascii="Angsana New" w:hAnsi="Angsana New"/>
                <w:sz w:val="26"/>
                <w:szCs w:val="26"/>
              </w:rPr>
              <w:t xml:space="preserve"> 9,984 </w:t>
            </w:r>
          </w:p>
        </w:tc>
        <w:tc>
          <w:tcPr>
            <w:tcW w:w="135" w:type="dxa"/>
          </w:tcPr>
          <w:p w14:paraId="6544416F" w14:textId="77777777" w:rsidR="00706728" w:rsidRPr="00E37747" w:rsidRDefault="00706728" w:rsidP="007067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68F34BE" w14:textId="42FF8C67" w:rsidR="00706728" w:rsidRPr="00E375D2" w:rsidRDefault="00706728" w:rsidP="007067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4,483</w:t>
            </w:r>
          </w:p>
        </w:tc>
        <w:tc>
          <w:tcPr>
            <w:tcW w:w="134" w:type="dxa"/>
          </w:tcPr>
          <w:p w14:paraId="3EE70257" w14:textId="77777777" w:rsidR="00706728" w:rsidRPr="00E37747" w:rsidRDefault="00706728" w:rsidP="007067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51889D" w14:textId="0E0C1A06" w:rsidR="00706728" w:rsidRPr="00E37747" w:rsidRDefault="00706728" w:rsidP="007067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40F">
              <w:rPr>
                <w:rFonts w:ascii="Angsana New" w:hAnsi="Angsana New"/>
                <w:sz w:val="26"/>
                <w:szCs w:val="26"/>
              </w:rPr>
              <w:t xml:space="preserve"> 8,294 </w:t>
            </w:r>
          </w:p>
        </w:tc>
        <w:tc>
          <w:tcPr>
            <w:tcW w:w="134" w:type="dxa"/>
          </w:tcPr>
          <w:p w14:paraId="35F2D40A" w14:textId="77777777" w:rsidR="00706728" w:rsidRPr="00E37747" w:rsidRDefault="00706728" w:rsidP="007067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FBD57C7" w14:textId="24EE7932" w:rsidR="00706728" w:rsidRPr="00E37747" w:rsidRDefault="00706728" w:rsidP="007067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2,091</w:t>
            </w:r>
          </w:p>
        </w:tc>
      </w:tr>
      <w:tr w:rsidR="00706728" w:rsidRPr="00E37747" w14:paraId="1CA21000" w14:textId="77777777" w:rsidTr="005D340F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CE4D631" w14:textId="77777777" w:rsidR="00706728" w:rsidRPr="00E375D2" w:rsidRDefault="00706728" w:rsidP="007067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ab/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1F9C78E" w14:textId="30E5B5C5" w:rsidR="00706728" w:rsidRPr="00706728" w:rsidRDefault="00706728" w:rsidP="007067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06728">
              <w:rPr>
                <w:rFonts w:ascii="Angsana New" w:hAnsi="Angsana New"/>
                <w:sz w:val="26"/>
                <w:szCs w:val="26"/>
              </w:rPr>
              <w:t xml:space="preserve"> 1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70672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" w:type="dxa"/>
          </w:tcPr>
          <w:p w14:paraId="26695D71" w14:textId="77777777" w:rsidR="00706728" w:rsidRPr="00E37747" w:rsidRDefault="00706728" w:rsidP="007067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327D23" w14:textId="4227EA71" w:rsidR="00706728" w:rsidRPr="00E375D2" w:rsidRDefault="00706728" w:rsidP="007067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716</w:t>
            </w:r>
          </w:p>
        </w:tc>
        <w:tc>
          <w:tcPr>
            <w:tcW w:w="134" w:type="dxa"/>
          </w:tcPr>
          <w:p w14:paraId="32F76D53" w14:textId="77777777" w:rsidR="00706728" w:rsidRPr="00E37747" w:rsidRDefault="00706728" w:rsidP="007067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29D92D" w14:textId="4FD56555" w:rsidR="00706728" w:rsidRPr="00E375D2" w:rsidRDefault="00706728" w:rsidP="007067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D340F">
              <w:rPr>
                <w:rFonts w:ascii="Angsana New" w:hAnsi="Angsana New"/>
                <w:sz w:val="26"/>
                <w:szCs w:val="26"/>
              </w:rPr>
              <w:t xml:space="preserve"> 63 </w:t>
            </w:r>
          </w:p>
        </w:tc>
        <w:tc>
          <w:tcPr>
            <w:tcW w:w="134" w:type="dxa"/>
          </w:tcPr>
          <w:p w14:paraId="357D6CE3" w14:textId="77777777" w:rsidR="00706728" w:rsidRPr="00E37747" w:rsidRDefault="00706728" w:rsidP="007067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7C71CA1" w14:textId="7B351D2C" w:rsidR="00706728" w:rsidRPr="00E37747" w:rsidRDefault="00706728" w:rsidP="007067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5D340F" w:rsidRPr="00E37747" w14:paraId="4ACCE618" w14:textId="77777777" w:rsidTr="005D340F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04C9CBB" w14:textId="77777777" w:rsidR="005D340F" w:rsidRPr="00E37747" w:rsidRDefault="005D340F" w:rsidP="005D340F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6256568" w14:textId="5BB76DC6" w:rsidR="005D340F" w:rsidRPr="00E375D2" w:rsidRDefault="00706728" w:rsidP="005D340F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19,381</w:t>
            </w:r>
          </w:p>
        </w:tc>
        <w:tc>
          <w:tcPr>
            <w:tcW w:w="135" w:type="dxa"/>
          </w:tcPr>
          <w:p w14:paraId="43B03ED1" w14:textId="77777777" w:rsidR="005D340F" w:rsidRPr="00E37747" w:rsidRDefault="005D340F" w:rsidP="005D340F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66B150" w14:textId="607BB37E" w:rsidR="005D340F" w:rsidRPr="00E375D2" w:rsidRDefault="005D340F" w:rsidP="005D340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35,519</w:t>
            </w:r>
          </w:p>
        </w:tc>
        <w:tc>
          <w:tcPr>
            <w:tcW w:w="134" w:type="dxa"/>
          </w:tcPr>
          <w:p w14:paraId="0DAD3EA8" w14:textId="77777777" w:rsidR="005D340F" w:rsidRPr="00E37747" w:rsidRDefault="005D340F" w:rsidP="005D340F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49586C" w14:textId="489D543B" w:rsidR="005D340F" w:rsidRPr="00E37747" w:rsidRDefault="005D340F" w:rsidP="005D340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340F">
              <w:rPr>
                <w:rFonts w:ascii="Angsana New" w:hAnsi="Angsana New"/>
                <w:sz w:val="26"/>
                <w:szCs w:val="26"/>
              </w:rPr>
              <w:t xml:space="preserve"> 12,583 </w:t>
            </w:r>
          </w:p>
        </w:tc>
        <w:tc>
          <w:tcPr>
            <w:tcW w:w="134" w:type="dxa"/>
          </w:tcPr>
          <w:p w14:paraId="7AD1F335" w14:textId="77777777" w:rsidR="005D340F" w:rsidRPr="00E37747" w:rsidRDefault="005D340F" w:rsidP="005D340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636C3F7F" w14:textId="79EC7FE6" w:rsidR="005D340F" w:rsidRPr="00E37747" w:rsidRDefault="005D340F" w:rsidP="005D340F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29,621</w:t>
            </w:r>
          </w:p>
        </w:tc>
      </w:tr>
      <w:tr w:rsidR="00221028" w:rsidRPr="00E37747" w14:paraId="1F9882B1" w14:textId="77777777" w:rsidTr="005D340F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1A40355" w14:textId="07D2C028" w:rsidR="00221028" w:rsidRPr="00E37747" w:rsidRDefault="00221028" w:rsidP="002210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377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C209AD5" w14:textId="7F2D8D87" w:rsidR="00221028" w:rsidRPr="00E375D2" w:rsidRDefault="002A4549" w:rsidP="00221028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(468)</w:t>
            </w:r>
          </w:p>
        </w:tc>
        <w:tc>
          <w:tcPr>
            <w:tcW w:w="135" w:type="dxa"/>
          </w:tcPr>
          <w:p w14:paraId="09E0DE1C" w14:textId="77777777" w:rsidR="00221028" w:rsidRPr="00E37747" w:rsidRDefault="00221028" w:rsidP="00221028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B58E0C" w14:textId="49CD99B5" w:rsidR="00221028" w:rsidRPr="00E37747" w:rsidRDefault="00221028" w:rsidP="00221028">
            <w:pPr>
              <w:spacing w:line="34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(3</w:t>
            </w:r>
            <w:r>
              <w:rPr>
                <w:rFonts w:ascii="Angsana New" w:hAnsi="Angsana New"/>
                <w:sz w:val="26"/>
                <w:szCs w:val="26"/>
              </w:rPr>
              <w:t>78</w:t>
            </w:r>
            <w:r w:rsidRPr="00E377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5A172CD6" w14:textId="77777777" w:rsidR="00221028" w:rsidRPr="00E37747" w:rsidRDefault="00221028" w:rsidP="00221028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1FFCB6" w14:textId="2683AB40" w:rsidR="00221028" w:rsidRPr="00E37747" w:rsidRDefault="00DD2A37" w:rsidP="00221028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(103)</w:t>
            </w:r>
          </w:p>
        </w:tc>
        <w:tc>
          <w:tcPr>
            <w:tcW w:w="134" w:type="dxa"/>
          </w:tcPr>
          <w:p w14:paraId="542EAC54" w14:textId="77777777" w:rsidR="00221028" w:rsidRPr="00E37747" w:rsidRDefault="00221028" w:rsidP="0022102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D960708" w14:textId="3CD10F45" w:rsidR="00221028" w:rsidRPr="00E37747" w:rsidRDefault="00221028" w:rsidP="00221028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37747">
              <w:rPr>
                <w:rFonts w:asciiTheme="majorBidi" w:hAnsiTheme="majorBidi" w:cstheme="majorBidi"/>
                <w:bCs/>
                <w:sz w:val="26"/>
                <w:szCs w:val="26"/>
              </w:rPr>
              <w:t>(13)</w:t>
            </w:r>
          </w:p>
        </w:tc>
      </w:tr>
      <w:tr w:rsidR="00221028" w:rsidRPr="00E37747" w14:paraId="34EB6359" w14:textId="77777777" w:rsidTr="005D340F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8DA9066" w14:textId="77777777" w:rsidR="00221028" w:rsidRPr="00E375D2" w:rsidRDefault="00221028" w:rsidP="00221028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E27990" w14:textId="0077916A" w:rsidR="00221028" w:rsidRPr="00E37747" w:rsidRDefault="00706728" w:rsidP="00221028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18,913</w:t>
            </w:r>
          </w:p>
        </w:tc>
        <w:tc>
          <w:tcPr>
            <w:tcW w:w="135" w:type="dxa"/>
          </w:tcPr>
          <w:p w14:paraId="125E615B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C9A3F1" w14:textId="1EDD2162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35,</w:t>
            </w:r>
            <w:r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134" w:type="dxa"/>
          </w:tcPr>
          <w:p w14:paraId="57A3441E" w14:textId="77777777" w:rsidR="00221028" w:rsidRPr="00E37747" w:rsidRDefault="00221028" w:rsidP="00221028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791E7F" w14:textId="77579073" w:rsidR="00221028" w:rsidRPr="00E375D2" w:rsidRDefault="00DD2A37" w:rsidP="00221028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12,480</w:t>
            </w:r>
          </w:p>
        </w:tc>
        <w:tc>
          <w:tcPr>
            <w:tcW w:w="134" w:type="dxa"/>
          </w:tcPr>
          <w:p w14:paraId="1A93C1AF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17A1E5B" w14:textId="0A55D71E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29,608</w:t>
            </w:r>
          </w:p>
        </w:tc>
      </w:tr>
      <w:tr w:rsidR="00221028" w:rsidRPr="00E37747" w14:paraId="414EF9D5" w14:textId="77777777" w:rsidTr="005D340F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454F2273" w14:textId="77777777" w:rsidR="00221028" w:rsidRPr="00E37747" w:rsidRDefault="00221028" w:rsidP="00221028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97CCF" w14:textId="3B0F8D86" w:rsidR="00221028" w:rsidRPr="00E37747" w:rsidRDefault="002A4549" w:rsidP="00221028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345,296</w:t>
            </w:r>
          </w:p>
        </w:tc>
        <w:tc>
          <w:tcPr>
            <w:tcW w:w="135" w:type="dxa"/>
          </w:tcPr>
          <w:p w14:paraId="2365BB50" w14:textId="77777777" w:rsidR="00221028" w:rsidRPr="00E37747" w:rsidRDefault="00221028" w:rsidP="00221028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CFA2B0" w14:textId="347B23EA" w:rsidR="00221028" w:rsidRPr="00E37747" w:rsidRDefault="0069415E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408,749</w:t>
            </w:r>
          </w:p>
        </w:tc>
        <w:tc>
          <w:tcPr>
            <w:tcW w:w="134" w:type="dxa"/>
          </w:tcPr>
          <w:p w14:paraId="08A0FD60" w14:textId="77777777" w:rsidR="00221028" w:rsidRPr="00E37747" w:rsidRDefault="00221028" w:rsidP="00221028">
            <w:pPr>
              <w:spacing w:line="34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32511A3" w14:textId="11985A39" w:rsidR="00221028" w:rsidRPr="00E37747" w:rsidRDefault="0036309C" w:rsidP="00221028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309C">
              <w:rPr>
                <w:rFonts w:asciiTheme="majorBidi" w:hAnsiTheme="majorBidi"/>
                <w:sz w:val="26"/>
                <w:szCs w:val="26"/>
                <w:cs/>
              </w:rPr>
              <w:t>585</w:t>
            </w:r>
            <w:r w:rsidRPr="003630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6309C">
              <w:rPr>
                <w:rFonts w:asciiTheme="majorBidi" w:hAnsiTheme="majorBidi"/>
                <w:sz w:val="26"/>
                <w:szCs w:val="26"/>
                <w:cs/>
              </w:rPr>
              <w:t>987</w:t>
            </w:r>
          </w:p>
        </w:tc>
        <w:tc>
          <w:tcPr>
            <w:tcW w:w="134" w:type="dxa"/>
          </w:tcPr>
          <w:p w14:paraId="602251CF" w14:textId="77777777" w:rsidR="00221028" w:rsidRPr="00E37747" w:rsidRDefault="00221028" w:rsidP="00221028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A969DD" w14:textId="5F4D8BDA" w:rsidR="00221028" w:rsidRPr="00E37747" w:rsidRDefault="00221028" w:rsidP="00221028">
            <w:pPr>
              <w:spacing w:line="34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555,246</w:t>
            </w:r>
          </w:p>
        </w:tc>
      </w:tr>
    </w:tbl>
    <w:p w14:paraId="0DD34336" w14:textId="2CD4E2FA" w:rsidR="00E3440C" w:rsidRPr="00E37747" w:rsidRDefault="00E3440C" w:rsidP="00C75C8F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49D4009" w14:textId="1AA31497" w:rsidR="00336FAC" w:rsidRPr="00E37747" w:rsidRDefault="00336FAC" w:rsidP="00DB719A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รายการเคลื่อนไหวของบัญชีค่าเผื่อ</w:t>
      </w:r>
      <w:r w:rsidR="00DB719A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E375D2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4"/>
        <w:gridCol w:w="134"/>
        <w:gridCol w:w="1134"/>
        <w:gridCol w:w="134"/>
        <w:gridCol w:w="1139"/>
      </w:tblGrid>
      <w:tr w:rsidR="000D4E37" w:rsidRPr="00E37747" w14:paraId="392D9E53" w14:textId="77777777" w:rsidTr="001609C9">
        <w:trPr>
          <w:trHeight w:val="62"/>
        </w:trPr>
        <w:tc>
          <w:tcPr>
            <w:tcW w:w="3457" w:type="dxa"/>
          </w:tcPr>
          <w:p w14:paraId="7DFA0EDA" w14:textId="77777777" w:rsidR="000D4E37" w:rsidRPr="00E37747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3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E375D2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E37747" w14:paraId="43DD5AB3" w14:textId="77777777" w:rsidTr="001609C9">
        <w:trPr>
          <w:trHeight w:val="62"/>
        </w:trPr>
        <w:tc>
          <w:tcPr>
            <w:tcW w:w="3457" w:type="dxa"/>
          </w:tcPr>
          <w:p w14:paraId="261F9B9D" w14:textId="77777777" w:rsidR="000D4E37" w:rsidRPr="00E37747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E375D2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E37747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E375D2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747" w:rsidRPr="00E37747" w14:paraId="2ED25A83" w14:textId="77777777" w:rsidTr="001609C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E37747" w:rsidRPr="00E37747" w:rsidRDefault="00E37747" w:rsidP="00E37747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BC31066" w14:textId="77777777" w:rsidR="00221028" w:rsidRPr="00720606" w:rsidRDefault="00221028" w:rsidP="00221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0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2102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37D854FC" w14:textId="0559215A" w:rsidR="00E37747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02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2210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ยน </w:t>
            </w:r>
            <w:r w:rsidRPr="0022102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546884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33A71E2" w14:textId="5C33CE2D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E37747" w:rsidRPr="00E37747" w:rsidRDefault="00E37747" w:rsidP="00E37747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864A7C1" w14:textId="77777777" w:rsidR="00221028" w:rsidRPr="00720606" w:rsidRDefault="00221028" w:rsidP="00221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10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2102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3BADF4AA" w14:textId="488489AE" w:rsidR="00E37747" w:rsidRPr="00E375D2" w:rsidRDefault="00221028" w:rsidP="002210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102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2210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ยน </w:t>
            </w:r>
            <w:r w:rsidRPr="0022102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254D" w14:textId="77777777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45FEB4A" w14:textId="26CF41D0" w:rsidR="00E37747" w:rsidRPr="00E37747" w:rsidRDefault="00E37747" w:rsidP="00E377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A365C4" w:rsidRPr="00E37747" w14:paraId="7E7B1E77" w14:textId="77777777" w:rsidTr="002210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7FD4471C" w:rsidR="00A365C4" w:rsidRPr="00E37747" w:rsidRDefault="00A365C4" w:rsidP="00A365C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ยอดยกมาต้นงวด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27B95BFC" w:rsidR="00A365C4" w:rsidRPr="00E375D2" w:rsidRDefault="009D4507" w:rsidP="00A365C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4507">
              <w:rPr>
                <w:rFonts w:ascii="Angsana New" w:hAnsi="Angsana New"/>
                <w:sz w:val="26"/>
                <w:szCs w:val="26"/>
              </w:rPr>
              <w:t>14,842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33F8DE" w14:textId="3C4159B6" w:rsidR="00A365C4" w:rsidRPr="00E37747" w:rsidRDefault="00A365C4" w:rsidP="00A365C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A365C4" w:rsidRPr="00E375D2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C378E" w14:textId="44DE0A13" w:rsidR="00A365C4" w:rsidRPr="00E37747" w:rsidRDefault="009D4507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2542A9" w14:textId="1D37FE48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10,068</w:t>
            </w:r>
          </w:p>
        </w:tc>
      </w:tr>
      <w:tr w:rsidR="00A365C4" w:rsidRPr="00E37747" w14:paraId="094805E2" w14:textId="77777777" w:rsidTr="002210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77777777" w:rsidR="00A365C4" w:rsidRPr="00E37747" w:rsidRDefault="00A365C4" w:rsidP="00A365C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E375D2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ค่าเผื่อเพิ่มขึ้นระหว่างงวด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FDF72" w14:textId="45471878" w:rsidR="00A365C4" w:rsidRPr="00E375D2" w:rsidRDefault="009D4507" w:rsidP="00A365C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4,814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7F72E93D" w:rsidR="00A365C4" w:rsidRPr="00E37747" w:rsidRDefault="00A365C4" w:rsidP="00A365C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2,516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7ED1" w14:textId="27D480E4" w:rsidR="00A365C4" w:rsidRPr="00E37747" w:rsidRDefault="009D4507" w:rsidP="009D4507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639" w14:textId="318A1145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1,023</w:t>
            </w:r>
          </w:p>
        </w:tc>
      </w:tr>
      <w:tr w:rsidR="00A365C4" w:rsidRPr="00E37747" w14:paraId="11034763" w14:textId="77777777" w:rsidTr="00FA02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7777777" w:rsidR="00A365C4" w:rsidRPr="00E37747" w:rsidRDefault="00A365C4" w:rsidP="00A365C4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67B35275" w:rsidR="00A365C4" w:rsidRPr="00E37747" w:rsidRDefault="009D4507" w:rsidP="00A365C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400CB714" w:rsidR="00A365C4" w:rsidRPr="00E37747" w:rsidRDefault="00A365C4" w:rsidP="00A365C4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14,842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22FBBEDB" w:rsidR="00A365C4" w:rsidRPr="00E37747" w:rsidRDefault="009D4507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5E983D" w14:textId="436AC371" w:rsidR="00A365C4" w:rsidRPr="00E37747" w:rsidRDefault="00A365C4" w:rsidP="00A365C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11,091</w:t>
            </w:r>
          </w:p>
        </w:tc>
      </w:tr>
    </w:tbl>
    <w:p w14:paraId="7E14524E" w14:textId="6CA67118" w:rsidR="00336FAC" w:rsidRPr="00E37747" w:rsidRDefault="00336FAC" w:rsidP="00C75C8F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47F83B8C" w14:textId="08266C57" w:rsidR="00FE40B3" w:rsidRPr="0050381C" w:rsidRDefault="00FE40B3" w:rsidP="009E0DC3">
      <w:pPr>
        <w:tabs>
          <w:tab w:val="clear" w:pos="680"/>
          <w:tab w:val="left" w:pos="284"/>
          <w:tab w:val="left" w:pos="851"/>
        </w:tabs>
        <w:spacing w:line="380" w:lineRule="exact"/>
        <w:ind w:left="284" w:firstLine="340"/>
        <w:jc w:val="thaiDistribute"/>
        <w:rPr>
          <w:rFonts w:asciiTheme="majorBidi" w:hAnsiTheme="majorBidi" w:cstheme="majorBidi"/>
          <w:sz w:val="32"/>
          <w:szCs w:val="32"/>
        </w:rPr>
      </w:pPr>
      <w:r w:rsidRPr="00E37747">
        <w:rPr>
          <w:rFonts w:asciiTheme="majorBidi" w:hAnsiTheme="majorBidi" w:cstheme="majorBidi" w:hint="cs"/>
          <w:sz w:val="32"/>
          <w:szCs w:val="32"/>
          <w:vertAlign w:val="superscript"/>
        </w:rPr>
        <w:t>(</w:t>
      </w:r>
      <w:r w:rsidR="009E0DC3" w:rsidRPr="00E37747">
        <w:rPr>
          <w:rFonts w:asciiTheme="majorBidi" w:hAnsiTheme="majorBidi" w:cstheme="majorBidi"/>
          <w:sz w:val="32"/>
          <w:szCs w:val="32"/>
          <w:vertAlign w:val="superscript"/>
        </w:rPr>
        <w:t>*)</w:t>
      </w:r>
      <w:r w:rsidR="009E0DC3" w:rsidRPr="00E375D2">
        <w:rPr>
          <w:rFonts w:asciiTheme="majorBidi" w:hAnsiTheme="majorBidi" w:cstheme="majorBidi" w:hint="cs"/>
          <w:sz w:val="32"/>
          <w:szCs w:val="32"/>
          <w:cs/>
        </w:rPr>
        <w:t xml:space="preserve"> บริษัทได้มีการเจรจาทำข้อตกลงกับบริษั</w:t>
      </w:r>
      <w:r w:rsidR="009E0DC3" w:rsidRPr="00E375D2">
        <w:rPr>
          <w:rFonts w:asciiTheme="majorBidi" w:hAnsiTheme="majorBidi" w:cstheme="majorBidi"/>
          <w:sz w:val="32"/>
          <w:szCs w:val="32"/>
          <w:cs/>
        </w:rPr>
        <w:t>ท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โลตัสลิงคส์ จำกัด สำหรับเงินชดเชยพิเศษจากการใช้ประโยชน์ในพื้นที่โครงการเดอะศาลายาตั้งแต่เดือน</w:t>
      </w:r>
      <w:r w:rsidRPr="0050381C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50381C">
        <w:rPr>
          <w:rFonts w:asciiTheme="majorBidi" w:hAnsiTheme="majorBidi" w:cstheme="majorBidi"/>
          <w:sz w:val="32"/>
          <w:szCs w:val="32"/>
        </w:rPr>
        <w:t xml:space="preserve">2561 </w:t>
      </w:r>
      <w:r w:rsidRPr="0050381C">
        <w:rPr>
          <w:rFonts w:asciiTheme="majorBidi" w:hAnsiTheme="majorBidi" w:cstheme="majorBidi" w:hint="cs"/>
          <w:sz w:val="32"/>
          <w:szCs w:val="32"/>
          <w:cs/>
        </w:rPr>
        <w:t xml:space="preserve">จนถึงวันที่ </w:t>
      </w:r>
      <w:r w:rsidRPr="0050381C">
        <w:rPr>
          <w:rFonts w:asciiTheme="majorBidi" w:hAnsiTheme="majorBidi" w:cstheme="majorBidi"/>
          <w:sz w:val="32"/>
          <w:szCs w:val="32"/>
        </w:rPr>
        <w:t xml:space="preserve">30 </w:t>
      </w:r>
      <w:r w:rsidRPr="0050381C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50381C">
        <w:rPr>
          <w:rFonts w:asciiTheme="majorBidi" w:hAnsiTheme="majorBidi" w:cstheme="majorBidi"/>
          <w:sz w:val="32"/>
          <w:szCs w:val="32"/>
        </w:rPr>
        <w:t xml:space="preserve">2564 </w:t>
      </w:r>
      <w:r w:rsidRPr="0050381C">
        <w:rPr>
          <w:rFonts w:asciiTheme="majorBidi" w:hAnsiTheme="majorBidi" w:cstheme="majorBidi" w:hint="cs"/>
          <w:sz w:val="32"/>
          <w:szCs w:val="32"/>
          <w:cs/>
        </w:rPr>
        <w:t>เงินชดเชยกรณีพิเศษคิดเป็นจำนวนเงิน</w:t>
      </w:r>
      <w:r w:rsidR="005D340F">
        <w:rPr>
          <w:rFonts w:asciiTheme="majorBidi" w:hAnsiTheme="majorBidi" w:cstheme="majorBidi"/>
          <w:sz w:val="32"/>
          <w:szCs w:val="32"/>
        </w:rPr>
        <w:t xml:space="preserve"> 25.68</w:t>
      </w:r>
      <w:r w:rsidRPr="0050381C">
        <w:rPr>
          <w:rFonts w:asciiTheme="majorBidi" w:hAnsiTheme="majorBidi" w:cstheme="majorBidi"/>
          <w:sz w:val="32"/>
          <w:szCs w:val="32"/>
        </w:rPr>
        <w:t xml:space="preserve"> </w:t>
      </w:r>
      <w:r w:rsidRPr="0050381C">
        <w:rPr>
          <w:rFonts w:asciiTheme="majorBidi" w:hAnsiTheme="majorBidi" w:cstheme="majorBidi" w:hint="cs"/>
          <w:sz w:val="32"/>
          <w:szCs w:val="32"/>
          <w:cs/>
        </w:rPr>
        <w:t>ล้านบาท (รวมภาษีมูลค่าเพิ่ม) โดยผ่อนชำระภายใน</w:t>
      </w:r>
      <w:r w:rsidR="005D34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340F">
        <w:rPr>
          <w:rFonts w:asciiTheme="majorBidi" w:hAnsiTheme="majorBidi" w:cstheme="majorBidi"/>
          <w:sz w:val="32"/>
          <w:szCs w:val="32"/>
        </w:rPr>
        <w:t xml:space="preserve">9 </w:t>
      </w:r>
      <w:r w:rsidRPr="0050381C">
        <w:rPr>
          <w:rFonts w:asciiTheme="majorBidi" w:hAnsiTheme="majorBidi" w:cstheme="majorBidi" w:hint="cs"/>
          <w:sz w:val="32"/>
          <w:szCs w:val="32"/>
          <w:cs/>
        </w:rPr>
        <w:t xml:space="preserve">งวดเดือนสิ้นสุดวันที่ </w:t>
      </w:r>
      <w:r w:rsidRPr="0050381C">
        <w:rPr>
          <w:rFonts w:asciiTheme="majorBidi" w:hAnsiTheme="majorBidi" w:cstheme="majorBidi"/>
          <w:sz w:val="32"/>
          <w:szCs w:val="32"/>
        </w:rPr>
        <w:t xml:space="preserve">30 </w:t>
      </w:r>
      <w:r w:rsidR="0050381C" w:rsidRPr="0050381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038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0381C">
        <w:rPr>
          <w:rFonts w:asciiTheme="majorBidi" w:hAnsiTheme="majorBidi" w:cstheme="majorBidi"/>
          <w:sz w:val="32"/>
          <w:szCs w:val="32"/>
        </w:rPr>
        <w:t>2565</w:t>
      </w:r>
      <w:r w:rsidRPr="0050381C">
        <w:rPr>
          <w:rFonts w:asciiTheme="majorBidi" w:hAnsiTheme="majorBidi" w:cstheme="majorBidi" w:hint="cs"/>
          <w:sz w:val="32"/>
          <w:szCs w:val="32"/>
          <w:cs/>
        </w:rPr>
        <w:t xml:space="preserve"> จำนวนเงินผ่อนชำระตามตารางการชำระที่ตกลงกัน </w:t>
      </w:r>
    </w:p>
    <w:p w14:paraId="19114174" w14:textId="6088CEA7" w:rsidR="00FE40B3" w:rsidRPr="00E375D2" w:rsidRDefault="00492FC8" w:rsidP="009E0DC3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381C">
        <w:rPr>
          <w:rFonts w:asciiTheme="majorBidi" w:hAnsiTheme="majorBidi" w:cstheme="majorBidi" w:hint="cs"/>
          <w:spacing w:val="-4"/>
          <w:sz w:val="32"/>
          <w:szCs w:val="32"/>
          <w:cs/>
        </w:rPr>
        <w:t>ณ</w:t>
      </w:r>
      <w:r w:rsidR="00046374" w:rsidRPr="0050381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วันที่</w:t>
      </w:r>
      <w:r w:rsidRPr="0050381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365C4" w:rsidRPr="0050381C">
        <w:rPr>
          <w:rFonts w:asciiTheme="majorBidi" w:hAnsiTheme="majorBidi" w:cstheme="majorBidi"/>
          <w:sz w:val="32"/>
          <w:szCs w:val="32"/>
        </w:rPr>
        <w:t>30</w:t>
      </w:r>
      <w:r w:rsidR="0050381C" w:rsidRPr="0050381C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A365C4" w:rsidRPr="005038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65C4" w:rsidRPr="0050381C">
        <w:rPr>
          <w:rFonts w:asciiTheme="majorBidi" w:hAnsiTheme="majorBidi" w:cstheme="majorBidi"/>
          <w:sz w:val="32"/>
          <w:szCs w:val="32"/>
        </w:rPr>
        <w:t>2565</w:t>
      </w:r>
      <w:r w:rsidR="00FE40B3" w:rsidRPr="0050381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Start w:id="0" w:name="_Hlk118903333"/>
      <w:r w:rsidR="00645954" w:rsidRPr="0050381C">
        <w:rPr>
          <w:rFonts w:asciiTheme="majorBidi" w:hAnsiTheme="majorBidi" w:cstheme="majorBidi" w:hint="cs"/>
          <w:spacing w:val="-4"/>
          <w:sz w:val="32"/>
          <w:szCs w:val="32"/>
          <w:cs/>
        </w:rPr>
        <w:t>บ</w:t>
      </w:r>
      <w:r w:rsidR="00FE40B3" w:rsidRPr="0050381C">
        <w:rPr>
          <w:rFonts w:asciiTheme="majorBidi" w:hAnsiTheme="majorBidi" w:cstheme="majorBidi" w:hint="cs"/>
          <w:spacing w:val="-4"/>
          <w:sz w:val="32"/>
          <w:szCs w:val="32"/>
          <w:cs/>
        </w:rPr>
        <w:t>ริษัทได้รับชำระเงินชดเชย</w:t>
      </w:r>
      <w:r w:rsidRPr="0050381C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</w:t>
      </w:r>
      <w:r w:rsidR="005D340F">
        <w:rPr>
          <w:rFonts w:asciiTheme="majorBidi" w:hAnsiTheme="majorBidi" w:cstheme="majorBidi" w:hint="cs"/>
          <w:spacing w:val="-4"/>
          <w:sz w:val="32"/>
          <w:szCs w:val="32"/>
          <w:cs/>
        </w:rPr>
        <w:t>ครบทั้งจำนวนแล้ว</w:t>
      </w:r>
    </w:p>
    <w:bookmarkEnd w:id="0"/>
    <w:p w14:paraId="6B4B3EE8" w14:textId="77777777" w:rsidR="0039481B" w:rsidRPr="00E37747" w:rsidRDefault="0039481B" w:rsidP="00C12F9D">
      <w:pPr>
        <w:tabs>
          <w:tab w:val="left" w:pos="284"/>
          <w:tab w:val="left" w:pos="851"/>
        </w:tabs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CC6387E" w14:textId="003DE6D7" w:rsidR="00C75C8F" w:rsidRPr="00E375D2" w:rsidRDefault="00C75C8F" w:rsidP="009E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7747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E3774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E37747" w:rsidRDefault="00C75C8F" w:rsidP="00187D91">
      <w:pPr>
        <w:tabs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บัญชีนี้ประกอบด้ว</w:t>
      </w:r>
      <w:r w:rsidRPr="00E375D2">
        <w:rPr>
          <w:rFonts w:asciiTheme="majorBidi" w:hAnsiTheme="majorBidi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FC3418" w:rsidRPr="00E37747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E37747" w:rsidRDefault="00FC3418" w:rsidP="00CE61BC">
            <w:pPr>
              <w:tabs>
                <w:tab w:val="left" w:pos="600"/>
              </w:tabs>
              <w:spacing w:line="38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E375D2" w:rsidRDefault="00FC3418" w:rsidP="00CE61B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75D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C3418" w:rsidRPr="00E37747" w14:paraId="5389199D" w14:textId="77777777" w:rsidTr="00874925">
        <w:tc>
          <w:tcPr>
            <w:tcW w:w="5103" w:type="dxa"/>
          </w:tcPr>
          <w:p w14:paraId="7535224A" w14:textId="77777777" w:rsidR="00FC3418" w:rsidRPr="00E37747" w:rsidRDefault="00FC3418" w:rsidP="00CE61BC">
            <w:pPr>
              <w:tabs>
                <w:tab w:val="left" w:pos="600"/>
              </w:tabs>
              <w:spacing w:line="38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E375D2" w:rsidRDefault="00FC3418" w:rsidP="00CE61B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C3418" w:rsidRPr="00E37747" w14:paraId="119A8FEB" w14:textId="77777777" w:rsidTr="000C6523">
        <w:tc>
          <w:tcPr>
            <w:tcW w:w="5103" w:type="dxa"/>
          </w:tcPr>
          <w:p w14:paraId="4DA86BD5" w14:textId="77777777" w:rsidR="00FC3418" w:rsidRPr="00E37747" w:rsidRDefault="00FC3418" w:rsidP="00CE61BC">
            <w:pPr>
              <w:tabs>
                <w:tab w:val="left" w:pos="600"/>
              </w:tabs>
              <w:spacing w:line="38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846714B" w14:textId="77777777" w:rsidR="00221028" w:rsidRPr="00720606" w:rsidRDefault="00221028" w:rsidP="002210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/>
                <w:sz w:val="32"/>
                <w:szCs w:val="32"/>
                <w:cs/>
              </w:rPr>
              <w:t xml:space="preserve">ณ วันที่ 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14:paraId="47640C66" w14:textId="278FB3CF" w:rsidR="00FC3418" w:rsidRPr="00E37747" w:rsidRDefault="00221028" w:rsidP="002210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0606">
              <w:rPr>
                <w:rFonts w:asciiTheme="majorBidi" w:hAnsiTheme="majorBidi" w:hint="cs"/>
                <w:sz w:val="32"/>
                <w:szCs w:val="32"/>
                <w:cs/>
              </w:rPr>
              <w:t>กันย</w:t>
            </w:r>
            <w:r w:rsidRPr="00720606">
              <w:rPr>
                <w:rFonts w:asciiTheme="majorBidi" w:hAnsiTheme="majorBidi"/>
                <w:sz w:val="32"/>
                <w:szCs w:val="32"/>
                <w:cs/>
              </w:rPr>
              <w:t xml:space="preserve">ายน </w:t>
            </w:r>
            <w:r w:rsidRPr="007206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C3418" w:rsidRPr="00E37747" w:rsidRDefault="00FC3418" w:rsidP="00CE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22A23B4E" w:rsidR="00FC3418" w:rsidRPr="00E37747" w:rsidRDefault="00FC3418" w:rsidP="00CE61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78C6" w:rsidRPr="00E3774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B2D5C" w:rsidRPr="00E37747" w14:paraId="73521E20" w14:textId="77777777" w:rsidTr="00173F01">
        <w:tc>
          <w:tcPr>
            <w:tcW w:w="5103" w:type="dxa"/>
          </w:tcPr>
          <w:p w14:paraId="6681855E" w14:textId="01E84594" w:rsidR="009B2D5C" w:rsidRPr="00E375D2" w:rsidRDefault="009B2D5C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57E7FF02" w:rsidR="009B2D5C" w:rsidRPr="00E37747" w:rsidRDefault="009D4507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507">
              <w:rPr>
                <w:rFonts w:ascii="Angsana New" w:hAnsi="Angsana New"/>
                <w:sz w:val="32"/>
                <w:szCs w:val="32"/>
              </w:rPr>
              <w:t>236,189</w:t>
            </w:r>
          </w:p>
        </w:tc>
        <w:tc>
          <w:tcPr>
            <w:tcW w:w="134" w:type="dxa"/>
            <w:vAlign w:val="bottom"/>
          </w:tcPr>
          <w:p w14:paraId="4EF81ACA" w14:textId="77777777" w:rsidR="009B2D5C" w:rsidRPr="00E37747" w:rsidRDefault="009B2D5C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09B37EC8" w:rsidR="009B2D5C" w:rsidRPr="00E37747" w:rsidRDefault="009B2D5C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244,051</w:t>
            </w:r>
          </w:p>
        </w:tc>
      </w:tr>
      <w:tr w:rsidR="009D4507" w:rsidRPr="00E37747" w14:paraId="16E90388" w14:textId="77777777" w:rsidTr="00173F01">
        <w:tc>
          <w:tcPr>
            <w:tcW w:w="5103" w:type="dxa"/>
          </w:tcPr>
          <w:p w14:paraId="3F18BF6D" w14:textId="52AA1AA7" w:rsidR="009D4507" w:rsidRPr="00E375D2" w:rsidRDefault="009D4507" w:rsidP="009D4507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</w:tcPr>
          <w:p w14:paraId="337490DD" w14:textId="4C33D309" w:rsidR="009D4507" w:rsidRPr="00E37747" w:rsidRDefault="009D4507" w:rsidP="009D4507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507">
              <w:rPr>
                <w:rFonts w:ascii="Angsana New" w:hAnsi="Angsana New"/>
                <w:sz w:val="32"/>
                <w:szCs w:val="32"/>
              </w:rPr>
              <w:t xml:space="preserve"> (54,13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9D450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19E64714" w14:textId="77777777" w:rsidR="009D4507" w:rsidRPr="00E37747" w:rsidRDefault="009D4507" w:rsidP="009D4507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4EF978BE" w:rsidR="009D4507" w:rsidRPr="00E37747" w:rsidRDefault="009D4507" w:rsidP="009D4507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(56,401)</w:t>
            </w:r>
          </w:p>
        </w:tc>
      </w:tr>
      <w:tr w:rsidR="009D4507" w:rsidRPr="00E37747" w14:paraId="0DABFAE9" w14:textId="77777777" w:rsidTr="00173F01">
        <w:tc>
          <w:tcPr>
            <w:tcW w:w="5103" w:type="dxa"/>
          </w:tcPr>
          <w:p w14:paraId="181C9887" w14:textId="29908B29" w:rsidR="009D4507" w:rsidRPr="00E375D2" w:rsidRDefault="009D4507" w:rsidP="009D4507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74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6A5312F6" w:rsidR="009D4507" w:rsidRPr="00E37747" w:rsidRDefault="009D4507" w:rsidP="009D4507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4507">
              <w:rPr>
                <w:rFonts w:ascii="Angsana New" w:hAnsi="Angsana New"/>
                <w:sz w:val="32"/>
                <w:szCs w:val="32"/>
              </w:rPr>
              <w:t xml:space="preserve"> (13,040)</w:t>
            </w:r>
          </w:p>
        </w:tc>
        <w:tc>
          <w:tcPr>
            <w:tcW w:w="134" w:type="dxa"/>
            <w:vAlign w:val="bottom"/>
          </w:tcPr>
          <w:p w14:paraId="4D587F81" w14:textId="77777777" w:rsidR="009D4507" w:rsidRPr="00E37747" w:rsidRDefault="009D4507" w:rsidP="009D4507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2ACA5359" w:rsidR="009D4507" w:rsidRPr="00E37747" w:rsidRDefault="009D4507" w:rsidP="009D4507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(13,602)</w:t>
            </w:r>
          </w:p>
        </w:tc>
      </w:tr>
      <w:tr w:rsidR="005A78C6" w:rsidRPr="00E37747" w14:paraId="77324300" w14:textId="77777777" w:rsidTr="005A78C6">
        <w:tc>
          <w:tcPr>
            <w:tcW w:w="5103" w:type="dxa"/>
          </w:tcPr>
          <w:p w14:paraId="40E61A1B" w14:textId="70B8D901" w:rsidR="005A78C6" w:rsidRPr="00E375D2" w:rsidRDefault="005A78C6" w:rsidP="00CE61BC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74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56844657" w14:textId="39BCA3E4" w:rsidR="005A78C6" w:rsidRPr="00E375D2" w:rsidRDefault="009D4507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4507">
              <w:rPr>
                <w:rFonts w:ascii="Angsana New" w:hAnsi="Angsana New"/>
                <w:sz w:val="32"/>
                <w:szCs w:val="32"/>
              </w:rPr>
              <w:t>(2,41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9D450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2B8B4ADA" w14:textId="77777777" w:rsidR="005A78C6" w:rsidRPr="00E37747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0B8AEF09" w:rsidR="005A78C6" w:rsidRPr="00E37747" w:rsidRDefault="005A78C6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(1,386)</w:t>
            </w:r>
          </w:p>
        </w:tc>
      </w:tr>
      <w:tr w:rsidR="005A78C6" w:rsidRPr="00E37747" w14:paraId="3CCD3B31" w14:textId="77777777" w:rsidTr="005A78C6">
        <w:tc>
          <w:tcPr>
            <w:tcW w:w="5103" w:type="dxa"/>
          </w:tcPr>
          <w:p w14:paraId="46BBED55" w14:textId="77777777" w:rsidR="005A78C6" w:rsidRPr="00E375D2" w:rsidRDefault="005A78C6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328CAA2D" w14:textId="1128FFFE" w:rsidR="005A78C6" w:rsidRPr="00E37747" w:rsidRDefault="009D4507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166,601</w:t>
            </w:r>
          </w:p>
        </w:tc>
        <w:tc>
          <w:tcPr>
            <w:tcW w:w="134" w:type="dxa"/>
            <w:vAlign w:val="bottom"/>
          </w:tcPr>
          <w:p w14:paraId="59694116" w14:textId="77777777" w:rsidR="005A78C6" w:rsidRPr="00E37747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4B8FE192" w:rsidR="005A78C6" w:rsidRPr="00E37747" w:rsidRDefault="005A78C6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172,662</w:t>
            </w:r>
          </w:p>
        </w:tc>
      </w:tr>
      <w:tr w:rsidR="005A78C6" w:rsidRPr="00E37747" w14:paraId="2C113ED9" w14:textId="77777777" w:rsidTr="005A78C6">
        <w:tc>
          <w:tcPr>
            <w:tcW w:w="5103" w:type="dxa"/>
          </w:tcPr>
          <w:p w14:paraId="2B089468" w14:textId="253AD19D" w:rsidR="005A78C6" w:rsidRPr="00E375D2" w:rsidRDefault="005A78C6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033216DA" w14:textId="24DEFF06" w:rsidR="005A78C6" w:rsidRPr="00E37747" w:rsidRDefault="009D4507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(2,842)</w:t>
            </w:r>
          </w:p>
        </w:tc>
        <w:tc>
          <w:tcPr>
            <w:tcW w:w="134" w:type="dxa"/>
            <w:vAlign w:val="bottom"/>
          </w:tcPr>
          <w:p w14:paraId="33A35E19" w14:textId="77777777" w:rsidR="005A78C6" w:rsidRPr="00E37747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6C0A0EC2" w:rsidR="005A78C6" w:rsidRPr="00E37747" w:rsidRDefault="005A78C6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(3,300)</w:t>
            </w:r>
          </w:p>
        </w:tc>
      </w:tr>
      <w:tr w:rsidR="005A78C6" w:rsidRPr="00E37747" w14:paraId="34FCBC70" w14:textId="77777777" w:rsidTr="005A78C6">
        <w:tc>
          <w:tcPr>
            <w:tcW w:w="5103" w:type="dxa"/>
          </w:tcPr>
          <w:p w14:paraId="7C6E3CDB" w14:textId="58E50B4E" w:rsidR="005A78C6" w:rsidRPr="00E375D2" w:rsidRDefault="005A78C6" w:rsidP="00CE61BC">
            <w:pPr>
              <w:tabs>
                <w:tab w:val="left" w:pos="600"/>
              </w:tabs>
              <w:spacing w:line="380" w:lineRule="exact"/>
              <w:ind w:left="17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2C21A182" w14:textId="6375A2F8" w:rsidR="005A78C6" w:rsidRPr="00E37747" w:rsidRDefault="009D4507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163,759</w:t>
            </w:r>
          </w:p>
        </w:tc>
        <w:tc>
          <w:tcPr>
            <w:tcW w:w="134" w:type="dxa"/>
            <w:vAlign w:val="bottom"/>
          </w:tcPr>
          <w:p w14:paraId="213DCD1F" w14:textId="77777777" w:rsidR="005A78C6" w:rsidRPr="00E37747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32CAE2C9" w:rsidR="005A78C6" w:rsidRPr="00E37747" w:rsidRDefault="005A78C6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169,362</w:t>
            </w:r>
          </w:p>
        </w:tc>
      </w:tr>
      <w:tr w:rsidR="005A78C6" w:rsidRPr="00E37747" w14:paraId="422A02C5" w14:textId="77777777" w:rsidTr="000C6523">
        <w:tc>
          <w:tcPr>
            <w:tcW w:w="5103" w:type="dxa"/>
          </w:tcPr>
          <w:p w14:paraId="718FF66C" w14:textId="61CE79E2" w:rsidR="005A78C6" w:rsidRPr="00E375D2" w:rsidRDefault="005A78C6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C47829"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  <w:vAlign w:val="center"/>
          </w:tcPr>
          <w:p w14:paraId="462415C3" w14:textId="4504FFB9" w:rsidR="005A78C6" w:rsidRPr="00E37747" w:rsidRDefault="009D4507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(17,161)</w:t>
            </w:r>
          </w:p>
        </w:tc>
        <w:tc>
          <w:tcPr>
            <w:tcW w:w="134" w:type="dxa"/>
            <w:vAlign w:val="bottom"/>
          </w:tcPr>
          <w:p w14:paraId="7163B7A6" w14:textId="77777777" w:rsidR="005A78C6" w:rsidRPr="00E37747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9894508" w14:textId="6DD5C4EB" w:rsidR="005A78C6" w:rsidRPr="00E375D2" w:rsidRDefault="005A78C6" w:rsidP="00CE61BC">
            <w:pPr>
              <w:spacing w:line="38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(16,307)</w:t>
            </w:r>
          </w:p>
        </w:tc>
      </w:tr>
      <w:tr w:rsidR="005A78C6" w:rsidRPr="00E37747" w14:paraId="06627745" w14:textId="77777777" w:rsidTr="00874925">
        <w:tc>
          <w:tcPr>
            <w:tcW w:w="5103" w:type="dxa"/>
          </w:tcPr>
          <w:p w14:paraId="0BB80F32" w14:textId="5045E444" w:rsidR="005A78C6" w:rsidRPr="00E375D2" w:rsidRDefault="005A78C6" w:rsidP="00CE61BC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226F40F3" w:rsidR="005A78C6" w:rsidRPr="00E37747" w:rsidRDefault="009D4507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146,598</w:t>
            </w:r>
          </w:p>
        </w:tc>
        <w:tc>
          <w:tcPr>
            <w:tcW w:w="134" w:type="dxa"/>
            <w:vAlign w:val="bottom"/>
          </w:tcPr>
          <w:p w14:paraId="38973668" w14:textId="77777777" w:rsidR="005A78C6" w:rsidRPr="00E37747" w:rsidRDefault="005A78C6" w:rsidP="00CE61BC">
            <w:pPr>
              <w:spacing w:line="38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46E0D1EF" w:rsidR="005A78C6" w:rsidRPr="00E37747" w:rsidRDefault="005A78C6" w:rsidP="00CE61BC">
            <w:pPr>
              <w:spacing w:line="38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7747">
              <w:rPr>
                <w:rFonts w:ascii="Angsana New" w:hAnsi="Angsana New"/>
                <w:sz w:val="32"/>
                <w:szCs w:val="32"/>
              </w:rPr>
              <w:t>153,055</w:t>
            </w:r>
          </w:p>
        </w:tc>
      </w:tr>
    </w:tbl>
    <w:p w14:paraId="7B0C9378" w14:textId="61CD7289" w:rsidR="008E2433" w:rsidRPr="00E37747" w:rsidRDefault="008E2433" w:rsidP="008E2433">
      <w:pPr>
        <w:tabs>
          <w:tab w:val="clear" w:pos="227"/>
        </w:tabs>
        <w:spacing w:line="24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68F39922" w14:textId="77777777" w:rsidR="00FB591C" w:rsidRDefault="00FB591C" w:rsidP="00EF2097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06071790" w14:textId="77777777" w:rsidR="00FB591C" w:rsidRDefault="00FB591C" w:rsidP="00EF2097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19EE5073" w14:textId="6446AA7B" w:rsidR="00FC3418" w:rsidRPr="00E37747" w:rsidRDefault="008E2433" w:rsidP="00EF2097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E37747">
        <w:rPr>
          <w:rFonts w:ascii="Angsana New" w:eastAsia="Arial Unicode MS" w:hAnsi="Angsana New"/>
          <w:spacing w:val="-4"/>
          <w:sz w:val="32"/>
          <w:szCs w:val="32"/>
          <w:cs/>
        </w:rPr>
        <w:t>ลูกหนี้ตามสัญญาเช่าเงินทุน</w:t>
      </w:r>
      <w:r w:rsidR="00D810D3" w:rsidRPr="00E37747">
        <w:rPr>
          <w:rFonts w:ascii="Angsana New" w:eastAsia="Arial Unicode MS" w:hAnsi="Angsana New" w:hint="cs"/>
          <w:spacing w:val="-4"/>
          <w:sz w:val="32"/>
          <w:szCs w:val="32"/>
          <w:cs/>
        </w:rPr>
        <w:t>ถือ</w:t>
      </w:r>
      <w:r w:rsidRPr="00E37747">
        <w:rPr>
          <w:rFonts w:ascii="Angsana New" w:eastAsia="Arial Unicode MS" w:hAnsi="Angsana New"/>
          <w:spacing w:val="-4"/>
          <w:sz w:val="32"/>
          <w:szCs w:val="32"/>
          <w:cs/>
        </w:rPr>
        <w:t>เป็นสัญญา</w:t>
      </w:r>
      <w:r w:rsidR="00D810D3" w:rsidRPr="00E37747">
        <w:rPr>
          <w:rFonts w:ascii="Angsana New" w:eastAsia="Arial Unicode MS" w:hAnsi="Angsana New" w:hint="cs"/>
          <w:spacing w:val="-4"/>
          <w:sz w:val="32"/>
          <w:szCs w:val="32"/>
          <w:cs/>
        </w:rPr>
        <w:t>เช่าระยะยาวจากสัญญา</w:t>
      </w:r>
      <w:r w:rsidRPr="00E3774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ซื้อขายไฟฟ้าจากพลังงานแสงอาทิตย์ </w:t>
      </w:r>
      <w:r w:rsidRPr="00E37747">
        <w:rPr>
          <w:rFonts w:ascii="Angsana New" w:eastAsia="Arial Unicode MS" w:hAnsi="Angsana New" w:hint="cs"/>
          <w:spacing w:val="-4"/>
          <w:sz w:val="32"/>
          <w:szCs w:val="32"/>
          <w:cs/>
        </w:rPr>
        <w:t>(</w:t>
      </w:r>
      <w:r w:rsidRPr="00E37747">
        <w:rPr>
          <w:rFonts w:ascii="Angsana New" w:eastAsia="Arial Unicode MS" w:hAnsi="Angsana New"/>
          <w:spacing w:val="-4"/>
          <w:sz w:val="32"/>
          <w:szCs w:val="32"/>
          <w:cs/>
        </w:rPr>
        <w:t>โซลา</w:t>
      </w:r>
      <w:r w:rsidR="009250C3" w:rsidRPr="00E37747">
        <w:rPr>
          <w:rFonts w:ascii="Angsana New" w:eastAsia="Arial Unicode MS" w:hAnsi="Angsana New" w:hint="cs"/>
          <w:spacing w:val="-4"/>
          <w:sz w:val="32"/>
          <w:szCs w:val="32"/>
          <w:cs/>
        </w:rPr>
        <w:t>ร์</w:t>
      </w:r>
      <w:r w:rsidRPr="00E37747">
        <w:rPr>
          <w:rFonts w:ascii="Angsana New" w:eastAsia="Arial Unicode MS" w:hAnsi="Angsana New"/>
          <w:spacing w:val="-4"/>
          <w:sz w:val="32"/>
          <w:szCs w:val="32"/>
          <w:cs/>
        </w:rPr>
        <w:t>เซลล์</w:t>
      </w:r>
      <w:r w:rsidRPr="00E37747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) </w:t>
      </w:r>
      <w:r w:rsidR="00D810D3" w:rsidRPr="00E37747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โดยมีกำหนดการผ่อนชำระรายงวดเดือนตามค่าการใช้ไฟฟ้า </w:t>
      </w:r>
      <w:r w:rsidRPr="00E37747">
        <w:rPr>
          <w:rFonts w:ascii="Angsana New" w:eastAsia="Arial Unicode MS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41"/>
        <w:gridCol w:w="1644"/>
        <w:gridCol w:w="143"/>
        <w:gridCol w:w="1644"/>
        <w:gridCol w:w="145"/>
        <w:gridCol w:w="1871"/>
        <w:gridCol w:w="142"/>
        <w:gridCol w:w="1868"/>
      </w:tblGrid>
      <w:tr w:rsidR="008867E1" w:rsidRPr="00E37747" w14:paraId="68474F45" w14:textId="77777777" w:rsidTr="00CE61BC">
        <w:tc>
          <w:tcPr>
            <w:tcW w:w="794" w:type="dxa"/>
            <w:vAlign w:val="bottom"/>
          </w:tcPr>
          <w:p w14:paraId="7CBD9E8B" w14:textId="2BE07CC8" w:rsidR="008867E1" w:rsidRPr="00E37747" w:rsidRDefault="008867E1" w:rsidP="008E243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E25E965" w14:textId="77777777" w:rsidR="008867E1" w:rsidRPr="00E37747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31" w:type="dxa"/>
            <w:gridSpan w:val="3"/>
            <w:tcBorders>
              <w:bottom w:val="single" w:sz="6" w:space="0" w:color="auto"/>
            </w:tcBorders>
            <w:vAlign w:val="bottom"/>
          </w:tcPr>
          <w:p w14:paraId="213078D0" w14:textId="0C17A970" w:rsidR="008867E1" w:rsidRPr="00E37747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จำนวนเงินตามสัญญา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37747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5" w:type="dxa"/>
            <w:vAlign w:val="bottom"/>
          </w:tcPr>
          <w:p w14:paraId="5B97934A" w14:textId="77777777" w:rsidR="008867E1" w:rsidRPr="00E37747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1" w:type="dxa"/>
            <w:vAlign w:val="bottom"/>
          </w:tcPr>
          <w:p w14:paraId="60FA528D" w14:textId="4D8B86F9" w:rsidR="008867E1" w:rsidRPr="00E37747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E3DCECD" w14:textId="77777777" w:rsidR="008867E1" w:rsidRPr="00E37747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8" w:type="dxa"/>
            <w:vAlign w:val="bottom"/>
          </w:tcPr>
          <w:p w14:paraId="6582DC38" w14:textId="272B91F7" w:rsidR="008867E1" w:rsidRPr="00E37747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67E1" w:rsidRPr="00E37747" w14:paraId="1D7B8529" w14:textId="77777777" w:rsidTr="00FA1E02"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12B8FEBC" w14:textId="1425002F" w:rsidR="008867E1" w:rsidRPr="00E375D2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</w:p>
        </w:tc>
        <w:tc>
          <w:tcPr>
            <w:tcW w:w="141" w:type="dxa"/>
            <w:vAlign w:val="bottom"/>
          </w:tcPr>
          <w:p w14:paraId="28BDF6B4" w14:textId="77777777" w:rsidR="008867E1" w:rsidRPr="00E37747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0771B5" w14:textId="77777777" w:rsidR="00E37747" w:rsidRPr="00E37747" w:rsidRDefault="00E37747" w:rsidP="00E3774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5E111EA7" w14:textId="6EBD740D" w:rsidR="008867E1" w:rsidRPr="00E37747" w:rsidRDefault="00221028" w:rsidP="00E37747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E37747"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37747"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37747" w:rsidRPr="00E375D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51D1DAE3" w14:textId="77777777" w:rsidR="008867E1" w:rsidRPr="00E37747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BD4F50" w14:textId="77777777" w:rsidR="00D810D3" w:rsidRPr="00E37747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C717B8" w14:textId="769B4527" w:rsidR="008867E1" w:rsidRPr="00E37747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95BA6" w:rsidRPr="00E3774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5" w:type="dxa"/>
            <w:vAlign w:val="bottom"/>
          </w:tcPr>
          <w:p w14:paraId="42E5E534" w14:textId="77777777" w:rsidR="008867E1" w:rsidRPr="00E37747" w:rsidRDefault="008867E1" w:rsidP="00A475D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4548D" w14:textId="77777777" w:rsidR="008867E1" w:rsidRPr="00E37747" w:rsidRDefault="008867E1" w:rsidP="00A4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ระยะเวลาผ่อนชำระ</w:t>
            </w:r>
          </w:p>
          <w:p w14:paraId="0896E35F" w14:textId="644C794A" w:rsidR="008867E1" w:rsidRPr="00E37747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เดือน)</w:t>
            </w:r>
          </w:p>
        </w:tc>
        <w:tc>
          <w:tcPr>
            <w:tcW w:w="142" w:type="dxa"/>
            <w:vAlign w:val="bottom"/>
          </w:tcPr>
          <w:p w14:paraId="1F9D6112" w14:textId="77777777" w:rsidR="008867E1" w:rsidRPr="00E37747" w:rsidRDefault="008867E1" w:rsidP="00A475D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FE26F2" w14:textId="77777777" w:rsidR="00A475D4" w:rsidRPr="00E37747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อัตราดอกเบี้ย</w:t>
            </w:r>
          </w:p>
          <w:p w14:paraId="73A1B3CC" w14:textId="05465381" w:rsidR="008867E1" w:rsidRPr="00E37747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ร้อยละต่อปี</w:t>
            </w:r>
          </w:p>
        </w:tc>
      </w:tr>
      <w:tr w:rsidR="005E1632" w:rsidRPr="00E37747" w14:paraId="38407461" w14:textId="77777777" w:rsidTr="00CE61BC">
        <w:tc>
          <w:tcPr>
            <w:tcW w:w="794" w:type="dxa"/>
            <w:tcBorders>
              <w:top w:val="single" w:sz="6" w:space="0" w:color="auto"/>
            </w:tcBorders>
          </w:tcPr>
          <w:p w14:paraId="26B026AD" w14:textId="29D3F98E" w:rsidR="005E1632" w:rsidRPr="00E37747" w:rsidRDefault="005E1632" w:rsidP="005E16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4E055EC" w14:textId="77777777" w:rsidR="005E1632" w:rsidRPr="00E37747" w:rsidRDefault="005E1632" w:rsidP="005E1632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C877D7" w14:textId="4C51DC50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1632">
              <w:rPr>
                <w:rFonts w:ascii="Angsana New" w:hAnsi="Angsana New"/>
                <w:sz w:val="26"/>
                <w:szCs w:val="26"/>
              </w:rPr>
              <w:t>38.16</w:t>
            </w:r>
          </w:p>
        </w:tc>
        <w:tc>
          <w:tcPr>
            <w:tcW w:w="143" w:type="dxa"/>
          </w:tcPr>
          <w:p w14:paraId="7BAA4765" w14:textId="77777777" w:rsidR="005E1632" w:rsidRPr="00E37747" w:rsidRDefault="005E1632" w:rsidP="005E1632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81FB28" w14:textId="547AB01D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38.16</w:t>
            </w:r>
          </w:p>
        </w:tc>
        <w:tc>
          <w:tcPr>
            <w:tcW w:w="145" w:type="dxa"/>
          </w:tcPr>
          <w:p w14:paraId="6B8D04F8" w14:textId="77777777" w:rsidR="005E1632" w:rsidRPr="00E375D2" w:rsidRDefault="005E1632" w:rsidP="005E163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shd w:val="clear" w:color="auto" w:fill="auto"/>
          </w:tcPr>
          <w:p w14:paraId="1C049D53" w14:textId="5E1818F6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42" w:type="dxa"/>
          </w:tcPr>
          <w:p w14:paraId="78143D1C" w14:textId="77777777" w:rsidR="005E1632" w:rsidRPr="00E37747" w:rsidRDefault="005E1632" w:rsidP="005E163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6" w:space="0" w:color="auto"/>
            </w:tcBorders>
            <w:shd w:val="clear" w:color="auto" w:fill="auto"/>
          </w:tcPr>
          <w:p w14:paraId="3B7951B6" w14:textId="749CE020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4.50</w:t>
            </w:r>
          </w:p>
        </w:tc>
      </w:tr>
      <w:tr w:rsidR="005E1632" w:rsidRPr="00E37747" w14:paraId="0389CB0F" w14:textId="77777777" w:rsidTr="008867E1">
        <w:tc>
          <w:tcPr>
            <w:tcW w:w="794" w:type="dxa"/>
          </w:tcPr>
          <w:p w14:paraId="3EAF6A51" w14:textId="583FC1BC" w:rsidR="005E1632" w:rsidRPr="00E37747" w:rsidRDefault="005E1632" w:rsidP="005E16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6A8E79A5" w14:textId="6B0F7FE2" w:rsidR="005E1632" w:rsidRPr="00E37747" w:rsidRDefault="005E1632" w:rsidP="005E1632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76DD8F12" w14:textId="7B7DC9CB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1632">
              <w:rPr>
                <w:rFonts w:ascii="Angsana New" w:hAnsi="Angsana New"/>
                <w:sz w:val="26"/>
                <w:szCs w:val="26"/>
              </w:rPr>
              <w:t>32.57</w:t>
            </w:r>
          </w:p>
        </w:tc>
        <w:tc>
          <w:tcPr>
            <w:tcW w:w="143" w:type="dxa"/>
          </w:tcPr>
          <w:p w14:paraId="2CC6A777" w14:textId="77777777" w:rsidR="005E1632" w:rsidRPr="00E37747" w:rsidRDefault="005E1632" w:rsidP="005E1632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5C1358DF" w14:textId="2A0EB5A6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32.57</w:t>
            </w:r>
          </w:p>
        </w:tc>
        <w:tc>
          <w:tcPr>
            <w:tcW w:w="145" w:type="dxa"/>
          </w:tcPr>
          <w:p w14:paraId="6D453847" w14:textId="77777777" w:rsidR="005E1632" w:rsidRPr="00E375D2" w:rsidRDefault="005E1632" w:rsidP="005E163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38CF0C2" w14:textId="114C2410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20FD0AC9" w14:textId="77777777" w:rsidR="005E1632" w:rsidRPr="00E37747" w:rsidRDefault="005E1632" w:rsidP="005E163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26937F5D" w14:textId="5840F80A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</w:tr>
      <w:tr w:rsidR="005E1632" w:rsidRPr="00E37747" w14:paraId="7B901754" w14:textId="77777777" w:rsidTr="008867E1">
        <w:tc>
          <w:tcPr>
            <w:tcW w:w="794" w:type="dxa"/>
          </w:tcPr>
          <w:p w14:paraId="3FD9F32C" w14:textId="61DBE667" w:rsidR="005E1632" w:rsidRPr="00E37747" w:rsidRDefault="005E1632" w:rsidP="005E16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2752B7ED" w14:textId="77777777" w:rsidR="005E1632" w:rsidRPr="00E37747" w:rsidRDefault="005E1632" w:rsidP="005E1632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B66C9E1" w14:textId="23B35DB2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1632">
              <w:rPr>
                <w:rFonts w:ascii="Angsana New" w:hAnsi="Angsana New"/>
                <w:sz w:val="26"/>
                <w:szCs w:val="26"/>
              </w:rPr>
              <w:t>42.68</w:t>
            </w:r>
          </w:p>
        </w:tc>
        <w:tc>
          <w:tcPr>
            <w:tcW w:w="143" w:type="dxa"/>
          </w:tcPr>
          <w:p w14:paraId="215B7ADB" w14:textId="77777777" w:rsidR="005E1632" w:rsidRPr="00E37747" w:rsidRDefault="005E1632" w:rsidP="005E1632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D84ED4A" w14:textId="115B6258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42.68</w:t>
            </w:r>
          </w:p>
        </w:tc>
        <w:tc>
          <w:tcPr>
            <w:tcW w:w="145" w:type="dxa"/>
          </w:tcPr>
          <w:p w14:paraId="7F8FFF87" w14:textId="77777777" w:rsidR="005E1632" w:rsidRPr="00E375D2" w:rsidRDefault="005E1632" w:rsidP="005E163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524AE177" w14:textId="4F7884E1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1DB88326" w14:textId="77777777" w:rsidR="005E1632" w:rsidRPr="00E37747" w:rsidRDefault="005E1632" w:rsidP="005E163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4A8C1861" w14:textId="5D8E7F22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3.93</w:t>
            </w:r>
          </w:p>
        </w:tc>
      </w:tr>
      <w:tr w:rsidR="005E1632" w:rsidRPr="00E37747" w14:paraId="64F20E15" w14:textId="77777777" w:rsidTr="008867E1">
        <w:tc>
          <w:tcPr>
            <w:tcW w:w="794" w:type="dxa"/>
          </w:tcPr>
          <w:p w14:paraId="2FCCBCCA" w14:textId="4C22E50B" w:rsidR="005E1632" w:rsidRPr="00E37747" w:rsidRDefault="005E1632" w:rsidP="005E16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5C73562A" w14:textId="77777777" w:rsidR="005E1632" w:rsidRPr="00E37747" w:rsidRDefault="005E1632" w:rsidP="005E1632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FBD7FB8" w14:textId="331E2D56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1632">
              <w:rPr>
                <w:rFonts w:ascii="Angsana New" w:hAnsi="Angsana New"/>
                <w:sz w:val="26"/>
                <w:szCs w:val="26"/>
              </w:rPr>
              <w:t>41.95</w:t>
            </w:r>
          </w:p>
        </w:tc>
        <w:tc>
          <w:tcPr>
            <w:tcW w:w="143" w:type="dxa"/>
          </w:tcPr>
          <w:p w14:paraId="33D9965A" w14:textId="77777777" w:rsidR="005E1632" w:rsidRPr="00E37747" w:rsidRDefault="005E1632" w:rsidP="005E1632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D69D2BD" w14:textId="79D896EB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41.95</w:t>
            </w:r>
          </w:p>
        </w:tc>
        <w:tc>
          <w:tcPr>
            <w:tcW w:w="145" w:type="dxa"/>
          </w:tcPr>
          <w:p w14:paraId="1FC6608C" w14:textId="77777777" w:rsidR="005E1632" w:rsidRPr="00E375D2" w:rsidRDefault="005E1632" w:rsidP="005E163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872A411" w14:textId="3EB01B8F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42" w:type="dxa"/>
          </w:tcPr>
          <w:p w14:paraId="010CE56A" w14:textId="77777777" w:rsidR="005E1632" w:rsidRPr="00E37747" w:rsidRDefault="005E1632" w:rsidP="005E163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66C9C0B0" w14:textId="051E1F7C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3.95</w:t>
            </w:r>
          </w:p>
        </w:tc>
      </w:tr>
      <w:tr w:rsidR="005E1632" w:rsidRPr="00E37747" w14:paraId="4760B818" w14:textId="77777777" w:rsidTr="008867E1">
        <w:tc>
          <w:tcPr>
            <w:tcW w:w="794" w:type="dxa"/>
          </w:tcPr>
          <w:p w14:paraId="39FD0B4F" w14:textId="71B9B8DA" w:rsidR="005E1632" w:rsidRPr="00E37747" w:rsidRDefault="005E1632" w:rsidP="005E1632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3BA7A174" w14:textId="77777777" w:rsidR="005E1632" w:rsidRPr="00E37747" w:rsidRDefault="005E1632" w:rsidP="005E1632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28E9AB1F" w14:textId="27BE1482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E1632">
              <w:rPr>
                <w:rFonts w:ascii="Angsana New" w:hAnsi="Angsana New"/>
                <w:sz w:val="26"/>
                <w:szCs w:val="26"/>
              </w:rPr>
              <w:t>80.88</w:t>
            </w:r>
          </w:p>
        </w:tc>
        <w:tc>
          <w:tcPr>
            <w:tcW w:w="143" w:type="dxa"/>
          </w:tcPr>
          <w:p w14:paraId="27567EC8" w14:textId="77777777" w:rsidR="005E1632" w:rsidRPr="00E37747" w:rsidRDefault="005E1632" w:rsidP="005E1632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3C4A932D" w14:textId="0522A41E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80.88</w:t>
            </w:r>
          </w:p>
        </w:tc>
        <w:tc>
          <w:tcPr>
            <w:tcW w:w="145" w:type="dxa"/>
          </w:tcPr>
          <w:p w14:paraId="13FCFAFE" w14:textId="77777777" w:rsidR="005E1632" w:rsidRPr="00E375D2" w:rsidRDefault="005E1632" w:rsidP="005E163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6B35AD59" w14:textId="6FAA860D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142" w:type="dxa"/>
          </w:tcPr>
          <w:p w14:paraId="05482FB0" w14:textId="77777777" w:rsidR="005E1632" w:rsidRPr="00E37747" w:rsidRDefault="005E1632" w:rsidP="005E1632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8" w:type="dxa"/>
            <w:shd w:val="clear" w:color="auto" w:fill="auto"/>
          </w:tcPr>
          <w:p w14:paraId="3D5A2C42" w14:textId="7BE58ECA" w:rsidR="005E1632" w:rsidRPr="00E37747" w:rsidRDefault="005E1632" w:rsidP="005E1632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4.69</w:t>
            </w:r>
          </w:p>
        </w:tc>
      </w:tr>
    </w:tbl>
    <w:p w14:paraId="0F5EE83E" w14:textId="77777777" w:rsidR="00650386" w:rsidRPr="00E37747" w:rsidRDefault="00650386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01A799EB" w14:textId="47BDEA13" w:rsidR="005A40FD" w:rsidRPr="00E37747" w:rsidRDefault="002E28A2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E37747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A40FD" w:rsidRPr="00E3774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0FD" w:rsidRPr="00E3774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0FD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5A40FD" w:rsidRPr="00E3774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88CE3" w14:textId="30A3D524" w:rsidR="005A40FD" w:rsidRPr="00E37747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E11D0D" w:rsidRPr="00E37747" w14:paraId="326C024F" w14:textId="77777777" w:rsidTr="00AD61B4">
        <w:tc>
          <w:tcPr>
            <w:tcW w:w="2891" w:type="dxa"/>
          </w:tcPr>
          <w:p w14:paraId="49D1A301" w14:textId="77777777" w:rsidR="005A40FD" w:rsidRPr="00E37747" w:rsidRDefault="005A40FD" w:rsidP="004F602D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E375D2" w:rsidRDefault="005A40FD" w:rsidP="004F602D">
            <w:pPr>
              <w:tabs>
                <w:tab w:val="left" w:pos="115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E11D0D" w:rsidRPr="00E37747" w14:paraId="06BEADD5" w14:textId="77777777" w:rsidTr="00AD61B4">
        <w:tc>
          <w:tcPr>
            <w:tcW w:w="2891" w:type="dxa"/>
          </w:tcPr>
          <w:p w14:paraId="74A14E36" w14:textId="77777777" w:rsidR="005A40FD" w:rsidRPr="00E37747" w:rsidRDefault="005A40FD" w:rsidP="004F602D">
            <w:pPr>
              <w:tabs>
                <w:tab w:val="left" w:pos="540"/>
              </w:tabs>
              <w:spacing w:line="30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E37747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6F36BA8D" w14:textId="77777777" w:rsidR="005A40FD" w:rsidRPr="00E37747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E37747" w:rsidRDefault="005A40FD" w:rsidP="004F602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028" w:rsidRPr="00E37747" w14:paraId="644BEE36" w14:textId="77777777" w:rsidTr="008F14B3">
        <w:tc>
          <w:tcPr>
            <w:tcW w:w="2891" w:type="dxa"/>
          </w:tcPr>
          <w:p w14:paraId="5C1F6DE3" w14:textId="77777777" w:rsidR="00221028" w:rsidRPr="00E37747" w:rsidRDefault="00221028" w:rsidP="00221028">
            <w:pPr>
              <w:tabs>
                <w:tab w:val="left" w:pos="540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EF71E6C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3CC78F6E" w14:textId="686D09AE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ED6535D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F48FFEA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E8E6169" w14:textId="448AC449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5" w:type="dxa"/>
          </w:tcPr>
          <w:p w14:paraId="373BFC32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8E765AA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1346D82B" w14:textId="403415E8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375D2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DFA079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11BF3EF" w14:textId="77777777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869F796" w14:textId="4AF9D1FB" w:rsidR="00221028" w:rsidRPr="00E37747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3774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F27AD" w:rsidRPr="00E37747" w14:paraId="0D10C4DD" w14:textId="77777777" w:rsidTr="00AD61B4">
        <w:tc>
          <w:tcPr>
            <w:tcW w:w="2891" w:type="dxa"/>
          </w:tcPr>
          <w:p w14:paraId="4FFE7AB6" w14:textId="77777777" w:rsidR="00BF27AD" w:rsidRPr="00E375D2" w:rsidRDefault="00BF27AD" w:rsidP="00BF27A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B683F0" w14:textId="4E9AD2F3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27AD">
              <w:rPr>
                <w:rFonts w:ascii="Angsana New" w:hAnsi="Angsana New"/>
                <w:sz w:val="26"/>
                <w:szCs w:val="26"/>
              </w:rPr>
              <w:t xml:space="preserve"> 615,02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BF27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</w:tcPr>
          <w:p w14:paraId="24F076A4" w14:textId="77777777" w:rsidR="00BF27AD" w:rsidRPr="00E37747" w:rsidRDefault="00BF27AD" w:rsidP="00BF27AD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8042D26" w14:textId="77ECCD5D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467,393</w:t>
            </w:r>
          </w:p>
        </w:tc>
        <w:tc>
          <w:tcPr>
            <w:tcW w:w="145" w:type="dxa"/>
          </w:tcPr>
          <w:p w14:paraId="1344CDCB" w14:textId="77777777" w:rsidR="00BF27AD" w:rsidRPr="00E375D2" w:rsidRDefault="00BF27AD" w:rsidP="00BF27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97A70F" w14:textId="01D4AF15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4963">
              <w:rPr>
                <w:rFonts w:ascii="Angsana New" w:hAnsi="Angsana New"/>
                <w:sz w:val="26"/>
                <w:szCs w:val="26"/>
              </w:rPr>
              <w:t xml:space="preserve"> 520,135 </w:t>
            </w:r>
          </w:p>
        </w:tc>
        <w:tc>
          <w:tcPr>
            <w:tcW w:w="142" w:type="dxa"/>
          </w:tcPr>
          <w:p w14:paraId="41F0BAC6" w14:textId="77777777" w:rsidR="00BF27AD" w:rsidRPr="00E37747" w:rsidRDefault="00BF27AD" w:rsidP="00BF27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B3A0CFB" w14:textId="7B1638FE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418,887 </w:t>
            </w:r>
          </w:p>
        </w:tc>
      </w:tr>
      <w:tr w:rsidR="00BF27AD" w:rsidRPr="00E37747" w14:paraId="33A12701" w14:textId="77777777" w:rsidTr="00AD61B4">
        <w:tc>
          <w:tcPr>
            <w:tcW w:w="2891" w:type="dxa"/>
          </w:tcPr>
          <w:p w14:paraId="575D174B" w14:textId="77777777" w:rsidR="00BF27AD" w:rsidRPr="00E37747" w:rsidRDefault="00BF27AD" w:rsidP="00BF27A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29537D40" w14:textId="5AAEDACE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27AD">
              <w:rPr>
                <w:rFonts w:ascii="Angsana New" w:hAnsi="Angsana New"/>
                <w:sz w:val="26"/>
                <w:szCs w:val="26"/>
              </w:rPr>
              <w:t xml:space="preserve"> 36,490</w:t>
            </w:r>
          </w:p>
        </w:tc>
        <w:tc>
          <w:tcPr>
            <w:tcW w:w="143" w:type="dxa"/>
          </w:tcPr>
          <w:p w14:paraId="02F8D466" w14:textId="77777777" w:rsidR="00BF27AD" w:rsidRPr="00E37747" w:rsidRDefault="00BF27AD" w:rsidP="00BF27AD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F8FFDC" w14:textId="7FC563F8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51,375</w:t>
            </w:r>
          </w:p>
        </w:tc>
        <w:tc>
          <w:tcPr>
            <w:tcW w:w="145" w:type="dxa"/>
          </w:tcPr>
          <w:p w14:paraId="517C543E" w14:textId="77777777" w:rsidR="00BF27AD" w:rsidRPr="00E375D2" w:rsidRDefault="00BF27AD" w:rsidP="00BF27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B8BDA5" w14:textId="574D588C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4963">
              <w:rPr>
                <w:rFonts w:ascii="Angsana New" w:hAnsi="Angsana New"/>
                <w:sz w:val="26"/>
                <w:szCs w:val="26"/>
              </w:rPr>
              <w:t xml:space="preserve"> 36,490 </w:t>
            </w:r>
          </w:p>
        </w:tc>
        <w:tc>
          <w:tcPr>
            <w:tcW w:w="142" w:type="dxa"/>
          </w:tcPr>
          <w:p w14:paraId="2F5024BB" w14:textId="77777777" w:rsidR="00BF27AD" w:rsidRPr="00E37747" w:rsidRDefault="00BF27AD" w:rsidP="00BF27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9DDFD8" w14:textId="49857A87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51,375 </w:t>
            </w:r>
          </w:p>
        </w:tc>
      </w:tr>
      <w:tr w:rsidR="00BF27AD" w:rsidRPr="00E37747" w14:paraId="106D0053" w14:textId="77777777" w:rsidTr="00AD61B4">
        <w:tc>
          <w:tcPr>
            <w:tcW w:w="2891" w:type="dxa"/>
          </w:tcPr>
          <w:p w14:paraId="48621A6B" w14:textId="77777777" w:rsidR="00BF27AD" w:rsidRPr="00E375D2" w:rsidRDefault="00BF27AD" w:rsidP="00BF27A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769C5887" w14:textId="13016853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27AD">
              <w:rPr>
                <w:rFonts w:ascii="Angsana New" w:hAnsi="Angsana New"/>
                <w:sz w:val="26"/>
                <w:szCs w:val="26"/>
              </w:rPr>
              <w:t xml:space="preserve"> 30,24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BF27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</w:tcPr>
          <w:p w14:paraId="66FD3531" w14:textId="77777777" w:rsidR="00BF27AD" w:rsidRPr="00E37747" w:rsidRDefault="00BF27AD" w:rsidP="00BF27AD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AEE8646" w14:textId="29C7A3DA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9,928</w:t>
            </w:r>
          </w:p>
        </w:tc>
        <w:tc>
          <w:tcPr>
            <w:tcW w:w="145" w:type="dxa"/>
          </w:tcPr>
          <w:p w14:paraId="4BA1ED5E" w14:textId="77777777" w:rsidR="00BF27AD" w:rsidRPr="00E375D2" w:rsidRDefault="00BF27AD" w:rsidP="00BF27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1C02FF" w14:textId="71C737A9" w:rsidR="00BF27AD" w:rsidRPr="00E37747" w:rsidRDefault="00BF27AD" w:rsidP="00BF27A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33ABADEE" w14:textId="77777777" w:rsidR="00BF27AD" w:rsidRPr="00E37747" w:rsidRDefault="00BF27AD" w:rsidP="00BF27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C3C4D44" w14:textId="77777777" w:rsidR="00BF27AD" w:rsidRPr="00E37747" w:rsidRDefault="00BF27AD" w:rsidP="00BF27A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BF27AD" w:rsidRPr="00E37747" w14:paraId="29C13F1B" w14:textId="77777777" w:rsidTr="00AD61B4">
        <w:tc>
          <w:tcPr>
            <w:tcW w:w="2891" w:type="dxa"/>
          </w:tcPr>
          <w:p w14:paraId="40B222BB" w14:textId="77777777" w:rsidR="00BF27AD" w:rsidRPr="00E375D2" w:rsidRDefault="00BF27AD" w:rsidP="00BF27A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0CEB2AB7" w14:textId="23499AB7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27AD">
              <w:rPr>
                <w:rFonts w:ascii="Angsana New" w:hAnsi="Angsana New"/>
                <w:sz w:val="26"/>
                <w:szCs w:val="26"/>
              </w:rPr>
              <w:t xml:space="preserve"> 10,79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BF27A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3" w:type="dxa"/>
          </w:tcPr>
          <w:p w14:paraId="34D26C99" w14:textId="77777777" w:rsidR="00BF27AD" w:rsidRPr="00E37747" w:rsidRDefault="00BF27AD" w:rsidP="00BF27AD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9CF351" w14:textId="6F6C21AF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6,134</w:t>
            </w:r>
          </w:p>
        </w:tc>
        <w:tc>
          <w:tcPr>
            <w:tcW w:w="145" w:type="dxa"/>
          </w:tcPr>
          <w:p w14:paraId="2B2F13B6" w14:textId="77777777" w:rsidR="00BF27AD" w:rsidRPr="00E375D2" w:rsidRDefault="00BF27AD" w:rsidP="00BF27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140A2E" w14:textId="02AF3473" w:rsidR="00BF27AD" w:rsidRPr="00E37747" w:rsidRDefault="00BF27AD" w:rsidP="00BF27A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43D7511D" w14:textId="77777777" w:rsidR="00BF27AD" w:rsidRPr="00E37747" w:rsidRDefault="00BF27AD" w:rsidP="00BF27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64FAD89" w14:textId="77777777" w:rsidR="00BF27AD" w:rsidRPr="00E37747" w:rsidRDefault="00BF27AD" w:rsidP="00BF27A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BF27AD" w:rsidRPr="00E37747" w14:paraId="5D2D2E8C" w14:textId="77777777" w:rsidTr="00AD61B4">
        <w:tc>
          <w:tcPr>
            <w:tcW w:w="2891" w:type="dxa"/>
          </w:tcPr>
          <w:p w14:paraId="759EBC95" w14:textId="77777777" w:rsidR="00BF27AD" w:rsidRPr="00E375D2" w:rsidRDefault="00BF27AD" w:rsidP="00BF27A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65B58ECC" w14:textId="02A81C98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27AD">
              <w:rPr>
                <w:rFonts w:ascii="Angsana New" w:hAnsi="Angsana New"/>
                <w:sz w:val="26"/>
                <w:szCs w:val="26"/>
              </w:rPr>
              <w:t xml:space="preserve"> 124,407</w:t>
            </w:r>
          </w:p>
        </w:tc>
        <w:tc>
          <w:tcPr>
            <w:tcW w:w="143" w:type="dxa"/>
          </w:tcPr>
          <w:p w14:paraId="01340CE4" w14:textId="77777777" w:rsidR="00BF27AD" w:rsidRPr="00E37747" w:rsidRDefault="00BF27AD" w:rsidP="00BF27AD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DF4611" w14:textId="6DDB12EB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36,070</w:t>
            </w:r>
          </w:p>
        </w:tc>
        <w:tc>
          <w:tcPr>
            <w:tcW w:w="145" w:type="dxa"/>
          </w:tcPr>
          <w:p w14:paraId="448FDFB4" w14:textId="77777777" w:rsidR="00BF27AD" w:rsidRPr="00E375D2" w:rsidRDefault="00BF27AD" w:rsidP="00BF27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E66A" w14:textId="167BE28B" w:rsidR="00BF27AD" w:rsidRPr="00E37747" w:rsidRDefault="00BF27AD" w:rsidP="00BF27A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51E54B2C" w14:textId="77777777" w:rsidR="00BF27AD" w:rsidRPr="00E37747" w:rsidRDefault="00BF27AD" w:rsidP="00BF27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481A894" w14:textId="77777777" w:rsidR="00BF27AD" w:rsidRPr="00E37747" w:rsidRDefault="00BF27AD" w:rsidP="00BF27A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BF27AD" w:rsidRPr="00E37747" w14:paraId="0771AF7D" w14:textId="77777777" w:rsidTr="00AD61B4">
        <w:tc>
          <w:tcPr>
            <w:tcW w:w="2891" w:type="dxa"/>
          </w:tcPr>
          <w:p w14:paraId="295FA992" w14:textId="77777777" w:rsidR="00BF27AD" w:rsidRPr="00E375D2" w:rsidRDefault="00BF27AD" w:rsidP="00BF27AD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304D6AFF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F27AD">
              <w:rPr>
                <w:rFonts w:ascii="Angsana New" w:hAnsi="Angsana New"/>
                <w:sz w:val="26"/>
                <w:szCs w:val="26"/>
              </w:rPr>
              <w:t xml:space="preserve"> 2,804 </w:t>
            </w:r>
          </w:p>
        </w:tc>
        <w:tc>
          <w:tcPr>
            <w:tcW w:w="143" w:type="dxa"/>
          </w:tcPr>
          <w:p w14:paraId="4F1E055F" w14:textId="77777777" w:rsidR="00BF27AD" w:rsidRPr="00E37747" w:rsidRDefault="00BF27AD" w:rsidP="00BF27AD">
            <w:pPr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01859C11" w:rsidR="00BF27AD" w:rsidRPr="00E37747" w:rsidRDefault="00BF27AD" w:rsidP="00BF27AD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1,770</w:t>
            </w:r>
          </w:p>
        </w:tc>
        <w:tc>
          <w:tcPr>
            <w:tcW w:w="145" w:type="dxa"/>
          </w:tcPr>
          <w:p w14:paraId="7ADD2BDC" w14:textId="77777777" w:rsidR="00BF27AD" w:rsidRPr="00E375D2" w:rsidRDefault="00BF27AD" w:rsidP="00BF27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29AE9BE8" w:rsidR="00BF27AD" w:rsidRPr="00E37747" w:rsidRDefault="00BF27AD" w:rsidP="00BF27A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1F3D4384" w14:textId="77777777" w:rsidR="00BF27AD" w:rsidRPr="00E37747" w:rsidRDefault="00BF27AD" w:rsidP="00BF27AD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77777777" w:rsidR="00BF27AD" w:rsidRPr="00E37747" w:rsidRDefault="00BF27AD" w:rsidP="00BF27AD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9B4963" w:rsidRPr="00E37747" w14:paraId="45827127" w14:textId="77777777" w:rsidTr="00AD61B4">
        <w:tc>
          <w:tcPr>
            <w:tcW w:w="2891" w:type="dxa"/>
          </w:tcPr>
          <w:p w14:paraId="2F660A5B" w14:textId="77777777" w:rsidR="009B4963" w:rsidRPr="00E37747" w:rsidRDefault="009B4963" w:rsidP="009B4963">
            <w:pPr>
              <w:spacing w:line="30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A80485" w14:textId="7DD8FB58" w:rsidR="009B4963" w:rsidRPr="00E37747" w:rsidRDefault="00BF27AD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819,772</w:t>
            </w:r>
          </w:p>
        </w:tc>
        <w:tc>
          <w:tcPr>
            <w:tcW w:w="143" w:type="dxa"/>
          </w:tcPr>
          <w:p w14:paraId="60C25CBF" w14:textId="77777777" w:rsidR="009B4963" w:rsidRPr="00E37747" w:rsidRDefault="009B4963" w:rsidP="009B4963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B6D0419" w14:textId="0F8E163F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572,670</w:t>
            </w:r>
          </w:p>
        </w:tc>
        <w:tc>
          <w:tcPr>
            <w:tcW w:w="145" w:type="dxa"/>
          </w:tcPr>
          <w:p w14:paraId="4042FE76" w14:textId="77777777" w:rsidR="009B4963" w:rsidRPr="00E37747" w:rsidRDefault="009B4963" w:rsidP="009B496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28C45D" w14:textId="7C917F1B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4963">
              <w:rPr>
                <w:rFonts w:ascii="Angsana New" w:hAnsi="Angsana New"/>
                <w:sz w:val="26"/>
                <w:szCs w:val="26"/>
              </w:rPr>
              <w:t xml:space="preserve"> 556,625 </w:t>
            </w:r>
          </w:p>
        </w:tc>
        <w:tc>
          <w:tcPr>
            <w:tcW w:w="142" w:type="dxa"/>
          </w:tcPr>
          <w:p w14:paraId="68021945" w14:textId="77777777" w:rsidR="009B4963" w:rsidRPr="00E37747" w:rsidRDefault="009B4963" w:rsidP="009B496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3906514" w14:textId="6AE03354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470,262</w:t>
            </w:r>
          </w:p>
        </w:tc>
      </w:tr>
      <w:tr w:rsidR="009B4963" w:rsidRPr="00E37747" w14:paraId="0F9D804A" w14:textId="77777777" w:rsidTr="00173F01">
        <w:tc>
          <w:tcPr>
            <w:tcW w:w="2891" w:type="dxa"/>
          </w:tcPr>
          <w:p w14:paraId="383BCA8C" w14:textId="77777777" w:rsidR="009B4963" w:rsidRPr="00E375D2" w:rsidRDefault="009B4963" w:rsidP="009B4963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8D62D7B" w14:textId="76870663" w:rsidR="009B4963" w:rsidRPr="00E37747" w:rsidRDefault="00BF27AD" w:rsidP="009B496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(39,426)</w:t>
            </w:r>
          </w:p>
        </w:tc>
        <w:tc>
          <w:tcPr>
            <w:tcW w:w="143" w:type="dxa"/>
          </w:tcPr>
          <w:p w14:paraId="7B9BB29A" w14:textId="77777777" w:rsidR="009B4963" w:rsidRPr="00E375D2" w:rsidRDefault="009B4963" w:rsidP="009B496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1FC5DE" w14:textId="2111C988" w:rsidR="009B4963" w:rsidRPr="00E37747" w:rsidRDefault="009B4963" w:rsidP="009B496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(63,413)</w:t>
            </w:r>
          </w:p>
        </w:tc>
        <w:tc>
          <w:tcPr>
            <w:tcW w:w="145" w:type="dxa"/>
          </w:tcPr>
          <w:p w14:paraId="20F69C4F" w14:textId="77777777" w:rsidR="009B4963" w:rsidRPr="00E37747" w:rsidRDefault="009B4963" w:rsidP="009B496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74C61E86" w:rsidR="009B4963" w:rsidRPr="00E37747" w:rsidRDefault="009B4963" w:rsidP="00B4253D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4963">
              <w:rPr>
                <w:rFonts w:ascii="Angsana New" w:hAnsi="Angsana New"/>
                <w:sz w:val="26"/>
                <w:szCs w:val="26"/>
              </w:rPr>
              <w:t xml:space="preserve"> (18,249)</w:t>
            </w:r>
          </w:p>
        </w:tc>
        <w:tc>
          <w:tcPr>
            <w:tcW w:w="142" w:type="dxa"/>
          </w:tcPr>
          <w:p w14:paraId="6FECBB02" w14:textId="77777777" w:rsidR="009B4963" w:rsidRPr="00E37747" w:rsidRDefault="009B4963" w:rsidP="009B496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CF1D22" w14:textId="5E8901F3" w:rsidR="009B4963" w:rsidRPr="00E375D2" w:rsidRDefault="009B4963" w:rsidP="009B4963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(47,951)</w:t>
            </w:r>
          </w:p>
        </w:tc>
      </w:tr>
      <w:tr w:rsidR="009B4963" w:rsidRPr="00E37747" w14:paraId="6E65E3ED" w14:textId="77777777" w:rsidTr="00173F01">
        <w:tc>
          <w:tcPr>
            <w:tcW w:w="2891" w:type="dxa"/>
          </w:tcPr>
          <w:p w14:paraId="284F4FAE" w14:textId="08C967E9" w:rsidR="009B4963" w:rsidRPr="00E37747" w:rsidRDefault="009B4963" w:rsidP="009B4963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5B093EA" w14:textId="29858051" w:rsidR="009B4963" w:rsidRPr="00E37747" w:rsidRDefault="00BF27AD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780,346</w:t>
            </w:r>
          </w:p>
        </w:tc>
        <w:tc>
          <w:tcPr>
            <w:tcW w:w="143" w:type="dxa"/>
          </w:tcPr>
          <w:p w14:paraId="62273958" w14:textId="77777777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CFCDCC" w14:textId="7296DB8F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509,257</w:t>
            </w:r>
          </w:p>
        </w:tc>
        <w:tc>
          <w:tcPr>
            <w:tcW w:w="145" w:type="dxa"/>
          </w:tcPr>
          <w:p w14:paraId="6016C301" w14:textId="77777777" w:rsidR="009B4963" w:rsidRPr="00E375D2" w:rsidRDefault="009B4963" w:rsidP="009B496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443EA88" w14:textId="03054D11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4963">
              <w:rPr>
                <w:rFonts w:ascii="Angsana New" w:hAnsi="Angsana New"/>
                <w:sz w:val="26"/>
                <w:szCs w:val="26"/>
              </w:rPr>
              <w:t>538,376</w:t>
            </w:r>
          </w:p>
        </w:tc>
        <w:tc>
          <w:tcPr>
            <w:tcW w:w="142" w:type="dxa"/>
          </w:tcPr>
          <w:p w14:paraId="1C895633" w14:textId="77777777" w:rsidR="009B4963" w:rsidRPr="00E37747" w:rsidRDefault="009B4963" w:rsidP="009B496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CA07E" w14:textId="2DDB48AB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422,311</w:t>
            </w:r>
          </w:p>
        </w:tc>
      </w:tr>
      <w:tr w:rsidR="009B4963" w:rsidRPr="00E37747" w14:paraId="4793E22D" w14:textId="77777777" w:rsidTr="00221028">
        <w:tc>
          <w:tcPr>
            <w:tcW w:w="2891" w:type="dxa"/>
          </w:tcPr>
          <w:p w14:paraId="7D6D5275" w14:textId="7BD74F91" w:rsidR="009B4963" w:rsidRPr="00E375D2" w:rsidRDefault="009B4963" w:rsidP="009B4963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5CD0CBAB" w:rsidR="009B4963" w:rsidRPr="00E37747" w:rsidRDefault="00BF27AD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14,074</w:t>
            </w:r>
          </w:p>
        </w:tc>
        <w:tc>
          <w:tcPr>
            <w:tcW w:w="143" w:type="dxa"/>
          </w:tcPr>
          <w:p w14:paraId="5A676BBD" w14:textId="77777777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9D2965" w14:textId="221DFE91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13,908</w:t>
            </w:r>
          </w:p>
        </w:tc>
        <w:tc>
          <w:tcPr>
            <w:tcW w:w="145" w:type="dxa"/>
          </w:tcPr>
          <w:p w14:paraId="4449EB92" w14:textId="77777777" w:rsidR="009B4963" w:rsidRPr="00E375D2" w:rsidRDefault="009B4963" w:rsidP="009B496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DF1EBF" w14:textId="7B0C9A09" w:rsidR="009B4963" w:rsidRPr="00E37747" w:rsidRDefault="009B4963" w:rsidP="009B496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AB7602" w14:textId="7FAA451C" w:rsidR="009B4963" w:rsidRPr="00E37747" w:rsidRDefault="009B4963" w:rsidP="009B496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DADE6D" w14:textId="411C8F17" w:rsidR="009B4963" w:rsidRPr="00E37747" w:rsidRDefault="009B4963" w:rsidP="009B4963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B4963" w:rsidRPr="00E37747" w14:paraId="363730D5" w14:textId="77777777" w:rsidTr="00173F01">
        <w:tc>
          <w:tcPr>
            <w:tcW w:w="2891" w:type="dxa"/>
          </w:tcPr>
          <w:p w14:paraId="67CDD52E" w14:textId="24389C00" w:rsidR="009B4963" w:rsidRPr="00E375D2" w:rsidRDefault="009B4963" w:rsidP="009B4963">
            <w:pPr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 w:rsidRPr="00E37747">
              <w:rPr>
                <w:rFonts w:ascii="Angsana New" w:hAnsi="Angsana New"/>
                <w:sz w:val="26"/>
                <w:szCs w:val="26"/>
              </w:rPr>
              <w:t>-</w:t>
            </w:r>
            <w:r w:rsidRPr="00E375D2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33C1D7A3" w:rsidR="009B4963" w:rsidRPr="00E37747" w:rsidRDefault="00BF27AD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794,420</w:t>
            </w:r>
          </w:p>
        </w:tc>
        <w:tc>
          <w:tcPr>
            <w:tcW w:w="143" w:type="dxa"/>
          </w:tcPr>
          <w:p w14:paraId="465B7C79" w14:textId="77777777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C31309" w14:textId="601B5B06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523,165</w:t>
            </w:r>
          </w:p>
        </w:tc>
        <w:tc>
          <w:tcPr>
            <w:tcW w:w="145" w:type="dxa"/>
          </w:tcPr>
          <w:p w14:paraId="5CBE1B62" w14:textId="77777777" w:rsidR="009B4963" w:rsidRPr="00E375D2" w:rsidRDefault="009B4963" w:rsidP="009B496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33B19EEB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B4963">
              <w:rPr>
                <w:rFonts w:ascii="Angsana New" w:hAnsi="Angsana New"/>
                <w:sz w:val="26"/>
                <w:szCs w:val="26"/>
                <w:cs/>
              </w:rPr>
              <w:t>538</w:t>
            </w:r>
            <w:r w:rsidRPr="009B4963">
              <w:rPr>
                <w:rFonts w:ascii="Angsana New" w:hAnsi="Angsana New"/>
                <w:sz w:val="26"/>
                <w:szCs w:val="26"/>
              </w:rPr>
              <w:t>,</w:t>
            </w:r>
            <w:r w:rsidRPr="009B4963">
              <w:rPr>
                <w:rFonts w:ascii="Angsana New" w:hAnsi="Angsana New"/>
                <w:sz w:val="26"/>
                <w:szCs w:val="26"/>
                <w:cs/>
              </w:rPr>
              <w:t>376</w:t>
            </w:r>
          </w:p>
        </w:tc>
        <w:tc>
          <w:tcPr>
            <w:tcW w:w="142" w:type="dxa"/>
          </w:tcPr>
          <w:p w14:paraId="59EEC100" w14:textId="77777777" w:rsidR="009B4963" w:rsidRPr="00E37747" w:rsidRDefault="009B4963" w:rsidP="009B496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6EF198" w14:textId="11D083CF" w:rsidR="009B4963" w:rsidRPr="00E37747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747">
              <w:rPr>
                <w:rFonts w:ascii="Angsana New" w:hAnsi="Angsana New"/>
                <w:sz w:val="26"/>
                <w:szCs w:val="26"/>
              </w:rPr>
              <w:t>422,311</w:t>
            </w:r>
          </w:p>
        </w:tc>
      </w:tr>
    </w:tbl>
    <w:p w14:paraId="1CFFAD1E" w14:textId="77777777" w:rsidR="00650386" w:rsidRDefault="00650386" w:rsidP="006321D2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</w:p>
    <w:p w14:paraId="68D936B9" w14:textId="117A5446" w:rsidR="006321D2" w:rsidRPr="00E37747" w:rsidRDefault="006321D2" w:rsidP="006321D2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E37747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E37747">
        <w:rPr>
          <w:rFonts w:ascii="Angsana New" w:hAnsi="Angsana New" w:hint="cs"/>
          <w:sz w:val="32"/>
          <w:szCs w:val="32"/>
          <w:cs/>
        </w:rPr>
        <w:t xml:space="preserve"> </w:t>
      </w:r>
      <w:r w:rsidRPr="00E3774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32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6321D2" w:rsidRPr="00B4253D" w14:paraId="200AB834" w14:textId="77777777" w:rsidTr="00221028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14:paraId="70153E3B" w14:textId="77777777" w:rsidR="006321D2" w:rsidRPr="00B4253D" w:rsidRDefault="006321D2" w:rsidP="0022102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015444" w14:textId="77777777" w:rsidR="006321D2" w:rsidRPr="00B4253D" w:rsidRDefault="006321D2" w:rsidP="0022102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4253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321D2" w:rsidRPr="00B4253D" w14:paraId="3A04270A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56497456" w14:textId="77777777" w:rsidR="006321D2" w:rsidRPr="00B4253D" w:rsidRDefault="006321D2" w:rsidP="0022102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00F217" w14:textId="77777777" w:rsidR="006321D2" w:rsidRPr="00B4253D" w:rsidRDefault="006321D2" w:rsidP="0022102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4E5436F1" w14:textId="77777777" w:rsidR="006321D2" w:rsidRPr="00B4253D" w:rsidRDefault="006321D2" w:rsidP="0022102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CAC8C" w14:textId="77777777" w:rsidR="006321D2" w:rsidRPr="00B4253D" w:rsidRDefault="006321D2" w:rsidP="0022102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028" w:rsidRPr="00B4253D" w14:paraId="1A9163B7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C5A7C9B" w14:textId="77777777" w:rsidR="00221028" w:rsidRPr="00B4253D" w:rsidRDefault="00221028" w:rsidP="00221028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B4DB4B0" w14:textId="77777777" w:rsidR="00221028" w:rsidRPr="00B4253D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53D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425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4253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466B1535" w14:textId="6F19BA66" w:rsidR="00221028" w:rsidRPr="00B4253D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53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B425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4253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4253D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519765C" w14:textId="77777777" w:rsidR="00221028" w:rsidRPr="00B4253D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0CDE74AD" w14:textId="77777777" w:rsidR="00221028" w:rsidRPr="00B4253D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5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4253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D2ECEBD" w14:textId="77777777" w:rsidR="00221028" w:rsidRPr="00B4253D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5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4253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8" w:type="dxa"/>
          </w:tcPr>
          <w:p w14:paraId="17BE03DA" w14:textId="77777777" w:rsidR="00221028" w:rsidRPr="00B4253D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9E5F5F5" w14:textId="77777777" w:rsidR="00221028" w:rsidRPr="00B4253D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53D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425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4253D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  <w:p w14:paraId="6FA677D7" w14:textId="6619936A" w:rsidR="00221028" w:rsidRPr="00B4253D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53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B425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4253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4253D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507567" w14:textId="77777777" w:rsidR="00221028" w:rsidRPr="00B4253D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09B4EBD4" w14:textId="77777777" w:rsidR="00221028" w:rsidRPr="00B4253D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5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4253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CC7DDB5" w14:textId="77777777" w:rsidR="00221028" w:rsidRPr="00B4253D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4253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4253D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B4963" w:rsidRPr="00B4253D" w14:paraId="5E012319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56AB19CD" w14:textId="77777777" w:rsidR="009B4963" w:rsidRPr="00B4253D" w:rsidRDefault="009B4963" w:rsidP="009B4963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D09C1C2" w14:textId="5903703E" w:rsidR="009B4963" w:rsidRPr="00B4253D" w:rsidRDefault="00C127A0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>63,413</w:t>
            </w:r>
          </w:p>
        </w:tc>
        <w:tc>
          <w:tcPr>
            <w:tcW w:w="165" w:type="dxa"/>
          </w:tcPr>
          <w:p w14:paraId="7A5B2C14" w14:textId="77777777" w:rsidR="009B4963" w:rsidRPr="00B4253D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16B6FE2B" w14:textId="77777777" w:rsidR="009B4963" w:rsidRPr="00B4253D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>58,108</w:t>
            </w:r>
          </w:p>
        </w:tc>
        <w:tc>
          <w:tcPr>
            <w:tcW w:w="138" w:type="dxa"/>
          </w:tcPr>
          <w:p w14:paraId="054177B0" w14:textId="77777777" w:rsidR="009B4963" w:rsidRPr="00B4253D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995A07" w14:textId="3F9183BC" w:rsidR="009B4963" w:rsidRPr="00B4253D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>47,951</w:t>
            </w:r>
          </w:p>
        </w:tc>
        <w:tc>
          <w:tcPr>
            <w:tcW w:w="134" w:type="dxa"/>
          </w:tcPr>
          <w:p w14:paraId="051F9623" w14:textId="77777777" w:rsidR="009B4963" w:rsidRPr="00B4253D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27CF7D28" w14:textId="77777777" w:rsidR="009B4963" w:rsidRPr="00B4253D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>40,711</w:t>
            </w:r>
          </w:p>
        </w:tc>
      </w:tr>
      <w:tr w:rsidR="00AB56BA" w:rsidRPr="00B4253D" w14:paraId="3516B827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6CAC5F6E" w14:textId="77777777" w:rsidR="00AB56BA" w:rsidRPr="00B4253D" w:rsidRDefault="00AB56BA" w:rsidP="00AB56BA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B4253D">
              <w:rPr>
                <w:rFonts w:ascii="Angsana New" w:hAnsi="Angsana New" w:hint="cs"/>
                <w:sz w:val="26"/>
                <w:szCs w:val="26"/>
                <w:cs/>
              </w:rPr>
              <w:t>เพิ่มในระหว่างงวด</w:t>
            </w:r>
          </w:p>
        </w:tc>
        <w:tc>
          <w:tcPr>
            <w:tcW w:w="1250" w:type="dxa"/>
          </w:tcPr>
          <w:p w14:paraId="2BD5E7A3" w14:textId="304442D6" w:rsidR="00AB56BA" w:rsidRPr="00B4253D" w:rsidRDefault="00AB56BA" w:rsidP="00AB56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 xml:space="preserve"> 6,895 </w:t>
            </w:r>
          </w:p>
        </w:tc>
        <w:tc>
          <w:tcPr>
            <w:tcW w:w="165" w:type="dxa"/>
          </w:tcPr>
          <w:p w14:paraId="4824289D" w14:textId="77777777" w:rsidR="00AB56BA" w:rsidRPr="00B4253D" w:rsidRDefault="00AB56BA" w:rsidP="00AB56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E36E50E" w14:textId="77777777" w:rsidR="00AB56BA" w:rsidRPr="00B4253D" w:rsidRDefault="00AB56BA" w:rsidP="00AB56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>15,267</w:t>
            </w:r>
          </w:p>
        </w:tc>
        <w:tc>
          <w:tcPr>
            <w:tcW w:w="138" w:type="dxa"/>
          </w:tcPr>
          <w:p w14:paraId="0AFE11A5" w14:textId="77777777" w:rsidR="00AB56BA" w:rsidRPr="00B4253D" w:rsidRDefault="00AB56BA" w:rsidP="00AB56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FF7AC53" w14:textId="07EC52AE" w:rsidR="00AB56BA" w:rsidRPr="00B4253D" w:rsidRDefault="00AB56BA" w:rsidP="00AB56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 xml:space="preserve">1,075 </w:t>
            </w:r>
          </w:p>
        </w:tc>
        <w:tc>
          <w:tcPr>
            <w:tcW w:w="134" w:type="dxa"/>
          </w:tcPr>
          <w:p w14:paraId="6B9ACDA2" w14:textId="77777777" w:rsidR="00AB56BA" w:rsidRPr="00B4253D" w:rsidRDefault="00AB56BA" w:rsidP="00AB56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CCFA5C1" w14:textId="77777777" w:rsidR="00AB56BA" w:rsidRPr="00B4253D" w:rsidRDefault="00AB56BA" w:rsidP="00AB56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>8,248</w:t>
            </w:r>
          </w:p>
        </w:tc>
      </w:tr>
      <w:tr w:rsidR="00AB56BA" w:rsidRPr="00B4253D" w14:paraId="3C0F5180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3A37E3E" w14:textId="77777777" w:rsidR="00AB56BA" w:rsidRPr="00B4253D" w:rsidRDefault="00AB56BA" w:rsidP="00AB56BA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22EF4B3" w14:textId="1BC017CD" w:rsidR="00AB56BA" w:rsidRPr="00B4253D" w:rsidRDefault="00AB56BA" w:rsidP="006E2F46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 xml:space="preserve"> (30,882)</w:t>
            </w:r>
          </w:p>
        </w:tc>
        <w:tc>
          <w:tcPr>
            <w:tcW w:w="165" w:type="dxa"/>
          </w:tcPr>
          <w:p w14:paraId="0E6E719D" w14:textId="77777777" w:rsidR="00AB56BA" w:rsidRPr="00B4253D" w:rsidRDefault="00AB56BA" w:rsidP="00AB56BA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3E094DCE" w14:textId="77777777" w:rsidR="00AB56BA" w:rsidRPr="00B4253D" w:rsidRDefault="00AB56BA" w:rsidP="00AB56B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>(9,962)</w:t>
            </w:r>
          </w:p>
        </w:tc>
        <w:tc>
          <w:tcPr>
            <w:tcW w:w="138" w:type="dxa"/>
          </w:tcPr>
          <w:p w14:paraId="05FAB367" w14:textId="77777777" w:rsidR="00AB56BA" w:rsidRPr="00B4253D" w:rsidRDefault="00AB56BA" w:rsidP="00AB56BA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DC1288B" w14:textId="6FB59DAC" w:rsidR="00AB56BA" w:rsidRPr="00B4253D" w:rsidRDefault="00AB56BA" w:rsidP="006E2F46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 xml:space="preserve"> (30,777) </w:t>
            </w:r>
          </w:p>
        </w:tc>
        <w:tc>
          <w:tcPr>
            <w:tcW w:w="134" w:type="dxa"/>
          </w:tcPr>
          <w:p w14:paraId="763D4A30" w14:textId="77777777" w:rsidR="00AB56BA" w:rsidRPr="00B4253D" w:rsidRDefault="00AB56BA" w:rsidP="006E2F4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285410A5" w14:textId="77777777" w:rsidR="00AB56BA" w:rsidRPr="00B4253D" w:rsidRDefault="00AB56BA" w:rsidP="006E2F46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>(1,008)</w:t>
            </w:r>
          </w:p>
        </w:tc>
      </w:tr>
      <w:tr w:rsidR="009B4963" w:rsidRPr="00B4253D" w14:paraId="105F3568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32B660E2" w14:textId="77777777" w:rsidR="009B4963" w:rsidRPr="00B4253D" w:rsidRDefault="009B4963" w:rsidP="009B4963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9AF9F96" w14:textId="23D3046C" w:rsidR="009B4963" w:rsidRPr="00B4253D" w:rsidRDefault="00C127A0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>39,426</w:t>
            </w:r>
          </w:p>
        </w:tc>
        <w:tc>
          <w:tcPr>
            <w:tcW w:w="165" w:type="dxa"/>
          </w:tcPr>
          <w:p w14:paraId="0189FD09" w14:textId="77777777" w:rsidR="009B4963" w:rsidRPr="00B4253D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25BCF6F2" w14:textId="77777777" w:rsidR="009B4963" w:rsidRPr="00B4253D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>63,413</w:t>
            </w:r>
          </w:p>
        </w:tc>
        <w:tc>
          <w:tcPr>
            <w:tcW w:w="138" w:type="dxa"/>
          </w:tcPr>
          <w:p w14:paraId="5D5A6FFD" w14:textId="77777777" w:rsidR="009B4963" w:rsidRPr="00B4253D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1872C97" w14:textId="229FF3F3" w:rsidR="009B4963" w:rsidRPr="00B4253D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>18,249</w:t>
            </w:r>
          </w:p>
        </w:tc>
        <w:tc>
          <w:tcPr>
            <w:tcW w:w="134" w:type="dxa"/>
          </w:tcPr>
          <w:p w14:paraId="69C67FC2" w14:textId="77777777" w:rsidR="009B4963" w:rsidRPr="00B4253D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F202CAF" w14:textId="77777777" w:rsidR="009B4963" w:rsidRPr="00B4253D" w:rsidRDefault="009B4963" w:rsidP="009B496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53D">
              <w:rPr>
                <w:rFonts w:ascii="Angsana New" w:hAnsi="Angsana New"/>
                <w:sz w:val="26"/>
                <w:szCs w:val="26"/>
              </w:rPr>
              <w:t>47,951</w:t>
            </w:r>
          </w:p>
        </w:tc>
      </w:tr>
    </w:tbl>
    <w:p w14:paraId="2F9085C3" w14:textId="77777777" w:rsidR="006321D2" w:rsidRPr="00E37747" w:rsidRDefault="006321D2" w:rsidP="00632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30531C65" w14:textId="5F4B32AB" w:rsidR="005A40FD" w:rsidRPr="00972675" w:rsidRDefault="00653006" w:rsidP="006A7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97267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A40FD" w:rsidRPr="00972675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2D96" w:rsidRPr="00972675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="00702CB5" w:rsidRPr="009726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D44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7F751173" w14:textId="7ECD3D47" w:rsidR="00E644B9" w:rsidRPr="00E375D2" w:rsidRDefault="00E644B9" w:rsidP="006A7023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E375D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CA6A5A">
        <w:rPr>
          <w:rFonts w:asciiTheme="majorBidi" w:hAnsiTheme="majorBidi" w:cstheme="majorBidi"/>
          <w:sz w:val="32"/>
          <w:szCs w:val="32"/>
        </w:rPr>
        <w:t>3</w:t>
      </w:r>
      <w:r w:rsidR="00972675" w:rsidRPr="00CA6A5A">
        <w:rPr>
          <w:rFonts w:asciiTheme="majorBidi" w:hAnsiTheme="majorBidi" w:cstheme="majorBidi"/>
          <w:sz w:val="32"/>
          <w:szCs w:val="32"/>
        </w:rPr>
        <w:t>0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102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6A5A">
        <w:rPr>
          <w:rFonts w:asciiTheme="majorBidi" w:hAnsiTheme="majorBidi" w:cstheme="majorBidi"/>
          <w:sz w:val="32"/>
          <w:szCs w:val="32"/>
        </w:rPr>
        <w:t>256</w:t>
      </w:r>
      <w:r w:rsidR="005429D9" w:rsidRPr="00CA6A5A">
        <w:rPr>
          <w:rFonts w:asciiTheme="majorBidi" w:hAnsiTheme="majorBidi" w:cstheme="majorBidi"/>
          <w:sz w:val="32"/>
          <w:szCs w:val="32"/>
        </w:rPr>
        <w:t>5</w:t>
      </w:r>
      <w:r w:rsidRPr="00CA6A5A">
        <w:rPr>
          <w:rFonts w:asciiTheme="majorBidi" w:hAnsiTheme="majorBidi" w:cstheme="majorBidi"/>
          <w:sz w:val="32"/>
          <w:szCs w:val="32"/>
        </w:rPr>
        <w:t xml:space="preserve"> </w:t>
      </w:r>
      <w:r w:rsidRPr="00E375D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CA6A5A">
        <w:rPr>
          <w:rFonts w:asciiTheme="majorBidi" w:hAnsiTheme="majorBidi"/>
          <w:spacing w:val="-2"/>
          <w:sz w:val="32"/>
          <w:szCs w:val="32"/>
          <w:lang w:val="en-GB"/>
        </w:rPr>
        <w:t>31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E375D2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CA6A5A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="005429D9" w:rsidRPr="00CA6A5A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CA6A5A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บริษัทมีเงินฝากประจำกับธนาคารในประเทศหลายแห่งจำนวน</w:t>
      </w:r>
      <w:r w:rsidRPr="00E375D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4963">
        <w:rPr>
          <w:rFonts w:asciiTheme="majorBidi" w:hAnsiTheme="majorBidi" w:cstheme="majorBidi"/>
          <w:sz w:val="32"/>
          <w:szCs w:val="32"/>
        </w:rPr>
        <w:t>86.12</w:t>
      </w:r>
      <w:r w:rsidR="00CA6A5A" w:rsidRPr="00CA6A5A">
        <w:rPr>
          <w:rFonts w:asciiTheme="majorBidi" w:hAnsiTheme="majorBidi" w:cstheme="majorBidi"/>
          <w:sz w:val="32"/>
          <w:szCs w:val="32"/>
        </w:rPr>
        <w:t xml:space="preserve"> </w:t>
      </w:r>
      <w:r w:rsidR="00CA6A5A" w:rsidRPr="00E375D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A1089D" w:rsidRPr="00CA6A5A">
        <w:rPr>
          <w:rFonts w:asciiTheme="majorBidi" w:hAnsiTheme="majorBidi" w:cstheme="majorBidi"/>
          <w:sz w:val="32"/>
          <w:szCs w:val="32"/>
        </w:rPr>
        <w:t xml:space="preserve">76.12 </w:t>
      </w:r>
      <w:r w:rsidRPr="00E375D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B4E10" w:rsidRPr="00CA6A5A">
        <w:rPr>
          <w:rFonts w:asciiTheme="majorBidi" w:hAnsiTheme="majorBidi" w:cstheme="majorBidi"/>
          <w:sz w:val="32"/>
          <w:szCs w:val="32"/>
        </w:rPr>
        <w:t xml:space="preserve"> </w:t>
      </w:r>
      <w:r w:rsidR="00CA6A5A" w:rsidRPr="00E375D2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E375D2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="00A1089D" w:rsidRPr="00CA6A5A">
        <w:rPr>
          <w:rFonts w:asciiTheme="majorBidi" w:hAnsiTheme="majorBidi" w:cstheme="majorBidi"/>
          <w:sz w:val="32"/>
          <w:szCs w:val="32"/>
        </w:rPr>
        <w:t xml:space="preserve"> </w:t>
      </w:r>
      <w:r w:rsidR="00650386" w:rsidRPr="00CA6A5A">
        <w:rPr>
          <w:rFonts w:asciiTheme="majorBidi" w:hAnsiTheme="majorBidi" w:cstheme="majorBidi"/>
          <w:spacing w:val="-6"/>
          <w:sz w:val="32"/>
          <w:szCs w:val="32"/>
        </w:rPr>
        <w:t>0.1</w:t>
      </w:r>
      <w:r w:rsidR="00650386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650386" w:rsidRPr="00CA6A5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50386" w:rsidRPr="00CA6A5A">
        <w:rPr>
          <w:rFonts w:asciiTheme="majorBidi" w:hAnsiTheme="majorBidi" w:cstheme="majorBidi" w:hint="cs"/>
          <w:spacing w:val="-6"/>
          <w:sz w:val="32"/>
          <w:szCs w:val="32"/>
        </w:rPr>
        <w:t xml:space="preserve">- </w:t>
      </w:r>
      <w:r w:rsidR="00650386" w:rsidRPr="00CA6A5A">
        <w:rPr>
          <w:rFonts w:asciiTheme="majorBidi" w:hAnsiTheme="majorBidi" w:cstheme="majorBidi"/>
          <w:spacing w:val="-6"/>
          <w:sz w:val="32"/>
          <w:szCs w:val="32"/>
        </w:rPr>
        <w:t>0.</w:t>
      </w:r>
      <w:r w:rsidR="00650386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650386" w:rsidRPr="00CA6A5A">
        <w:rPr>
          <w:rFonts w:asciiTheme="majorBidi" w:hAnsiTheme="majorBidi" w:cstheme="majorBidi"/>
          <w:spacing w:val="-6"/>
          <w:sz w:val="32"/>
          <w:szCs w:val="32"/>
        </w:rPr>
        <w:t xml:space="preserve">5 </w:t>
      </w:r>
      <w:r w:rsidR="00A1089D" w:rsidRPr="00E375D2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E375D2">
        <w:rPr>
          <w:rFonts w:asciiTheme="majorBidi" w:hAnsiTheme="majorBidi" w:cstheme="majorBidi"/>
          <w:sz w:val="32"/>
          <w:szCs w:val="32"/>
          <w:cs/>
        </w:rPr>
        <w:t>ปี</w:t>
      </w:r>
      <w:r w:rsidR="00CB4E10" w:rsidRPr="00E375D2">
        <w:rPr>
          <w:rFonts w:asciiTheme="majorBidi" w:hAnsiTheme="majorBidi" w:cstheme="majorBidi" w:hint="cs"/>
          <w:sz w:val="32"/>
          <w:szCs w:val="32"/>
          <w:cs/>
        </w:rPr>
        <w:t xml:space="preserve"> และอัตราดอกเบี้บร้อยละ </w:t>
      </w:r>
      <w:r w:rsidR="00CB4E10" w:rsidRPr="00CA6A5A">
        <w:rPr>
          <w:rFonts w:asciiTheme="majorBidi" w:hAnsiTheme="majorBidi" w:cstheme="majorBidi"/>
          <w:spacing w:val="-6"/>
          <w:sz w:val="32"/>
          <w:szCs w:val="32"/>
        </w:rPr>
        <w:t xml:space="preserve">0.15 </w:t>
      </w:r>
      <w:r w:rsidR="00085BD3" w:rsidRPr="00CA6A5A">
        <w:rPr>
          <w:rFonts w:asciiTheme="majorBidi" w:hAnsiTheme="majorBidi" w:cstheme="majorBidi" w:hint="cs"/>
          <w:spacing w:val="-6"/>
          <w:sz w:val="32"/>
          <w:szCs w:val="32"/>
        </w:rPr>
        <w:t xml:space="preserve">- </w:t>
      </w:r>
      <w:r w:rsidR="00CB4E10" w:rsidRPr="00CA6A5A">
        <w:rPr>
          <w:rFonts w:asciiTheme="majorBidi" w:hAnsiTheme="majorBidi" w:cstheme="majorBidi"/>
          <w:spacing w:val="-6"/>
          <w:sz w:val="32"/>
          <w:szCs w:val="32"/>
        </w:rPr>
        <w:t xml:space="preserve">0.75 </w:t>
      </w:r>
      <w:r w:rsidR="00CB4E10"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ต่อปี ตามลำดับ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ซึ่งใช้เป็นหลักประกันวงเงินสินเชื่อ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กับ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ธนาคารในประเทศดังกล่าว (ดูหมายเหตุ </w:t>
      </w:r>
      <w:r w:rsidR="000A00BF" w:rsidRPr="00CA6A5A">
        <w:rPr>
          <w:rFonts w:asciiTheme="majorBidi" w:hAnsiTheme="majorBidi" w:cstheme="majorBidi"/>
          <w:spacing w:val="-6"/>
          <w:sz w:val="32"/>
          <w:szCs w:val="32"/>
          <w:lang w:val="en-GB"/>
        </w:rPr>
        <w:t>16</w:t>
      </w:r>
      <w:r w:rsidRPr="00CA6A5A">
        <w:rPr>
          <w:rFonts w:asciiTheme="majorBidi" w:hAnsiTheme="majorBidi" w:cstheme="majorBidi"/>
          <w:spacing w:val="-6"/>
          <w:sz w:val="32"/>
          <w:szCs w:val="32"/>
          <w:lang w:val="en-GB"/>
        </w:rPr>
        <w:t>)</w:t>
      </w:r>
    </w:p>
    <w:p w14:paraId="1FE222D7" w14:textId="77777777" w:rsidR="00650386" w:rsidRPr="00E37747" w:rsidRDefault="00650386" w:rsidP="006A7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highlight w:val="yellow"/>
          <w:lang w:val="en-GB"/>
        </w:rPr>
      </w:pPr>
    </w:p>
    <w:p w14:paraId="207E617C" w14:textId="23528B6A" w:rsidR="00D82471" w:rsidRPr="00972675" w:rsidRDefault="00345782" w:rsidP="006A7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97267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3006" w:rsidRPr="00972675">
        <w:rPr>
          <w:rFonts w:asciiTheme="majorBidi" w:hAnsiTheme="majorBidi" w:cstheme="majorBidi"/>
          <w:b/>
          <w:bCs/>
          <w:sz w:val="32"/>
          <w:szCs w:val="32"/>
        </w:rPr>
        <w:t>0.</w:t>
      </w:r>
      <w:r w:rsidR="00D82471" w:rsidRPr="009726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E375D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972675" w:rsidRDefault="00D82471" w:rsidP="006A7023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972675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972675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 w:rsidRPr="00972675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9726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72675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9"/>
        <w:gridCol w:w="793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E11D0D" w:rsidRPr="00972675" w14:paraId="36980A3D" w14:textId="77777777" w:rsidTr="00221028">
        <w:trPr>
          <w:cantSplit/>
        </w:trPr>
        <w:tc>
          <w:tcPr>
            <w:tcW w:w="2268" w:type="dxa"/>
          </w:tcPr>
          <w:p w14:paraId="4A52D3DC" w14:textId="77777777" w:rsidR="0071653F" w:rsidRPr="00972675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1" w:name="_Hlk513644543"/>
          </w:p>
        </w:tc>
        <w:tc>
          <w:tcPr>
            <w:tcW w:w="76" w:type="dxa"/>
          </w:tcPr>
          <w:p w14:paraId="66967C21" w14:textId="77777777" w:rsidR="0071653F" w:rsidRPr="00972675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E375D2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</w:tcPr>
          <w:p w14:paraId="43FEF20F" w14:textId="77777777" w:rsidR="0071653F" w:rsidRPr="00972675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6" w:type="dxa"/>
            <w:gridSpan w:val="3"/>
          </w:tcPr>
          <w:p w14:paraId="26990889" w14:textId="77777777" w:rsidR="0071653F" w:rsidRPr="00E375D2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972675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E375D2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E11D0D" w:rsidRPr="00972675" w14:paraId="7CDD06DB" w14:textId="77777777" w:rsidTr="00221028">
        <w:trPr>
          <w:cantSplit/>
        </w:trPr>
        <w:tc>
          <w:tcPr>
            <w:tcW w:w="2268" w:type="dxa"/>
          </w:tcPr>
          <w:p w14:paraId="01CDA7F2" w14:textId="77777777" w:rsidR="0071653F" w:rsidRPr="00972675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972675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E375D2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9" w:type="dxa"/>
          </w:tcPr>
          <w:p w14:paraId="41CAA819" w14:textId="77777777" w:rsidR="0071653F" w:rsidRPr="00972675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6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E375D2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972675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E375D2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972675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E375D2" w:rsidRDefault="0071653F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653006" w:rsidRPr="00972675" w14:paraId="5EC1F00C" w14:textId="77777777" w:rsidTr="00221028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034B34" w14:textId="7777777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3200EB96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72675" w:rsidRPr="00E375D2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="00221028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</w:t>
            </w:r>
            <w:r w:rsidR="00972675"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ยน</w:t>
            </w: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B4E10" w:rsidRPr="00972675">
              <w:rPr>
                <w:rFonts w:asciiTheme="majorBidi" w:hAnsiTheme="majorBidi" w:cstheme="majorBidi" w:hint="cs"/>
                <w:sz w:val="20"/>
                <w:szCs w:val="20"/>
              </w:rPr>
              <w:t>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376A45" w14:textId="7777777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18F4DB72" w14:textId="651D333B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972675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79" w:type="dxa"/>
          </w:tcPr>
          <w:p w14:paraId="049359FE" w14:textId="7777777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25D3D584" w:rsidR="00653006" w:rsidRPr="00972675" w:rsidRDefault="00221028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375D2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br/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</w:t>
            </w: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ยน</w:t>
            </w: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06FCD8BC" w14:textId="7777777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D135A2C" w14:textId="4FB1CAB8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972675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76" w:type="dxa"/>
          </w:tcPr>
          <w:p w14:paraId="5A771476" w14:textId="7777777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4EF80901" w:rsidR="00653006" w:rsidRPr="00972675" w:rsidRDefault="00221028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E375D2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br/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กันยา</w:t>
            </w: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ยน</w:t>
            </w: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65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4815FC51" w14:textId="6FE7826F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972675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  <w:tc>
          <w:tcPr>
            <w:tcW w:w="76" w:type="dxa"/>
          </w:tcPr>
          <w:p w14:paraId="0E7D7FAD" w14:textId="7777777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97D7ED" w14:textId="40A82F97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E375D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สำหรับงวด</w:t>
            </w:r>
            <w:r w:rsidR="00221028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เก้า</w:t>
            </w:r>
            <w:r w:rsidRPr="00E375D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เดือน</w:t>
            </w:r>
          </w:p>
          <w:p w14:paraId="7F439542" w14:textId="7BD87B19" w:rsidR="00653006" w:rsidRPr="00972675" w:rsidRDefault="0065300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97267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</w:t>
            </w:r>
            <w:r w:rsidR="00972675" w:rsidRPr="00E375D2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>0</w:t>
            </w:r>
            <w:r w:rsidRPr="0097267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221028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กันยายน</w:t>
            </w: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tr w:rsidR="00E11D0D" w:rsidRPr="00972675" w14:paraId="43AD1105" w14:textId="77777777" w:rsidTr="00221028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9" w:type="dxa"/>
          </w:tcPr>
          <w:p w14:paraId="1D7140D5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1CD0E3CD" w14:textId="77777777" w:rsidR="005B1365" w:rsidRPr="00E375D2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24E7829C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1FCFC2E1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3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972675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3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7C54FC4F" w:rsidR="005B1365" w:rsidRPr="00972675" w:rsidRDefault="005B1365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3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CB4E10" w:rsidRPr="00972675">
              <w:rPr>
                <w:rFonts w:asciiTheme="majorBidi" w:hAnsiTheme="majorBidi" w:cstheme="majorBidi" w:hint="cs"/>
                <w:sz w:val="20"/>
                <w:szCs w:val="20"/>
              </w:rPr>
              <w:t>4</w:t>
            </w:r>
          </w:p>
        </w:tc>
      </w:tr>
      <w:tr w:rsidR="00650386" w:rsidRPr="00972675" w14:paraId="5C3E2136" w14:textId="77777777" w:rsidTr="00221028">
        <w:trPr>
          <w:cantSplit/>
        </w:trPr>
        <w:tc>
          <w:tcPr>
            <w:tcW w:w="2268" w:type="dxa"/>
            <w:vAlign w:val="center"/>
          </w:tcPr>
          <w:p w14:paraId="6172B45F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E375D2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087E8C43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9D7A174" w14:textId="16FFBDCD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9" w:type="dxa"/>
          </w:tcPr>
          <w:p w14:paraId="0B39795E" w14:textId="77777777" w:rsidR="00650386" w:rsidRPr="00E375D2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6F1C91D" w14:textId="1A5F34C5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74BD3FB0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B414132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316ED130" w14:textId="77777777" w:rsidR="00650386" w:rsidRPr="00E375D2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35BF6DB" w14:textId="4D8EEB9E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39C2BC58" w:rsidR="00650386" w:rsidRPr="00972675" w:rsidRDefault="00650386" w:rsidP="006A7023">
            <w:pPr>
              <w:tabs>
                <w:tab w:val="left" w:pos="351"/>
              </w:tabs>
              <w:spacing w:line="3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650386" w:rsidRPr="00972675" w:rsidRDefault="00650386" w:rsidP="006A7023">
            <w:pPr>
              <w:tabs>
                <w:tab w:val="left" w:pos="351"/>
              </w:tabs>
              <w:spacing w:line="3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650386" w:rsidRPr="00972675" w:rsidRDefault="00650386" w:rsidP="006A7023">
            <w:pPr>
              <w:tabs>
                <w:tab w:val="left" w:pos="351"/>
              </w:tabs>
              <w:spacing w:line="3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50386" w:rsidRPr="00972675" w14:paraId="10B383E4" w14:textId="77777777" w:rsidTr="00221028">
        <w:trPr>
          <w:cantSplit/>
          <w:trHeight w:val="63"/>
        </w:trPr>
        <w:tc>
          <w:tcPr>
            <w:tcW w:w="2268" w:type="dxa"/>
          </w:tcPr>
          <w:p w14:paraId="568CE923" w14:textId="77777777" w:rsidR="00650386" w:rsidRPr="00E375D2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</w:t>
            </w:r>
            <w:r w:rsidRPr="00E375D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34BC97F" w14:textId="6C211ED6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D7E0DA4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9" w:type="dxa"/>
          </w:tcPr>
          <w:p w14:paraId="0DABC89F" w14:textId="77777777" w:rsidR="00650386" w:rsidRPr="00E375D2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123C2101" w14:textId="51781E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27CAE168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14:paraId="2D36158B" w14:textId="3115108A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99.96</w:t>
            </w:r>
          </w:p>
        </w:tc>
        <w:tc>
          <w:tcPr>
            <w:tcW w:w="76" w:type="dxa"/>
          </w:tcPr>
          <w:p w14:paraId="0EE54945" w14:textId="77777777" w:rsidR="00650386" w:rsidRPr="00E375D2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D389265" w14:textId="7EF1EABB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*37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547</w:t>
            </w:r>
          </w:p>
        </w:tc>
        <w:tc>
          <w:tcPr>
            <w:tcW w:w="76" w:type="dxa"/>
          </w:tcPr>
          <w:p w14:paraId="4E54D441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204CB11B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*37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547</w:t>
            </w:r>
          </w:p>
        </w:tc>
        <w:tc>
          <w:tcPr>
            <w:tcW w:w="76" w:type="dxa"/>
          </w:tcPr>
          <w:p w14:paraId="19518906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EC06145" w:rsidR="00650386" w:rsidRPr="00972675" w:rsidRDefault="00650386" w:rsidP="006A7023">
            <w:pPr>
              <w:tabs>
                <w:tab w:val="left" w:pos="351"/>
              </w:tabs>
              <w:spacing w:line="3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650386" w:rsidRPr="00972675" w:rsidRDefault="00650386" w:rsidP="006A7023">
            <w:pPr>
              <w:tabs>
                <w:tab w:val="left" w:pos="351"/>
              </w:tabs>
              <w:spacing w:line="3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650386" w:rsidRPr="00972675" w:rsidRDefault="00650386" w:rsidP="006A7023">
            <w:pPr>
              <w:tabs>
                <w:tab w:val="left" w:pos="351"/>
              </w:tabs>
              <w:spacing w:line="3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50386" w:rsidRPr="00972675" w14:paraId="4E334EF7" w14:textId="77777777" w:rsidTr="00221028">
        <w:trPr>
          <w:cantSplit/>
        </w:trPr>
        <w:tc>
          <w:tcPr>
            <w:tcW w:w="2268" w:type="dxa"/>
            <w:vAlign w:val="center"/>
          </w:tcPr>
          <w:p w14:paraId="51D76F29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E375D2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</w:tcPr>
          <w:p w14:paraId="343B67E3" w14:textId="77777777" w:rsidR="00650386" w:rsidRPr="00E375D2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3" w:type="dxa"/>
          </w:tcPr>
          <w:p w14:paraId="660D5032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E1BF0F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650386" w:rsidRPr="00E375D2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8EF53" w14:textId="017F2DD0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97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3F4225AF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1EBFEEEC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72675">
              <w:rPr>
                <w:rFonts w:asciiTheme="majorBidi" w:hAnsiTheme="majorBidi" w:cstheme="majorBidi" w:hint="cs"/>
                <w:sz w:val="20"/>
                <w:szCs w:val="20"/>
              </w:rPr>
              <w:t>97</w:t>
            </w:r>
            <w:r w:rsidRPr="00972675">
              <w:rPr>
                <w:rFonts w:asciiTheme="majorBidi" w:hAnsiTheme="majorBidi" w:cstheme="majorBidi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5F8ED19E" w14:textId="77777777" w:rsidR="00650386" w:rsidRPr="00972675" w:rsidRDefault="00650386" w:rsidP="006A7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58E58815" w:rsidR="00650386" w:rsidRPr="00972675" w:rsidRDefault="00650386" w:rsidP="006A7023">
            <w:pPr>
              <w:tabs>
                <w:tab w:val="left" w:pos="351"/>
              </w:tabs>
              <w:spacing w:line="3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650386" w:rsidRPr="00972675" w:rsidRDefault="00650386" w:rsidP="006A7023">
            <w:pPr>
              <w:tabs>
                <w:tab w:val="left" w:pos="351"/>
              </w:tabs>
              <w:spacing w:line="3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650386" w:rsidRPr="00972675" w:rsidRDefault="00650386" w:rsidP="006A7023">
            <w:pPr>
              <w:tabs>
                <w:tab w:val="left" w:pos="351"/>
              </w:tabs>
              <w:spacing w:line="3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726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1"/>
    </w:tbl>
    <w:p w14:paraId="48B8890E" w14:textId="77777777" w:rsidR="00B32000" w:rsidRPr="00972675" w:rsidRDefault="00B32000" w:rsidP="006A7023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1694B66" w14:textId="27AD91A1" w:rsidR="0014719F" w:rsidRPr="00972675" w:rsidRDefault="00B32000" w:rsidP="006A7023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72675">
        <w:rPr>
          <w:rFonts w:asciiTheme="majorBidi" w:hAnsiTheme="majorBidi" w:cstheme="majorBidi"/>
          <w:sz w:val="32"/>
          <w:szCs w:val="32"/>
        </w:rPr>
        <w:t>*</w:t>
      </w:r>
      <w:r w:rsidRPr="00E375D2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</w:t>
      </w:r>
      <w:r w:rsidRPr="00E375D2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</w:p>
    <w:p w14:paraId="6F5E66B9" w14:textId="77777777" w:rsidR="00710FDF" w:rsidRPr="00114F2B" w:rsidRDefault="00710FDF" w:rsidP="006A702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5F7E5095" w14:textId="7FC2CDCE" w:rsidR="00653006" w:rsidRPr="00114F2B" w:rsidRDefault="00653006" w:rsidP="006A702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114F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75FE" w:rsidRPr="00114F2B">
        <w:rPr>
          <w:rFonts w:asciiTheme="majorBidi" w:hAnsiTheme="majorBidi"/>
          <w:b/>
          <w:bCs/>
          <w:sz w:val="32"/>
          <w:szCs w:val="32"/>
        </w:rPr>
        <w:t>1</w:t>
      </w:r>
      <w:r w:rsidRPr="00114F2B">
        <w:rPr>
          <w:rFonts w:asciiTheme="majorBidi" w:hAnsiTheme="majorBidi"/>
          <w:b/>
          <w:bCs/>
          <w:sz w:val="32"/>
          <w:szCs w:val="32"/>
        </w:rPr>
        <w:t>.</w:t>
      </w:r>
      <w:r w:rsidRPr="00114F2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0BE65DBE" w14:textId="2AC99AF3" w:rsidR="00653006" w:rsidRPr="00114F2B" w:rsidRDefault="00653006" w:rsidP="006A7023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114F2B">
        <w:rPr>
          <w:rFonts w:asciiTheme="majorBidi" w:hAnsiTheme="majorBidi" w:cstheme="majorBidi"/>
          <w:sz w:val="32"/>
          <w:szCs w:val="32"/>
        </w:rPr>
        <w:tab/>
      </w:r>
      <w:r w:rsidRPr="00114F2B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650386" w:rsidRPr="00E375D2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650386" w:rsidRPr="00E375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50386" w:rsidRPr="00114F2B">
        <w:rPr>
          <w:rFonts w:asciiTheme="majorBidi" w:hAnsiTheme="majorBidi" w:cstheme="majorBidi"/>
          <w:sz w:val="32"/>
          <w:szCs w:val="32"/>
        </w:rPr>
        <w:t>3</w:t>
      </w:r>
      <w:r w:rsidR="00650386">
        <w:rPr>
          <w:rFonts w:asciiTheme="majorBidi" w:hAnsiTheme="majorBidi" w:cstheme="majorBidi"/>
          <w:sz w:val="32"/>
          <w:szCs w:val="32"/>
        </w:rPr>
        <w:t>0</w:t>
      </w:r>
      <w:r w:rsidR="00650386"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38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650386" w:rsidRPr="00E375D2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650386"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386" w:rsidRPr="00114F2B">
        <w:rPr>
          <w:rFonts w:asciiTheme="majorBidi" w:hAnsiTheme="majorBidi" w:cstheme="majorBidi"/>
          <w:sz w:val="32"/>
          <w:szCs w:val="32"/>
        </w:rPr>
        <w:t xml:space="preserve">2565 </w:t>
      </w:r>
      <w:r w:rsidR="00650386" w:rsidRPr="00E375D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50386" w:rsidRPr="00E375D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50386" w:rsidRPr="00114F2B">
        <w:rPr>
          <w:rFonts w:asciiTheme="majorBidi" w:hAnsiTheme="majorBidi"/>
          <w:sz w:val="32"/>
          <w:szCs w:val="32"/>
        </w:rPr>
        <w:t xml:space="preserve">31 </w:t>
      </w:r>
      <w:r w:rsidR="00650386" w:rsidRPr="00E375D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650386" w:rsidRPr="00114F2B">
        <w:rPr>
          <w:rFonts w:asciiTheme="majorBidi" w:hAnsiTheme="majorBidi"/>
          <w:sz w:val="32"/>
          <w:szCs w:val="32"/>
        </w:rPr>
        <w:t>2564</w:t>
      </w:r>
      <w:r w:rsidR="00650386" w:rsidRPr="00E375D2">
        <w:rPr>
          <w:rFonts w:asciiTheme="majorBidi" w:hAnsiTheme="majorBidi" w:hint="cs"/>
          <w:sz w:val="32"/>
          <w:szCs w:val="32"/>
          <w:cs/>
        </w:rPr>
        <w:t xml:space="preserve"> </w:t>
      </w:r>
      <w:r w:rsidR="00650386" w:rsidRPr="00E375D2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อสังหาริมทรัพย์เพื่อการลงทุนเป็นที่ดิน</w:t>
      </w:r>
      <w:r w:rsidR="00650386" w:rsidRPr="00E375D2">
        <w:rPr>
          <w:rFonts w:asciiTheme="majorBidi" w:hAnsiTheme="majorBidi" w:hint="cs"/>
          <w:sz w:val="32"/>
          <w:szCs w:val="32"/>
          <w:cs/>
        </w:rPr>
        <w:t>ที่ยังไม่ใช้ดำเนินงาน</w:t>
      </w:r>
      <w:r w:rsidR="00650386" w:rsidRPr="00E375D2">
        <w:rPr>
          <w:rFonts w:asciiTheme="majorBidi" w:hAnsiTheme="majorBidi"/>
          <w:sz w:val="32"/>
          <w:szCs w:val="32"/>
          <w:cs/>
        </w:rPr>
        <w:t>ของบริษัท</w:t>
      </w:r>
      <w:r w:rsidR="00650386" w:rsidRPr="00E375D2">
        <w:rPr>
          <w:rFonts w:asciiTheme="majorBidi" w:hAnsiTheme="majorBidi" w:hint="cs"/>
          <w:sz w:val="32"/>
          <w:szCs w:val="32"/>
          <w:cs/>
        </w:rPr>
        <w:t>จำนวน</w:t>
      </w:r>
      <w:r w:rsidR="00650386" w:rsidRPr="00E375D2">
        <w:rPr>
          <w:rFonts w:asciiTheme="majorBidi" w:hAnsiTheme="majorBidi"/>
          <w:sz w:val="32"/>
          <w:szCs w:val="32"/>
          <w:cs/>
        </w:rPr>
        <w:t xml:space="preserve"> </w:t>
      </w:r>
      <w:r w:rsidR="00650386" w:rsidRPr="00114F2B">
        <w:rPr>
          <w:rFonts w:asciiTheme="majorBidi" w:hAnsiTheme="majorBidi"/>
          <w:sz w:val="32"/>
          <w:szCs w:val="32"/>
        </w:rPr>
        <w:t xml:space="preserve">2 </w:t>
      </w:r>
      <w:r w:rsidR="00650386" w:rsidRPr="00E375D2">
        <w:rPr>
          <w:rFonts w:asciiTheme="majorBidi" w:hAnsiTheme="majorBidi" w:hint="cs"/>
          <w:sz w:val="32"/>
          <w:szCs w:val="32"/>
          <w:cs/>
        </w:rPr>
        <w:t xml:space="preserve">แปลง มูลค่าราคาทุน </w:t>
      </w:r>
      <w:r w:rsidR="00650386" w:rsidRPr="00114F2B">
        <w:rPr>
          <w:rFonts w:asciiTheme="majorBidi" w:hAnsiTheme="majorBidi"/>
          <w:sz w:val="32"/>
          <w:szCs w:val="32"/>
        </w:rPr>
        <w:t xml:space="preserve">11.15 </w:t>
      </w:r>
      <w:r w:rsidR="00650386" w:rsidRPr="00E375D2">
        <w:rPr>
          <w:rFonts w:asciiTheme="majorBidi" w:hAnsiTheme="majorBidi" w:hint="cs"/>
          <w:sz w:val="32"/>
          <w:szCs w:val="32"/>
          <w:cs/>
        </w:rPr>
        <w:t>ล้านบาท โดย</w:t>
      </w:r>
      <w:r w:rsidR="00650386" w:rsidRPr="00E375D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650386" w:rsidRPr="00114F2B">
        <w:rPr>
          <w:rFonts w:asciiTheme="majorBidi" w:hAnsiTheme="majorBidi"/>
          <w:sz w:val="32"/>
          <w:szCs w:val="32"/>
        </w:rPr>
        <w:t>21</w:t>
      </w:r>
      <w:r w:rsidR="00650386" w:rsidRPr="00E375D2">
        <w:rPr>
          <w:rFonts w:asciiTheme="majorBidi" w:hAnsiTheme="majorBidi" w:hint="cs"/>
          <w:sz w:val="32"/>
          <w:szCs w:val="32"/>
          <w:cs/>
        </w:rPr>
        <w:t xml:space="preserve"> </w:t>
      </w:r>
      <w:r w:rsidR="00650386" w:rsidRPr="00E375D2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="00650386" w:rsidRPr="00114F2B">
        <w:rPr>
          <w:rFonts w:asciiTheme="majorBidi" w:hAnsiTheme="majorBidi"/>
          <w:sz w:val="32"/>
          <w:szCs w:val="32"/>
        </w:rPr>
        <w:t>2560</w:t>
      </w:r>
      <w:r w:rsidR="00650386" w:rsidRPr="00E375D2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="00650386" w:rsidRPr="00E375D2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="00650386" w:rsidRPr="00114F2B">
        <w:rPr>
          <w:rFonts w:asciiTheme="majorBidi" w:hAnsiTheme="majorBidi"/>
          <w:sz w:val="32"/>
          <w:szCs w:val="32"/>
        </w:rPr>
        <w:t xml:space="preserve">1 </w:t>
      </w:r>
      <w:r w:rsidR="00650386" w:rsidRPr="00E375D2">
        <w:rPr>
          <w:rFonts w:asciiTheme="majorBidi" w:hAnsiTheme="majorBidi"/>
          <w:sz w:val="32"/>
          <w:szCs w:val="32"/>
          <w:cs/>
        </w:rPr>
        <w:t>โดยผู้ประเมินราคาอิสระใช้วิธีเปรียบเทียบกับ</w:t>
      </w:r>
      <w:r w:rsidR="00650386" w:rsidRPr="00E375D2">
        <w:rPr>
          <w:rFonts w:asciiTheme="majorBidi" w:hAnsiTheme="majorBidi" w:hint="cs"/>
          <w:sz w:val="32"/>
          <w:szCs w:val="32"/>
          <w:cs/>
        </w:rPr>
        <w:t>ราคา</w:t>
      </w:r>
      <w:r w:rsidR="00650386" w:rsidRPr="00E375D2">
        <w:rPr>
          <w:rFonts w:asciiTheme="majorBidi" w:hAnsiTheme="majorBidi"/>
          <w:sz w:val="32"/>
          <w:szCs w:val="32"/>
          <w:cs/>
        </w:rPr>
        <w:t>ตลาด</w:t>
      </w:r>
      <w:r w:rsidR="00650386" w:rsidRPr="00E375D2">
        <w:rPr>
          <w:rFonts w:asciiTheme="majorBidi" w:hAnsiTheme="majorBidi" w:hint="cs"/>
          <w:sz w:val="32"/>
          <w:szCs w:val="32"/>
          <w:cs/>
        </w:rPr>
        <w:t xml:space="preserve"> มี</w:t>
      </w:r>
      <w:r w:rsidR="00650386" w:rsidRPr="00E375D2">
        <w:rPr>
          <w:rFonts w:asciiTheme="majorBidi" w:hAnsiTheme="majorBidi"/>
          <w:sz w:val="32"/>
          <w:szCs w:val="32"/>
          <w:cs/>
        </w:rPr>
        <w:t>มูลค่าประเมิน</w:t>
      </w:r>
      <w:r w:rsidR="00650386" w:rsidRPr="00E375D2">
        <w:rPr>
          <w:rFonts w:asciiTheme="majorBidi" w:hAnsiTheme="majorBidi" w:hint="cs"/>
          <w:sz w:val="32"/>
          <w:szCs w:val="32"/>
          <w:cs/>
        </w:rPr>
        <w:t>เป็น</w:t>
      </w:r>
      <w:r w:rsidR="00650386" w:rsidRPr="00E375D2">
        <w:rPr>
          <w:rFonts w:asciiTheme="majorBidi" w:hAnsiTheme="majorBidi"/>
          <w:sz w:val="32"/>
          <w:szCs w:val="32"/>
          <w:cs/>
        </w:rPr>
        <w:t>จำนวนเงิน</w:t>
      </w:r>
      <w:r w:rsidR="00650386" w:rsidRPr="00114F2B">
        <w:rPr>
          <w:rFonts w:asciiTheme="majorBidi" w:hAnsiTheme="majorBidi"/>
          <w:sz w:val="32"/>
          <w:szCs w:val="32"/>
        </w:rPr>
        <w:t xml:space="preserve"> 4.80</w:t>
      </w:r>
      <w:r w:rsidR="00650386" w:rsidRPr="00E375D2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650386" w:rsidRPr="00E375D2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650386" w:rsidRPr="00E375D2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650386" w:rsidRPr="00114F2B">
        <w:rPr>
          <w:rFonts w:asciiTheme="majorBidi" w:hAnsiTheme="majorBidi"/>
          <w:sz w:val="32"/>
          <w:szCs w:val="32"/>
        </w:rPr>
        <w:t>2</w:t>
      </w:r>
      <w:r w:rsidR="00650386" w:rsidRPr="00E375D2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650386" w:rsidRPr="00114F2B">
        <w:rPr>
          <w:rFonts w:asciiTheme="majorBidi" w:hAnsiTheme="majorBidi"/>
          <w:sz w:val="32"/>
          <w:szCs w:val="32"/>
        </w:rPr>
        <w:t>2561</w:t>
      </w:r>
      <w:r w:rsidR="00650386" w:rsidRPr="00E375D2">
        <w:rPr>
          <w:rFonts w:asciiTheme="majorBidi" w:hAnsiTheme="majorBidi"/>
          <w:sz w:val="32"/>
          <w:szCs w:val="32"/>
          <w:cs/>
        </w:rPr>
        <w:t xml:space="preserve"> บริษัทได้มีการประเมินราคา</w:t>
      </w:r>
      <w:r w:rsidR="00650386" w:rsidRPr="00E375D2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="00650386" w:rsidRPr="00114F2B">
        <w:rPr>
          <w:rFonts w:asciiTheme="majorBidi" w:hAnsiTheme="majorBidi"/>
          <w:sz w:val="32"/>
          <w:szCs w:val="32"/>
        </w:rPr>
        <w:t xml:space="preserve">2 </w:t>
      </w:r>
      <w:r w:rsidR="00650386" w:rsidRPr="00E375D2">
        <w:rPr>
          <w:rFonts w:asciiTheme="majorBidi" w:hAnsiTheme="majorBidi"/>
          <w:sz w:val="32"/>
          <w:szCs w:val="32"/>
          <w:cs/>
        </w:rPr>
        <w:t>โดยใช้วิธีเปรียบเทียบกับ</w:t>
      </w:r>
      <w:r w:rsidR="00650386" w:rsidRPr="00E375D2">
        <w:rPr>
          <w:rFonts w:asciiTheme="majorBidi" w:hAnsiTheme="majorBidi" w:hint="cs"/>
          <w:sz w:val="32"/>
          <w:szCs w:val="32"/>
          <w:cs/>
        </w:rPr>
        <w:t>ราคา</w:t>
      </w:r>
      <w:r w:rsidR="00650386" w:rsidRPr="00E375D2">
        <w:rPr>
          <w:rFonts w:asciiTheme="majorBidi" w:hAnsiTheme="majorBidi"/>
          <w:sz w:val="32"/>
          <w:szCs w:val="32"/>
          <w:cs/>
        </w:rPr>
        <w:t>ตลาด</w:t>
      </w:r>
      <w:r w:rsidR="00650386" w:rsidRPr="00E375D2">
        <w:rPr>
          <w:rFonts w:asciiTheme="majorBidi" w:hAnsiTheme="majorBidi" w:hint="cs"/>
          <w:sz w:val="32"/>
          <w:szCs w:val="32"/>
          <w:cs/>
        </w:rPr>
        <w:t xml:space="preserve"> มี</w:t>
      </w:r>
      <w:r w:rsidR="00650386" w:rsidRPr="00E375D2">
        <w:rPr>
          <w:rFonts w:asciiTheme="majorBidi" w:hAnsiTheme="majorBidi"/>
          <w:sz w:val="32"/>
          <w:szCs w:val="32"/>
          <w:cs/>
        </w:rPr>
        <w:t>มูลค่าประเมิน</w:t>
      </w:r>
      <w:r w:rsidR="00650386" w:rsidRPr="00E375D2">
        <w:rPr>
          <w:rFonts w:asciiTheme="majorBidi" w:hAnsiTheme="majorBidi" w:hint="cs"/>
          <w:sz w:val="32"/>
          <w:szCs w:val="32"/>
          <w:cs/>
        </w:rPr>
        <w:t>เป็น</w:t>
      </w:r>
      <w:r w:rsidR="00650386" w:rsidRPr="00E375D2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650386" w:rsidRPr="00114F2B">
        <w:rPr>
          <w:rFonts w:asciiTheme="majorBidi" w:hAnsiTheme="majorBidi"/>
          <w:sz w:val="32"/>
          <w:szCs w:val="32"/>
        </w:rPr>
        <w:t>48.20</w:t>
      </w:r>
      <w:r w:rsidR="00650386" w:rsidRPr="00E375D2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650386" w:rsidRPr="00114F2B">
        <w:rPr>
          <w:rFonts w:asciiTheme="majorBidi" w:hAnsiTheme="majorBidi"/>
          <w:sz w:val="32"/>
          <w:szCs w:val="32"/>
        </w:rPr>
        <w:t xml:space="preserve"> </w:t>
      </w:r>
      <w:r w:rsidR="00650386" w:rsidRPr="00E375D2">
        <w:rPr>
          <w:rFonts w:asciiTheme="majorBidi" w:hAnsiTheme="majorBidi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="00650386" w:rsidRPr="00E375D2">
        <w:rPr>
          <w:rFonts w:asciiTheme="majorBidi" w:hAnsiTheme="majorBidi" w:hint="cs"/>
          <w:sz w:val="32"/>
          <w:szCs w:val="32"/>
          <w:cs/>
        </w:rPr>
        <w:t>เป็น</w:t>
      </w:r>
      <w:r w:rsidR="00650386" w:rsidRPr="00E375D2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650386" w:rsidRPr="00114F2B">
        <w:rPr>
          <w:rFonts w:asciiTheme="majorBidi" w:hAnsiTheme="majorBidi"/>
          <w:sz w:val="32"/>
          <w:szCs w:val="32"/>
        </w:rPr>
        <w:t>53</w:t>
      </w:r>
      <w:r w:rsidR="00650386" w:rsidRPr="00E375D2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5DE9FF4C" w14:textId="42359641" w:rsidR="00EF2097" w:rsidRDefault="00EF2097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CD2118F" w14:textId="41F85B8A" w:rsidR="006A7023" w:rsidRDefault="006A7023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highlight w:val="yellow"/>
        </w:rPr>
      </w:pPr>
    </w:p>
    <w:p w14:paraId="6FDC86A3" w14:textId="7A25FC52" w:rsidR="006A7023" w:rsidRDefault="006A7023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E4DBF37" w14:textId="27AD6A56" w:rsidR="006A7023" w:rsidRDefault="006A7023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highlight w:val="yellow"/>
        </w:rPr>
      </w:pPr>
    </w:p>
    <w:p w14:paraId="42D5386A" w14:textId="08E205D0" w:rsidR="006A7023" w:rsidRDefault="006A7023" w:rsidP="00AB323D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4036201" w14:textId="77777777" w:rsidR="006A7023" w:rsidRDefault="006A7023" w:rsidP="006A7023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400" w:lineRule="exact"/>
        <w:ind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  <w:highlight w:val="yellow"/>
        </w:rPr>
      </w:pPr>
    </w:p>
    <w:p w14:paraId="6202AE3B" w14:textId="4E1E3A97" w:rsidR="00CE21F0" w:rsidRPr="00114F2B" w:rsidRDefault="00AC588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114F2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3006" w:rsidRPr="00114F2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1F0" w:rsidRPr="00114F2B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E21F0" w:rsidRPr="00114F2B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E375D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704AFD9B" w14:textId="1FB22B3E" w:rsidR="00221028" w:rsidRPr="00720606" w:rsidRDefault="00CE21F0" w:rsidP="00221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14F2B" w:rsidRPr="00E375D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221028" w:rsidRPr="00720606">
        <w:rPr>
          <w:rFonts w:asciiTheme="majorBidi" w:hAnsiTheme="majorBidi" w:cstheme="majorBidi" w:hint="cs"/>
          <w:sz w:val="32"/>
          <w:szCs w:val="32"/>
          <w:cs/>
        </w:rPr>
        <w:t>เก้าเ</w:t>
      </w:r>
      <w:r w:rsidR="00221028" w:rsidRPr="00720606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="00221028" w:rsidRPr="00720606">
        <w:rPr>
          <w:rFonts w:asciiTheme="majorBidi" w:hAnsiTheme="majorBidi"/>
          <w:sz w:val="32"/>
          <w:szCs w:val="32"/>
        </w:rPr>
        <w:t xml:space="preserve">30 </w:t>
      </w:r>
      <w:r w:rsidR="00221028" w:rsidRPr="0072060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221028" w:rsidRPr="00720606">
        <w:rPr>
          <w:rFonts w:asciiTheme="majorBidi" w:hAnsiTheme="majorBidi" w:cstheme="majorBidi"/>
          <w:sz w:val="32"/>
          <w:szCs w:val="32"/>
          <w:cs/>
        </w:rPr>
        <w:t>ายน</w:t>
      </w:r>
      <w:r w:rsidR="00221028" w:rsidRPr="00720606">
        <w:rPr>
          <w:rFonts w:asciiTheme="majorBidi" w:hAnsiTheme="majorBidi"/>
          <w:sz w:val="32"/>
          <w:szCs w:val="32"/>
        </w:rPr>
        <w:t xml:space="preserve"> </w:t>
      </w:r>
      <w:r w:rsidR="00221028" w:rsidRPr="00720606">
        <w:rPr>
          <w:rFonts w:asciiTheme="majorBidi" w:hAnsiTheme="majorBidi" w:cstheme="majorBidi"/>
          <w:sz w:val="32"/>
          <w:szCs w:val="32"/>
        </w:rPr>
        <w:t>256</w:t>
      </w:r>
      <w:r w:rsidR="00221028">
        <w:rPr>
          <w:rFonts w:asciiTheme="majorBidi" w:hAnsiTheme="majorBidi" w:cstheme="majorBidi" w:hint="cs"/>
          <w:sz w:val="32"/>
          <w:szCs w:val="32"/>
          <w:cs/>
        </w:rPr>
        <w:t>5</w:t>
      </w:r>
      <w:r w:rsidR="00221028" w:rsidRPr="00720606">
        <w:rPr>
          <w:rFonts w:asciiTheme="majorBidi" w:hAnsiTheme="majorBidi" w:cstheme="majorBidi"/>
          <w:sz w:val="32"/>
          <w:szCs w:val="32"/>
        </w:rPr>
        <w:t xml:space="preserve"> </w:t>
      </w:r>
      <w:r w:rsidR="00221028" w:rsidRPr="0072060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E11D0D" w:rsidRPr="00114F2B" w14:paraId="13DED71B" w14:textId="77777777" w:rsidTr="00853134">
        <w:tc>
          <w:tcPr>
            <w:tcW w:w="4876" w:type="dxa"/>
          </w:tcPr>
          <w:p w14:paraId="6FA0629E" w14:textId="61B6DB04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E375D2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E11D0D" w:rsidRPr="00114F2B" w14:paraId="37549BC5" w14:textId="77777777" w:rsidTr="00853134">
        <w:tc>
          <w:tcPr>
            <w:tcW w:w="4876" w:type="dxa"/>
          </w:tcPr>
          <w:p w14:paraId="66EEF1F6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6E78AA3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04EA6F5" w14:textId="77777777" w:rsidR="00EB555A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E375D2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E11D0D" w:rsidRPr="00114F2B" w14:paraId="59A268B4" w14:textId="77777777" w:rsidTr="00853134">
        <w:tc>
          <w:tcPr>
            <w:tcW w:w="4876" w:type="dxa"/>
          </w:tcPr>
          <w:p w14:paraId="43E8A6EA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F582A63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34" w:type="dxa"/>
          </w:tcPr>
          <w:p w14:paraId="045EE778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47E28F5B" w14:textId="77777777" w:rsidR="00CE21F0" w:rsidRPr="00114F2B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</w:tr>
      <w:tr w:rsidR="00E11D0D" w:rsidRPr="00114F2B" w14:paraId="70E55DEA" w14:textId="77777777" w:rsidTr="00853134">
        <w:tc>
          <w:tcPr>
            <w:tcW w:w="4876" w:type="dxa"/>
          </w:tcPr>
          <w:p w14:paraId="4697A8A4" w14:textId="55A74BF8" w:rsidR="00CE21F0" w:rsidRPr="00E375D2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="00AC588C"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432D80F5" w14:textId="599EDF46" w:rsidR="00CE21F0" w:rsidRPr="00114F2B" w:rsidRDefault="00CB4E1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820,484</w:t>
            </w:r>
          </w:p>
        </w:tc>
        <w:tc>
          <w:tcPr>
            <w:tcW w:w="134" w:type="dxa"/>
          </w:tcPr>
          <w:p w14:paraId="43B907A0" w14:textId="77777777" w:rsidR="00CE21F0" w:rsidRPr="00E375D2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2C66700D" w14:textId="62288251" w:rsidR="00CE21F0" w:rsidRPr="00E375D2" w:rsidRDefault="00B429F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497,700</w:t>
            </w:r>
          </w:p>
        </w:tc>
      </w:tr>
      <w:tr w:rsidR="00E11D0D" w:rsidRPr="00114F2B" w14:paraId="7B1571DB" w14:textId="77777777" w:rsidTr="00853134">
        <w:tc>
          <w:tcPr>
            <w:tcW w:w="4876" w:type="dxa"/>
          </w:tcPr>
          <w:p w14:paraId="2A50C6E1" w14:textId="77777777" w:rsidR="00CE21F0" w:rsidRPr="00E375D2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77EA7CBA" w14:textId="50FC93BE" w:rsidR="00CE21F0" w:rsidRPr="00114F2B" w:rsidRDefault="00C104B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34,91</w:t>
            </w:r>
            <w:r w:rsidR="00930B5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79BFE759" w14:textId="77777777" w:rsidR="00CE21F0" w:rsidRPr="00E375D2" w:rsidRDefault="00CE21F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21B443B" w14:textId="2487820E" w:rsidR="00CE21F0" w:rsidRPr="00E375D2" w:rsidRDefault="0019187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9187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27,569</w:t>
            </w:r>
          </w:p>
        </w:tc>
      </w:tr>
      <w:tr w:rsidR="00A835E7" w:rsidRPr="00114F2B" w14:paraId="334AEF4D" w14:textId="77777777" w:rsidTr="00853134">
        <w:tc>
          <w:tcPr>
            <w:tcW w:w="4876" w:type="dxa"/>
          </w:tcPr>
          <w:p w14:paraId="2230A8A8" w14:textId="30C8C51E" w:rsidR="00A835E7" w:rsidRPr="00E375D2" w:rsidRDefault="00A835E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3FC2F7B8" w14:textId="0BA0FD1D" w:rsidR="00A835E7" w:rsidRPr="00114F2B" w:rsidRDefault="00C104B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(403)</w:t>
            </w:r>
          </w:p>
        </w:tc>
        <w:tc>
          <w:tcPr>
            <w:tcW w:w="134" w:type="dxa"/>
          </w:tcPr>
          <w:p w14:paraId="35A61AA5" w14:textId="77777777" w:rsidR="00A835E7" w:rsidRPr="00E375D2" w:rsidRDefault="00A835E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40590CC0" w14:textId="39F21524" w:rsidR="00A835E7" w:rsidRPr="00114F2B" w:rsidRDefault="00650386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(274)</w:t>
            </w:r>
          </w:p>
        </w:tc>
      </w:tr>
      <w:tr w:rsidR="00E11D0D" w:rsidRPr="00114F2B" w14:paraId="2D8BE3AF" w14:textId="77777777" w:rsidTr="00853134">
        <w:tc>
          <w:tcPr>
            <w:tcW w:w="4876" w:type="dxa"/>
          </w:tcPr>
          <w:p w14:paraId="00BDEA61" w14:textId="77777777" w:rsidR="00343D59" w:rsidRPr="00E375D2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D53C9F" w14:textId="1F6308C9" w:rsidR="00343D59" w:rsidRPr="00114F2B" w:rsidRDefault="00C104B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(934)</w:t>
            </w:r>
          </w:p>
        </w:tc>
        <w:tc>
          <w:tcPr>
            <w:tcW w:w="134" w:type="dxa"/>
          </w:tcPr>
          <w:p w14:paraId="5F8347C6" w14:textId="77777777" w:rsidR="00343D59" w:rsidRPr="00E375D2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4A655C1F" w14:textId="56F0A9D6" w:rsidR="00343D59" w:rsidRPr="00114F2B" w:rsidRDefault="00650386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(534)</w:t>
            </w:r>
          </w:p>
        </w:tc>
      </w:tr>
      <w:tr w:rsidR="00E11D0D" w:rsidRPr="00114F2B" w14:paraId="2EABD457" w14:textId="77777777" w:rsidTr="00853134">
        <w:tc>
          <w:tcPr>
            <w:tcW w:w="4876" w:type="dxa"/>
          </w:tcPr>
          <w:p w14:paraId="6AAA82EB" w14:textId="44101975" w:rsidR="00343D59" w:rsidRPr="00E375D2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="00114F2B"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 w:rsidR="00221028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กันย</w:t>
            </w:r>
            <w:r w:rsidR="00114F2B"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ายน</w:t>
            </w:r>
            <w:r w:rsidR="00114F2B"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="00114F2B"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114F2B"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A6D631D" w14:textId="58DC91D1" w:rsidR="00343D59" w:rsidRPr="00114F2B" w:rsidRDefault="00C104B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854,06</w:t>
            </w:r>
            <w:r w:rsidR="00930B5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41801F09" w14:textId="77777777" w:rsidR="00343D59" w:rsidRPr="00E375D2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336B64" w14:textId="4A9F6A42" w:rsidR="00343D59" w:rsidRPr="00E375D2" w:rsidRDefault="00650386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650386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524,461</w:t>
            </w:r>
          </w:p>
        </w:tc>
      </w:tr>
      <w:tr w:rsidR="00B73467" w:rsidRPr="00114F2B" w14:paraId="1412FB56" w14:textId="77777777" w:rsidTr="00853134">
        <w:tc>
          <w:tcPr>
            <w:tcW w:w="4876" w:type="dxa"/>
          </w:tcPr>
          <w:p w14:paraId="3CDF1983" w14:textId="77777777" w:rsidR="00B73467" w:rsidRPr="00114F2B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5E29573" w14:textId="77777777" w:rsidR="00B73467" w:rsidRPr="00114F2B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34" w:type="dxa"/>
          </w:tcPr>
          <w:p w14:paraId="708C34F7" w14:textId="77777777" w:rsidR="00B73467" w:rsidRPr="00114F2B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4DD8DFEA" w14:textId="77777777" w:rsidR="00B73467" w:rsidRPr="00114F2B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B73467" w:rsidRPr="00114F2B" w14:paraId="03F28E10" w14:textId="77777777" w:rsidTr="00853134">
        <w:tc>
          <w:tcPr>
            <w:tcW w:w="4876" w:type="dxa"/>
          </w:tcPr>
          <w:p w14:paraId="3740D83A" w14:textId="18AF2A84" w:rsidR="00B73467" w:rsidRPr="00E375D2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4DB3F592" w14:textId="7BEAE703" w:rsidR="00B73467" w:rsidRPr="00114F2B" w:rsidRDefault="00CB4E1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407,586</w:t>
            </w:r>
          </w:p>
        </w:tc>
        <w:tc>
          <w:tcPr>
            <w:tcW w:w="134" w:type="dxa"/>
          </w:tcPr>
          <w:p w14:paraId="0BE0CD57" w14:textId="77777777" w:rsidR="00B73467" w:rsidRPr="00E375D2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4A323A47" w14:textId="5E6CDEB1" w:rsidR="00B73467" w:rsidRPr="00E375D2" w:rsidRDefault="00B429F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237,214</w:t>
            </w:r>
          </w:p>
        </w:tc>
      </w:tr>
      <w:tr w:rsidR="00B73467" w:rsidRPr="00114F2B" w14:paraId="781E68F1" w14:textId="77777777" w:rsidTr="00853134">
        <w:tc>
          <w:tcPr>
            <w:tcW w:w="4876" w:type="dxa"/>
          </w:tcPr>
          <w:p w14:paraId="0B40AE3E" w14:textId="77777777" w:rsidR="00B73467" w:rsidRPr="00E375D2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B693D5D" w14:textId="7EC1AACE" w:rsidR="00B73467" w:rsidRPr="00114F2B" w:rsidRDefault="00C104B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39,802</w:t>
            </w:r>
          </w:p>
        </w:tc>
        <w:tc>
          <w:tcPr>
            <w:tcW w:w="134" w:type="dxa"/>
          </w:tcPr>
          <w:p w14:paraId="1F640582" w14:textId="77777777" w:rsidR="00B73467" w:rsidRPr="00114F2B" w:rsidRDefault="00B7346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B341535" w14:textId="6CDFE6FA" w:rsidR="00B73467" w:rsidRPr="00114F2B" w:rsidRDefault="0019187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19187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19,73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0</w:t>
            </w:r>
          </w:p>
        </w:tc>
      </w:tr>
      <w:tr w:rsidR="006130C9" w:rsidRPr="00114F2B" w14:paraId="1870AD28" w14:textId="77777777" w:rsidTr="00853134">
        <w:tc>
          <w:tcPr>
            <w:tcW w:w="4876" w:type="dxa"/>
          </w:tcPr>
          <w:p w14:paraId="41ACEBD3" w14:textId="77777777" w:rsidR="006130C9" w:rsidRPr="00E375D2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1DFC450" w14:textId="34544525" w:rsidR="006130C9" w:rsidRPr="00114F2B" w:rsidRDefault="00C104B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(725)</w:t>
            </w:r>
          </w:p>
        </w:tc>
        <w:tc>
          <w:tcPr>
            <w:tcW w:w="134" w:type="dxa"/>
          </w:tcPr>
          <w:p w14:paraId="207AEF8E" w14:textId="77777777" w:rsidR="006130C9" w:rsidRPr="00114F2B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2744E0CC" w14:textId="13C78C5A" w:rsidR="006130C9" w:rsidRPr="00114F2B" w:rsidRDefault="0019187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(533)</w:t>
            </w:r>
          </w:p>
        </w:tc>
      </w:tr>
      <w:tr w:rsidR="006130C9" w:rsidRPr="00114F2B" w14:paraId="698BCE6C" w14:textId="77777777" w:rsidTr="00853134">
        <w:tc>
          <w:tcPr>
            <w:tcW w:w="4876" w:type="dxa"/>
          </w:tcPr>
          <w:p w14:paraId="35AF901A" w14:textId="0432EE7A" w:rsidR="006130C9" w:rsidRPr="00E375D2" w:rsidRDefault="00221028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กันย</w:t>
            </w:r>
            <w:r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ายน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B38149B" w14:textId="0FF6455B" w:rsidR="006130C9" w:rsidRPr="00114F2B" w:rsidRDefault="00C104B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446,663</w:t>
            </w:r>
          </w:p>
        </w:tc>
        <w:tc>
          <w:tcPr>
            <w:tcW w:w="134" w:type="dxa"/>
          </w:tcPr>
          <w:p w14:paraId="217B4C03" w14:textId="77777777" w:rsidR="006130C9" w:rsidRPr="00E375D2" w:rsidRDefault="006130C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1FD06E" w14:textId="4F0FCAA2" w:rsidR="006130C9" w:rsidRPr="00E375D2" w:rsidRDefault="0019187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9187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256,41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</w:t>
            </w:r>
          </w:p>
        </w:tc>
      </w:tr>
      <w:tr w:rsidR="00E11D0D" w:rsidRPr="00114F2B" w14:paraId="07A2C7BB" w14:textId="77777777" w:rsidTr="00853134">
        <w:tc>
          <w:tcPr>
            <w:tcW w:w="4876" w:type="dxa"/>
          </w:tcPr>
          <w:p w14:paraId="30DDC876" w14:textId="77777777" w:rsidR="00343D59" w:rsidRPr="00114F2B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b/>
                <w:bCs/>
                <w:position w:val="2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7602B03" w14:textId="77777777" w:rsidR="00343D59" w:rsidRPr="00114F2B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F5EEB41" w14:textId="77777777" w:rsidR="00343D59" w:rsidRPr="00114F2B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773FC4D" w14:textId="77777777" w:rsidR="00343D59" w:rsidRPr="00E375D2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</w:tr>
      <w:tr w:rsidR="00E11D0D" w:rsidRPr="00114F2B" w14:paraId="18FAE5A0" w14:textId="77777777" w:rsidTr="00853134">
        <w:tc>
          <w:tcPr>
            <w:tcW w:w="4876" w:type="dxa"/>
          </w:tcPr>
          <w:p w14:paraId="0AD4F56D" w14:textId="1698BFF8" w:rsidR="00343D59" w:rsidRPr="00114F2B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CB4E10"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26D81BAF" w14:textId="240E886B" w:rsidR="00343D59" w:rsidRPr="00114F2B" w:rsidRDefault="00CB4E10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2,044</w:t>
            </w:r>
          </w:p>
        </w:tc>
        <w:tc>
          <w:tcPr>
            <w:tcW w:w="134" w:type="dxa"/>
          </w:tcPr>
          <w:p w14:paraId="4BAACE2F" w14:textId="77777777" w:rsidR="00343D59" w:rsidRPr="00E375D2" w:rsidRDefault="00343D59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72B4B118" w14:textId="4201BC2D" w:rsidR="00343D59" w:rsidRPr="00E375D2" w:rsidRDefault="00B429FD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3B3E3B" w:rsidRPr="00114F2B" w14:paraId="191E1EAD" w14:textId="77777777" w:rsidTr="00853134">
        <w:tc>
          <w:tcPr>
            <w:tcW w:w="4876" w:type="dxa"/>
          </w:tcPr>
          <w:p w14:paraId="5D6B1EFC" w14:textId="044AC8D7" w:rsidR="003B3E3B" w:rsidRPr="00114F2B" w:rsidRDefault="00221028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กันย</w:t>
            </w:r>
            <w:r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ายน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9098F6" w14:textId="2AA075C1" w:rsidR="003B3E3B" w:rsidRPr="00114F2B" w:rsidRDefault="00C104B3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2,044</w:t>
            </w:r>
          </w:p>
        </w:tc>
        <w:tc>
          <w:tcPr>
            <w:tcW w:w="134" w:type="dxa"/>
          </w:tcPr>
          <w:p w14:paraId="53491964" w14:textId="77777777" w:rsidR="003B3E3B" w:rsidRPr="00E375D2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5FED44" w14:textId="69E34660" w:rsidR="003B3E3B" w:rsidRPr="00E375D2" w:rsidRDefault="00191877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3B3E3B" w:rsidRPr="00114F2B" w14:paraId="51DFF3C5" w14:textId="77777777" w:rsidTr="00853134">
        <w:tc>
          <w:tcPr>
            <w:tcW w:w="4876" w:type="dxa"/>
          </w:tcPr>
          <w:p w14:paraId="338B8593" w14:textId="77777777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0A90311F" w14:textId="77777777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34" w:type="dxa"/>
          </w:tcPr>
          <w:p w14:paraId="58B92822" w14:textId="77777777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2459131" w14:textId="77777777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3B3E3B" w:rsidRPr="00114F2B" w14:paraId="493B3673" w14:textId="77777777" w:rsidTr="00853134">
        <w:tc>
          <w:tcPr>
            <w:tcW w:w="4876" w:type="dxa"/>
          </w:tcPr>
          <w:p w14:paraId="1797A6C8" w14:textId="1CA8B6F8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E614CF" w14:textId="0D46CBC3" w:rsidR="003B3E3B" w:rsidRPr="00114F2B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410,854</w:t>
            </w:r>
          </w:p>
        </w:tc>
        <w:tc>
          <w:tcPr>
            <w:tcW w:w="134" w:type="dxa"/>
          </w:tcPr>
          <w:p w14:paraId="28B90DFC" w14:textId="77777777" w:rsidR="003B3E3B" w:rsidRPr="00E375D2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left w:val="nil"/>
              <w:bottom w:val="double" w:sz="6" w:space="0" w:color="auto"/>
            </w:tcBorders>
          </w:tcPr>
          <w:p w14:paraId="5E5A4CA5" w14:textId="67879C5F" w:rsidR="003B3E3B" w:rsidRPr="00E375D2" w:rsidRDefault="003B3E3B" w:rsidP="003B3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114F2B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258,894</w:t>
            </w:r>
          </w:p>
        </w:tc>
      </w:tr>
      <w:tr w:rsidR="00191877" w:rsidRPr="00114F2B" w14:paraId="6A4B077C" w14:textId="77777777" w:rsidTr="00853134">
        <w:tc>
          <w:tcPr>
            <w:tcW w:w="4876" w:type="dxa"/>
          </w:tcPr>
          <w:p w14:paraId="7FA4B1D1" w14:textId="71878EDE" w:rsidR="00191877" w:rsidRPr="00114F2B" w:rsidRDefault="00191877" w:rsidP="00191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กันย</w:t>
            </w:r>
            <w:r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ายน</w:t>
            </w:r>
            <w:r w:rsidRPr="00E375D2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</w:t>
            </w:r>
            <w:r w:rsidRPr="005B47B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Pr="00E375D2">
              <w:rPr>
                <w:rFonts w:asciiTheme="majorBidi" w:hAnsiTheme="majorBidi" w:cstheme="majorBidi" w:hint="cs"/>
                <w:position w:val="2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C46892C" w14:textId="3EA055E0" w:rsidR="00191877" w:rsidRPr="00114F2B" w:rsidRDefault="00C104B3" w:rsidP="00191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405,35</w:t>
            </w:r>
            <w:r w:rsidR="00930B5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69094CB3" w14:textId="77777777" w:rsidR="00191877" w:rsidRPr="00114F2B" w:rsidRDefault="00191877" w:rsidP="00191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4D068A3" w14:textId="734526A0" w:rsidR="00191877" w:rsidRPr="00114F2B" w:rsidRDefault="00191877" w:rsidP="00191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191877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266,458</w:t>
            </w:r>
          </w:p>
        </w:tc>
      </w:tr>
    </w:tbl>
    <w:p w14:paraId="5B6B0AD1" w14:textId="77777777" w:rsidR="00466F80" w:rsidRPr="00E37747" w:rsidRDefault="00466F8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35F542DC" w14:textId="61BB7A39" w:rsidR="00AC1AB4" w:rsidRPr="00114F2B" w:rsidRDefault="00B16F00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>ณ</w:t>
      </w:r>
      <w:r w:rsidR="00891454" w:rsidRPr="00114F2B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E2D96" w:rsidRPr="00E375D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E2D96" w:rsidRPr="00114F2B">
        <w:rPr>
          <w:rFonts w:asciiTheme="majorBidi" w:hAnsiTheme="majorBidi" w:cstheme="majorBidi"/>
          <w:sz w:val="32"/>
          <w:szCs w:val="32"/>
        </w:rPr>
        <w:t xml:space="preserve"> 3</w:t>
      </w:r>
      <w:r w:rsidR="003C3400">
        <w:rPr>
          <w:rFonts w:asciiTheme="majorBidi" w:hAnsiTheme="majorBidi" w:cstheme="majorBidi"/>
          <w:sz w:val="32"/>
          <w:szCs w:val="32"/>
        </w:rPr>
        <w:t>0</w:t>
      </w:r>
      <w:r w:rsidR="002E2D96" w:rsidRPr="00114F2B">
        <w:rPr>
          <w:rFonts w:asciiTheme="majorBidi" w:hAnsiTheme="majorBidi" w:cstheme="majorBidi"/>
          <w:sz w:val="32"/>
          <w:szCs w:val="32"/>
        </w:rPr>
        <w:t xml:space="preserve"> </w:t>
      </w:r>
      <w:r w:rsidR="00221028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114F2B" w:rsidRPr="00E375D2">
        <w:rPr>
          <w:rFonts w:asciiTheme="majorBidi" w:hAnsiTheme="majorBidi" w:cstheme="majorBidi" w:hint="cs"/>
          <w:sz w:val="32"/>
          <w:szCs w:val="32"/>
          <w:cs/>
        </w:rPr>
        <w:t>ยน</w:t>
      </w:r>
      <w:r w:rsidR="002E2D96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2D96" w:rsidRPr="00114F2B">
        <w:rPr>
          <w:rFonts w:asciiTheme="majorBidi" w:hAnsiTheme="majorBidi" w:cstheme="majorBidi"/>
          <w:sz w:val="32"/>
          <w:szCs w:val="32"/>
        </w:rPr>
        <w:t>256</w:t>
      </w:r>
      <w:r w:rsidR="00D4754E" w:rsidRPr="00114F2B">
        <w:rPr>
          <w:rFonts w:asciiTheme="majorBidi" w:hAnsiTheme="majorBidi" w:cstheme="majorBidi"/>
          <w:sz w:val="32"/>
          <w:szCs w:val="32"/>
        </w:rPr>
        <w:t>5</w:t>
      </w:r>
      <w:r w:rsidR="002E2D96" w:rsidRPr="00114F2B">
        <w:rPr>
          <w:rFonts w:asciiTheme="majorBidi" w:hAnsiTheme="majorBidi" w:cstheme="majorBidi"/>
          <w:sz w:val="32"/>
          <w:szCs w:val="32"/>
        </w:rPr>
        <w:t xml:space="preserve"> </w:t>
      </w:r>
      <w:r w:rsidR="002E2D96" w:rsidRPr="00E375D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114F2B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ธันวาคม </w:t>
      </w:r>
      <w:r w:rsidRPr="00114F2B">
        <w:rPr>
          <w:rFonts w:asciiTheme="majorBidi" w:hAnsiTheme="majorBidi"/>
          <w:spacing w:val="-2"/>
          <w:sz w:val="32"/>
          <w:szCs w:val="32"/>
        </w:rPr>
        <w:t>256</w:t>
      </w:r>
      <w:r w:rsidR="00D4754E" w:rsidRPr="00114F2B">
        <w:rPr>
          <w:rFonts w:asciiTheme="majorBidi" w:hAnsiTheme="majorBidi"/>
          <w:spacing w:val="-2"/>
          <w:sz w:val="32"/>
          <w:szCs w:val="32"/>
        </w:rPr>
        <w:t>4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 ที่ดินบางส่วนของบริษัท</w:t>
      </w:r>
      <w:r w:rsidR="00B4253D">
        <w:rPr>
          <w:rFonts w:asciiTheme="majorBidi" w:hAnsiTheme="majorBidi" w:hint="cs"/>
          <w:spacing w:val="-2"/>
          <w:sz w:val="32"/>
          <w:szCs w:val="32"/>
          <w:cs/>
        </w:rPr>
        <w:t>และ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>ที่ดินพร้อม</w:t>
      </w:r>
      <w:r w:rsidR="00B4253D">
        <w:rPr>
          <w:rFonts w:asciiTheme="majorBidi" w:hAnsiTheme="majorBidi"/>
          <w:spacing w:val="-2"/>
          <w:sz w:val="32"/>
          <w:szCs w:val="32"/>
          <w:cs/>
        </w:rPr>
        <w:br/>
      </w:r>
      <w:r w:rsidRPr="00E375D2">
        <w:rPr>
          <w:rFonts w:asciiTheme="majorBidi" w:hAnsiTheme="majorBidi"/>
          <w:spacing w:val="-2"/>
          <w:sz w:val="32"/>
          <w:szCs w:val="32"/>
          <w:cs/>
        </w:rPr>
        <w:t>สิ่งปลูกสร้างของบริษัทย่อย</w:t>
      </w:r>
      <w:r w:rsidRPr="00E375D2">
        <w:rPr>
          <w:rFonts w:asciiTheme="majorBidi" w:hAnsiTheme="majorBidi"/>
          <w:sz w:val="32"/>
          <w:szCs w:val="32"/>
          <w:cs/>
        </w:rPr>
        <w:t>แห่งหนึ่ง ติดภาระค้ำประกันวงเงินเบิกเกินบัญชีและวงเงินสินเชื่อกับธนาคารพาณิชย์ในประเทศ (ดูหมายเหตุ</w:t>
      </w:r>
      <w:r w:rsidRPr="00114F2B">
        <w:rPr>
          <w:rFonts w:asciiTheme="majorBidi" w:hAnsiTheme="majorBidi"/>
          <w:sz w:val="32"/>
          <w:szCs w:val="32"/>
        </w:rPr>
        <w:t xml:space="preserve"> 1</w:t>
      </w:r>
      <w:r w:rsidR="009B75FE" w:rsidRPr="00114F2B">
        <w:rPr>
          <w:rFonts w:asciiTheme="majorBidi" w:hAnsiTheme="majorBidi"/>
          <w:sz w:val="32"/>
          <w:szCs w:val="32"/>
        </w:rPr>
        <w:t>6</w:t>
      </w:r>
      <w:r w:rsidRPr="00E375D2">
        <w:rPr>
          <w:rFonts w:asciiTheme="majorBidi" w:hAnsiTheme="majorBidi"/>
          <w:sz w:val="32"/>
          <w:szCs w:val="32"/>
          <w:cs/>
        </w:rPr>
        <w:t xml:space="preserve"> และ </w:t>
      </w:r>
      <w:r w:rsidR="009B75FE" w:rsidRPr="00114F2B">
        <w:rPr>
          <w:rFonts w:asciiTheme="majorBidi" w:hAnsiTheme="majorBidi"/>
          <w:sz w:val="32"/>
          <w:szCs w:val="32"/>
        </w:rPr>
        <w:t>19</w:t>
      </w:r>
      <w:r w:rsidRPr="00114F2B">
        <w:rPr>
          <w:rFonts w:asciiTheme="majorBidi" w:hAnsiTheme="majorBidi"/>
          <w:sz w:val="32"/>
          <w:szCs w:val="32"/>
        </w:rPr>
        <w:t>)</w:t>
      </w:r>
    </w:p>
    <w:p w14:paraId="65CF6ABF" w14:textId="3BFD08C8" w:rsidR="0082101C" w:rsidRDefault="0082101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7546AA4F" w14:textId="330087BE" w:rsidR="00C104B3" w:rsidRDefault="00C104B3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3664655B" w14:textId="44912C06" w:rsidR="00C104B3" w:rsidRDefault="00C104B3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1052C577" w14:textId="526E0D31" w:rsidR="00C104B3" w:rsidRDefault="00C104B3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62FCFC05" w14:textId="1E5D4940" w:rsidR="00C104B3" w:rsidRDefault="00C104B3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7BCFD245" w14:textId="77777777" w:rsidR="00C104B3" w:rsidRPr="00114F2B" w:rsidRDefault="00C104B3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0F6F3238" w14:textId="7DE2BE39" w:rsidR="00AB2305" w:rsidRPr="00114F2B" w:rsidRDefault="00AB2305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114F2B">
        <w:rPr>
          <w:rFonts w:ascii="Angsana New" w:eastAsia="Calibri" w:hAnsi="Angsana New"/>
          <w:b/>
          <w:bCs/>
          <w:sz w:val="32"/>
          <w:szCs w:val="32"/>
        </w:rPr>
        <w:t>1</w:t>
      </w:r>
      <w:r w:rsidR="006F53B7" w:rsidRPr="00114F2B">
        <w:rPr>
          <w:rFonts w:ascii="Angsana New" w:eastAsia="Calibri" w:hAnsi="Angsana New"/>
          <w:b/>
          <w:bCs/>
          <w:sz w:val="32"/>
          <w:szCs w:val="32"/>
        </w:rPr>
        <w:t>3</w:t>
      </w:r>
      <w:r w:rsidRPr="00114F2B">
        <w:rPr>
          <w:rFonts w:ascii="Angsana New" w:eastAsia="Calibri" w:hAnsi="Angsana New"/>
          <w:b/>
          <w:bCs/>
          <w:sz w:val="32"/>
          <w:szCs w:val="32"/>
        </w:rPr>
        <w:t>.</w:t>
      </w:r>
      <w:r w:rsidRPr="00114F2B">
        <w:rPr>
          <w:rFonts w:ascii="Angsana New" w:eastAsia="Calibri" w:hAnsi="Angsana New"/>
          <w:b/>
          <w:bCs/>
          <w:sz w:val="32"/>
          <w:szCs w:val="32"/>
        </w:rPr>
        <w:tab/>
      </w:r>
      <w:r w:rsidRPr="00E375D2">
        <w:rPr>
          <w:rFonts w:ascii="Angsana New" w:eastAsia="Calibri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D12C76B" w14:textId="6C0CC321" w:rsidR="00AB2305" w:rsidRPr="00114F2B" w:rsidRDefault="00AB2305" w:rsidP="00AA0720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221028">
        <w:rPr>
          <w:rFonts w:ascii="Angsana New" w:hAnsi="Angsana New" w:hint="cs"/>
          <w:sz w:val="32"/>
          <w:szCs w:val="32"/>
          <w:cs/>
        </w:rPr>
        <w:t>เก้า</w:t>
      </w:r>
      <w:r w:rsidRPr="00E375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E375D2">
        <w:rPr>
          <w:rFonts w:ascii="Angsana New" w:hAnsi="Angsana New"/>
          <w:sz w:val="32"/>
          <w:szCs w:val="32"/>
        </w:rPr>
        <w:t xml:space="preserve"> </w:t>
      </w:r>
      <w:r w:rsidRPr="00114F2B">
        <w:rPr>
          <w:rFonts w:ascii="Angsana New" w:hAnsi="Angsana New"/>
          <w:sz w:val="32"/>
          <w:szCs w:val="32"/>
        </w:rPr>
        <w:t>3</w:t>
      </w:r>
      <w:r w:rsidR="00114F2B" w:rsidRPr="00114F2B">
        <w:rPr>
          <w:rFonts w:ascii="Angsana New" w:hAnsi="Angsana New"/>
          <w:sz w:val="32"/>
          <w:szCs w:val="32"/>
        </w:rPr>
        <w:t>0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="00221028">
        <w:rPr>
          <w:rFonts w:ascii="Angsana New" w:hAnsi="Angsana New" w:hint="cs"/>
          <w:sz w:val="32"/>
          <w:szCs w:val="32"/>
          <w:cs/>
        </w:rPr>
        <w:t>กันยา</w:t>
      </w:r>
      <w:r w:rsidR="00114F2B" w:rsidRPr="00E375D2">
        <w:rPr>
          <w:rFonts w:ascii="Angsana New" w:hAnsi="Angsana New" w:hint="cs"/>
          <w:sz w:val="32"/>
          <w:szCs w:val="32"/>
          <w:cs/>
        </w:rPr>
        <w:t>ยน</w:t>
      </w:r>
      <w:r w:rsidRPr="00E375D2">
        <w:rPr>
          <w:rFonts w:ascii="Angsana New" w:hAnsi="Angsana New"/>
          <w:sz w:val="32"/>
          <w:szCs w:val="32"/>
        </w:rPr>
        <w:t xml:space="preserve"> </w:t>
      </w:r>
      <w:r w:rsidRPr="00114F2B">
        <w:rPr>
          <w:rFonts w:ascii="Angsana New" w:hAnsi="Angsana New"/>
          <w:sz w:val="32"/>
          <w:szCs w:val="32"/>
        </w:rPr>
        <w:t>256</w:t>
      </w:r>
      <w:r w:rsidR="00AC1AB4" w:rsidRPr="00114F2B">
        <w:rPr>
          <w:rFonts w:ascii="Angsana New" w:hAnsi="Angsana New"/>
          <w:sz w:val="32"/>
          <w:szCs w:val="32"/>
        </w:rPr>
        <w:t>5</w:t>
      </w:r>
      <w:r w:rsidR="00920684" w:rsidRPr="00114F2B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63"/>
        <w:gridCol w:w="1928"/>
      </w:tblGrid>
      <w:tr w:rsidR="00E11D0D" w:rsidRPr="00114F2B" w14:paraId="6D2A62B9" w14:textId="77777777" w:rsidTr="00853134">
        <w:tc>
          <w:tcPr>
            <w:tcW w:w="6463" w:type="dxa"/>
          </w:tcPr>
          <w:p w14:paraId="74791102" w14:textId="77777777" w:rsidR="00BC58CA" w:rsidRPr="00114F2B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38E8252" w14:textId="77777777" w:rsidR="00BC58CA" w:rsidRPr="00E375D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E11D0D" w:rsidRPr="00114F2B" w14:paraId="077C8F04" w14:textId="77777777" w:rsidTr="00853134">
        <w:tc>
          <w:tcPr>
            <w:tcW w:w="6463" w:type="dxa"/>
          </w:tcPr>
          <w:p w14:paraId="0E1A325F" w14:textId="77777777" w:rsidR="00BC58CA" w:rsidRPr="00114F2B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B0E00" w14:textId="77777777" w:rsidR="00BC58CA" w:rsidRPr="00114F2B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</w:rPr>
            </w:pPr>
            <w:r w:rsidRPr="00E375D2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E375D2">
              <w:rPr>
                <w:rFonts w:asciiTheme="majorBidi" w:hAnsi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14:paraId="2924E547" w14:textId="77777777" w:rsidR="00BC58CA" w:rsidRPr="00E375D2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1D0D" w:rsidRPr="00114F2B" w14:paraId="7BC4FF32" w14:textId="77777777" w:rsidTr="00853134">
        <w:tc>
          <w:tcPr>
            <w:tcW w:w="6463" w:type="dxa"/>
          </w:tcPr>
          <w:p w14:paraId="50874519" w14:textId="17E83FC1" w:rsidR="00BC58CA" w:rsidRPr="00114F2B" w:rsidRDefault="00BC58C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75D2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14F2B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E375D2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114F2B">
              <w:rPr>
                <w:rFonts w:asciiTheme="majorBidi" w:eastAsia="Calibri" w:hAnsiTheme="majorBidi"/>
                <w:b/>
                <w:sz w:val="32"/>
                <w:szCs w:val="32"/>
              </w:rPr>
              <w:t>25</w:t>
            </w:r>
            <w:r w:rsidR="00920684" w:rsidRPr="00114F2B">
              <w:rPr>
                <w:rFonts w:asciiTheme="majorBidi" w:eastAsia="Calibri" w:hAnsiTheme="majorBidi"/>
                <w:b/>
                <w:sz w:val="32"/>
                <w:szCs w:val="32"/>
              </w:rPr>
              <w:t>65</w:t>
            </w:r>
          </w:p>
        </w:tc>
        <w:tc>
          <w:tcPr>
            <w:tcW w:w="1928" w:type="dxa"/>
            <w:tcBorders>
              <w:left w:val="nil"/>
            </w:tcBorders>
          </w:tcPr>
          <w:p w14:paraId="7072B635" w14:textId="17E419AD" w:rsidR="00BC58CA" w:rsidRPr="00114F2B" w:rsidRDefault="00AC1AB4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114F2B">
              <w:rPr>
                <w:rFonts w:asciiTheme="majorBidi" w:hAnsiTheme="majorBidi" w:cstheme="majorBidi"/>
                <w:sz w:val="32"/>
                <w:szCs w:val="32"/>
              </w:rPr>
              <w:t>57,232</w:t>
            </w:r>
          </w:p>
        </w:tc>
      </w:tr>
      <w:tr w:rsidR="00F53CAB" w:rsidRPr="00114F2B" w14:paraId="6CDB41BE" w14:textId="77777777" w:rsidTr="00853134">
        <w:tc>
          <w:tcPr>
            <w:tcW w:w="6463" w:type="dxa"/>
          </w:tcPr>
          <w:p w14:paraId="35B9F089" w14:textId="32163783" w:rsidR="00F53CAB" w:rsidRPr="00E375D2" w:rsidRDefault="00BA419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/>
                <w:b/>
                <w:sz w:val="32"/>
                <w:szCs w:val="32"/>
                <w:cs/>
              </w:rPr>
            </w:pPr>
            <w:r w:rsidRPr="00E375D2">
              <w:rPr>
                <w:rFonts w:asciiTheme="majorBidi" w:eastAsia="Calibri" w:hAnsiTheme="majorBidi" w:hint="cs"/>
                <w:b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394D7DAE" w14:textId="1ECA96EC" w:rsidR="00F53CAB" w:rsidRPr="00114F2B" w:rsidRDefault="002754E8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,206</w:t>
            </w:r>
          </w:p>
        </w:tc>
      </w:tr>
      <w:tr w:rsidR="00E11D0D" w:rsidRPr="00114F2B" w14:paraId="7F68A889" w14:textId="77777777" w:rsidTr="00853134">
        <w:tc>
          <w:tcPr>
            <w:tcW w:w="6463" w:type="dxa"/>
          </w:tcPr>
          <w:p w14:paraId="4F7F0964" w14:textId="77777777" w:rsidR="00F22BA7" w:rsidRPr="00114F2B" w:rsidRDefault="00F22BA7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57980E47" w14:textId="5C7CA1CD" w:rsidR="00F22BA7" w:rsidRPr="00114F2B" w:rsidRDefault="002754E8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(3,804)</w:t>
            </w:r>
          </w:p>
        </w:tc>
      </w:tr>
      <w:tr w:rsidR="00E11D0D" w:rsidRPr="00114F2B" w14:paraId="6542F648" w14:textId="77777777" w:rsidTr="00853134">
        <w:tc>
          <w:tcPr>
            <w:tcW w:w="6463" w:type="dxa"/>
          </w:tcPr>
          <w:p w14:paraId="6D167B70" w14:textId="39861D7D" w:rsidR="00114F2B" w:rsidRPr="00E375D2" w:rsidRDefault="00114F2B" w:rsidP="00114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380" w:lineRule="exact"/>
              <w:ind w:left="-57"/>
              <w:contextualSpacing/>
              <w:textAlignment w:val="baseline"/>
              <w:rPr>
                <w:rFonts w:asciiTheme="majorBidi" w:eastAsia="Calibri" w:hAnsiTheme="majorBidi"/>
                <w:bCs/>
                <w:sz w:val="32"/>
                <w:szCs w:val="32"/>
                <w:cs/>
              </w:rPr>
            </w:pPr>
            <w:r w:rsidRPr="00E375D2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14F2B">
              <w:rPr>
                <w:rFonts w:asciiTheme="majorBidi" w:eastAsia="Calibri" w:hAnsiTheme="majorBidi"/>
                <w:b/>
                <w:sz w:val="32"/>
                <w:szCs w:val="32"/>
              </w:rPr>
              <w:t>30</w:t>
            </w:r>
            <w:r w:rsidRPr="00E375D2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</w:t>
            </w:r>
            <w:r w:rsidR="00221028">
              <w:rPr>
                <w:rFonts w:asciiTheme="majorBidi" w:eastAsia="Calibri" w:hAnsiTheme="majorBidi" w:hint="cs"/>
                <w:bCs/>
                <w:sz w:val="32"/>
                <w:szCs w:val="32"/>
                <w:cs/>
              </w:rPr>
              <w:t>กันยา</w:t>
            </w:r>
            <w:r w:rsidRPr="00E375D2">
              <w:rPr>
                <w:rFonts w:asciiTheme="majorBidi" w:eastAsia="Calibri" w:hAnsiTheme="majorBidi" w:hint="cs"/>
                <w:bCs/>
                <w:sz w:val="32"/>
                <w:szCs w:val="32"/>
                <w:cs/>
              </w:rPr>
              <w:t xml:space="preserve">ยน </w:t>
            </w:r>
            <w:r w:rsidRPr="00114F2B">
              <w:rPr>
                <w:rFonts w:asciiTheme="majorBidi" w:eastAsia="Calibri" w:hAnsiTheme="majorBidi"/>
                <w:b/>
                <w:sz w:val="32"/>
                <w:szCs w:val="32"/>
              </w:rPr>
              <w:t>2565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8A78A4" w14:textId="145C6181" w:rsidR="00F22BA7" w:rsidRPr="00114F2B" w:rsidRDefault="002754E8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754E8">
              <w:rPr>
                <w:rFonts w:asciiTheme="majorBidi" w:hAnsiTheme="majorBidi" w:cstheme="majorBidi"/>
                <w:sz w:val="32"/>
                <w:szCs w:val="32"/>
              </w:rPr>
              <w:t>58,634</w:t>
            </w:r>
          </w:p>
        </w:tc>
      </w:tr>
    </w:tbl>
    <w:p w14:paraId="54EF05AA" w14:textId="77777777" w:rsidR="00891454" w:rsidRPr="00114F2B" w:rsidRDefault="00891454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60E6EEE" w14:textId="4CD849F1" w:rsidR="00AC1AB4" w:rsidRPr="00B4253D" w:rsidRDefault="0021324D" w:rsidP="00AA072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" w:name="_Hlk103089430"/>
      <w:r w:rsidRPr="00E375D2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114F2B">
        <w:rPr>
          <w:rFonts w:asciiTheme="majorBidi" w:hAnsiTheme="majorBidi"/>
          <w:spacing w:val="-4"/>
          <w:sz w:val="32"/>
          <w:szCs w:val="32"/>
        </w:rPr>
        <w:t xml:space="preserve">4 </w:t>
      </w:r>
      <w:r w:rsidRPr="00E375D2">
        <w:rPr>
          <w:rFonts w:asciiTheme="majorBidi" w:hAnsiTheme="majorBidi" w:hint="cs"/>
          <w:spacing w:val="-4"/>
          <w:sz w:val="32"/>
          <w:szCs w:val="32"/>
          <w:cs/>
        </w:rPr>
        <w:t xml:space="preserve">ตุลาคม </w:t>
      </w:r>
      <w:r w:rsidRPr="00114F2B">
        <w:rPr>
          <w:rFonts w:asciiTheme="majorBidi" w:hAnsiTheme="majorBidi"/>
          <w:spacing w:val="-4"/>
          <w:sz w:val="32"/>
          <w:szCs w:val="32"/>
        </w:rPr>
        <w:t xml:space="preserve">2564 </w:t>
      </w:r>
      <w:r w:rsidR="00A07A5D" w:rsidRPr="00E375D2">
        <w:rPr>
          <w:rFonts w:asciiTheme="majorBidi" w:hAnsiTheme="majorBidi"/>
          <w:spacing w:val="-4"/>
          <w:sz w:val="32"/>
          <w:szCs w:val="32"/>
          <w:cs/>
        </w:rPr>
        <w:t>บริษัท</w:t>
      </w:r>
      <w:r w:rsidRPr="00E375D2">
        <w:rPr>
          <w:rFonts w:asciiTheme="majorBidi" w:hAnsiTheme="majorBidi" w:hint="cs"/>
          <w:spacing w:val="-4"/>
          <w:sz w:val="32"/>
          <w:szCs w:val="32"/>
          <w:cs/>
        </w:rPr>
        <w:t>ทำ</w:t>
      </w:r>
      <w:r w:rsidR="00A07A5D" w:rsidRPr="00E375D2">
        <w:rPr>
          <w:rFonts w:asciiTheme="majorBidi" w:hAnsiTheme="majorBidi"/>
          <w:spacing w:val="-4"/>
          <w:sz w:val="32"/>
          <w:szCs w:val="32"/>
          <w:cs/>
        </w:rPr>
        <w:t>สัญญาเช่า</w:t>
      </w:r>
      <w:r w:rsidR="00A07A5D" w:rsidRPr="00E375D2">
        <w:rPr>
          <w:rFonts w:asciiTheme="majorBidi" w:hAnsiTheme="majorBidi" w:hint="cs"/>
          <w:spacing w:val="-4"/>
          <w:sz w:val="32"/>
          <w:szCs w:val="32"/>
          <w:cs/>
        </w:rPr>
        <w:t>อาคาร</w:t>
      </w:r>
      <w:r w:rsidR="00A07A5D" w:rsidRPr="00E375D2">
        <w:rPr>
          <w:rFonts w:asciiTheme="majorBidi" w:hAnsiTheme="majorBidi"/>
          <w:spacing w:val="-4"/>
          <w:sz w:val="32"/>
          <w:szCs w:val="32"/>
          <w:cs/>
        </w:rPr>
        <w:t>กับสำนักงานทรัพย์สินพระมหากษัตริย์จำนวน</w:t>
      </w:r>
      <w:r w:rsidR="00F049D2" w:rsidRPr="00E375D2">
        <w:rPr>
          <w:rFonts w:asciiTheme="majorBidi" w:hAnsiTheme="majorBidi"/>
          <w:spacing w:val="-4"/>
          <w:sz w:val="32"/>
          <w:szCs w:val="32"/>
          <w:cs/>
        </w:rPr>
        <w:br/>
      </w:r>
      <w:r w:rsidR="00A07A5D" w:rsidRPr="00E375D2">
        <w:rPr>
          <w:rFonts w:asciiTheme="majorBidi" w:hAnsiTheme="majorBidi"/>
          <w:spacing w:val="-4"/>
          <w:sz w:val="32"/>
          <w:szCs w:val="32"/>
          <w:cs/>
        </w:rPr>
        <w:t>หนึ่ง</w:t>
      </w:r>
      <w:r w:rsidR="00A07A5D" w:rsidRPr="00E375D2">
        <w:rPr>
          <w:rFonts w:asciiTheme="majorBidi" w:hAnsiTheme="majorBidi"/>
          <w:spacing w:val="-2"/>
          <w:sz w:val="32"/>
          <w:szCs w:val="32"/>
          <w:cs/>
        </w:rPr>
        <w:t>ฉบับเพื่อ</w:t>
      </w:r>
      <w:r w:rsidRPr="00E375D2">
        <w:rPr>
          <w:rFonts w:ascii="Angsana New" w:hAnsi="Angsana New" w:hint="cs"/>
          <w:sz w:val="32"/>
          <w:szCs w:val="32"/>
          <w:cs/>
        </w:rPr>
        <w:t xml:space="preserve">เช่าตึกแถว </w:t>
      </w:r>
      <w:r w:rsidRPr="00114F2B">
        <w:rPr>
          <w:rFonts w:ascii="Angsana New" w:hAnsi="Angsana New" w:cstheme="majorBidi"/>
          <w:sz w:val="32"/>
          <w:szCs w:val="32"/>
        </w:rPr>
        <w:t xml:space="preserve">3 </w:t>
      </w:r>
      <w:r w:rsidRPr="00E375D2">
        <w:rPr>
          <w:rFonts w:ascii="Angsana New" w:hAnsi="Angsana New" w:cstheme="majorBidi" w:hint="cs"/>
          <w:sz w:val="32"/>
          <w:szCs w:val="32"/>
          <w:cs/>
        </w:rPr>
        <w:t xml:space="preserve">ชั้นครึ่ง </w:t>
      </w:r>
      <w:r w:rsidR="00A07A5D" w:rsidRPr="00E375D2">
        <w:rPr>
          <w:rFonts w:ascii="Angsana New" w:hAnsi="Angsana New" w:cstheme="majorBidi"/>
          <w:sz w:val="32"/>
          <w:szCs w:val="32"/>
          <w:cs/>
        </w:rPr>
        <w:t>มีกำหนด</w:t>
      </w:r>
      <w:r w:rsidRPr="00E375D2">
        <w:rPr>
          <w:rFonts w:ascii="Angsana New" w:hAnsi="Angsana New" w:cstheme="majorBidi" w:hint="cs"/>
          <w:sz w:val="32"/>
          <w:szCs w:val="32"/>
          <w:cs/>
        </w:rPr>
        <w:t>ระยะ</w:t>
      </w:r>
      <w:r w:rsidR="00A07A5D" w:rsidRPr="00E375D2">
        <w:rPr>
          <w:rFonts w:ascii="Angsana New" w:hAnsi="Angsana New" w:cstheme="majorBidi"/>
          <w:sz w:val="32"/>
          <w:szCs w:val="32"/>
          <w:cs/>
        </w:rPr>
        <w:t xml:space="preserve">เวลา </w:t>
      </w:r>
      <w:r w:rsidR="00A07A5D" w:rsidRPr="00114F2B">
        <w:rPr>
          <w:rFonts w:ascii="Angsana New" w:hAnsi="Angsana New"/>
          <w:sz w:val="32"/>
          <w:szCs w:val="32"/>
        </w:rPr>
        <w:t xml:space="preserve">3 </w:t>
      </w:r>
      <w:r w:rsidR="00A07A5D" w:rsidRPr="00E375D2">
        <w:rPr>
          <w:rFonts w:ascii="Angsana New" w:hAnsi="Angsana New" w:hint="cs"/>
          <w:sz w:val="32"/>
          <w:szCs w:val="32"/>
          <w:cs/>
        </w:rPr>
        <w:t xml:space="preserve">ปี </w:t>
      </w:r>
      <w:r w:rsidRPr="00E375D2">
        <w:rPr>
          <w:rFonts w:ascii="Angsana New" w:hAnsi="Angsana New" w:hint="cs"/>
          <w:sz w:val="32"/>
          <w:szCs w:val="32"/>
          <w:cs/>
        </w:rPr>
        <w:t>นับตั้งแต่วัน</w:t>
      </w:r>
      <w:r w:rsidR="00F049D2" w:rsidRPr="00E375D2">
        <w:rPr>
          <w:rFonts w:ascii="Angsana New" w:hAnsi="Angsana New" w:hint="cs"/>
          <w:sz w:val="32"/>
          <w:szCs w:val="32"/>
          <w:cs/>
        </w:rPr>
        <w:t>ที่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Pr="00114F2B">
        <w:rPr>
          <w:rFonts w:ascii="Angsana New" w:hAnsi="Angsana New"/>
          <w:sz w:val="32"/>
          <w:szCs w:val="32"/>
        </w:rPr>
        <w:t xml:space="preserve">1 </w:t>
      </w:r>
      <w:r w:rsidRPr="00E375D2">
        <w:rPr>
          <w:rFonts w:ascii="Angsana New" w:hAnsi="Angsana New" w:hint="cs"/>
          <w:sz w:val="32"/>
          <w:szCs w:val="32"/>
          <w:cs/>
        </w:rPr>
        <w:t>ม</w:t>
      </w:r>
      <w:r w:rsidR="004A52E5">
        <w:rPr>
          <w:rFonts w:ascii="Angsana New" w:hAnsi="Angsana New" w:hint="cs"/>
          <w:sz w:val="32"/>
          <w:szCs w:val="32"/>
          <w:cs/>
        </w:rPr>
        <w:t>ีนาคม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Pr="00114F2B">
        <w:rPr>
          <w:rFonts w:ascii="Angsana New" w:hAnsi="Angsana New"/>
          <w:sz w:val="32"/>
          <w:szCs w:val="32"/>
        </w:rPr>
        <w:t xml:space="preserve">2565 </w:t>
      </w:r>
      <w:r w:rsidRPr="00E375D2">
        <w:rPr>
          <w:rFonts w:ascii="Angsana New" w:hAnsi="Angsana New" w:hint="cs"/>
          <w:sz w:val="32"/>
          <w:szCs w:val="32"/>
          <w:cs/>
        </w:rPr>
        <w:t>ถึง</w:t>
      </w:r>
      <w:r w:rsidR="00965723" w:rsidRPr="00E375D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955BF" w:rsidRPr="00114F2B">
        <w:rPr>
          <w:rFonts w:ascii="Angsana New" w:hAnsi="Angsana New"/>
          <w:spacing w:val="-2"/>
          <w:sz w:val="32"/>
          <w:szCs w:val="32"/>
        </w:rPr>
        <w:br/>
      </w:r>
      <w:r w:rsidR="004A52E5" w:rsidRPr="00B4253D">
        <w:rPr>
          <w:rFonts w:ascii="Angsana New" w:hAnsi="Angsana New"/>
          <w:sz w:val="32"/>
          <w:szCs w:val="32"/>
        </w:rPr>
        <w:t xml:space="preserve">28 </w:t>
      </w:r>
      <w:r w:rsidR="004A52E5" w:rsidRPr="00B4253D">
        <w:rPr>
          <w:rFonts w:ascii="Angsana New" w:hAnsi="Angsana New" w:hint="cs"/>
          <w:sz w:val="32"/>
          <w:szCs w:val="32"/>
          <w:cs/>
        </w:rPr>
        <w:t>กุมภาพันธ์</w:t>
      </w:r>
      <w:r w:rsidR="00965723" w:rsidRPr="00B4253D">
        <w:rPr>
          <w:rFonts w:ascii="Angsana New" w:hAnsi="Angsana New" w:hint="cs"/>
          <w:sz w:val="32"/>
          <w:szCs w:val="32"/>
          <w:cs/>
        </w:rPr>
        <w:t xml:space="preserve"> </w:t>
      </w:r>
      <w:r w:rsidR="00965723" w:rsidRPr="00B4253D">
        <w:rPr>
          <w:rFonts w:ascii="Angsana New" w:hAnsi="Angsana New"/>
          <w:sz w:val="32"/>
          <w:szCs w:val="32"/>
        </w:rPr>
        <w:t>2568</w:t>
      </w:r>
      <w:r w:rsidR="00EB555A" w:rsidRPr="00B4253D">
        <w:rPr>
          <w:rFonts w:ascii="Angsana New" w:hAnsi="Angsana New"/>
          <w:sz w:val="32"/>
          <w:szCs w:val="32"/>
        </w:rPr>
        <w:t xml:space="preserve"> </w:t>
      </w:r>
      <w:r w:rsidRPr="00B4253D">
        <w:rPr>
          <w:rFonts w:asciiTheme="majorBidi" w:hAnsiTheme="majorBidi" w:cstheme="majorBidi" w:hint="cs"/>
          <w:sz w:val="32"/>
          <w:szCs w:val="32"/>
          <w:cs/>
        </w:rPr>
        <w:t xml:space="preserve">ในอัตราค่าเช่าเดือนละ </w:t>
      </w:r>
      <w:r w:rsidRPr="00B4253D">
        <w:rPr>
          <w:rFonts w:asciiTheme="majorBidi" w:hAnsiTheme="majorBidi" w:cstheme="majorBidi"/>
          <w:sz w:val="32"/>
          <w:szCs w:val="32"/>
        </w:rPr>
        <w:t xml:space="preserve">17,800 </w:t>
      </w:r>
      <w:r w:rsidRPr="00B4253D">
        <w:rPr>
          <w:rFonts w:asciiTheme="majorBidi" w:hAnsiTheme="majorBidi" w:cstheme="majorBidi" w:hint="cs"/>
          <w:sz w:val="32"/>
          <w:szCs w:val="32"/>
          <w:cs/>
        </w:rPr>
        <w:t xml:space="preserve">บาท โดยมีผลตอบแทนการประมูล จำนวนเงิน </w:t>
      </w:r>
      <w:r w:rsidR="00345FD1" w:rsidRPr="00B4253D">
        <w:rPr>
          <w:rFonts w:asciiTheme="majorBidi" w:hAnsiTheme="majorBidi" w:cstheme="majorBidi"/>
          <w:sz w:val="32"/>
          <w:szCs w:val="32"/>
        </w:rPr>
        <w:t>3.02</w:t>
      </w:r>
      <w:r w:rsidRPr="00B4253D">
        <w:rPr>
          <w:rFonts w:asciiTheme="majorBidi" w:hAnsiTheme="majorBidi" w:cstheme="majorBidi"/>
          <w:sz w:val="32"/>
          <w:szCs w:val="32"/>
        </w:rPr>
        <w:t xml:space="preserve"> </w:t>
      </w:r>
      <w:r w:rsidR="00345FD1" w:rsidRPr="00B4253D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4253D">
        <w:rPr>
          <w:rFonts w:asciiTheme="majorBidi" w:hAnsiTheme="majorBidi" w:cstheme="majorBidi" w:hint="cs"/>
          <w:sz w:val="32"/>
          <w:szCs w:val="32"/>
          <w:cs/>
        </w:rPr>
        <w:t>บาท และมีเงินประกัน</w:t>
      </w:r>
      <w:r w:rsidR="00F1118B" w:rsidRPr="00B4253D">
        <w:rPr>
          <w:rFonts w:asciiTheme="majorBidi" w:hAnsiTheme="majorBidi" w:cstheme="majorBidi" w:hint="cs"/>
          <w:sz w:val="32"/>
          <w:szCs w:val="32"/>
          <w:cs/>
        </w:rPr>
        <w:t xml:space="preserve">ค่าเช่าเป็นจำนวนเงิน </w:t>
      </w:r>
      <w:r w:rsidR="00F1118B" w:rsidRPr="00B4253D">
        <w:rPr>
          <w:rFonts w:asciiTheme="majorBidi" w:hAnsiTheme="majorBidi" w:cstheme="majorBidi"/>
          <w:sz w:val="32"/>
          <w:szCs w:val="32"/>
        </w:rPr>
        <w:t xml:space="preserve">53,400 </w:t>
      </w:r>
      <w:r w:rsidR="00F1118B" w:rsidRPr="00B4253D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bookmarkEnd w:id="2"/>
    <w:p w14:paraId="408905BC" w14:textId="77777777" w:rsidR="004D7A83" w:rsidRPr="00E37747" w:rsidRDefault="004D7A83" w:rsidP="00B40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="Angsana New" w:eastAsia="Calibri" w:hAnsi="Angsana New"/>
          <w:b/>
          <w:bCs/>
          <w:sz w:val="32"/>
          <w:szCs w:val="32"/>
          <w:highlight w:val="yellow"/>
        </w:rPr>
      </w:pPr>
    </w:p>
    <w:p w14:paraId="7BDB91DC" w14:textId="2650481B" w:rsidR="002D1A53" w:rsidRPr="00114F2B" w:rsidRDefault="00AC588C" w:rsidP="00AA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114F2B">
        <w:rPr>
          <w:rFonts w:ascii="Angsana New" w:eastAsia="Calibri" w:hAnsi="Angsana New"/>
          <w:b/>
          <w:bCs/>
          <w:sz w:val="32"/>
          <w:szCs w:val="32"/>
        </w:rPr>
        <w:t>1</w:t>
      </w:r>
      <w:r w:rsidR="006F53B7" w:rsidRPr="00114F2B">
        <w:rPr>
          <w:rFonts w:ascii="Angsana New" w:eastAsia="Calibri" w:hAnsi="Angsana New"/>
          <w:b/>
          <w:bCs/>
          <w:sz w:val="32"/>
          <w:szCs w:val="32"/>
        </w:rPr>
        <w:t>4</w:t>
      </w:r>
      <w:r w:rsidR="002D1A53" w:rsidRPr="00114F2B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114F2B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E375D2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64451A5" w14:textId="6E28B149" w:rsidR="00221028" w:rsidRPr="00720606" w:rsidRDefault="002D1A53" w:rsidP="00221028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14F2B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221028" w:rsidRPr="00720606">
        <w:rPr>
          <w:rFonts w:ascii="Angsana New" w:hAnsi="Angsana New" w:hint="cs"/>
          <w:sz w:val="32"/>
          <w:szCs w:val="32"/>
          <w:cs/>
        </w:rPr>
        <w:t>เก้า</w:t>
      </w:r>
      <w:r w:rsidR="00221028" w:rsidRPr="0072060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21028" w:rsidRPr="00720606">
        <w:rPr>
          <w:rFonts w:ascii="Angsana New" w:hAnsi="Angsana New"/>
          <w:sz w:val="32"/>
          <w:szCs w:val="32"/>
        </w:rPr>
        <w:t xml:space="preserve"> 30</w:t>
      </w:r>
      <w:r w:rsidR="00221028" w:rsidRPr="00720606">
        <w:rPr>
          <w:rFonts w:ascii="Angsana New" w:hAnsi="Angsana New"/>
          <w:sz w:val="32"/>
          <w:szCs w:val="32"/>
          <w:cs/>
        </w:rPr>
        <w:t xml:space="preserve"> </w:t>
      </w:r>
      <w:r w:rsidR="00221028" w:rsidRPr="00720606">
        <w:rPr>
          <w:rFonts w:ascii="Angsana New" w:hAnsi="Angsana New" w:hint="cs"/>
          <w:sz w:val="32"/>
          <w:szCs w:val="32"/>
          <w:cs/>
        </w:rPr>
        <w:t>กันย</w:t>
      </w:r>
      <w:r w:rsidR="00221028" w:rsidRPr="00720606">
        <w:rPr>
          <w:rFonts w:ascii="Angsana New" w:hAnsi="Angsana New"/>
          <w:sz w:val="32"/>
          <w:szCs w:val="32"/>
          <w:cs/>
        </w:rPr>
        <w:t>ายน</w:t>
      </w:r>
      <w:r w:rsidR="00221028" w:rsidRPr="00720606">
        <w:rPr>
          <w:rFonts w:ascii="Angsana New" w:hAnsi="Angsana New"/>
          <w:sz w:val="32"/>
          <w:szCs w:val="32"/>
        </w:rPr>
        <w:t xml:space="preserve"> 256</w:t>
      </w:r>
      <w:r w:rsidR="00221028">
        <w:rPr>
          <w:rFonts w:ascii="Angsana New" w:hAnsi="Angsana New" w:hint="cs"/>
          <w:sz w:val="32"/>
          <w:szCs w:val="32"/>
          <w:cs/>
        </w:rPr>
        <w:t>5</w:t>
      </w:r>
      <w:r w:rsidR="00221028" w:rsidRPr="0072060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E11D0D" w:rsidRPr="00114F2B" w14:paraId="1FFE7C48" w14:textId="77777777" w:rsidTr="00EB555A">
        <w:trPr>
          <w:trHeight w:val="20"/>
        </w:trPr>
        <w:tc>
          <w:tcPr>
            <w:tcW w:w="4876" w:type="dxa"/>
          </w:tcPr>
          <w:p w14:paraId="55DE502E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CB6E866" w14:textId="77777777" w:rsidR="002D1A53" w:rsidRPr="00E375D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11D0D" w:rsidRPr="00114F2B" w14:paraId="3D726563" w14:textId="77777777" w:rsidTr="00EB555A">
        <w:trPr>
          <w:trHeight w:val="20"/>
        </w:trPr>
        <w:tc>
          <w:tcPr>
            <w:tcW w:w="4876" w:type="dxa"/>
          </w:tcPr>
          <w:p w14:paraId="00F286DD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2C824E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8FE91F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867EE3B" w14:textId="77777777" w:rsidR="00853134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</w:t>
            </w:r>
          </w:p>
          <w:p w14:paraId="64EEEFCD" w14:textId="5178F550" w:rsidR="002D1A53" w:rsidRPr="00E375D2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11D0D" w:rsidRPr="00114F2B" w14:paraId="3770C2F9" w14:textId="77777777" w:rsidTr="00EB555A">
        <w:trPr>
          <w:trHeight w:val="20"/>
        </w:trPr>
        <w:tc>
          <w:tcPr>
            <w:tcW w:w="4876" w:type="dxa"/>
          </w:tcPr>
          <w:p w14:paraId="68A85F9A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689294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2CCC065E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2A1D0C62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E11D0D" w:rsidRPr="00114F2B" w14:paraId="13B66B6B" w14:textId="77777777" w:rsidTr="00EB555A">
        <w:trPr>
          <w:trHeight w:val="20"/>
        </w:trPr>
        <w:tc>
          <w:tcPr>
            <w:tcW w:w="4876" w:type="dxa"/>
          </w:tcPr>
          <w:p w14:paraId="7BF4AD36" w14:textId="3B998A74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305D3C"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74A5D9E3" w14:textId="494BBEC7" w:rsidR="002D1A53" w:rsidRPr="00114F2B" w:rsidRDefault="0049029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4,272</w:t>
            </w:r>
          </w:p>
        </w:tc>
        <w:tc>
          <w:tcPr>
            <w:tcW w:w="134" w:type="dxa"/>
          </w:tcPr>
          <w:p w14:paraId="19A4E19D" w14:textId="77777777" w:rsidR="002D1A53" w:rsidRPr="00114F2B" w:rsidRDefault="002D1A53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656FF928" w14:textId="5A8315E6" w:rsidR="002D1A53" w:rsidRPr="00114F2B" w:rsidRDefault="0049029E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1,587</w:t>
            </w:r>
          </w:p>
        </w:tc>
      </w:tr>
      <w:tr w:rsidR="00833642" w:rsidRPr="00114F2B" w14:paraId="76D5A341" w14:textId="77777777" w:rsidTr="00EB555A">
        <w:trPr>
          <w:trHeight w:val="20"/>
        </w:trPr>
        <w:tc>
          <w:tcPr>
            <w:tcW w:w="4876" w:type="dxa"/>
          </w:tcPr>
          <w:p w14:paraId="4C49E83C" w14:textId="75B209D1" w:rsidR="00833642" w:rsidRPr="00E375D2" w:rsidRDefault="00833642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eastAsia="Calibri" w:hAnsi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4A5F31EB" w14:textId="3D193C98" w:rsidR="00833642" w:rsidRPr="00114F2B" w:rsidRDefault="000D44E5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314</w:t>
            </w:r>
          </w:p>
        </w:tc>
        <w:tc>
          <w:tcPr>
            <w:tcW w:w="134" w:type="dxa"/>
          </w:tcPr>
          <w:p w14:paraId="410AE255" w14:textId="77777777" w:rsidR="00833642" w:rsidRPr="00114F2B" w:rsidRDefault="00833642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999A82D" w14:textId="272AE0B8" w:rsidR="00833642" w:rsidRPr="00114F2B" w:rsidRDefault="004A52E5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314</w:t>
            </w:r>
          </w:p>
        </w:tc>
      </w:tr>
      <w:tr w:rsidR="00BE534A" w:rsidRPr="00114F2B" w14:paraId="1BB42770" w14:textId="77777777" w:rsidTr="00EB555A">
        <w:trPr>
          <w:trHeight w:val="20"/>
        </w:trPr>
        <w:tc>
          <w:tcPr>
            <w:tcW w:w="4876" w:type="dxa"/>
          </w:tcPr>
          <w:p w14:paraId="5843B353" w14:textId="05ED027D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 w:rsidR="00114F2B" w:rsidRPr="00E375D2">
              <w:rPr>
                <w:rFonts w:asciiTheme="majorBidi" w:eastAsia="Calibri" w:hAnsiTheme="majorBidi" w:cstheme="majorBidi" w:hint="cs"/>
                <w:sz w:val="32"/>
                <w:szCs w:val="32"/>
              </w:rPr>
              <w:t>0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221028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กันยา</w:t>
            </w:r>
            <w:r w:rsidR="00114F2B" w:rsidRPr="00E375D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ยน</w:t>
            </w: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8434D9F" w14:textId="60650454" w:rsidR="00BE534A" w:rsidRPr="00114F2B" w:rsidRDefault="000D44E5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4,586</w:t>
            </w:r>
          </w:p>
        </w:tc>
        <w:tc>
          <w:tcPr>
            <w:tcW w:w="134" w:type="dxa"/>
          </w:tcPr>
          <w:p w14:paraId="090597C5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9C0D39" w14:textId="4A6FCC4A" w:rsidR="00BE534A" w:rsidRPr="00114F2B" w:rsidRDefault="004A52E5" w:rsidP="004A5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1,901</w:t>
            </w:r>
          </w:p>
        </w:tc>
      </w:tr>
      <w:tr w:rsidR="00BE534A" w:rsidRPr="00114F2B" w14:paraId="3EB09F44" w14:textId="77777777" w:rsidTr="00EB555A">
        <w:trPr>
          <w:trHeight w:val="20"/>
        </w:trPr>
        <w:tc>
          <w:tcPr>
            <w:tcW w:w="4876" w:type="dxa"/>
          </w:tcPr>
          <w:p w14:paraId="6959C475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3D2B55D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35848A1A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38B2CEB4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BE534A" w:rsidRPr="00114F2B" w14:paraId="07293213" w14:textId="77777777" w:rsidTr="00EB555A">
        <w:trPr>
          <w:trHeight w:val="20"/>
        </w:trPr>
        <w:tc>
          <w:tcPr>
            <w:tcW w:w="4876" w:type="dxa"/>
          </w:tcPr>
          <w:p w14:paraId="18DABF4F" w14:textId="58285130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01" w:type="dxa"/>
          </w:tcPr>
          <w:p w14:paraId="1AE9F7BE" w14:textId="69643123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3,017</w:t>
            </w:r>
          </w:p>
        </w:tc>
        <w:tc>
          <w:tcPr>
            <w:tcW w:w="134" w:type="dxa"/>
          </w:tcPr>
          <w:p w14:paraId="1CD1F6C9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3DF550CA" w14:textId="028C3E73" w:rsidR="00BE534A" w:rsidRPr="00E375D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1,420</w:t>
            </w:r>
          </w:p>
        </w:tc>
      </w:tr>
      <w:tr w:rsidR="00BE534A" w:rsidRPr="00114F2B" w14:paraId="0E167739" w14:textId="77777777" w:rsidTr="00EB555A">
        <w:trPr>
          <w:trHeight w:val="20"/>
        </w:trPr>
        <w:tc>
          <w:tcPr>
            <w:tcW w:w="4876" w:type="dxa"/>
          </w:tcPr>
          <w:p w14:paraId="5272AA77" w14:textId="77777777" w:rsidR="00BE534A" w:rsidRPr="00E375D2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4026D7A" w14:textId="3085A95F" w:rsidR="00BE534A" w:rsidRPr="00114F2B" w:rsidRDefault="000D44E5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154</w:t>
            </w:r>
          </w:p>
        </w:tc>
        <w:tc>
          <w:tcPr>
            <w:tcW w:w="134" w:type="dxa"/>
          </w:tcPr>
          <w:p w14:paraId="3C2E976B" w14:textId="77777777" w:rsidR="00BE534A" w:rsidRPr="00114F2B" w:rsidRDefault="00BE534A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6273C341" w14:textId="5C339E58" w:rsidR="00BE534A" w:rsidRPr="00E375D2" w:rsidRDefault="004A52E5" w:rsidP="00AA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27</w:t>
            </w:r>
          </w:p>
        </w:tc>
      </w:tr>
      <w:tr w:rsidR="00221028" w:rsidRPr="00114F2B" w14:paraId="7ED1FA72" w14:textId="77777777" w:rsidTr="00EB555A">
        <w:trPr>
          <w:trHeight w:val="20"/>
        </w:trPr>
        <w:tc>
          <w:tcPr>
            <w:tcW w:w="4876" w:type="dxa"/>
          </w:tcPr>
          <w:p w14:paraId="0EE87AAF" w14:textId="1C4667B6" w:rsidR="00221028" w:rsidRPr="00114F2B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 w:rsidRPr="00E375D2">
              <w:rPr>
                <w:rFonts w:asciiTheme="majorBidi" w:eastAsia="Calibri" w:hAnsiTheme="majorBidi" w:cstheme="majorBidi" w:hint="cs"/>
                <w:sz w:val="32"/>
                <w:szCs w:val="32"/>
              </w:rPr>
              <w:t>0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กันยา</w:t>
            </w:r>
            <w:r w:rsidRPr="00E375D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ยน</w:t>
            </w: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7B74F2A" w14:textId="0E5462C6" w:rsidR="00221028" w:rsidRPr="00114F2B" w:rsidRDefault="000D44E5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3,171</w:t>
            </w:r>
          </w:p>
        </w:tc>
        <w:tc>
          <w:tcPr>
            <w:tcW w:w="134" w:type="dxa"/>
          </w:tcPr>
          <w:p w14:paraId="1E64AB98" w14:textId="77777777" w:rsidR="00221028" w:rsidRPr="00E375D2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179594" w14:textId="3055DFEC" w:rsidR="00221028" w:rsidRPr="00114F2B" w:rsidRDefault="004A52E5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1,447</w:t>
            </w:r>
          </w:p>
        </w:tc>
      </w:tr>
      <w:tr w:rsidR="00221028" w:rsidRPr="00114F2B" w14:paraId="609F0289" w14:textId="77777777" w:rsidTr="00EB555A">
        <w:trPr>
          <w:trHeight w:val="20"/>
        </w:trPr>
        <w:tc>
          <w:tcPr>
            <w:tcW w:w="4876" w:type="dxa"/>
          </w:tcPr>
          <w:p w14:paraId="5881E3A5" w14:textId="77777777" w:rsidR="00221028" w:rsidRPr="00114F2B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A071114" w14:textId="77777777" w:rsidR="00221028" w:rsidRPr="00114F2B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4C26E177" w14:textId="77777777" w:rsidR="00221028" w:rsidRPr="00114F2B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AA46AB9" w14:textId="77777777" w:rsidR="00221028" w:rsidRPr="00114F2B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221028" w:rsidRPr="00114F2B" w14:paraId="2394B33A" w14:textId="77777777" w:rsidTr="00EB555A">
        <w:trPr>
          <w:trHeight w:val="20"/>
        </w:trPr>
        <w:tc>
          <w:tcPr>
            <w:tcW w:w="4876" w:type="dxa"/>
          </w:tcPr>
          <w:p w14:paraId="4F313EF9" w14:textId="14EAA627" w:rsidR="00221028" w:rsidRPr="00114F2B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49C44E" w14:textId="37AC6ECC" w:rsidR="00221028" w:rsidRPr="00114F2B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1,255</w:t>
            </w:r>
          </w:p>
        </w:tc>
        <w:tc>
          <w:tcPr>
            <w:tcW w:w="134" w:type="dxa"/>
          </w:tcPr>
          <w:p w14:paraId="3BFCA2C0" w14:textId="77777777" w:rsidR="00221028" w:rsidRPr="00114F2B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double" w:sz="6" w:space="0" w:color="auto"/>
            </w:tcBorders>
          </w:tcPr>
          <w:p w14:paraId="65FC855A" w14:textId="2F7389AD" w:rsidR="00221028" w:rsidRPr="00E375D2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14F2B">
              <w:rPr>
                <w:rFonts w:asciiTheme="majorBidi" w:eastAsia="Calibri" w:hAnsiTheme="majorBidi"/>
                <w:sz w:val="32"/>
                <w:szCs w:val="32"/>
              </w:rPr>
              <w:t>167</w:t>
            </w:r>
          </w:p>
        </w:tc>
      </w:tr>
      <w:tr w:rsidR="00221028" w:rsidRPr="00114F2B" w14:paraId="3F72703E" w14:textId="77777777" w:rsidTr="00EB555A">
        <w:trPr>
          <w:trHeight w:val="20"/>
        </w:trPr>
        <w:tc>
          <w:tcPr>
            <w:tcW w:w="4876" w:type="dxa"/>
          </w:tcPr>
          <w:p w14:paraId="1AAC7045" w14:textId="259CD326" w:rsidR="00221028" w:rsidRPr="00114F2B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 w:rsidRPr="00E375D2">
              <w:rPr>
                <w:rFonts w:asciiTheme="majorBidi" w:eastAsia="Calibri" w:hAnsiTheme="majorBidi" w:cstheme="majorBidi" w:hint="cs"/>
                <w:sz w:val="32"/>
                <w:szCs w:val="32"/>
              </w:rPr>
              <w:t>0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กันยา</w:t>
            </w:r>
            <w:r w:rsidRPr="00E375D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ยน</w:t>
            </w:r>
            <w:r w:rsidRPr="00E375D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114F2B">
              <w:rPr>
                <w:rFonts w:asciiTheme="majorBidi" w:eastAsia="Calibr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645BC362" w14:textId="61054431" w:rsidR="00221028" w:rsidRPr="00114F2B" w:rsidRDefault="000D44E5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1,415</w:t>
            </w:r>
          </w:p>
        </w:tc>
        <w:tc>
          <w:tcPr>
            <w:tcW w:w="134" w:type="dxa"/>
          </w:tcPr>
          <w:p w14:paraId="2F6368E9" w14:textId="77777777" w:rsidR="00221028" w:rsidRPr="00114F2B" w:rsidRDefault="00221028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BC721D" w14:textId="4B1A13B5" w:rsidR="00221028" w:rsidRPr="00114F2B" w:rsidRDefault="004A52E5" w:rsidP="00221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4A52E5">
              <w:rPr>
                <w:rFonts w:asciiTheme="majorBidi" w:eastAsia="Calibri" w:hAnsiTheme="majorBidi" w:cstheme="majorBidi"/>
                <w:sz w:val="32"/>
                <w:szCs w:val="32"/>
              </w:rPr>
              <w:t>454</w:t>
            </w:r>
          </w:p>
        </w:tc>
      </w:tr>
    </w:tbl>
    <w:p w14:paraId="17E292A7" w14:textId="64443040" w:rsidR="004161F4" w:rsidRPr="00114F2B" w:rsidRDefault="00AC588C" w:rsidP="006C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114F2B">
        <w:rPr>
          <w:rFonts w:ascii="Angsana New" w:eastAsia="Calibri" w:hAnsi="Angsana New"/>
          <w:b/>
          <w:bCs/>
          <w:sz w:val="32"/>
          <w:szCs w:val="32"/>
        </w:rPr>
        <w:t>1</w:t>
      </w:r>
      <w:r w:rsidR="00C604F2" w:rsidRPr="00114F2B">
        <w:rPr>
          <w:rFonts w:ascii="Angsana New" w:eastAsia="Calibri" w:hAnsi="Angsana New"/>
          <w:b/>
          <w:bCs/>
          <w:sz w:val="32"/>
          <w:szCs w:val="32"/>
        </w:rPr>
        <w:t>5</w:t>
      </w:r>
      <w:r w:rsidR="004161F4" w:rsidRPr="00114F2B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114F2B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E375D2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86A4C87" w14:textId="7D7201A3" w:rsidR="00221028" w:rsidRPr="00720606" w:rsidRDefault="004161F4" w:rsidP="00221028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114F2B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="00221028" w:rsidRPr="00720606">
        <w:rPr>
          <w:rFonts w:ascii="Angsana New" w:hAnsi="Angsana New" w:hint="cs"/>
          <w:sz w:val="32"/>
          <w:szCs w:val="32"/>
          <w:cs/>
        </w:rPr>
        <w:t>เก้า</w:t>
      </w:r>
      <w:r w:rsidR="00221028" w:rsidRPr="0072060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21028" w:rsidRPr="00720606">
        <w:rPr>
          <w:rFonts w:ascii="Angsana New" w:hAnsi="Angsana New"/>
          <w:sz w:val="32"/>
          <w:szCs w:val="32"/>
        </w:rPr>
        <w:t xml:space="preserve"> 30</w:t>
      </w:r>
      <w:r w:rsidR="00221028" w:rsidRPr="00720606">
        <w:rPr>
          <w:rFonts w:ascii="Angsana New" w:hAnsi="Angsana New"/>
          <w:sz w:val="32"/>
          <w:szCs w:val="32"/>
          <w:cs/>
        </w:rPr>
        <w:t xml:space="preserve"> </w:t>
      </w:r>
      <w:r w:rsidR="00221028" w:rsidRPr="00720606">
        <w:rPr>
          <w:rFonts w:ascii="Angsana New" w:hAnsi="Angsana New" w:hint="cs"/>
          <w:sz w:val="32"/>
          <w:szCs w:val="32"/>
          <w:cs/>
        </w:rPr>
        <w:t>กันย</w:t>
      </w:r>
      <w:r w:rsidR="00221028" w:rsidRPr="00720606">
        <w:rPr>
          <w:rFonts w:ascii="Angsana New" w:hAnsi="Angsana New"/>
          <w:sz w:val="32"/>
          <w:szCs w:val="32"/>
          <w:cs/>
        </w:rPr>
        <w:t>ายน</w:t>
      </w:r>
      <w:r w:rsidR="00221028" w:rsidRPr="00720606">
        <w:rPr>
          <w:rFonts w:ascii="Angsana New" w:hAnsi="Angsana New"/>
          <w:sz w:val="32"/>
          <w:szCs w:val="32"/>
        </w:rPr>
        <w:t xml:space="preserve"> 256</w:t>
      </w:r>
      <w:r w:rsidR="00F726BF">
        <w:rPr>
          <w:rFonts w:ascii="Angsana New" w:hAnsi="Angsana New"/>
          <w:sz w:val="32"/>
          <w:szCs w:val="32"/>
        </w:rPr>
        <w:t>5</w:t>
      </w:r>
      <w:r w:rsidR="00221028" w:rsidRPr="0072060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1275"/>
        <w:gridCol w:w="141"/>
        <w:gridCol w:w="1135"/>
        <w:gridCol w:w="141"/>
        <w:gridCol w:w="1277"/>
        <w:gridCol w:w="142"/>
        <w:gridCol w:w="1275"/>
      </w:tblGrid>
      <w:tr w:rsidR="00BE2BBD" w:rsidRPr="00114F2B" w14:paraId="0C3432A6" w14:textId="77777777" w:rsidTr="00C44BCC">
        <w:tc>
          <w:tcPr>
            <w:tcW w:w="3572" w:type="dxa"/>
          </w:tcPr>
          <w:p w14:paraId="05C114BD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</w:tcPr>
          <w:p w14:paraId="5B4549FC" w14:textId="77777777" w:rsidR="00BE2BBD" w:rsidRPr="00E375D2" w:rsidRDefault="00BE2BBD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E2BBD" w:rsidRPr="00114F2B" w14:paraId="15583B89" w14:textId="77777777" w:rsidTr="00C44BCC">
        <w:tc>
          <w:tcPr>
            <w:tcW w:w="3572" w:type="dxa"/>
          </w:tcPr>
          <w:p w14:paraId="4987C593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78B365E0" w14:textId="77777777" w:rsidR="00BE2BBD" w:rsidRPr="00E375D2" w:rsidRDefault="00BE2BBD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E2BBD" w:rsidRPr="00114F2B" w14:paraId="400C90EE" w14:textId="77777777" w:rsidTr="00C44BCC">
        <w:tc>
          <w:tcPr>
            <w:tcW w:w="3572" w:type="dxa"/>
          </w:tcPr>
          <w:p w14:paraId="74F0C5AB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DC1539" w14:textId="77777777" w:rsidR="00BE2BBD" w:rsidRPr="00E375D2" w:rsidRDefault="00BE2BBD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E375D2" w:rsidRDefault="00BE2BBD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E375D2" w:rsidRDefault="00BE2BBD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BE2BBD" w:rsidRPr="00114F2B" w14:paraId="3AC735DA" w14:textId="77777777" w:rsidTr="00C44BCC">
        <w:tc>
          <w:tcPr>
            <w:tcW w:w="3572" w:type="dxa"/>
          </w:tcPr>
          <w:p w14:paraId="3D20CF6E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C2880D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EA336F" w14:textId="5F6E6CA6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2E58" w:rsidRPr="00114F2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6EC42BEC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114F2B" w:rsidRDefault="00BE2BBD" w:rsidP="00C44BCC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E375D2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D337973" w14:textId="23A1E63D" w:rsidR="00BE2BBD" w:rsidRPr="00114F2B" w:rsidRDefault="00BE2BBD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14F2B" w:rsidRPr="00E375D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22102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114F2B"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A2E58" w:rsidRPr="00114F2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E2BBD" w:rsidRPr="00114F2B" w14:paraId="31FADEEF" w14:textId="77777777" w:rsidTr="00C44BCC">
        <w:tc>
          <w:tcPr>
            <w:tcW w:w="3572" w:type="dxa"/>
            <w:shd w:val="clear" w:color="auto" w:fill="auto"/>
          </w:tcPr>
          <w:p w14:paraId="0769B674" w14:textId="77777777" w:rsidR="00BE2BBD" w:rsidRPr="00E375D2" w:rsidRDefault="00BE2BBD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7D8933D6" w14:textId="77777777" w:rsidR="00BE2BBD" w:rsidRPr="00114F2B" w:rsidRDefault="00BE2BBD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96A5AF" w14:textId="77777777" w:rsidR="00BE2BBD" w:rsidRPr="00114F2B" w:rsidRDefault="00BE2BBD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5EF7AE" w14:textId="77777777" w:rsidR="00BE2BBD" w:rsidRPr="00114F2B" w:rsidRDefault="00BE2BBD" w:rsidP="00C44BCC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507E29" w14:textId="77777777" w:rsidR="00BE2BBD" w:rsidRPr="00114F2B" w:rsidRDefault="00BE2BBD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04F4B0" w14:textId="77777777" w:rsidR="00BE2BBD" w:rsidRPr="00114F2B" w:rsidRDefault="00BE2BBD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2BDF46" w14:textId="77777777" w:rsidR="00BE2BBD" w:rsidRPr="00114F2B" w:rsidRDefault="00BE2BBD" w:rsidP="00C44BC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216A62" w14:textId="77777777" w:rsidR="00BE2BBD" w:rsidRPr="00114F2B" w:rsidRDefault="00BE2BBD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8122E" w:rsidRPr="00114F2B" w14:paraId="67112862" w14:textId="77777777" w:rsidTr="00C44BCC">
        <w:tc>
          <w:tcPr>
            <w:tcW w:w="3572" w:type="dxa"/>
            <w:shd w:val="clear" w:color="auto" w:fill="auto"/>
          </w:tcPr>
          <w:p w14:paraId="00474C8C" w14:textId="00297C05" w:rsidR="00B8122E" w:rsidRPr="00E375D2" w:rsidRDefault="00B8122E" w:rsidP="00B8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4A50428B" w14:textId="485DDC67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4,200</w:t>
            </w:r>
          </w:p>
        </w:tc>
        <w:tc>
          <w:tcPr>
            <w:tcW w:w="141" w:type="dxa"/>
          </w:tcPr>
          <w:p w14:paraId="0415A45F" w14:textId="77777777" w:rsidR="00B8122E" w:rsidRPr="00114F2B" w:rsidRDefault="00B8122E" w:rsidP="00B8122E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4F7227" w14:textId="28040806" w:rsidR="00B8122E" w:rsidRPr="00E375D2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141" w:type="dxa"/>
          </w:tcPr>
          <w:p w14:paraId="7BDB315C" w14:textId="77777777" w:rsidR="00B8122E" w:rsidRPr="00114F2B" w:rsidRDefault="00B8122E" w:rsidP="00B8122E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1858B" w14:textId="1C01DF92" w:rsidR="00B8122E" w:rsidRPr="005F7ABD" w:rsidRDefault="00B8122E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6CE75D" w14:textId="77777777" w:rsidR="00B8122E" w:rsidRPr="00114F2B" w:rsidRDefault="00B8122E" w:rsidP="00B8122E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F4814C" w14:textId="2AE9B086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8122E">
              <w:rPr>
                <w:rFonts w:asciiTheme="majorBidi" w:hAnsiTheme="majorBidi" w:cstheme="majorBidi"/>
                <w:sz w:val="24"/>
                <w:szCs w:val="24"/>
              </w:rPr>
              <w:t xml:space="preserve"> 5,059</w:t>
            </w:r>
          </w:p>
        </w:tc>
      </w:tr>
      <w:tr w:rsidR="00B8122E" w:rsidRPr="00114F2B" w14:paraId="755C68E9" w14:textId="77777777" w:rsidTr="00C44BCC">
        <w:tc>
          <w:tcPr>
            <w:tcW w:w="3572" w:type="dxa"/>
            <w:shd w:val="clear" w:color="auto" w:fill="auto"/>
          </w:tcPr>
          <w:p w14:paraId="6B2D520B" w14:textId="2732E2D1" w:rsidR="00B8122E" w:rsidRPr="00E375D2" w:rsidRDefault="00B8122E" w:rsidP="00B8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ผลขาดทุนสะสมจากการรับชำระตามสัญญา</w:t>
            </w:r>
          </w:p>
        </w:tc>
        <w:tc>
          <w:tcPr>
            <w:tcW w:w="1275" w:type="dxa"/>
          </w:tcPr>
          <w:p w14:paraId="44B15766" w14:textId="484AC51C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277</w:t>
            </w:r>
          </w:p>
        </w:tc>
        <w:tc>
          <w:tcPr>
            <w:tcW w:w="141" w:type="dxa"/>
          </w:tcPr>
          <w:p w14:paraId="6272B101" w14:textId="77777777" w:rsidR="00B8122E" w:rsidRPr="00114F2B" w:rsidRDefault="00B8122E" w:rsidP="00B8122E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FD621B" w14:textId="2052F6B9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141" w:type="dxa"/>
          </w:tcPr>
          <w:p w14:paraId="67A9917A" w14:textId="77777777" w:rsidR="00B8122E" w:rsidRPr="00114F2B" w:rsidRDefault="00B8122E" w:rsidP="00B8122E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3EF632" w14:textId="0EEAA0F6" w:rsidR="00B8122E" w:rsidRPr="005F7ABD" w:rsidRDefault="00B8122E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77C630" w14:textId="77777777" w:rsidR="00B8122E" w:rsidRPr="00114F2B" w:rsidRDefault="00B8122E" w:rsidP="00B8122E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FAFA2D" w14:textId="58A9D545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8122E">
              <w:rPr>
                <w:rFonts w:asciiTheme="majorBidi" w:hAnsiTheme="majorBidi" w:cstheme="majorBidi"/>
                <w:sz w:val="24"/>
                <w:szCs w:val="24"/>
              </w:rPr>
              <w:t xml:space="preserve"> 483 </w:t>
            </w:r>
          </w:p>
        </w:tc>
      </w:tr>
      <w:tr w:rsidR="00B8122E" w:rsidRPr="00114F2B" w14:paraId="5BDC9D11" w14:textId="77777777" w:rsidTr="00C44BCC">
        <w:trPr>
          <w:trHeight w:val="270"/>
        </w:trPr>
        <w:tc>
          <w:tcPr>
            <w:tcW w:w="3572" w:type="dxa"/>
            <w:shd w:val="clear" w:color="auto" w:fill="auto"/>
          </w:tcPr>
          <w:p w14:paraId="18472766" w14:textId="77777777" w:rsidR="00B8122E" w:rsidRPr="00E375D2" w:rsidRDefault="00B8122E" w:rsidP="00B8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7CBF27D4" w14:textId="3963EE04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12,682</w:t>
            </w:r>
          </w:p>
        </w:tc>
        <w:tc>
          <w:tcPr>
            <w:tcW w:w="141" w:type="dxa"/>
          </w:tcPr>
          <w:p w14:paraId="4C67DD8F" w14:textId="77777777" w:rsidR="00B8122E" w:rsidRPr="00114F2B" w:rsidRDefault="00B8122E" w:rsidP="00B812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47ABA65E" w14:textId="207FC105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(4,797)</w:t>
            </w:r>
          </w:p>
        </w:tc>
        <w:tc>
          <w:tcPr>
            <w:tcW w:w="141" w:type="dxa"/>
            <w:vAlign w:val="bottom"/>
          </w:tcPr>
          <w:p w14:paraId="1F1A41D0" w14:textId="77777777" w:rsidR="00B8122E" w:rsidRPr="00114F2B" w:rsidRDefault="00B8122E" w:rsidP="00B812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5B7DFC" w14:textId="5A2DA454" w:rsidR="00B8122E" w:rsidRPr="005F7ABD" w:rsidRDefault="00B8122E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B8122E" w:rsidRPr="00114F2B" w:rsidRDefault="00B8122E" w:rsidP="00B812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D913E3" w14:textId="022EBCC9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8122E">
              <w:rPr>
                <w:rFonts w:asciiTheme="majorBidi" w:hAnsiTheme="majorBidi" w:cstheme="majorBidi"/>
                <w:sz w:val="24"/>
                <w:szCs w:val="24"/>
              </w:rPr>
              <w:t xml:space="preserve"> 7,885 </w:t>
            </w:r>
          </w:p>
        </w:tc>
      </w:tr>
      <w:tr w:rsidR="00B8122E" w:rsidRPr="00114F2B" w14:paraId="461F9F13" w14:textId="77777777" w:rsidTr="00E05C1F">
        <w:trPr>
          <w:trHeight w:val="270"/>
        </w:trPr>
        <w:tc>
          <w:tcPr>
            <w:tcW w:w="3572" w:type="dxa"/>
            <w:shd w:val="clear" w:color="auto" w:fill="auto"/>
          </w:tcPr>
          <w:p w14:paraId="39827875" w14:textId="77777777" w:rsidR="00B8122E" w:rsidRPr="00E375D2" w:rsidRDefault="00B8122E" w:rsidP="00B8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5D53EDD4" w14:textId="227E055F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141" w:type="dxa"/>
          </w:tcPr>
          <w:p w14:paraId="77D7C93C" w14:textId="77777777" w:rsidR="00B8122E" w:rsidRPr="00114F2B" w:rsidRDefault="00B8122E" w:rsidP="00B812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50003A" w14:textId="76706BC6" w:rsidR="00B8122E" w:rsidRPr="005F7ABD" w:rsidRDefault="00B8122E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4258D9C" w14:textId="77777777" w:rsidR="00B8122E" w:rsidRPr="00114F2B" w:rsidRDefault="00B8122E" w:rsidP="00B812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FB659A8" w14:textId="240615BD" w:rsidR="00B8122E" w:rsidRPr="005F7ABD" w:rsidRDefault="00B8122E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B8122E" w:rsidRPr="00114F2B" w:rsidRDefault="00B8122E" w:rsidP="00B812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354186" w14:textId="3A015937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8122E">
              <w:rPr>
                <w:rFonts w:asciiTheme="majorBidi" w:hAnsiTheme="majorBidi" w:cstheme="majorBidi"/>
                <w:sz w:val="24"/>
                <w:szCs w:val="24"/>
              </w:rPr>
              <w:t xml:space="preserve"> 40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8122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8122E" w:rsidRPr="00114F2B" w14:paraId="0ACCAB46" w14:textId="77777777" w:rsidTr="00C44BCC">
        <w:tc>
          <w:tcPr>
            <w:tcW w:w="3572" w:type="dxa"/>
            <w:shd w:val="clear" w:color="auto" w:fill="auto"/>
          </w:tcPr>
          <w:p w14:paraId="78F8393A" w14:textId="77777777" w:rsidR="00B8122E" w:rsidRPr="00E375D2" w:rsidRDefault="00B8122E" w:rsidP="00B8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65B8612D" w14:textId="610DFBBA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41" w:type="dxa"/>
          </w:tcPr>
          <w:p w14:paraId="6D74E5F8" w14:textId="77777777" w:rsidR="00B8122E" w:rsidRPr="00114F2B" w:rsidRDefault="00B8122E" w:rsidP="00B8122E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8A74724" w14:textId="47F5234D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141" w:type="dxa"/>
          </w:tcPr>
          <w:p w14:paraId="04610739" w14:textId="77777777" w:rsidR="00B8122E" w:rsidRPr="00114F2B" w:rsidRDefault="00B8122E" w:rsidP="00B8122E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5ED2B4" w14:textId="187CCABB" w:rsidR="00B8122E" w:rsidRPr="005F7ABD" w:rsidRDefault="00B8122E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C5F152" w14:textId="77777777" w:rsidR="00B8122E" w:rsidRPr="00114F2B" w:rsidRDefault="00B8122E" w:rsidP="00B8122E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7BDE3" w14:textId="2D761CF8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8122E">
              <w:rPr>
                <w:rFonts w:asciiTheme="majorBidi" w:hAnsiTheme="majorBidi" w:cstheme="majorBidi"/>
                <w:sz w:val="24"/>
                <w:szCs w:val="24"/>
              </w:rPr>
              <w:t xml:space="preserve"> 905 </w:t>
            </w:r>
          </w:p>
        </w:tc>
      </w:tr>
      <w:tr w:rsidR="00B8122E" w:rsidRPr="00114F2B" w14:paraId="61A8FFC1" w14:textId="77777777" w:rsidTr="00493C73">
        <w:tc>
          <w:tcPr>
            <w:tcW w:w="3572" w:type="dxa"/>
            <w:shd w:val="clear" w:color="auto" w:fill="auto"/>
          </w:tcPr>
          <w:p w14:paraId="68D34F01" w14:textId="642E9687" w:rsidR="00B8122E" w:rsidRPr="00E375D2" w:rsidRDefault="00B8122E" w:rsidP="00B8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0D8ACA82" w14:textId="2EF69D94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2,855</w:t>
            </w:r>
          </w:p>
        </w:tc>
        <w:tc>
          <w:tcPr>
            <w:tcW w:w="141" w:type="dxa"/>
          </w:tcPr>
          <w:p w14:paraId="20879B58" w14:textId="77777777" w:rsidR="00B8122E" w:rsidRPr="00114F2B" w:rsidRDefault="00B8122E" w:rsidP="00B8122E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D5F48B4" w14:textId="50E4A7F5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18461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1B74CAAE" w14:textId="77777777" w:rsidR="00B8122E" w:rsidRPr="00114F2B" w:rsidRDefault="00B8122E" w:rsidP="00B8122E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02BE8" w14:textId="067A1DF6" w:rsidR="00B8122E" w:rsidRPr="005F7ABD" w:rsidRDefault="00B8122E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F1540D" w14:textId="77777777" w:rsidR="00B8122E" w:rsidRPr="00114F2B" w:rsidRDefault="00B8122E" w:rsidP="00B8122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32385C" w14:textId="2ADFDBA6" w:rsidR="00B8122E" w:rsidRPr="00114F2B" w:rsidRDefault="00B8122E" w:rsidP="00B8122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8122E">
              <w:rPr>
                <w:rFonts w:asciiTheme="majorBidi" w:hAnsiTheme="majorBidi" w:cstheme="majorBidi"/>
                <w:sz w:val="24"/>
                <w:szCs w:val="24"/>
              </w:rPr>
              <w:t xml:space="preserve"> 3,18</w:t>
            </w:r>
            <w:r w:rsidR="0018461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8122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C020BF" w:rsidRPr="00114F2B" w14:paraId="59BB9BC8" w14:textId="77777777" w:rsidTr="00493C73">
        <w:tc>
          <w:tcPr>
            <w:tcW w:w="3572" w:type="dxa"/>
            <w:shd w:val="clear" w:color="auto" w:fill="auto"/>
          </w:tcPr>
          <w:p w14:paraId="71651A4D" w14:textId="3AB346F2" w:rsidR="00C020BF" w:rsidRPr="00E375D2" w:rsidRDefault="00C020B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</w:tcPr>
          <w:p w14:paraId="4EAEE9F8" w14:textId="6C394599" w:rsidR="00C020BF" w:rsidRPr="005F7ABD" w:rsidRDefault="00C020BF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529B73" w14:textId="77777777" w:rsidR="00C020BF" w:rsidRPr="00114F2B" w:rsidRDefault="00C020BF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72241C7" w14:textId="41FAE961" w:rsidR="00C020BF" w:rsidRPr="00114F2B" w:rsidRDefault="001F5578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41" w:type="dxa"/>
          </w:tcPr>
          <w:p w14:paraId="68422F34" w14:textId="77777777" w:rsidR="00C020BF" w:rsidRPr="00114F2B" w:rsidRDefault="00C020BF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E19DBC5" w14:textId="1F4AAC76" w:rsidR="00C020BF" w:rsidRPr="005F7ABD" w:rsidRDefault="007D73BC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10F466" w14:textId="77777777" w:rsidR="00C020BF" w:rsidRPr="00114F2B" w:rsidRDefault="00C020BF" w:rsidP="00C44BC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7CD31C" w14:textId="69EE1F96" w:rsidR="00C020BF" w:rsidRPr="00114F2B" w:rsidRDefault="001F5578" w:rsidP="00C44BCC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</w:tr>
      <w:tr w:rsidR="005F7ABD" w:rsidRPr="00114F2B" w14:paraId="51470832" w14:textId="77777777" w:rsidTr="00493C73">
        <w:tc>
          <w:tcPr>
            <w:tcW w:w="3572" w:type="dxa"/>
            <w:shd w:val="clear" w:color="auto" w:fill="auto"/>
          </w:tcPr>
          <w:p w14:paraId="0158DAB1" w14:textId="26F2EED7" w:rsidR="005F7ABD" w:rsidRPr="00E375D2" w:rsidRDefault="005F7ABD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/>
                <w:sz w:val="24"/>
                <w:szCs w:val="24"/>
                <w:cs/>
              </w:rPr>
            </w:pPr>
            <w:r w:rsidRPr="00D2399E">
              <w:rPr>
                <w:rFonts w:asciiTheme="majorBidi" w:hAnsiTheme="majorBidi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8CA6256" w14:textId="4B7C3536" w:rsidR="005F7ABD" w:rsidRPr="005F7ABD" w:rsidRDefault="005F7ABD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72B5344" w14:textId="77777777" w:rsidR="005F7ABD" w:rsidRPr="00114F2B" w:rsidRDefault="005F7ABD" w:rsidP="005F7AB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426045C" w14:textId="6ACC8604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D73BC">
              <w:rPr>
                <w:rFonts w:asciiTheme="majorBidi" w:hAnsiTheme="majorBidi" w:cstheme="majorBidi"/>
                <w:sz w:val="24"/>
                <w:szCs w:val="24"/>
              </w:rPr>
              <w:t>6,342</w:t>
            </w:r>
          </w:p>
        </w:tc>
        <w:tc>
          <w:tcPr>
            <w:tcW w:w="141" w:type="dxa"/>
          </w:tcPr>
          <w:p w14:paraId="71822126" w14:textId="77777777" w:rsidR="005F7ABD" w:rsidRPr="00114F2B" w:rsidRDefault="005F7ABD" w:rsidP="005F7AB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83EA604" w14:textId="3EB4205F" w:rsidR="005F7ABD" w:rsidRPr="005F7ABD" w:rsidRDefault="005F7ABD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73C0FF" w14:textId="77777777" w:rsidR="005F7ABD" w:rsidRPr="00114F2B" w:rsidRDefault="005F7ABD" w:rsidP="005F7A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1BFAC70" w14:textId="5528AEF4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D73BC">
              <w:rPr>
                <w:rFonts w:asciiTheme="majorBidi" w:hAnsiTheme="majorBidi" w:cstheme="majorBidi"/>
                <w:sz w:val="24"/>
                <w:szCs w:val="24"/>
              </w:rPr>
              <w:t>6,342</w:t>
            </w:r>
          </w:p>
        </w:tc>
      </w:tr>
      <w:tr w:rsidR="005F7ABD" w:rsidRPr="00114F2B" w14:paraId="4375B8FE" w14:textId="77777777" w:rsidTr="00C44BCC">
        <w:tc>
          <w:tcPr>
            <w:tcW w:w="3572" w:type="dxa"/>
          </w:tcPr>
          <w:p w14:paraId="2B688341" w14:textId="15F5BA29" w:rsidR="005F7ABD" w:rsidRPr="00E375D2" w:rsidRDefault="005F7ABD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801CEB" w14:textId="13A28B43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21,058</w:t>
            </w:r>
          </w:p>
        </w:tc>
        <w:tc>
          <w:tcPr>
            <w:tcW w:w="141" w:type="dxa"/>
          </w:tcPr>
          <w:p w14:paraId="44E24813" w14:textId="77777777" w:rsidR="005F7ABD" w:rsidRPr="00114F2B" w:rsidRDefault="005F7ABD" w:rsidP="005F7AB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5E04AFF4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3,254</w:t>
            </w:r>
          </w:p>
        </w:tc>
        <w:tc>
          <w:tcPr>
            <w:tcW w:w="141" w:type="dxa"/>
          </w:tcPr>
          <w:p w14:paraId="21D3746C" w14:textId="77777777" w:rsidR="005F7ABD" w:rsidRPr="00114F2B" w:rsidRDefault="005F7ABD" w:rsidP="005F7A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18019A16" w:rsidR="005F7ABD" w:rsidRPr="005F7ABD" w:rsidRDefault="005F7ABD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82FE49" w14:textId="77777777" w:rsidR="005F7ABD" w:rsidRPr="00114F2B" w:rsidRDefault="005F7ABD" w:rsidP="005F7AB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628A7C7E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24,312</w:t>
            </w:r>
          </w:p>
        </w:tc>
      </w:tr>
      <w:tr w:rsidR="005F7ABD" w:rsidRPr="00114F2B" w14:paraId="0206D92F" w14:textId="77777777" w:rsidTr="00C44BCC">
        <w:tc>
          <w:tcPr>
            <w:tcW w:w="3572" w:type="dxa"/>
          </w:tcPr>
          <w:p w14:paraId="40F60F38" w14:textId="77777777" w:rsidR="005F7ABD" w:rsidRPr="00E375D2" w:rsidRDefault="005F7ABD" w:rsidP="005F7ABD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AB2B7A1" w14:textId="77777777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3B5E9F" w14:textId="77777777" w:rsidR="005F7ABD" w:rsidRPr="00114F2B" w:rsidRDefault="005F7ABD" w:rsidP="005F7AB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1A9F061" w14:textId="77777777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775B07" w14:textId="77777777" w:rsidR="005F7ABD" w:rsidRPr="00114F2B" w:rsidRDefault="005F7ABD" w:rsidP="005F7A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0EC18AC" w14:textId="77777777" w:rsidR="005F7ABD" w:rsidRPr="00114F2B" w:rsidRDefault="005F7ABD" w:rsidP="005F7ABD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B70E7" w14:textId="77777777" w:rsidR="005F7ABD" w:rsidRPr="00114F2B" w:rsidRDefault="005F7ABD" w:rsidP="005F7AB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A70F67" w14:textId="77777777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7ABD" w:rsidRPr="00114F2B" w14:paraId="79FB9B83" w14:textId="77777777" w:rsidTr="00C44BCC">
        <w:tc>
          <w:tcPr>
            <w:tcW w:w="3572" w:type="dxa"/>
            <w:shd w:val="clear" w:color="auto" w:fill="auto"/>
          </w:tcPr>
          <w:p w14:paraId="5BC68FCD" w14:textId="77777777" w:rsidR="005F7ABD" w:rsidRPr="00E375D2" w:rsidRDefault="005F7ABD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6B87A05C" w14:textId="77777777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(199)</w:t>
            </w:r>
          </w:p>
        </w:tc>
        <w:tc>
          <w:tcPr>
            <w:tcW w:w="141" w:type="dxa"/>
          </w:tcPr>
          <w:p w14:paraId="4D1FE80D" w14:textId="77777777" w:rsidR="005F7ABD" w:rsidRPr="00114F2B" w:rsidRDefault="005F7ABD" w:rsidP="005F7AB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C1613A9" w14:textId="3E858FE7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141" w:type="dxa"/>
          </w:tcPr>
          <w:p w14:paraId="55FD2B89" w14:textId="77777777" w:rsidR="005F7ABD" w:rsidRPr="00114F2B" w:rsidRDefault="005F7ABD" w:rsidP="005F7ABD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7C0B3F" w14:textId="241EA947" w:rsidR="005F7ABD" w:rsidRPr="005F7ABD" w:rsidRDefault="005F7ABD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C85FFA" w14:textId="77777777" w:rsidR="005F7ABD" w:rsidRPr="00114F2B" w:rsidRDefault="005F7ABD" w:rsidP="005F7ABD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16EFD5" w14:textId="288DE6E8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(50)</w:t>
            </w:r>
          </w:p>
        </w:tc>
      </w:tr>
      <w:tr w:rsidR="005F7ABD" w:rsidRPr="00114F2B" w14:paraId="744F27CD" w14:textId="77777777" w:rsidTr="00C44BCC">
        <w:tc>
          <w:tcPr>
            <w:tcW w:w="3572" w:type="dxa"/>
            <w:shd w:val="clear" w:color="auto" w:fill="auto"/>
          </w:tcPr>
          <w:p w14:paraId="4BAEBCE3" w14:textId="77777777" w:rsidR="005F7ABD" w:rsidRPr="00E375D2" w:rsidRDefault="005F7ABD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991285C" w14:textId="2A7E3A61" w:rsidR="005F7ABD" w:rsidRPr="00E375D2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(199)</w:t>
            </w:r>
          </w:p>
        </w:tc>
        <w:tc>
          <w:tcPr>
            <w:tcW w:w="141" w:type="dxa"/>
          </w:tcPr>
          <w:p w14:paraId="20C6075F" w14:textId="77777777" w:rsidR="005F7ABD" w:rsidRPr="00114F2B" w:rsidRDefault="005F7ABD" w:rsidP="005F7AB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0FA58B61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141" w:type="dxa"/>
          </w:tcPr>
          <w:p w14:paraId="1F99D9DB" w14:textId="77777777" w:rsidR="005F7ABD" w:rsidRPr="00114F2B" w:rsidRDefault="005F7ABD" w:rsidP="005F7A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5CE0D124" w:rsidR="005F7ABD" w:rsidRPr="005F7ABD" w:rsidRDefault="005F7ABD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729BA7" w14:textId="77777777" w:rsidR="005F7ABD" w:rsidRPr="00114F2B" w:rsidRDefault="005F7ABD" w:rsidP="005F7AB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4164CBA2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(50)</w:t>
            </w:r>
          </w:p>
        </w:tc>
      </w:tr>
      <w:tr w:rsidR="005F7ABD" w:rsidRPr="00114F2B" w14:paraId="33046209" w14:textId="77777777" w:rsidTr="00C44BCC">
        <w:tc>
          <w:tcPr>
            <w:tcW w:w="3572" w:type="dxa"/>
            <w:shd w:val="clear" w:color="auto" w:fill="auto"/>
          </w:tcPr>
          <w:p w14:paraId="1BB6D8BD" w14:textId="77777777" w:rsidR="005F7ABD" w:rsidRPr="00E375D2" w:rsidRDefault="005F7ABD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0A5887A" w14:textId="34ACD8D9" w:rsidR="005F7ABD" w:rsidRPr="00E375D2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20,859</w:t>
            </w:r>
          </w:p>
        </w:tc>
        <w:tc>
          <w:tcPr>
            <w:tcW w:w="141" w:type="dxa"/>
          </w:tcPr>
          <w:p w14:paraId="79718489" w14:textId="77777777" w:rsidR="005F7ABD" w:rsidRPr="00114F2B" w:rsidRDefault="005F7ABD" w:rsidP="005F7AB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45718758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3,403</w:t>
            </w:r>
          </w:p>
        </w:tc>
        <w:tc>
          <w:tcPr>
            <w:tcW w:w="141" w:type="dxa"/>
          </w:tcPr>
          <w:p w14:paraId="15F04658" w14:textId="77777777" w:rsidR="005F7ABD" w:rsidRPr="00114F2B" w:rsidRDefault="005F7ABD" w:rsidP="005F7AB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19F8DAA1" w:rsidR="005F7ABD" w:rsidRPr="005F7ABD" w:rsidRDefault="005F7ABD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63EA63" w14:textId="77777777" w:rsidR="005F7ABD" w:rsidRPr="00114F2B" w:rsidRDefault="005F7ABD" w:rsidP="005F7ABD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62128BDE" w:rsidR="005F7ABD" w:rsidRPr="00114F2B" w:rsidRDefault="005F7ABD" w:rsidP="005F7AB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24,262</w:t>
            </w:r>
          </w:p>
        </w:tc>
      </w:tr>
    </w:tbl>
    <w:p w14:paraId="417858DE" w14:textId="77777777" w:rsidR="009D5C0A" w:rsidRPr="00E37747" w:rsidRDefault="009D5C0A">
      <w:pPr>
        <w:rPr>
          <w:highlight w:val="yellow"/>
        </w:rPr>
      </w:pP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2"/>
        <w:gridCol w:w="1275"/>
        <w:gridCol w:w="141"/>
        <w:gridCol w:w="1135"/>
        <w:gridCol w:w="141"/>
        <w:gridCol w:w="1277"/>
        <w:gridCol w:w="142"/>
        <w:gridCol w:w="1275"/>
      </w:tblGrid>
      <w:tr w:rsidR="00C020BF" w:rsidRPr="00114F2B" w14:paraId="3029BFDB" w14:textId="77777777" w:rsidTr="00C44BCC">
        <w:tc>
          <w:tcPr>
            <w:tcW w:w="3572" w:type="dxa"/>
          </w:tcPr>
          <w:p w14:paraId="6FDEBF45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</w:tcPr>
          <w:p w14:paraId="4F5CA4C4" w14:textId="77777777" w:rsidR="00C020BF" w:rsidRPr="00E375D2" w:rsidRDefault="00C020BF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20BF" w:rsidRPr="00114F2B" w14:paraId="2EC8B121" w14:textId="77777777" w:rsidTr="00C44BCC">
        <w:tc>
          <w:tcPr>
            <w:tcW w:w="3572" w:type="dxa"/>
          </w:tcPr>
          <w:p w14:paraId="4CB2076E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64D3DCC0" w14:textId="77777777" w:rsidR="00C020BF" w:rsidRPr="00E375D2" w:rsidRDefault="00C020BF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20BF" w:rsidRPr="00114F2B" w14:paraId="77171C90" w14:textId="77777777" w:rsidTr="00C44BCC">
        <w:tc>
          <w:tcPr>
            <w:tcW w:w="3572" w:type="dxa"/>
          </w:tcPr>
          <w:p w14:paraId="644010BC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8CEDCA9" w14:textId="77777777" w:rsidR="00C020BF" w:rsidRPr="00E375D2" w:rsidRDefault="00C020BF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C020BF" w:rsidRPr="00E375D2" w:rsidRDefault="00C020BF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C020BF" w:rsidRPr="00E375D2" w:rsidRDefault="00C020BF" w:rsidP="00C44BC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C020BF" w:rsidRPr="00114F2B" w14:paraId="66DEF5CF" w14:textId="77777777" w:rsidTr="00C44BCC">
        <w:tc>
          <w:tcPr>
            <w:tcW w:w="3572" w:type="dxa"/>
          </w:tcPr>
          <w:p w14:paraId="4CAFAB89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A547DEA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66F36FF" w14:textId="02F2B49F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1" w:type="dxa"/>
          </w:tcPr>
          <w:p w14:paraId="539DCF4B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C020BF" w:rsidRPr="00114F2B" w:rsidRDefault="00C020BF" w:rsidP="00C44BCC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C020BF" w:rsidRPr="00E375D2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C020BF" w:rsidRPr="00114F2B" w:rsidRDefault="00C020BF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5A8CFA" w14:textId="660C665B" w:rsidR="00C020BF" w:rsidRPr="00114F2B" w:rsidRDefault="00221028" w:rsidP="00C44BC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C020BF" w:rsidRPr="00114F2B" w14:paraId="753A7ECA" w14:textId="77777777" w:rsidTr="00C44BCC">
        <w:tc>
          <w:tcPr>
            <w:tcW w:w="3572" w:type="dxa"/>
            <w:shd w:val="clear" w:color="auto" w:fill="auto"/>
          </w:tcPr>
          <w:p w14:paraId="1288FFBD" w14:textId="77777777" w:rsidR="00C020BF" w:rsidRPr="00E375D2" w:rsidRDefault="00C020BF" w:rsidP="00C4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2CC7B19B" w14:textId="77777777" w:rsidR="00C020BF" w:rsidRPr="00114F2B" w:rsidRDefault="00C020BF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F546C7" w14:textId="77777777" w:rsidR="00C020BF" w:rsidRPr="00114F2B" w:rsidRDefault="00C020BF" w:rsidP="00C44BCC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A8EDFF" w14:textId="77777777" w:rsidR="00C020BF" w:rsidRPr="00114F2B" w:rsidRDefault="00C020BF" w:rsidP="00C44BCC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BF4833" w14:textId="77777777" w:rsidR="00C020BF" w:rsidRPr="00114F2B" w:rsidRDefault="00C020BF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418A0A" w14:textId="77777777" w:rsidR="00C020BF" w:rsidRPr="00114F2B" w:rsidRDefault="00C020BF" w:rsidP="00C44BCC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9A6B5" w14:textId="77777777" w:rsidR="00C020BF" w:rsidRPr="00114F2B" w:rsidRDefault="00C020BF" w:rsidP="00C44BC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5D3802" w14:textId="77777777" w:rsidR="00C020BF" w:rsidRPr="00114F2B" w:rsidRDefault="00C020BF" w:rsidP="00C44BCC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156A" w:rsidRPr="00114F2B" w14:paraId="0A132333" w14:textId="77777777" w:rsidTr="00C94860">
        <w:tc>
          <w:tcPr>
            <w:tcW w:w="3572" w:type="dxa"/>
            <w:shd w:val="clear" w:color="auto" w:fill="auto"/>
          </w:tcPr>
          <w:p w14:paraId="601EF1F5" w14:textId="15DFF21E" w:rsidR="0066156A" w:rsidRPr="00E375D2" w:rsidRDefault="0066156A" w:rsidP="0066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</w:tcPr>
          <w:p w14:paraId="1E353779" w14:textId="4D042198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2,790</w:t>
            </w:r>
          </w:p>
        </w:tc>
        <w:tc>
          <w:tcPr>
            <w:tcW w:w="141" w:type="dxa"/>
          </w:tcPr>
          <w:p w14:paraId="7A9DCCE8" w14:textId="77777777" w:rsidR="0066156A" w:rsidRPr="00114F2B" w:rsidRDefault="0066156A" w:rsidP="0066156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CAEA14" w14:textId="32CDFF1A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 xml:space="preserve"> 26 </w:t>
            </w:r>
          </w:p>
        </w:tc>
        <w:tc>
          <w:tcPr>
            <w:tcW w:w="141" w:type="dxa"/>
          </w:tcPr>
          <w:p w14:paraId="0D82B63E" w14:textId="77777777" w:rsidR="0066156A" w:rsidRPr="00114F2B" w:rsidRDefault="0066156A" w:rsidP="0066156A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A962C1B" w14:textId="4AF24C11" w:rsidR="0066156A" w:rsidRPr="005F7ABD" w:rsidRDefault="0066156A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2701DF" w14:textId="77777777" w:rsidR="0066156A" w:rsidRPr="00114F2B" w:rsidRDefault="0066156A" w:rsidP="0066156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7F775D" w14:textId="0E8C3AED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 xml:space="preserve"> 2,816 </w:t>
            </w:r>
          </w:p>
        </w:tc>
      </w:tr>
      <w:tr w:rsidR="0066156A" w:rsidRPr="00114F2B" w14:paraId="5808D950" w14:textId="77777777" w:rsidTr="00C94860">
        <w:trPr>
          <w:trHeight w:val="270"/>
        </w:trPr>
        <w:tc>
          <w:tcPr>
            <w:tcW w:w="3572" w:type="dxa"/>
            <w:shd w:val="clear" w:color="auto" w:fill="auto"/>
          </w:tcPr>
          <w:p w14:paraId="73B1053D" w14:textId="5348EB2C" w:rsidR="0066156A" w:rsidRPr="00E375D2" w:rsidRDefault="0066156A" w:rsidP="0066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6922FAFB" w14:textId="14CD225B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9,590</w:t>
            </w:r>
          </w:p>
        </w:tc>
        <w:tc>
          <w:tcPr>
            <w:tcW w:w="141" w:type="dxa"/>
          </w:tcPr>
          <w:p w14:paraId="7E0358E7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176A16F" w14:textId="23C047E9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 xml:space="preserve"> (5,940)</w:t>
            </w:r>
          </w:p>
        </w:tc>
        <w:tc>
          <w:tcPr>
            <w:tcW w:w="141" w:type="dxa"/>
          </w:tcPr>
          <w:p w14:paraId="1F1C018F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10748373" w14:textId="4C5D17AB" w:rsidR="0066156A" w:rsidRPr="005F7ABD" w:rsidRDefault="0066156A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0E3849A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630022" w14:textId="34BD5184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 xml:space="preserve"> 3,650 </w:t>
            </w:r>
          </w:p>
        </w:tc>
      </w:tr>
      <w:tr w:rsidR="0066156A" w:rsidRPr="00114F2B" w14:paraId="75B0213E" w14:textId="77777777" w:rsidTr="00C94860">
        <w:trPr>
          <w:trHeight w:val="270"/>
        </w:trPr>
        <w:tc>
          <w:tcPr>
            <w:tcW w:w="3572" w:type="dxa"/>
            <w:shd w:val="clear" w:color="auto" w:fill="auto"/>
          </w:tcPr>
          <w:p w14:paraId="6685BE68" w14:textId="61C50BB4" w:rsidR="0066156A" w:rsidRPr="00E375D2" w:rsidRDefault="0066156A" w:rsidP="0066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33E68EA6" w14:textId="1CABC2BF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  <w:tc>
          <w:tcPr>
            <w:tcW w:w="141" w:type="dxa"/>
          </w:tcPr>
          <w:p w14:paraId="2EFB3B3D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771C7131" w14:textId="0282862E" w:rsidR="0066156A" w:rsidRPr="005F7ABD" w:rsidRDefault="0066156A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2F636F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A064BE7" w14:textId="2A61DFC0" w:rsidR="0066156A" w:rsidRPr="005F7ABD" w:rsidRDefault="0066156A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E9AA7B2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203C25" w14:textId="5FEEC6D7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</w:tr>
      <w:tr w:rsidR="0066156A" w:rsidRPr="00114F2B" w14:paraId="0B98A198" w14:textId="77777777" w:rsidTr="00C94860">
        <w:tc>
          <w:tcPr>
            <w:tcW w:w="3572" w:type="dxa"/>
            <w:shd w:val="clear" w:color="auto" w:fill="auto"/>
          </w:tcPr>
          <w:p w14:paraId="64D0BB11" w14:textId="13ABA77E" w:rsidR="0066156A" w:rsidRPr="00E375D2" w:rsidRDefault="0066156A" w:rsidP="0066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36A57370" w14:textId="03B9C4D3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488</w:t>
            </w:r>
          </w:p>
        </w:tc>
        <w:tc>
          <w:tcPr>
            <w:tcW w:w="141" w:type="dxa"/>
          </w:tcPr>
          <w:p w14:paraId="044A579F" w14:textId="77777777" w:rsidR="0066156A" w:rsidRPr="00114F2B" w:rsidRDefault="0066156A" w:rsidP="0066156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1030A0" w14:textId="1A2DC131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180</w:t>
            </w:r>
          </w:p>
        </w:tc>
        <w:tc>
          <w:tcPr>
            <w:tcW w:w="141" w:type="dxa"/>
          </w:tcPr>
          <w:p w14:paraId="0F263701" w14:textId="77777777" w:rsidR="0066156A" w:rsidRPr="00114F2B" w:rsidRDefault="0066156A" w:rsidP="0066156A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818E2C7" w14:textId="07D1A06B" w:rsidR="0066156A" w:rsidRPr="005F7ABD" w:rsidRDefault="0066156A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DC0B5B8" w14:textId="77777777" w:rsidR="0066156A" w:rsidRPr="00114F2B" w:rsidRDefault="0066156A" w:rsidP="0066156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085458" w14:textId="76C770BE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 xml:space="preserve"> 668 </w:t>
            </w:r>
          </w:p>
        </w:tc>
      </w:tr>
      <w:tr w:rsidR="0066156A" w:rsidRPr="00114F2B" w14:paraId="59888531" w14:textId="77777777" w:rsidTr="00C94860">
        <w:tc>
          <w:tcPr>
            <w:tcW w:w="3572" w:type="dxa"/>
            <w:shd w:val="clear" w:color="auto" w:fill="auto"/>
          </w:tcPr>
          <w:p w14:paraId="65E949AF" w14:textId="6A31CF42" w:rsidR="0066156A" w:rsidRPr="00E375D2" w:rsidRDefault="0066156A" w:rsidP="0066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vAlign w:val="bottom"/>
          </w:tcPr>
          <w:p w14:paraId="41BCAA19" w14:textId="08C09258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2,597</w:t>
            </w:r>
          </w:p>
        </w:tc>
        <w:tc>
          <w:tcPr>
            <w:tcW w:w="141" w:type="dxa"/>
          </w:tcPr>
          <w:p w14:paraId="7DD64DA8" w14:textId="77777777" w:rsidR="0066156A" w:rsidRPr="00114F2B" w:rsidRDefault="0066156A" w:rsidP="0066156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16E184D" w14:textId="1990BB42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41" w:type="dxa"/>
          </w:tcPr>
          <w:p w14:paraId="17A6F59A" w14:textId="77777777" w:rsidR="0066156A" w:rsidRPr="00114F2B" w:rsidRDefault="0066156A" w:rsidP="0066156A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B28CE30" w14:textId="1003F048" w:rsidR="0066156A" w:rsidRPr="005F7ABD" w:rsidRDefault="0066156A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7AFEF2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4937F53" w14:textId="5C3D2CAC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 xml:space="preserve"> 2,866 </w:t>
            </w:r>
          </w:p>
        </w:tc>
      </w:tr>
      <w:tr w:rsidR="0066156A" w:rsidRPr="00114F2B" w14:paraId="74190876" w14:textId="77777777" w:rsidTr="00C94860">
        <w:tc>
          <w:tcPr>
            <w:tcW w:w="3572" w:type="dxa"/>
            <w:shd w:val="clear" w:color="auto" w:fill="auto"/>
          </w:tcPr>
          <w:p w14:paraId="17C3B9DD" w14:textId="26D4B6C6" w:rsidR="0066156A" w:rsidRPr="00E375D2" w:rsidRDefault="0066156A" w:rsidP="0066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399E">
              <w:rPr>
                <w:rFonts w:asciiTheme="majorBidi" w:hAnsiTheme="majorBidi"/>
                <w:sz w:val="24"/>
                <w:szCs w:val="24"/>
                <w:cs/>
              </w:rPr>
              <w:t>ผลขาดทุนทางภาษี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ABE20E9" w14:textId="2C8C248D" w:rsidR="0066156A" w:rsidRPr="005F7ABD" w:rsidRDefault="0066156A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B016B60" w14:textId="77777777" w:rsidR="0066156A" w:rsidRPr="00114F2B" w:rsidRDefault="0066156A" w:rsidP="0066156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0812ED3" w14:textId="57B72BE3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>6,342</w:t>
            </w:r>
          </w:p>
        </w:tc>
        <w:tc>
          <w:tcPr>
            <w:tcW w:w="141" w:type="dxa"/>
          </w:tcPr>
          <w:p w14:paraId="76EE0C52" w14:textId="77777777" w:rsidR="0066156A" w:rsidRPr="00114F2B" w:rsidRDefault="0066156A" w:rsidP="0066156A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255BA46C" w14:textId="0225B19B" w:rsidR="0066156A" w:rsidRPr="005F7ABD" w:rsidRDefault="0066156A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BF8133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8CC63B0" w14:textId="3EAF85FC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>6,342</w:t>
            </w:r>
          </w:p>
        </w:tc>
      </w:tr>
      <w:tr w:rsidR="0066156A" w:rsidRPr="00114F2B" w14:paraId="5435760E" w14:textId="77777777" w:rsidTr="0012291C">
        <w:tc>
          <w:tcPr>
            <w:tcW w:w="3572" w:type="dxa"/>
          </w:tcPr>
          <w:p w14:paraId="656A9452" w14:textId="410A8998" w:rsidR="0066156A" w:rsidRPr="00E375D2" w:rsidRDefault="0066156A" w:rsidP="0066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4C900BB" w14:textId="2FA1A70C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15,783</w:t>
            </w:r>
          </w:p>
        </w:tc>
        <w:tc>
          <w:tcPr>
            <w:tcW w:w="141" w:type="dxa"/>
          </w:tcPr>
          <w:p w14:paraId="6E2DD1D5" w14:textId="77777777" w:rsidR="0066156A" w:rsidRPr="00114F2B" w:rsidRDefault="0066156A" w:rsidP="0066156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ED7D8A7" w14:textId="2DE78B08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877</w:t>
            </w:r>
          </w:p>
        </w:tc>
        <w:tc>
          <w:tcPr>
            <w:tcW w:w="141" w:type="dxa"/>
          </w:tcPr>
          <w:p w14:paraId="699F7DAB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A504D4" w14:textId="410B3A71" w:rsidR="0066156A" w:rsidRPr="005F7ABD" w:rsidRDefault="0066156A" w:rsidP="005F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F7ABD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B70E96" w14:textId="77777777" w:rsidR="0066156A" w:rsidRPr="00114F2B" w:rsidRDefault="0066156A" w:rsidP="0066156A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0B7549A" w14:textId="33812102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16,660</w:t>
            </w:r>
          </w:p>
        </w:tc>
      </w:tr>
      <w:tr w:rsidR="0066156A" w:rsidRPr="00114F2B" w14:paraId="2E68445A" w14:textId="77777777" w:rsidTr="00C44BCC">
        <w:tc>
          <w:tcPr>
            <w:tcW w:w="3572" w:type="dxa"/>
          </w:tcPr>
          <w:p w14:paraId="4204EA93" w14:textId="03F93E3D" w:rsidR="0066156A" w:rsidRPr="00E375D2" w:rsidRDefault="0066156A" w:rsidP="0066156A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1A7ED0E" w14:textId="77777777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3E2241" w14:textId="77777777" w:rsidR="0066156A" w:rsidRPr="00114F2B" w:rsidRDefault="0066156A" w:rsidP="0066156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4B4EE3C" w14:textId="77777777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24265F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1E0FBA8" w14:textId="77777777" w:rsidR="0066156A" w:rsidRPr="00114F2B" w:rsidRDefault="0066156A" w:rsidP="0066156A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31A4B" w14:textId="77777777" w:rsidR="0066156A" w:rsidRPr="00114F2B" w:rsidRDefault="0066156A" w:rsidP="0066156A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B4AD48" w14:textId="77777777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156A" w:rsidRPr="00114F2B" w14:paraId="685F7A28" w14:textId="77777777" w:rsidTr="00CF57CA">
        <w:tc>
          <w:tcPr>
            <w:tcW w:w="3572" w:type="dxa"/>
            <w:shd w:val="clear" w:color="auto" w:fill="auto"/>
          </w:tcPr>
          <w:p w14:paraId="27E0F68F" w14:textId="77777777" w:rsidR="0066156A" w:rsidRPr="00E375D2" w:rsidRDefault="0066156A" w:rsidP="0066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</w:tcPr>
          <w:p w14:paraId="7C5FA5C9" w14:textId="77777777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(199)</w:t>
            </w:r>
          </w:p>
        </w:tc>
        <w:tc>
          <w:tcPr>
            <w:tcW w:w="141" w:type="dxa"/>
          </w:tcPr>
          <w:p w14:paraId="7C68080D" w14:textId="77777777" w:rsidR="0066156A" w:rsidRPr="00114F2B" w:rsidRDefault="0066156A" w:rsidP="0066156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9DAA0" w14:textId="375F6AED" w:rsidR="0066156A" w:rsidRPr="00114F2B" w:rsidRDefault="0066156A" w:rsidP="00D36FB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41" w:type="dxa"/>
          </w:tcPr>
          <w:p w14:paraId="1B15085D" w14:textId="77777777" w:rsidR="0066156A" w:rsidRPr="00114F2B" w:rsidRDefault="0066156A" w:rsidP="0066156A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10EEA244" w14:textId="1AF1CE9A" w:rsidR="0066156A" w:rsidRPr="00114F2B" w:rsidRDefault="0066156A" w:rsidP="0066156A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D3D34F" w14:textId="77777777" w:rsidR="0066156A" w:rsidRPr="00114F2B" w:rsidRDefault="0066156A" w:rsidP="0066156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5E57EA" w14:textId="63E743C1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>(50)</w:t>
            </w:r>
          </w:p>
        </w:tc>
      </w:tr>
      <w:tr w:rsidR="0066156A" w:rsidRPr="00114F2B" w14:paraId="6D3697ED" w14:textId="77777777" w:rsidTr="00CF57CA">
        <w:tc>
          <w:tcPr>
            <w:tcW w:w="3572" w:type="dxa"/>
            <w:shd w:val="clear" w:color="auto" w:fill="auto"/>
          </w:tcPr>
          <w:p w14:paraId="21A52572" w14:textId="77777777" w:rsidR="0066156A" w:rsidRPr="00E375D2" w:rsidRDefault="0066156A" w:rsidP="0066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9A50BE" w14:textId="3D6090A4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 xml:space="preserve"> (188)</w:t>
            </w:r>
          </w:p>
        </w:tc>
        <w:tc>
          <w:tcPr>
            <w:tcW w:w="141" w:type="dxa"/>
          </w:tcPr>
          <w:p w14:paraId="56186A0E" w14:textId="77777777" w:rsidR="0066156A" w:rsidRPr="00114F2B" w:rsidRDefault="0066156A" w:rsidP="0066156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A97D8C" w14:textId="21C7B9E0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>(43)</w:t>
            </w:r>
          </w:p>
        </w:tc>
        <w:tc>
          <w:tcPr>
            <w:tcW w:w="141" w:type="dxa"/>
          </w:tcPr>
          <w:p w14:paraId="5E420AE5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26A8E563" w14:textId="498FB77F" w:rsidR="0066156A" w:rsidRPr="00114F2B" w:rsidRDefault="0066156A" w:rsidP="0066156A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74BF03" w14:textId="77777777" w:rsidR="0066156A" w:rsidRPr="00114F2B" w:rsidRDefault="0066156A" w:rsidP="0066156A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0AAD5" w14:textId="01B75524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>(231)</w:t>
            </w:r>
          </w:p>
        </w:tc>
      </w:tr>
      <w:tr w:rsidR="0066156A" w:rsidRPr="00114F2B" w14:paraId="6EED3836" w14:textId="77777777" w:rsidTr="00CF57CA">
        <w:tc>
          <w:tcPr>
            <w:tcW w:w="3572" w:type="dxa"/>
            <w:shd w:val="clear" w:color="auto" w:fill="auto"/>
          </w:tcPr>
          <w:p w14:paraId="70EDE1CF" w14:textId="6FD5071B" w:rsidR="0066156A" w:rsidRPr="00E375D2" w:rsidRDefault="0066156A" w:rsidP="0066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FCA2EE" w14:textId="0CAF493E" w:rsidR="0066156A" w:rsidRPr="00E375D2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(387)</w:t>
            </w:r>
          </w:p>
        </w:tc>
        <w:tc>
          <w:tcPr>
            <w:tcW w:w="141" w:type="dxa"/>
          </w:tcPr>
          <w:p w14:paraId="2703717C" w14:textId="77777777" w:rsidR="0066156A" w:rsidRPr="00114F2B" w:rsidRDefault="0066156A" w:rsidP="0066156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A25609D" w14:textId="2A2D1254" w:rsidR="0066156A" w:rsidRPr="00114F2B" w:rsidRDefault="0066156A" w:rsidP="00D36FB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141" w:type="dxa"/>
          </w:tcPr>
          <w:p w14:paraId="16F83437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F7D8E7" w14:textId="297F5CE7" w:rsidR="0066156A" w:rsidRPr="00114F2B" w:rsidRDefault="0066156A" w:rsidP="0066156A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48F53B" w14:textId="77777777" w:rsidR="0066156A" w:rsidRPr="00114F2B" w:rsidRDefault="0066156A" w:rsidP="0066156A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F48DB6" w14:textId="0751DA5F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(281)</w:t>
            </w:r>
          </w:p>
        </w:tc>
      </w:tr>
      <w:tr w:rsidR="0066156A" w:rsidRPr="00114F2B" w14:paraId="3FC22023" w14:textId="77777777" w:rsidTr="00166A5A">
        <w:tc>
          <w:tcPr>
            <w:tcW w:w="3572" w:type="dxa"/>
            <w:shd w:val="clear" w:color="auto" w:fill="auto"/>
          </w:tcPr>
          <w:p w14:paraId="411F0D48" w14:textId="6DF54551" w:rsidR="0066156A" w:rsidRPr="00E375D2" w:rsidRDefault="0066156A" w:rsidP="00661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F4D4BD6" w14:textId="200D30B4" w:rsidR="0066156A" w:rsidRPr="00E375D2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4F2B">
              <w:rPr>
                <w:rFonts w:asciiTheme="majorBidi" w:hAnsiTheme="majorBidi" w:cstheme="majorBidi"/>
                <w:sz w:val="24"/>
                <w:szCs w:val="24"/>
              </w:rPr>
              <w:t>15,396</w:t>
            </w:r>
          </w:p>
        </w:tc>
        <w:tc>
          <w:tcPr>
            <w:tcW w:w="141" w:type="dxa"/>
          </w:tcPr>
          <w:p w14:paraId="336331ED" w14:textId="77777777" w:rsidR="0066156A" w:rsidRPr="00114F2B" w:rsidRDefault="0066156A" w:rsidP="0066156A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F7F1B20" w14:textId="272EA756" w:rsidR="0066156A" w:rsidRPr="00114F2B" w:rsidRDefault="0066156A" w:rsidP="00D36FB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6156A">
              <w:rPr>
                <w:rFonts w:asciiTheme="majorBidi" w:hAnsiTheme="majorBidi" w:cstheme="majorBidi"/>
                <w:sz w:val="24"/>
                <w:szCs w:val="24"/>
              </w:rPr>
              <w:t>983</w:t>
            </w:r>
          </w:p>
        </w:tc>
        <w:tc>
          <w:tcPr>
            <w:tcW w:w="141" w:type="dxa"/>
          </w:tcPr>
          <w:p w14:paraId="4A408626" w14:textId="77777777" w:rsidR="0066156A" w:rsidRPr="00114F2B" w:rsidRDefault="0066156A" w:rsidP="0066156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672C75" w14:textId="5221A490" w:rsidR="0066156A" w:rsidRPr="00114F2B" w:rsidRDefault="0066156A" w:rsidP="0066156A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215761" w14:textId="77777777" w:rsidR="0066156A" w:rsidRPr="00114F2B" w:rsidRDefault="0066156A" w:rsidP="0066156A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F21D3AB" w14:textId="7970ED16" w:rsidR="0066156A" w:rsidRPr="00114F2B" w:rsidRDefault="0066156A" w:rsidP="0066156A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493C73">
              <w:rPr>
                <w:rFonts w:asciiTheme="majorBidi" w:hAnsiTheme="majorBidi" w:cstheme="majorBidi"/>
                <w:sz w:val="24"/>
                <w:szCs w:val="24"/>
              </w:rPr>
              <w:t>16,379</w:t>
            </w:r>
          </w:p>
        </w:tc>
      </w:tr>
    </w:tbl>
    <w:p w14:paraId="4870DC75" w14:textId="66B25DEC" w:rsidR="00FD3B83" w:rsidRPr="0002395D" w:rsidRDefault="00FD3B8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02395D">
        <w:rPr>
          <w:rFonts w:ascii="Angsana New" w:hAnsi="Angsana New"/>
          <w:b/>
          <w:bCs/>
          <w:sz w:val="32"/>
          <w:szCs w:val="32"/>
        </w:rPr>
        <w:t>1</w:t>
      </w:r>
      <w:r w:rsidR="00C604F2" w:rsidRPr="0002395D">
        <w:rPr>
          <w:rFonts w:ascii="Angsana New" w:hAnsi="Angsana New"/>
          <w:b/>
          <w:bCs/>
          <w:sz w:val="32"/>
          <w:szCs w:val="32"/>
        </w:rPr>
        <w:t>6</w:t>
      </w:r>
      <w:r w:rsidRPr="0002395D">
        <w:rPr>
          <w:rFonts w:ascii="Angsana New" w:hAnsi="Angsana New"/>
          <w:b/>
          <w:bCs/>
          <w:sz w:val="32"/>
          <w:szCs w:val="32"/>
        </w:rPr>
        <w:t>.</w:t>
      </w:r>
      <w:r w:rsidRPr="0002395D">
        <w:rPr>
          <w:rFonts w:ascii="Angsana New" w:hAnsi="Angsana New"/>
          <w:b/>
          <w:bCs/>
          <w:sz w:val="32"/>
          <w:szCs w:val="32"/>
        </w:rPr>
        <w:tab/>
      </w:r>
      <w:r w:rsidR="00410C52" w:rsidRPr="00E375D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CC65816" w14:textId="77777777" w:rsidR="00FD3B83" w:rsidRPr="0002395D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2395D">
        <w:rPr>
          <w:rFonts w:ascii="Angsana New" w:hAnsi="Angsana New"/>
          <w:sz w:val="32"/>
          <w:szCs w:val="32"/>
        </w:rPr>
        <w:tab/>
      </w:r>
      <w:r w:rsidRPr="0002395D">
        <w:rPr>
          <w:rFonts w:ascii="Angsana New" w:hAnsi="Angsana New"/>
          <w:sz w:val="32"/>
          <w:szCs w:val="32"/>
        </w:rPr>
        <w:tab/>
      </w:r>
      <w:r w:rsidRPr="0002395D">
        <w:rPr>
          <w:rFonts w:ascii="Angsana New" w:hAnsi="Angsana New"/>
          <w:sz w:val="32"/>
          <w:szCs w:val="32"/>
        </w:rPr>
        <w:tab/>
      </w:r>
      <w:r w:rsidRPr="0002395D">
        <w:rPr>
          <w:rFonts w:ascii="Angsana New" w:hAnsi="Angsana New"/>
          <w:sz w:val="32"/>
          <w:szCs w:val="32"/>
        </w:rPr>
        <w:tab/>
      </w:r>
      <w:r w:rsidRPr="0002395D">
        <w:rPr>
          <w:rFonts w:ascii="Angsana New" w:hAnsi="Angsana New"/>
          <w:sz w:val="32"/>
          <w:szCs w:val="32"/>
        </w:rPr>
        <w:tab/>
      </w:r>
      <w:r w:rsidRPr="00E375D2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E11D0D" w:rsidRPr="00272717" w14:paraId="028A3DAF" w14:textId="77777777" w:rsidTr="00287662">
        <w:tc>
          <w:tcPr>
            <w:tcW w:w="3457" w:type="dxa"/>
          </w:tcPr>
          <w:p w14:paraId="502E06D4" w14:textId="77777777" w:rsidR="00FD3B83" w:rsidRPr="00272717" w:rsidRDefault="00FD3B83" w:rsidP="0027271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10C8CDC2" w14:textId="77777777" w:rsidR="00FD3B83" w:rsidRPr="00272717" w:rsidRDefault="00FD3B83" w:rsidP="00272717">
            <w:pPr>
              <w:tabs>
                <w:tab w:val="clear" w:pos="2580"/>
              </w:tabs>
              <w:spacing w:line="32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E11D0D" w:rsidRPr="00272717" w14:paraId="5D4816CE" w14:textId="77777777" w:rsidTr="00287662">
        <w:tc>
          <w:tcPr>
            <w:tcW w:w="3457" w:type="dxa"/>
          </w:tcPr>
          <w:p w14:paraId="0C6D0A84" w14:textId="77777777" w:rsidR="00FD3B83" w:rsidRPr="00272717" w:rsidRDefault="00FD3B83" w:rsidP="0027271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272717" w:rsidRDefault="00FD3B83" w:rsidP="00272717">
            <w:pPr>
              <w:spacing w:line="32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272717" w:rsidRDefault="00FD3B83" w:rsidP="0027271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272717" w:rsidRDefault="00FD3B83" w:rsidP="0027271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4F2" w:rsidRPr="00272717" w14:paraId="0ACAAD9C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319FC7D6" w14:textId="77777777" w:rsidR="00C604F2" w:rsidRPr="00272717" w:rsidRDefault="00C604F2" w:rsidP="0027271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C21EE7" w14:textId="16FBC614" w:rsidR="00C604F2" w:rsidRPr="00272717" w:rsidRDefault="00C604F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2395D" w:rsidRPr="00272717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221028" w:rsidRPr="00272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="0002395D" w:rsidRPr="00272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0C52" w:rsidRPr="00272717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07286CAC" w14:textId="77777777" w:rsidR="00C604F2" w:rsidRPr="00272717" w:rsidRDefault="00C604F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C604F2" w:rsidRPr="00272717" w:rsidRDefault="00C604F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838B470" w14:textId="64789FF7" w:rsidR="00C604F2" w:rsidRPr="00272717" w:rsidRDefault="00C604F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0C52" w:rsidRPr="00272717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26EF8BD" w14:textId="77777777" w:rsidR="00C604F2" w:rsidRPr="00272717" w:rsidRDefault="00C604F2" w:rsidP="0027271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95283" w14:textId="2CB2E7AE" w:rsidR="00C604F2" w:rsidRPr="00272717" w:rsidRDefault="00221028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72717">
              <w:rPr>
                <w:rFonts w:asciiTheme="majorBidi" w:hAnsiTheme="majorBidi" w:cstheme="majorBidi" w:hint="cs"/>
                <w:sz w:val="26"/>
                <w:szCs w:val="26"/>
              </w:rPr>
              <w:t>0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72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2717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5EF3C23" w14:textId="77777777" w:rsidR="00C604F2" w:rsidRPr="00272717" w:rsidRDefault="00C604F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25E2EEAC" w14:textId="77777777" w:rsidR="00C604F2" w:rsidRPr="00272717" w:rsidRDefault="00C604F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EAFBCD" w14:textId="5B19DEA2" w:rsidR="00C604F2" w:rsidRPr="00272717" w:rsidRDefault="00C604F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10C52" w:rsidRPr="00272717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</w:tr>
      <w:tr w:rsidR="00FF27EC" w:rsidRPr="00272717" w14:paraId="20E8947B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171E375B" w14:textId="344D0AEA" w:rsidR="00FF27EC" w:rsidRPr="00272717" w:rsidRDefault="00FF27EC" w:rsidP="00272717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</w:tcPr>
          <w:p w14:paraId="7D3E6131" w14:textId="2E42E876" w:rsidR="00FF27EC" w:rsidRPr="00272717" w:rsidRDefault="000E0FEC" w:rsidP="0027271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7,028</w:t>
            </w:r>
          </w:p>
        </w:tc>
        <w:tc>
          <w:tcPr>
            <w:tcW w:w="134" w:type="dxa"/>
          </w:tcPr>
          <w:p w14:paraId="5D238B69" w14:textId="77777777" w:rsidR="00FF27EC" w:rsidRPr="00272717" w:rsidRDefault="00FF27EC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37A829AA" w14:textId="790EAF3D" w:rsidR="00FF27EC" w:rsidRPr="00272717" w:rsidRDefault="00FF27EC" w:rsidP="0027271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49533586" w14:textId="77777777" w:rsidR="00FF27EC" w:rsidRPr="00272717" w:rsidRDefault="00FF27EC" w:rsidP="0027271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393C8F" w14:textId="4646B266" w:rsidR="00FF27EC" w:rsidRPr="00272717" w:rsidRDefault="00FF27EC" w:rsidP="0027271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 xml:space="preserve"> 538 </w:t>
            </w:r>
          </w:p>
        </w:tc>
        <w:tc>
          <w:tcPr>
            <w:tcW w:w="134" w:type="dxa"/>
          </w:tcPr>
          <w:p w14:paraId="66D4FC7C" w14:textId="77777777" w:rsidR="00FF27EC" w:rsidRPr="00272717" w:rsidRDefault="00FF27EC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3E70647" w14:textId="66E78A30" w:rsidR="00FF27EC" w:rsidRPr="00272717" w:rsidRDefault="00FF27EC" w:rsidP="0027271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</w:tr>
      <w:tr w:rsidR="00FF27EC" w:rsidRPr="00272717" w14:paraId="4FE044DD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1C72EDC0" w14:textId="77777777" w:rsidR="00FF27EC" w:rsidRPr="00272717" w:rsidRDefault="00FF27EC" w:rsidP="00272717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00179B72" w14:textId="7DC11EFC" w:rsidR="00FF27EC" w:rsidRPr="00272717" w:rsidRDefault="00DA3DD3" w:rsidP="0027271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513AE" w:rsidRPr="0027271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34" w:type="dxa"/>
          </w:tcPr>
          <w:p w14:paraId="24B31CD6" w14:textId="77777777" w:rsidR="00FF27EC" w:rsidRPr="00272717" w:rsidRDefault="00FF27EC" w:rsidP="00272717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60EF8" w14:textId="4365AA1A" w:rsidR="00FF27EC" w:rsidRPr="00272717" w:rsidRDefault="00FF27EC" w:rsidP="0027271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 w:hint="cs"/>
                <w:sz w:val="26"/>
                <w:szCs w:val="26"/>
              </w:rPr>
              <w:t>145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1458FD50" w14:textId="77777777" w:rsidR="00FF27EC" w:rsidRPr="00272717" w:rsidRDefault="00FF27EC" w:rsidP="0027271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FAA8E6" w14:textId="7B4E73F6" w:rsidR="00FF27EC" w:rsidRPr="00272717" w:rsidRDefault="00FF27EC" w:rsidP="0027271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 xml:space="preserve"> 135,000 </w:t>
            </w:r>
          </w:p>
        </w:tc>
        <w:tc>
          <w:tcPr>
            <w:tcW w:w="134" w:type="dxa"/>
          </w:tcPr>
          <w:p w14:paraId="0F2E5A4C" w14:textId="77777777" w:rsidR="00FF27EC" w:rsidRPr="00272717" w:rsidRDefault="00FF27EC" w:rsidP="00272717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4AC7D1" w14:textId="7076D059" w:rsidR="00FF27EC" w:rsidRPr="00272717" w:rsidRDefault="00FF27EC" w:rsidP="0027271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72717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FF27EC" w:rsidRPr="00272717" w14:paraId="489885FF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69BEA501" w14:textId="331D5B7C" w:rsidR="00FF27EC" w:rsidRPr="00272717" w:rsidRDefault="00FF27EC" w:rsidP="00272717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Pr="00272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</w:t>
            </w: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สต์รีซีท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CD13F8" w14:textId="61BB81AA" w:rsidR="00FF27EC" w:rsidRPr="00272717" w:rsidRDefault="000E0FEC" w:rsidP="0027271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764,366</w:t>
            </w:r>
          </w:p>
        </w:tc>
        <w:tc>
          <w:tcPr>
            <w:tcW w:w="134" w:type="dxa"/>
          </w:tcPr>
          <w:p w14:paraId="4383ED8E" w14:textId="77777777" w:rsidR="00FF27EC" w:rsidRPr="00272717" w:rsidRDefault="00FF27EC" w:rsidP="0027271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3D3FF8" w14:textId="2E3B7380" w:rsidR="00FF27EC" w:rsidRPr="00272717" w:rsidRDefault="00FF27EC" w:rsidP="0027271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597,880</w:t>
            </w:r>
          </w:p>
        </w:tc>
        <w:tc>
          <w:tcPr>
            <w:tcW w:w="134" w:type="dxa"/>
          </w:tcPr>
          <w:p w14:paraId="43CBEFB3" w14:textId="77777777" w:rsidR="00FF27EC" w:rsidRPr="00272717" w:rsidRDefault="00FF27EC" w:rsidP="0027271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7815E" w14:textId="6CF7767D" w:rsidR="00FF27EC" w:rsidRPr="00272717" w:rsidRDefault="00FF27EC" w:rsidP="0027271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 xml:space="preserve"> 749,773 </w:t>
            </w:r>
          </w:p>
        </w:tc>
        <w:tc>
          <w:tcPr>
            <w:tcW w:w="134" w:type="dxa"/>
          </w:tcPr>
          <w:p w14:paraId="77EAB6BB" w14:textId="77777777" w:rsidR="00FF27EC" w:rsidRPr="00272717" w:rsidRDefault="00FF27EC" w:rsidP="0027271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711E00" w14:textId="1F9D881D" w:rsidR="00FF27EC" w:rsidRPr="00272717" w:rsidRDefault="00FF27EC" w:rsidP="0027271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596,187</w:t>
            </w:r>
          </w:p>
        </w:tc>
      </w:tr>
      <w:tr w:rsidR="00A04620" w:rsidRPr="00272717" w14:paraId="32106909" w14:textId="77777777" w:rsidTr="00287662">
        <w:trPr>
          <w:gridAfter w:val="1"/>
          <w:wAfter w:w="6" w:type="dxa"/>
          <w:trHeight w:val="51"/>
        </w:trPr>
        <w:tc>
          <w:tcPr>
            <w:tcW w:w="3457" w:type="dxa"/>
          </w:tcPr>
          <w:p w14:paraId="1E59509F" w14:textId="77777777" w:rsidR="00A04620" w:rsidRPr="00272717" w:rsidRDefault="00A04620" w:rsidP="00272717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6E5F66E7" w:rsidR="00A04620" w:rsidRPr="00272717" w:rsidRDefault="00DA3DD3" w:rsidP="00272717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936,394</w:t>
            </w:r>
          </w:p>
        </w:tc>
        <w:tc>
          <w:tcPr>
            <w:tcW w:w="134" w:type="dxa"/>
          </w:tcPr>
          <w:p w14:paraId="5A8E8E8F" w14:textId="77777777" w:rsidR="00A04620" w:rsidRPr="00272717" w:rsidRDefault="00A04620" w:rsidP="00272717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39CAB6FD" w:rsidR="00A04620" w:rsidRPr="00272717" w:rsidRDefault="00A04620" w:rsidP="0027271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742,882</w:t>
            </w:r>
          </w:p>
        </w:tc>
        <w:tc>
          <w:tcPr>
            <w:tcW w:w="134" w:type="dxa"/>
          </w:tcPr>
          <w:p w14:paraId="5AEBDD86" w14:textId="77777777" w:rsidR="00A04620" w:rsidRPr="00272717" w:rsidRDefault="00A04620" w:rsidP="0027271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702A0D1C" w:rsidR="00A04620" w:rsidRPr="00272717" w:rsidRDefault="00FF27EC" w:rsidP="0027271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885,311</w:t>
            </w:r>
          </w:p>
        </w:tc>
        <w:tc>
          <w:tcPr>
            <w:tcW w:w="134" w:type="dxa"/>
          </w:tcPr>
          <w:p w14:paraId="438806AF" w14:textId="77777777" w:rsidR="00A04620" w:rsidRPr="00272717" w:rsidRDefault="00A04620" w:rsidP="00272717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41CBD46D" w:rsidR="00A04620" w:rsidRPr="00272717" w:rsidRDefault="00A04620" w:rsidP="00272717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711,189</w:t>
            </w:r>
          </w:p>
        </w:tc>
      </w:tr>
    </w:tbl>
    <w:p w14:paraId="1ACE6D0D" w14:textId="77777777" w:rsidR="004D7A83" w:rsidRDefault="004D7A83" w:rsidP="00D4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5A15203" w14:textId="77777777" w:rsidR="00CD771B" w:rsidRPr="00CD771B" w:rsidRDefault="00CD771B" w:rsidP="00CD7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4074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40740">
        <w:rPr>
          <w:rFonts w:ascii="Angsana New" w:hAnsi="Angsana New"/>
          <w:sz w:val="32"/>
          <w:szCs w:val="32"/>
        </w:rPr>
        <w:t>30</w:t>
      </w:r>
      <w:r w:rsidRPr="00D40740">
        <w:rPr>
          <w:rFonts w:ascii="Angsana New" w:hAnsi="Angsana New"/>
          <w:sz w:val="32"/>
          <w:szCs w:val="32"/>
          <w:cs/>
        </w:rPr>
        <w:t xml:space="preserve"> </w:t>
      </w:r>
      <w:r w:rsidRPr="00D40740">
        <w:rPr>
          <w:rFonts w:ascii="Angsana New" w:hAnsi="Angsana New" w:hint="cs"/>
          <w:sz w:val="32"/>
          <w:szCs w:val="32"/>
          <w:cs/>
        </w:rPr>
        <w:t>กันยายน</w:t>
      </w:r>
      <w:r w:rsidRPr="00D40740">
        <w:rPr>
          <w:rFonts w:ascii="Angsana New" w:hAnsi="Angsana New"/>
          <w:sz w:val="32"/>
          <w:szCs w:val="32"/>
          <w:cs/>
        </w:rPr>
        <w:t xml:space="preserve"> </w:t>
      </w:r>
      <w:r w:rsidRPr="00D40740">
        <w:rPr>
          <w:rFonts w:ascii="Angsana New" w:hAnsi="Angsana New"/>
          <w:sz w:val="32"/>
          <w:szCs w:val="32"/>
        </w:rPr>
        <w:t xml:space="preserve">2565 </w:t>
      </w:r>
      <w:r w:rsidRPr="00D40740">
        <w:rPr>
          <w:rFonts w:ascii="Angsana New" w:hAnsi="Angsana New"/>
          <w:sz w:val="32"/>
          <w:szCs w:val="32"/>
          <w:cs/>
        </w:rPr>
        <w:t xml:space="preserve">บริษัทมีวงเงินสินเชื่อรวม </w:t>
      </w:r>
      <w:r w:rsidRPr="00D40740">
        <w:rPr>
          <w:rFonts w:ascii="Angsana New" w:hAnsi="Angsana New"/>
          <w:sz w:val="32"/>
          <w:szCs w:val="32"/>
        </w:rPr>
        <w:t>2,</w:t>
      </w:r>
      <w:r>
        <w:rPr>
          <w:rFonts w:ascii="Angsana New" w:hAnsi="Angsana New"/>
          <w:sz w:val="32"/>
          <w:szCs w:val="32"/>
        </w:rPr>
        <w:t>155</w:t>
      </w:r>
      <w:r w:rsidRPr="00D40740">
        <w:rPr>
          <w:rFonts w:ascii="Angsana New" w:hAnsi="Angsana New"/>
          <w:sz w:val="32"/>
          <w:szCs w:val="32"/>
        </w:rPr>
        <w:t xml:space="preserve"> </w:t>
      </w:r>
      <w:r w:rsidRPr="00D40740">
        <w:rPr>
          <w:rFonts w:ascii="Angsana New" w:hAnsi="Angsana New"/>
          <w:sz w:val="32"/>
          <w:szCs w:val="32"/>
          <w:cs/>
        </w:rPr>
        <w:t xml:space="preserve">ล้านบาท กับธนาคารพาณิชย์ในประเทศแปดแห่ง ซึ่งประกอบด้วยวงเงินเบิกเกินบัญชี </w:t>
      </w:r>
      <w:r w:rsidRPr="00D40740">
        <w:rPr>
          <w:rFonts w:ascii="Angsana New" w:hAnsi="Angsana New"/>
          <w:sz w:val="32"/>
          <w:szCs w:val="32"/>
        </w:rPr>
        <w:t>57</w:t>
      </w:r>
      <w:r w:rsidRPr="00D40740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D40740">
        <w:rPr>
          <w:rFonts w:ascii="Angsana New" w:hAnsi="Angsana New"/>
          <w:sz w:val="32"/>
          <w:szCs w:val="32"/>
        </w:rPr>
        <w:t xml:space="preserve">MOR </w:t>
      </w:r>
      <w:r w:rsidRPr="00D40740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D40740">
        <w:rPr>
          <w:rFonts w:ascii="Angsana New" w:hAnsi="Angsana New"/>
          <w:sz w:val="32"/>
          <w:szCs w:val="32"/>
        </w:rPr>
        <w:t xml:space="preserve">FIX+2 </w:t>
      </w:r>
      <w:r w:rsidRPr="00D40740">
        <w:rPr>
          <w:rFonts w:ascii="Angsana New" w:hAnsi="Angsana New"/>
          <w:sz w:val="32"/>
          <w:szCs w:val="32"/>
          <w:cs/>
        </w:rPr>
        <w:t xml:space="preserve">ต่อปี วงเงินกู้ในรูปของตั๋วสัญญาใช้เงิน </w:t>
      </w:r>
      <w:r>
        <w:rPr>
          <w:rFonts w:ascii="Angsana New" w:hAnsi="Angsana New"/>
          <w:sz w:val="32"/>
          <w:szCs w:val="32"/>
        </w:rPr>
        <w:t>440</w:t>
      </w:r>
      <w:r w:rsidRPr="00D40740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CD771B">
        <w:rPr>
          <w:rFonts w:ascii="Angsana New" w:hAnsi="Angsana New"/>
          <w:sz w:val="32"/>
          <w:szCs w:val="32"/>
          <w:cs/>
        </w:rPr>
        <w:t xml:space="preserve">ร้อยละ </w:t>
      </w:r>
      <w:r w:rsidRPr="00CD771B">
        <w:rPr>
          <w:rFonts w:ascii="Angsana New" w:hAnsi="Angsana New"/>
          <w:sz w:val="32"/>
          <w:szCs w:val="32"/>
        </w:rPr>
        <w:t>2.15</w:t>
      </w:r>
      <w:r w:rsidRPr="00CD771B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CD771B">
        <w:rPr>
          <w:rFonts w:ascii="Angsana New" w:hAnsi="Angsana New"/>
          <w:spacing w:val="-2"/>
          <w:sz w:val="32"/>
          <w:szCs w:val="32"/>
        </w:rPr>
        <w:t>3.20</w:t>
      </w:r>
      <w:r w:rsidRPr="00CD771B">
        <w:rPr>
          <w:rFonts w:ascii="Angsana New" w:hAnsi="Angsana New"/>
          <w:spacing w:val="-2"/>
          <w:sz w:val="32"/>
          <w:szCs w:val="32"/>
          <w:cs/>
        </w:rPr>
        <w:t xml:space="preserve"> ต่อปี วงเงิน </w:t>
      </w:r>
      <w:r w:rsidRPr="00CD771B">
        <w:rPr>
          <w:rFonts w:ascii="Angsana New" w:hAnsi="Angsana New"/>
          <w:spacing w:val="-2"/>
          <w:sz w:val="32"/>
          <w:szCs w:val="32"/>
        </w:rPr>
        <w:t xml:space="preserve">L/C, T/R,  L/G </w:t>
      </w:r>
      <w:r w:rsidRPr="00CD771B">
        <w:rPr>
          <w:rFonts w:ascii="Angsana New" w:hAnsi="Angsana New"/>
          <w:spacing w:val="-2"/>
          <w:sz w:val="32"/>
          <w:szCs w:val="32"/>
          <w:cs/>
        </w:rPr>
        <w:t xml:space="preserve">เท่ากับ </w:t>
      </w:r>
      <w:r w:rsidRPr="00CD771B">
        <w:rPr>
          <w:rFonts w:ascii="Angsana New" w:hAnsi="Angsana New"/>
          <w:spacing w:val="-2"/>
          <w:sz w:val="32"/>
          <w:szCs w:val="32"/>
        </w:rPr>
        <w:t>1,124</w:t>
      </w:r>
      <w:r w:rsidRPr="00CD771B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 </w:t>
      </w:r>
      <w:r w:rsidRPr="00CD771B">
        <w:rPr>
          <w:rFonts w:ascii="Angsana New" w:hAnsi="Angsana New"/>
          <w:spacing w:val="-2"/>
          <w:sz w:val="32"/>
          <w:szCs w:val="32"/>
        </w:rPr>
        <w:t xml:space="preserve">T/R </w:t>
      </w:r>
      <w:r w:rsidRPr="00CD771B">
        <w:rPr>
          <w:rFonts w:ascii="Angsana New" w:hAnsi="Angsana New"/>
          <w:spacing w:val="-2"/>
          <w:sz w:val="32"/>
          <w:szCs w:val="32"/>
          <w:cs/>
        </w:rPr>
        <w:t xml:space="preserve">คิดดอกเบี้ยในอัตราร้อยละ </w:t>
      </w:r>
      <w:r w:rsidRPr="00CD771B">
        <w:rPr>
          <w:rFonts w:ascii="Angsana New" w:hAnsi="Angsana New"/>
          <w:spacing w:val="-2"/>
          <w:sz w:val="32"/>
          <w:szCs w:val="32"/>
        </w:rPr>
        <w:t>1.65</w:t>
      </w:r>
      <w:r w:rsidRPr="00CD771B">
        <w:rPr>
          <w:rFonts w:ascii="Angsana New" w:hAnsi="Angsana New"/>
          <w:spacing w:val="-2"/>
          <w:sz w:val="32"/>
          <w:szCs w:val="32"/>
          <w:cs/>
        </w:rPr>
        <w:t xml:space="preserve"> ถึงร้อยละ</w:t>
      </w:r>
      <w:r w:rsidRPr="00CD771B">
        <w:rPr>
          <w:rFonts w:ascii="Angsana New" w:hAnsi="Angsana New"/>
          <w:sz w:val="32"/>
          <w:szCs w:val="32"/>
          <w:cs/>
        </w:rPr>
        <w:t xml:space="preserve"> </w:t>
      </w:r>
      <w:r w:rsidRPr="00CD771B">
        <w:rPr>
          <w:rFonts w:ascii="Angsana New" w:hAnsi="Angsana New"/>
          <w:sz w:val="32"/>
          <w:szCs w:val="32"/>
        </w:rPr>
        <w:t>5.57</w:t>
      </w:r>
      <w:r w:rsidRPr="00CD771B">
        <w:rPr>
          <w:rFonts w:ascii="Angsana New" w:hAnsi="Angsana New"/>
          <w:sz w:val="32"/>
          <w:szCs w:val="32"/>
          <w:cs/>
        </w:rPr>
        <w:t xml:space="preserve"> ต่อปี</w:t>
      </w:r>
      <w:r w:rsidRPr="00CD771B">
        <w:rPr>
          <w:rFonts w:ascii="Angsana New" w:hAnsi="Angsana New"/>
          <w:sz w:val="32"/>
          <w:szCs w:val="32"/>
        </w:rPr>
        <w:t xml:space="preserve"> </w:t>
      </w:r>
      <w:r w:rsidRPr="00CD771B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CD771B">
        <w:rPr>
          <w:rFonts w:ascii="Angsana New" w:hAnsi="Angsana New"/>
          <w:sz w:val="32"/>
          <w:szCs w:val="32"/>
        </w:rPr>
        <w:t>Forward Contracts 534</w:t>
      </w:r>
      <w:r w:rsidRPr="00CD771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CD771B">
        <w:rPr>
          <w:rFonts w:ascii="Angsana New" w:hAnsi="Angsana New"/>
          <w:sz w:val="32"/>
          <w:szCs w:val="32"/>
        </w:rPr>
        <w:t>14.51</w:t>
      </w:r>
      <w:r w:rsidRPr="00CD771B">
        <w:rPr>
          <w:rFonts w:ascii="Angsana New" w:hAnsi="Angsana New"/>
          <w:sz w:val="32"/>
          <w:szCs w:val="32"/>
          <w:cs/>
        </w:rPr>
        <w:t xml:space="preserve"> ล้านดอลลาร์สหรัฐอเมริกา </w:t>
      </w:r>
      <w:r w:rsidRPr="00CD771B">
        <w:rPr>
          <w:rFonts w:ascii="Angsana New" w:hAnsi="Angsana New" w:hint="cs"/>
          <w:sz w:val="32"/>
          <w:szCs w:val="32"/>
          <w:cs/>
        </w:rPr>
        <w:t>และ</w:t>
      </w:r>
      <w:r w:rsidRPr="00D40740">
        <w:rPr>
          <w:rFonts w:ascii="Angsana New" w:hAnsi="Angsana New"/>
          <w:sz w:val="32"/>
          <w:szCs w:val="32"/>
          <w:cs/>
        </w:rPr>
        <w:t>บริษัทย่อยสองแห่ง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D40740">
        <w:rPr>
          <w:rFonts w:ascii="Angsana New" w:hAnsi="Angsana New"/>
          <w:sz w:val="32"/>
          <w:szCs w:val="32"/>
          <w:cs/>
        </w:rPr>
        <w:t xml:space="preserve">วงเงินสินเชื่อกับธนาคารพาณิชย์ในประเทศ จำนวนวงเงินรวม </w:t>
      </w:r>
      <w:r w:rsidRPr="00D40740">
        <w:rPr>
          <w:rFonts w:ascii="Angsana New" w:hAnsi="Angsana New"/>
          <w:sz w:val="32"/>
          <w:szCs w:val="32"/>
        </w:rPr>
        <w:t>120</w:t>
      </w:r>
      <w:r w:rsidRPr="00D40740">
        <w:rPr>
          <w:rFonts w:ascii="Angsana New" w:hAnsi="Angsana New"/>
          <w:sz w:val="32"/>
          <w:szCs w:val="32"/>
          <w:cs/>
        </w:rPr>
        <w:t xml:space="preserve"> ล้าน</w:t>
      </w:r>
      <w:r w:rsidRPr="00E83B1D">
        <w:rPr>
          <w:rFonts w:ascii="Angsana New" w:hAnsi="Angsana New"/>
          <w:sz w:val="32"/>
          <w:szCs w:val="32"/>
          <w:cs/>
        </w:rPr>
        <w:t>บาท</w:t>
      </w:r>
      <w:r w:rsidRPr="00CD771B">
        <w:rPr>
          <w:rFonts w:ascii="Angsana New" w:hAnsi="Angsana New"/>
          <w:sz w:val="32"/>
          <w:szCs w:val="32"/>
        </w:rPr>
        <w:t xml:space="preserve"> </w:t>
      </w:r>
      <w:r w:rsidRPr="00CD771B">
        <w:rPr>
          <w:rFonts w:ascii="Angsana New" w:hAnsi="Angsana New"/>
          <w:sz w:val="32"/>
          <w:szCs w:val="32"/>
          <w:cs/>
        </w:rPr>
        <w:t>ซึ่งวงเงิน</w:t>
      </w:r>
      <w:r w:rsidRPr="00CD771B">
        <w:rPr>
          <w:rFonts w:ascii="Angsana New" w:hAnsi="Angsana New" w:hint="cs"/>
          <w:spacing w:val="-2"/>
          <w:sz w:val="32"/>
          <w:szCs w:val="32"/>
          <w:cs/>
        </w:rPr>
        <w:t>สินเชื่อรวม</w:t>
      </w:r>
      <w:r w:rsidRPr="00CD771B">
        <w:rPr>
          <w:rFonts w:ascii="Angsana New" w:hAnsi="Angsana New"/>
          <w:spacing w:val="-2"/>
          <w:sz w:val="32"/>
          <w:szCs w:val="32"/>
          <w:cs/>
        </w:rPr>
        <w:t>ดังกล่าวค้ำประกัน</w:t>
      </w:r>
      <w:r w:rsidRPr="00CD771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D771B">
        <w:rPr>
          <w:rFonts w:ascii="Angsana New" w:hAnsi="Angsana New"/>
          <w:spacing w:val="-2"/>
          <w:sz w:val="32"/>
          <w:szCs w:val="32"/>
          <w:cs/>
        </w:rPr>
        <w:t xml:space="preserve">โดยบัญชีเงินฝากประจำของบริษัทจำนวนเงิน </w:t>
      </w:r>
      <w:r w:rsidRPr="00CD771B">
        <w:rPr>
          <w:rFonts w:ascii="Angsana New" w:hAnsi="Angsana New"/>
          <w:spacing w:val="-2"/>
          <w:sz w:val="32"/>
          <w:szCs w:val="32"/>
        </w:rPr>
        <w:t>86.12</w:t>
      </w:r>
      <w:r w:rsidRPr="00CD771B">
        <w:rPr>
          <w:rFonts w:ascii="Angsana New" w:hAnsi="Angsana New"/>
          <w:spacing w:val="-2"/>
          <w:sz w:val="32"/>
          <w:szCs w:val="32"/>
          <w:cs/>
        </w:rPr>
        <w:t xml:space="preserve"> ล้านบาท (ดูหมายเหตุ </w:t>
      </w:r>
      <w:r w:rsidRPr="00CD771B">
        <w:rPr>
          <w:rFonts w:ascii="Angsana New" w:hAnsi="Angsana New"/>
          <w:spacing w:val="-2"/>
          <w:sz w:val="32"/>
          <w:szCs w:val="32"/>
        </w:rPr>
        <w:t>9)</w:t>
      </w:r>
      <w:r w:rsidRPr="00CD771B">
        <w:rPr>
          <w:rFonts w:ascii="Angsana New" w:hAnsi="Angsana New"/>
          <w:sz w:val="32"/>
          <w:szCs w:val="32"/>
        </w:rPr>
        <w:t xml:space="preserve"> </w:t>
      </w:r>
      <w:r w:rsidRPr="00CD771B">
        <w:rPr>
          <w:rFonts w:ascii="Angsana New" w:hAnsi="Angsana New"/>
          <w:sz w:val="32"/>
          <w:szCs w:val="32"/>
          <w:cs/>
        </w:rPr>
        <w:t>และจด</w:t>
      </w:r>
      <w:r w:rsidRPr="00D40740">
        <w:rPr>
          <w:rFonts w:ascii="Angsana New" w:hAnsi="Angsana New"/>
          <w:sz w:val="32"/>
          <w:szCs w:val="32"/>
          <w:cs/>
        </w:rPr>
        <w:t xml:space="preserve">จำนองที่ดินของบริษัท </w:t>
      </w:r>
    </w:p>
    <w:p w14:paraId="4C9FED33" w14:textId="24D5D4FA" w:rsidR="00CD771B" w:rsidRPr="00CD771B" w:rsidRDefault="00CD771B" w:rsidP="00CD7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04193F">
        <w:rPr>
          <w:rFonts w:ascii="Angsana New" w:hAnsi="Angsana New"/>
          <w:sz w:val="32"/>
          <w:szCs w:val="32"/>
          <w:cs/>
        </w:rPr>
        <w:t xml:space="preserve">ณ </w:t>
      </w:r>
      <w:r w:rsidRPr="0004193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4193F">
        <w:rPr>
          <w:rFonts w:ascii="Angsana New" w:hAnsi="Angsana New"/>
          <w:sz w:val="32"/>
          <w:szCs w:val="32"/>
        </w:rPr>
        <w:t>31</w:t>
      </w:r>
      <w:r w:rsidRPr="0004193F">
        <w:rPr>
          <w:rFonts w:ascii="Angsana New" w:hAnsi="Angsana New"/>
          <w:sz w:val="32"/>
          <w:szCs w:val="32"/>
          <w:cs/>
        </w:rPr>
        <w:t xml:space="preserve"> </w:t>
      </w:r>
      <w:r w:rsidRPr="0004193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4193F">
        <w:rPr>
          <w:rFonts w:ascii="Angsana New" w:hAnsi="Angsana New"/>
          <w:sz w:val="32"/>
          <w:szCs w:val="32"/>
        </w:rPr>
        <w:t xml:space="preserve">2564 </w:t>
      </w:r>
      <w:r w:rsidRPr="0004193F">
        <w:rPr>
          <w:rFonts w:ascii="Angsana New" w:hAnsi="Angsana New"/>
          <w:sz w:val="32"/>
          <w:szCs w:val="32"/>
          <w:cs/>
        </w:rPr>
        <w:t xml:space="preserve">บริษัทมีวงเงินสินเชื่อรวม </w:t>
      </w:r>
      <w:r w:rsidRPr="0004193F">
        <w:rPr>
          <w:rFonts w:ascii="Angsana New" w:hAnsi="Angsana New"/>
          <w:sz w:val="32"/>
          <w:szCs w:val="32"/>
        </w:rPr>
        <w:t xml:space="preserve">1,955 </w:t>
      </w:r>
      <w:r w:rsidRPr="0004193F">
        <w:rPr>
          <w:rFonts w:ascii="Angsana New" w:hAnsi="Angsana New"/>
          <w:sz w:val="32"/>
          <w:szCs w:val="32"/>
          <w:cs/>
        </w:rPr>
        <w:t xml:space="preserve">ล้านบาท กับธนาคารพาณิชย์ในประเทศแปดแห่ง ซึ่งประกอบด้วยวงเงินเบิกเกินบัญชี </w:t>
      </w:r>
      <w:r w:rsidRPr="0004193F">
        <w:rPr>
          <w:rFonts w:ascii="Angsana New" w:hAnsi="Angsana New"/>
          <w:sz w:val="32"/>
          <w:szCs w:val="32"/>
        </w:rPr>
        <w:t>57</w:t>
      </w:r>
      <w:r w:rsidRPr="0004193F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04193F">
        <w:rPr>
          <w:rFonts w:ascii="Angsana New" w:hAnsi="Angsana New"/>
          <w:sz w:val="32"/>
          <w:szCs w:val="32"/>
        </w:rPr>
        <w:t xml:space="preserve">MOR </w:t>
      </w:r>
      <w:r w:rsidRPr="0004193F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04193F">
        <w:rPr>
          <w:rFonts w:ascii="Angsana New" w:hAnsi="Angsana New"/>
          <w:sz w:val="32"/>
          <w:szCs w:val="32"/>
        </w:rPr>
        <w:t xml:space="preserve">FIX+2 </w:t>
      </w:r>
      <w:r w:rsidRPr="0004193F">
        <w:rPr>
          <w:rFonts w:ascii="Angsana New" w:hAnsi="Angsana New"/>
          <w:sz w:val="32"/>
          <w:szCs w:val="32"/>
          <w:cs/>
        </w:rPr>
        <w:t xml:space="preserve">ต่อปี วงเงินกู้ในรูปของตั๋วสัญญาใช้เงิน </w:t>
      </w:r>
      <w:r w:rsidRPr="0004193F">
        <w:rPr>
          <w:rFonts w:ascii="Angsana New" w:hAnsi="Angsana New"/>
          <w:sz w:val="32"/>
          <w:szCs w:val="32"/>
        </w:rPr>
        <w:t>410</w:t>
      </w:r>
      <w:r w:rsidRPr="0004193F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</w:t>
      </w:r>
      <w:r w:rsidRPr="00CD771B">
        <w:rPr>
          <w:rFonts w:ascii="Angsana New" w:hAnsi="Angsana New"/>
          <w:sz w:val="32"/>
          <w:szCs w:val="32"/>
          <w:cs/>
        </w:rPr>
        <w:t xml:space="preserve">ร้อยละ </w:t>
      </w:r>
      <w:r w:rsidRPr="00CD771B">
        <w:rPr>
          <w:rFonts w:ascii="Angsana New" w:hAnsi="Angsana New"/>
          <w:sz w:val="32"/>
          <w:szCs w:val="32"/>
        </w:rPr>
        <w:t>2</w:t>
      </w:r>
      <w:r w:rsidRPr="00CD771B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CD771B">
        <w:rPr>
          <w:rFonts w:ascii="Angsana New" w:hAnsi="Angsana New"/>
          <w:sz w:val="32"/>
          <w:szCs w:val="32"/>
        </w:rPr>
        <w:t>2.32</w:t>
      </w:r>
      <w:r w:rsidRPr="00CD771B">
        <w:rPr>
          <w:rFonts w:ascii="Angsana New" w:hAnsi="Angsana New"/>
          <w:sz w:val="32"/>
          <w:szCs w:val="32"/>
          <w:cs/>
        </w:rPr>
        <w:t xml:space="preserve"> ต่อปี วงเงิน </w:t>
      </w:r>
      <w:r w:rsidRPr="00CD771B">
        <w:rPr>
          <w:rFonts w:ascii="Angsana New" w:hAnsi="Angsana New"/>
          <w:sz w:val="32"/>
          <w:szCs w:val="32"/>
        </w:rPr>
        <w:t xml:space="preserve">L/C, T/R,  L/G </w:t>
      </w:r>
      <w:r w:rsidRPr="00CD771B">
        <w:rPr>
          <w:rFonts w:ascii="Angsana New" w:hAnsi="Angsana New"/>
          <w:sz w:val="32"/>
          <w:szCs w:val="32"/>
          <w:cs/>
        </w:rPr>
        <w:t xml:space="preserve">เท่ากับ </w:t>
      </w:r>
      <w:r w:rsidRPr="00CD771B">
        <w:rPr>
          <w:rFonts w:ascii="Angsana New" w:hAnsi="Angsana New"/>
          <w:sz w:val="32"/>
          <w:szCs w:val="32"/>
        </w:rPr>
        <w:t>954</w:t>
      </w:r>
      <w:r w:rsidRPr="00CD771B">
        <w:rPr>
          <w:rFonts w:ascii="Angsana New" w:hAnsi="Angsana New"/>
          <w:sz w:val="32"/>
          <w:szCs w:val="32"/>
          <w:cs/>
        </w:rPr>
        <w:t xml:space="preserve"> ล้านบาท โดย </w:t>
      </w:r>
      <w:r w:rsidRPr="00CD771B">
        <w:rPr>
          <w:rFonts w:ascii="Angsana New" w:hAnsi="Angsana New"/>
          <w:sz w:val="32"/>
          <w:szCs w:val="32"/>
        </w:rPr>
        <w:t xml:space="preserve">T/R </w:t>
      </w:r>
      <w:r w:rsidRPr="00CD771B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Pr="0004193F">
        <w:rPr>
          <w:rFonts w:ascii="Angsana New" w:hAnsi="Angsana New"/>
          <w:sz w:val="32"/>
          <w:szCs w:val="32"/>
        </w:rPr>
        <w:t>1.30</w:t>
      </w:r>
      <w:r w:rsidRPr="0004193F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04193F">
        <w:rPr>
          <w:rFonts w:ascii="Angsana New" w:hAnsi="Angsana New"/>
          <w:sz w:val="32"/>
          <w:szCs w:val="32"/>
        </w:rPr>
        <w:t xml:space="preserve">2.25 </w:t>
      </w:r>
      <w:r w:rsidRPr="00CD771B">
        <w:rPr>
          <w:rFonts w:ascii="Angsana New" w:hAnsi="Angsana New"/>
          <w:sz w:val="32"/>
          <w:szCs w:val="32"/>
          <w:cs/>
        </w:rPr>
        <w:t>ต่อปี</w:t>
      </w:r>
      <w:r w:rsidRPr="00CD771B">
        <w:rPr>
          <w:rFonts w:ascii="Angsana New" w:hAnsi="Angsana New"/>
          <w:sz w:val="32"/>
          <w:szCs w:val="32"/>
        </w:rPr>
        <w:t xml:space="preserve"> </w:t>
      </w:r>
      <w:r w:rsidRPr="00CD771B">
        <w:rPr>
          <w:rFonts w:ascii="Angsana New" w:hAnsi="Angsana New"/>
          <w:sz w:val="32"/>
          <w:szCs w:val="32"/>
          <w:cs/>
        </w:rPr>
        <w:t xml:space="preserve">และวงเงิน </w:t>
      </w:r>
      <w:r w:rsidRPr="00CD771B">
        <w:rPr>
          <w:rFonts w:ascii="Angsana New" w:hAnsi="Angsana New"/>
          <w:sz w:val="32"/>
          <w:szCs w:val="32"/>
        </w:rPr>
        <w:t>Forward Contracts 534</w:t>
      </w:r>
      <w:r w:rsidRPr="00CD771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CD771B">
        <w:rPr>
          <w:rFonts w:ascii="Angsana New" w:hAnsi="Angsana New"/>
          <w:sz w:val="32"/>
          <w:szCs w:val="32"/>
        </w:rPr>
        <w:t>14.51</w:t>
      </w:r>
      <w:r w:rsidRPr="00CD771B">
        <w:rPr>
          <w:rFonts w:ascii="Angsana New" w:hAnsi="Angsana New"/>
          <w:sz w:val="32"/>
          <w:szCs w:val="32"/>
          <w:cs/>
        </w:rPr>
        <w:t xml:space="preserve"> ล้านดอลลาร์สหรัฐอเมริกา </w:t>
      </w:r>
      <w:r w:rsidRPr="00CD771B">
        <w:rPr>
          <w:rFonts w:ascii="Angsana New" w:hAnsi="Angsana New" w:hint="cs"/>
          <w:sz w:val="32"/>
          <w:szCs w:val="32"/>
          <w:cs/>
        </w:rPr>
        <w:t>และ</w:t>
      </w:r>
      <w:r w:rsidRPr="0004193F">
        <w:rPr>
          <w:rFonts w:ascii="Angsana New" w:hAnsi="Angsana New"/>
          <w:sz w:val="32"/>
          <w:szCs w:val="32"/>
          <w:cs/>
        </w:rPr>
        <w:t>บริษัทย่อยสองแห่ง</w:t>
      </w:r>
      <w:r w:rsidRPr="0004193F">
        <w:rPr>
          <w:rFonts w:ascii="Angsana New" w:hAnsi="Angsana New" w:hint="cs"/>
          <w:sz w:val="32"/>
          <w:szCs w:val="32"/>
          <w:cs/>
        </w:rPr>
        <w:t>มี</w:t>
      </w:r>
      <w:r w:rsidRPr="0004193F">
        <w:rPr>
          <w:rFonts w:ascii="Angsana New" w:hAnsi="Angsana New"/>
          <w:sz w:val="32"/>
          <w:szCs w:val="32"/>
          <w:cs/>
        </w:rPr>
        <w:t xml:space="preserve">วงเงินสินเชื่อกับธนาคารพาณิชย์ในประเทศ จำนวนวงเงินรวม </w:t>
      </w:r>
      <w:r w:rsidRPr="0004193F">
        <w:rPr>
          <w:rFonts w:ascii="Angsana New" w:hAnsi="Angsana New"/>
          <w:sz w:val="32"/>
          <w:szCs w:val="32"/>
        </w:rPr>
        <w:t>90</w:t>
      </w:r>
      <w:r w:rsidRPr="0004193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D771B">
        <w:rPr>
          <w:rFonts w:ascii="Angsana New" w:hAnsi="Angsana New"/>
          <w:sz w:val="32"/>
          <w:szCs w:val="32"/>
        </w:rPr>
        <w:t xml:space="preserve"> </w:t>
      </w:r>
      <w:r w:rsidRPr="00CD771B">
        <w:rPr>
          <w:rFonts w:ascii="Angsana New" w:hAnsi="Angsana New"/>
          <w:sz w:val="32"/>
          <w:szCs w:val="32"/>
          <w:cs/>
        </w:rPr>
        <w:t>ซึ่งวงเงิน</w:t>
      </w:r>
      <w:r w:rsidRPr="00CD771B">
        <w:rPr>
          <w:rFonts w:ascii="Angsana New" w:hAnsi="Angsana New" w:hint="cs"/>
          <w:sz w:val="32"/>
          <w:szCs w:val="32"/>
          <w:cs/>
        </w:rPr>
        <w:t>สินเชื่อรวม</w:t>
      </w:r>
      <w:r w:rsidRPr="00CD771B">
        <w:rPr>
          <w:rFonts w:ascii="Angsana New" w:hAnsi="Angsana New"/>
          <w:sz w:val="32"/>
          <w:szCs w:val="32"/>
          <w:cs/>
        </w:rPr>
        <w:t>ดังกล่าวค้ำประกัน</w:t>
      </w:r>
      <w:r w:rsidRPr="00CD771B">
        <w:rPr>
          <w:rFonts w:ascii="Angsana New" w:hAnsi="Angsana New" w:hint="cs"/>
          <w:sz w:val="32"/>
          <w:szCs w:val="32"/>
          <w:cs/>
        </w:rPr>
        <w:t xml:space="preserve"> </w:t>
      </w:r>
      <w:r w:rsidRPr="00CD771B">
        <w:rPr>
          <w:rFonts w:ascii="Angsana New" w:hAnsi="Angsana New"/>
          <w:sz w:val="32"/>
          <w:szCs w:val="32"/>
          <w:cs/>
        </w:rPr>
        <w:t xml:space="preserve">โดยบัญชีเงินฝากประจำของบริษัทจำนวนเงิน </w:t>
      </w:r>
      <w:r w:rsidRPr="00CD771B">
        <w:rPr>
          <w:rFonts w:ascii="Angsana New" w:hAnsi="Angsana New"/>
          <w:sz w:val="32"/>
          <w:szCs w:val="32"/>
        </w:rPr>
        <w:t>76.12</w:t>
      </w:r>
      <w:r w:rsidRPr="00CD771B">
        <w:rPr>
          <w:rFonts w:ascii="Angsana New" w:hAnsi="Angsana New"/>
          <w:sz w:val="32"/>
          <w:szCs w:val="32"/>
          <w:cs/>
        </w:rPr>
        <w:t xml:space="preserve"> ล้านบาท (ดูหมายเหตุ </w:t>
      </w:r>
      <w:r w:rsidRPr="00CD771B">
        <w:rPr>
          <w:rFonts w:ascii="Angsana New" w:hAnsi="Angsana New"/>
          <w:sz w:val="32"/>
          <w:szCs w:val="32"/>
        </w:rPr>
        <w:t xml:space="preserve">9) </w:t>
      </w:r>
      <w:r w:rsidRPr="00CD771B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br/>
      </w:r>
      <w:r w:rsidRPr="00CD771B">
        <w:rPr>
          <w:rFonts w:ascii="Angsana New" w:hAnsi="Angsana New"/>
          <w:sz w:val="32"/>
          <w:szCs w:val="32"/>
          <w:cs/>
        </w:rPr>
        <w:t>จด</w:t>
      </w:r>
      <w:r w:rsidRPr="0004193F">
        <w:rPr>
          <w:rFonts w:ascii="Angsana New" w:hAnsi="Angsana New"/>
          <w:sz w:val="32"/>
          <w:szCs w:val="32"/>
          <w:cs/>
        </w:rPr>
        <w:t xml:space="preserve">จำนองที่ดินของบริษัท </w:t>
      </w:r>
    </w:p>
    <w:p w14:paraId="49B80F72" w14:textId="0F9344E4" w:rsidR="00EC2B32" w:rsidRPr="00E37747" w:rsidRDefault="00EC2B32" w:rsidP="00C44BCC">
      <w:pPr>
        <w:tabs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E375D2">
        <w:rPr>
          <w:rFonts w:ascii="Angsana New" w:hAnsi="Angsana New"/>
          <w:sz w:val="32"/>
          <w:szCs w:val="32"/>
          <w:cs/>
        </w:rPr>
        <w:t>และบริษัทย่อยมีวงเงิน</w:t>
      </w:r>
      <w:r w:rsidRPr="00E375D2">
        <w:rPr>
          <w:rFonts w:ascii="Angsana New" w:hAnsi="Angsana New" w:hint="cs"/>
          <w:sz w:val="32"/>
          <w:szCs w:val="32"/>
          <w:cs/>
        </w:rPr>
        <w:t>เบิกเกินบัญชี</w:t>
      </w:r>
      <w:r w:rsidRPr="00E375D2">
        <w:rPr>
          <w:rFonts w:ascii="Angsana New" w:hAnsi="Angsana New"/>
          <w:sz w:val="32"/>
          <w:szCs w:val="32"/>
          <w:cs/>
        </w:rPr>
        <w:t>กับธนาคารพาณิชย์ในประเทศแห่ง</w:t>
      </w:r>
      <w:r w:rsidRPr="00E375D2">
        <w:rPr>
          <w:rFonts w:ascii="Angsana New" w:hAnsi="Angsana New" w:hint="cs"/>
          <w:sz w:val="32"/>
          <w:szCs w:val="32"/>
          <w:cs/>
        </w:rPr>
        <w:t xml:space="preserve">หนึ่ง </w:t>
      </w:r>
      <w:r w:rsidRPr="004A104D">
        <w:rPr>
          <w:rFonts w:ascii="Angsana New" w:hAnsi="Angsana New"/>
          <w:sz w:val="32"/>
          <w:szCs w:val="32"/>
        </w:rPr>
        <w:t>10</w:t>
      </w:r>
      <w:r w:rsidRPr="00E375D2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4A104D">
        <w:rPr>
          <w:rFonts w:ascii="Angsana New" w:hAnsi="Angsana New"/>
          <w:sz w:val="32"/>
          <w:szCs w:val="32"/>
        </w:rPr>
        <w:t xml:space="preserve">MOR - </w:t>
      </w:r>
      <w:r w:rsidRPr="00E375D2">
        <w:rPr>
          <w:rFonts w:ascii="Angsana New" w:hAnsi="Angsana New"/>
          <w:sz w:val="32"/>
          <w:szCs w:val="32"/>
          <w:cs/>
        </w:rPr>
        <w:t xml:space="preserve">ร้อยละ </w:t>
      </w:r>
      <w:r w:rsidRPr="004A104D">
        <w:rPr>
          <w:rFonts w:ascii="Angsana New" w:hAnsi="Angsana New"/>
          <w:sz w:val="32"/>
          <w:szCs w:val="32"/>
        </w:rPr>
        <w:t>1.50</w:t>
      </w:r>
      <w:r w:rsidRPr="00E375D2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35355C7C" w14:textId="77777777" w:rsidR="00EC2B32" w:rsidRPr="00E375D2" w:rsidRDefault="00EC2B32" w:rsidP="00C44BCC">
      <w:pPr>
        <w:tabs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375D2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5B29D33E" w14:textId="00DE23C5" w:rsidR="00EC2B32" w:rsidRPr="0002395D" w:rsidRDefault="00EC2B32" w:rsidP="00C44BCC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ก) บริษัท พรพรหมเม็ททอล จำกัด (มหาชน) และ</w:t>
      </w:r>
    </w:p>
    <w:p w14:paraId="5C4352A7" w14:textId="63ADCC7F" w:rsidR="004A104D" w:rsidRPr="004D7A83" w:rsidRDefault="00EC2B32" w:rsidP="004D7A83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ข)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Pr="00E375D2">
        <w:rPr>
          <w:rFonts w:ascii="Angsana New" w:hAnsi="Angsana New"/>
          <w:spacing w:val="-6"/>
          <w:sz w:val="32"/>
          <w:szCs w:val="32"/>
          <w:cs/>
        </w:rPr>
        <w:t>จำนองที่ดินพร้อมสิ่งปลูกสร้างของบริษัทย่อยแห่งหนึ่งที่มีอยู่แล้วในขณะนี้และที่จะมีขึ้นในภายหลัง</w:t>
      </w:r>
    </w:p>
    <w:p w14:paraId="6BBB758C" w14:textId="697B2691" w:rsidR="004A104D" w:rsidRDefault="004A104D" w:rsidP="002D0C2F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4837DF1" w14:textId="3383444B" w:rsidR="00024417" w:rsidRDefault="00024417" w:rsidP="002D0C2F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DDFBE7F" w14:textId="1B9BF265" w:rsidR="00024417" w:rsidRDefault="00024417" w:rsidP="002D0C2F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5E6741" w14:textId="27386343" w:rsidR="001E27E2" w:rsidRPr="0002395D" w:rsidRDefault="001E27E2" w:rsidP="002D0C2F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2395D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EC2B32" w:rsidRPr="0002395D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02395D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Pr="0002395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E375D2">
        <w:rPr>
          <w:rFonts w:asciiTheme="majorBidi" w:hAnsi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02395D" w:rsidRDefault="001E27E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E375D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E11D0D" w:rsidRPr="00272717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272717" w:rsidRDefault="001E27E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272717" w:rsidRDefault="001E27E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11D0D" w:rsidRPr="00272717" w14:paraId="0B679AA1" w14:textId="77777777" w:rsidTr="00B32000">
        <w:tc>
          <w:tcPr>
            <w:tcW w:w="3458" w:type="dxa"/>
          </w:tcPr>
          <w:p w14:paraId="5A07452D" w14:textId="77777777" w:rsidR="001E27E2" w:rsidRPr="00272717" w:rsidRDefault="001E27E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272717" w:rsidRDefault="001E27E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272717" w:rsidRDefault="001E27E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272717" w:rsidRDefault="001E27E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A" w:rsidRPr="00272717" w14:paraId="270FBC19" w14:textId="77777777" w:rsidTr="00D76AE0">
        <w:tc>
          <w:tcPr>
            <w:tcW w:w="3458" w:type="dxa"/>
          </w:tcPr>
          <w:p w14:paraId="20A3CC56" w14:textId="77777777" w:rsidR="00EC2B32" w:rsidRPr="00272717" w:rsidRDefault="00EC2B3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3D48371D" w:rsidR="00EC2B32" w:rsidRPr="00272717" w:rsidRDefault="00EC2B3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2395D" w:rsidRPr="0027271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6807C6" w:rsidRPr="00272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="0002395D" w:rsidRPr="00272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7E49" w:rsidRPr="0027271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EC2B32" w:rsidRPr="00272717" w:rsidRDefault="00EC2B3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EC2B32" w:rsidRPr="00272717" w:rsidRDefault="00EC2B3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076D0B8" w14:textId="0A09A0B7" w:rsidR="00EC2B32" w:rsidRPr="00272717" w:rsidRDefault="00EC2B3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7E49" w:rsidRPr="0027271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EC2B32" w:rsidRPr="00272717" w:rsidRDefault="00EC2B32" w:rsidP="0027271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072552E5" w:rsidR="00EC2B32" w:rsidRPr="00272717" w:rsidRDefault="006807C6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7271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EC2B32" w:rsidRPr="00272717" w:rsidRDefault="00EC2B3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B4E27D4" w14:textId="77777777" w:rsidR="00EC2B32" w:rsidRPr="00272717" w:rsidRDefault="00EC2B3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05AD0F9" w14:textId="5715BEF1" w:rsidR="00EC2B32" w:rsidRPr="00272717" w:rsidRDefault="00EC2B32" w:rsidP="00272717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727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F7E49" w:rsidRPr="0027271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77EAA" w:rsidRPr="00272717" w14:paraId="1A489733" w14:textId="77777777" w:rsidTr="00D76AE0">
        <w:trPr>
          <w:trHeight w:val="300"/>
        </w:trPr>
        <w:tc>
          <w:tcPr>
            <w:tcW w:w="3458" w:type="dxa"/>
          </w:tcPr>
          <w:p w14:paraId="21AFC42E" w14:textId="77777777" w:rsidR="00EC2B32" w:rsidRPr="00272717" w:rsidRDefault="00EC2B32" w:rsidP="00272717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146F9C86" w:rsidR="00EC2B32" w:rsidRPr="00272717" w:rsidRDefault="003219EB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89,187</w:t>
            </w:r>
          </w:p>
        </w:tc>
        <w:tc>
          <w:tcPr>
            <w:tcW w:w="134" w:type="dxa"/>
          </w:tcPr>
          <w:p w14:paraId="4ED2C3F3" w14:textId="77777777" w:rsidR="00EC2B32" w:rsidRPr="00272717" w:rsidRDefault="00EC2B3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40BC7D0C" w:rsidR="00EC2B32" w:rsidRPr="00272717" w:rsidRDefault="009F7E49" w:rsidP="0027271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88,355</w:t>
            </w:r>
          </w:p>
        </w:tc>
        <w:tc>
          <w:tcPr>
            <w:tcW w:w="134" w:type="dxa"/>
          </w:tcPr>
          <w:p w14:paraId="48F9831E" w14:textId="77777777" w:rsidR="00EC2B32" w:rsidRPr="00272717" w:rsidRDefault="00EC2B3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27FD60" w14:textId="5CF41FDD" w:rsidR="00EC2B32" w:rsidRPr="00272717" w:rsidRDefault="002B2B74" w:rsidP="00272717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72717">
              <w:rPr>
                <w:rFonts w:asciiTheme="majorBidi" w:hAnsiTheme="majorBidi"/>
                <w:sz w:val="26"/>
                <w:szCs w:val="26"/>
                <w:cs/>
              </w:rPr>
              <w:t>46</w:t>
            </w:r>
            <w:r w:rsidRPr="00272717">
              <w:rPr>
                <w:rFonts w:asciiTheme="majorBidi" w:hAnsiTheme="majorBidi"/>
                <w:sz w:val="26"/>
                <w:szCs w:val="26"/>
              </w:rPr>
              <w:t>,</w:t>
            </w:r>
            <w:r w:rsidRPr="00272717">
              <w:rPr>
                <w:rFonts w:asciiTheme="majorBidi" w:hAnsiTheme="majorBidi"/>
                <w:sz w:val="26"/>
                <w:szCs w:val="26"/>
                <w:cs/>
              </w:rPr>
              <w:t>012</w:t>
            </w:r>
          </w:p>
        </w:tc>
        <w:tc>
          <w:tcPr>
            <w:tcW w:w="134" w:type="dxa"/>
          </w:tcPr>
          <w:p w14:paraId="44301FCB" w14:textId="77777777" w:rsidR="00EC2B32" w:rsidRPr="00272717" w:rsidRDefault="00EC2B32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0BD313A9" w:rsidR="00EC2B32" w:rsidRPr="00272717" w:rsidRDefault="009F7E49" w:rsidP="0027271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/>
                <w:sz w:val="26"/>
                <w:szCs w:val="26"/>
              </w:rPr>
              <w:t>49,516</w:t>
            </w:r>
          </w:p>
        </w:tc>
      </w:tr>
      <w:tr w:rsidR="00777EAA" w:rsidRPr="00272717" w14:paraId="65BF93BC" w14:textId="77777777" w:rsidTr="00D76AE0">
        <w:tc>
          <w:tcPr>
            <w:tcW w:w="3458" w:type="dxa"/>
          </w:tcPr>
          <w:p w14:paraId="6DDD3027" w14:textId="77777777" w:rsidR="00EC2B32" w:rsidRPr="00272717" w:rsidRDefault="00EC2B32" w:rsidP="00272717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EC2B32" w:rsidRPr="00272717" w:rsidRDefault="00EC2B32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EC2B32" w:rsidRPr="00272717" w:rsidRDefault="00EC2B3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77777777" w:rsidR="00EC2B32" w:rsidRPr="00272717" w:rsidRDefault="00EC2B32" w:rsidP="0027271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EC2B32" w:rsidRPr="00272717" w:rsidRDefault="00EC2B3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118FA7D" w14:textId="77777777" w:rsidR="00EC2B32" w:rsidRPr="00272717" w:rsidRDefault="00EC2B32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EC2B32" w:rsidRPr="00272717" w:rsidRDefault="00EC2B32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77777777" w:rsidR="00EC2B32" w:rsidRPr="00272717" w:rsidRDefault="00EC2B32" w:rsidP="0027271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6CF0" w:rsidRPr="00272717" w14:paraId="1C753080" w14:textId="77777777" w:rsidTr="00D76AE0">
        <w:tc>
          <w:tcPr>
            <w:tcW w:w="3458" w:type="dxa"/>
          </w:tcPr>
          <w:p w14:paraId="01937A1A" w14:textId="77777777" w:rsidR="004C6CF0" w:rsidRPr="00272717" w:rsidRDefault="004C6CF0" w:rsidP="00272717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0722A1F0" w:rsidR="004C6CF0" w:rsidRPr="00272717" w:rsidRDefault="003219EB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11,366</w:t>
            </w:r>
          </w:p>
        </w:tc>
        <w:tc>
          <w:tcPr>
            <w:tcW w:w="134" w:type="dxa"/>
          </w:tcPr>
          <w:p w14:paraId="0BDAA372" w14:textId="77777777" w:rsidR="004C6CF0" w:rsidRPr="00272717" w:rsidRDefault="004C6CF0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4EC24D6A" w:rsidR="004C6CF0" w:rsidRPr="00272717" w:rsidRDefault="004C6CF0" w:rsidP="0027271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9,725</w:t>
            </w:r>
          </w:p>
        </w:tc>
        <w:tc>
          <w:tcPr>
            <w:tcW w:w="134" w:type="dxa"/>
          </w:tcPr>
          <w:p w14:paraId="34E44442" w14:textId="77777777" w:rsidR="004C6CF0" w:rsidRPr="00272717" w:rsidRDefault="004C6CF0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1B6767" w14:textId="62E3C0D0" w:rsidR="004C6CF0" w:rsidRPr="00272717" w:rsidRDefault="00EC3DC2" w:rsidP="00272717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72717">
              <w:rPr>
                <w:rFonts w:asciiTheme="majorBidi" w:hAnsiTheme="majorBidi"/>
                <w:sz w:val="26"/>
                <w:szCs w:val="26"/>
              </w:rPr>
              <w:t>7,203</w:t>
            </w:r>
          </w:p>
        </w:tc>
        <w:tc>
          <w:tcPr>
            <w:tcW w:w="134" w:type="dxa"/>
          </w:tcPr>
          <w:p w14:paraId="1A5AA294" w14:textId="77777777" w:rsidR="004C6CF0" w:rsidRPr="00272717" w:rsidRDefault="004C6CF0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7D0BDF3B" w:rsidR="004C6CF0" w:rsidRPr="00272717" w:rsidRDefault="004C6CF0" w:rsidP="0027271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/>
                <w:sz w:val="26"/>
                <w:szCs w:val="26"/>
              </w:rPr>
              <w:t>7,335</w:t>
            </w:r>
          </w:p>
        </w:tc>
      </w:tr>
      <w:tr w:rsidR="00EC3DC2" w:rsidRPr="00272717" w14:paraId="235F9F40" w14:textId="77777777" w:rsidTr="00D76AE0">
        <w:tc>
          <w:tcPr>
            <w:tcW w:w="3458" w:type="dxa"/>
          </w:tcPr>
          <w:p w14:paraId="624517C9" w14:textId="77777777" w:rsidR="00EC3DC2" w:rsidRPr="00272717" w:rsidRDefault="00EC3DC2" w:rsidP="00272717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7271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01527939" w:rsidR="00EC3DC2" w:rsidRPr="00272717" w:rsidRDefault="003219EB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134" w:type="dxa"/>
          </w:tcPr>
          <w:p w14:paraId="2E6C49BE" w14:textId="77777777" w:rsidR="00EC3DC2" w:rsidRPr="00272717" w:rsidRDefault="00EC3DC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463E17C7" w:rsidR="00EC3DC2" w:rsidRPr="00272717" w:rsidRDefault="00EC3DC2" w:rsidP="0027271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940</w:t>
            </w:r>
          </w:p>
        </w:tc>
        <w:tc>
          <w:tcPr>
            <w:tcW w:w="134" w:type="dxa"/>
          </w:tcPr>
          <w:p w14:paraId="733959A4" w14:textId="77777777" w:rsidR="00EC3DC2" w:rsidRPr="00272717" w:rsidRDefault="00EC3DC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30DFDC" w14:textId="3FFE9229" w:rsidR="00EC3DC2" w:rsidRPr="00272717" w:rsidRDefault="00EC3DC2" w:rsidP="00272717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/>
                <w:sz w:val="26"/>
                <w:szCs w:val="26"/>
              </w:rPr>
              <w:t xml:space="preserve"> 887</w:t>
            </w:r>
          </w:p>
        </w:tc>
        <w:tc>
          <w:tcPr>
            <w:tcW w:w="134" w:type="dxa"/>
          </w:tcPr>
          <w:p w14:paraId="400901B8" w14:textId="77777777" w:rsidR="00EC3DC2" w:rsidRPr="00272717" w:rsidRDefault="00EC3DC2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1F435CA1" w:rsidR="00EC3DC2" w:rsidRPr="00272717" w:rsidRDefault="00EC3DC2" w:rsidP="00272717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72717">
              <w:rPr>
                <w:rFonts w:asciiTheme="majorBidi" w:hAnsiTheme="majorBidi"/>
                <w:sz w:val="26"/>
                <w:szCs w:val="26"/>
              </w:rPr>
              <w:t>886</w:t>
            </w:r>
          </w:p>
        </w:tc>
      </w:tr>
      <w:tr w:rsidR="00EC3DC2" w:rsidRPr="00272717" w14:paraId="1F9DC0F1" w14:textId="77777777" w:rsidTr="00D76AE0">
        <w:tc>
          <w:tcPr>
            <w:tcW w:w="3458" w:type="dxa"/>
          </w:tcPr>
          <w:p w14:paraId="5A1710C5" w14:textId="424D2918" w:rsidR="00EC3DC2" w:rsidRPr="00272717" w:rsidRDefault="00EC3DC2" w:rsidP="00272717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หนี้สินที่เกิดจากสัญญา-</w:t>
            </w: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4" w:type="dxa"/>
            <w:shd w:val="clear" w:color="auto" w:fill="auto"/>
          </w:tcPr>
          <w:p w14:paraId="41EB3A1F" w14:textId="2CCA4BAF" w:rsidR="00EC3DC2" w:rsidRPr="00272717" w:rsidRDefault="00272717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11,843</w:t>
            </w:r>
          </w:p>
        </w:tc>
        <w:tc>
          <w:tcPr>
            <w:tcW w:w="134" w:type="dxa"/>
          </w:tcPr>
          <w:p w14:paraId="782187F5" w14:textId="77777777" w:rsidR="00EC3DC2" w:rsidRPr="00272717" w:rsidRDefault="00EC3DC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7BA488BA" w:rsidR="00EC3DC2" w:rsidRPr="00272717" w:rsidRDefault="00272717" w:rsidP="0027271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7,522</w:t>
            </w:r>
          </w:p>
        </w:tc>
        <w:tc>
          <w:tcPr>
            <w:tcW w:w="134" w:type="dxa"/>
          </w:tcPr>
          <w:p w14:paraId="272735A1" w14:textId="77777777" w:rsidR="00EC3DC2" w:rsidRPr="00272717" w:rsidRDefault="00EC3DC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41285F" w14:textId="2471E67A" w:rsidR="00EC3DC2" w:rsidRPr="00272717" w:rsidRDefault="00EC3DC2" w:rsidP="00272717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72717">
              <w:rPr>
                <w:rFonts w:asciiTheme="majorBidi" w:hAnsiTheme="majorBidi"/>
                <w:sz w:val="26"/>
                <w:szCs w:val="26"/>
              </w:rPr>
              <w:t xml:space="preserve"> 1,208 </w:t>
            </w:r>
          </w:p>
        </w:tc>
        <w:tc>
          <w:tcPr>
            <w:tcW w:w="134" w:type="dxa"/>
          </w:tcPr>
          <w:p w14:paraId="2CB697E9" w14:textId="77777777" w:rsidR="00EC3DC2" w:rsidRPr="00272717" w:rsidRDefault="00EC3DC2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75F79CC7" w:rsidR="00EC3DC2" w:rsidRPr="00272717" w:rsidRDefault="00EC3DC2" w:rsidP="00272717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72717">
              <w:rPr>
                <w:rFonts w:asciiTheme="majorBidi" w:hAnsiTheme="majorBidi"/>
                <w:sz w:val="26"/>
                <w:szCs w:val="26"/>
              </w:rPr>
              <w:t>737</w:t>
            </w:r>
          </w:p>
        </w:tc>
      </w:tr>
      <w:tr w:rsidR="00EC3DC2" w:rsidRPr="00272717" w14:paraId="58977AA3" w14:textId="77777777" w:rsidTr="00D76AE0">
        <w:tc>
          <w:tcPr>
            <w:tcW w:w="3458" w:type="dxa"/>
          </w:tcPr>
          <w:p w14:paraId="266D1EF6" w14:textId="77777777" w:rsidR="00EC3DC2" w:rsidRPr="00272717" w:rsidRDefault="00EC3DC2" w:rsidP="00272717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6DFF9A38" w:rsidR="00EC3DC2" w:rsidRPr="00272717" w:rsidRDefault="00272717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7,219</w:t>
            </w:r>
          </w:p>
        </w:tc>
        <w:tc>
          <w:tcPr>
            <w:tcW w:w="134" w:type="dxa"/>
          </w:tcPr>
          <w:p w14:paraId="779FC8C3" w14:textId="77777777" w:rsidR="00EC3DC2" w:rsidRPr="00272717" w:rsidRDefault="00EC3DC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6E6F21C0" w:rsidR="00EC3DC2" w:rsidRPr="00272717" w:rsidRDefault="00272717" w:rsidP="0027271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7,123</w:t>
            </w:r>
          </w:p>
        </w:tc>
        <w:tc>
          <w:tcPr>
            <w:tcW w:w="134" w:type="dxa"/>
          </w:tcPr>
          <w:p w14:paraId="58A3D891" w14:textId="77777777" w:rsidR="00EC3DC2" w:rsidRPr="00272717" w:rsidRDefault="00EC3DC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7261EEED" w:rsidR="00EC3DC2" w:rsidRPr="00272717" w:rsidRDefault="00EC3DC2" w:rsidP="00272717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72717">
              <w:rPr>
                <w:rFonts w:asciiTheme="majorBidi" w:hAnsiTheme="majorBidi"/>
                <w:sz w:val="26"/>
                <w:szCs w:val="26"/>
              </w:rPr>
              <w:t xml:space="preserve"> 910 </w:t>
            </w:r>
          </w:p>
        </w:tc>
        <w:tc>
          <w:tcPr>
            <w:tcW w:w="134" w:type="dxa"/>
          </w:tcPr>
          <w:p w14:paraId="5273F6B7" w14:textId="77777777" w:rsidR="00EC3DC2" w:rsidRPr="00272717" w:rsidRDefault="00EC3DC2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636CF6F9" w:rsidR="00EC3DC2" w:rsidRPr="00272717" w:rsidRDefault="00EC3DC2" w:rsidP="0027271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</w:tr>
      <w:tr w:rsidR="00EC3DC2" w:rsidRPr="00272717" w14:paraId="0C236F7C" w14:textId="77777777" w:rsidTr="00D76AE0">
        <w:tc>
          <w:tcPr>
            <w:tcW w:w="3458" w:type="dxa"/>
          </w:tcPr>
          <w:p w14:paraId="4648B3A7" w14:textId="77777777" w:rsidR="00EC3DC2" w:rsidRPr="00272717" w:rsidRDefault="00EC3DC2" w:rsidP="00272717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14A74DE7" w:rsidR="00EC3DC2" w:rsidRPr="00272717" w:rsidRDefault="00E47E1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120,538</w:t>
            </w:r>
          </w:p>
        </w:tc>
        <w:tc>
          <w:tcPr>
            <w:tcW w:w="134" w:type="dxa"/>
          </w:tcPr>
          <w:p w14:paraId="00EAE60E" w14:textId="77777777" w:rsidR="00EC3DC2" w:rsidRPr="00272717" w:rsidRDefault="00EC3DC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46E10B64" w:rsidR="00EC3DC2" w:rsidRPr="00272717" w:rsidRDefault="00EC3DC2" w:rsidP="0027271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113,665</w:t>
            </w:r>
          </w:p>
        </w:tc>
        <w:tc>
          <w:tcPr>
            <w:tcW w:w="134" w:type="dxa"/>
          </w:tcPr>
          <w:p w14:paraId="60F88D1F" w14:textId="77777777" w:rsidR="00EC3DC2" w:rsidRPr="00272717" w:rsidRDefault="00EC3DC2" w:rsidP="00272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59E508D3" w:rsidR="00EC3DC2" w:rsidRPr="00272717" w:rsidRDefault="00EC3DC2" w:rsidP="00272717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72717">
              <w:rPr>
                <w:rFonts w:asciiTheme="majorBidi" w:hAnsiTheme="majorBidi"/>
                <w:sz w:val="26"/>
                <w:szCs w:val="26"/>
              </w:rPr>
              <w:t>56,220</w:t>
            </w:r>
          </w:p>
        </w:tc>
        <w:tc>
          <w:tcPr>
            <w:tcW w:w="134" w:type="dxa"/>
          </w:tcPr>
          <w:p w14:paraId="61099DA8" w14:textId="77777777" w:rsidR="00EC3DC2" w:rsidRPr="00272717" w:rsidRDefault="00EC3DC2" w:rsidP="00272717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2E977E67" w:rsidR="00EC3DC2" w:rsidRPr="00272717" w:rsidRDefault="00EC3DC2" w:rsidP="00272717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72717">
              <w:rPr>
                <w:rFonts w:asciiTheme="majorBidi" w:hAnsiTheme="majorBidi" w:cstheme="majorBidi"/>
                <w:sz w:val="26"/>
                <w:szCs w:val="26"/>
              </w:rPr>
              <w:t>58,931</w:t>
            </w:r>
          </w:p>
        </w:tc>
      </w:tr>
    </w:tbl>
    <w:p w14:paraId="6041E2AF" w14:textId="77777777" w:rsidR="004D7A83" w:rsidRDefault="004D7A83" w:rsidP="00272717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D54C572" w14:textId="5AA22CD0" w:rsidR="005F652E" w:rsidRPr="0002395D" w:rsidRDefault="00777EAA" w:rsidP="00272717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02395D">
        <w:rPr>
          <w:rFonts w:ascii="Angsana New" w:hAnsi="Angsana New"/>
          <w:b/>
          <w:bCs/>
          <w:sz w:val="32"/>
          <w:szCs w:val="32"/>
        </w:rPr>
        <w:t>18</w:t>
      </w:r>
      <w:r w:rsidR="005F652E" w:rsidRPr="0002395D">
        <w:rPr>
          <w:rFonts w:ascii="Angsana New" w:hAnsi="Angsana New"/>
          <w:b/>
          <w:bCs/>
          <w:sz w:val="32"/>
          <w:szCs w:val="32"/>
        </w:rPr>
        <w:t>.</w:t>
      </w:r>
      <w:r w:rsidR="005F652E" w:rsidRPr="0002395D">
        <w:rPr>
          <w:rFonts w:ascii="Angsana New" w:hAnsi="Angsana New"/>
          <w:b/>
          <w:bCs/>
          <w:sz w:val="32"/>
          <w:szCs w:val="32"/>
        </w:rPr>
        <w:tab/>
      </w:r>
      <w:r w:rsidR="00B87D86" w:rsidRPr="00E375D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582777A3" w14:textId="30CC5451" w:rsidR="00D42704" w:rsidRPr="0002395D" w:rsidRDefault="00D42704" w:rsidP="00272717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2395D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02395D">
        <w:rPr>
          <w:rFonts w:asciiTheme="majorBidi" w:hAnsiTheme="majorBidi"/>
          <w:sz w:val="32"/>
          <w:szCs w:val="32"/>
          <w:cs/>
        </w:rPr>
        <w:t>สำหรับงวด</w:t>
      </w:r>
      <w:r w:rsidR="006807C6">
        <w:rPr>
          <w:rFonts w:asciiTheme="majorBidi" w:hAnsiTheme="majorBidi" w:hint="cs"/>
          <w:sz w:val="32"/>
          <w:szCs w:val="32"/>
          <w:cs/>
        </w:rPr>
        <w:t>เก้า</w:t>
      </w:r>
      <w:r w:rsidRPr="0002395D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Pr="0002395D">
        <w:rPr>
          <w:rFonts w:asciiTheme="majorBidi" w:hAnsiTheme="majorBidi" w:cstheme="majorBidi"/>
          <w:sz w:val="32"/>
          <w:szCs w:val="32"/>
        </w:rPr>
        <w:t xml:space="preserve"> 3</w:t>
      </w:r>
      <w:r w:rsidR="0002395D" w:rsidRPr="00E375D2">
        <w:rPr>
          <w:rFonts w:asciiTheme="majorBidi" w:hAnsiTheme="majorBidi" w:cstheme="majorBidi" w:hint="cs"/>
          <w:sz w:val="32"/>
          <w:szCs w:val="32"/>
        </w:rPr>
        <w:t>0</w:t>
      </w:r>
      <w:r w:rsidRPr="0002395D">
        <w:rPr>
          <w:rFonts w:asciiTheme="majorBidi" w:hAnsiTheme="majorBidi" w:cstheme="majorBidi"/>
          <w:sz w:val="32"/>
          <w:szCs w:val="32"/>
        </w:rPr>
        <w:t xml:space="preserve"> </w:t>
      </w:r>
      <w:r w:rsidR="006807C6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02395D" w:rsidRPr="00E375D2">
        <w:rPr>
          <w:rFonts w:asciiTheme="majorBidi" w:hAnsiTheme="majorBidi" w:cstheme="majorBidi" w:hint="cs"/>
          <w:sz w:val="32"/>
          <w:szCs w:val="32"/>
          <w:cs/>
        </w:rPr>
        <w:t>ยน</w:t>
      </w:r>
      <w:r w:rsidRPr="0002395D">
        <w:rPr>
          <w:rFonts w:asciiTheme="majorBidi" w:hAnsiTheme="majorBidi" w:cstheme="majorBidi"/>
          <w:sz w:val="32"/>
          <w:szCs w:val="32"/>
        </w:rPr>
        <w:t xml:space="preserve"> 256</w:t>
      </w:r>
      <w:r w:rsidR="009F7E49" w:rsidRPr="0002395D">
        <w:rPr>
          <w:rFonts w:asciiTheme="majorBidi" w:hAnsiTheme="majorBidi" w:cstheme="majorBidi"/>
          <w:sz w:val="32"/>
          <w:szCs w:val="32"/>
        </w:rPr>
        <w:t>5</w:t>
      </w:r>
      <w:r w:rsidRPr="0002395D">
        <w:rPr>
          <w:rFonts w:asciiTheme="majorBidi" w:hAnsiTheme="majorBidi"/>
          <w:sz w:val="32"/>
          <w:szCs w:val="32"/>
          <w:cs/>
        </w:rPr>
        <w:t xml:space="preserve"> </w:t>
      </w:r>
      <w:r w:rsidRPr="0002395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E11D0D" w:rsidRPr="0002395D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02395D" w:rsidRDefault="00D42704" w:rsidP="00272717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E375D2" w:rsidRDefault="00D42704" w:rsidP="00272717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11D0D" w:rsidRPr="0002395D" w14:paraId="3486320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02395D" w:rsidRDefault="00D42704" w:rsidP="00272717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02395D" w:rsidRDefault="00D42704" w:rsidP="00272717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EAD3D" w14:textId="77777777" w:rsidR="00D42704" w:rsidRPr="0002395D" w:rsidRDefault="00D42704" w:rsidP="00272717">
            <w:pPr>
              <w:pStyle w:val="Heading7"/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02395D" w:rsidRDefault="00D42704" w:rsidP="0027271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02395D" w:rsidRDefault="00D42704" w:rsidP="00272717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97EED" w:rsidRPr="0002395D" w14:paraId="354C61B5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3AD7EDE8" w:rsidR="00997EED" w:rsidRPr="0002395D" w:rsidRDefault="00997EED" w:rsidP="00272717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239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0239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14A3DB" w14:textId="3E6223B0" w:rsidR="00997EED" w:rsidRPr="0002395D" w:rsidRDefault="00920684" w:rsidP="002727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395D">
              <w:rPr>
                <w:rFonts w:asciiTheme="majorBidi" w:hAnsiTheme="majorBidi" w:cstheme="majorBidi"/>
                <w:sz w:val="32"/>
                <w:szCs w:val="32"/>
              </w:rPr>
              <w:t>29,</w:t>
            </w:r>
            <w:r w:rsidR="00543CB3" w:rsidRPr="0002395D"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EDDD3" w14:textId="77777777" w:rsidR="00997EED" w:rsidRPr="00E375D2" w:rsidRDefault="00997EED" w:rsidP="002727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6AF0DC9D" w14:textId="1CC7C78F" w:rsidR="00997EED" w:rsidRPr="00E375D2" w:rsidRDefault="00997EED" w:rsidP="002727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395D">
              <w:rPr>
                <w:rFonts w:asciiTheme="majorBidi" w:hAnsiTheme="majorBidi" w:cstheme="majorBidi"/>
                <w:sz w:val="32"/>
                <w:szCs w:val="32"/>
              </w:rPr>
              <w:t>27,96</w:t>
            </w:r>
            <w:r w:rsidR="00920684" w:rsidRPr="0002395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E82519" w:rsidRPr="0002395D" w14:paraId="76BCC7D0" w14:textId="77777777" w:rsidTr="00221028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C7DBAE0" w14:textId="1D7935F3" w:rsidR="00E82519" w:rsidRPr="00E375D2" w:rsidRDefault="00E82519" w:rsidP="00272717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87" w:type="dxa"/>
            <w:shd w:val="clear" w:color="auto" w:fill="auto"/>
          </w:tcPr>
          <w:p w14:paraId="3E7709CD" w14:textId="068E0748" w:rsidR="00E82519" w:rsidRPr="0002395D" w:rsidRDefault="00E36312" w:rsidP="002727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36312">
              <w:rPr>
                <w:rFonts w:asciiTheme="majorBidi" w:hAnsiTheme="majorBidi" w:cstheme="majorBidi"/>
                <w:sz w:val="32"/>
                <w:szCs w:val="32"/>
              </w:rPr>
              <w:t>38,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BFE2EC" w14:textId="77777777" w:rsidR="00E82519" w:rsidRPr="00E375D2" w:rsidRDefault="00E82519" w:rsidP="002727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77175B1" w14:textId="3A1A95B3" w:rsidR="00E82519" w:rsidRPr="0002395D" w:rsidRDefault="00E82519" w:rsidP="002727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2519">
              <w:rPr>
                <w:rFonts w:asciiTheme="majorBidi" w:hAnsiTheme="majorBidi" w:cstheme="majorBidi"/>
                <w:sz w:val="32"/>
                <w:szCs w:val="32"/>
              </w:rPr>
              <w:t xml:space="preserve"> 2,18</w:t>
            </w:r>
            <w:r w:rsidR="003858A2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E8251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E82519" w:rsidRPr="0002395D" w14:paraId="0363FF9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77777777" w:rsidR="00E82519" w:rsidRPr="00E375D2" w:rsidRDefault="00E82519" w:rsidP="00272717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</w:t>
            </w:r>
            <w:r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ะระหว่างงวด</w:t>
            </w:r>
          </w:p>
        </w:tc>
        <w:tc>
          <w:tcPr>
            <w:tcW w:w="1587" w:type="dxa"/>
            <w:shd w:val="clear" w:color="auto" w:fill="auto"/>
          </w:tcPr>
          <w:p w14:paraId="7F182638" w14:textId="0DC207B3" w:rsidR="00E82519" w:rsidRPr="0002395D" w:rsidRDefault="00E36312" w:rsidP="0027271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(4,127)</w:t>
            </w:r>
          </w:p>
        </w:tc>
        <w:tc>
          <w:tcPr>
            <w:tcW w:w="134" w:type="dxa"/>
            <w:shd w:val="clear" w:color="auto" w:fill="auto"/>
          </w:tcPr>
          <w:p w14:paraId="5C7F3E3C" w14:textId="77777777" w:rsidR="00E82519" w:rsidRPr="00E375D2" w:rsidRDefault="00E82519" w:rsidP="0027271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883626F" w14:textId="42E07346" w:rsidR="00E82519" w:rsidRPr="0002395D" w:rsidRDefault="00E82519" w:rsidP="0027271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82519">
              <w:rPr>
                <w:rFonts w:asciiTheme="majorBidi" w:hAnsiTheme="majorBidi" w:cstheme="majorBidi"/>
                <w:sz w:val="32"/>
                <w:szCs w:val="32"/>
              </w:rPr>
              <w:t>(1,88</w:t>
            </w:r>
            <w:r w:rsidR="003858A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8251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97EED" w:rsidRPr="0002395D" w14:paraId="1B9AA734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3FC723E7" w:rsidR="00997EED" w:rsidRPr="00E375D2" w:rsidRDefault="00997EED" w:rsidP="00272717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239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="0002395D" w:rsidRPr="000239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0</w:t>
            </w:r>
            <w:r w:rsidR="0002395D"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6807C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0239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02395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70D1F821" w:rsidR="00997EED" w:rsidRPr="0002395D" w:rsidRDefault="00C33132" w:rsidP="002727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64,162</w:t>
            </w:r>
          </w:p>
        </w:tc>
        <w:tc>
          <w:tcPr>
            <w:tcW w:w="134" w:type="dxa"/>
            <w:shd w:val="clear" w:color="auto" w:fill="auto"/>
          </w:tcPr>
          <w:p w14:paraId="74562D63" w14:textId="77777777" w:rsidR="00997EED" w:rsidRPr="00E375D2" w:rsidRDefault="00997EED" w:rsidP="002727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291812EC" w14:textId="3128CD6C" w:rsidR="00997EED" w:rsidRPr="0002395D" w:rsidRDefault="00F337CD" w:rsidP="002727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,262</w:t>
            </w:r>
          </w:p>
        </w:tc>
      </w:tr>
      <w:tr w:rsidR="00997EED" w:rsidRPr="0002395D" w14:paraId="6A171F06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997EED" w:rsidRPr="00E375D2" w:rsidRDefault="00997EED" w:rsidP="00272717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E375D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6046A53B" w:rsidR="00997EED" w:rsidRPr="0002395D" w:rsidRDefault="00C33132" w:rsidP="0027271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(8,291)</w:t>
            </w:r>
          </w:p>
        </w:tc>
        <w:tc>
          <w:tcPr>
            <w:tcW w:w="134" w:type="dxa"/>
            <w:shd w:val="clear" w:color="auto" w:fill="auto"/>
          </w:tcPr>
          <w:p w14:paraId="2EA89419" w14:textId="77777777" w:rsidR="00997EED" w:rsidRPr="00E375D2" w:rsidRDefault="00997EED" w:rsidP="0027271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4465AD3" w14:textId="6240877D" w:rsidR="00997EED" w:rsidRPr="0002395D" w:rsidRDefault="00B56368" w:rsidP="0027271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(2,561)</w:t>
            </w:r>
          </w:p>
        </w:tc>
      </w:tr>
      <w:tr w:rsidR="00997EED" w:rsidRPr="0002395D" w14:paraId="328BB6EA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5F7A0F59" w:rsidR="00997EED" w:rsidRPr="00E375D2" w:rsidRDefault="00997EED" w:rsidP="00272717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หนี้สินตามสัญญาเช่า </w:t>
            </w:r>
            <w:r w:rsidR="0036381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Pr="00E375D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14158278" w:rsidR="00997EED" w:rsidRPr="0002395D" w:rsidRDefault="00C33132" w:rsidP="002727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55,871</w:t>
            </w:r>
          </w:p>
        </w:tc>
        <w:tc>
          <w:tcPr>
            <w:tcW w:w="134" w:type="dxa"/>
            <w:shd w:val="clear" w:color="auto" w:fill="auto"/>
          </w:tcPr>
          <w:p w14:paraId="77119109" w14:textId="77777777" w:rsidR="00997EED" w:rsidRPr="00E375D2" w:rsidRDefault="00997EED" w:rsidP="002727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75664EEE" w:rsidR="00997EED" w:rsidRPr="0002395D" w:rsidRDefault="00B56368" w:rsidP="0027271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25,701</w:t>
            </w:r>
          </w:p>
        </w:tc>
      </w:tr>
    </w:tbl>
    <w:p w14:paraId="6FB548A9" w14:textId="77777777" w:rsidR="007A4321" w:rsidRDefault="007A4321" w:rsidP="00272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position w:val="2"/>
          <w:sz w:val="32"/>
          <w:szCs w:val="32"/>
        </w:rPr>
      </w:pPr>
    </w:p>
    <w:p w14:paraId="55040788" w14:textId="7ADEC4A8" w:rsidR="005F3BC2" w:rsidRDefault="00C50653" w:rsidP="00272717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5065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50653">
        <w:rPr>
          <w:rFonts w:ascii="Angsana New" w:hAnsi="Angsana New"/>
          <w:sz w:val="32"/>
          <w:szCs w:val="32"/>
        </w:rPr>
        <w:t xml:space="preserve">20 </w:t>
      </w:r>
      <w:r w:rsidRPr="00C5065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50653">
        <w:rPr>
          <w:rFonts w:ascii="Angsana New" w:hAnsi="Angsana New"/>
          <w:sz w:val="32"/>
          <w:szCs w:val="32"/>
        </w:rPr>
        <w:t xml:space="preserve">2565 </w:t>
      </w:r>
      <w:r w:rsidRPr="00C50653">
        <w:rPr>
          <w:rFonts w:ascii="Angsana New" w:hAnsi="Angsana New"/>
          <w:sz w:val="32"/>
          <w:szCs w:val="32"/>
          <w:cs/>
        </w:rPr>
        <w:t>บริษัท</w:t>
      </w:r>
      <w:r w:rsidRPr="00C50653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5C7101">
        <w:rPr>
          <w:rFonts w:ascii="Angsana New" w:hAnsi="Angsana New" w:hint="cs"/>
          <w:sz w:val="32"/>
          <w:szCs w:val="32"/>
          <w:cs/>
        </w:rPr>
        <w:t>ได้</w:t>
      </w:r>
      <w:r w:rsidRPr="00C50653">
        <w:rPr>
          <w:rFonts w:ascii="Angsana New" w:hAnsi="Angsana New" w:hint="cs"/>
          <w:sz w:val="32"/>
          <w:szCs w:val="32"/>
          <w:cs/>
        </w:rPr>
        <w:t>ทำ</w:t>
      </w:r>
      <w:r w:rsidRPr="00C50653">
        <w:rPr>
          <w:rFonts w:ascii="Angsana New" w:hAnsi="Angsana New"/>
          <w:sz w:val="32"/>
          <w:szCs w:val="32"/>
          <w:cs/>
        </w:rPr>
        <w:t>สัญญา</w:t>
      </w:r>
      <w:r w:rsidR="005C7101">
        <w:rPr>
          <w:rFonts w:ascii="Angsana New" w:hAnsi="Angsana New" w:hint="cs"/>
          <w:sz w:val="32"/>
          <w:szCs w:val="32"/>
          <w:cs/>
        </w:rPr>
        <w:t>เช่า</w:t>
      </w:r>
      <w:r w:rsidRPr="00C50653">
        <w:rPr>
          <w:rFonts w:ascii="Angsana New" w:hAnsi="Angsana New" w:hint="cs"/>
          <w:sz w:val="32"/>
          <w:szCs w:val="32"/>
          <w:cs/>
        </w:rPr>
        <w:t>ลิสซิ่ง</w:t>
      </w:r>
      <w:r w:rsidR="005C7101">
        <w:rPr>
          <w:rFonts w:ascii="Angsana New" w:hAnsi="Angsana New" w:hint="cs"/>
          <w:sz w:val="32"/>
          <w:szCs w:val="32"/>
          <w:cs/>
        </w:rPr>
        <w:t>จำนวน</w:t>
      </w:r>
      <w:r w:rsidRPr="00C50653">
        <w:rPr>
          <w:rFonts w:ascii="Angsana New" w:hAnsi="Angsana New" w:hint="cs"/>
          <w:sz w:val="32"/>
          <w:szCs w:val="32"/>
          <w:cs/>
        </w:rPr>
        <w:t xml:space="preserve"> </w:t>
      </w:r>
      <w:r w:rsidRPr="00C50653">
        <w:rPr>
          <w:rFonts w:ascii="Angsana New" w:hAnsi="Angsana New"/>
          <w:sz w:val="32"/>
          <w:szCs w:val="32"/>
        </w:rPr>
        <w:t xml:space="preserve">2 </w:t>
      </w:r>
      <w:r w:rsidRPr="00C50653">
        <w:rPr>
          <w:rFonts w:ascii="Angsana New" w:hAnsi="Angsana New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50653">
        <w:rPr>
          <w:rFonts w:ascii="Angsana New" w:hAnsi="Angsana New"/>
          <w:sz w:val="32"/>
          <w:szCs w:val="32"/>
          <w:cs/>
        </w:rPr>
        <w:t>กับบริษัทลิสซิ่งในประเทศ</w:t>
      </w:r>
      <w:r w:rsidR="005C7101">
        <w:rPr>
          <w:rFonts w:ascii="Angsana New" w:hAnsi="Angsana New" w:hint="cs"/>
          <w:sz w:val="32"/>
          <w:szCs w:val="32"/>
          <w:cs/>
        </w:rPr>
        <w:t>แห่งหนึ่ง</w:t>
      </w:r>
      <w:r w:rsidRPr="00C50653">
        <w:rPr>
          <w:rFonts w:ascii="Angsana New" w:hAnsi="Angsana New"/>
          <w:sz w:val="32"/>
          <w:szCs w:val="32"/>
          <w:cs/>
        </w:rPr>
        <w:t xml:space="preserve"> มูลค่าตามสัญญา</w:t>
      </w:r>
      <w:r w:rsidRPr="00C50653">
        <w:rPr>
          <w:rFonts w:ascii="Angsana New" w:hAnsi="Angsana New" w:hint="cs"/>
          <w:sz w:val="32"/>
          <w:szCs w:val="32"/>
          <w:cs/>
        </w:rPr>
        <w:t>รวมเป็น</w:t>
      </w:r>
      <w:r w:rsidRPr="00C50653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C50653">
        <w:rPr>
          <w:rFonts w:ascii="Angsana New" w:hAnsi="Angsana New"/>
          <w:sz w:val="32"/>
          <w:szCs w:val="32"/>
        </w:rPr>
        <w:t xml:space="preserve">36.50 </w:t>
      </w:r>
      <w:r w:rsidRPr="00C50653">
        <w:rPr>
          <w:rFonts w:ascii="Angsana New" w:hAnsi="Angsana New"/>
          <w:sz w:val="32"/>
          <w:szCs w:val="32"/>
          <w:cs/>
        </w:rPr>
        <w:t>ล้านบาท</w:t>
      </w:r>
      <w:r w:rsidR="005C7101">
        <w:rPr>
          <w:rFonts w:ascii="Angsana New" w:hAnsi="Angsana New" w:hint="cs"/>
          <w:sz w:val="32"/>
          <w:szCs w:val="32"/>
          <w:cs/>
        </w:rPr>
        <w:t xml:space="preserve"> โดยจำหน่ายโครงการซื้อ</w:t>
      </w:r>
      <w:r w:rsidR="005C7101" w:rsidRPr="005C7101">
        <w:rPr>
          <w:rFonts w:ascii="Angsana New" w:hAnsi="Angsana New" w:hint="cs"/>
          <w:spacing w:val="-2"/>
          <w:sz w:val="32"/>
          <w:szCs w:val="32"/>
          <w:cs/>
        </w:rPr>
        <w:t>ขายไฟฟ้าและเช่า</w:t>
      </w:r>
      <w:r w:rsidR="00FC3A74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5C7101" w:rsidRPr="005C7101">
        <w:rPr>
          <w:rFonts w:ascii="Angsana New" w:hAnsi="Angsana New" w:hint="cs"/>
          <w:spacing w:val="-2"/>
          <w:sz w:val="32"/>
          <w:szCs w:val="32"/>
          <w:cs/>
        </w:rPr>
        <w:t>ลับคืนโครงการดังกล่าว</w:t>
      </w:r>
      <w:r w:rsidRPr="005C710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C7101" w:rsidRPr="005C7101">
        <w:rPr>
          <w:rFonts w:ascii="Angsana New" w:hAnsi="Angsana New" w:hint="cs"/>
          <w:spacing w:val="-2"/>
          <w:sz w:val="32"/>
          <w:szCs w:val="32"/>
          <w:cs/>
        </w:rPr>
        <w:t>กำหนด</w:t>
      </w:r>
      <w:r w:rsidRPr="005C7101">
        <w:rPr>
          <w:rFonts w:ascii="Angsana New" w:hAnsi="Angsana New"/>
          <w:spacing w:val="-2"/>
          <w:sz w:val="32"/>
          <w:szCs w:val="32"/>
          <w:cs/>
        </w:rPr>
        <w:t xml:space="preserve">ระยะเวลาผ่อนชำระ </w:t>
      </w:r>
      <w:r w:rsidRPr="005C7101">
        <w:rPr>
          <w:rFonts w:ascii="Angsana New" w:hAnsi="Angsana New"/>
          <w:spacing w:val="-2"/>
          <w:sz w:val="32"/>
          <w:szCs w:val="32"/>
        </w:rPr>
        <w:t>60</w:t>
      </w:r>
      <w:r w:rsidRPr="005C7101">
        <w:rPr>
          <w:rFonts w:ascii="Angsana New" w:hAnsi="Angsana New"/>
          <w:spacing w:val="-2"/>
          <w:sz w:val="32"/>
          <w:szCs w:val="32"/>
          <w:cs/>
        </w:rPr>
        <w:t xml:space="preserve"> งวดเดือน ผ่อนชำระงวดเดือน</w:t>
      </w:r>
      <w:r w:rsidR="005C7101" w:rsidRPr="005C7101">
        <w:rPr>
          <w:rFonts w:ascii="Angsana New" w:hAnsi="Angsana New" w:hint="cs"/>
          <w:spacing w:val="-2"/>
          <w:sz w:val="32"/>
          <w:szCs w:val="32"/>
          <w:cs/>
        </w:rPr>
        <w:t>ละ</w:t>
      </w:r>
      <w:r w:rsidRPr="00C50653">
        <w:rPr>
          <w:rFonts w:ascii="Angsana New" w:hAnsi="Angsana New"/>
          <w:sz w:val="32"/>
          <w:szCs w:val="32"/>
          <w:cs/>
        </w:rPr>
        <w:t xml:space="preserve"> </w:t>
      </w:r>
      <w:r w:rsidRPr="00C50653">
        <w:rPr>
          <w:rFonts w:ascii="Angsana New" w:hAnsi="Angsana New"/>
          <w:sz w:val="32"/>
          <w:szCs w:val="32"/>
        </w:rPr>
        <w:t xml:space="preserve">0.53 </w:t>
      </w:r>
      <w:r w:rsidRPr="00C50653">
        <w:rPr>
          <w:rFonts w:ascii="Angsana New" w:hAnsi="Angsana New"/>
          <w:sz w:val="32"/>
          <w:szCs w:val="32"/>
          <w:cs/>
        </w:rPr>
        <w:t>ล้านบาท</w:t>
      </w:r>
      <w:r w:rsidRPr="00C50653">
        <w:rPr>
          <w:rFonts w:ascii="Angsana New" w:hAnsi="Angsana New"/>
          <w:sz w:val="32"/>
          <w:szCs w:val="32"/>
        </w:rPr>
        <w:t xml:space="preserve"> (</w:t>
      </w:r>
      <w:r w:rsidRPr="00C50653">
        <w:rPr>
          <w:rFonts w:ascii="Angsana New" w:hAnsi="Angsana New"/>
          <w:sz w:val="32"/>
          <w:szCs w:val="32"/>
          <w:cs/>
        </w:rPr>
        <w:t>รวมภาษีมูลค่าเพิ่ม)</w:t>
      </w:r>
    </w:p>
    <w:p w14:paraId="4F2B608F" w14:textId="4E242DC8" w:rsidR="00EE549A" w:rsidRDefault="00EE549A" w:rsidP="00EE549A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CFD37B5" w14:textId="794F03BA" w:rsidR="00EE549A" w:rsidRDefault="00EE549A" w:rsidP="00EE549A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74EE2C4" w14:textId="585E5E21" w:rsidR="00EE549A" w:rsidRDefault="00EE549A" w:rsidP="00EE549A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74E0B87" w14:textId="77777777" w:rsidR="00EE549A" w:rsidRPr="00EE549A" w:rsidRDefault="00EE549A" w:rsidP="00EE549A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112F72" w14:textId="3AC2D0F4" w:rsidR="00583F43" w:rsidRPr="0002395D" w:rsidRDefault="00583F43" w:rsidP="00947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position w:val="2"/>
          <w:sz w:val="32"/>
          <w:szCs w:val="32"/>
        </w:rPr>
      </w:pPr>
      <w:r w:rsidRPr="0002395D">
        <w:rPr>
          <w:rFonts w:ascii="Angsana New" w:hAnsi="Angsana New"/>
          <w:position w:val="2"/>
          <w:sz w:val="32"/>
          <w:szCs w:val="32"/>
          <w:cs/>
        </w:rPr>
        <w:t>จำนวนที่รับรู้ในงบกำไรขาดทุน</w:t>
      </w:r>
      <w:r w:rsidRPr="0002395D">
        <w:rPr>
          <w:rFonts w:ascii="Angsana New" w:hAnsi="Angsana New" w:hint="cs"/>
          <w:position w:val="2"/>
          <w:sz w:val="32"/>
          <w:szCs w:val="32"/>
          <w:cs/>
        </w:rPr>
        <w:t>เบ็ดเสร็จ</w:t>
      </w:r>
      <w:r w:rsidR="00AE11F0" w:rsidRPr="0002395D">
        <w:rPr>
          <w:rFonts w:ascii="Angsana New" w:hAnsi="Angsana New" w:hint="cs"/>
          <w:position w:val="2"/>
          <w:sz w:val="32"/>
          <w:szCs w:val="32"/>
          <w:cs/>
        </w:rPr>
        <w:t>สำหรับงวด</w:t>
      </w:r>
      <w:r w:rsidR="006807C6">
        <w:rPr>
          <w:rFonts w:ascii="Angsana New" w:hAnsi="Angsana New" w:hint="cs"/>
          <w:position w:val="2"/>
          <w:sz w:val="32"/>
          <w:szCs w:val="32"/>
          <w:cs/>
        </w:rPr>
        <w:t>เก้า</w:t>
      </w:r>
      <w:r w:rsidRPr="0002395D">
        <w:rPr>
          <w:rFonts w:ascii="Angsana New" w:hAnsi="Angsana New" w:hint="cs"/>
          <w:position w:val="2"/>
          <w:sz w:val="32"/>
          <w:szCs w:val="32"/>
          <w:cs/>
        </w:rPr>
        <w:t>เดือน</w:t>
      </w:r>
      <w:r w:rsidRPr="0002395D">
        <w:rPr>
          <w:rFonts w:ascii="Angsana New" w:hAnsi="Angsana New"/>
          <w:position w:val="2"/>
          <w:sz w:val="32"/>
          <w:szCs w:val="32"/>
          <w:cs/>
        </w:rPr>
        <w:t>สิ้นสุดวันที่</w:t>
      </w:r>
      <w:r w:rsidRPr="0002395D">
        <w:rPr>
          <w:rFonts w:ascii="Angsana New" w:hAnsi="Angsana New"/>
          <w:position w:val="2"/>
          <w:sz w:val="32"/>
          <w:szCs w:val="32"/>
        </w:rPr>
        <w:t xml:space="preserve"> 3</w:t>
      </w:r>
      <w:r w:rsidR="0002395D" w:rsidRPr="00E375D2">
        <w:rPr>
          <w:rFonts w:ascii="Angsana New" w:hAnsi="Angsana New" w:hint="cs"/>
          <w:position w:val="2"/>
          <w:sz w:val="32"/>
          <w:szCs w:val="32"/>
        </w:rPr>
        <w:t>0</w:t>
      </w:r>
      <w:r w:rsidRPr="0002395D">
        <w:rPr>
          <w:rFonts w:ascii="Angsana New" w:hAnsi="Angsana New"/>
          <w:position w:val="2"/>
          <w:sz w:val="32"/>
          <w:szCs w:val="32"/>
        </w:rPr>
        <w:t xml:space="preserve"> </w:t>
      </w:r>
      <w:r w:rsidR="006807C6">
        <w:rPr>
          <w:rFonts w:ascii="Angsana New" w:hAnsi="Angsana New" w:hint="cs"/>
          <w:position w:val="2"/>
          <w:sz w:val="32"/>
          <w:szCs w:val="32"/>
          <w:cs/>
        </w:rPr>
        <w:t xml:space="preserve">กันยายน </w:t>
      </w:r>
      <w:r w:rsidRPr="0002395D">
        <w:rPr>
          <w:rFonts w:ascii="Angsana New" w:hAnsi="Angsana New"/>
          <w:position w:val="2"/>
          <w:sz w:val="32"/>
          <w:szCs w:val="32"/>
        </w:rPr>
        <w:t xml:space="preserve">2565 </w:t>
      </w:r>
      <w:r w:rsidRPr="00E375D2">
        <w:rPr>
          <w:rFonts w:ascii="Angsana New" w:hAnsi="Angsana New" w:hint="cs"/>
          <w:position w:val="2"/>
          <w:sz w:val="32"/>
          <w:szCs w:val="32"/>
          <w:cs/>
        </w:rPr>
        <w:t xml:space="preserve">และ </w:t>
      </w:r>
      <w:r w:rsidRPr="0002395D">
        <w:rPr>
          <w:rFonts w:ascii="Angsana New" w:hAnsi="Angsana New"/>
          <w:position w:val="2"/>
          <w:sz w:val="32"/>
          <w:szCs w:val="32"/>
        </w:rPr>
        <w:t>256</w:t>
      </w:r>
      <w:r w:rsidR="000D4EFD">
        <w:rPr>
          <w:rFonts w:ascii="Angsana New" w:hAnsi="Angsana New"/>
          <w:position w:val="2"/>
          <w:sz w:val="32"/>
          <w:szCs w:val="32"/>
        </w:rPr>
        <w:t>4</w:t>
      </w:r>
      <w:r w:rsidRPr="00E375D2">
        <w:rPr>
          <w:rFonts w:ascii="Angsana New" w:hAnsi="Angsana New" w:hint="cs"/>
          <w:position w:val="2"/>
          <w:sz w:val="32"/>
          <w:szCs w:val="32"/>
          <w:cs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7"/>
        <w:gridCol w:w="134"/>
        <w:gridCol w:w="1250"/>
        <w:gridCol w:w="134"/>
        <w:gridCol w:w="1247"/>
        <w:gridCol w:w="134"/>
        <w:gridCol w:w="1252"/>
      </w:tblGrid>
      <w:tr w:rsidR="00583F43" w:rsidRPr="00272717" w14:paraId="49E8A766" w14:textId="77777777" w:rsidTr="00173F01">
        <w:trPr>
          <w:trHeight w:val="20"/>
        </w:trPr>
        <w:tc>
          <w:tcPr>
            <w:tcW w:w="3003" w:type="dxa"/>
          </w:tcPr>
          <w:p w14:paraId="6355F178" w14:textId="77777777" w:rsidR="00583F43" w:rsidRPr="00272717" w:rsidRDefault="00583F43" w:rsidP="007A4321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731D6640" w14:textId="77777777" w:rsidR="00583F43" w:rsidRPr="00272717" w:rsidRDefault="00583F43" w:rsidP="007A432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271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7271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83F43" w:rsidRPr="00272717" w14:paraId="6D19F454" w14:textId="77777777" w:rsidTr="00173F01">
        <w:trPr>
          <w:trHeight w:val="20"/>
        </w:trPr>
        <w:tc>
          <w:tcPr>
            <w:tcW w:w="3003" w:type="dxa"/>
          </w:tcPr>
          <w:p w14:paraId="7D6AE186" w14:textId="77777777" w:rsidR="00583F43" w:rsidRPr="00272717" w:rsidRDefault="00583F43" w:rsidP="007A4321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5AB9FC" w14:textId="77777777" w:rsidR="00583F43" w:rsidRPr="00272717" w:rsidRDefault="00583F43" w:rsidP="007A432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B9DA608" w14:textId="77777777" w:rsidR="00583F43" w:rsidRPr="00272717" w:rsidRDefault="00583F43" w:rsidP="007A4321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F73E34" w14:textId="77777777" w:rsidR="00583F43" w:rsidRPr="00272717" w:rsidRDefault="00583F43" w:rsidP="007A432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3F43" w:rsidRPr="00272717" w14:paraId="513758D6" w14:textId="77777777" w:rsidTr="00173F01">
        <w:trPr>
          <w:trHeight w:val="20"/>
        </w:trPr>
        <w:tc>
          <w:tcPr>
            <w:tcW w:w="3003" w:type="dxa"/>
          </w:tcPr>
          <w:p w14:paraId="17BF3780" w14:textId="77777777" w:rsidR="00583F43" w:rsidRPr="00272717" w:rsidRDefault="00583F43" w:rsidP="007A4321">
            <w:pPr>
              <w:spacing w:line="320" w:lineRule="exact"/>
              <w:ind w:left="170" w:hanging="22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DC0DC14" w14:textId="77777777" w:rsidR="00583F43" w:rsidRPr="00272717" w:rsidRDefault="00583F43" w:rsidP="007A4321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C7B60C" w14:textId="77777777" w:rsidR="00583F43" w:rsidRPr="00272717" w:rsidRDefault="00583F43" w:rsidP="007A4321">
            <w:pPr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A9FA87A" w14:textId="77777777" w:rsidR="00583F43" w:rsidRPr="00272717" w:rsidRDefault="00583F43" w:rsidP="007A4321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4A0F1A0D" w14:textId="77777777" w:rsidR="00583F43" w:rsidRPr="00272717" w:rsidRDefault="00583F43" w:rsidP="007A4321">
            <w:pPr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067345F" w14:textId="77777777" w:rsidR="00583F43" w:rsidRPr="00272717" w:rsidRDefault="00583F43" w:rsidP="007A4321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0FD92" w14:textId="77777777" w:rsidR="00583F43" w:rsidRPr="00272717" w:rsidRDefault="00583F43" w:rsidP="007A4321">
            <w:pPr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81CBACF" w14:textId="77777777" w:rsidR="00583F43" w:rsidRPr="00272717" w:rsidRDefault="00583F43" w:rsidP="007A4321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C51DB" w:rsidRPr="00272717" w14:paraId="28557BA7" w14:textId="77777777" w:rsidTr="00221028">
        <w:trPr>
          <w:trHeight w:val="20"/>
        </w:trPr>
        <w:tc>
          <w:tcPr>
            <w:tcW w:w="3003" w:type="dxa"/>
          </w:tcPr>
          <w:p w14:paraId="5357E813" w14:textId="6F1EF0C0" w:rsidR="005C51DB" w:rsidRPr="00272717" w:rsidRDefault="005C51DB" w:rsidP="005C51DB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272717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27271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72717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E6F150A" w14:textId="37DFD3E1" w:rsidR="005C51DB" w:rsidRPr="00272717" w:rsidRDefault="005C51DB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 xml:space="preserve"> 3,804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870F4E" w14:textId="77777777" w:rsidR="005C51DB" w:rsidRPr="00272717" w:rsidRDefault="005C51DB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7662E1C0" w14:textId="0B75B36D" w:rsidR="005C51DB" w:rsidRPr="00272717" w:rsidRDefault="004E3936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3,437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7B685A" w14:textId="77777777" w:rsidR="005C51DB" w:rsidRPr="00272717" w:rsidRDefault="005C51DB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5F2A38" w14:textId="12AA9EEE" w:rsidR="005C51DB" w:rsidRPr="00272717" w:rsidRDefault="005C51DB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3,804</w:t>
            </w:r>
          </w:p>
        </w:tc>
        <w:tc>
          <w:tcPr>
            <w:tcW w:w="134" w:type="dxa"/>
            <w:vAlign w:val="bottom"/>
          </w:tcPr>
          <w:p w14:paraId="0CE3AB45" w14:textId="77777777" w:rsidR="005C51DB" w:rsidRPr="00272717" w:rsidRDefault="005C51DB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152E3289" w14:textId="1603B243" w:rsidR="005C51DB" w:rsidRPr="00272717" w:rsidRDefault="005C51DB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3,437</w:t>
            </w:r>
          </w:p>
        </w:tc>
      </w:tr>
      <w:tr w:rsidR="005C51DB" w:rsidRPr="00272717" w14:paraId="459AFE96" w14:textId="77777777" w:rsidTr="00221028">
        <w:trPr>
          <w:trHeight w:val="20"/>
        </w:trPr>
        <w:tc>
          <w:tcPr>
            <w:tcW w:w="3003" w:type="dxa"/>
          </w:tcPr>
          <w:p w14:paraId="72756CE3" w14:textId="77777777" w:rsidR="005C51DB" w:rsidRPr="00272717" w:rsidRDefault="005C51DB" w:rsidP="005C51DB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272717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1DDF3BA6" w14:textId="3472B491" w:rsidR="005C51DB" w:rsidRPr="00272717" w:rsidRDefault="005C51DB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 xml:space="preserve"> 1,</w:t>
            </w:r>
            <w:r w:rsidR="00D61C98" w:rsidRPr="00272717">
              <w:rPr>
                <w:rFonts w:ascii="Angsana New" w:hAnsi="Angsana New"/>
                <w:sz w:val="26"/>
                <w:szCs w:val="26"/>
              </w:rPr>
              <w:t>302</w:t>
            </w:r>
            <w:r w:rsidRPr="0027271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001A76" w14:textId="77777777" w:rsidR="005C51DB" w:rsidRPr="00272717" w:rsidRDefault="005C51DB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703DB76" w14:textId="4FD8314E" w:rsidR="005C51DB" w:rsidRPr="00272717" w:rsidRDefault="00D61C98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1,173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07195B" w14:textId="77777777" w:rsidR="005C51DB" w:rsidRPr="00272717" w:rsidRDefault="005C51DB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648996" w14:textId="56A79FA8" w:rsidR="005C51DB" w:rsidRPr="00272717" w:rsidRDefault="005C51DB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1,044</w:t>
            </w:r>
          </w:p>
        </w:tc>
        <w:tc>
          <w:tcPr>
            <w:tcW w:w="134" w:type="dxa"/>
            <w:vAlign w:val="bottom"/>
          </w:tcPr>
          <w:p w14:paraId="64FEE494" w14:textId="77777777" w:rsidR="005C51DB" w:rsidRPr="00272717" w:rsidRDefault="005C51DB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2193FE99" w14:textId="41732D9D" w:rsidR="005C51DB" w:rsidRPr="00272717" w:rsidRDefault="005C51DB" w:rsidP="005C51D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1,056</w:t>
            </w:r>
          </w:p>
        </w:tc>
      </w:tr>
      <w:tr w:rsidR="0035055E" w:rsidRPr="00272717" w14:paraId="2F6FDC48" w14:textId="77777777" w:rsidTr="006C35A9">
        <w:trPr>
          <w:trHeight w:val="20"/>
        </w:trPr>
        <w:tc>
          <w:tcPr>
            <w:tcW w:w="3003" w:type="dxa"/>
          </w:tcPr>
          <w:p w14:paraId="66259383" w14:textId="77777777" w:rsidR="0035055E" w:rsidRPr="00272717" w:rsidRDefault="0035055E" w:rsidP="0035055E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  <w:cs/>
              </w:rPr>
            </w:pPr>
            <w:r w:rsidRPr="00272717">
              <w:rPr>
                <w:rFonts w:ascii="Angsana New" w:hAnsi="Angsana New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A98EC52" w14:textId="599A9382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1,496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ED68F" w14:textId="77777777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396A24CF" w14:textId="1A19DA65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12F284" w14:textId="77777777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9EE7936" w14:textId="5000B8E2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4" w:type="dxa"/>
            <w:vAlign w:val="bottom"/>
          </w:tcPr>
          <w:p w14:paraId="5CACDC7D" w14:textId="77777777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E939960" w14:textId="2D23C6A8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35055E" w:rsidRPr="00272717" w14:paraId="3C1A1D22" w14:textId="77777777" w:rsidTr="006C35A9">
        <w:trPr>
          <w:trHeight w:val="20"/>
        </w:trPr>
        <w:tc>
          <w:tcPr>
            <w:tcW w:w="3003" w:type="dxa"/>
          </w:tcPr>
          <w:p w14:paraId="716278EA" w14:textId="77777777" w:rsidR="0035055E" w:rsidRPr="00272717" w:rsidRDefault="0035055E" w:rsidP="0035055E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9C5A324" w14:textId="2D256235" w:rsidR="0035055E" w:rsidRPr="00272717" w:rsidRDefault="00272717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488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1078EA" w14:textId="77777777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8FB84DF" w14:textId="0BA838FE" w:rsidR="0035055E" w:rsidRPr="00272717" w:rsidRDefault="00272717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252D04" w14:textId="77777777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37C750" w14:textId="27CC329C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276</w:t>
            </w:r>
          </w:p>
        </w:tc>
        <w:tc>
          <w:tcPr>
            <w:tcW w:w="134" w:type="dxa"/>
            <w:vAlign w:val="bottom"/>
          </w:tcPr>
          <w:p w14:paraId="29E627D3" w14:textId="77777777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2355171" w14:textId="77777777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A0639B" w14:textId="2E25AEA1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232</w:t>
            </w:r>
          </w:p>
        </w:tc>
      </w:tr>
      <w:tr w:rsidR="0035055E" w:rsidRPr="00272717" w14:paraId="0454FE13" w14:textId="77777777" w:rsidTr="006C35A9">
        <w:trPr>
          <w:trHeight w:val="20"/>
        </w:trPr>
        <w:tc>
          <w:tcPr>
            <w:tcW w:w="3003" w:type="dxa"/>
          </w:tcPr>
          <w:p w14:paraId="50DC6383" w14:textId="77777777" w:rsidR="0035055E" w:rsidRPr="00272717" w:rsidRDefault="0035055E" w:rsidP="0035055E">
            <w:pPr>
              <w:spacing w:line="320" w:lineRule="exact"/>
              <w:ind w:left="170" w:hanging="2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E28157" w14:textId="3E3A45F7" w:rsidR="0035055E" w:rsidRPr="00272717" w:rsidRDefault="00272717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7,090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88BDE5" w14:textId="77777777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9EB7B" w14:textId="23D6E075" w:rsidR="0035055E" w:rsidRPr="00272717" w:rsidRDefault="00272717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5,172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FBC019" w14:textId="77777777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056701" w14:textId="5A6A8296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5,150</w:t>
            </w:r>
          </w:p>
        </w:tc>
        <w:tc>
          <w:tcPr>
            <w:tcW w:w="134" w:type="dxa"/>
            <w:vAlign w:val="bottom"/>
          </w:tcPr>
          <w:p w14:paraId="544D8F18" w14:textId="77777777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3E775DC4" w14:textId="26F695AD" w:rsidR="0035055E" w:rsidRPr="00272717" w:rsidRDefault="0035055E" w:rsidP="0035055E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2717">
              <w:rPr>
                <w:rFonts w:ascii="Angsana New" w:hAnsi="Angsana New"/>
                <w:sz w:val="26"/>
                <w:szCs w:val="26"/>
              </w:rPr>
              <w:t>4,814</w:t>
            </w:r>
          </w:p>
        </w:tc>
      </w:tr>
    </w:tbl>
    <w:p w14:paraId="463E9249" w14:textId="77777777" w:rsidR="004D7A83" w:rsidRDefault="004D7A83" w:rsidP="001D3245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14:paraId="362ACC79" w14:textId="15A4DDF2" w:rsidR="002D6346" w:rsidRPr="005F3BC2" w:rsidRDefault="00F25BD9" w:rsidP="005F3BC2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5F3BC2">
        <w:rPr>
          <w:rFonts w:ascii="Angsana New" w:hAnsi="Angsana New"/>
          <w:b/>
          <w:bCs/>
          <w:sz w:val="32"/>
          <w:szCs w:val="32"/>
        </w:rPr>
        <w:t>19</w:t>
      </w:r>
      <w:r w:rsidR="002D6346" w:rsidRPr="005F3BC2">
        <w:rPr>
          <w:rFonts w:ascii="Angsana New" w:hAnsi="Angsana New"/>
          <w:b/>
          <w:bCs/>
          <w:sz w:val="32"/>
          <w:szCs w:val="32"/>
        </w:rPr>
        <w:t>.</w:t>
      </w:r>
      <w:r w:rsidR="002D6346" w:rsidRPr="005F3BC2">
        <w:rPr>
          <w:rFonts w:ascii="Angsana New" w:hAnsi="Angsana New"/>
          <w:b/>
          <w:bCs/>
          <w:sz w:val="32"/>
          <w:szCs w:val="32"/>
        </w:rPr>
        <w:tab/>
      </w:r>
      <w:r w:rsidR="002D6346" w:rsidRPr="00E375D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2F30810" w14:textId="647E7A4E" w:rsidR="00600EF0" w:rsidRPr="00E375D2" w:rsidRDefault="00600EF0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  <w:cs/>
        </w:rPr>
      </w:pPr>
      <w:r w:rsidRPr="00E375D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46"/>
        <w:gridCol w:w="1587"/>
        <w:gridCol w:w="138"/>
        <w:gridCol w:w="1586"/>
      </w:tblGrid>
      <w:tr w:rsidR="00B32000" w:rsidRPr="00660C70" w14:paraId="06ED24C2" w14:textId="77777777" w:rsidTr="00B32000">
        <w:trPr>
          <w:trHeight w:val="130"/>
        </w:trPr>
        <w:tc>
          <w:tcPr>
            <w:tcW w:w="5046" w:type="dxa"/>
          </w:tcPr>
          <w:p w14:paraId="608919F0" w14:textId="77777777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80E4800" w14:textId="77777777" w:rsidR="00B32000" w:rsidRPr="00E375D2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32000" w:rsidRPr="00660C70" w14:paraId="02B85A2E" w14:textId="77777777" w:rsidTr="00B32000">
        <w:tc>
          <w:tcPr>
            <w:tcW w:w="5046" w:type="dxa"/>
          </w:tcPr>
          <w:p w14:paraId="52A7EA83" w14:textId="77777777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D3B4A" w14:textId="77777777" w:rsidR="00B32000" w:rsidRPr="00E375D2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32000" w:rsidRPr="00660C70" w14:paraId="2ADBDF03" w14:textId="77777777" w:rsidTr="00AB69C6">
        <w:tc>
          <w:tcPr>
            <w:tcW w:w="5046" w:type="dxa"/>
          </w:tcPr>
          <w:p w14:paraId="75685772" w14:textId="77777777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0BFB8A37" w14:textId="19F4FD5C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60C7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60C70" w:rsidRPr="00660C70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4BF21AB9" w14:textId="51627055" w:rsidR="00B32000" w:rsidRPr="00660C70" w:rsidRDefault="006807C6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B32000"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32000" w:rsidRPr="00660C7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959A7" w:rsidRPr="00660C7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21F814A2" w14:textId="77777777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6" w:space="0" w:color="auto"/>
            </w:tcBorders>
          </w:tcPr>
          <w:p w14:paraId="453C5422" w14:textId="77777777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60C7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3674688E" w14:textId="5AB462DB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60C7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959A7" w:rsidRPr="00660C7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32000" w:rsidRPr="00660C70" w14:paraId="56520E6B" w14:textId="77777777" w:rsidTr="002667EE">
        <w:trPr>
          <w:trHeight w:val="282"/>
        </w:trPr>
        <w:tc>
          <w:tcPr>
            <w:tcW w:w="5046" w:type="dxa"/>
          </w:tcPr>
          <w:p w14:paraId="50073E3F" w14:textId="77777777" w:rsidR="00B32000" w:rsidRPr="00E375D2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313D668C" w14:textId="340D7679" w:rsidR="00B32000" w:rsidRPr="00E375D2" w:rsidRDefault="00E61FBB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34,693</w:t>
            </w:r>
          </w:p>
        </w:tc>
        <w:tc>
          <w:tcPr>
            <w:tcW w:w="138" w:type="dxa"/>
          </w:tcPr>
          <w:p w14:paraId="1B93CB66" w14:textId="77777777" w:rsidR="00B32000" w:rsidRPr="00660C70" w:rsidRDefault="00B32000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6" w:type="dxa"/>
          </w:tcPr>
          <w:p w14:paraId="0FEEC6EC" w14:textId="2D8C7D3A" w:rsidR="00B32000" w:rsidRPr="00660C70" w:rsidRDefault="00AB69C6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0C70">
              <w:rPr>
                <w:rFonts w:asciiTheme="majorBidi" w:hAnsiTheme="majorBidi" w:cstheme="majorBidi" w:hint="cs"/>
                <w:sz w:val="32"/>
                <w:szCs w:val="32"/>
              </w:rPr>
              <w:t>12,318</w:t>
            </w:r>
          </w:p>
        </w:tc>
      </w:tr>
      <w:tr w:rsidR="002667EE" w:rsidRPr="00660C70" w14:paraId="71B333DF" w14:textId="77777777" w:rsidTr="00AB69C6">
        <w:tc>
          <w:tcPr>
            <w:tcW w:w="5046" w:type="dxa"/>
          </w:tcPr>
          <w:p w14:paraId="2500120A" w14:textId="77777777" w:rsidR="002667EE" w:rsidRPr="00660C70" w:rsidRDefault="002667EE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42F00D2" w14:textId="2EF6E699" w:rsidR="002667EE" w:rsidRPr="00660C70" w:rsidRDefault="00E61FBB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10,591</w:t>
            </w:r>
          </w:p>
        </w:tc>
        <w:tc>
          <w:tcPr>
            <w:tcW w:w="138" w:type="dxa"/>
          </w:tcPr>
          <w:p w14:paraId="6A3F2BB0" w14:textId="77777777" w:rsidR="002667EE" w:rsidRPr="00660C70" w:rsidRDefault="002667EE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147BF002" w14:textId="127B10E0" w:rsidR="002667EE" w:rsidRPr="00660C70" w:rsidRDefault="002667EE" w:rsidP="00532235">
            <w:pPr>
              <w:tabs>
                <w:tab w:val="clear" w:pos="907"/>
                <w:tab w:val="left" w:pos="284"/>
                <w:tab w:val="left" w:pos="1418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0C70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2667EE" w:rsidRPr="00660C70" w14:paraId="1AD20297" w14:textId="77777777" w:rsidTr="00AB69C6">
        <w:tc>
          <w:tcPr>
            <w:tcW w:w="5046" w:type="dxa"/>
          </w:tcPr>
          <w:p w14:paraId="02D9E63B" w14:textId="77777777" w:rsidR="002667EE" w:rsidRPr="00E375D2" w:rsidRDefault="002667EE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0C7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8D0066C" w14:textId="6AF3D830" w:rsidR="002667EE" w:rsidRPr="00660C70" w:rsidRDefault="00E61FBB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45,284</w:t>
            </w:r>
          </w:p>
        </w:tc>
        <w:tc>
          <w:tcPr>
            <w:tcW w:w="138" w:type="dxa"/>
          </w:tcPr>
          <w:p w14:paraId="3F934F33" w14:textId="77777777" w:rsidR="002667EE" w:rsidRPr="00660C70" w:rsidRDefault="002667EE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86" w:type="dxa"/>
            <w:tcBorders>
              <w:top w:val="single" w:sz="6" w:space="0" w:color="auto"/>
              <w:bottom w:val="double" w:sz="6" w:space="0" w:color="auto"/>
            </w:tcBorders>
          </w:tcPr>
          <w:p w14:paraId="11523BEF" w14:textId="4EFA0E7A" w:rsidR="002667EE" w:rsidRPr="00E375D2" w:rsidRDefault="002667EE" w:rsidP="0053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0C70">
              <w:rPr>
                <w:rFonts w:asciiTheme="majorBidi" w:hAnsiTheme="majorBidi" w:cstheme="majorBidi" w:hint="cs"/>
                <w:sz w:val="32"/>
                <w:szCs w:val="32"/>
              </w:rPr>
              <w:t>12,318</w:t>
            </w:r>
          </w:p>
        </w:tc>
      </w:tr>
    </w:tbl>
    <w:p w14:paraId="05BA0844" w14:textId="00D5AD5D" w:rsidR="001B7572" w:rsidRPr="00E37747" w:rsidRDefault="001B7572" w:rsidP="005F3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80" w:lineRule="exact"/>
        <w:ind w:left="284"/>
        <w:rPr>
          <w:rFonts w:asciiTheme="majorBidi" w:hAnsiTheme="majorBidi" w:cstheme="majorBidi"/>
          <w:sz w:val="32"/>
          <w:szCs w:val="32"/>
          <w:highlight w:val="yellow"/>
          <w:u w:val="single"/>
        </w:rPr>
      </w:pPr>
    </w:p>
    <w:p w14:paraId="4CDBCF07" w14:textId="372A0CFE" w:rsidR="000E3A61" w:rsidRPr="002D37E6" w:rsidRDefault="000E3A61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E375D2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14:paraId="27A20D78" w14:textId="77777777" w:rsidR="000E3A61" w:rsidRPr="002D37E6" w:rsidRDefault="000E3A61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D37E6"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2D37E6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E375D2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E375D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2D37E6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E375D2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2D37E6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E375D2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2D37E6">
        <w:rPr>
          <w:rFonts w:asciiTheme="majorBidi" w:hAnsiTheme="majorBidi"/>
          <w:spacing w:val="-6"/>
          <w:sz w:val="32"/>
          <w:szCs w:val="32"/>
        </w:rPr>
        <w:t>.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2D37E6">
        <w:rPr>
          <w:rFonts w:asciiTheme="majorBidi" w:hAnsiTheme="majorBidi"/>
          <w:spacing w:val="-6"/>
          <w:sz w:val="32"/>
          <w:szCs w:val="32"/>
        </w:rPr>
        <w:t>.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E375D2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2D37E6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E375D2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14:paraId="0EEB8AD7" w14:textId="77777777" w:rsidR="000E3A61" w:rsidRPr="002D37E6" w:rsidRDefault="000E3A61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8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E375D2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14:paraId="7D3A1033" w14:textId="77777777" w:rsidR="000E3A61" w:rsidRPr="002D37E6" w:rsidRDefault="000E3A61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D37E6">
        <w:rPr>
          <w:rFonts w:asciiTheme="majorBidi" w:hAnsiTheme="majorBidi" w:cstheme="majorBidi"/>
          <w:sz w:val="32"/>
          <w:szCs w:val="32"/>
        </w:rPr>
        <w:tab/>
      </w:r>
      <w:r w:rsidRPr="002D37E6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  <w:cs/>
        </w:rPr>
        <w:t>ก)</w:t>
      </w:r>
      <w:r w:rsidRPr="00E375D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378C7A46" w14:textId="77777777" w:rsidR="000E3A61" w:rsidRPr="002D37E6" w:rsidRDefault="000E3A61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D37E6">
        <w:rPr>
          <w:rFonts w:asciiTheme="majorBidi" w:hAnsiTheme="majorBidi" w:cstheme="majorBidi"/>
          <w:sz w:val="32"/>
          <w:szCs w:val="32"/>
        </w:rPr>
        <w:tab/>
      </w:r>
      <w:r w:rsidRPr="002D37E6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  <w:cs/>
        </w:rPr>
        <w:t>ข)</w:t>
      </w:r>
      <w:r w:rsidRPr="00E375D2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14:paraId="1EE3702D" w14:textId="77777777" w:rsidR="008E124A" w:rsidRDefault="008E124A" w:rsidP="0053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33BB21D" w14:textId="218DD9AE" w:rsidR="000E3A61" w:rsidRPr="00E375D2" w:rsidRDefault="000E3A61" w:rsidP="008E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D37E6">
        <w:rPr>
          <w:rFonts w:asciiTheme="majorBidi" w:hAnsiTheme="majorBidi" w:cstheme="majorBidi"/>
          <w:sz w:val="32"/>
          <w:szCs w:val="32"/>
        </w:rPr>
        <w:t>2</w:t>
      </w:r>
      <w:r w:rsidRPr="002D37E6">
        <w:rPr>
          <w:rFonts w:asciiTheme="majorBidi" w:hAnsiTheme="majorBidi"/>
          <w:sz w:val="32"/>
          <w:szCs w:val="32"/>
        </w:rPr>
        <w:t xml:space="preserve">. </w:t>
      </w:r>
      <w:r w:rsidRPr="002D37E6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375D2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="00AA1DA0" w:rsidRPr="002D37E6">
        <w:rPr>
          <w:rFonts w:asciiTheme="majorBidi" w:hAnsiTheme="majorBidi" w:cstheme="majorBidi"/>
          <w:spacing w:val="-6"/>
          <w:sz w:val="32"/>
          <w:szCs w:val="32"/>
        </w:rPr>
        <w:t xml:space="preserve">13 </w:t>
      </w:r>
      <w:r w:rsidR="00AA1DA0"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มกราคม </w:t>
      </w:r>
      <w:r w:rsidR="00AA1DA0" w:rsidRPr="002D37E6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ทำสัญญา</w:t>
      </w:r>
      <w:r w:rsidR="009474BC"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กู้ยืมเงิน</w:t>
      </w:r>
      <w:r w:rsidR="00BD2069"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2D37E6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</w:t>
      </w:r>
      <w:r w:rsidR="00F330C0" w:rsidRPr="00E375D2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แห่ง</w:t>
      </w:r>
      <w:r w:rsidRPr="00E375D2">
        <w:rPr>
          <w:rFonts w:asciiTheme="majorBidi" w:hAnsiTheme="majorBidi" w:cstheme="majorBidi"/>
          <w:sz w:val="32"/>
          <w:szCs w:val="32"/>
          <w:cs/>
        </w:rPr>
        <w:t>หนึ่ง</w:t>
      </w:r>
      <w:r w:rsidR="00C50DA8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AA1DA0" w:rsidRPr="002D37E6">
        <w:rPr>
          <w:rFonts w:asciiTheme="majorBidi" w:hAnsiTheme="majorBidi" w:cstheme="majorBidi"/>
          <w:sz w:val="32"/>
          <w:szCs w:val="32"/>
        </w:rPr>
        <w:t>50</w:t>
      </w:r>
      <w:r w:rsidRPr="00E375D2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="00AA1DA0" w:rsidRPr="00E375D2">
        <w:rPr>
          <w:rFonts w:asciiTheme="majorBidi" w:hAnsiTheme="majorBidi" w:hint="cs"/>
          <w:sz w:val="32"/>
          <w:szCs w:val="32"/>
          <w:cs/>
        </w:rPr>
        <w:t>เป็นทุนห</w:t>
      </w:r>
      <w:r w:rsidR="005A3D50" w:rsidRPr="00E375D2">
        <w:rPr>
          <w:rFonts w:asciiTheme="majorBidi" w:hAnsiTheme="majorBidi" w:hint="cs"/>
          <w:sz w:val="32"/>
          <w:szCs w:val="32"/>
          <w:cs/>
        </w:rPr>
        <w:t>มุ</w:t>
      </w:r>
      <w:r w:rsidR="00AA1DA0" w:rsidRPr="00E375D2">
        <w:rPr>
          <w:rFonts w:asciiTheme="majorBidi" w:hAnsiTheme="majorBidi" w:hint="cs"/>
          <w:sz w:val="32"/>
          <w:szCs w:val="32"/>
          <w:cs/>
        </w:rPr>
        <w:t>นเวียนภายในกิจการ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 </w:t>
      </w:r>
      <w:r w:rsidRPr="00E375D2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E375D2">
        <w:rPr>
          <w:rFonts w:asciiTheme="majorBidi" w:hAnsiTheme="majorBidi" w:hint="cs"/>
          <w:sz w:val="32"/>
          <w:szCs w:val="32"/>
          <w:cs/>
        </w:rPr>
        <w:t>ในอัตรา</w:t>
      </w:r>
      <w:r w:rsidR="00C50DA8" w:rsidRPr="00E375D2">
        <w:rPr>
          <w:rFonts w:asciiTheme="majorBidi" w:hAnsiTheme="majorBidi"/>
          <w:sz w:val="32"/>
          <w:szCs w:val="32"/>
          <w:cs/>
        </w:rPr>
        <w:br/>
      </w:r>
      <w:r w:rsidRPr="00E375D2">
        <w:rPr>
          <w:rFonts w:asciiTheme="majorBidi" w:hAnsiTheme="majorBidi" w:hint="cs"/>
          <w:sz w:val="32"/>
          <w:szCs w:val="32"/>
          <w:cs/>
        </w:rPr>
        <w:t>ร้อยละ</w:t>
      </w:r>
      <w:r w:rsidRPr="002D37E6">
        <w:rPr>
          <w:rFonts w:asciiTheme="majorBidi" w:hAnsiTheme="majorBidi" w:cstheme="majorBidi"/>
          <w:sz w:val="32"/>
          <w:szCs w:val="32"/>
        </w:rPr>
        <w:t xml:space="preserve"> </w:t>
      </w:r>
      <w:r w:rsidR="00AA1DA0" w:rsidRPr="002D37E6">
        <w:rPr>
          <w:rFonts w:asciiTheme="majorBidi" w:hAnsiTheme="majorBidi" w:cstheme="majorBidi"/>
          <w:sz w:val="32"/>
          <w:szCs w:val="32"/>
        </w:rPr>
        <w:t>2</w:t>
      </w:r>
      <w:r w:rsidRPr="00E375D2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E375D2">
        <w:rPr>
          <w:rFonts w:asciiTheme="majorBidi" w:hAnsiTheme="majorBidi" w:hint="cs"/>
          <w:sz w:val="32"/>
          <w:szCs w:val="32"/>
          <w:cs/>
        </w:rPr>
        <w:t>ต้น</w:t>
      </w:r>
      <w:r w:rsidRPr="00E375D2">
        <w:rPr>
          <w:rFonts w:asciiTheme="majorBidi" w:hAnsiTheme="majorBidi"/>
          <w:sz w:val="32"/>
          <w:szCs w:val="32"/>
          <w:cs/>
        </w:rPr>
        <w:t>เดือน</w:t>
      </w:r>
      <w:r w:rsidRPr="00E375D2">
        <w:rPr>
          <w:rFonts w:asciiTheme="majorBidi" w:hAnsiTheme="majorBidi" w:hint="cs"/>
          <w:sz w:val="32"/>
          <w:szCs w:val="32"/>
          <w:cs/>
        </w:rPr>
        <w:t xml:space="preserve">ละ </w:t>
      </w:r>
      <w:r w:rsidR="00AA1DA0" w:rsidRPr="002D37E6">
        <w:rPr>
          <w:rFonts w:asciiTheme="majorBidi" w:hAnsiTheme="majorBidi" w:cstheme="majorBidi"/>
          <w:sz w:val="32"/>
          <w:szCs w:val="32"/>
        </w:rPr>
        <w:t>2.80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="00AA1DA0" w:rsidRPr="002D37E6">
        <w:rPr>
          <w:rFonts w:asciiTheme="majorBidi" w:hAnsiTheme="majorBidi" w:cstheme="majorBidi"/>
          <w:sz w:val="32"/>
          <w:szCs w:val="32"/>
        </w:rPr>
        <w:t>24</w:t>
      </w:r>
      <w:r w:rsidRPr="00E375D2">
        <w:rPr>
          <w:rFonts w:asciiTheme="majorBidi" w:hAnsiTheme="majorBidi"/>
          <w:sz w:val="32"/>
          <w:szCs w:val="32"/>
          <w:cs/>
        </w:rPr>
        <w:t xml:space="preserve"> งวด </w:t>
      </w:r>
      <w:r w:rsidRPr="00E375D2">
        <w:rPr>
          <w:rFonts w:asciiTheme="majorBidi" w:hAnsiTheme="majorBidi" w:hint="cs"/>
          <w:sz w:val="32"/>
          <w:szCs w:val="32"/>
          <w:cs/>
        </w:rPr>
        <w:t>และชำระดอกเบี้ยเป็นรายเดือน</w:t>
      </w:r>
      <w:r w:rsidR="00AA1DA0" w:rsidRPr="002D37E6">
        <w:rPr>
          <w:rFonts w:asciiTheme="majorBidi" w:hAnsiTheme="majorBidi" w:cstheme="majorBidi"/>
          <w:sz w:val="32"/>
          <w:szCs w:val="32"/>
        </w:rPr>
        <w:t xml:space="preserve"> </w:t>
      </w:r>
      <w:r w:rsidR="009474BC" w:rsidRPr="00E375D2">
        <w:rPr>
          <w:rFonts w:asciiTheme="majorBidi" w:hAnsiTheme="majorBidi" w:cstheme="majorBidi"/>
          <w:sz w:val="32"/>
          <w:szCs w:val="32"/>
          <w:cs/>
        </w:rPr>
        <w:br/>
      </w:r>
      <w:r w:rsidR="00AA1DA0" w:rsidRPr="00E375D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9474BC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74BC" w:rsidRPr="002D37E6">
        <w:rPr>
          <w:rFonts w:asciiTheme="majorBidi" w:hAnsiTheme="majorBidi" w:cstheme="majorBidi"/>
          <w:sz w:val="32"/>
          <w:szCs w:val="32"/>
        </w:rPr>
        <w:t xml:space="preserve">6 </w:t>
      </w:r>
      <w:r w:rsidR="00AA1DA0" w:rsidRPr="00E375D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474BC" w:rsidRPr="00E375D2">
        <w:rPr>
          <w:rFonts w:asciiTheme="majorBidi" w:hAnsiTheme="majorBidi" w:cstheme="majorBidi" w:hint="cs"/>
          <w:sz w:val="32"/>
          <w:szCs w:val="32"/>
          <w:cs/>
        </w:rPr>
        <w:t>แรก</w:t>
      </w:r>
      <w:r w:rsidR="00AA1DA0" w:rsidRPr="002D37E6">
        <w:rPr>
          <w:rFonts w:asciiTheme="majorBidi" w:hAnsiTheme="majorBidi" w:cstheme="majorBidi"/>
          <w:sz w:val="32"/>
          <w:szCs w:val="32"/>
        </w:rPr>
        <w:t xml:space="preserve"> </w:t>
      </w:r>
      <w:r w:rsidR="00AA1DA0" w:rsidRPr="00E375D2">
        <w:rPr>
          <w:rFonts w:asciiTheme="majorBidi" w:hAnsiTheme="majorBidi" w:cstheme="majorBidi" w:hint="cs"/>
          <w:sz w:val="32"/>
          <w:szCs w:val="32"/>
          <w:cs/>
        </w:rPr>
        <w:t>รัฐบาลชดเชย</w:t>
      </w:r>
      <w:r w:rsidR="009474BC" w:rsidRPr="00E375D2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AA1DA0" w:rsidRPr="00E375D2">
        <w:rPr>
          <w:rFonts w:asciiTheme="majorBidi" w:hAnsiTheme="majorBidi" w:cstheme="majorBidi" w:hint="cs"/>
          <w:sz w:val="32"/>
          <w:szCs w:val="32"/>
          <w:cs/>
        </w:rPr>
        <w:t>ดอกเบี้ยให้และบริษัท</w:t>
      </w:r>
      <w:r w:rsidR="00543CB3" w:rsidRPr="00E375D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AA1DA0" w:rsidRPr="00E375D2">
        <w:rPr>
          <w:rFonts w:asciiTheme="majorBidi" w:hAnsiTheme="majorBidi" w:cstheme="majorBidi" w:hint="cs"/>
          <w:sz w:val="32"/>
          <w:szCs w:val="32"/>
          <w:cs/>
        </w:rPr>
        <w:t xml:space="preserve">เริ่มชำระงวดแรกตั้งแต่เดือนที่ </w:t>
      </w:r>
      <w:r w:rsidR="00AA1DA0" w:rsidRPr="002D37E6">
        <w:rPr>
          <w:rFonts w:asciiTheme="majorBidi" w:hAnsiTheme="majorBidi" w:cstheme="majorBidi"/>
          <w:sz w:val="32"/>
          <w:szCs w:val="32"/>
        </w:rPr>
        <w:t xml:space="preserve">7 </w:t>
      </w:r>
      <w:r w:rsidR="00AA1DA0" w:rsidRPr="00E375D2">
        <w:rPr>
          <w:rFonts w:asciiTheme="majorBidi" w:hAnsiTheme="majorBidi" w:cstheme="majorBidi" w:hint="cs"/>
          <w:sz w:val="32"/>
          <w:szCs w:val="32"/>
          <w:cs/>
        </w:rPr>
        <w:t>เป็นต้นไป</w:t>
      </w:r>
    </w:p>
    <w:p w14:paraId="442CBE7A" w14:textId="77777777" w:rsidR="000E3A61" w:rsidRPr="002D37E6" w:rsidRDefault="000E3A61" w:rsidP="008E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E375D2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03943427" w14:textId="77777777" w:rsidR="000E3A61" w:rsidRPr="002D37E6" w:rsidRDefault="000E3A61" w:rsidP="008E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D37E6">
        <w:rPr>
          <w:rFonts w:asciiTheme="majorBidi" w:hAnsiTheme="majorBidi" w:cstheme="majorBidi"/>
          <w:sz w:val="32"/>
          <w:szCs w:val="32"/>
        </w:rPr>
        <w:tab/>
      </w:r>
      <w:r w:rsidRPr="002D37E6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  <w:cs/>
        </w:rPr>
        <w:t>ก)</w:t>
      </w:r>
      <w:r w:rsidRPr="00E375D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341BB3FD" w14:textId="2F8AE268" w:rsidR="00532235" w:rsidRDefault="000E3A61" w:rsidP="008E1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D37E6">
        <w:rPr>
          <w:rFonts w:asciiTheme="majorBidi" w:hAnsiTheme="majorBidi" w:cstheme="majorBidi"/>
          <w:sz w:val="32"/>
          <w:szCs w:val="32"/>
        </w:rPr>
        <w:tab/>
      </w:r>
      <w:r w:rsidRPr="002D37E6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  <w:cs/>
        </w:rPr>
        <w:t>ข)</w:t>
      </w:r>
      <w:r w:rsidRPr="00E375D2">
        <w:rPr>
          <w:rFonts w:asciiTheme="majorBidi" w:hAnsiTheme="majorBidi" w:cstheme="majorBidi"/>
          <w:sz w:val="32"/>
          <w:szCs w:val="32"/>
          <w:cs/>
        </w:rPr>
        <w:tab/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 w:rsidRPr="002D37E6">
        <w:rPr>
          <w:rFonts w:asciiTheme="majorBidi" w:hAnsiTheme="majorBidi" w:cstheme="majorBidi"/>
          <w:sz w:val="32"/>
          <w:szCs w:val="32"/>
        </w:rPr>
        <w:t xml:space="preserve"> </w:t>
      </w:r>
      <w:r w:rsidRPr="002D37E6">
        <w:rPr>
          <w:rFonts w:asciiTheme="majorBidi" w:hAnsiTheme="majorBidi" w:cstheme="majorBidi" w:hint="cs"/>
          <w:sz w:val="32"/>
          <w:szCs w:val="32"/>
        </w:rPr>
        <w:t>(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14:paraId="0D3E3CF5" w14:textId="77777777" w:rsidR="004D7A83" w:rsidRDefault="004D7A83" w:rsidP="00E61FB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27E4F6" w14:textId="0F01BD5F" w:rsidR="00532235" w:rsidRPr="00583D75" w:rsidRDefault="00532235" w:rsidP="00532235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583D75">
        <w:rPr>
          <w:rFonts w:ascii="Angsana New" w:hAnsi="Angsana New"/>
          <w:b/>
          <w:bCs/>
          <w:sz w:val="32"/>
          <w:szCs w:val="32"/>
        </w:rPr>
        <w:t>20.</w:t>
      </w:r>
      <w:r w:rsidRPr="00583D75">
        <w:rPr>
          <w:rFonts w:ascii="Angsana New" w:hAnsi="Angsana New"/>
          <w:b/>
          <w:bCs/>
          <w:sz w:val="32"/>
          <w:szCs w:val="32"/>
        </w:rPr>
        <w:tab/>
      </w:r>
      <w:r w:rsidRPr="00583D75">
        <w:rPr>
          <w:rFonts w:ascii="Angsana New" w:hAnsi="Angsana New"/>
          <w:b/>
          <w:bCs/>
          <w:sz w:val="32"/>
          <w:szCs w:val="32"/>
        </w:rPr>
        <w:tab/>
      </w:r>
      <w:r w:rsidRPr="00E375D2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18878F2E" w14:textId="77777777" w:rsidR="00532235" w:rsidRPr="00583D75" w:rsidRDefault="00532235" w:rsidP="00532235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E375D2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43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992"/>
        <w:gridCol w:w="137"/>
        <w:gridCol w:w="1003"/>
        <w:gridCol w:w="138"/>
        <w:gridCol w:w="972"/>
        <w:gridCol w:w="138"/>
        <w:gridCol w:w="1030"/>
      </w:tblGrid>
      <w:tr w:rsidR="00532235" w:rsidRPr="00745412" w14:paraId="1D0FF662" w14:textId="77777777" w:rsidTr="00221028">
        <w:trPr>
          <w:cantSplit/>
          <w:jc w:val="right"/>
        </w:trPr>
        <w:tc>
          <w:tcPr>
            <w:tcW w:w="4025" w:type="dxa"/>
          </w:tcPr>
          <w:p w14:paraId="238C9B13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14:paraId="6425E6B1" w14:textId="77777777" w:rsidR="00532235" w:rsidRPr="00745412" w:rsidRDefault="00532235" w:rsidP="008E124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532235" w:rsidRPr="00745412" w14:paraId="14669C0B" w14:textId="77777777" w:rsidTr="00221028">
        <w:trPr>
          <w:cantSplit/>
          <w:jc w:val="right"/>
        </w:trPr>
        <w:tc>
          <w:tcPr>
            <w:tcW w:w="4025" w:type="dxa"/>
          </w:tcPr>
          <w:p w14:paraId="086BDE87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449B1D" w14:textId="77777777" w:rsidR="00532235" w:rsidRPr="00745412" w:rsidRDefault="00532235" w:rsidP="008E124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BFF789C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C2C0AD" w14:textId="77777777" w:rsidR="00532235" w:rsidRPr="00745412" w:rsidRDefault="00532235" w:rsidP="008E124A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2235" w:rsidRPr="00745412" w14:paraId="4EEB225C" w14:textId="77777777" w:rsidTr="00221028">
        <w:trPr>
          <w:cantSplit/>
          <w:jc w:val="right"/>
        </w:trPr>
        <w:tc>
          <w:tcPr>
            <w:tcW w:w="4025" w:type="dxa"/>
          </w:tcPr>
          <w:p w14:paraId="3F7D1AC0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781FE7" w14:textId="77777777" w:rsidR="00532235" w:rsidRPr="00745412" w:rsidRDefault="00532235" w:rsidP="008E124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45412">
              <w:rPr>
                <w:rFonts w:ascii="Angsana New" w:hAnsi="Angsana New"/>
                <w:sz w:val="24"/>
                <w:szCs w:val="24"/>
              </w:rPr>
              <w:t>3</w:t>
            </w:r>
            <w:r w:rsidRPr="00745412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74541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46CA6D3" w14:textId="0153582E" w:rsidR="00532235" w:rsidRPr="00745412" w:rsidRDefault="006807C6" w:rsidP="008E124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532235" w:rsidRPr="0074541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32235" w:rsidRPr="0074541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748D88D" w14:textId="77777777" w:rsidR="00532235" w:rsidRPr="00745412" w:rsidRDefault="00532235" w:rsidP="008E124A">
            <w:pPr>
              <w:spacing w:line="32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0A86247" w14:textId="77777777" w:rsidR="00532235" w:rsidRPr="00745412" w:rsidRDefault="00532235" w:rsidP="008E124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4541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454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36CF1B74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2DE4929B" w14:textId="77777777" w:rsidR="006807C6" w:rsidRPr="00745412" w:rsidRDefault="006807C6" w:rsidP="006807C6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45412">
              <w:rPr>
                <w:rFonts w:ascii="Angsana New" w:hAnsi="Angsana New"/>
                <w:sz w:val="24"/>
                <w:szCs w:val="24"/>
              </w:rPr>
              <w:t>3</w:t>
            </w:r>
            <w:r w:rsidRPr="00745412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74541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6C5CD7F" w14:textId="34D90FFD" w:rsidR="00532235" w:rsidRPr="00745412" w:rsidRDefault="006807C6" w:rsidP="006807C6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45412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8" w:type="dxa"/>
          </w:tcPr>
          <w:p w14:paraId="6D693C1A" w14:textId="77777777" w:rsidR="00532235" w:rsidRPr="00745412" w:rsidRDefault="00532235" w:rsidP="008E124A">
            <w:pPr>
              <w:spacing w:line="32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933AFC5" w14:textId="77777777" w:rsidR="00532235" w:rsidRPr="00745412" w:rsidRDefault="00532235" w:rsidP="008E124A">
            <w:pPr>
              <w:spacing w:line="32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74541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7454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532235" w:rsidRPr="00745412" w14:paraId="5864D7B8" w14:textId="77777777" w:rsidTr="00221028">
        <w:trPr>
          <w:cantSplit/>
          <w:jc w:val="right"/>
        </w:trPr>
        <w:tc>
          <w:tcPr>
            <w:tcW w:w="4025" w:type="dxa"/>
          </w:tcPr>
          <w:p w14:paraId="2D91FEC3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>ณ วันต</w:t>
            </w: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4E7426D" w14:textId="452EC4C5" w:rsidR="00532235" w:rsidRPr="00745412" w:rsidRDefault="00CD6A78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D6A78">
              <w:rPr>
                <w:rFonts w:ascii="Angsana New" w:hAnsi="Angsana New"/>
                <w:sz w:val="24"/>
                <w:szCs w:val="24"/>
              </w:rPr>
              <w:t>14,277</w:t>
            </w:r>
          </w:p>
        </w:tc>
        <w:tc>
          <w:tcPr>
            <w:tcW w:w="137" w:type="dxa"/>
          </w:tcPr>
          <w:p w14:paraId="46EC234B" w14:textId="77777777" w:rsidR="00532235" w:rsidRPr="00745412" w:rsidRDefault="00532235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6C12C9F6" w14:textId="77777777" w:rsidR="00532235" w:rsidRPr="00745412" w:rsidRDefault="00532235" w:rsidP="008E124A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12,753</w:t>
            </w:r>
          </w:p>
        </w:tc>
        <w:tc>
          <w:tcPr>
            <w:tcW w:w="138" w:type="dxa"/>
            <w:vAlign w:val="bottom"/>
          </w:tcPr>
          <w:p w14:paraId="27DADAC7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  <w:vAlign w:val="bottom"/>
          </w:tcPr>
          <w:p w14:paraId="1207DA3D" w14:textId="5A1E9428" w:rsidR="00532235" w:rsidRPr="00745412" w:rsidRDefault="0066446F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12,986</w:t>
            </w:r>
          </w:p>
        </w:tc>
        <w:tc>
          <w:tcPr>
            <w:tcW w:w="138" w:type="dxa"/>
            <w:vAlign w:val="bottom"/>
          </w:tcPr>
          <w:p w14:paraId="524C16BF" w14:textId="77777777" w:rsidR="00532235" w:rsidRPr="00745412" w:rsidRDefault="00532235" w:rsidP="008E12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4C118D41" w14:textId="77777777" w:rsidR="00532235" w:rsidRPr="00745412" w:rsidRDefault="00532235" w:rsidP="008E124A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11,792</w:t>
            </w:r>
          </w:p>
        </w:tc>
      </w:tr>
      <w:tr w:rsidR="00532235" w:rsidRPr="00745412" w14:paraId="6961776E" w14:textId="77777777" w:rsidTr="00221028">
        <w:trPr>
          <w:cantSplit/>
          <w:jc w:val="right"/>
        </w:trPr>
        <w:tc>
          <w:tcPr>
            <w:tcW w:w="4025" w:type="dxa"/>
          </w:tcPr>
          <w:p w14:paraId="2FB49745" w14:textId="77777777" w:rsidR="00532235" w:rsidRPr="00745412" w:rsidRDefault="00532235" w:rsidP="008E124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vAlign w:val="bottom"/>
          </w:tcPr>
          <w:p w14:paraId="3E1BFB59" w14:textId="3892EAB3" w:rsidR="00532235" w:rsidRPr="00745412" w:rsidRDefault="00CD6A78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1,660</w:t>
            </w:r>
          </w:p>
        </w:tc>
        <w:tc>
          <w:tcPr>
            <w:tcW w:w="137" w:type="dxa"/>
          </w:tcPr>
          <w:p w14:paraId="52865189" w14:textId="77777777" w:rsidR="00532235" w:rsidRPr="00745412" w:rsidRDefault="00532235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5F2C433" w14:textId="77777777" w:rsidR="00532235" w:rsidRPr="00745412" w:rsidRDefault="00532235" w:rsidP="008E124A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1,982</w:t>
            </w:r>
          </w:p>
        </w:tc>
        <w:tc>
          <w:tcPr>
            <w:tcW w:w="138" w:type="dxa"/>
          </w:tcPr>
          <w:p w14:paraId="4D5D7A52" w14:textId="77777777" w:rsidR="00532235" w:rsidRPr="00745412" w:rsidRDefault="00532235" w:rsidP="008E124A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62A728F" w14:textId="667DCE74" w:rsidR="00532235" w:rsidRPr="00745412" w:rsidRDefault="0066446F" w:rsidP="008E124A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1,343</w:t>
            </w:r>
          </w:p>
        </w:tc>
        <w:tc>
          <w:tcPr>
            <w:tcW w:w="138" w:type="dxa"/>
          </w:tcPr>
          <w:p w14:paraId="75799876" w14:textId="77777777" w:rsidR="00532235" w:rsidRPr="00745412" w:rsidRDefault="00532235" w:rsidP="008E124A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54DACFC4" w14:textId="77777777" w:rsidR="00532235" w:rsidRPr="00745412" w:rsidRDefault="00532235" w:rsidP="008E124A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1,652</w:t>
            </w:r>
          </w:p>
        </w:tc>
      </w:tr>
      <w:tr w:rsidR="0066446F" w:rsidRPr="00745412" w14:paraId="6511064F" w14:textId="77777777" w:rsidTr="00221028">
        <w:trPr>
          <w:cantSplit/>
          <w:jc w:val="right"/>
        </w:trPr>
        <w:tc>
          <w:tcPr>
            <w:tcW w:w="4025" w:type="dxa"/>
          </w:tcPr>
          <w:p w14:paraId="5B2FA002" w14:textId="77777777" w:rsidR="0066446F" w:rsidRPr="00745412" w:rsidRDefault="0066446F" w:rsidP="0066446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 xml:space="preserve">ปรับปรุงอื่น </w:t>
            </w:r>
          </w:p>
        </w:tc>
        <w:tc>
          <w:tcPr>
            <w:tcW w:w="992" w:type="dxa"/>
            <w:vAlign w:val="bottom"/>
          </w:tcPr>
          <w:p w14:paraId="4D1A5FE4" w14:textId="47E9AD8E" w:rsidR="0066446F" w:rsidRPr="00745412" w:rsidRDefault="00CD6A78" w:rsidP="0066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7DD8EA4" w14:textId="77777777" w:rsidR="0066446F" w:rsidRPr="00745412" w:rsidRDefault="0066446F" w:rsidP="0066446F">
            <w:pPr>
              <w:tabs>
                <w:tab w:val="clear" w:pos="907"/>
                <w:tab w:val="left" w:pos="715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59B5D0C4" w14:textId="77777777" w:rsidR="0066446F" w:rsidRPr="00745412" w:rsidRDefault="0066446F" w:rsidP="0066446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(458)</w:t>
            </w:r>
          </w:p>
        </w:tc>
        <w:tc>
          <w:tcPr>
            <w:tcW w:w="138" w:type="dxa"/>
          </w:tcPr>
          <w:p w14:paraId="2F16C8F8" w14:textId="77777777" w:rsidR="0066446F" w:rsidRPr="00745412" w:rsidRDefault="0066446F" w:rsidP="0066446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18289CCD" w14:textId="2FA7D6EB" w:rsidR="0066446F" w:rsidRPr="00745412" w:rsidRDefault="0066446F" w:rsidP="00664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541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9141B9E" w14:textId="77777777" w:rsidR="0066446F" w:rsidRPr="00745412" w:rsidRDefault="0066446F" w:rsidP="0066446F">
            <w:pPr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4374709D" w14:textId="77777777" w:rsidR="0066446F" w:rsidRPr="00745412" w:rsidRDefault="0066446F" w:rsidP="0066446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(458)</w:t>
            </w:r>
          </w:p>
        </w:tc>
      </w:tr>
      <w:tr w:rsidR="0066446F" w:rsidRPr="00745412" w14:paraId="2B08F305" w14:textId="77777777" w:rsidTr="00221028">
        <w:trPr>
          <w:cantSplit/>
          <w:jc w:val="right"/>
        </w:trPr>
        <w:tc>
          <w:tcPr>
            <w:tcW w:w="4025" w:type="dxa"/>
          </w:tcPr>
          <w:p w14:paraId="592BE548" w14:textId="77777777" w:rsidR="0066446F" w:rsidRPr="00745412" w:rsidRDefault="0066446F" w:rsidP="0066446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745412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45412">
              <w:rPr>
                <w:rFonts w:ascii="Angsana New" w:hAnsi="Angsana New"/>
                <w:sz w:val="24"/>
                <w:szCs w:val="24"/>
                <w:cs/>
              </w:rPr>
              <w:t>ณ วันส</w:t>
            </w:r>
            <w:r w:rsidRPr="00745412">
              <w:rPr>
                <w:rFonts w:ascii="Angsana New" w:hAnsi="Angsana New" w:hint="cs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07DA2B" w14:textId="3F8E0F31" w:rsidR="0066446F" w:rsidRPr="00745412" w:rsidRDefault="00CD6A78" w:rsidP="0066446F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15,937</w:t>
            </w:r>
          </w:p>
        </w:tc>
        <w:tc>
          <w:tcPr>
            <w:tcW w:w="137" w:type="dxa"/>
          </w:tcPr>
          <w:p w14:paraId="3C496363" w14:textId="77777777" w:rsidR="0066446F" w:rsidRPr="00745412" w:rsidRDefault="0066446F" w:rsidP="0066446F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6676968B" w14:textId="77777777" w:rsidR="0066446F" w:rsidRPr="00745412" w:rsidRDefault="0066446F" w:rsidP="0066446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14,277</w:t>
            </w:r>
          </w:p>
        </w:tc>
        <w:tc>
          <w:tcPr>
            <w:tcW w:w="138" w:type="dxa"/>
            <w:vAlign w:val="bottom"/>
          </w:tcPr>
          <w:p w14:paraId="6E7A3A92" w14:textId="77777777" w:rsidR="0066446F" w:rsidRPr="00745412" w:rsidRDefault="0066446F" w:rsidP="0066446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25D857" w14:textId="0EE2E434" w:rsidR="0066446F" w:rsidRPr="00745412" w:rsidRDefault="0066446F" w:rsidP="0066446F">
            <w:pPr>
              <w:tabs>
                <w:tab w:val="clear" w:pos="907"/>
                <w:tab w:val="left" w:pos="715"/>
              </w:tabs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446F">
              <w:rPr>
                <w:rFonts w:ascii="Angsana New" w:hAnsi="Angsana New"/>
                <w:sz w:val="24"/>
                <w:szCs w:val="24"/>
              </w:rPr>
              <w:t>14,329</w:t>
            </w:r>
          </w:p>
        </w:tc>
        <w:tc>
          <w:tcPr>
            <w:tcW w:w="138" w:type="dxa"/>
            <w:vAlign w:val="bottom"/>
          </w:tcPr>
          <w:p w14:paraId="60E9719F" w14:textId="77777777" w:rsidR="0066446F" w:rsidRPr="00745412" w:rsidRDefault="0066446F" w:rsidP="0066446F">
            <w:pPr>
              <w:spacing w:line="32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76B8CFCD" w14:textId="77777777" w:rsidR="0066446F" w:rsidRPr="00745412" w:rsidRDefault="0066446F" w:rsidP="0066446F">
            <w:pPr>
              <w:spacing w:line="32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412">
              <w:rPr>
                <w:rFonts w:ascii="Angsana New" w:hAnsi="Angsana New"/>
                <w:sz w:val="24"/>
                <w:szCs w:val="24"/>
              </w:rPr>
              <w:t>12,986</w:t>
            </w:r>
          </w:p>
        </w:tc>
      </w:tr>
    </w:tbl>
    <w:p w14:paraId="36F8A977" w14:textId="77777777" w:rsidR="004D7A83" w:rsidRDefault="004D7A83" w:rsidP="0053223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D6185CF" w14:textId="63044C86" w:rsidR="00AF4798" w:rsidRPr="007928F9" w:rsidRDefault="00AF4798" w:rsidP="00532235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4557CCF6" w14:textId="39B47197" w:rsidR="006807C6" w:rsidRPr="00720606" w:rsidRDefault="006807C6" w:rsidP="006807C6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สำหรับงวด</w:t>
      </w:r>
      <w:r w:rsidRPr="00720606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720606">
        <w:rPr>
          <w:rFonts w:ascii="Angsana New" w:hAnsi="Angsana New"/>
          <w:sz w:val="32"/>
          <w:szCs w:val="32"/>
          <w:cs/>
        </w:rPr>
        <w:t>เก้าเดือนสิ้นสุดวันที่</w:t>
      </w:r>
      <w:r w:rsidRPr="00720606">
        <w:rPr>
          <w:rFonts w:ascii="Angsana New" w:hAnsi="Angsana New"/>
          <w:sz w:val="32"/>
          <w:szCs w:val="32"/>
        </w:rPr>
        <w:t xml:space="preserve"> 30</w:t>
      </w:r>
      <w:r w:rsidRPr="00720606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720606">
        <w:rPr>
          <w:rFonts w:ascii="Angsana New" w:hAnsi="Angsana New"/>
          <w:sz w:val="32"/>
          <w:szCs w:val="32"/>
        </w:rPr>
        <w:t>256</w:t>
      </w:r>
      <w:r w:rsidR="002A5479">
        <w:rPr>
          <w:rFonts w:ascii="Angsana New" w:hAnsi="Angsana New"/>
          <w:sz w:val="32"/>
          <w:szCs w:val="32"/>
        </w:rPr>
        <w:t>5</w:t>
      </w:r>
      <w:r w:rsidRPr="00720606">
        <w:rPr>
          <w:rFonts w:ascii="Angsana New" w:hAnsi="Angsana New"/>
          <w:sz w:val="32"/>
          <w:szCs w:val="32"/>
          <w:cs/>
        </w:rPr>
        <w:t xml:space="preserve"> และ </w:t>
      </w:r>
      <w:r w:rsidRPr="0072060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4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5"/>
        <w:gridCol w:w="142"/>
        <w:gridCol w:w="1276"/>
        <w:gridCol w:w="142"/>
        <w:gridCol w:w="1275"/>
        <w:gridCol w:w="143"/>
        <w:gridCol w:w="1275"/>
      </w:tblGrid>
      <w:tr w:rsidR="00583D75" w:rsidRPr="00035707" w14:paraId="6403075B" w14:textId="77777777" w:rsidTr="00E6124F">
        <w:trPr>
          <w:cantSplit/>
        </w:trPr>
        <w:tc>
          <w:tcPr>
            <w:tcW w:w="2835" w:type="dxa"/>
          </w:tcPr>
          <w:p w14:paraId="098967A9" w14:textId="77777777" w:rsidR="00583D75" w:rsidRPr="00035707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ab/>
            </w:r>
            <w:r w:rsidRPr="0003570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75A7337" w14:textId="77777777" w:rsidR="00583D75" w:rsidRPr="00E375D2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83D75" w:rsidRPr="00035707" w14:paraId="7FAB2365" w14:textId="77777777" w:rsidTr="00E6124F">
        <w:trPr>
          <w:cantSplit/>
        </w:trPr>
        <w:tc>
          <w:tcPr>
            <w:tcW w:w="2835" w:type="dxa"/>
          </w:tcPr>
          <w:p w14:paraId="633E09FE" w14:textId="77777777" w:rsidR="00583D75" w:rsidRPr="00035707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E12509B" w14:textId="77777777" w:rsidR="00583D75" w:rsidRPr="00E375D2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 </w:t>
            </w:r>
          </w:p>
        </w:tc>
      </w:tr>
      <w:tr w:rsidR="00583D75" w:rsidRPr="00035707" w14:paraId="4BCB872F" w14:textId="77777777" w:rsidTr="00E6124F">
        <w:trPr>
          <w:cantSplit/>
        </w:trPr>
        <w:tc>
          <w:tcPr>
            <w:tcW w:w="2835" w:type="dxa"/>
          </w:tcPr>
          <w:p w14:paraId="6379D8C5" w14:textId="77777777" w:rsidR="00583D75" w:rsidRPr="00035707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7DD9CD" w14:textId="77777777" w:rsidR="00583D75" w:rsidRPr="00035707" w:rsidRDefault="00583D75" w:rsidP="008E124A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7B197E50" w14:textId="085CB8E1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03570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07C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1C0FB209" w14:textId="77777777" w:rsidR="00583D75" w:rsidRPr="00035707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212DB732" w14:textId="0D9E94A5" w:rsidR="00583D75" w:rsidRPr="00035707" w:rsidRDefault="00583D75" w:rsidP="008E124A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</w:t>
            </w:r>
            <w:r w:rsidR="006807C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E375D2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ดือนสิ้นสุด</w:t>
            </w:r>
          </w:p>
          <w:p w14:paraId="71D9CE48" w14:textId="2D88E209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03570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07C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83D75" w:rsidRPr="00035707" w14:paraId="21239B71" w14:textId="77777777" w:rsidTr="00E6124F">
        <w:trPr>
          <w:cantSplit/>
        </w:trPr>
        <w:tc>
          <w:tcPr>
            <w:tcW w:w="2835" w:type="dxa"/>
          </w:tcPr>
          <w:p w14:paraId="5A0DE69F" w14:textId="77777777" w:rsidR="00583D75" w:rsidRPr="00E375D2" w:rsidRDefault="00583D75" w:rsidP="008E124A">
            <w:pPr>
              <w:tabs>
                <w:tab w:val="clear" w:pos="6322"/>
                <w:tab w:val="left" w:pos="284"/>
                <w:tab w:val="left" w:pos="851"/>
                <w:tab w:val="left" w:pos="1418"/>
                <w:tab w:val="left" w:pos="2292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25545B7" w14:textId="2F100450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256</w:t>
            </w:r>
            <w:r w:rsidRPr="00E375D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7C606328" w14:textId="77777777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8C8E208" w14:textId="4D598932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D9400FB" w14:textId="77777777" w:rsidR="00583D75" w:rsidRPr="00035707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1F6803D" w14:textId="71206BE6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256</w:t>
            </w:r>
            <w:r w:rsidRPr="00E375D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3" w:type="dxa"/>
          </w:tcPr>
          <w:p w14:paraId="48A28318" w14:textId="77777777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D8C0EE1" w14:textId="6A3362B5" w:rsidR="00583D75" w:rsidRPr="00035707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570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D6A78" w:rsidRPr="00035707" w14:paraId="2BACBEC9" w14:textId="77777777" w:rsidTr="00E6124F">
        <w:trPr>
          <w:cantSplit/>
        </w:trPr>
        <w:tc>
          <w:tcPr>
            <w:tcW w:w="2835" w:type="dxa"/>
          </w:tcPr>
          <w:p w14:paraId="6E0EFF63" w14:textId="77777777" w:rsidR="00CD6A78" w:rsidRPr="00035707" w:rsidRDefault="00CD6A78" w:rsidP="00CD6A78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506861CA" w14:textId="01A20495" w:rsidR="00CD6A78" w:rsidRPr="00035707" w:rsidRDefault="00CD6A78" w:rsidP="00CD6A7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42" w:type="dxa"/>
          </w:tcPr>
          <w:p w14:paraId="4F7C60B8" w14:textId="77777777" w:rsidR="00CD6A78" w:rsidRPr="00035707" w:rsidRDefault="00CD6A78" w:rsidP="00CD6A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197409E" w14:textId="50B65C48" w:rsidR="00CD6A78" w:rsidRPr="00035707" w:rsidRDefault="00CD6A78" w:rsidP="00CD6A7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42" w:type="dxa"/>
          </w:tcPr>
          <w:p w14:paraId="5296DC11" w14:textId="77777777" w:rsidR="00CD6A78" w:rsidRPr="00E375D2" w:rsidRDefault="00CD6A78" w:rsidP="00CD6A7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0855CF5" w14:textId="3DEDC420" w:rsidR="00CD6A78" w:rsidRPr="00035707" w:rsidRDefault="00CD6A78" w:rsidP="00CD6A7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6A78">
              <w:rPr>
                <w:rFonts w:ascii="Angsana New" w:hAnsi="Angsana New"/>
                <w:sz w:val="28"/>
                <w:szCs w:val="28"/>
              </w:rPr>
              <w:t xml:space="preserve"> 1,510 </w:t>
            </w:r>
          </w:p>
        </w:tc>
        <w:tc>
          <w:tcPr>
            <w:tcW w:w="143" w:type="dxa"/>
          </w:tcPr>
          <w:p w14:paraId="174BE23F" w14:textId="77777777" w:rsidR="00CD6A78" w:rsidRPr="00035707" w:rsidRDefault="00CD6A78" w:rsidP="00CD6A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5334A0D" w14:textId="0602287C" w:rsidR="00CD6A78" w:rsidRPr="00035707" w:rsidRDefault="00CD6A78" w:rsidP="00CD6A7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1,357</w:t>
            </w:r>
          </w:p>
        </w:tc>
      </w:tr>
      <w:tr w:rsidR="00CD6A78" w:rsidRPr="00035707" w14:paraId="1D4590D5" w14:textId="77777777" w:rsidTr="00E6124F">
        <w:trPr>
          <w:cantSplit/>
        </w:trPr>
        <w:tc>
          <w:tcPr>
            <w:tcW w:w="2835" w:type="dxa"/>
          </w:tcPr>
          <w:p w14:paraId="1D1FEFF3" w14:textId="77777777" w:rsidR="00CD6A78" w:rsidRPr="00035707" w:rsidRDefault="00CD6A78" w:rsidP="00CD6A78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450954" w14:textId="254E7130" w:rsidR="00CD6A78" w:rsidRPr="00E375D2" w:rsidRDefault="00CD6A78" w:rsidP="00CD6A7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42" w:type="dxa"/>
          </w:tcPr>
          <w:p w14:paraId="0C83C35F" w14:textId="77777777" w:rsidR="00CD6A78" w:rsidRPr="00035707" w:rsidRDefault="00CD6A78" w:rsidP="00CD6A78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EABDB3" w14:textId="18CDCA0E" w:rsidR="00CD6A78" w:rsidRPr="00035707" w:rsidRDefault="00CD6A78" w:rsidP="00CD6A7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42" w:type="dxa"/>
          </w:tcPr>
          <w:p w14:paraId="097C399F" w14:textId="77777777" w:rsidR="00CD6A78" w:rsidRPr="00E375D2" w:rsidRDefault="00CD6A78" w:rsidP="00CD6A78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DBB4813" w14:textId="3BF625E4" w:rsidR="00CD6A78" w:rsidRPr="00035707" w:rsidRDefault="00CD6A78" w:rsidP="00CD6A7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6A78">
              <w:rPr>
                <w:rFonts w:ascii="Angsana New" w:hAnsi="Angsana New"/>
                <w:sz w:val="28"/>
                <w:szCs w:val="28"/>
              </w:rPr>
              <w:t xml:space="preserve"> 1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CD6A7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</w:tcPr>
          <w:p w14:paraId="14C8ED67" w14:textId="77777777" w:rsidR="00CD6A78" w:rsidRPr="00035707" w:rsidRDefault="00CD6A78" w:rsidP="00CD6A78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B483C7D" w14:textId="3FE9278D" w:rsidR="00CD6A78" w:rsidRPr="00035707" w:rsidRDefault="00CD6A78" w:rsidP="00CD6A7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129</w:t>
            </w:r>
          </w:p>
        </w:tc>
      </w:tr>
      <w:tr w:rsidR="006807C6" w:rsidRPr="00035707" w14:paraId="2B6ACE69" w14:textId="77777777" w:rsidTr="00E6124F">
        <w:trPr>
          <w:cantSplit/>
        </w:trPr>
        <w:tc>
          <w:tcPr>
            <w:tcW w:w="2835" w:type="dxa"/>
          </w:tcPr>
          <w:p w14:paraId="10D1F3F4" w14:textId="77777777" w:rsidR="006807C6" w:rsidRPr="00E375D2" w:rsidRDefault="006807C6" w:rsidP="006807C6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/>
                <w:sz w:val="28"/>
                <w:szCs w:val="28"/>
              </w:rPr>
              <w:tab/>
            </w:r>
            <w:r w:rsidRPr="00E375D2">
              <w:rPr>
                <w:rFonts w:ascii="Angsana New" w:hAnsi="Angsana New"/>
                <w:sz w:val="28"/>
                <w:szCs w:val="28"/>
              </w:rPr>
              <w:tab/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188906F" w14:textId="22B7442A" w:rsidR="006807C6" w:rsidRPr="00035707" w:rsidRDefault="00CD6A78" w:rsidP="0068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42" w:type="dxa"/>
          </w:tcPr>
          <w:p w14:paraId="4F19E663" w14:textId="77777777" w:rsidR="006807C6" w:rsidRPr="00035707" w:rsidRDefault="006807C6" w:rsidP="006807C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A84BAB" w14:textId="40D90C77" w:rsidR="006807C6" w:rsidRPr="00035707" w:rsidRDefault="006807C6" w:rsidP="0068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42" w:type="dxa"/>
          </w:tcPr>
          <w:p w14:paraId="666BA195" w14:textId="77777777" w:rsidR="006807C6" w:rsidRPr="00E375D2" w:rsidRDefault="006807C6" w:rsidP="006807C6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A22AF63" w14:textId="14806C88" w:rsidR="006807C6" w:rsidRPr="00035707" w:rsidRDefault="00CD6A78" w:rsidP="0068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1,660</w:t>
            </w:r>
          </w:p>
        </w:tc>
        <w:tc>
          <w:tcPr>
            <w:tcW w:w="143" w:type="dxa"/>
          </w:tcPr>
          <w:p w14:paraId="2FAF5623" w14:textId="77777777" w:rsidR="006807C6" w:rsidRPr="00035707" w:rsidRDefault="006807C6" w:rsidP="006807C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4884924" w14:textId="6C19533F" w:rsidR="006807C6" w:rsidRPr="00035707" w:rsidRDefault="006807C6" w:rsidP="0068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1,486</w:t>
            </w:r>
          </w:p>
        </w:tc>
      </w:tr>
    </w:tbl>
    <w:p w14:paraId="315728EC" w14:textId="02B4C65E" w:rsidR="004A3A68" w:rsidRDefault="004A3A68" w:rsidP="00532235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/>
          <w:sz w:val="32"/>
          <w:szCs w:val="32"/>
          <w:highlight w:val="yellow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3"/>
        <w:gridCol w:w="1274"/>
      </w:tblGrid>
      <w:tr w:rsidR="00583D75" w:rsidRPr="002B243E" w14:paraId="656FF4FD" w14:textId="77777777" w:rsidTr="00E6124F">
        <w:trPr>
          <w:cantSplit/>
        </w:trPr>
        <w:tc>
          <w:tcPr>
            <w:tcW w:w="2835" w:type="dxa"/>
          </w:tcPr>
          <w:p w14:paraId="3F519599" w14:textId="77777777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7E4F3F6" w14:textId="77777777" w:rsidR="00583D75" w:rsidRPr="00E375D2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83D75" w:rsidRPr="002B243E" w14:paraId="3BFB11B2" w14:textId="77777777" w:rsidTr="00E6124F">
        <w:trPr>
          <w:cantSplit/>
        </w:trPr>
        <w:tc>
          <w:tcPr>
            <w:tcW w:w="2835" w:type="dxa"/>
          </w:tcPr>
          <w:p w14:paraId="131678D6" w14:textId="77777777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02664EF" w14:textId="77777777" w:rsidR="00583D75" w:rsidRPr="00E375D2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6807C6" w:rsidRPr="002B243E" w14:paraId="4943BA3A" w14:textId="77777777" w:rsidTr="00E6124F">
        <w:trPr>
          <w:cantSplit/>
          <w:trHeight w:val="405"/>
        </w:trPr>
        <w:tc>
          <w:tcPr>
            <w:tcW w:w="2835" w:type="dxa"/>
          </w:tcPr>
          <w:p w14:paraId="29E2B095" w14:textId="77777777" w:rsidR="006807C6" w:rsidRPr="002B243E" w:rsidRDefault="006807C6" w:rsidP="0068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08AD7C" w14:textId="77777777" w:rsidR="006807C6" w:rsidRPr="00720606" w:rsidRDefault="006807C6" w:rsidP="006807C6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3CDE986C" w14:textId="15F42AD1" w:rsidR="006807C6" w:rsidRPr="002B243E" w:rsidRDefault="006807C6" w:rsidP="006807C6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20606">
              <w:rPr>
                <w:rFonts w:ascii="Angsana New" w:hAnsi="Angsana New"/>
                <w:sz w:val="28"/>
                <w:szCs w:val="28"/>
              </w:rPr>
              <w:t>30</w:t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2" w:type="dxa"/>
          </w:tcPr>
          <w:p w14:paraId="428A4D5D" w14:textId="77777777" w:rsidR="006807C6" w:rsidRPr="002B243E" w:rsidRDefault="006807C6" w:rsidP="0068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5A581787" w14:textId="77777777" w:rsidR="006807C6" w:rsidRPr="00720606" w:rsidRDefault="006807C6" w:rsidP="006807C6">
            <w:pPr>
              <w:pStyle w:val="BlockText"/>
              <w:tabs>
                <w:tab w:val="left" w:pos="6804"/>
              </w:tabs>
              <w:spacing w:before="0" w:line="300" w:lineRule="exact"/>
              <w:ind w:left="-108" w:right="-10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</w:p>
          <w:p w14:paraId="37B581DD" w14:textId="008B6C5D" w:rsidR="006807C6" w:rsidRPr="002B243E" w:rsidRDefault="006807C6" w:rsidP="006807C6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72060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060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583D75" w:rsidRPr="002B243E" w14:paraId="489C334C" w14:textId="77777777" w:rsidTr="00E6124F">
        <w:trPr>
          <w:cantSplit/>
        </w:trPr>
        <w:tc>
          <w:tcPr>
            <w:tcW w:w="2835" w:type="dxa"/>
          </w:tcPr>
          <w:p w14:paraId="464C0CBA" w14:textId="77777777" w:rsidR="00583D75" w:rsidRPr="00E375D2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E910440" w14:textId="59189CAF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256</w:t>
            </w:r>
            <w:r w:rsidRPr="00E375D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4C5CEC6E" w14:textId="77777777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3E7286E" w14:textId="5D8F63CE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7606D016" w14:textId="77777777" w:rsidR="00583D75" w:rsidRPr="002B243E" w:rsidRDefault="00583D75" w:rsidP="008E124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69CACF" w14:textId="4ACAB9AC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256</w:t>
            </w:r>
            <w:r w:rsidRPr="00E375D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3" w:type="dxa"/>
          </w:tcPr>
          <w:p w14:paraId="3B9659EA" w14:textId="77777777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2044372" w14:textId="60B08452" w:rsidR="00583D75" w:rsidRPr="002B243E" w:rsidRDefault="00583D75" w:rsidP="008E12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243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6446F" w:rsidRPr="002B243E" w14:paraId="72DB690A" w14:textId="77777777" w:rsidTr="00E6124F">
        <w:trPr>
          <w:cantSplit/>
        </w:trPr>
        <w:tc>
          <w:tcPr>
            <w:tcW w:w="2835" w:type="dxa"/>
          </w:tcPr>
          <w:p w14:paraId="2B68BE02" w14:textId="77777777" w:rsidR="0066446F" w:rsidRPr="002B243E" w:rsidRDefault="0066446F" w:rsidP="0066446F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76" w:type="dxa"/>
          </w:tcPr>
          <w:p w14:paraId="6C4E0C92" w14:textId="341C54E3" w:rsidR="0066446F" w:rsidRPr="002B243E" w:rsidRDefault="0066446F" w:rsidP="0066446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42" w:type="dxa"/>
          </w:tcPr>
          <w:p w14:paraId="09451F93" w14:textId="77777777" w:rsidR="0066446F" w:rsidRPr="002B243E" w:rsidRDefault="0066446F" w:rsidP="006644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BD8F87C" w14:textId="383416F8" w:rsidR="0066446F" w:rsidRPr="002B243E" w:rsidRDefault="0066446F" w:rsidP="0066446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42" w:type="dxa"/>
          </w:tcPr>
          <w:p w14:paraId="0DC17BBA" w14:textId="77777777" w:rsidR="0066446F" w:rsidRPr="00E375D2" w:rsidRDefault="0066446F" w:rsidP="0066446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2B43768" w14:textId="31F76FC1" w:rsidR="0066446F" w:rsidRPr="002B243E" w:rsidRDefault="0066446F" w:rsidP="0066446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46F">
              <w:rPr>
                <w:rFonts w:ascii="Angsana New" w:hAnsi="Angsana New"/>
                <w:sz w:val="28"/>
                <w:szCs w:val="28"/>
              </w:rPr>
              <w:t xml:space="preserve"> 1,209 </w:t>
            </w:r>
          </w:p>
        </w:tc>
        <w:tc>
          <w:tcPr>
            <w:tcW w:w="143" w:type="dxa"/>
          </w:tcPr>
          <w:p w14:paraId="66BE6A65" w14:textId="77777777" w:rsidR="0066446F" w:rsidRPr="002B243E" w:rsidRDefault="0066446F" w:rsidP="0066446F">
            <w:pPr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20487D3" w14:textId="55DA09D8" w:rsidR="0066446F" w:rsidRPr="002B243E" w:rsidRDefault="0066446F" w:rsidP="0066446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1,121</w:t>
            </w:r>
          </w:p>
        </w:tc>
      </w:tr>
      <w:tr w:rsidR="0066446F" w:rsidRPr="002B243E" w14:paraId="09E72F5C" w14:textId="77777777" w:rsidTr="00E6124F">
        <w:trPr>
          <w:cantSplit/>
        </w:trPr>
        <w:tc>
          <w:tcPr>
            <w:tcW w:w="2835" w:type="dxa"/>
          </w:tcPr>
          <w:p w14:paraId="66599818" w14:textId="77777777" w:rsidR="0066446F" w:rsidRPr="002B243E" w:rsidRDefault="0066446F" w:rsidP="0066446F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375D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62CCD7A" w14:textId="70A59862" w:rsidR="0066446F" w:rsidRPr="002B243E" w:rsidRDefault="0066446F" w:rsidP="0066446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2" w:type="dxa"/>
          </w:tcPr>
          <w:p w14:paraId="4FD3855B" w14:textId="77777777" w:rsidR="0066446F" w:rsidRPr="002B243E" w:rsidRDefault="0066446F" w:rsidP="006644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0AFCB34" w14:textId="41620348" w:rsidR="0066446F" w:rsidRPr="002B243E" w:rsidRDefault="0066446F" w:rsidP="0066446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2" w:type="dxa"/>
          </w:tcPr>
          <w:p w14:paraId="731346E1" w14:textId="77777777" w:rsidR="0066446F" w:rsidRPr="00E375D2" w:rsidRDefault="0066446F" w:rsidP="0066446F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932066" w14:textId="485764F5" w:rsidR="0066446F" w:rsidRPr="002B243E" w:rsidRDefault="0066446F" w:rsidP="0066446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46F">
              <w:rPr>
                <w:rFonts w:ascii="Angsana New" w:hAnsi="Angsana New"/>
                <w:sz w:val="28"/>
                <w:szCs w:val="28"/>
              </w:rPr>
              <w:t xml:space="preserve"> 134 </w:t>
            </w:r>
          </w:p>
        </w:tc>
        <w:tc>
          <w:tcPr>
            <w:tcW w:w="143" w:type="dxa"/>
          </w:tcPr>
          <w:p w14:paraId="384EB568" w14:textId="77777777" w:rsidR="0066446F" w:rsidRPr="002B243E" w:rsidRDefault="0066446F" w:rsidP="0066446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E923424" w14:textId="28B897E9" w:rsidR="0066446F" w:rsidRPr="002B243E" w:rsidRDefault="0066446F" w:rsidP="0066446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6807C6" w:rsidRPr="002B243E" w14:paraId="04958058" w14:textId="77777777" w:rsidTr="00E6124F">
        <w:trPr>
          <w:cantSplit/>
        </w:trPr>
        <w:tc>
          <w:tcPr>
            <w:tcW w:w="2835" w:type="dxa"/>
          </w:tcPr>
          <w:p w14:paraId="05108D94" w14:textId="77777777" w:rsidR="006807C6" w:rsidRPr="00E375D2" w:rsidRDefault="006807C6" w:rsidP="006807C6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75D2">
              <w:rPr>
                <w:rFonts w:ascii="Angsana New" w:hAnsi="Angsana New"/>
                <w:sz w:val="28"/>
                <w:szCs w:val="28"/>
              </w:rPr>
              <w:tab/>
            </w:r>
            <w:r w:rsidRPr="00E375D2">
              <w:rPr>
                <w:rFonts w:ascii="Angsana New" w:hAnsi="Angsana New"/>
                <w:sz w:val="28"/>
                <w:szCs w:val="28"/>
              </w:rPr>
              <w:tab/>
            </w:r>
            <w:r w:rsidRPr="00E375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714203C" w14:textId="4B4D6094" w:rsidR="006807C6" w:rsidRPr="002B243E" w:rsidRDefault="0066446F" w:rsidP="0068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142" w:type="dxa"/>
          </w:tcPr>
          <w:p w14:paraId="0A2583DA" w14:textId="77777777" w:rsidR="006807C6" w:rsidRPr="002B243E" w:rsidRDefault="006807C6" w:rsidP="006807C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C4004CE" w14:textId="6824BD2B" w:rsidR="006807C6" w:rsidRPr="002B243E" w:rsidRDefault="006807C6" w:rsidP="0068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42" w:type="dxa"/>
          </w:tcPr>
          <w:p w14:paraId="1F053F09" w14:textId="77777777" w:rsidR="006807C6" w:rsidRPr="00E375D2" w:rsidRDefault="006807C6" w:rsidP="006807C6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4FFAD6" w14:textId="46B2109D" w:rsidR="006807C6" w:rsidRPr="002B243E" w:rsidRDefault="0066446F" w:rsidP="0068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446F">
              <w:rPr>
                <w:rFonts w:ascii="Angsana New" w:hAnsi="Angsana New"/>
                <w:sz w:val="28"/>
                <w:szCs w:val="28"/>
              </w:rPr>
              <w:t>1,343</w:t>
            </w:r>
          </w:p>
        </w:tc>
        <w:tc>
          <w:tcPr>
            <w:tcW w:w="143" w:type="dxa"/>
          </w:tcPr>
          <w:p w14:paraId="4256B0EB" w14:textId="77777777" w:rsidR="006807C6" w:rsidRPr="002B243E" w:rsidRDefault="006807C6" w:rsidP="006807C6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2CE04A9" w14:textId="4CA88376" w:rsidR="006807C6" w:rsidRPr="002B243E" w:rsidRDefault="006807C6" w:rsidP="006807C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0606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</w:tr>
    </w:tbl>
    <w:p w14:paraId="24B11849" w14:textId="056DBD7A" w:rsidR="00A4226C" w:rsidRPr="004D7A83" w:rsidRDefault="00A4226C" w:rsidP="004D7A83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3" w:name="_Hlk6493688"/>
      <w:r w:rsidRPr="004D7A83">
        <w:rPr>
          <w:rFonts w:ascii="Angsana New" w:hAnsi="Angsana New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14:paraId="03C80D44" w14:textId="2437AE48" w:rsidR="006807C6" w:rsidRPr="00720606" w:rsidRDefault="006807C6" w:rsidP="00272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720606">
        <w:rPr>
          <w:rFonts w:ascii="Angsana New" w:hAnsi="Angsana New"/>
          <w:sz w:val="32"/>
          <w:szCs w:val="32"/>
          <w:cs/>
        </w:rPr>
        <w:t>สำหรับงวด</w:t>
      </w:r>
      <w:r w:rsidRPr="00720606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720606">
        <w:rPr>
          <w:rFonts w:ascii="Angsana New" w:hAnsi="Angsana New"/>
          <w:sz w:val="32"/>
          <w:szCs w:val="32"/>
          <w:cs/>
        </w:rPr>
        <w:t>เก้าเดือนสิ้นสุดวันที่</w:t>
      </w:r>
      <w:r w:rsidRPr="00720606">
        <w:rPr>
          <w:rFonts w:ascii="Angsana New" w:hAnsi="Angsana New"/>
          <w:sz w:val="32"/>
          <w:szCs w:val="32"/>
        </w:rPr>
        <w:t xml:space="preserve"> 30</w:t>
      </w:r>
      <w:r w:rsidRPr="00720606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72060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720606">
        <w:rPr>
          <w:rFonts w:ascii="Angsana New" w:hAnsi="Angsana New"/>
          <w:sz w:val="32"/>
          <w:szCs w:val="32"/>
          <w:cs/>
        </w:rPr>
        <w:t xml:space="preserve"> และ </w:t>
      </w:r>
      <w:r w:rsidRPr="0072060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E11D0D" w:rsidRPr="00583D75" w14:paraId="2C81E6A0" w14:textId="77777777" w:rsidTr="00272717">
        <w:trPr>
          <w:gridAfter w:val="1"/>
          <w:wAfter w:w="9" w:type="dxa"/>
          <w:trHeight w:val="60"/>
        </w:trPr>
        <w:tc>
          <w:tcPr>
            <w:tcW w:w="2268" w:type="dxa"/>
          </w:tcPr>
          <w:p w14:paraId="6EAD2A0B" w14:textId="77777777" w:rsidR="00CC354A" w:rsidRPr="00583D75" w:rsidRDefault="00CC354A" w:rsidP="00272717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-57" w:right="0" w:firstLine="0"/>
              <w:rPr>
                <w:rFonts w:ascii="Angsana New" w:hAnsi="Angsana New"/>
                <w:sz w:val="26"/>
                <w:szCs w:val="26"/>
              </w:rPr>
            </w:pPr>
            <w:r w:rsidRPr="00583D75">
              <w:rPr>
                <w:rFonts w:ascii="Angsana New" w:hAnsi="Angsana New"/>
                <w:sz w:val="26"/>
                <w:szCs w:val="26"/>
              </w:rPr>
              <w:tab/>
            </w:r>
            <w:r w:rsidRPr="00583D75">
              <w:rPr>
                <w:rFonts w:ascii="Angsana New" w:hAnsi="Angsana New"/>
                <w:sz w:val="26"/>
                <w:szCs w:val="26"/>
              </w:rPr>
              <w:tab/>
            </w:r>
            <w:r w:rsidRPr="00583D75">
              <w:rPr>
                <w:rFonts w:ascii="Angsana New" w:hAnsi="Angsana New"/>
                <w:sz w:val="26"/>
                <w:szCs w:val="26"/>
              </w:rPr>
              <w:tab/>
            </w:r>
            <w:r w:rsidRPr="00583D75">
              <w:rPr>
                <w:rFonts w:ascii="Angsana New" w:hAnsi="Angsana New"/>
                <w:sz w:val="26"/>
                <w:szCs w:val="26"/>
              </w:rPr>
              <w:tab/>
            </w:r>
            <w:r w:rsidRPr="00583D75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0432D0D3" w14:textId="77777777" w:rsidR="00CC354A" w:rsidRPr="00E375D2" w:rsidRDefault="00CC354A" w:rsidP="0053223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E11D0D" w:rsidRPr="00583D75" w14:paraId="7F1037F0" w14:textId="77777777" w:rsidTr="00272717">
        <w:trPr>
          <w:trHeight w:val="45"/>
        </w:trPr>
        <w:tc>
          <w:tcPr>
            <w:tcW w:w="2268" w:type="dxa"/>
          </w:tcPr>
          <w:p w14:paraId="0E7955E7" w14:textId="77777777" w:rsidR="00CC354A" w:rsidRPr="00583D75" w:rsidRDefault="00CC354A" w:rsidP="00272717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-57" w:right="0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5FE14739" w14:textId="77777777" w:rsidR="00CC354A" w:rsidRPr="00583D75" w:rsidRDefault="00CC354A" w:rsidP="0053223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60763A69" w14:textId="77777777" w:rsidR="00CC354A" w:rsidRPr="00583D75" w:rsidRDefault="00CC354A" w:rsidP="0053223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32ABACC8" w14:textId="77777777" w:rsidR="00CC354A" w:rsidRPr="00E375D2" w:rsidRDefault="00CC354A" w:rsidP="0053223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375D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83D75" w:rsidRPr="00583D75" w14:paraId="7D4BBC66" w14:textId="77777777" w:rsidTr="00272717">
        <w:tc>
          <w:tcPr>
            <w:tcW w:w="2268" w:type="dxa"/>
          </w:tcPr>
          <w:p w14:paraId="2C3EF6BD" w14:textId="77777777" w:rsidR="00583D75" w:rsidRPr="00583D75" w:rsidRDefault="00583D75" w:rsidP="00272717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40" w:lineRule="exact"/>
              <w:ind w:left="-57" w:right="0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C7094" w14:textId="257C2073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D7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D7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54C78EEB" w14:textId="77777777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2AD35" w14:textId="1B33259E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D7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D7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7" w:type="dxa"/>
          </w:tcPr>
          <w:p w14:paraId="757B89F1" w14:textId="77777777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7CB87" w14:textId="335320DC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D7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D7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BF7BFF3" w14:textId="77777777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BB92D" w14:textId="4A88653E" w:rsidR="00583D75" w:rsidRPr="00583D75" w:rsidRDefault="00583D75" w:rsidP="00532235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3D75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83D7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A5479" w:rsidRPr="00583D75" w14:paraId="7F734BD5" w14:textId="77777777" w:rsidTr="00272717">
        <w:tc>
          <w:tcPr>
            <w:tcW w:w="2268" w:type="dxa"/>
          </w:tcPr>
          <w:p w14:paraId="5D879914" w14:textId="77777777" w:rsidR="002A5479" w:rsidRPr="00E375D2" w:rsidRDefault="002A5479" w:rsidP="00272717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6087034" w14:textId="62E4DE01" w:rsidR="002A5479" w:rsidRPr="00583D75" w:rsidRDefault="002A5479" w:rsidP="002A5479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41" w:type="dxa"/>
          </w:tcPr>
          <w:p w14:paraId="7CC54FDB" w14:textId="77777777" w:rsidR="002A5479" w:rsidRPr="00583D75" w:rsidRDefault="002A5479" w:rsidP="002A547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8958403" w14:textId="186E7569" w:rsidR="002A5479" w:rsidRPr="00583D75" w:rsidRDefault="002A5479" w:rsidP="002A5479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37" w:type="dxa"/>
          </w:tcPr>
          <w:p w14:paraId="5AF63FE1" w14:textId="77777777" w:rsidR="002A5479" w:rsidRPr="00E375D2" w:rsidRDefault="002A5479" w:rsidP="002A5479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4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33FD7DF2" w14:textId="751D9E4A" w:rsidR="002A5479" w:rsidRPr="00583D75" w:rsidRDefault="002A5479" w:rsidP="002A5479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3D7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  <w:tc>
          <w:tcPr>
            <w:tcW w:w="134" w:type="dxa"/>
          </w:tcPr>
          <w:p w14:paraId="1ED57346" w14:textId="77777777" w:rsidR="002A5479" w:rsidRPr="00583D75" w:rsidRDefault="002A5479" w:rsidP="002A5479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7DB40D68" w14:textId="4F231713" w:rsidR="002A5479" w:rsidRPr="00583D75" w:rsidRDefault="002A5479" w:rsidP="002A5479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83D7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</w:tr>
      <w:tr w:rsidR="002A5479" w:rsidRPr="00583D75" w14:paraId="261B2CE2" w14:textId="77777777" w:rsidTr="00272717">
        <w:tc>
          <w:tcPr>
            <w:tcW w:w="2268" w:type="dxa"/>
          </w:tcPr>
          <w:p w14:paraId="053130BB" w14:textId="77777777" w:rsidR="002A5479" w:rsidRPr="00583D75" w:rsidRDefault="002A5479" w:rsidP="00272717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14:paraId="4B271D45" w14:textId="0125A921" w:rsidR="002A5479" w:rsidRPr="00583D75" w:rsidRDefault="002A5479" w:rsidP="002A547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1" w:type="dxa"/>
          </w:tcPr>
          <w:p w14:paraId="369AC7C5" w14:textId="77777777" w:rsidR="002A5479" w:rsidRPr="00583D75" w:rsidRDefault="002A5479" w:rsidP="002A5479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AEE9307" w14:textId="323EDEBF" w:rsidR="002A5479" w:rsidRPr="00583D75" w:rsidRDefault="002A5479" w:rsidP="002A547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37" w:type="dxa"/>
          </w:tcPr>
          <w:p w14:paraId="5D8B51CD" w14:textId="77777777" w:rsidR="002A5479" w:rsidRPr="00E375D2" w:rsidRDefault="002A5479" w:rsidP="002A547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44CE12CB" w14:textId="0C4E6736" w:rsidR="002A5479" w:rsidRPr="00583D75" w:rsidRDefault="002A5479" w:rsidP="002A547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  <w:tc>
          <w:tcPr>
            <w:tcW w:w="134" w:type="dxa"/>
          </w:tcPr>
          <w:p w14:paraId="30B3D01C" w14:textId="77777777" w:rsidR="002A5479" w:rsidRPr="00583D75" w:rsidRDefault="002A5479" w:rsidP="002A5479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D439E41" w14:textId="7AEA6000" w:rsidR="002A5479" w:rsidRPr="00583D75" w:rsidRDefault="002A5479" w:rsidP="002A547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</w:tr>
      <w:tr w:rsidR="002A5479" w:rsidRPr="00583D75" w14:paraId="3F6B0F8F" w14:textId="77777777" w:rsidTr="00272717">
        <w:tc>
          <w:tcPr>
            <w:tcW w:w="2268" w:type="dxa"/>
          </w:tcPr>
          <w:p w14:paraId="7B95AAF2" w14:textId="77777777" w:rsidR="002A5479" w:rsidRPr="00583D75" w:rsidRDefault="002A5479" w:rsidP="00272717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14:paraId="37CC05BE" w14:textId="1CD60585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41" w:type="dxa"/>
          </w:tcPr>
          <w:p w14:paraId="29051F5E" w14:textId="77777777" w:rsidR="002A5479" w:rsidRPr="00583D75" w:rsidRDefault="002A5479" w:rsidP="002A5479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4912EB7" w14:textId="1EC6981C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37" w:type="dxa"/>
          </w:tcPr>
          <w:p w14:paraId="10BA0CF5" w14:textId="77777777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C8FCAC0" w14:textId="36DA2C81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83D75">
              <w:rPr>
                <w:rFonts w:asciiTheme="majorBidi" w:hAnsiTheme="majorBidi"/>
                <w:sz w:val="26"/>
                <w:szCs w:val="26"/>
              </w:rPr>
              <w:t>.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583D75">
              <w:rPr>
                <w:rFonts w:asciiTheme="majorBidi" w:hAnsiTheme="majorBidi"/>
                <w:sz w:val="26"/>
                <w:szCs w:val="26"/>
              </w:rPr>
              <w:t>-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583D75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83D75">
              <w:rPr>
                <w:rFonts w:asciiTheme="majorBidi" w:hAnsiTheme="majorBidi"/>
                <w:sz w:val="26"/>
                <w:szCs w:val="26"/>
              </w:rPr>
              <w:t>.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436206FC" w14:textId="77777777" w:rsidR="002A5479" w:rsidRPr="00583D75" w:rsidRDefault="002A5479" w:rsidP="002A5479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2B2C638" w14:textId="03E7685B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83D75">
              <w:rPr>
                <w:rFonts w:asciiTheme="majorBidi" w:hAnsiTheme="majorBidi"/>
                <w:sz w:val="26"/>
                <w:szCs w:val="26"/>
              </w:rPr>
              <w:t>.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583D75">
              <w:rPr>
                <w:rFonts w:asciiTheme="majorBidi" w:hAnsiTheme="majorBidi"/>
                <w:sz w:val="26"/>
                <w:szCs w:val="26"/>
              </w:rPr>
              <w:t>-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583D75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583D75">
              <w:rPr>
                <w:rFonts w:asciiTheme="majorBidi" w:hAnsiTheme="majorBidi"/>
                <w:sz w:val="26"/>
                <w:szCs w:val="26"/>
              </w:rPr>
              <w:t>.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2A5479" w:rsidRPr="00583D75" w14:paraId="375DFE17" w14:textId="77777777" w:rsidTr="00272717">
        <w:tc>
          <w:tcPr>
            <w:tcW w:w="2268" w:type="dxa"/>
          </w:tcPr>
          <w:p w14:paraId="0940CA27" w14:textId="77777777" w:rsidR="002A5479" w:rsidRPr="00583D75" w:rsidRDefault="002A5479" w:rsidP="00272717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  <w:vAlign w:val="bottom"/>
          </w:tcPr>
          <w:p w14:paraId="1597EE8C" w14:textId="599E9170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14:paraId="00A72311" w14:textId="77777777" w:rsidR="002A5479" w:rsidRPr="00583D75" w:rsidRDefault="002A5479" w:rsidP="002A5479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6F8EB1D" w14:textId="23D0AAF1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14:paraId="36608A42" w14:textId="77777777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0A4D956" w14:textId="6AEA18F1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3F3281D2" w14:textId="77777777" w:rsidR="002A5479" w:rsidRPr="00583D75" w:rsidRDefault="002A5479" w:rsidP="002A5479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0FAB3D5E" w14:textId="59EFC1F8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83D75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2A5479" w:rsidRPr="00583D75" w14:paraId="4ED6D552" w14:textId="77777777" w:rsidTr="00272717">
        <w:tc>
          <w:tcPr>
            <w:tcW w:w="2268" w:type="dxa"/>
          </w:tcPr>
          <w:p w14:paraId="2BE98203" w14:textId="77777777" w:rsidR="002A5479" w:rsidRPr="00583D75" w:rsidRDefault="002A5479" w:rsidP="00272717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4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75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  <w:vAlign w:val="bottom"/>
          </w:tcPr>
          <w:p w14:paraId="382D75C5" w14:textId="333E5E07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430BE7C0" w14:textId="77777777" w:rsidR="002A5479" w:rsidRPr="00583D75" w:rsidRDefault="002A5479" w:rsidP="002A5479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C67AC8" w14:textId="40FE58FC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6B610FD0" w14:textId="77777777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5A89182" w14:textId="31CBCBB7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2EE2CDEB" w14:textId="77777777" w:rsidR="002A5479" w:rsidRPr="00583D75" w:rsidRDefault="002A5479" w:rsidP="002A5479">
            <w:pPr>
              <w:tabs>
                <w:tab w:val="left" w:pos="284"/>
                <w:tab w:val="left" w:pos="97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4E0271DC" w14:textId="0A633624" w:rsidR="002A5479" w:rsidRPr="00583D75" w:rsidRDefault="002A5479" w:rsidP="002A547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75D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583D75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bookmarkEnd w:id="3"/>
    </w:tbl>
    <w:p w14:paraId="1CBA16E4" w14:textId="2A0CEBE4" w:rsidR="00930C30" w:rsidRPr="00E37747" w:rsidRDefault="00930C30" w:rsidP="007923E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highlight w:val="yellow"/>
          <w:lang w:val="en-US"/>
        </w:rPr>
      </w:pPr>
    </w:p>
    <w:p w14:paraId="141B9A7B" w14:textId="77777777" w:rsidR="00D61C98" w:rsidRDefault="00034980" w:rsidP="00D61C98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583D75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F25BD9" w:rsidRPr="00583D75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B121F" w:rsidRPr="00583D75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DB121F" w:rsidRPr="00583D75">
        <w:rPr>
          <w:rFonts w:ascii="Angsana New" w:hAnsi="Angsana New"/>
          <w:b/>
          <w:bCs/>
          <w:sz w:val="32"/>
          <w:szCs w:val="32"/>
        </w:rPr>
        <w:tab/>
      </w:r>
      <w:r w:rsidR="002D01A6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รายได้ (</w:t>
      </w:r>
      <w:r w:rsidR="00DB121F" w:rsidRPr="00E375D2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</w:t>
      </w:r>
      <w:r w:rsidR="002D01A6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) </w:t>
      </w:r>
      <w:r w:rsidR="00DB121F" w:rsidRPr="00E375D2">
        <w:rPr>
          <w:rFonts w:ascii="Angsana New" w:hAnsi="Angsana New"/>
          <w:b/>
          <w:bCs/>
          <w:sz w:val="32"/>
          <w:szCs w:val="32"/>
          <w:cs/>
          <w:lang w:val="en-US"/>
        </w:rPr>
        <w:t>ภาษีเงินได้</w:t>
      </w:r>
    </w:p>
    <w:p w14:paraId="5A18125E" w14:textId="2FC13975" w:rsidR="006807C6" w:rsidRPr="00D61C98" w:rsidRDefault="00583D75" w:rsidP="00D61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61C98">
        <w:rPr>
          <w:rFonts w:asciiTheme="majorBidi" w:hAnsiTheme="majorBidi" w:cstheme="majorBidi"/>
          <w:sz w:val="32"/>
          <w:szCs w:val="32"/>
          <w:cs/>
        </w:rPr>
        <w:t>ส่วนประกอบหลักของ</w:t>
      </w:r>
      <w:r w:rsidR="002D01A6" w:rsidRPr="00D61C98">
        <w:rPr>
          <w:rFonts w:asciiTheme="majorBidi" w:hAnsiTheme="majorBidi" w:cstheme="majorBidi"/>
          <w:sz w:val="32"/>
          <w:szCs w:val="32"/>
          <w:cs/>
        </w:rPr>
        <w:t>รายได้ (ค่าใช้จ่าย</w:t>
      </w:r>
      <w:r w:rsidR="002D01A6" w:rsidRPr="00D61C98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D61C98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6807C6" w:rsidRPr="00D61C98">
        <w:rPr>
          <w:rFonts w:asciiTheme="majorBidi" w:hAnsiTheme="majorBidi" w:cstheme="majorBidi"/>
          <w:sz w:val="32"/>
          <w:szCs w:val="32"/>
          <w:cs/>
        </w:rPr>
        <w:t>เก้าเดือนสิ้นสุดวันที่</w:t>
      </w:r>
      <w:r w:rsidR="006807C6" w:rsidRPr="00D61C98">
        <w:rPr>
          <w:rFonts w:asciiTheme="majorBidi" w:hAnsiTheme="majorBidi" w:cstheme="majorBidi"/>
          <w:sz w:val="32"/>
          <w:szCs w:val="32"/>
        </w:rPr>
        <w:t xml:space="preserve"> 30</w:t>
      </w:r>
      <w:r w:rsidR="006807C6" w:rsidRPr="00D61C98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D61C98" w:rsidRPr="00D61C98">
        <w:rPr>
          <w:rFonts w:asciiTheme="majorBidi" w:hAnsiTheme="majorBidi" w:cstheme="majorBidi"/>
          <w:sz w:val="32"/>
          <w:szCs w:val="32"/>
        </w:rPr>
        <w:t xml:space="preserve">    </w:t>
      </w:r>
      <w:r w:rsidR="006807C6" w:rsidRPr="00D61C98">
        <w:rPr>
          <w:rFonts w:asciiTheme="majorBidi" w:hAnsiTheme="majorBidi" w:cstheme="majorBidi"/>
          <w:sz w:val="32"/>
          <w:szCs w:val="32"/>
        </w:rPr>
        <w:t>2565</w:t>
      </w:r>
      <w:r w:rsidR="006807C6" w:rsidRPr="00D61C9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807C6" w:rsidRPr="00D61C98">
        <w:rPr>
          <w:rFonts w:asciiTheme="majorBidi" w:hAnsiTheme="majorBidi" w:cstheme="majorBidi"/>
          <w:sz w:val="32"/>
          <w:szCs w:val="32"/>
        </w:rPr>
        <w:t>2564</w:t>
      </w:r>
      <w:r w:rsidR="006807C6" w:rsidRPr="00D61C9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347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635"/>
        <w:gridCol w:w="499"/>
        <w:gridCol w:w="134"/>
        <w:gridCol w:w="1136"/>
        <w:gridCol w:w="134"/>
        <w:gridCol w:w="1134"/>
        <w:gridCol w:w="134"/>
        <w:gridCol w:w="1083"/>
      </w:tblGrid>
      <w:tr w:rsidR="00E11D0D" w:rsidRPr="00895B9A" w14:paraId="774CAD22" w14:textId="77777777" w:rsidTr="009C29ED">
        <w:trPr>
          <w:cantSplit/>
          <w:trHeight w:val="20"/>
        </w:trPr>
        <w:tc>
          <w:tcPr>
            <w:tcW w:w="3458" w:type="dxa"/>
          </w:tcPr>
          <w:p w14:paraId="60362A7B" w14:textId="77777777" w:rsidR="00DB121F" w:rsidRPr="00895B9A" w:rsidRDefault="00DB121F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8"/>
            <w:tcBorders>
              <w:bottom w:val="single" w:sz="6" w:space="0" w:color="auto"/>
            </w:tcBorders>
          </w:tcPr>
          <w:p w14:paraId="190887C1" w14:textId="77777777" w:rsidR="00DB121F" w:rsidRPr="00895B9A" w:rsidRDefault="00DB121F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5B9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895B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11D0D" w:rsidRPr="00895B9A" w14:paraId="03D9695D" w14:textId="77777777" w:rsidTr="009C29ED">
        <w:trPr>
          <w:cantSplit/>
          <w:trHeight w:val="20"/>
        </w:trPr>
        <w:tc>
          <w:tcPr>
            <w:tcW w:w="3458" w:type="dxa"/>
          </w:tcPr>
          <w:p w14:paraId="539AF021" w14:textId="77777777" w:rsidR="00DB121F" w:rsidRPr="00895B9A" w:rsidRDefault="00DB121F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9FB08B6" w14:textId="77777777" w:rsidR="00DB121F" w:rsidRPr="00895B9A" w:rsidRDefault="00DB121F" w:rsidP="002D0C2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2E8A2F72" w14:textId="77777777" w:rsidR="00DB121F" w:rsidRPr="00895B9A" w:rsidRDefault="00DB121F" w:rsidP="002D0C2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AEFAD" w14:textId="77777777" w:rsidR="00DB121F" w:rsidRPr="00895B9A" w:rsidRDefault="00DB121F" w:rsidP="002D0C2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47561" w:rsidRPr="00895B9A" w14:paraId="7864B0F8" w14:textId="77777777" w:rsidTr="009C29ED">
        <w:trPr>
          <w:cantSplit/>
          <w:trHeight w:val="20"/>
        </w:trPr>
        <w:tc>
          <w:tcPr>
            <w:tcW w:w="3458" w:type="dxa"/>
          </w:tcPr>
          <w:p w14:paraId="46ABBA06" w14:textId="77777777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0C5C95" w14:textId="6C85444F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8A942" w14:textId="77777777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C91F662" w14:textId="059E145C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4" w:type="dxa"/>
          </w:tcPr>
          <w:p w14:paraId="76A5EA49" w14:textId="77777777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19E6CF" w14:textId="70B250BB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B86971" w14:textId="77777777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FB1F083" w14:textId="12F5C7C0" w:rsidR="00D47561" w:rsidRPr="00895B9A" w:rsidRDefault="00D47561" w:rsidP="002D0C2F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95B9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D47561" w:rsidRPr="00895B9A" w14:paraId="08D27492" w14:textId="77777777" w:rsidTr="002D01A6">
        <w:trPr>
          <w:cantSplit/>
          <w:trHeight w:val="20"/>
        </w:trPr>
        <w:tc>
          <w:tcPr>
            <w:tcW w:w="4093" w:type="dxa"/>
            <w:gridSpan w:val="2"/>
          </w:tcPr>
          <w:p w14:paraId="49E62310" w14:textId="677D225F" w:rsidR="00D47561" w:rsidRPr="00895B9A" w:rsidRDefault="002D01A6" w:rsidP="002D0C2F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="Angsana New" w:hAnsi="Angsana New"/>
                <w:sz w:val="26"/>
                <w:szCs w:val="26"/>
              </w:rPr>
            </w:pPr>
            <w:r w:rsidRPr="002D01A6">
              <w:rPr>
                <w:rFonts w:ascii="Angsana New" w:hAnsi="Angsana New"/>
                <w:sz w:val="26"/>
                <w:szCs w:val="26"/>
                <w:cs/>
              </w:rPr>
              <w:t xml:space="preserve">รายได้ (ค่าใช้จ่าย) </w:t>
            </w:r>
            <w:r w:rsidR="00D47561" w:rsidRPr="00895B9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499" w:type="dxa"/>
          </w:tcPr>
          <w:p w14:paraId="1CDBF827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CBB3C1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ABBC6CF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C6C8EB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16B16C" w14:textId="77777777" w:rsidR="00D47561" w:rsidRPr="00895B9A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2A12BBD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C17D1A6" w14:textId="77777777" w:rsidR="00D47561" w:rsidRPr="00895B9A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7561" w:rsidRPr="00895B9A" w14:paraId="136907C0" w14:textId="77777777" w:rsidTr="009C29ED">
        <w:trPr>
          <w:cantSplit/>
          <w:trHeight w:val="20"/>
        </w:trPr>
        <w:tc>
          <w:tcPr>
            <w:tcW w:w="3458" w:type="dxa"/>
          </w:tcPr>
          <w:p w14:paraId="0CCEBF69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95B9A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14:paraId="7291E5B9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226EE74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A96C8E9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5A65448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FC2C7D" w14:textId="77777777" w:rsidR="00D47561" w:rsidRPr="00895B9A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D43AB8D" w14:textId="77777777" w:rsidR="00D47561" w:rsidRPr="00895B9A" w:rsidRDefault="00D47561" w:rsidP="002D0C2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8190888" w14:textId="77777777" w:rsidR="00D47561" w:rsidRPr="00895B9A" w:rsidRDefault="00D47561" w:rsidP="002D0C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07C6" w:rsidRPr="00895B9A" w14:paraId="273CCFF7" w14:textId="77777777" w:rsidTr="006E4AA9">
        <w:trPr>
          <w:cantSplit/>
          <w:trHeight w:val="20"/>
        </w:trPr>
        <w:tc>
          <w:tcPr>
            <w:tcW w:w="3458" w:type="dxa"/>
          </w:tcPr>
          <w:p w14:paraId="3F5B0906" w14:textId="77777777" w:rsidR="006807C6" w:rsidRPr="00895B9A" w:rsidRDefault="006807C6" w:rsidP="006807C6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95B9A">
              <w:rPr>
                <w:rFonts w:ascii="Angsana New" w:hAnsi="Angsana New"/>
                <w:sz w:val="26"/>
                <w:szCs w:val="26"/>
                <w:cs/>
              </w:rPr>
              <w:t>ภาษีเงินได้สำหรับ</w:t>
            </w:r>
            <w:r w:rsidRPr="00895B9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vAlign w:val="bottom"/>
          </w:tcPr>
          <w:p w14:paraId="2275EE78" w14:textId="11446048" w:rsidR="006807C6" w:rsidRPr="006C0ABB" w:rsidRDefault="006C0ABB" w:rsidP="006C0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0A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14A296B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523ADB6" w14:textId="54D031AA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(5,948)</w:t>
            </w:r>
          </w:p>
        </w:tc>
        <w:tc>
          <w:tcPr>
            <w:tcW w:w="134" w:type="dxa"/>
            <w:vAlign w:val="bottom"/>
          </w:tcPr>
          <w:p w14:paraId="34CBEFAB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B630B7" w14:textId="78A11E64" w:rsidR="006807C6" w:rsidRPr="002D01A6" w:rsidRDefault="002D01A6" w:rsidP="002D0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3"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1A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E779BCB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DA0A73E" w14:textId="7E8E3284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07C6">
              <w:rPr>
                <w:rFonts w:asciiTheme="majorBidi" w:hAnsiTheme="majorBidi" w:cstheme="majorBidi"/>
                <w:sz w:val="26"/>
                <w:szCs w:val="26"/>
              </w:rPr>
              <w:t>(5,948)</w:t>
            </w:r>
          </w:p>
        </w:tc>
      </w:tr>
      <w:tr w:rsidR="006807C6" w:rsidRPr="00895B9A" w14:paraId="276E772D" w14:textId="77777777" w:rsidTr="006E4AA9">
        <w:trPr>
          <w:cantSplit/>
          <w:trHeight w:val="20"/>
        </w:trPr>
        <w:tc>
          <w:tcPr>
            <w:tcW w:w="3458" w:type="dxa"/>
          </w:tcPr>
          <w:p w14:paraId="6302F36C" w14:textId="77777777" w:rsidR="006807C6" w:rsidRPr="00895B9A" w:rsidRDefault="006807C6" w:rsidP="006807C6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95B9A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03415506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C677209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78EBF94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A58685C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A851DD" w14:textId="04810D6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05946DB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00028B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07C6" w:rsidRPr="00895B9A" w14:paraId="7935BBED" w14:textId="77777777" w:rsidTr="006E4AA9">
        <w:trPr>
          <w:cantSplit/>
          <w:trHeight w:val="20"/>
        </w:trPr>
        <w:tc>
          <w:tcPr>
            <w:tcW w:w="3458" w:type="dxa"/>
          </w:tcPr>
          <w:p w14:paraId="53DEB1C5" w14:textId="77777777" w:rsidR="006807C6" w:rsidRPr="00895B9A" w:rsidRDefault="006807C6" w:rsidP="006807C6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895B9A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895B9A">
              <w:rPr>
                <w:rFonts w:ascii="Angsana New" w:hAnsi="Angsana New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vAlign w:val="bottom"/>
          </w:tcPr>
          <w:p w14:paraId="2156A3CA" w14:textId="64C374B1" w:rsidR="006807C6" w:rsidRPr="00895B9A" w:rsidRDefault="006C0ABB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ABB">
              <w:rPr>
                <w:rFonts w:asciiTheme="majorBidi" w:hAnsiTheme="majorBidi" w:cstheme="majorBidi"/>
                <w:sz w:val="26"/>
                <w:szCs w:val="26"/>
              </w:rPr>
              <w:t>3,403</w:t>
            </w:r>
          </w:p>
        </w:tc>
        <w:tc>
          <w:tcPr>
            <w:tcW w:w="134" w:type="dxa"/>
            <w:vAlign w:val="bottom"/>
          </w:tcPr>
          <w:p w14:paraId="13D65254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021211B" w14:textId="04B48BDC" w:rsidR="006807C6" w:rsidRPr="00895B9A" w:rsidRDefault="006807C6" w:rsidP="00D61C9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1,711</w:t>
            </w:r>
          </w:p>
        </w:tc>
        <w:tc>
          <w:tcPr>
            <w:tcW w:w="134" w:type="dxa"/>
            <w:vAlign w:val="bottom"/>
          </w:tcPr>
          <w:p w14:paraId="31FFD250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66323D1" w14:textId="77777777" w:rsidR="006807C6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34282C" w14:textId="3BD09CBE" w:rsidR="002D01A6" w:rsidRPr="00895B9A" w:rsidRDefault="002D01A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134" w:type="dxa"/>
            <w:vAlign w:val="bottom"/>
          </w:tcPr>
          <w:p w14:paraId="71F5E30B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034DFA6" w14:textId="77777777" w:rsidR="006807C6" w:rsidRPr="00720606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1140CA5" w14:textId="7774BA25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</w:tr>
      <w:tr w:rsidR="006807C6" w:rsidRPr="00895B9A" w14:paraId="4F554E06" w14:textId="77777777" w:rsidTr="009C29ED">
        <w:trPr>
          <w:cantSplit/>
          <w:trHeight w:val="20"/>
        </w:trPr>
        <w:tc>
          <w:tcPr>
            <w:tcW w:w="3458" w:type="dxa"/>
          </w:tcPr>
          <w:p w14:paraId="1D7776D3" w14:textId="77777777" w:rsidR="006807C6" w:rsidRPr="00895B9A" w:rsidRDefault="006807C6" w:rsidP="006807C6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95B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16481C" w14:textId="18098CEB" w:rsidR="006807C6" w:rsidRPr="00895B9A" w:rsidRDefault="006C0ABB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3,403</w:t>
            </w:r>
          </w:p>
        </w:tc>
        <w:tc>
          <w:tcPr>
            <w:tcW w:w="134" w:type="dxa"/>
            <w:vAlign w:val="bottom"/>
          </w:tcPr>
          <w:p w14:paraId="70D90A46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6C10CC" w14:textId="72BD6500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0606">
              <w:rPr>
                <w:rFonts w:asciiTheme="majorBidi" w:hAnsiTheme="majorBidi" w:cstheme="majorBidi"/>
                <w:sz w:val="26"/>
                <w:szCs w:val="26"/>
              </w:rPr>
              <w:t>(4,237)</w:t>
            </w:r>
          </w:p>
        </w:tc>
        <w:tc>
          <w:tcPr>
            <w:tcW w:w="134" w:type="dxa"/>
            <w:vAlign w:val="bottom"/>
          </w:tcPr>
          <w:p w14:paraId="39CD3535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7EF697" w14:textId="7E8922DB" w:rsidR="006807C6" w:rsidRPr="00895B9A" w:rsidRDefault="002D01A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134" w:type="dxa"/>
            <w:vAlign w:val="bottom"/>
          </w:tcPr>
          <w:p w14:paraId="71C6CB81" w14:textId="77777777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7A0D18" w14:textId="54160B49" w:rsidR="006807C6" w:rsidRPr="00895B9A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07C6">
              <w:rPr>
                <w:rFonts w:asciiTheme="majorBidi" w:hAnsiTheme="majorBidi" w:cstheme="majorBidi"/>
                <w:sz w:val="26"/>
                <w:szCs w:val="26"/>
              </w:rPr>
              <w:t>(5,414)</w:t>
            </w:r>
          </w:p>
        </w:tc>
      </w:tr>
    </w:tbl>
    <w:p w14:paraId="52D8B78F" w14:textId="77777777" w:rsidR="002D0C2F" w:rsidRPr="00E37747" w:rsidRDefault="002D0C2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0D059F6D" w14:textId="056C407B" w:rsidR="004A3A68" w:rsidRPr="00E375D2" w:rsidRDefault="00DB121F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83D7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5BD9" w:rsidRPr="00583D7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A3A68" w:rsidRPr="00583D7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583D75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415C96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4A3A68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2BC1C5C8" w14:textId="710CDD9F" w:rsidR="001064A6" w:rsidRPr="00583D75" w:rsidRDefault="004A3A68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กำไร</w:t>
      </w:r>
      <w:r w:rsidR="00415C96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5C96" w:rsidRPr="00E375D2">
        <w:rPr>
          <w:rFonts w:asciiTheme="majorBidi" w:hAnsiTheme="majorBidi" w:cstheme="majorBidi"/>
          <w:sz w:val="32"/>
          <w:szCs w:val="32"/>
          <w:cs/>
        </w:rPr>
        <w:t>(ขาดทุน)</w:t>
      </w:r>
      <w:r w:rsidR="00415C96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415C96" w:rsidRPr="00E375D2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E375D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0698D" w:rsidRPr="00E375D2">
        <w:rPr>
          <w:rFonts w:asciiTheme="majorBidi" w:hAnsiTheme="majorBidi" w:cstheme="majorBidi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E375D2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</w:p>
    <w:p w14:paraId="0494D7F8" w14:textId="537F5EA3" w:rsidR="0031105E" w:rsidRPr="00583D75" w:rsidRDefault="00583D75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สำหรับงวด</w:t>
      </w:r>
      <w:r w:rsidRPr="00E375D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807C6">
        <w:rPr>
          <w:rFonts w:ascii="Angsana New" w:hAnsi="Angsana New" w:hint="cs"/>
          <w:sz w:val="32"/>
          <w:szCs w:val="32"/>
          <w:cs/>
        </w:rPr>
        <w:t>เก้า</w:t>
      </w:r>
      <w:r w:rsidRPr="00E375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E375D2">
        <w:rPr>
          <w:rFonts w:ascii="Angsana New" w:hAnsi="Angsana New"/>
          <w:sz w:val="32"/>
          <w:szCs w:val="32"/>
        </w:rPr>
        <w:t xml:space="preserve"> </w:t>
      </w:r>
      <w:r w:rsidR="00F26B98">
        <w:rPr>
          <w:rFonts w:ascii="Angsana New" w:hAnsi="Angsana New"/>
          <w:sz w:val="32"/>
          <w:szCs w:val="32"/>
        </w:rPr>
        <w:t>30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="006807C6">
        <w:rPr>
          <w:rFonts w:ascii="Angsana New" w:hAnsi="Angsana New" w:hint="cs"/>
          <w:sz w:val="32"/>
          <w:szCs w:val="32"/>
          <w:cs/>
        </w:rPr>
        <w:t>กันยายน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Pr="00583D75">
        <w:rPr>
          <w:rFonts w:ascii="Angsana New" w:hAnsi="Angsana New"/>
          <w:sz w:val="32"/>
          <w:szCs w:val="32"/>
        </w:rPr>
        <w:t>256</w:t>
      </w:r>
      <w:r w:rsidR="00F26B98">
        <w:rPr>
          <w:rFonts w:ascii="Angsana New" w:hAnsi="Angsana New"/>
          <w:sz w:val="32"/>
          <w:szCs w:val="32"/>
        </w:rPr>
        <w:t>5</w:t>
      </w:r>
      <w:r w:rsidRPr="00E375D2">
        <w:rPr>
          <w:rFonts w:ascii="Angsana New" w:hAnsi="Angsana New"/>
          <w:sz w:val="32"/>
          <w:szCs w:val="32"/>
          <w:cs/>
        </w:rPr>
        <w:t xml:space="preserve"> และ </w:t>
      </w:r>
      <w:r w:rsidRPr="00583D75">
        <w:rPr>
          <w:rFonts w:ascii="Angsana New" w:hAnsi="Angsana New"/>
          <w:sz w:val="32"/>
          <w:szCs w:val="32"/>
        </w:rPr>
        <w:t>256</w:t>
      </w:r>
      <w:r w:rsidRPr="00E375D2">
        <w:rPr>
          <w:rFonts w:ascii="Angsana New" w:hAnsi="Angsana New" w:hint="cs"/>
          <w:sz w:val="32"/>
          <w:szCs w:val="32"/>
        </w:rPr>
        <w:t>4</w:t>
      </w:r>
    </w:p>
    <w:tbl>
      <w:tblPr>
        <w:tblW w:w="892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07"/>
        <w:gridCol w:w="136"/>
        <w:gridCol w:w="1191"/>
        <w:gridCol w:w="136"/>
        <w:gridCol w:w="1191"/>
        <w:gridCol w:w="136"/>
        <w:gridCol w:w="1197"/>
      </w:tblGrid>
      <w:tr w:rsidR="00583D75" w:rsidRPr="008B6180" w14:paraId="2936E5DD" w14:textId="77777777" w:rsidTr="00E6124F">
        <w:trPr>
          <w:cantSplit/>
        </w:trPr>
        <w:tc>
          <w:tcPr>
            <w:tcW w:w="3827" w:type="dxa"/>
          </w:tcPr>
          <w:p w14:paraId="27F0DBBE" w14:textId="77777777" w:rsidR="00583D75" w:rsidRPr="008B6180" w:rsidRDefault="00583D75" w:rsidP="00E6124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7"/>
            <w:tcBorders>
              <w:bottom w:val="single" w:sz="6" w:space="0" w:color="auto"/>
            </w:tcBorders>
          </w:tcPr>
          <w:p w14:paraId="5E2AC0E4" w14:textId="77777777" w:rsidR="00583D75" w:rsidRPr="00E375D2" w:rsidRDefault="00583D75" w:rsidP="00E6124F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807C6" w:rsidRPr="008B6180" w14:paraId="3EBF515E" w14:textId="77777777" w:rsidTr="00E6124F">
        <w:trPr>
          <w:cantSplit/>
        </w:trPr>
        <w:tc>
          <w:tcPr>
            <w:tcW w:w="3827" w:type="dxa"/>
          </w:tcPr>
          <w:p w14:paraId="3A1D0C81" w14:textId="77777777" w:rsidR="006807C6" w:rsidRPr="008B6180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14:paraId="58031831" w14:textId="77777777" w:rsidR="006807C6" w:rsidRPr="00720606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3FE474C4" w14:textId="09C3E752" w:rsidR="006807C6" w:rsidRPr="008B6180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วันที่ </w:t>
            </w:r>
            <w:r w:rsidRPr="007206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</w:p>
        </w:tc>
        <w:tc>
          <w:tcPr>
            <w:tcW w:w="136" w:type="dxa"/>
          </w:tcPr>
          <w:p w14:paraId="3A605BC5" w14:textId="77777777" w:rsidR="006807C6" w:rsidRPr="008B6180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4EFA4007" w14:textId="77777777" w:rsidR="006807C6" w:rsidRPr="00720606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สำหรับงวดเก้าเดือนสิ้นสุด</w:t>
            </w:r>
          </w:p>
          <w:p w14:paraId="1FB6B15F" w14:textId="71773584" w:rsidR="006807C6" w:rsidRPr="00E375D2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วันที่ </w:t>
            </w:r>
            <w:r w:rsidRPr="007206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</w:p>
        </w:tc>
      </w:tr>
      <w:tr w:rsidR="00583D75" w:rsidRPr="008B6180" w14:paraId="2C500DD2" w14:textId="77777777" w:rsidTr="00E6124F">
        <w:trPr>
          <w:cantSplit/>
          <w:trHeight w:val="212"/>
        </w:trPr>
        <w:tc>
          <w:tcPr>
            <w:tcW w:w="3827" w:type="dxa"/>
          </w:tcPr>
          <w:p w14:paraId="4CA16468" w14:textId="77777777" w:rsidR="00583D75" w:rsidRPr="00E375D2" w:rsidRDefault="00583D75" w:rsidP="00E6124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6695BAC7" w14:textId="7D31D3EA" w:rsidR="00583D75" w:rsidRPr="008B6180" w:rsidRDefault="00583D75" w:rsidP="00E61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164D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92B4BB2" w14:textId="77777777" w:rsidR="00583D75" w:rsidRPr="008B6180" w:rsidRDefault="00583D75" w:rsidP="00E61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D03B89E" w14:textId="7E6877F6" w:rsidR="00583D75" w:rsidRPr="008B6180" w:rsidRDefault="00583D75" w:rsidP="00E61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164D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02CE4DC9" w14:textId="77777777" w:rsidR="00583D75" w:rsidRPr="00E375D2" w:rsidRDefault="00583D75" w:rsidP="00E6124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F8AB6F7" w14:textId="1FF6C15E" w:rsidR="00583D75" w:rsidRPr="008B6180" w:rsidRDefault="00583D75" w:rsidP="00E61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164D0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4799FC3F" w14:textId="77777777" w:rsidR="00583D75" w:rsidRPr="008B6180" w:rsidRDefault="00583D75" w:rsidP="00E61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96ED78C" w14:textId="0895D154" w:rsidR="00583D75" w:rsidRPr="008B6180" w:rsidRDefault="00583D75" w:rsidP="00E61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="008164D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807C6" w:rsidRPr="008B6180" w14:paraId="2039F432" w14:textId="77777777" w:rsidTr="00895B9A">
        <w:trPr>
          <w:cantSplit/>
        </w:trPr>
        <w:tc>
          <w:tcPr>
            <w:tcW w:w="3827" w:type="dxa"/>
          </w:tcPr>
          <w:p w14:paraId="64A0AB22" w14:textId="77777777" w:rsidR="006807C6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59" w:hanging="3"/>
              <w:rPr>
                <w:rFonts w:asciiTheme="majorBidi" w:hAnsiTheme="majorBidi" w:cstheme="majorBidi"/>
                <w:sz w:val="24"/>
                <w:szCs w:val="24"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(ขาดทุน) 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สำหรับงวดที่เป็นของผู้ถือหุ้นสามัญ</w:t>
            </w:r>
          </w:p>
          <w:p w14:paraId="162F03CA" w14:textId="037618C3" w:rsidR="006807C6" w:rsidRPr="00E375D2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00" w:lineRule="exact"/>
              <w:ind w:left="-59" w:firstLine="1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บริษัทใหญ่  (พันบาท)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24B10F56" w14:textId="547DC43E" w:rsidR="006807C6" w:rsidRPr="00F672B5" w:rsidRDefault="00F672B5" w:rsidP="00F672B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72B5">
              <w:rPr>
                <w:rFonts w:asciiTheme="majorBidi" w:hAnsiTheme="majorBidi" w:cstheme="majorBidi"/>
                <w:sz w:val="24"/>
                <w:szCs w:val="24"/>
              </w:rPr>
              <w:t>(42,600)</w:t>
            </w:r>
          </w:p>
        </w:tc>
        <w:tc>
          <w:tcPr>
            <w:tcW w:w="136" w:type="dxa"/>
            <w:vAlign w:val="bottom"/>
          </w:tcPr>
          <w:p w14:paraId="37A61D80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7AC6875F" w14:textId="51A03D17" w:rsidR="006807C6" w:rsidRPr="008B6180" w:rsidRDefault="006807C6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815</w:t>
            </w:r>
          </w:p>
        </w:tc>
        <w:tc>
          <w:tcPr>
            <w:tcW w:w="136" w:type="dxa"/>
            <w:vAlign w:val="bottom"/>
          </w:tcPr>
          <w:p w14:paraId="2D44397B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D5DE1CD" w14:textId="6B326D83" w:rsidR="006807C6" w:rsidRPr="008B6180" w:rsidRDefault="00F672B5" w:rsidP="00F672B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72B5">
              <w:rPr>
                <w:rFonts w:asciiTheme="majorBidi" w:hAnsiTheme="majorBidi" w:cstheme="majorBidi"/>
                <w:sz w:val="24"/>
                <w:szCs w:val="24"/>
              </w:rPr>
              <w:t>(26,477)</w:t>
            </w:r>
          </w:p>
        </w:tc>
        <w:tc>
          <w:tcPr>
            <w:tcW w:w="136" w:type="dxa"/>
            <w:vAlign w:val="bottom"/>
          </w:tcPr>
          <w:p w14:paraId="05AC3F35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3C017D8A" w14:textId="2A5400FB" w:rsidR="006807C6" w:rsidRPr="008B6180" w:rsidRDefault="006807C6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47,017</w:t>
            </w:r>
          </w:p>
        </w:tc>
      </w:tr>
      <w:tr w:rsidR="006807C6" w:rsidRPr="008B6180" w14:paraId="5DDB2EB3" w14:textId="77777777" w:rsidTr="00E6124F">
        <w:trPr>
          <w:cantSplit/>
        </w:trPr>
        <w:tc>
          <w:tcPr>
            <w:tcW w:w="3827" w:type="dxa"/>
          </w:tcPr>
          <w:p w14:paraId="6A59EC91" w14:textId="77777777" w:rsidR="006807C6" w:rsidRPr="00E375D2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E375D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</w:tcPr>
          <w:p w14:paraId="16D55EAE" w14:textId="15B314C6" w:rsidR="006807C6" w:rsidRPr="008B6180" w:rsidRDefault="00F672B5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129DF12F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503A65D9" w14:textId="0B5476C6" w:rsidR="006807C6" w:rsidRPr="008B6180" w:rsidRDefault="006807C6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6B622480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2F1F2734" w14:textId="4C51D6B2" w:rsidR="006807C6" w:rsidRPr="008B6180" w:rsidRDefault="00F672B5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92FD486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1AF90255" w14:textId="73B661D1" w:rsidR="006807C6" w:rsidRPr="008B6180" w:rsidRDefault="006807C6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6807C6" w:rsidRPr="008B6180" w14:paraId="1E6545EE" w14:textId="77777777" w:rsidTr="00E6124F">
        <w:trPr>
          <w:cantSplit/>
          <w:trHeight w:val="63"/>
        </w:trPr>
        <w:tc>
          <w:tcPr>
            <w:tcW w:w="3827" w:type="dxa"/>
          </w:tcPr>
          <w:p w14:paraId="3C9B6F3B" w14:textId="39E990ED" w:rsidR="006807C6" w:rsidRPr="00E375D2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 (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3206FAFC" w14:textId="069B16A1" w:rsidR="006807C6" w:rsidRPr="008B6180" w:rsidRDefault="00F672B5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72B5">
              <w:rPr>
                <w:rFonts w:asciiTheme="majorBidi" w:hAnsiTheme="majorBidi" w:cstheme="majorBidi"/>
                <w:sz w:val="24"/>
                <w:szCs w:val="24"/>
              </w:rPr>
              <w:t>(0.1009)</w:t>
            </w:r>
          </w:p>
        </w:tc>
        <w:tc>
          <w:tcPr>
            <w:tcW w:w="136" w:type="dxa"/>
          </w:tcPr>
          <w:p w14:paraId="50D75323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6F9D4B64" w14:textId="425D2E1F" w:rsidR="006807C6" w:rsidRPr="008B6180" w:rsidRDefault="006807C6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0.0019</w:t>
            </w:r>
          </w:p>
        </w:tc>
        <w:tc>
          <w:tcPr>
            <w:tcW w:w="136" w:type="dxa"/>
          </w:tcPr>
          <w:p w14:paraId="006227D4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509EA417" w14:textId="73E4BBC6" w:rsidR="006807C6" w:rsidRPr="008B6180" w:rsidRDefault="00F672B5" w:rsidP="00F672B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72B5">
              <w:rPr>
                <w:rFonts w:asciiTheme="majorBidi" w:hAnsiTheme="majorBidi" w:cstheme="majorBidi"/>
                <w:sz w:val="24"/>
                <w:szCs w:val="24"/>
              </w:rPr>
              <w:t>(0.0627)</w:t>
            </w:r>
          </w:p>
        </w:tc>
        <w:tc>
          <w:tcPr>
            <w:tcW w:w="136" w:type="dxa"/>
          </w:tcPr>
          <w:p w14:paraId="7109E969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244C4E51" w14:textId="36D37774" w:rsidR="006807C6" w:rsidRPr="008B6180" w:rsidRDefault="006807C6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0.1114</w:t>
            </w:r>
          </w:p>
        </w:tc>
      </w:tr>
      <w:tr w:rsidR="006807C6" w:rsidRPr="008B6180" w14:paraId="5545CE64" w14:textId="77777777" w:rsidTr="00E6124F">
        <w:trPr>
          <w:cantSplit/>
        </w:trPr>
        <w:tc>
          <w:tcPr>
            <w:tcW w:w="3827" w:type="dxa"/>
          </w:tcPr>
          <w:p w14:paraId="0437E589" w14:textId="77777777" w:rsidR="006807C6" w:rsidRPr="008B6180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94" w:type="dxa"/>
            <w:gridSpan w:val="7"/>
            <w:tcBorders>
              <w:bottom w:val="single" w:sz="6" w:space="0" w:color="auto"/>
            </w:tcBorders>
          </w:tcPr>
          <w:p w14:paraId="6F6D759C" w14:textId="77777777" w:rsidR="006807C6" w:rsidRPr="00E375D2" w:rsidRDefault="006807C6" w:rsidP="006807C6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807C6" w:rsidRPr="008B6180" w14:paraId="05CAA3AC" w14:textId="77777777" w:rsidTr="00E6124F">
        <w:trPr>
          <w:cantSplit/>
        </w:trPr>
        <w:tc>
          <w:tcPr>
            <w:tcW w:w="3827" w:type="dxa"/>
          </w:tcPr>
          <w:p w14:paraId="720BC1BE" w14:textId="77777777" w:rsidR="006807C6" w:rsidRPr="008B6180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bottom w:val="single" w:sz="6" w:space="0" w:color="auto"/>
            </w:tcBorders>
          </w:tcPr>
          <w:p w14:paraId="137EBAAC" w14:textId="77777777" w:rsidR="006807C6" w:rsidRPr="00720606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59669A4C" w14:textId="7FCC0E35" w:rsidR="006807C6" w:rsidRPr="008B6180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วันที่ </w:t>
            </w:r>
            <w:r w:rsidRPr="007206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</w:p>
        </w:tc>
        <w:tc>
          <w:tcPr>
            <w:tcW w:w="136" w:type="dxa"/>
          </w:tcPr>
          <w:p w14:paraId="503A2A94" w14:textId="77777777" w:rsidR="006807C6" w:rsidRPr="008B6180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7C1B701C" w14:textId="77777777" w:rsidR="006807C6" w:rsidRPr="00720606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สำหรับงวดเก้าเดือนสิ้นสุด</w:t>
            </w:r>
          </w:p>
          <w:p w14:paraId="6E77D245" w14:textId="43A8E9CB" w:rsidR="006807C6" w:rsidRPr="00E375D2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วันที่ </w:t>
            </w:r>
            <w:r w:rsidRPr="0072060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72060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</w:p>
        </w:tc>
      </w:tr>
      <w:tr w:rsidR="006807C6" w:rsidRPr="008B6180" w14:paraId="6CC3C35B" w14:textId="77777777" w:rsidTr="00E6124F">
        <w:trPr>
          <w:cantSplit/>
        </w:trPr>
        <w:tc>
          <w:tcPr>
            <w:tcW w:w="3827" w:type="dxa"/>
          </w:tcPr>
          <w:p w14:paraId="49F5A1AD" w14:textId="77777777" w:rsidR="006807C6" w:rsidRPr="00E375D2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07" w:type="dxa"/>
            <w:tcBorders>
              <w:top w:val="single" w:sz="6" w:space="0" w:color="auto"/>
              <w:bottom w:val="single" w:sz="6" w:space="0" w:color="auto"/>
            </w:tcBorders>
          </w:tcPr>
          <w:p w14:paraId="6F48396B" w14:textId="1C6E4E92" w:rsidR="006807C6" w:rsidRPr="008B6180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0CFBA54" w14:textId="77777777" w:rsidR="006807C6" w:rsidRPr="008B6180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7C2BF71D" w14:textId="17C3E6DF" w:rsidR="006807C6" w:rsidRPr="008B6180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3DB40221" w14:textId="77777777" w:rsidR="006807C6" w:rsidRPr="00E375D2" w:rsidRDefault="006807C6" w:rsidP="006807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DC289B9" w14:textId="32ED4E6B" w:rsidR="006807C6" w:rsidRPr="008B6180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6" w:type="dxa"/>
          </w:tcPr>
          <w:p w14:paraId="6B2A60F6" w14:textId="77777777" w:rsidR="006807C6" w:rsidRPr="008B6180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3D6A6A4" w14:textId="13F9BF5E" w:rsidR="006807C6" w:rsidRPr="008B6180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6180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8B618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807C6" w:rsidRPr="008B6180" w14:paraId="4AD9CA0E" w14:textId="77777777" w:rsidTr="00895B9A">
        <w:trPr>
          <w:cantSplit/>
        </w:trPr>
        <w:tc>
          <w:tcPr>
            <w:tcW w:w="3827" w:type="dxa"/>
          </w:tcPr>
          <w:p w14:paraId="2D2A7BD6" w14:textId="384CF450" w:rsidR="006807C6" w:rsidRPr="00E375D2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08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สำหรับงวดที่เป็นของผู้ถือหุ้นสามัญ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(พันบาท)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07" w:type="dxa"/>
            <w:tcBorders>
              <w:top w:val="single" w:sz="6" w:space="0" w:color="auto"/>
            </w:tcBorders>
            <w:vAlign w:val="bottom"/>
          </w:tcPr>
          <w:p w14:paraId="51DD8B4C" w14:textId="6FA004CE" w:rsidR="006807C6" w:rsidRPr="00DC4F63" w:rsidRDefault="002D01A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1A6">
              <w:rPr>
                <w:rFonts w:asciiTheme="majorBidi" w:hAnsiTheme="majorBidi" w:cstheme="majorBidi"/>
                <w:sz w:val="24"/>
                <w:szCs w:val="24"/>
              </w:rPr>
              <w:t>(31,16</w:t>
            </w:r>
            <w:r w:rsidR="00252D9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2D01A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  <w:vAlign w:val="bottom"/>
          </w:tcPr>
          <w:p w14:paraId="3B35B22F" w14:textId="77777777" w:rsidR="006807C6" w:rsidRPr="00DC4F63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16018B2B" w14:textId="66E9D606" w:rsidR="006807C6" w:rsidRPr="00E375D2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(81)</w:t>
            </w:r>
          </w:p>
        </w:tc>
        <w:tc>
          <w:tcPr>
            <w:tcW w:w="136" w:type="dxa"/>
            <w:vAlign w:val="bottom"/>
          </w:tcPr>
          <w:p w14:paraId="5444BF25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6C65D611" w14:textId="10F46346" w:rsidR="006807C6" w:rsidRPr="008B6180" w:rsidRDefault="002D01A6" w:rsidP="00F672B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1A6">
              <w:rPr>
                <w:rFonts w:asciiTheme="majorBidi" w:hAnsiTheme="majorBidi" w:cstheme="majorBidi"/>
                <w:sz w:val="24"/>
                <w:szCs w:val="24"/>
              </w:rPr>
              <w:t>(4,654)</w:t>
            </w:r>
          </w:p>
        </w:tc>
        <w:tc>
          <w:tcPr>
            <w:tcW w:w="136" w:type="dxa"/>
            <w:vAlign w:val="bottom"/>
          </w:tcPr>
          <w:p w14:paraId="19D22C09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2EF01170" w14:textId="53551A7E" w:rsidR="006807C6" w:rsidRPr="008B6180" w:rsidRDefault="006807C6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21,138</w:t>
            </w:r>
          </w:p>
        </w:tc>
      </w:tr>
      <w:tr w:rsidR="006807C6" w:rsidRPr="008B6180" w14:paraId="3B76C5CC" w14:textId="77777777" w:rsidTr="00233105">
        <w:trPr>
          <w:cantSplit/>
        </w:trPr>
        <w:tc>
          <w:tcPr>
            <w:tcW w:w="3827" w:type="dxa"/>
          </w:tcPr>
          <w:p w14:paraId="20296928" w14:textId="77777777" w:rsidR="006807C6" w:rsidRPr="00E375D2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E375D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07" w:type="dxa"/>
          </w:tcPr>
          <w:p w14:paraId="6FB3F6D9" w14:textId="605C73BB" w:rsidR="006807C6" w:rsidRPr="008B6180" w:rsidRDefault="002D01A6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6611E26F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5728A30D" w14:textId="166DBD1C" w:rsidR="006807C6" w:rsidRPr="008B6180" w:rsidRDefault="006807C6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4D0404AF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2E349B0C" w14:textId="66E4534C" w:rsidR="006807C6" w:rsidRPr="008B6180" w:rsidRDefault="002D01A6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332CDD4C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5B328074" w14:textId="577E6305" w:rsidR="006807C6" w:rsidRPr="008B6180" w:rsidRDefault="006807C6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6807C6" w:rsidRPr="008B6180" w14:paraId="0337C8AB" w14:textId="77777777" w:rsidTr="00233105">
        <w:trPr>
          <w:cantSplit/>
          <w:trHeight w:val="63"/>
        </w:trPr>
        <w:tc>
          <w:tcPr>
            <w:tcW w:w="3827" w:type="dxa"/>
          </w:tcPr>
          <w:p w14:paraId="568EECEA" w14:textId="5D5BBC3A" w:rsidR="006807C6" w:rsidRPr="00E375D2" w:rsidRDefault="006807C6" w:rsidP="00680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E375D2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E375D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</w:tcPr>
          <w:p w14:paraId="4423A3A0" w14:textId="4BED3133" w:rsidR="006807C6" w:rsidRPr="0026179F" w:rsidRDefault="002D01A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1A6">
              <w:rPr>
                <w:rFonts w:asciiTheme="majorBidi" w:hAnsiTheme="majorBidi" w:cstheme="majorBidi"/>
                <w:sz w:val="24"/>
                <w:szCs w:val="24"/>
              </w:rPr>
              <w:t>(0.0739)</w:t>
            </w:r>
          </w:p>
        </w:tc>
        <w:tc>
          <w:tcPr>
            <w:tcW w:w="136" w:type="dxa"/>
          </w:tcPr>
          <w:p w14:paraId="26490A11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B13F8F4" w14:textId="16668311" w:rsidR="006807C6" w:rsidRPr="008B6180" w:rsidRDefault="006807C6" w:rsidP="006807C6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</w:rPr>
              <w:t>(0.0002)</w:t>
            </w:r>
          </w:p>
        </w:tc>
        <w:tc>
          <w:tcPr>
            <w:tcW w:w="136" w:type="dxa"/>
          </w:tcPr>
          <w:p w14:paraId="28428D1F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1C2CA7FE" w14:textId="2C149442" w:rsidR="006807C6" w:rsidRPr="008B6180" w:rsidRDefault="002D01A6" w:rsidP="00F672B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1A6">
              <w:rPr>
                <w:rFonts w:asciiTheme="majorBidi" w:hAnsiTheme="majorBidi" w:cstheme="majorBidi"/>
                <w:sz w:val="24"/>
                <w:szCs w:val="24"/>
              </w:rPr>
              <w:t>(0.0110)</w:t>
            </w:r>
          </w:p>
        </w:tc>
        <w:tc>
          <w:tcPr>
            <w:tcW w:w="136" w:type="dxa"/>
          </w:tcPr>
          <w:p w14:paraId="78358AEB" w14:textId="77777777" w:rsidR="006807C6" w:rsidRPr="008B6180" w:rsidRDefault="006807C6" w:rsidP="006807C6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391F5CCC" w14:textId="5352F7DE" w:rsidR="006807C6" w:rsidRPr="008B6180" w:rsidRDefault="006807C6" w:rsidP="006807C6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206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0.0501</w:t>
            </w:r>
          </w:p>
        </w:tc>
      </w:tr>
    </w:tbl>
    <w:p w14:paraId="652F3B86" w14:textId="77777777" w:rsidR="007F0AAA" w:rsidRDefault="007F0AAA" w:rsidP="00030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621F105" w14:textId="57DD706F" w:rsidR="00ED3AA5" w:rsidRPr="00E375D2" w:rsidRDefault="00ED3AA5" w:rsidP="00030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E06F4">
        <w:rPr>
          <w:rFonts w:asciiTheme="majorBidi" w:hAnsiTheme="majorBidi" w:cstheme="majorBidi"/>
          <w:b/>
          <w:bCs/>
          <w:sz w:val="32"/>
          <w:szCs w:val="32"/>
        </w:rPr>
        <w:t>23</w:t>
      </w:r>
      <w:r w:rsidRPr="00E375D2">
        <w:rPr>
          <w:rFonts w:asciiTheme="majorBidi" w:hAnsiTheme="majorBidi"/>
          <w:b/>
          <w:bCs/>
          <w:sz w:val="32"/>
          <w:szCs w:val="32"/>
        </w:rPr>
        <w:t>.</w:t>
      </w:r>
      <w:r w:rsidRPr="00BE06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63C468A4" w14:textId="68F6EAD9" w:rsidR="00ED3AA5" w:rsidRDefault="00ED3AA5" w:rsidP="00030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right="28" w:firstLine="284"/>
        <w:jc w:val="thaiDistribute"/>
        <w:rPr>
          <w:rFonts w:ascii="Angsana New" w:hAnsi="Angsana New"/>
          <w:spacing w:val="4"/>
          <w:sz w:val="32"/>
          <w:szCs w:val="32"/>
        </w:rPr>
      </w:pPr>
      <w:r w:rsidRPr="00BE4A64">
        <w:rPr>
          <w:rFonts w:ascii="Angsana New" w:hAnsi="Angsana New"/>
          <w:spacing w:val="4"/>
          <w:sz w:val="32"/>
          <w:szCs w:val="32"/>
        </w:rPr>
        <w:tab/>
        <w:t xml:space="preserve">   </w:t>
      </w:r>
      <w:r w:rsidRPr="00E375D2">
        <w:rPr>
          <w:rFonts w:ascii="Angsana New" w:hAnsi="Angsana New" w:hint="cs"/>
          <w:spacing w:val="4"/>
          <w:sz w:val="32"/>
          <w:szCs w:val="32"/>
          <w:cs/>
        </w:rPr>
        <w:t xml:space="preserve">เมื่อวันที่ </w:t>
      </w:r>
      <w:r w:rsidRPr="00BE4A64">
        <w:rPr>
          <w:rFonts w:ascii="Angsana New" w:hAnsi="Angsana New"/>
          <w:spacing w:val="4"/>
          <w:sz w:val="32"/>
          <w:szCs w:val="32"/>
        </w:rPr>
        <w:t xml:space="preserve">28 </w:t>
      </w:r>
      <w:r w:rsidRPr="00E375D2">
        <w:rPr>
          <w:rFonts w:ascii="Angsana New" w:hAnsi="Angsana New" w:hint="cs"/>
          <w:spacing w:val="4"/>
          <w:sz w:val="32"/>
          <w:szCs w:val="32"/>
          <w:cs/>
        </w:rPr>
        <w:t xml:space="preserve">เมษายน </w:t>
      </w:r>
      <w:r w:rsidRPr="00BE4A64">
        <w:rPr>
          <w:rFonts w:ascii="Angsana New" w:hAnsi="Angsana New"/>
          <w:spacing w:val="4"/>
          <w:sz w:val="32"/>
          <w:szCs w:val="32"/>
        </w:rPr>
        <w:t>2565</w:t>
      </w:r>
      <w:r w:rsidRPr="00E375D2">
        <w:rPr>
          <w:rFonts w:ascii="Angsana New" w:hAnsi="Angsana New" w:hint="cs"/>
          <w:spacing w:val="4"/>
          <w:sz w:val="32"/>
          <w:szCs w:val="32"/>
          <w:cs/>
        </w:rPr>
        <w:t xml:space="preserve"> ที่ประชุมสามัญผู้ถือหุ้นประจำปี </w:t>
      </w:r>
      <w:r w:rsidRPr="00BE4A64">
        <w:rPr>
          <w:rFonts w:ascii="Angsana New" w:hAnsi="Angsana New"/>
          <w:spacing w:val="4"/>
          <w:sz w:val="32"/>
          <w:szCs w:val="32"/>
        </w:rPr>
        <w:t>2565</w:t>
      </w:r>
      <w:r w:rsidRPr="00E375D2">
        <w:rPr>
          <w:rFonts w:ascii="Angsana New" w:hAnsi="Angsana New" w:hint="cs"/>
          <w:spacing w:val="4"/>
          <w:sz w:val="32"/>
          <w:szCs w:val="32"/>
          <w:cs/>
        </w:rPr>
        <w:t xml:space="preserve"> ได้มีมติอนุมัติดังนี้</w:t>
      </w:r>
    </w:p>
    <w:p w14:paraId="099B4B34" w14:textId="77777777" w:rsidR="004C6AA7" w:rsidRPr="00BE4A64" w:rsidRDefault="004C6AA7" w:rsidP="00030C7B">
      <w:pPr>
        <w:numPr>
          <w:ilvl w:val="1"/>
          <w:numId w:val="37"/>
        </w:numPr>
        <w:tabs>
          <w:tab w:val="clear" w:pos="680"/>
          <w:tab w:val="left" w:pos="284"/>
          <w:tab w:val="left" w:pos="426"/>
          <w:tab w:val="left" w:pos="567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การเพิ่มทุนจดทะเบียน จากทุนจดทะเบียนเดิมจำนวน</w:t>
      </w:r>
      <w:r w:rsidRPr="00E375D2">
        <w:rPr>
          <w:rFonts w:ascii="Angsana New" w:hAnsi="Angsana New" w:hint="cs"/>
          <w:sz w:val="32"/>
          <w:szCs w:val="32"/>
          <w:cs/>
        </w:rPr>
        <w:t>เงิน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Pr="00BE4A64">
        <w:rPr>
          <w:rFonts w:ascii="Angsana New" w:hAnsi="Angsana New"/>
          <w:sz w:val="32"/>
          <w:szCs w:val="32"/>
        </w:rPr>
        <w:t>211,000,050</w:t>
      </w:r>
      <w:r w:rsidRPr="00E375D2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</w:t>
      </w:r>
      <w:r w:rsidRPr="00E375D2">
        <w:rPr>
          <w:rFonts w:ascii="Angsana New" w:hAnsi="Angsana New" w:hint="cs"/>
          <w:sz w:val="32"/>
          <w:szCs w:val="32"/>
          <w:cs/>
        </w:rPr>
        <w:t>เงิน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Pr="00BE4A64">
        <w:rPr>
          <w:rFonts w:ascii="Angsana New" w:hAnsi="Angsana New"/>
          <w:sz w:val="32"/>
          <w:szCs w:val="32"/>
        </w:rPr>
        <w:t>316,500,075</w:t>
      </w:r>
      <w:r w:rsidRPr="00E375D2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BE4A64">
        <w:rPr>
          <w:rFonts w:ascii="Angsana New" w:hAnsi="Angsana New"/>
          <w:sz w:val="32"/>
          <w:szCs w:val="32"/>
        </w:rPr>
        <w:t>211,000,050</w:t>
      </w:r>
      <w:r w:rsidRPr="00E375D2">
        <w:rPr>
          <w:rFonts w:ascii="Angsana New" w:hAnsi="Angsana New"/>
          <w:sz w:val="32"/>
          <w:szCs w:val="32"/>
          <w:cs/>
        </w:rPr>
        <w:t xml:space="preserve"> หุ้น มูลค่าหุ้น</w:t>
      </w:r>
      <w:r w:rsidRPr="00E375D2">
        <w:rPr>
          <w:rFonts w:ascii="Angsana New" w:hAnsi="Angsana New"/>
          <w:sz w:val="32"/>
          <w:szCs w:val="32"/>
          <w:cs/>
        </w:rPr>
        <w:br/>
        <w:t xml:space="preserve">ที่ตราไว้หุ้นละ </w:t>
      </w:r>
      <w:r w:rsidRPr="00BE4A64">
        <w:rPr>
          <w:rFonts w:ascii="Angsana New" w:hAnsi="Angsana New"/>
          <w:sz w:val="32"/>
          <w:szCs w:val="32"/>
        </w:rPr>
        <w:t>0.50</w:t>
      </w:r>
      <w:r w:rsidRPr="00E375D2">
        <w:rPr>
          <w:rFonts w:ascii="Angsana New" w:hAnsi="Angsana New"/>
          <w:sz w:val="32"/>
          <w:szCs w:val="32"/>
          <w:cs/>
        </w:rPr>
        <w:t xml:space="preserve"> บาท รวมทั้งสิ้น </w:t>
      </w:r>
      <w:r w:rsidRPr="00BE4A64">
        <w:rPr>
          <w:rFonts w:ascii="Angsana New" w:hAnsi="Angsana New"/>
          <w:sz w:val="32"/>
          <w:szCs w:val="32"/>
        </w:rPr>
        <w:t>105,500,025</w:t>
      </w:r>
      <w:r w:rsidRPr="00E375D2">
        <w:rPr>
          <w:rFonts w:ascii="Angsana New" w:hAnsi="Angsana New"/>
          <w:sz w:val="32"/>
          <w:szCs w:val="32"/>
          <w:cs/>
        </w:rPr>
        <w:t xml:space="preserve"> บาท เพื่อ</w:t>
      </w:r>
      <w:r w:rsidRPr="00E375D2">
        <w:rPr>
          <w:rFonts w:ascii="Angsana New" w:hAnsi="Angsana New" w:hint="cs"/>
          <w:sz w:val="32"/>
          <w:szCs w:val="32"/>
          <w:cs/>
        </w:rPr>
        <w:t>เป็นการรองรับการใช้สิทธิของใบสำคัญ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แสดงสิทธิที่จะซื้อหุ้นสามัญของบริษัท ครั้งที่ </w:t>
      </w:r>
      <w:r w:rsidRPr="00BE4A64">
        <w:rPr>
          <w:rFonts w:ascii="Angsana New" w:hAnsi="Angsana New"/>
          <w:spacing w:val="-2"/>
          <w:sz w:val="32"/>
          <w:szCs w:val="32"/>
        </w:rPr>
        <w:t xml:space="preserve">2 (PPM-W2) 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>ที่เสนอขายให้แก่ผู้ถือหุ้นเดิมตามสัดส่วนการถือหุ้น</w:t>
      </w:r>
      <w:r w:rsidRPr="00BE4A64">
        <w:rPr>
          <w:rFonts w:ascii="Angsana New" w:hAnsi="Angsana New"/>
          <w:spacing w:val="-2"/>
          <w:sz w:val="32"/>
          <w:szCs w:val="32"/>
        </w:rPr>
        <w:t xml:space="preserve"> 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โดยบริษัทได้จดทะเบียนเพิ่มทุนกับกระทรวงพาณิชย์แล้วเมื่อวันที่ </w:t>
      </w:r>
      <w:r w:rsidRPr="00BE4A64">
        <w:rPr>
          <w:rFonts w:ascii="Angsana New" w:hAnsi="Angsana New"/>
          <w:spacing w:val="-2"/>
          <w:sz w:val="32"/>
          <w:szCs w:val="32"/>
        </w:rPr>
        <w:t xml:space="preserve">12 </w:t>
      </w:r>
      <w:r w:rsidRPr="00E375D2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BE4A64">
        <w:rPr>
          <w:rFonts w:ascii="Angsana New" w:hAnsi="Angsana New"/>
          <w:spacing w:val="-2"/>
          <w:sz w:val="32"/>
          <w:szCs w:val="32"/>
        </w:rPr>
        <w:t>2565</w:t>
      </w:r>
    </w:p>
    <w:p w14:paraId="72BAF6CF" w14:textId="77777777" w:rsidR="004C6AA7" w:rsidRPr="00BE4A64" w:rsidRDefault="004C6AA7" w:rsidP="007F0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right="28" w:firstLine="284"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71C195DD" w14:textId="02004C1E" w:rsidR="00ED3AA5" w:rsidRPr="004C6AA7" w:rsidRDefault="00ED3AA5" w:rsidP="007F0AAA">
      <w:pPr>
        <w:numPr>
          <w:ilvl w:val="1"/>
          <w:numId w:val="37"/>
        </w:numPr>
        <w:tabs>
          <w:tab w:val="clear" w:pos="680"/>
          <w:tab w:val="left" w:pos="284"/>
          <w:tab w:val="left" w:pos="426"/>
          <w:tab w:val="left" w:pos="567"/>
        </w:tabs>
        <w:spacing w:line="36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 w:hint="cs"/>
          <w:sz w:val="32"/>
          <w:szCs w:val="32"/>
          <w:cs/>
        </w:rPr>
        <w:t>การ</w:t>
      </w:r>
      <w:r w:rsidRPr="00E375D2">
        <w:rPr>
          <w:rFonts w:ascii="Angsana New" w:hAnsi="Angsana New"/>
          <w:sz w:val="32"/>
          <w:szCs w:val="32"/>
          <w:cs/>
        </w:rPr>
        <w:t xml:space="preserve">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Pr="00BE4A64">
        <w:rPr>
          <w:rFonts w:ascii="Angsana New" w:hAnsi="Angsana New"/>
          <w:sz w:val="32"/>
          <w:szCs w:val="32"/>
        </w:rPr>
        <w:t>2 (“</w:t>
      </w:r>
      <w:r w:rsidRPr="00E375D2">
        <w:rPr>
          <w:rFonts w:ascii="Angsana New" w:hAnsi="Angsana New"/>
          <w:sz w:val="32"/>
          <w:szCs w:val="32"/>
          <w:cs/>
        </w:rPr>
        <w:t>ใบสําคัญแสดงสิทธิ” หรือ “</w:t>
      </w:r>
      <w:r w:rsidRPr="00BE4A64">
        <w:rPr>
          <w:rFonts w:ascii="Angsana New" w:hAnsi="Angsana New"/>
          <w:sz w:val="32"/>
          <w:szCs w:val="32"/>
        </w:rPr>
        <w:t xml:space="preserve">PPM-W2”) </w:t>
      </w:r>
      <w:r w:rsidRPr="00E375D2">
        <w:rPr>
          <w:rFonts w:ascii="Angsana New" w:hAnsi="Angsana New"/>
          <w:sz w:val="32"/>
          <w:szCs w:val="32"/>
          <w:cs/>
        </w:rPr>
        <w:t xml:space="preserve">จํานวนไม่เกิน </w:t>
      </w:r>
      <w:r w:rsidRPr="00BE4A64">
        <w:rPr>
          <w:rFonts w:ascii="Angsana New" w:hAnsi="Angsana New"/>
          <w:sz w:val="32"/>
          <w:szCs w:val="32"/>
        </w:rPr>
        <w:t xml:space="preserve">211,000,050 </w:t>
      </w:r>
      <w:r w:rsidRPr="00E375D2">
        <w:rPr>
          <w:rFonts w:ascii="Angsana New" w:hAnsi="Angsana New"/>
          <w:sz w:val="32"/>
          <w:szCs w:val="32"/>
          <w:cs/>
        </w:rPr>
        <w:t>หน่ว</w:t>
      </w:r>
      <w:r w:rsidRPr="00E375D2">
        <w:rPr>
          <w:rFonts w:ascii="Angsana New" w:hAnsi="Angsana New" w:hint="cs"/>
          <w:sz w:val="32"/>
          <w:szCs w:val="32"/>
          <w:cs/>
        </w:rPr>
        <w:t xml:space="preserve">ย </w:t>
      </w:r>
      <w:r w:rsidRPr="00E375D2">
        <w:rPr>
          <w:rFonts w:ascii="Angsana New" w:hAnsi="Angsana New"/>
          <w:sz w:val="32"/>
          <w:szCs w:val="32"/>
          <w:cs/>
        </w:rPr>
        <w:t>เพื่อจัดสรรให้แก่</w:t>
      </w:r>
      <w:r w:rsidRPr="00E375D2">
        <w:rPr>
          <w:rFonts w:ascii="Angsana New" w:hAnsi="Angsana New"/>
          <w:sz w:val="32"/>
          <w:szCs w:val="32"/>
          <w:cs/>
        </w:rPr>
        <w:br/>
        <w:t xml:space="preserve">ผู้ถือหุ้นเดิมของบริษัทตามสัดส่วนการถือหุ้นในอัตราส่วน </w:t>
      </w:r>
      <w:r w:rsidRPr="00BE4A64">
        <w:rPr>
          <w:rFonts w:ascii="Angsana New" w:hAnsi="Angsana New"/>
          <w:sz w:val="32"/>
          <w:szCs w:val="32"/>
        </w:rPr>
        <w:t xml:space="preserve">2 </w:t>
      </w:r>
      <w:r w:rsidRPr="00E375D2">
        <w:rPr>
          <w:rFonts w:ascii="Angsana New" w:hAnsi="Angsana New"/>
          <w:sz w:val="32"/>
          <w:szCs w:val="32"/>
          <w:cs/>
        </w:rPr>
        <w:t>หุ้นสามัญเดิม ต่อใบสําคัญแสดงสิทธิ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Pr="00BE4A64">
        <w:rPr>
          <w:rFonts w:ascii="Angsana New" w:hAnsi="Angsana New"/>
          <w:sz w:val="32"/>
          <w:szCs w:val="32"/>
        </w:rPr>
        <w:t xml:space="preserve">PPM-W2 1 </w:t>
      </w:r>
      <w:r w:rsidRPr="00E375D2">
        <w:rPr>
          <w:rFonts w:ascii="Angsana New" w:hAnsi="Angsana New"/>
          <w:sz w:val="32"/>
          <w:szCs w:val="32"/>
          <w:cs/>
        </w:rPr>
        <w:t>หน่วย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Pr="00E375D2">
        <w:rPr>
          <w:rFonts w:ascii="Angsana New" w:hAnsi="Angsana New"/>
          <w:sz w:val="32"/>
          <w:szCs w:val="32"/>
          <w:cs/>
        </w:rPr>
        <w:t xml:space="preserve">โดยไม่คิดมูลค่า (ราคาเสนอขายต่อหน่วยเท่ากับ </w:t>
      </w:r>
      <w:r w:rsidRPr="00BE4A64">
        <w:rPr>
          <w:rFonts w:ascii="Angsana New" w:hAnsi="Angsana New"/>
          <w:sz w:val="32"/>
          <w:szCs w:val="32"/>
        </w:rPr>
        <w:t xml:space="preserve">0 </w:t>
      </w:r>
      <w:r w:rsidRPr="00E375D2">
        <w:rPr>
          <w:rFonts w:ascii="Angsana New" w:hAnsi="Angsana New"/>
          <w:sz w:val="32"/>
          <w:szCs w:val="32"/>
          <w:cs/>
        </w:rPr>
        <w:t xml:space="preserve">บาท) มีราคาใช้สิทธิซื้อหุ้นสามัญเท่ากับ </w:t>
      </w:r>
      <w:r w:rsidRPr="00BE4A64">
        <w:rPr>
          <w:rFonts w:ascii="Angsana New" w:hAnsi="Angsana New"/>
          <w:sz w:val="32"/>
          <w:szCs w:val="32"/>
        </w:rPr>
        <w:t xml:space="preserve">6 </w:t>
      </w:r>
      <w:r w:rsidRPr="00E375D2">
        <w:rPr>
          <w:rFonts w:ascii="Angsana New" w:hAnsi="Angsana New"/>
          <w:sz w:val="32"/>
          <w:szCs w:val="32"/>
          <w:cs/>
        </w:rPr>
        <w:t xml:space="preserve">บาทต่อหุ้น และมีระยะเวลาการใช้สิทธิ </w:t>
      </w:r>
      <w:r w:rsidRPr="00BE4A64">
        <w:rPr>
          <w:rFonts w:ascii="Angsana New" w:hAnsi="Angsana New"/>
          <w:sz w:val="32"/>
          <w:szCs w:val="32"/>
        </w:rPr>
        <w:t xml:space="preserve">2 </w:t>
      </w:r>
      <w:r w:rsidRPr="00E375D2">
        <w:rPr>
          <w:rFonts w:ascii="Angsana New" w:hAnsi="Angsana New"/>
          <w:sz w:val="32"/>
          <w:szCs w:val="32"/>
          <w:cs/>
        </w:rPr>
        <w:t>ปี ทั้งนี้ ในกรณีที่มีเศษของใบสำคัญแสดงสิทธิ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Pr="00BE4A64">
        <w:rPr>
          <w:rFonts w:ascii="Angsana New" w:hAnsi="Angsana New"/>
          <w:sz w:val="32"/>
          <w:szCs w:val="32"/>
        </w:rPr>
        <w:t xml:space="preserve">PPM-W2 </w:t>
      </w:r>
      <w:r w:rsidRPr="00E375D2">
        <w:rPr>
          <w:rFonts w:ascii="Angsana New" w:hAnsi="Angsana New"/>
          <w:sz w:val="32"/>
          <w:szCs w:val="32"/>
          <w:cs/>
        </w:rPr>
        <w:t>เหลือจากการคำนวณตามอัตราส่วนการจัดสรรดังกล่าวให้ปัดเศษดังกล่าวทิ้ง</w:t>
      </w:r>
      <w:r w:rsidRPr="00E375D2">
        <w:rPr>
          <w:rFonts w:ascii="Angsana New" w:hAnsi="Angsana New"/>
          <w:sz w:val="32"/>
          <w:szCs w:val="32"/>
          <w:cs/>
        </w:rPr>
        <w:br/>
        <w:t>ทั้งจำนวน</w:t>
      </w:r>
      <w:r w:rsidRPr="00BE4A64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 w:hint="cs"/>
          <w:sz w:val="32"/>
          <w:szCs w:val="32"/>
          <w:cs/>
        </w:rPr>
        <w:t>โดยกำหนดรายชื่อผู้ถือหุ้นที่จะได้รับการจัดสรรใบสำคัญแสดงสิทธิ</w:t>
      </w:r>
      <w:r w:rsidR="00975C59">
        <w:rPr>
          <w:rFonts w:ascii="Angsana New" w:hAnsi="Angsana New" w:hint="cs"/>
          <w:sz w:val="32"/>
          <w:szCs w:val="32"/>
          <w:cs/>
        </w:rPr>
        <w:t xml:space="preserve"> </w:t>
      </w:r>
      <w:r w:rsidR="00975C59" w:rsidRPr="00BE4A64">
        <w:rPr>
          <w:rFonts w:ascii="Angsana New" w:hAnsi="Angsana New"/>
          <w:sz w:val="32"/>
          <w:szCs w:val="32"/>
        </w:rPr>
        <w:t>(Record Date)</w:t>
      </w:r>
      <w:r w:rsidRPr="00E375D2">
        <w:rPr>
          <w:rFonts w:ascii="Angsana New" w:hAnsi="Angsana New" w:hint="cs"/>
          <w:sz w:val="32"/>
          <w:szCs w:val="32"/>
          <w:cs/>
        </w:rPr>
        <w:t xml:space="preserve"> </w:t>
      </w:r>
      <w:r w:rsidR="00975C59">
        <w:rPr>
          <w:rFonts w:ascii="Angsana New" w:hAnsi="Angsana New"/>
          <w:sz w:val="32"/>
          <w:szCs w:val="32"/>
          <w:cs/>
        </w:rPr>
        <w:br/>
      </w:r>
      <w:r w:rsidRPr="00E375D2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BE4A64">
        <w:rPr>
          <w:rFonts w:ascii="Angsana New" w:hAnsi="Angsana New"/>
          <w:sz w:val="32"/>
          <w:szCs w:val="32"/>
        </w:rPr>
        <w:t xml:space="preserve">27 </w:t>
      </w:r>
      <w:r w:rsidRPr="00E375D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BE4A64">
        <w:rPr>
          <w:rFonts w:ascii="Angsana New" w:hAnsi="Angsana New"/>
          <w:sz w:val="32"/>
          <w:szCs w:val="32"/>
        </w:rPr>
        <w:t xml:space="preserve">2565 </w:t>
      </w:r>
    </w:p>
    <w:p w14:paraId="6E87900B" w14:textId="4B9CB4B3" w:rsidR="00975C59" w:rsidRPr="00975C59" w:rsidRDefault="00975C59" w:rsidP="007F0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          วันที่ออกใบสำคัญ    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 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: 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วันที่ 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25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กรกฎาคม </w:t>
      </w:r>
      <w:r w:rsidRPr="00975C59">
        <w:rPr>
          <w:rFonts w:asciiTheme="majorBidi" w:eastAsia="Calibri" w:hAnsiTheme="majorBidi" w:cstheme="majorBidi"/>
          <w:sz w:val="32"/>
          <w:szCs w:val="32"/>
        </w:rPr>
        <w:t>2565</w:t>
      </w:r>
    </w:p>
    <w:p w14:paraId="61ADDDB2" w14:textId="55CD0E9E" w:rsidR="00975C59" w:rsidRPr="00975C59" w:rsidRDefault="00975C59" w:rsidP="007F0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>ระยะเวลาการใช้สิทธิ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  : 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 ครั้งแรก 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24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มกราคม </w:t>
      </w:r>
      <w:r w:rsidRPr="00975C59">
        <w:rPr>
          <w:rFonts w:asciiTheme="majorBidi" w:eastAsia="Calibri" w:hAnsiTheme="majorBidi" w:cstheme="majorBidi"/>
          <w:sz w:val="32"/>
          <w:szCs w:val="32"/>
        </w:rPr>
        <w:t>2566</w:t>
      </w:r>
    </w:p>
    <w:p w14:paraId="661EDE7D" w14:textId="77777777" w:rsidR="00975C59" w:rsidRPr="00975C59" w:rsidRDefault="00975C59" w:rsidP="007F0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ครั้งที่สอง 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24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กรกฎาคม </w:t>
      </w:r>
      <w:r w:rsidRPr="00975C59">
        <w:rPr>
          <w:rFonts w:asciiTheme="majorBidi" w:eastAsia="Calibri" w:hAnsiTheme="majorBidi" w:cstheme="majorBidi"/>
          <w:sz w:val="32"/>
          <w:szCs w:val="32"/>
        </w:rPr>
        <w:t>2566</w:t>
      </w:r>
    </w:p>
    <w:p w14:paraId="494A3FAB" w14:textId="77777777" w:rsidR="00975C59" w:rsidRPr="00975C59" w:rsidRDefault="00975C59" w:rsidP="007F0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>ครั้งที่สาม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 24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 xml:space="preserve">มกราคม </w:t>
      </w:r>
      <w:r w:rsidRPr="00975C59">
        <w:rPr>
          <w:rFonts w:asciiTheme="majorBidi" w:eastAsia="Calibri" w:hAnsiTheme="majorBidi" w:cstheme="majorBidi"/>
          <w:sz w:val="32"/>
          <w:szCs w:val="32"/>
        </w:rPr>
        <w:t>2567</w:t>
      </w:r>
    </w:p>
    <w:p w14:paraId="7B7B5794" w14:textId="2F86F924" w:rsidR="00064439" w:rsidRPr="002D01A6" w:rsidRDefault="00975C59" w:rsidP="007F0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60" w:lineRule="exact"/>
        <w:ind w:left="851" w:right="28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75C59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ab/>
        <w:t>ครั้งสุดท้าย</w:t>
      </w:r>
      <w:r w:rsidRPr="00975C5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975C59">
        <w:rPr>
          <w:rFonts w:asciiTheme="majorBidi" w:eastAsia="Calibri" w:hAnsiTheme="majorBidi" w:cstheme="majorBidi"/>
          <w:sz w:val="32"/>
          <w:szCs w:val="32"/>
          <w:cs/>
        </w:rPr>
        <w:t>ณ วันครบกำหนดอายุใบสำคัญแสดงสิทธิ</w:t>
      </w:r>
    </w:p>
    <w:p w14:paraId="18CB65AC" w14:textId="4E0839DF" w:rsidR="00064439" w:rsidRDefault="00064439" w:rsidP="007F0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Theme="majorBidi" w:hAnsiTheme="majorBidi" w:cstheme="majorBidi"/>
          <w:b/>
          <w:bCs/>
          <w:color w:val="FF0000"/>
          <w:sz w:val="32"/>
          <w:szCs w:val="32"/>
          <w:highlight w:val="yellow"/>
        </w:rPr>
      </w:pPr>
    </w:p>
    <w:p w14:paraId="5F915021" w14:textId="49C3DEA4" w:rsidR="00722590" w:rsidRDefault="00722590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E06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C6AA7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375D2">
        <w:rPr>
          <w:rFonts w:asciiTheme="majorBidi" w:hAnsiTheme="majorBidi"/>
          <w:b/>
          <w:bCs/>
          <w:sz w:val="32"/>
          <w:szCs w:val="32"/>
        </w:rPr>
        <w:t>.</w:t>
      </w:r>
      <w:r w:rsidRPr="00BE06F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4020EA28" w14:textId="4EAF92B6" w:rsidR="000F0B2A" w:rsidRPr="00CC7EC3" w:rsidRDefault="00BE06F4" w:rsidP="00CC7EC3">
      <w:pPr>
        <w:tabs>
          <w:tab w:val="clear" w:pos="227"/>
          <w:tab w:val="left" w:pos="284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75D2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</w:rPr>
        <w:tab/>
      </w:r>
      <w:r w:rsidR="0026179F" w:rsidRPr="00E375D2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="0026179F" w:rsidRPr="00AC0075">
        <w:rPr>
          <w:rFonts w:asciiTheme="majorBidi" w:hAnsiTheme="majorBidi"/>
          <w:sz w:val="32"/>
          <w:szCs w:val="32"/>
        </w:rPr>
        <w:t xml:space="preserve">2565 </w:t>
      </w:r>
      <w:r w:rsidR="0026179F" w:rsidRPr="00E375D2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26179F" w:rsidRPr="00AC0075">
        <w:rPr>
          <w:rFonts w:asciiTheme="majorBidi" w:hAnsiTheme="majorBidi"/>
          <w:sz w:val="32"/>
          <w:szCs w:val="32"/>
        </w:rPr>
        <w:t xml:space="preserve">28 </w:t>
      </w:r>
      <w:r w:rsidR="0026179F" w:rsidRPr="00E375D2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26179F" w:rsidRPr="00AC0075">
        <w:rPr>
          <w:rFonts w:asciiTheme="majorBidi" w:hAnsiTheme="majorBidi"/>
          <w:sz w:val="32"/>
          <w:szCs w:val="32"/>
        </w:rPr>
        <w:t>2565</w:t>
      </w:r>
      <w:r w:rsidR="0026179F" w:rsidRPr="00E375D2">
        <w:rPr>
          <w:rFonts w:asciiTheme="majorBidi" w:hAnsiTheme="majorBidi" w:hint="cs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="0026179F" w:rsidRPr="00AC0075">
        <w:rPr>
          <w:rFonts w:asciiTheme="majorBidi" w:hAnsiTheme="majorBidi"/>
          <w:sz w:val="32"/>
          <w:szCs w:val="32"/>
        </w:rPr>
        <w:t>2564</w:t>
      </w:r>
      <w:r w:rsidR="0026179F" w:rsidRPr="00E375D2">
        <w:rPr>
          <w:rFonts w:asciiTheme="majorBidi" w:hAnsiTheme="majorBidi"/>
          <w:sz w:val="32"/>
          <w:szCs w:val="32"/>
          <w:cs/>
        </w:rPr>
        <w:t xml:space="preserve"> ให้แก่ผู้ถือหุ้นสามัญจำนวน </w:t>
      </w:r>
      <w:r w:rsidR="0026179F" w:rsidRPr="00AC0075">
        <w:rPr>
          <w:rFonts w:asciiTheme="majorBidi" w:hAnsiTheme="majorBidi"/>
          <w:sz w:val="32"/>
          <w:szCs w:val="32"/>
        </w:rPr>
        <w:t>422,000,100</w:t>
      </w:r>
      <w:r w:rsidR="0026179F" w:rsidRPr="00E375D2">
        <w:rPr>
          <w:rFonts w:asciiTheme="majorBidi" w:hAnsiTheme="majorBidi"/>
          <w:sz w:val="32"/>
          <w:szCs w:val="32"/>
          <w:cs/>
        </w:rPr>
        <w:t xml:space="preserve"> หุ้</w:t>
      </w:r>
      <w:r w:rsidR="0026179F" w:rsidRPr="00E375D2">
        <w:rPr>
          <w:rFonts w:asciiTheme="majorBidi" w:hAnsiTheme="majorBidi" w:hint="cs"/>
          <w:sz w:val="32"/>
          <w:szCs w:val="32"/>
          <w:cs/>
        </w:rPr>
        <w:t xml:space="preserve">น </w:t>
      </w:r>
      <w:r w:rsidR="0026179F" w:rsidRPr="00E375D2">
        <w:rPr>
          <w:rFonts w:asciiTheme="majorBidi" w:hAnsiTheme="majorBidi"/>
          <w:sz w:val="32"/>
          <w:szCs w:val="32"/>
          <w:cs/>
        </w:rPr>
        <w:t>ในอัตราหุ้นละ</w:t>
      </w:r>
      <w:r w:rsidR="0026179F" w:rsidRPr="00AC0075">
        <w:rPr>
          <w:rFonts w:asciiTheme="majorBidi" w:hAnsiTheme="majorBidi"/>
          <w:sz w:val="32"/>
          <w:szCs w:val="32"/>
        </w:rPr>
        <w:t xml:space="preserve"> 0.033 </w:t>
      </w:r>
      <w:r w:rsidR="0026179F" w:rsidRPr="00E375D2">
        <w:rPr>
          <w:rFonts w:asciiTheme="majorBidi" w:hAnsiTheme="majorBidi"/>
          <w:sz w:val="32"/>
          <w:szCs w:val="32"/>
          <w:cs/>
        </w:rPr>
        <w:t>บาท รวมเป็นจำนวนเงินปัน</w:t>
      </w:r>
      <w:r w:rsidR="0026179F" w:rsidRPr="00E375D2">
        <w:rPr>
          <w:rFonts w:ascii="Angsana New" w:hAnsi="Angsana New"/>
          <w:sz w:val="32"/>
          <w:szCs w:val="32"/>
          <w:cs/>
        </w:rPr>
        <w:t xml:space="preserve">ผลจ่าย </w:t>
      </w:r>
      <w:r w:rsidR="0026179F" w:rsidRPr="00AC0075">
        <w:rPr>
          <w:rFonts w:ascii="Angsana New" w:hAnsi="Angsana New"/>
          <w:sz w:val="32"/>
          <w:szCs w:val="32"/>
        </w:rPr>
        <w:t xml:space="preserve">13.93 </w:t>
      </w:r>
      <w:r w:rsidR="0026179F" w:rsidRPr="00E375D2">
        <w:rPr>
          <w:rFonts w:ascii="Angsana New" w:hAnsi="Angsana New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</w:t>
      </w:r>
      <w:r w:rsidR="0026179F" w:rsidRPr="00E375D2">
        <w:rPr>
          <w:rFonts w:ascii="Angsana New" w:hAnsi="Angsana New"/>
          <w:spacing w:val="2"/>
          <w:sz w:val="32"/>
          <w:szCs w:val="32"/>
          <w:cs/>
        </w:rPr>
        <w:t xml:space="preserve">สมุดทะเบียนผู้ถือหุ้นของบริษัท ณ วันที่ </w:t>
      </w:r>
      <w:r w:rsidR="0026179F" w:rsidRPr="00AC0075">
        <w:rPr>
          <w:rFonts w:ascii="Angsana New" w:hAnsi="Angsana New"/>
          <w:spacing w:val="2"/>
          <w:sz w:val="32"/>
          <w:szCs w:val="32"/>
        </w:rPr>
        <w:t xml:space="preserve">11 </w:t>
      </w:r>
      <w:r w:rsidR="0026179F" w:rsidRPr="00E375D2">
        <w:rPr>
          <w:rFonts w:ascii="Angsana New" w:hAnsi="Angsana New"/>
          <w:spacing w:val="2"/>
          <w:sz w:val="32"/>
          <w:szCs w:val="32"/>
          <w:cs/>
        </w:rPr>
        <w:t xml:space="preserve">พฤษภาคม </w:t>
      </w:r>
      <w:r w:rsidR="0026179F" w:rsidRPr="00AC0075">
        <w:rPr>
          <w:rFonts w:ascii="Angsana New" w:hAnsi="Angsana New"/>
          <w:spacing w:val="2"/>
          <w:sz w:val="32"/>
          <w:szCs w:val="32"/>
        </w:rPr>
        <w:t xml:space="preserve">2565 (Record Date) </w:t>
      </w:r>
      <w:r w:rsidR="0026179F" w:rsidRPr="00E375D2">
        <w:rPr>
          <w:rFonts w:ascii="Angsana New" w:hAnsi="Angsana New" w:hint="cs"/>
          <w:spacing w:val="2"/>
          <w:sz w:val="32"/>
          <w:szCs w:val="32"/>
          <w:cs/>
        </w:rPr>
        <w:t>โดย</w:t>
      </w:r>
      <w:r w:rsidR="0026179F" w:rsidRPr="00E375D2">
        <w:rPr>
          <w:rFonts w:ascii="Angsana New" w:hAnsi="Angsana New"/>
          <w:spacing w:val="2"/>
          <w:sz w:val="32"/>
          <w:szCs w:val="32"/>
          <w:cs/>
        </w:rPr>
        <w:t>จ่ายเงินปันผล</w:t>
      </w:r>
      <w:r w:rsidR="0026179F" w:rsidRPr="00E375D2">
        <w:rPr>
          <w:rFonts w:ascii="Angsana New" w:hAnsi="Angsana New"/>
          <w:spacing w:val="4"/>
          <w:sz w:val="32"/>
          <w:szCs w:val="32"/>
          <w:cs/>
        </w:rPr>
        <w:t xml:space="preserve">ในวันที่ </w:t>
      </w:r>
      <w:r w:rsidR="000F0B2A">
        <w:rPr>
          <w:rFonts w:ascii="Angsana New" w:hAnsi="Angsana New"/>
          <w:spacing w:val="4"/>
          <w:sz w:val="32"/>
          <w:szCs w:val="32"/>
          <w:cs/>
        </w:rPr>
        <w:br/>
      </w:r>
      <w:r w:rsidR="0026179F" w:rsidRPr="00BE06F4">
        <w:rPr>
          <w:rFonts w:ascii="Angsana New" w:hAnsi="Angsana New"/>
          <w:spacing w:val="4"/>
          <w:sz w:val="32"/>
          <w:szCs w:val="32"/>
        </w:rPr>
        <w:t>27</w:t>
      </w:r>
      <w:r w:rsidR="0026179F" w:rsidRPr="00E375D2">
        <w:rPr>
          <w:rFonts w:ascii="Angsana New" w:hAnsi="Angsana New"/>
          <w:spacing w:val="4"/>
          <w:sz w:val="32"/>
          <w:szCs w:val="32"/>
          <w:cs/>
        </w:rPr>
        <w:t xml:space="preserve"> พฤษภาคม </w:t>
      </w:r>
      <w:r w:rsidR="0026179F" w:rsidRPr="00BE06F4">
        <w:rPr>
          <w:rFonts w:ascii="Angsana New" w:hAnsi="Angsana New"/>
          <w:spacing w:val="4"/>
          <w:sz w:val="32"/>
          <w:szCs w:val="32"/>
        </w:rPr>
        <w:t>2565</w:t>
      </w:r>
    </w:p>
    <w:p w14:paraId="21CEE7FB" w14:textId="35ACC57C" w:rsidR="002E7912" w:rsidRPr="00BE06F4" w:rsidRDefault="006478AF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BE06F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C6AA7">
        <w:rPr>
          <w:rFonts w:asciiTheme="majorBidi" w:hAnsiTheme="majorBidi"/>
          <w:b/>
          <w:bCs/>
          <w:sz w:val="32"/>
          <w:szCs w:val="32"/>
        </w:rPr>
        <w:t>5</w:t>
      </w:r>
      <w:r w:rsidR="002E7912" w:rsidRPr="00BE06F4">
        <w:rPr>
          <w:rFonts w:asciiTheme="majorBidi" w:hAnsiTheme="majorBidi"/>
          <w:b/>
          <w:bCs/>
          <w:sz w:val="32"/>
          <w:szCs w:val="32"/>
        </w:rPr>
        <w:t>.</w:t>
      </w:r>
      <w:r w:rsidR="002E7912" w:rsidRPr="00BE06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BE06F4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BE06F4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BE06F4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E375D2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BE06F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BE06F4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BE06F4">
        <w:rPr>
          <w:rFonts w:asciiTheme="majorBidi" w:hAnsiTheme="majorBidi"/>
          <w:spacing w:val="-2"/>
          <w:sz w:val="32"/>
          <w:szCs w:val="32"/>
        </w:rPr>
        <w:tab/>
      </w:r>
      <w:r w:rsidRPr="00E375D2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E375D2">
        <w:rPr>
          <w:rFonts w:asciiTheme="majorBidi" w:hAnsiTheme="majorBidi" w:hint="cs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037AB1AB" w:rsidR="002E7912" w:rsidRPr="00BE06F4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BE06F4">
        <w:rPr>
          <w:rFonts w:asciiTheme="majorBidi" w:hAnsiTheme="majorBidi"/>
          <w:spacing w:val="-2"/>
          <w:sz w:val="32"/>
          <w:szCs w:val="32"/>
        </w:rPr>
        <w:t xml:space="preserve">2 </w:t>
      </w:r>
      <w:r w:rsidR="00FC6A50">
        <w:rPr>
          <w:rFonts w:asciiTheme="majorBidi" w:hAnsiTheme="majorBidi"/>
          <w:spacing w:val="-2"/>
          <w:sz w:val="32"/>
          <w:szCs w:val="32"/>
        </w:rPr>
        <w:tab/>
      </w:r>
      <w:r w:rsidRPr="00E375D2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E375D2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14:paraId="5D0B5B22" w14:textId="2853AFA7" w:rsidR="008C7FBA" w:rsidRPr="00BE06F4" w:rsidRDefault="008C7FBA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60" w:lineRule="exact"/>
        <w:ind w:left="1980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375D2">
        <w:rPr>
          <w:rFonts w:ascii="Angsana New" w:hAnsi="Angsana New"/>
          <w:spacing w:val="-2"/>
          <w:sz w:val="32"/>
          <w:szCs w:val="32"/>
          <w:cs/>
        </w:rPr>
        <w:t>ส่วนงาน</w:t>
      </w:r>
      <w:r w:rsidR="00FC6A50" w:rsidRPr="00E375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C4408">
        <w:rPr>
          <w:rFonts w:ascii="Angsana New" w:hAnsi="Angsana New"/>
          <w:spacing w:val="-2"/>
          <w:sz w:val="32"/>
          <w:szCs w:val="32"/>
        </w:rPr>
        <w:t>3</w:t>
      </w:r>
      <w:r w:rsidR="00FC6A50">
        <w:rPr>
          <w:rFonts w:asciiTheme="majorBidi" w:hAnsiTheme="majorBidi"/>
          <w:spacing w:val="-2"/>
          <w:sz w:val="32"/>
          <w:szCs w:val="32"/>
        </w:rPr>
        <w:tab/>
      </w:r>
      <w:r w:rsidRPr="00E375D2">
        <w:rPr>
          <w:rFonts w:asciiTheme="majorBidi" w:hAnsiTheme="majorBidi"/>
          <w:spacing w:val="-2"/>
          <w:sz w:val="32"/>
          <w:szCs w:val="32"/>
          <w:cs/>
        </w:rPr>
        <w:t>ส่วนงานธุรกิจ</w:t>
      </w:r>
      <w:r w:rsidRPr="00E375D2">
        <w:rPr>
          <w:rFonts w:asciiTheme="majorBidi" w:hAnsiTheme="majorBidi" w:hint="cs"/>
          <w:spacing w:val="-2"/>
          <w:sz w:val="32"/>
          <w:szCs w:val="32"/>
          <w:cs/>
        </w:rPr>
        <w:t>กลุ่มผลิตภัณฑ์โซลาร์เซลล์โดย</w:t>
      </w:r>
      <w:r w:rsidRPr="00E375D2">
        <w:rPr>
          <w:rFonts w:asciiTheme="majorBidi" w:hAnsiTheme="majorBidi"/>
          <w:spacing w:val="-2"/>
          <w:sz w:val="32"/>
          <w:szCs w:val="32"/>
          <w:cs/>
        </w:rPr>
        <w:t>ให้บริการออกแบบจัดหาและติดตั้ง</w:t>
      </w:r>
      <w:r w:rsidRPr="00E375D2">
        <w:rPr>
          <w:rFonts w:asciiTheme="majorBidi" w:hAnsiTheme="majorBidi" w:hint="cs"/>
          <w:spacing w:val="-2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BE06F4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77777777" w:rsidR="004000C1" w:rsidRPr="00BE06F4" w:rsidRDefault="002E791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E375D2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5E9CE4DA" w14:textId="5703BCF1" w:rsidR="006807C6" w:rsidRDefault="002E7912" w:rsidP="00680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BE06F4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Pr="00BE06F4">
        <w:rPr>
          <w:rFonts w:asciiTheme="majorBidi" w:hAnsiTheme="majorBidi" w:hint="cs"/>
          <w:spacing w:val="-2"/>
          <w:sz w:val="32"/>
          <w:szCs w:val="32"/>
          <w:cs/>
        </w:rPr>
        <w:t>งวด</w:t>
      </w:r>
      <w:r w:rsidR="006807C6" w:rsidRPr="00720606">
        <w:rPr>
          <w:rFonts w:asciiTheme="majorBidi" w:hAnsiTheme="majorBidi" w:hint="cs"/>
          <w:spacing w:val="-2"/>
          <w:sz w:val="32"/>
          <w:szCs w:val="32"/>
          <w:cs/>
        </w:rPr>
        <w:t>เก้า</w:t>
      </w:r>
      <w:r w:rsidR="006807C6" w:rsidRPr="00720606">
        <w:rPr>
          <w:rFonts w:asciiTheme="majorBidi" w:hAnsiTheme="majorBidi"/>
          <w:spacing w:val="-2"/>
          <w:sz w:val="32"/>
          <w:szCs w:val="32"/>
          <w:cs/>
        </w:rPr>
        <w:t>เดือนสิ้นสุดวันที่</w:t>
      </w:r>
      <w:r w:rsidR="006807C6" w:rsidRPr="00720606">
        <w:rPr>
          <w:rFonts w:asciiTheme="majorBidi" w:hAnsiTheme="majorBidi"/>
          <w:spacing w:val="-2"/>
          <w:sz w:val="32"/>
          <w:szCs w:val="32"/>
        </w:rPr>
        <w:t xml:space="preserve"> 30</w:t>
      </w:r>
      <w:r w:rsidR="006807C6" w:rsidRPr="0072060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6807C6" w:rsidRPr="00720606">
        <w:rPr>
          <w:rFonts w:asciiTheme="majorBidi" w:hAnsiTheme="majorBidi" w:hint="cs"/>
          <w:spacing w:val="-2"/>
          <w:sz w:val="32"/>
          <w:szCs w:val="32"/>
          <w:cs/>
        </w:rPr>
        <w:t>กันย</w:t>
      </w:r>
      <w:r w:rsidR="006807C6" w:rsidRPr="00720606">
        <w:rPr>
          <w:rFonts w:asciiTheme="majorBidi" w:hAnsiTheme="majorBidi"/>
          <w:spacing w:val="-2"/>
          <w:sz w:val="32"/>
          <w:szCs w:val="32"/>
          <w:cs/>
        </w:rPr>
        <w:t>ายน</w:t>
      </w:r>
      <w:r w:rsidR="006807C6" w:rsidRPr="00720606">
        <w:rPr>
          <w:rFonts w:asciiTheme="majorBidi" w:hAnsiTheme="majorBidi"/>
          <w:spacing w:val="-2"/>
          <w:sz w:val="32"/>
          <w:szCs w:val="32"/>
        </w:rPr>
        <w:t xml:space="preserve"> 256</w:t>
      </w:r>
      <w:r w:rsidR="006807C6">
        <w:rPr>
          <w:rFonts w:asciiTheme="majorBidi" w:hAnsiTheme="majorBidi"/>
          <w:spacing w:val="-2"/>
          <w:sz w:val="32"/>
          <w:szCs w:val="32"/>
        </w:rPr>
        <w:t>5</w:t>
      </w:r>
      <w:r w:rsidR="006807C6" w:rsidRPr="00720606">
        <w:rPr>
          <w:rFonts w:asciiTheme="majorBidi" w:hAnsiTheme="majorBidi"/>
          <w:spacing w:val="-2"/>
          <w:sz w:val="32"/>
          <w:szCs w:val="32"/>
          <w:cs/>
        </w:rPr>
        <w:t xml:space="preserve"> และ </w:t>
      </w:r>
      <w:r w:rsidR="006807C6" w:rsidRPr="00720606">
        <w:rPr>
          <w:rFonts w:asciiTheme="majorBidi" w:hAnsiTheme="majorBidi"/>
          <w:spacing w:val="-2"/>
          <w:sz w:val="32"/>
          <w:szCs w:val="32"/>
        </w:rPr>
        <w:t>256</w:t>
      </w:r>
      <w:r w:rsidR="006807C6">
        <w:rPr>
          <w:rFonts w:asciiTheme="majorBidi" w:hAnsiTheme="majorBidi"/>
          <w:spacing w:val="-2"/>
          <w:sz w:val="32"/>
          <w:szCs w:val="32"/>
        </w:rPr>
        <w:t>4</w:t>
      </w:r>
      <w:r w:rsidR="006807C6" w:rsidRPr="00720606">
        <w:rPr>
          <w:rFonts w:asciiTheme="majorBidi" w:hAnsiTheme="majorBidi"/>
          <w:spacing w:val="-2"/>
          <w:sz w:val="32"/>
          <w:szCs w:val="32"/>
          <w:cs/>
        </w:rPr>
        <w:t xml:space="preserve"> 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199"/>
        <w:gridCol w:w="595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6807C6" w:rsidRPr="00720606" w14:paraId="70C6468B" w14:textId="77777777" w:rsidTr="00F92848">
        <w:tc>
          <w:tcPr>
            <w:tcW w:w="1644" w:type="dxa"/>
          </w:tcPr>
          <w:p w14:paraId="1B804004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14:paraId="2224971F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6807C6" w:rsidRPr="00720606" w14:paraId="1F14690F" w14:textId="77777777" w:rsidTr="00F92848">
        <w:tc>
          <w:tcPr>
            <w:tcW w:w="1644" w:type="dxa"/>
          </w:tcPr>
          <w:p w14:paraId="018D2AE0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1FB287E7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807C6" w:rsidRPr="00720606" w14:paraId="65699E0D" w14:textId="77777777" w:rsidTr="00F92848">
        <w:tc>
          <w:tcPr>
            <w:tcW w:w="1644" w:type="dxa"/>
          </w:tcPr>
          <w:p w14:paraId="6D0F3602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B97CCD8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กลุ่มผลิตภัณฑ์</w:t>
            </w:r>
          </w:p>
          <w:p w14:paraId="099A6219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B214A7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CF0DA8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164BA859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861F48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6B109F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695E95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5E4429" w14:textId="77777777" w:rsidR="006807C6" w:rsidRPr="00720606" w:rsidRDefault="006807C6" w:rsidP="00F92848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807C6" w:rsidRPr="00720606" w14:paraId="7587E851" w14:textId="77777777" w:rsidTr="00F92848">
        <w:tc>
          <w:tcPr>
            <w:tcW w:w="1644" w:type="dxa"/>
          </w:tcPr>
          <w:p w14:paraId="1FE14BAA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2084AA" w14:textId="71795B03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78E214E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2A0AC57" w14:textId="190C0380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09005AF4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DADF1D8" w14:textId="4F281C41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42" w:type="dxa"/>
          </w:tcPr>
          <w:p w14:paraId="4523D5F1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AD35CBD" w14:textId="18473A76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69997E7F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096C50C" w14:textId="00F7B163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42" w:type="dxa"/>
          </w:tcPr>
          <w:p w14:paraId="73124150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1E607FBE" w14:textId="4E6A3B61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  <w:tc>
          <w:tcPr>
            <w:tcW w:w="142" w:type="dxa"/>
          </w:tcPr>
          <w:p w14:paraId="7711623A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0F252D6" w14:textId="3EC12D36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9" w:type="dxa"/>
          </w:tcPr>
          <w:p w14:paraId="1B60E10B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EA61BDD" w14:textId="2DCC9F86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2564</w:t>
            </w:r>
          </w:p>
        </w:tc>
      </w:tr>
      <w:tr w:rsidR="006807C6" w:rsidRPr="00720606" w14:paraId="4C9DB9AD" w14:textId="77777777" w:rsidTr="00F92848">
        <w:tc>
          <w:tcPr>
            <w:tcW w:w="1644" w:type="dxa"/>
            <w:vAlign w:val="bottom"/>
          </w:tcPr>
          <w:p w14:paraId="79E84F27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318261" w14:textId="4E7E1E3F" w:rsidR="006807C6" w:rsidRPr="00720606" w:rsidRDefault="00B93C22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971,111</w:t>
            </w:r>
          </w:p>
        </w:tc>
        <w:tc>
          <w:tcPr>
            <w:tcW w:w="134" w:type="dxa"/>
          </w:tcPr>
          <w:p w14:paraId="66639CC7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825A75" w14:textId="777BF8DC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929,591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D4FE04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21AC2F" w14:textId="5185A7EA" w:rsidR="006807C6" w:rsidRPr="00720606" w:rsidRDefault="00B93C22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290,117</w:t>
            </w:r>
          </w:p>
        </w:tc>
        <w:tc>
          <w:tcPr>
            <w:tcW w:w="142" w:type="dxa"/>
          </w:tcPr>
          <w:p w14:paraId="3DD73A8D" w14:textId="77777777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EE04E7" w14:textId="62E42BD9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306,601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3EB596" w14:textId="77777777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2C900A7" w14:textId="77076487" w:rsidR="006807C6" w:rsidRPr="00720606" w:rsidRDefault="00B93C22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93C22">
              <w:rPr>
                <w:rFonts w:asciiTheme="majorBidi" w:hAnsiTheme="majorBidi" w:cstheme="majorBidi"/>
                <w:sz w:val="22"/>
                <w:szCs w:val="22"/>
              </w:rPr>
              <w:t>118,969</w:t>
            </w:r>
          </w:p>
        </w:tc>
        <w:tc>
          <w:tcPr>
            <w:tcW w:w="142" w:type="dxa"/>
          </w:tcPr>
          <w:p w14:paraId="442AD33F" w14:textId="77777777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39F6E3CA" w14:textId="06E30F81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254,062</w:t>
            </w:r>
          </w:p>
        </w:tc>
        <w:tc>
          <w:tcPr>
            <w:tcW w:w="142" w:type="dxa"/>
            <w:vAlign w:val="bottom"/>
          </w:tcPr>
          <w:p w14:paraId="4F8D964C" w14:textId="77777777" w:rsidR="006807C6" w:rsidRPr="00720606" w:rsidRDefault="006807C6" w:rsidP="006807C6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5CBBA41" w14:textId="5EF46BB5" w:rsidR="006807C6" w:rsidRPr="00720606" w:rsidRDefault="00B93C22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1,380,197</w:t>
            </w:r>
          </w:p>
        </w:tc>
        <w:tc>
          <w:tcPr>
            <w:tcW w:w="139" w:type="dxa"/>
          </w:tcPr>
          <w:p w14:paraId="73B4FE84" w14:textId="77777777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19502EC" w14:textId="000FBD29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1,490,254</w:t>
            </w:r>
          </w:p>
        </w:tc>
      </w:tr>
      <w:tr w:rsidR="006807C6" w:rsidRPr="00720606" w14:paraId="1640EE8E" w14:textId="77777777" w:rsidTr="00F92848">
        <w:tc>
          <w:tcPr>
            <w:tcW w:w="1644" w:type="dxa"/>
            <w:vAlign w:val="bottom"/>
          </w:tcPr>
          <w:p w14:paraId="59E9068D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5BAD3952" w14:textId="0D92B32D" w:rsidR="006807C6" w:rsidRPr="00720606" w:rsidRDefault="00B93C22" w:rsidP="006807C6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(891,913)</w:t>
            </w:r>
          </w:p>
        </w:tc>
        <w:tc>
          <w:tcPr>
            <w:tcW w:w="134" w:type="dxa"/>
          </w:tcPr>
          <w:p w14:paraId="1F7CE06C" w14:textId="77777777" w:rsidR="006807C6" w:rsidRPr="00720606" w:rsidRDefault="006807C6" w:rsidP="006807C6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4BA5CB7" w14:textId="2A02C465" w:rsidR="006807C6" w:rsidRPr="00720606" w:rsidRDefault="006807C6" w:rsidP="006807C6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(863,912)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8384EA" w14:textId="77777777" w:rsidR="006807C6" w:rsidRPr="00720606" w:rsidRDefault="006807C6" w:rsidP="006807C6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C8ED3D4" w14:textId="5FB1E290" w:rsidR="006807C6" w:rsidRPr="00720606" w:rsidRDefault="00B93C22" w:rsidP="006807C6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(225,972)</w:t>
            </w:r>
          </w:p>
        </w:tc>
        <w:tc>
          <w:tcPr>
            <w:tcW w:w="142" w:type="dxa"/>
          </w:tcPr>
          <w:p w14:paraId="3E616F84" w14:textId="77777777" w:rsidR="006807C6" w:rsidRPr="00720606" w:rsidRDefault="006807C6" w:rsidP="006807C6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AFFEC67" w14:textId="6554F753" w:rsidR="006807C6" w:rsidRPr="00720606" w:rsidRDefault="006807C6" w:rsidP="006807C6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(219,291)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1CEFE8" w14:textId="77777777" w:rsidR="006807C6" w:rsidRPr="00720606" w:rsidRDefault="006807C6" w:rsidP="006807C6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C2C4B81" w14:textId="458E962C" w:rsidR="006807C6" w:rsidRPr="00720606" w:rsidRDefault="00B93C22" w:rsidP="006807C6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93C22">
              <w:rPr>
                <w:rFonts w:asciiTheme="majorBidi" w:hAnsiTheme="majorBidi" w:cstheme="majorBidi"/>
                <w:sz w:val="22"/>
                <w:szCs w:val="22"/>
              </w:rPr>
              <w:t>107,872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A5984DB" w14:textId="77777777" w:rsidR="006807C6" w:rsidRPr="00720606" w:rsidRDefault="006807C6" w:rsidP="006807C6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674A9C19" w14:textId="72AB25C0" w:rsidR="006807C6" w:rsidRPr="00720606" w:rsidRDefault="006807C6" w:rsidP="006807C6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(191,946)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453636B" w14:textId="77777777" w:rsidR="006807C6" w:rsidRPr="00720606" w:rsidRDefault="006807C6" w:rsidP="006807C6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E19CEC4" w14:textId="4B6AACB4" w:rsidR="006807C6" w:rsidRPr="00720606" w:rsidRDefault="00B93C22" w:rsidP="006807C6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(1,225,757)</w:t>
            </w:r>
          </w:p>
        </w:tc>
        <w:tc>
          <w:tcPr>
            <w:tcW w:w="139" w:type="dxa"/>
          </w:tcPr>
          <w:p w14:paraId="3F1E3FAC" w14:textId="77777777" w:rsidR="006807C6" w:rsidRPr="00720606" w:rsidRDefault="006807C6" w:rsidP="006807C6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067D76BD" w14:textId="678C71DA" w:rsidR="006807C6" w:rsidRPr="00720606" w:rsidRDefault="006807C6" w:rsidP="006807C6">
            <w:pPr>
              <w:tabs>
                <w:tab w:val="clear" w:pos="680"/>
                <w:tab w:val="clear" w:pos="907"/>
                <w:tab w:val="left" w:pos="196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(1,275,149)</w:t>
            </w:r>
          </w:p>
        </w:tc>
      </w:tr>
      <w:tr w:rsidR="006807C6" w:rsidRPr="00720606" w14:paraId="39B989EE" w14:textId="77777777" w:rsidTr="00F92848">
        <w:tc>
          <w:tcPr>
            <w:tcW w:w="1644" w:type="dxa"/>
            <w:vAlign w:val="bottom"/>
          </w:tcPr>
          <w:p w14:paraId="540C7269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8E0227" w14:textId="04838FEA" w:rsidR="006807C6" w:rsidRPr="00720606" w:rsidRDefault="00B93C22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79,198</w:t>
            </w:r>
          </w:p>
        </w:tc>
        <w:tc>
          <w:tcPr>
            <w:tcW w:w="134" w:type="dxa"/>
          </w:tcPr>
          <w:p w14:paraId="6EF59477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E4D94A3" w14:textId="5A803206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65,679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4C1159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425EE5" w14:textId="5023EEFC" w:rsidR="006807C6" w:rsidRPr="00720606" w:rsidRDefault="00B93C22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64,145</w:t>
            </w:r>
          </w:p>
        </w:tc>
        <w:tc>
          <w:tcPr>
            <w:tcW w:w="142" w:type="dxa"/>
          </w:tcPr>
          <w:p w14:paraId="133F4FAF" w14:textId="77777777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E0B3E7" w14:textId="4C065F5F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87,310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62A220" w14:textId="77777777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F26D2F" w14:textId="31A17ABD" w:rsidR="006807C6" w:rsidRPr="00720606" w:rsidRDefault="005639DF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11,097</w:t>
            </w:r>
          </w:p>
        </w:tc>
        <w:tc>
          <w:tcPr>
            <w:tcW w:w="142" w:type="dxa"/>
          </w:tcPr>
          <w:p w14:paraId="3E536975" w14:textId="77777777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018EFD" w14:textId="25DD9366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62,116</w:t>
            </w:r>
          </w:p>
        </w:tc>
        <w:tc>
          <w:tcPr>
            <w:tcW w:w="142" w:type="dxa"/>
            <w:vAlign w:val="bottom"/>
          </w:tcPr>
          <w:p w14:paraId="53D73F73" w14:textId="77777777" w:rsidR="006807C6" w:rsidRPr="00720606" w:rsidRDefault="006807C6" w:rsidP="006807C6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A9F9D2" w14:textId="2F5B54D1" w:rsidR="006807C6" w:rsidRPr="00720606" w:rsidRDefault="00B93C22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154,</w:t>
            </w:r>
            <w:r w:rsidR="005639DF">
              <w:rPr>
                <w:rFonts w:asciiTheme="majorBidi" w:hAnsiTheme="majorBidi" w:cstheme="majorBidi"/>
                <w:sz w:val="22"/>
                <w:szCs w:val="22"/>
              </w:rPr>
              <w:t>440</w:t>
            </w:r>
          </w:p>
        </w:tc>
        <w:tc>
          <w:tcPr>
            <w:tcW w:w="139" w:type="dxa"/>
          </w:tcPr>
          <w:p w14:paraId="2AE19501" w14:textId="77777777" w:rsidR="006807C6" w:rsidRPr="00720606" w:rsidRDefault="006807C6" w:rsidP="006807C6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1E052E" w14:textId="0AB3562A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215,105</w:t>
            </w:r>
          </w:p>
        </w:tc>
      </w:tr>
      <w:tr w:rsidR="006807C6" w:rsidRPr="00720606" w14:paraId="45DD574A" w14:textId="77777777" w:rsidTr="00F92848">
        <w:tc>
          <w:tcPr>
            <w:tcW w:w="1644" w:type="dxa"/>
          </w:tcPr>
          <w:p w14:paraId="1DED4F99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341355C8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4CEB225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68952322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71CC8F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4C1516E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75DCDBE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4AAB157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3621CBD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25F5591A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067F723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F80D880" w14:textId="77777777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CFE77B9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943CA26" w14:textId="6AB609DE" w:rsidR="006807C6" w:rsidRPr="00720606" w:rsidRDefault="005F18C1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10,238</w:t>
            </w:r>
          </w:p>
        </w:tc>
        <w:tc>
          <w:tcPr>
            <w:tcW w:w="139" w:type="dxa"/>
          </w:tcPr>
          <w:p w14:paraId="18AEFAC2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BD6ADFC" w14:textId="38A8EF0C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27,</w:t>
            </w:r>
            <w:r w:rsidR="005F18C1">
              <w:rPr>
                <w:rFonts w:asciiTheme="majorBidi" w:hAnsiTheme="majorBidi" w:cstheme="majorBidi"/>
                <w:sz w:val="22"/>
                <w:szCs w:val="22"/>
              </w:rPr>
              <w:t>676</w:t>
            </w:r>
          </w:p>
        </w:tc>
      </w:tr>
      <w:tr w:rsidR="006807C6" w:rsidRPr="00720606" w14:paraId="7F3CA9E6" w14:textId="77777777" w:rsidTr="00F92848">
        <w:tc>
          <w:tcPr>
            <w:tcW w:w="1644" w:type="dxa"/>
          </w:tcPr>
          <w:p w14:paraId="576A9B4E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2FD4EEFB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6E0DF63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4BE6A863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D6CC7B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6F87D0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ABA1D97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10DFA54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494580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5FC294C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C934BA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2F8C7E5" w14:textId="77777777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D196DA3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38FF110" w14:textId="69215219" w:rsidR="006807C6" w:rsidRPr="00720606" w:rsidRDefault="005F18C1" w:rsidP="006807C6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(36,798)</w:t>
            </w:r>
          </w:p>
        </w:tc>
        <w:tc>
          <w:tcPr>
            <w:tcW w:w="139" w:type="dxa"/>
          </w:tcPr>
          <w:p w14:paraId="341FCD67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317B30C" w14:textId="31547B50" w:rsidR="006807C6" w:rsidRPr="00720606" w:rsidRDefault="006807C6" w:rsidP="005F18C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F18C1">
              <w:rPr>
                <w:rFonts w:asciiTheme="majorBidi" w:hAnsiTheme="majorBidi" w:cstheme="majorBidi"/>
                <w:sz w:val="22"/>
                <w:szCs w:val="22"/>
              </w:rPr>
              <w:t>33,204</w:t>
            </w:r>
            <w:r w:rsidRPr="0072060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F18C1" w:rsidRPr="00720606" w14:paraId="40E9B5C8" w14:textId="77777777" w:rsidTr="00685410">
        <w:tc>
          <w:tcPr>
            <w:tcW w:w="1644" w:type="dxa"/>
          </w:tcPr>
          <w:p w14:paraId="554ED4E3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4C49FDE1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D9D6C6A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2B5509E2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68E1BD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A90A2A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1F7ECDC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F469A93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A4CD8C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76E4D06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D8DBEDE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1DFFC67" w14:textId="77777777" w:rsidR="005F18C1" w:rsidRPr="00720606" w:rsidRDefault="005F18C1" w:rsidP="005F18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8E2C645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EDD3084" w14:textId="29772E9F" w:rsidR="005F18C1" w:rsidRPr="00720606" w:rsidRDefault="005F18C1" w:rsidP="005F18C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18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F18C1">
              <w:rPr>
                <w:rFonts w:asciiTheme="majorBidi" w:hAnsiTheme="majorBidi" w:cstheme="majorBidi"/>
                <w:sz w:val="22"/>
                <w:szCs w:val="22"/>
              </w:rPr>
              <w:t>88,098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5F18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9" w:type="dxa"/>
          </w:tcPr>
          <w:p w14:paraId="569AFD8F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FE4D57" w14:textId="35B93E82" w:rsidR="005F18C1" w:rsidRPr="00720606" w:rsidRDefault="005F18C1" w:rsidP="005F18C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F18C1">
              <w:rPr>
                <w:rFonts w:asciiTheme="majorBidi" w:hAnsiTheme="majorBidi" w:cstheme="majorBidi"/>
                <w:sz w:val="22"/>
                <w:szCs w:val="22"/>
              </w:rPr>
              <w:t>95,775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5F18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F18C1" w:rsidRPr="00720606" w14:paraId="2AD2D240" w14:textId="77777777" w:rsidTr="00685410">
        <w:tc>
          <w:tcPr>
            <w:tcW w:w="1644" w:type="dxa"/>
          </w:tcPr>
          <w:p w14:paraId="2A06AF77" w14:textId="1014390D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5D86357B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0BE93F1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2A3E3960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2BF3E4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3832E8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05AB8A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8928045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4FC2ED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9F5D6D0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3EC5CC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E3713F4" w14:textId="77777777" w:rsidR="005F18C1" w:rsidRPr="00720606" w:rsidRDefault="005F18C1" w:rsidP="005F18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205403F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E7E8B19" w14:textId="4324655B" w:rsidR="005F18C1" w:rsidRPr="00720606" w:rsidRDefault="005F18C1" w:rsidP="005F18C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18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F18C1">
              <w:rPr>
                <w:rFonts w:asciiTheme="majorBidi" w:hAnsiTheme="majorBidi" w:cstheme="majorBidi"/>
                <w:sz w:val="22"/>
                <w:szCs w:val="22"/>
              </w:rPr>
              <w:t>55,298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5F18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9" w:type="dxa"/>
          </w:tcPr>
          <w:p w14:paraId="37AB3299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DC0DC5E" w14:textId="56678C71" w:rsidR="005F18C1" w:rsidRPr="00720606" w:rsidRDefault="005F18C1" w:rsidP="005F18C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18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F18C1">
              <w:rPr>
                <w:rFonts w:asciiTheme="majorBidi" w:hAnsiTheme="majorBidi" w:cstheme="majorBidi"/>
                <w:sz w:val="22"/>
                <w:szCs w:val="22"/>
              </w:rPr>
              <w:t>37,467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F18C1" w:rsidRPr="00720606" w14:paraId="47583337" w14:textId="77777777" w:rsidTr="00456CCD">
        <w:tc>
          <w:tcPr>
            <w:tcW w:w="1644" w:type="dxa"/>
          </w:tcPr>
          <w:p w14:paraId="60EF95D1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2535CCC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31BF133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52010B5E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1DE6D3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2CDFAE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78DE471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9816870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908308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6FF846D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3881E1E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7F83A8B" w14:textId="77777777" w:rsidR="005F18C1" w:rsidRPr="00720606" w:rsidRDefault="005F18C1" w:rsidP="005F18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8EAB193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EAB2E64" w14:textId="0A86EA71" w:rsidR="005F18C1" w:rsidRPr="00720606" w:rsidRDefault="005F18C1" w:rsidP="005F18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18C1">
              <w:rPr>
                <w:rFonts w:asciiTheme="majorBidi" w:hAnsiTheme="majorBidi" w:cstheme="majorBidi"/>
                <w:sz w:val="22"/>
                <w:szCs w:val="22"/>
              </w:rPr>
              <w:t xml:space="preserve"> 3,485 </w:t>
            </w:r>
          </w:p>
        </w:tc>
        <w:tc>
          <w:tcPr>
            <w:tcW w:w="139" w:type="dxa"/>
          </w:tcPr>
          <w:p w14:paraId="381F91F0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2E7556" w14:textId="6A12E371" w:rsidR="005F18C1" w:rsidRPr="00720606" w:rsidRDefault="005F18C1" w:rsidP="005F18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 xml:space="preserve"> 1,6</w:t>
            </w:r>
            <w:r w:rsidR="0013503B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Pr="0072060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F18C1" w:rsidRPr="00720606" w14:paraId="2CAEB84C" w14:textId="77777777" w:rsidTr="00456CCD">
        <w:tc>
          <w:tcPr>
            <w:tcW w:w="1644" w:type="dxa"/>
          </w:tcPr>
          <w:p w14:paraId="1DB1B00E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44BBD237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47C6C9B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645F7456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FEF52A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C1011A5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F81A210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B32FF5B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E7AFABD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EF1CC60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D3A3CB1" w14:textId="77777777" w:rsidR="005F18C1" w:rsidRPr="00720606" w:rsidRDefault="005F18C1" w:rsidP="005F18C1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E372684" w14:textId="77777777" w:rsidR="005F18C1" w:rsidRPr="00720606" w:rsidRDefault="005F18C1" w:rsidP="005F18C1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4CD9C74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EF7C369" w14:textId="1373E314" w:rsidR="005F18C1" w:rsidRPr="00720606" w:rsidRDefault="005F18C1" w:rsidP="005F18C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F18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F18C1">
              <w:rPr>
                <w:rFonts w:asciiTheme="majorBidi" w:hAnsiTheme="majorBidi" w:cstheme="majorBidi"/>
                <w:sz w:val="22"/>
                <w:szCs w:val="22"/>
              </w:rPr>
              <w:t>17,866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5F18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9" w:type="dxa"/>
          </w:tcPr>
          <w:p w14:paraId="021098F8" w14:textId="77777777" w:rsidR="005F18C1" w:rsidRPr="00720606" w:rsidRDefault="005F18C1" w:rsidP="005F18C1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1C92574" w14:textId="785D2329" w:rsidR="005F18C1" w:rsidRPr="00720606" w:rsidRDefault="005F18C1" w:rsidP="005F18C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 xml:space="preserve"> (8,732)</w:t>
            </w:r>
          </w:p>
        </w:tc>
      </w:tr>
      <w:tr w:rsidR="006807C6" w:rsidRPr="00720606" w14:paraId="08E90C5D" w14:textId="77777777" w:rsidTr="00F92848">
        <w:tc>
          <w:tcPr>
            <w:tcW w:w="1843" w:type="dxa"/>
            <w:gridSpan w:val="2"/>
          </w:tcPr>
          <w:p w14:paraId="45E10E55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รายได้ (ค่าใช้จ่าย) </w:t>
            </w: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95" w:type="dxa"/>
            <w:shd w:val="clear" w:color="auto" w:fill="auto"/>
            <w:vAlign w:val="bottom"/>
          </w:tcPr>
          <w:p w14:paraId="65EF9ABC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40FFF8E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64CBBB95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E82A87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B4705C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C4741E0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54B72104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7A6D00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43B4449C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B8E392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0FF3C24" w14:textId="77777777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AB324B1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5937E8D" w14:textId="3106453F" w:rsidR="006807C6" w:rsidRPr="00720606" w:rsidRDefault="0013503B" w:rsidP="0013503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3503B">
              <w:rPr>
                <w:rFonts w:asciiTheme="majorBidi" w:hAnsiTheme="majorBidi" w:cstheme="majorBidi"/>
                <w:sz w:val="22"/>
                <w:szCs w:val="22"/>
              </w:rPr>
              <w:t>3,403</w:t>
            </w:r>
          </w:p>
        </w:tc>
        <w:tc>
          <w:tcPr>
            <w:tcW w:w="139" w:type="dxa"/>
          </w:tcPr>
          <w:p w14:paraId="366AE8C6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3E70D004" w14:textId="25756B21" w:rsidR="006807C6" w:rsidRPr="00720606" w:rsidRDefault="006807C6" w:rsidP="005F18C1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(4,237)</w:t>
            </w:r>
          </w:p>
        </w:tc>
      </w:tr>
      <w:tr w:rsidR="006807C6" w:rsidRPr="00720606" w14:paraId="065BD609" w14:textId="77777777" w:rsidTr="00F92848">
        <w:tc>
          <w:tcPr>
            <w:tcW w:w="1843" w:type="dxa"/>
            <w:gridSpan w:val="2"/>
          </w:tcPr>
          <w:p w14:paraId="6F8BF644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72060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Pr="00720606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595" w:type="dxa"/>
            <w:shd w:val="clear" w:color="auto" w:fill="auto"/>
            <w:vAlign w:val="bottom"/>
          </w:tcPr>
          <w:p w14:paraId="67738E87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2FCCC0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5FCEB751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5B88E7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A9FBDAB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D3C01FE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22541F1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A5F9E22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1424143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5CE890C" w14:textId="77777777" w:rsidR="006807C6" w:rsidRPr="00720606" w:rsidRDefault="006807C6" w:rsidP="006807C6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6C65CE" w14:textId="77777777" w:rsidR="006807C6" w:rsidRPr="00720606" w:rsidRDefault="006807C6" w:rsidP="006807C6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C8A5E83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5896CB" w14:textId="00F1E5B8" w:rsidR="006807C6" w:rsidRPr="00720606" w:rsidRDefault="0013503B" w:rsidP="006807C6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3503B">
              <w:rPr>
                <w:rFonts w:asciiTheme="majorBidi" w:hAnsiTheme="majorBidi" w:cstheme="majorBidi"/>
                <w:sz w:val="22"/>
                <w:szCs w:val="22"/>
              </w:rPr>
              <w:t>(26,494)</w:t>
            </w:r>
          </w:p>
        </w:tc>
        <w:tc>
          <w:tcPr>
            <w:tcW w:w="139" w:type="dxa"/>
          </w:tcPr>
          <w:p w14:paraId="789D9CFE" w14:textId="77777777" w:rsidR="006807C6" w:rsidRPr="00720606" w:rsidRDefault="006807C6" w:rsidP="006807C6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9CC5C4" w14:textId="00D05165" w:rsidR="006807C6" w:rsidRPr="00720606" w:rsidRDefault="006807C6" w:rsidP="006807C6">
            <w:pPr>
              <w:tabs>
                <w:tab w:val="clear" w:pos="680"/>
                <w:tab w:val="clear" w:pos="907"/>
                <w:tab w:val="left" w:pos="195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606">
              <w:rPr>
                <w:rFonts w:asciiTheme="majorBidi" w:hAnsiTheme="majorBidi" w:cstheme="majorBidi"/>
                <w:sz w:val="22"/>
                <w:szCs w:val="22"/>
              </w:rPr>
              <w:t>65,063</w:t>
            </w:r>
          </w:p>
        </w:tc>
      </w:tr>
    </w:tbl>
    <w:p w14:paraId="60CAF2F6" w14:textId="77777777" w:rsidR="002D01A6" w:rsidRDefault="002D01A6" w:rsidP="000F0B2A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197FF4" w14:textId="68109FAF" w:rsidR="00424763" w:rsidRPr="00BE06F4" w:rsidRDefault="00424763" w:rsidP="000F0B2A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BE06F4">
        <w:rPr>
          <w:rFonts w:ascii="Angsana New" w:hAnsi="Angsana New" w:hint="cs"/>
          <w:b/>
          <w:bCs/>
          <w:sz w:val="32"/>
          <w:szCs w:val="32"/>
        </w:rPr>
        <w:t>2</w:t>
      </w:r>
      <w:r w:rsidR="004C6AA7">
        <w:rPr>
          <w:rFonts w:ascii="Angsana New" w:hAnsi="Angsana New"/>
          <w:b/>
          <w:bCs/>
          <w:sz w:val="32"/>
          <w:szCs w:val="32"/>
        </w:rPr>
        <w:t>6</w:t>
      </w:r>
      <w:r w:rsidRPr="00BE06F4">
        <w:rPr>
          <w:rFonts w:ascii="Angsana New" w:hAnsi="Angsana New" w:hint="cs"/>
          <w:b/>
          <w:bCs/>
          <w:sz w:val="32"/>
          <w:szCs w:val="32"/>
        </w:rPr>
        <w:t>.</w:t>
      </w:r>
      <w:r w:rsidRPr="00BE06F4">
        <w:rPr>
          <w:rFonts w:ascii="Angsana New" w:hAnsi="Angsana New"/>
          <w:b/>
          <w:bCs/>
          <w:sz w:val="32"/>
          <w:szCs w:val="32"/>
        </w:rPr>
        <w:tab/>
      </w:r>
      <w:r w:rsidRPr="00E375D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C4E8743" w14:textId="460233A9" w:rsidR="00424763" w:rsidRPr="00BE06F4" w:rsidRDefault="00424763" w:rsidP="000F0B2A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บริษัท</w:t>
      </w:r>
      <w:r w:rsidRPr="00E375D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375D2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BA7E417" w14:textId="77777777" w:rsidR="00424763" w:rsidRPr="00BE06F4" w:rsidRDefault="00424763" w:rsidP="000F0B2A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E375D2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2E61C86" w14:textId="77777777" w:rsidR="00424763" w:rsidRPr="00BE06F4" w:rsidRDefault="00424763" w:rsidP="000F0B2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BE06F4">
        <w:rPr>
          <w:rFonts w:ascii="Angsana New" w:hAnsi="Angsana New"/>
          <w:sz w:val="32"/>
          <w:szCs w:val="32"/>
        </w:rPr>
        <w:t>13</w:t>
      </w:r>
      <w:r w:rsidRPr="00BE06F4">
        <w:rPr>
          <w:rFonts w:ascii="Angsana New" w:hAnsi="Angsana New" w:hint="cs"/>
          <w:sz w:val="32"/>
          <w:szCs w:val="32"/>
        </w:rPr>
        <w:t xml:space="preserve"> </w:t>
      </w:r>
      <w:r w:rsidRPr="00E375D2">
        <w:rPr>
          <w:rFonts w:ascii="Angsana New" w:hAnsi="Angsana New" w:hint="cs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60E1162C" w14:textId="77777777" w:rsidR="00424763" w:rsidRPr="00BE06F4" w:rsidRDefault="00424763" w:rsidP="000F0B2A">
      <w:pPr>
        <w:spacing w:line="38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ระดับ</w:t>
      </w:r>
      <w:r w:rsidRPr="00E375D2">
        <w:rPr>
          <w:rFonts w:ascii="Angsana New" w:hAnsi="Angsana New" w:hint="cs"/>
          <w:sz w:val="32"/>
          <w:szCs w:val="32"/>
          <w:cs/>
        </w:rPr>
        <w:t>ที่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Pr="00BE06F4">
        <w:rPr>
          <w:rFonts w:ascii="Angsana New" w:hAnsi="Angsana New"/>
          <w:sz w:val="32"/>
          <w:szCs w:val="32"/>
        </w:rPr>
        <w:t>1</w:t>
      </w:r>
      <w:r w:rsidRPr="00E375D2">
        <w:rPr>
          <w:rFonts w:ascii="Angsana New" w:hAnsi="Angsana New" w:hint="cs"/>
          <w:sz w:val="32"/>
          <w:szCs w:val="32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61C797D" w14:textId="77777777" w:rsidR="00424763" w:rsidRPr="00E375D2" w:rsidRDefault="00424763" w:rsidP="000F0B2A">
      <w:pPr>
        <w:spacing w:line="380" w:lineRule="exact"/>
        <w:ind w:left="1560" w:hanging="709"/>
        <w:rPr>
          <w:rFonts w:ascii="Angsana New" w:hAnsi="Angsana New"/>
          <w:spacing w:val="-8"/>
          <w:sz w:val="32"/>
          <w:szCs w:val="32"/>
          <w:cs/>
        </w:rPr>
      </w:pPr>
      <w:r w:rsidRPr="00E375D2">
        <w:rPr>
          <w:rFonts w:ascii="Angsana New" w:hAnsi="Angsana New"/>
          <w:spacing w:val="-8"/>
          <w:sz w:val="32"/>
          <w:szCs w:val="32"/>
          <w:cs/>
        </w:rPr>
        <w:t>ระดับ</w:t>
      </w:r>
      <w:r w:rsidRPr="00E375D2">
        <w:rPr>
          <w:rFonts w:ascii="Angsana New" w:hAnsi="Angsana New" w:hint="cs"/>
          <w:spacing w:val="-8"/>
          <w:sz w:val="32"/>
          <w:szCs w:val="32"/>
          <w:cs/>
        </w:rPr>
        <w:t xml:space="preserve">ที่ </w:t>
      </w:r>
      <w:r w:rsidRPr="00BE06F4">
        <w:rPr>
          <w:rFonts w:ascii="Angsana New" w:hAnsi="Angsana New"/>
          <w:spacing w:val="-8"/>
          <w:sz w:val="32"/>
          <w:szCs w:val="32"/>
        </w:rPr>
        <w:t xml:space="preserve">2 </w:t>
      </w:r>
      <w:r w:rsidRPr="00E375D2">
        <w:rPr>
          <w:rFonts w:ascii="Angsana New" w:hAnsi="Angsana New" w:hint="cs"/>
          <w:spacing w:val="-1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D6D92A3" w14:textId="20116761" w:rsidR="00424763" w:rsidRPr="00BE06F4" w:rsidRDefault="00424763" w:rsidP="000F0B2A">
      <w:pPr>
        <w:spacing w:line="380" w:lineRule="exact"/>
        <w:ind w:left="360" w:firstLine="491"/>
        <w:jc w:val="thaiDistribute"/>
        <w:rPr>
          <w:rFonts w:ascii="Angsana New" w:hAnsi="Angsana New"/>
          <w:spacing w:val="-6"/>
          <w:sz w:val="32"/>
          <w:szCs w:val="32"/>
        </w:rPr>
      </w:pPr>
      <w:r w:rsidRPr="00E375D2">
        <w:rPr>
          <w:rFonts w:ascii="Angsana New" w:hAnsi="Angsana New"/>
          <w:spacing w:val="-4"/>
          <w:sz w:val="32"/>
          <w:szCs w:val="32"/>
          <w:cs/>
        </w:rPr>
        <w:t>ระดับ</w:t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E375D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E06F4">
        <w:rPr>
          <w:rFonts w:ascii="Angsana New" w:hAnsi="Angsana New"/>
          <w:spacing w:val="-4"/>
          <w:sz w:val="32"/>
          <w:szCs w:val="32"/>
        </w:rPr>
        <w:t xml:space="preserve">3 </w:t>
      </w:r>
      <w:r w:rsidRPr="00E375D2">
        <w:rPr>
          <w:rFonts w:ascii="Angsana New" w:hAnsi="Angsana New" w:hint="cs"/>
          <w:spacing w:val="-4"/>
          <w:sz w:val="32"/>
          <w:szCs w:val="32"/>
          <w:cs/>
        </w:rPr>
        <w:t>ใ</w:t>
      </w:r>
      <w:r w:rsidRPr="00E375D2">
        <w:rPr>
          <w:rFonts w:ascii="Angsana New" w:hAnsi="Angsana New" w:hint="cs"/>
          <w:spacing w:val="-6"/>
          <w:sz w:val="32"/>
          <w:szCs w:val="32"/>
          <w:cs/>
        </w:rPr>
        <w:t>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5F628E9A" w14:textId="6DC77F93" w:rsidR="00047961" w:rsidRPr="00BE06F4" w:rsidRDefault="00424763" w:rsidP="000F0B2A">
      <w:pPr>
        <w:tabs>
          <w:tab w:val="clear" w:pos="227"/>
          <w:tab w:val="clear" w:pos="454"/>
          <w:tab w:val="left" w:pos="426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E06F4">
        <w:rPr>
          <w:rFonts w:ascii="Angsana New" w:hAnsi="Angsana New"/>
          <w:sz w:val="32"/>
          <w:szCs w:val="32"/>
          <w:cs/>
        </w:rPr>
        <w:t xml:space="preserve">ณ </w:t>
      </w:r>
      <w:r w:rsidRPr="00BE06F4">
        <w:rPr>
          <w:rFonts w:ascii="Angsana New" w:hAnsi="Angsana New" w:hint="cs"/>
          <w:sz w:val="32"/>
          <w:szCs w:val="32"/>
          <w:cs/>
        </w:rPr>
        <w:t>วันที่</w:t>
      </w:r>
      <w:r w:rsidRPr="00BE06F4">
        <w:rPr>
          <w:rFonts w:ascii="Angsana New" w:hAnsi="Angsana New" w:hint="cs"/>
          <w:sz w:val="32"/>
          <w:szCs w:val="32"/>
        </w:rPr>
        <w:t xml:space="preserve"> </w:t>
      </w:r>
      <w:r w:rsidRPr="00BE06F4">
        <w:rPr>
          <w:rFonts w:ascii="Angsana New" w:hAnsi="Angsana New"/>
          <w:sz w:val="32"/>
          <w:szCs w:val="32"/>
        </w:rPr>
        <w:t>3</w:t>
      </w:r>
      <w:r w:rsidR="009034E5" w:rsidRPr="00BE06F4">
        <w:rPr>
          <w:rFonts w:ascii="Angsana New" w:hAnsi="Angsana New"/>
          <w:sz w:val="32"/>
          <w:szCs w:val="32"/>
        </w:rPr>
        <w:t>0</w:t>
      </w:r>
      <w:r w:rsidRPr="00E375D2">
        <w:rPr>
          <w:rFonts w:ascii="Angsana New" w:hAnsi="Angsana New"/>
          <w:sz w:val="32"/>
          <w:szCs w:val="32"/>
          <w:cs/>
        </w:rPr>
        <w:t xml:space="preserve"> </w:t>
      </w:r>
      <w:r w:rsidR="006807C6">
        <w:rPr>
          <w:rFonts w:ascii="Angsana New" w:hAnsi="Angsana New" w:hint="cs"/>
          <w:sz w:val="32"/>
          <w:szCs w:val="32"/>
          <w:cs/>
        </w:rPr>
        <w:t>กันยายน</w:t>
      </w:r>
      <w:r w:rsidRPr="00BE06F4">
        <w:rPr>
          <w:rFonts w:ascii="Angsana New" w:hAnsi="Angsana New"/>
          <w:sz w:val="32"/>
          <w:szCs w:val="32"/>
        </w:rPr>
        <w:t xml:space="preserve"> 256</w:t>
      </w:r>
      <w:r w:rsidRPr="00BE06F4">
        <w:rPr>
          <w:rFonts w:ascii="Angsana New" w:hAnsi="Angsana New" w:hint="cs"/>
          <w:sz w:val="32"/>
          <w:szCs w:val="32"/>
        </w:rPr>
        <w:t>5</w:t>
      </w:r>
      <w:r w:rsidRPr="00BE06F4">
        <w:rPr>
          <w:rFonts w:ascii="Angsana New" w:hAnsi="Angsana New"/>
          <w:sz w:val="32"/>
          <w:szCs w:val="32"/>
        </w:rPr>
        <w:t xml:space="preserve"> </w:t>
      </w:r>
      <w:r w:rsidRPr="00E375D2">
        <w:rPr>
          <w:rFonts w:ascii="Angsana New" w:hAnsi="Angsana New" w:hint="cs"/>
          <w:sz w:val="32"/>
          <w:szCs w:val="32"/>
          <w:cs/>
        </w:rPr>
        <w:t>บริษัทมีสินทรัพย์บางรายการที่วัดมูลค่าด้วยมูลค่ายุติธรรม แยกแสดงระดับของข้อมูลที่ใช้ในการวัดมูลค่ายุติธรรมได้ดังนี้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652"/>
        <w:gridCol w:w="482"/>
        <w:gridCol w:w="134"/>
        <w:gridCol w:w="1134"/>
        <w:gridCol w:w="134"/>
        <w:gridCol w:w="1134"/>
        <w:gridCol w:w="134"/>
        <w:gridCol w:w="1134"/>
      </w:tblGrid>
      <w:tr w:rsidR="00424763" w:rsidRPr="00BE06F4" w14:paraId="444FD9ED" w14:textId="77777777" w:rsidTr="009B7EBB">
        <w:trPr>
          <w:cantSplit/>
        </w:trPr>
        <w:tc>
          <w:tcPr>
            <w:tcW w:w="3459" w:type="dxa"/>
            <w:vAlign w:val="bottom"/>
          </w:tcPr>
          <w:p w14:paraId="5475AD07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424763" w:rsidRPr="00BE06F4" w14:paraId="3FDF493A" w14:textId="77777777" w:rsidTr="009B7EBB">
        <w:trPr>
          <w:cantSplit/>
        </w:trPr>
        <w:tc>
          <w:tcPr>
            <w:tcW w:w="3459" w:type="dxa"/>
            <w:vAlign w:val="bottom"/>
          </w:tcPr>
          <w:p w14:paraId="46684212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77777777" w:rsidR="00424763" w:rsidRPr="00E375D2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  <w:r w:rsidRPr="00E375D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/</w:t>
            </w: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24763" w:rsidRPr="00BE06F4" w14:paraId="31EC6A48" w14:textId="77777777" w:rsidTr="009B7EBB">
        <w:trPr>
          <w:cantSplit/>
        </w:trPr>
        <w:tc>
          <w:tcPr>
            <w:tcW w:w="3459" w:type="dxa"/>
            <w:vAlign w:val="bottom"/>
          </w:tcPr>
          <w:p w14:paraId="7409033E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E375D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E06F4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E375D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E06F4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E375D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E06F4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BE06F4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424763" w:rsidRPr="00BE06F4" w14:paraId="11133E97" w14:textId="77777777" w:rsidTr="009B7EBB">
        <w:trPr>
          <w:cantSplit/>
        </w:trPr>
        <w:tc>
          <w:tcPr>
            <w:tcW w:w="4111" w:type="dxa"/>
            <w:gridSpan w:val="2"/>
            <w:vAlign w:val="bottom"/>
            <w:hideMark/>
          </w:tcPr>
          <w:p w14:paraId="55B62206" w14:textId="77777777" w:rsidR="00424763" w:rsidRPr="00E375D2" w:rsidRDefault="00424763" w:rsidP="00D306F3">
            <w:pPr>
              <w:overflowPunct w:val="0"/>
              <w:autoSpaceDE w:val="0"/>
              <w:autoSpaceDN w:val="0"/>
              <w:adjustRightInd w:val="0"/>
              <w:spacing w:line="30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E375D2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  <w:r w:rsidRPr="00E375D2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482" w:type="dxa"/>
            <w:tcBorders>
              <w:top w:val="single" w:sz="6" w:space="0" w:color="auto"/>
            </w:tcBorders>
            <w:shd w:val="clear" w:color="auto" w:fill="auto"/>
          </w:tcPr>
          <w:p w14:paraId="4744202A" w14:textId="77777777" w:rsidR="00424763" w:rsidRPr="00BE06F4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1B92B8E3" w14:textId="77777777" w:rsidR="00424763" w:rsidRPr="00BE06F4" w:rsidRDefault="00424763" w:rsidP="00D306F3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CB96D5" w14:textId="77777777" w:rsidR="00424763" w:rsidRPr="00E375D2" w:rsidRDefault="00424763" w:rsidP="00D306F3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665654" w14:textId="77777777" w:rsidR="00424763" w:rsidRPr="00BE06F4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0A8C0A" w14:textId="77777777" w:rsidR="00424763" w:rsidRPr="00BE06F4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7FAB25F5" w14:textId="77777777" w:rsidR="00424763" w:rsidRPr="00BE06F4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DC2F66" w14:textId="77777777" w:rsidR="00424763" w:rsidRPr="00BE06F4" w:rsidRDefault="00424763" w:rsidP="00D306F3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2D01A6" w:rsidRPr="00BE06F4" w14:paraId="6C47E50B" w14:textId="77777777" w:rsidTr="009B7EBB">
        <w:trPr>
          <w:cantSplit/>
        </w:trPr>
        <w:tc>
          <w:tcPr>
            <w:tcW w:w="3459" w:type="dxa"/>
            <w:vAlign w:val="bottom"/>
            <w:hideMark/>
          </w:tcPr>
          <w:p w14:paraId="2A54D4DD" w14:textId="77777777" w:rsidR="002D01A6" w:rsidRPr="00BE06F4" w:rsidRDefault="002D01A6" w:rsidP="002D01A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</w:t>
            </w:r>
            <w:r w:rsidRPr="00E375D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ขาย</w:t>
            </w:r>
            <w:r w:rsidRPr="00E375D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376E9FF" w14:textId="44C91AC0" w:rsidR="002D01A6" w:rsidRPr="00BE06F4" w:rsidRDefault="002D01A6" w:rsidP="002D01A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FB8898" w14:textId="77777777" w:rsidR="002D01A6" w:rsidRPr="00BE06F4" w:rsidRDefault="002D01A6" w:rsidP="002D01A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0875" w14:textId="4B9798ED" w:rsidR="002D01A6" w:rsidRPr="00E375D2" w:rsidRDefault="002D01A6" w:rsidP="002D01A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249</w:t>
            </w:r>
          </w:p>
        </w:tc>
        <w:tc>
          <w:tcPr>
            <w:tcW w:w="134" w:type="dxa"/>
          </w:tcPr>
          <w:p w14:paraId="5CB55727" w14:textId="77777777" w:rsidR="002D01A6" w:rsidRPr="00BE06F4" w:rsidRDefault="002D01A6" w:rsidP="002D01A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D6DAD" w14:textId="11D288D4" w:rsidR="002D01A6" w:rsidRPr="00BE06F4" w:rsidRDefault="002D01A6" w:rsidP="002D01A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C55F03" w14:textId="77777777" w:rsidR="002D01A6" w:rsidRPr="00BE06F4" w:rsidRDefault="002D01A6" w:rsidP="002D01A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DAD5C6" w14:textId="15A10E24" w:rsidR="002D01A6" w:rsidRPr="00E375D2" w:rsidRDefault="002D01A6" w:rsidP="002D01A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249</w:t>
            </w:r>
          </w:p>
        </w:tc>
      </w:tr>
    </w:tbl>
    <w:p w14:paraId="62DF8AF0" w14:textId="77777777" w:rsidR="00615896" w:rsidRPr="00BE06F4" w:rsidRDefault="00615896" w:rsidP="000F0B2A">
      <w:pPr>
        <w:tabs>
          <w:tab w:val="clear" w:pos="227"/>
          <w:tab w:val="clear" w:pos="454"/>
          <w:tab w:val="left" w:pos="426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D4FAB25" w14:textId="476037C6" w:rsidR="00424763" w:rsidRPr="00BE06F4" w:rsidRDefault="00424763" w:rsidP="000F0B2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375D2">
        <w:rPr>
          <w:rFonts w:ascii="Angsana New" w:hAnsi="Angsana New"/>
          <w:sz w:val="32"/>
          <w:szCs w:val="32"/>
          <w:cs/>
        </w:rPr>
        <w:t>ในระหว่าง</w:t>
      </w:r>
      <w:r w:rsidRPr="00E375D2">
        <w:rPr>
          <w:rFonts w:ascii="Angsana New" w:hAnsi="Angsana New" w:hint="cs"/>
          <w:sz w:val="32"/>
          <w:szCs w:val="32"/>
          <w:cs/>
        </w:rPr>
        <w:t>งวด</w:t>
      </w:r>
      <w:r w:rsidRPr="00E375D2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1488710" w14:textId="77777777" w:rsidR="00DC728C" w:rsidRPr="00615896" w:rsidRDefault="00DC728C" w:rsidP="000F0B2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809F19" w14:textId="3BDBC849" w:rsidR="00056722" w:rsidRPr="00E375D2" w:rsidRDefault="00056722" w:rsidP="000F0B2A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5896">
        <w:rPr>
          <w:rFonts w:asciiTheme="majorBidi" w:hAnsiTheme="majorBidi" w:hint="cs"/>
          <w:b/>
          <w:bCs/>
          <w:sz w:val="32"/>
          <w:szCs w:val="32"/>
        </w:rPr>
        <w:t>2</w:t>
      </w:r>
      <w:r w:rsidR="004C6AA7">
        <w:rPr>
          <w:rFonts w:asciiTheme="majorBidi" w:hAnsiTheme="majorBidi"/>
          <w:b/>
          <w:bCs/>
          <w:sz w:val="32"/>
          <w:szCs w:val="32"/>
        </w:rPr>
        <w:t>7</w:t>
      </w:r>
      <w:r w:rsidRPr="00615896">
        <w:rPr>
          <w:rFonts w:asciiTheme="majorBidi" w:hAnsiTheme="majorBidi"/>
          <w:b/>
          <w:bCs/>
          <w:sz w:val="32"/>
          <w:szCs w:val="32"/>
        </w:rPr>
        <w:t>.</w:t>
      </w:r>
      <w:r w:rsidRPr="006158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2D5F9F74" w:rsidR="00056722" w:rsidRPr="00E375D2" w:rsidRDefault="00056722" w:rsidP="000F0B2A">
      <w:pPr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C0075">
        <w:rPr>
          <w:rFonts w:asciiTheme="majorBidi" w:hAnsiTheme="majorBidi" w:cstheme="majorBidi"/>
          <w:sz w:val="32"/>
          <w:szCs w:val="32"/>
        </w:rPr>
        <w:t xml:space="preserve">30 </w:t>
      </w:r>
      <w:r w:rsidR="006807C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5896">
        <w:rPr>
          <w:rFonts w:asciiTheme="majorBidi" w:hAnsiTheme="majorBidi" w:cstheme="majorBidi"/>
          <w:sz w:val="32"/>
          <w:szCs w:val="32"/>
        </w:rPr>
        <w:t>25</w:t>
      </w:r>
      <w:r w:rsidR="00920684" w:rsidRPr="00615896">
        <w:rPr>
          <w:rFonts w:asciiTheme="majorBidi" w:hAnsiTheme="majorBidi" w:cstheme="majorBidi"/>
          <w:sz w:val="32"/>
          <w:szCs w:val="32"/>
        </w:rPr>
        <w:t>65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72D69D67" w:rsidR="00056722" w:rsidRPr="00615896" w:rsidRDefault="00056722" w:rsidP="000F0B2A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615896">
        <w:rPr>
          <w:rFonts w:asciiTheme="majorBidi" w:hAnsiTheme="majorBidi" w:cstheme="majorBidi"/>
          <w:sz w:val="32"/>
          <w:szCs w:val="32"/>
        </w:rPr>
        <w:t>2</w:t>
      </w:r>
      <w:r w:rsidR="004C6AA7">
        <w:rPr>
          <w:rFonts w:asciiTheme="majorBidi" w:hAnsiTheme="majorBidi" w:cstheme="majorBidi"/>
          <w:sz w:val="32"/>
          <w:szCs w:val="32"/>
        </w:rPr>
        <w:t>7</w:t>
      </w:r>
      <w:r w:rsidRPr="00615896">
        <w:rPr>
          <w:rFonts w:asciiTheme="majorBidi" w:hAnsiTheme="majorBidi"/>
          <w:sz w:val="32"/>
          <w:szCs w:val="32"/>
        </w:rPr>
        <w:t>.</w:t>
      </w:r>
      <w:r w:rsidRPr="00615896">
        <w:rPr>
          <w:rFonts w:asciiTheme="majorBidi" w:hAnsiTheme="majorBidi" w:cstheme="majorBidi"/>
          <w:sz w:val="32"/>
          <w:szCs w:val="32"/>
        </w:rPr>
        <w:t>1</w:t>
      </w:r>
      <w:r w:rsidRPr="00615896">
        <w:rPr>
          <w:rFonts w:asciiTheme="majorBidi" w:hAnsiTheme="majorBidi" w:cstheme="majorBidi"/>
          <w:sz w:val="32"/>
          <w:szCs w:val="32"/>
        </w:rPr>
        <w:tab/>
      </w:r>
      <w:r w:rsidR="0034100E" w:rsidRPr="00615896">
        <w:rPr>
          <w:rFonts w:asciiTheme="majorBidi" w:hAnsiTheme="majorBidi" w:cstheme="majorBidi"/>
          <w:sz w:val="32"/>
          <w:szCs w:val="32"/>
        </w:rPr>
        <w:tab/>
      </w:r>
      <w:r w:rsidRPr="00615896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Pr="00615896">
        <w:rPr>
          <w:rFonts w:asciiTheme="majorBidi" w:hAnsiTheme="majorBidi" w:hint="cs"/>
          <w:sz w:val="32"/>
          <w:szCs w:val="32"/>
          <w:cs/>
        </w:rPr>
        <w:t>ภาระ</w:t>
      </w:r>
      <w:r w:rsidRPr="00615896">
        <w:rPr>
          <w:rFonts w:asciiTheme="majorBidi" w:hAnsiTheme="majorBidi"/>
          <w:sz w:val="32"/>
          <w:szCs w:val="32"/>
          <w:cs/>
        </w:rPr>
        <w:t>ผูกพัน</w:t>
      </w:r>
      <w:r w:rsidRPr="00615896">
        <w:rPr>
          <w:rFonts w:asciiTheme="majorBidi" w:hAnsiTheme="majorBidi" w:hint="cs"/>
          <w:sz w:val="32"/>
          <w:szCs w:val="32"/>
          <w:cs/>
        </w:rPr>
        <w:t>ตามสัญญาบริการต่างๆ</w:t>
      </w:r>
      <w:r w:rsidRPr="00615896">
        <w:rPr>
          <w:rFonts w:asciiTheme="majorBidi" w:hAnsiTheme="majorBidi"/>
          <w:sz w:val="32"/>
          <w:szCs w:val="32"/>
          <w:cs/>
        </w:rPr>
        <w:t>ที่จะต้องจ่ายค่า</w:t>
      </w:r>
      <w:r w:rsidRPr="00615896">
        <w:rPr>
          <w:rFonts w:asciiTheme="majorBidi" w:hAnsiTheme="majorBidi" w:hint="cs"/>
          <w:sz w:val="32"/>
          <w:szCs w:val="32"/>
          <w:cs/>
        </w:rPr>
        <w:t>บริการ</w:t>
      </w:r>
      <w:r w:rsidRPr="00615896">
        <w:rPr>
          <w:rFonts w:asciiTheme="majorBidi" w:hAnsiTheme="majorBidi"/>
          <w:sz w:val="32"/>
          <w:szCs w:val="32"/>
          <w:cs/>
        </w:rPr>
        <w:t xml:space="preserve"> ดังนี้</w:t>
      </w:r>
    </w:p>
    <w:tbl>
      <w:tblPr>
        <w:tblW w:w="8463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06"/>
        <w:gridCol w:w="166"/>
        <w:gridCol w:w="1891"/>
      </w:tblGrid>
      <w:tr w:rsidR="00F560FD" w:rsidRPr="00615896" w14:paraId="2B16B0A1" w14:textId="77777777" w:rsidTr="0034100E">
        <w:trPr>
          <w:cantSplit/>
          <w:jc w:val="right"/>
        </w:trPr>
        <w:tc>
          <w:tcPr>
            <w:tcW w:w="6406" w:type="dxa"/>
          </w:tcPr>
          <w:p w14:paraId="6C37FC95" w14:textId="77777777" w:rsidR="00F560FD" w:rsidRPr="00615896" w:rsidRDefault="00F560FD" w:rsidP="000F0B2A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615896" w:rsidRDefault="00F560FD" w:rsidP="000F0B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09F60BE3" w:rsidR="00F560FD" w:rsidRPr="00E375D2" w:rsidRDefault="00F560FD" w:rsidP="000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E375D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F560FD" w:rsidRPr="00615896" w14:paraId="197BE9AF" w14:textId="77777777" w:rsidTr="0034100E">
        <w:trPr>
          <w:cantSplit/>
          <w:jc w:val="right"/>
        </w:trPr>
        <w:tc>
          <w:tcPr>
            <w:tcW w:w="6406" w:type="dxa"/>
          </w:tcPr>
          <w:p w14:paraId="2D7A16A0" w14:textId="77777777" w:rsidR="00F560FD" w:rsidRPr="00615896" w:rsidRDefault="00F560FD" w:rsidP="000F0B2A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615896" w:rsidRDefault="00F560FD" w:rsidP="000F0B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E375D2" w:rsidRDefault="00F560FD" w:rsidP="000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E375D2">
              <w:rPr>
                <w:rFonts w:asciiTheme="majorBidi" w:hAnsiTheme="majorBidi" w:cstheme="majorBidi" w:hint="cs"/>
                <w:b/>
                <w:spacing w:val="-10"/>
                <w:sz w:val="32"/>
                <w:szCs w:val="32"/>
                <w:cs/>
              </w:rPr>
              <w:t>/</w:t>
            </w:r>
            <w:r w:rsidRPr="00E375D2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F560FD" w:rsidRPr="00615896" w14:paraId="02B97E44" w14:textId="77777777" w:rsidTr="0034100E">
        <w:trPr>
          <w:cantSplit/>
          <w:jc w:val="right"/>
        </w:trPr>
        <w:tc>
          <w:tcPr>
            <w:tcW w:w="6406" w:type="dxa"/>
          </w:tcPr>
          <w:p w14:paraId="41C0A6F5" w14:textId="77777777" w:rsidR="00F560FD" w:rsidRPr="00615896" w:rsidRDefault="00F560FD" w:rsidP="000F0B2A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F560FD" w:rsidRPr="00E375D2" w:rsidRDefault="00F560FD" w:rsidP="000F0B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1DA43630" w:rsidR="00F560FD" w:rsidRPr="00615896" w:rsidRDefault="002D01A6" w:rsidP="000F0B2A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,808</w:t>
            </w:r>
          </w:p>
        </w:tc>
      </w:tr>
      <w:tr w:rsidR="00F560FD" w:rsidRPr="00615896" w14:paraId="282EF1D7" w14:textId="77777777" w:rsidTr="0034100E">
        <w:trPr>
          <w:cantSplit/>
          <w:jc w:val="right"/>
        </w:trPr>
        <w:tc>
          <w:tcPr>
            <w:tcW w:w="6406" w:type="dxa"/>
          </w:tcPr>
          <w:p w14:paraId="212DA1F0" w14:textId="77777777" w:rsidR="00F560FD" w:rsidRPr="00615896" w:rsidRDefault="00F560FD" w:rsidP="000F0B2A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F560FD" w:rsidRPr="00E375D2" w:rsidRDefault="00F560FD" w:rsidP="000F0B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194FDC17" w:rsidR="00F560FD" w:rsidRPr="00615896" w:rsidRDefault="002D01A6" w:rsidP="000F0B2A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1,389</w:t>
            </w:r>
          </w:p>
        </w:tc>
      </w:tr>
      <w:tr w:rsidR="00F560FD" w:rsidRPr="00615896" w14:paraId="4073C08B" w14:textId="77777777" w:rsidTr="0034100E">
        <w:trPr>
          <w:cantSplit/>
          <w:jc w:val="right"/>
        </w:trPr>
        <w:tc>
          <w:tcPr>
            <w:tcW w:w="6406" w:type="dxa"/>
          </w:tcPr>
          <w:p w14:paraId="2C008BEA" w14:textId="77777777" w:rsidR="00F560FD" w:rsidRPr="00615896" w:rsidRDefault="00F560FD" w:rsidP="000F0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15896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375D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F560FD" w:rsidRPr="00E375D2" w:rsidRDefault="00F560FD" w:rsidP="000F0B2A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50CB1C2B" w:rsidR="00F560FD" w:rsidRPr="00615896" w:rsidRDefault="002D01A6" w:rsidP="000F0B2A">
            <w:pPr>
              <w:tabs>
                <w:tab w:val="clear" w:pos="1644"/>
                <w:tab w:val="clear" w:pos="187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5,197</w:t>
            </w:r>
          </w:p>
        </w:tc>
      </w:tr>
    </w:tbl>
    <w:p w14:paraId="687C52C9" w14:textId="77777777" w:rsidR="00056722" w:rsidRPr="00E37747" w:rsidRDefault="00056722" w:rsidP="000F0B2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  <w:highlight w:val="yellow"/>
        </w:rPr>
      </w:pPr>
    </w:p>
    <w:p w14:paraId="0480E9FA" w14:textId="49908AD7" w:rsidR="00056722" w:rsidRDefault="00056722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15896">
        <w:rPr>
          <w:rFonts w:asciiTheme="majorBidi" w:hAnsiTheme="majorBidi" w:cstheme="majorBidi"/>
          <w:sz w:val="32"/>
          <w:szCs w:val="32"/>
        </w:rPr>
        <w:t>2</w:t>
      </w:r>
      <w:r w:rsidR="007246C5">
        <w:rPr>
          <w:rFonts w:asciiTheme="majorBidi" w:hAnsiTheme="majorBidi" w:cstheme="majorBidi"/>
          <w:sz w:val="32"/>
          <w:szCs w:val="32"/>
        </w:rPr>
        <w:t>7</w:t>
      </w:r>
      <w:r w:rsidRPr="00615896">
        <w:rPr>
          <w:rFonts w:asciiTheme="majorBidi" w:hAnsiTheme="majorBidi"/>
          <w:spacing w:val="-4"/>
          <w:sz w:val="32"/>
          <w:szCs w:val="32"/>
        </w:rPr>
        <w:t>.</w:t>
      </w:r>
      <w:r w:rsidRPr="00615896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15896">
        <w:rPr>
          <w:rFonts w:asciiTheme="majorBidi" w:hAnsiTheme="majorBidi" w:cstheme="majorBidi"/>
          <w:spacing w:val="-4"/>
          <w:sz w:val="32"/>
          <w:szCs w:val="32"/>
        </w:rPr>
        <w:tab/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Pr="00E375D2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</w:t>
      </w:r>
      <w:r w:rsidR="00187B10">
        <w:rPr>
          <w:rFonts w:asciiTheme="majorBidi" w:hAnsiTheme="majorBidi" w:cstheme="majorBidi" w:hint="cs"/>
          <w:spacing w:val="-6"/>
          <w:sz w:val="32"/>
          <w:szCs w:val="32"/>
          <w:cs/>
        </w:rPr>
        <w:t>ปรับปรุงอาคาร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="008C21C3"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187B10">
        <w:rPr>
          <w:rFonts w:asciiTheme="majorBidi" w:hAnsiTheme="majorBidi" w:cstheme="majorBidi"/>
          <w:spacing w:val="-6"/>
          <w:sz w:val="32"/>
          <w:szCs w:val="32"/>
        </w:rPr>
        <w:t xml:space="preserve">1.66 </w:t>
      </w:r>
      <w:r w:rsidRPr="00E375D2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Pr="00E375D2">
        <w:rPr>
          <w:rFonts w:asciiTheme="majorBidi" w:hAnsiTheme="majorBidi" w:cstheme="majorBidi"/>
          <w:sz w:val="32"/>
          <w:szCs w:val="32"/>
          <w:cs/>
        </w:rPr>
        <w:t>และ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บริษัทย่อยมีภาระผูกพันคงเหลือจากสัญญาติดตั้งโปรแกรมคอมพิวเตอร์ใหม่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D61C98">
        <w:rPr>
          <w:rFonts w:asciiTheme="majorBidi" w:hAnsiTheme="majorBidi" w:cstheme="majorBidi"/>
          <w:sz w:val="32"/>
          <w:szCs w:val="32"/>
        </w:rPr>
        <w:t>0.11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บาท (รวมภาษีมูลค่าเพิ่ม)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187B10">
        <w:rPr>
          <w:rFonts w:asciiTheme="majorBidi" w:hAnsiTheme="majorBidi" w:cstheme="majorBidi"/>
          <w:sz w:val="32"/>
          <w:szCs w:val="32"/>
        </w:rPr>
        <w:t>1.77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ล้านบาท (รวมภาษีมูลค่าเพิ่ม)</w:t>
      </w:r>
      <w:r w:rsidRPr="00947CB6">
        <w:rPr>
          <w:rFonts w:asciiTheme="majorBidi" w:hAnsiTheme="majorBidi" w:cstheme="majorBidi"/>
          <w:sz w:val="32"/>
          <w:szCs w:val="32"/>
        </w:rPr>
        <w:t xml:space="preserve"> </w:t>
      </w:r>
    </w:p>
    <w:p w14:paraId="0F099F82" w14:textId="77777777" w:rsidR="000F0B2A" w:rsidRPr="00E375D2" w:rsidRDefault="000F0B2A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881E288" w14:textId="68940F5D" w:rsidR="00056722" w:rsidRDefault="00056722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615896">
        <w:rPr>
          <w:rFonts w:asciiTheme="majorBidi" w:hAnsiTheme="majorBidi"/>
          <w:sz w:val="32"/>
          <w:szCs w:val="32"/>
        </w:rPr>
        <w:t>2</w:t>
      </w:r>
      <w:r w:rsidR="007246C5">
        <w:rPr>
          <w:rFonts w:asciiTheme="majorBidi" w:hAnsiTheme="majorBidi"/>
          <w:sz w:val="32"/>
          <w:szCs w:val="32"/>
        </w:rPr>
        <w:t>7</w:t>
      </w:r>
      <w:r w:rsidRPr="00615896">
        <w:rPr>
          <w:rFonts w:asciiTheme="majorBidi" w:hAnsiTheme="majorBidi"/>
          <w:sz w:val="32"/>
          <w:szCs w:val="32"/>
        </w:rPr>
        <w:t>.</w:t>
      </w:r>
      <w:r w:rsidRPr="00615896">
        <w:rPr>
          <w:rFonts w:asciiTheme="majorBidi" w:hAnsiTheme="majorBidi" w:cstheme="majorBidi"/>
          <w:sz w:val="32"/>
          <w:szCs w:val="32"/>
        </w:rPr>
        <w:t xml:space="preserve">3 </w:t>
      </w:r>
      <w:r w:rsidRPr="00615896">
        <w:rPr>
          <w:rFonts w:asciiTheme="majorBidi" w:hAnsiTheme="majorBidi" w:cstheme="majorBidi"/>
          <w:sz w:val="32"/>
          <w:szCs w:val="32"/>
        </w:rPr>
        <w:tab/>
      </w:r>
      <w:r w:rsidRPr="00E375D2">
        <w:rPr>
          <w:rFonts w:asciiTheme="majorBidi" w:hAnsiTheme="majorBidi" w:cstheme="majorBidi"/>
          <w:sz w:val="32"/>
          <w:szCs w:val="32"/>
          <w:cs/>
        </w:rPr>
        <w:t>บริษัทมีเลตเตอร์ออฟเครดิตสำหรับซื้อสินค้าที่ยังไม่ได้ใช้จำนวนเงินรวม</w:t>
      </w:r>
      <w:r w:rsidR="007D5686" w:rsidRPr="00EE1FAC">
        <w:rPr>
          <w:rFonts w:asciiTheme="majorBidi" w:hAnsiTheme="majorBidi" w:cstheme="majorBidi"/>
          <w:sz w:val="32"/>
          <w:szCs w:val="32"/>
        </w:rPr>
        <w:t xml:space="preserve"> </w:t>
      </w:r>
      <w:r w:rsidR="00A3037D">
        <w:rPr>
          <w:rFonts w:asciiTheme="majorBidi" w:hAnsiTheme="majorBidi" w:cstheme="majorBidi"/>
          <w:sz w:val="32"/>
          <w:szCs w:val="32"/>
        </w:rPr>
        <w:t xml:space="preserve">2.40 </w:t>
      </w:r>
      <w:r w:rsidRPr="00E375D2">
        <w:rPr>
          <w:rFonts w:asciiTheme="majorBidi" w:hAnsiTheme="majorBidi" w:cstheme="majorBidi"/>
          <w:sz w:val="32"/>
          <w:szCs w:val="32"/>
          <w:cs/>
        </w:rPr>
        <w:t>ล้าน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</w:p>
    <w:p w14:paraId="7FF1A87F" w14:textId="77777777" w:rsidR="004D7A83" w:rsidRPr="00E375D2" w:rsidRDefault="004D7A83" w:rsidP="00784E9A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highlight w:val="yellow"/>
          <w:cs/>
        </w:rPr>
      </w:pPr>
    </w:p>
    <w:p w14:paraId="09510F14" w14:textId="76B3CB5B" w:rsidR="00056722" w:rsidRPr="00615896" w:rsidRDefault="00056722" w:rsidP="000F0B2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15896">
        <w:rPr>
          <w:rFonts w:asciiTheme="majorBidi" w:hAnsiTheme="majorBidi"/>
          <w:b/>
          <w:bCs/>
          <w:sz w:val="32"/>
          <w:szCs w:val="32"/>
        </w:rPr>
        <w:t>2</w:t>
      </w:r>
      <w:r w:rsidR="007246C5">
        <w:rPr>
          <w:rFonts w:asciiTheme="majorBidi" w:hAnsiTheme="majorBidi"/>
          <w:b/>
          <w:bCs/>
          <w:sz w:val="32"/>
          <w:szCs w:val="32"/>
        </w:rPr>
        <w:t>8</w:t>
      </w:r>
      <w:r w:rsidRPr="00615896">
        <w:rPr>
          <w:rFonts w:asciiTheme="majorBidi" w:hAnsiTheme="majorBidi"/>
          <w:b/>
          <w:bCs/>
          <w:sz w:val="32"/>
          <w:szCs w:val="32"/>
        </w:rPr>
        <w:t xml:space="preserve">.   </w:t>
      </w:r>
      <w:r w:rsidRPr="00E375D2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05BC1795" w14:textId="43F1B0C8" w:rsidR="00056722" w:rsidRPr="00615896" w:rsidRDefault="00056722" w:rsidP="000F0B2A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15896">
        <w:rPr>
          <w:rFonts w:asciiTheme="majorBidi" w:hAnsiTheme="majorBidi" w:cstheme="majorBidi"/>
          <w:sz w:val="32"/>
          <w:szCs w:val="32"/>
        </w:rPr>
        <w:t>3</w:t>
      </w:r>
      <w:r w:rsidR="0007452E">
        <w:rPr>
          <w:rFonts w:asciiTheme="majorBidi" w:hAnsiTheme="majorBidi" w:cstheme="majorBidi"/>
          <w:sz w:val="32"/>
          <w:szCs w:val="32"/>
        </w:rPr>
        <w:t>0</w:t>
      </w:r>
      <w:r w:rsidR="00615896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07C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615896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15896">
        <w:rPr>
          <w:rFonts w:asciiTheme="majorBidi" w:hAnsiTheme="majorBidi" w:cstheme="majorBidi"/>
          <w:sz w:val="32"/>
          <w:szCs w:val="32"/>
        </w:rPr>
        <w:t>256</w:t>
      </w:r>
      <w:r w:rsidR="00424763" w:rsidRPr="00615896">
        <w:rPr>
          <w:rFonts w:asciiTheme="majorBidi" w:hAnsiTheme="majorBidi" w:cstheme="majorBidi" w:hint="cs"/>
          <w:sz w:val="32"/>
          <w:szCs w:val="32"/>
        </w:rPr>
        <w:t>5</w:t>
      </w:r>
      <w:r w:rsidRPr="00615896">
        <w:rPr>
          <w:rFonts w:asciiTheme="majorBidi" w:hAnsiTheme="majorBidi" w:cstheme="majorBidi"/>
          <w:sz w:val="32"/>
          <w:szCs w:val="32"/>
        </w:rPr>
        <w:t xml:space="preserve"> </w:t>
      </w:r>
      <w:r w:rsidRPr="00E375D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E375D2">
        <w:rPr>
          <w:rFonts w:asciiTheme="majorBidi" w:hAnsiTheme="majorBidi" w:cstheme="majorBidi"/>
          <w:sz w:val="32"/>
          <w:szCs w:val="32"/>
          <w:cs/>
        </w:rPr>
        <w:t>มี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BE7EEA2" w14:textId="28B9C5AF" w:rsidR="00BE2E4E" w:rsidRPr="0007452E" w:rsidRDefault="00BE2E4E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615896">
        <w:rPr>
          <w:rFonts w:asciiTheme="majorBidi" w:hAnsiTheme="majorBidi" w:cstheme="majorBidi"/>
          <w:sz w:val="32"/>
          <w:szCs w:val="32"/>
        </w:rPr>
        <w:t>2</w:t>
      </w:r>
      <w:r w:rsidR="007246C5">
        <w:rPr>
          <w:rFonts w:asciiTheme="majorBidi" w:hAnsiTheme="majorBidi" w:cstheme="majorBidi"/>
          <w:sz w:val="32"/>
          <w:szCs w:val="32"/>
        </w:rPr>
        <w:t>8</w:t>
      </w:r>
      <w:r w:rsidRPr="0007452E">
        <w:rPr>
          <w:rFonts w:asciiTheme="majorBidi" w:hAnsiTheme="majorBidi" w:cstheme="majorBidi"/>
          <w:sz w:val="32"/>
          <w:szCs w:val="32"/>
        </w:rPr>
        <w:t>.1</w:t>
      </w:r>
      <w:r w:rsidRPr="0007452E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บริษัทมีหนี้สินที่อาจจะเกิดขึ้น</w:t>
      </w:r>
      <w:r w:rsidRPr="00E375D2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E375D2">
        <w:rPr>
          <w:rFonts w:asciiTheme="majorBidi" w:hAnsiTheme="majorBidi" w:cstheme="majorBidi"/>
          <w:sz w:val="32"/>
          <w:szCs w:val="32"/>
          <w:cs/>
        </w:rPr>
        <w:t>ออกหนังสือค้ำประกันบริษัทและบริษัทย่อย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เพื่อค้ำประกันการใช้ไฟฟ้า</w:t>
      </w:r>
      <w:r w:rsidRPr="00E375D2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D0ADC" w:rsidRPr="00E375D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E375D2">
        <w:rPr>
          <w:rFonts w:asciiTheme="majorBidi" w:hAnsiTheme="majorBidi" w:cstheme="majorBidi"/>
          <w:sz w:val="32"/>
          <w:szCs w:val="32"/>
          <w:cs/>
        </w:rPr>
        <w:t>รวม</w:t>
      </w:r>
      <w:r w:rsidRPr="0007452E">
        <w:rPr>
          <w:rFonts w:asciiTheme="majorBidi" w:hAnsiTheme="majorBidi" w:cstheme="majorBidi"/>
          <w:sz w:val="32"/>
          <w:szCs w:val="32"/>
        </w:rPr>
        <w:t xml:space="preserve"> </w:t>
      </w:r>
      <w:r w:rsidR="00A3037D">
        <w:rPr>
          <w:rFonts w:asciiTheme="majorBidi" w:hAnsiTheme="majorBidi" w:cstheme="majorBidi"/>
          <w:sz w:val="32"/>
          <w:szCs w:val="32"/>
        </w:rPr>
        <w:t xml:space="preserve">4.01 </w:t>
      </w:r>
      <w:r w:rsidRPr="00E375D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316F1BA" w14:textId="77777777" w:rsidR="002D7859" w:rsidRPr="0007452E" w:rsidRDefault="002D7859" w:rsidP="000F0B2A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9E05C2" w14:textId="74AF50E6" w:rsidR="00BE2E4E" w:rsidRPr="00E375D2" w:rsidRDefault="00BE2E4E" w:rsidP="000F0B2A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452E">
        <w:rPr>
          <w:rFonts w:asciiTheme="majorBidi" w:hAnsiTheme="majorBidi" w:cstheme="majorBidi"/>
          <w:sz w:val="32"/>
          <w:szCs w:val="32"/>
        </w:rPr>
        <w:t>2</w:t>
      </w:r>
      <w:r w:rsidR="007246C5">
        <w:rPr>
          <w:rFonts w:asciiTheme="majorBidi" w:hAnsiTheme="majorBidi" w:cstheme="majorBidi"/>
          <w:sz w:val="32"/>
          <w:szCs w:val="32"/>
        </w:rPr>
        <w:t>8</w:t>
      </w:r>
      <w:r w:rsidRPr="0007452E">
        <w:rPr>
          <w:rFonts w:asciiTheme="majorBidi" w:hAnsiTheme="majorBidi" w:cstheme="majorBidi"/>
          <w:sz w:val="32"/>
          <w:szCs w:val="32"/>
        </w:rPr>
        <w:t>.2</w:t>
      </w:r>
      <w:r w:rsidRPr="0007452E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E375D2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E375D2">
        <w:rPr>
          <w:rFonts w:asciiTheme="majorBidi" w:hAnsiTheme="majorBidi" w:cstheme="majorBidi"/>
          <w:sz w:val="32"/>
          <w:szCs w:val="32"/>
          <w:cs/>
        </w:rPr>
        <w:t>ธนาคารในประเทศแห่ง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E375D2">
        <w:rPr>
          <w:rFonts w:asciiTheme="majorBidi" w:hAnsiTheme="majorBidi" w:cstheme="majorBidi"/>
          <w:sz w:val="32"/>
          <w:szCs w:val="32"/>
          <w:cs/>
        </w:rPr>
        <w:t>ออกหนังสือค้ำประกัน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</w:t>
      </w:r>
      <w:r w:rsidR="009D5C0A" w:rsidRPr="00E375D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A3037D">
        <w:rPr>
          <w:rFonts w:asciiTheme="majorBidi" w:hAnsiTheme="majorBidi" w:cstheme="majorBidi"/>
          <w:sz w:val="32"/>
          <w:szCs w:val="32"/>
        </w:rPr>
        <w:t xml:space="preserve"> 0.20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264F88F1" w14:textId="77777777" w:rsidR="00BE2E4E" w:rsidRPr="0007452E" w:rsidRDefault="00BE2E4E" w:rsidP="000F0B2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7B9556B1" w14:textId="1E054166" w:rsidR="003970E3" w:rsidRDefault="00BE2E4E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7452E">
        <w:rPr>
          <w:rFonts w:asciiTheme="majorBidi" w:hAnsiTheme="majorBidi" w:cstheme="majorBidi"/>
          <w:sz w:val="32"/>
          <w:szCs w:val="32"/>
        </w:rPr>
        <w:t>2</w:t>
      </w:r>
      <w:r w:rsidR="007246C5">
        <w:rPr>
          <w:rFonts w:asciiTheme="majorBidi" w:hAnsiTheme="majorBidi" w:cstheme="majorBidi"/>
          <w:sz w:val="32"/>
          <w:szCs w:val="32"/>
        </w:rPr>
        <w:t>8</w:t>
      </w:r>
      <w:r w:rsidRPr="0007452E">
        <w:rPr>
          <w:rFonts w:asciiTheme="majorBidi" w:hAnsiTheme="majorBidi" w:cstheme="majorBidi"/>
          <w:sz w:val="32"/>
          <w:szCs w:val="32"/>
        </w:rPr>
        <w:t>.3</w:t>
      </w:r>
      <w:r w:rsidRPr="0007452E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E375D2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บริษัทย่อยแห่งหนึ่ง</w:t>
      </w:r>
      <w:r w:rsidRPr="00E375D2">
        <w:rPr>
          <w:rFonts w:asciiTheme="majorBidi" w:hAnsiTheme="majorBidi" w:cstheme="majorBidi"/>
          <w:spacing w:val="-8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Pr="00E375D2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Pr="00E375D2">
        <w:rPr>
          <w:rFonts w:asciiTheme="majorBidi" w:hAnsiTheme="majorBidi" w:cstheme="majorBidi"/>
          <w:spacing w:val="-8"/>
          <w:sz w:val="32"/>
          <w:szCs w:val="32"/>
          <w:cs/>
        </w:rPr>
        <w:t>ออกหนังสือค้ำประกัน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187B10">
        <w:rPr>
          <w:rFonts w:asciiTheme="majorBidi" w:hAnsiTheme="majorBidi"/>
          <w:sz w:val="32"/>
          <w:szCs w:val="32"/>
        </w:rPr>
        <w:t>7.99</w:t>
      </w:r>
      <w:r w:rsidR="00A0148C">
        <w:rPr>
          <w:rFonts w:asciiTheme="majorBidi" w:hAnsiTheme="majorBidi"/>
          <w:sz w:val="32"/>
          <w:szCs w:val="32"/>
        </w:rPr>
        <w:t xml:space="preserve"> </w:t>
      </w:r>
      <w:r w:rsidRPr="00E375D2">
        <w:rPr>
          <w:rFonts w:asciiTheme="majorBidi" w:hAnsiTheme="majorBidi"/>
          <w:sz w:val="32"/>
          <w:szCs w:val="32"/>
          <w:cs/>
        </w:rPr>
        <w:t>ล้านบาท</w:t>
      </w:r>
    </w:p>
    <w:p w14:paraId="19ED486A" w14:textId="7121251E" w:rsidR="007246C5" w:rsidRDefault="007246C5" w:rsidP="000F0B2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9E70896" w14:textId="6CB470FA" w:rsidR="00056722" w:rsidRPr="0095345D" w:rsidRDefault="00056722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sz w:val="32"/>
          <w:szCs w:val="32"/>
        </w:rPr>
      </w:pPr>
      <w:r w:rsidRPr="0095345D">
        <w:rPr>
          <w:rFonts w:asciiTheme="majorBidi" w:hAnsiTheme="majorBidi"/>
          <w:b/>
          <w:bCs/>
          <w:sz w:val="32"/>
          <w:szCs w:val="32"/>
        </w:rPr>
        <w:t>2</w:t>
      </w:r>
      <w:r w:rsidR="007246C5">
        <w:rPr>
          <w:rFonts w:asciiTheme="majorBidi" w:hAnsiTheme="majorBidi"/>
          <w:b/>
          <w:bCs/>
          <w:sz w:val="32"/>
          <w:szCs w:val="32"/>
        </w:rPr>
        <w:t>9</w:t>
      </w:r>
      <w:r w:rsidRPr="0095345D">
        <w:rPr>
          <w:rFonts w:asciiTheme="majorBidi" w:hAnsiTheme="majorBidi"/>
          <w:b/>
          <w:bCs/>
          <w:sz w:val="32"/>
          <w:szCs w:val="32"/>
        </w:rPr>
        <w:t>.</w:t>
      </w:r>
      <w:r w:rsidRPr="0095345D">
        <w:rPr>
          <w:rFonts w:asciiTheme="majorBidi" w:hAnsiTheme="majorBidi"/>
          <w:b/>
          <w:bCs/>
          <w:sz w:val="32"/>
          <w:szCs w:val="32"/>
        </w:rPr>
        <w:tab/>
      </w:r>
      <w:r w:rsidRPr="00E375D2">
        <w:rPr>
          <w:rFonts w:asciiTheme="majorBidi" w:hAnsiTheme="majorBidi" w:hint="cs"/>
          <w:b/>
          <w:bCs/>
          <w:sz w:val="32"/>
          <w:szCs w:val="32"/>
          <w:cs/>
        </w:rPr>
        <w:t>อื่น ๆ</w:t>
      </w:r>
    </w:p>
    <w:p w14:paraId="42339DE6" w14:textId="395DAC28" w:rsidR="00573568" w:rsidRPr="0095345D" w:rsidRDefault="00DA34DB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ในปี </w:t>
      </w:r>
      <w:r w:rsidRPr="0095345D">
        <w:rPr>
          <w:rFonts w:asciiTheme="majorBidi" w:hAnsiTheme="majorBidi" w:cstheme="majorBidi" w:hint="cs"/>
          <w:spacing w:val="-4"/>
          <w:sz w:val="32"/>
          <w:szCs w:val="32"/>
        </w:rPr>
        <w:t xml:space="preserve">2564 </w:t>
      </w: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 โซลาร์ พีพีเอ็ม จำกัด (บริษัทย่อย) มีคำสั่งให้ลูกจ้างรวม </w:t>
      </w:r>
      <w:r w:rsidRPr="0095345D">
        <w:rPr>
          <w:rFonts w:asciiTheme="majorBidi" w:hAnsiTheme="majorBidi" w:cstheme="majorBidi" w:hint="cs"/>
          <w:spacing w:val="-4"/>
          <w:sz w:val="32"/>
          <w:szCs w:val="32"/>
        </w:rPr>
        <w:t xml:space="preserve">14 </w:t>
      </w:r>
      <w:r w:rsidRPr="00E375D2">
        <w:rPr>
          <w:rFonts w:asciiTheme="majorBidi" w:hAnsiTheme="majorBidi" w:cstheme="majorBidi" w:hint="cs"/>
          <w:spacing w:val="-4"/>
          <w:sz w:val="32"/>
          <w:szCs w:val="32"/>
          <w:cs/>
        </w:rPr>
        <w:t>คน ย้ายไปปฎิบัติหน้าที่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 ณ สำนักงานสาขาที่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โดยจัดรถรับส่งและเพิ่มสวัสดิการให้แก่ลูกจ้าง แต่ลูกจ้างทั้ง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ไม่ยินยอมไปปฎิบัติหน้าที่ตามคำสั่ง ลูกจ้างทั้ง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จึงร้องเรียนสำนักงานสวัสดิการและคุ้มครองแรงงานจังหวัดชลบุรี ให้บริษัทย่อยจ่ายค่าจ้างแทนการบอกกล่าวล่วงหน้า และค่าชดเชย เจ้าพนักงานตรวจแรงงานเห็นว่าคำสั่งของบริษัทย่อยเป็นคำสั่งอันชอบด้วยกฎหมายและเป็นธรรม ลูกจ้างทั้ง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ไม่มีสิทธิได้รับค่าจ้างแทนการบอกกล่าวล่วงหน้า และค่าชดเชย ต่อมาลูกจ้างจำนวน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12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คน (โจทก์) ยื่นฟ้องขอให้ศาลแรงงานภาค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มีคำสั่งเพิกถอนคำสั่งของเจ้าพนักงานตรวจแรงงาน (จำเลยที่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1)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และให้บริษัทย่อย (จำเลยที่</w:t>
      </w:r>
      <w:r w:rsidRPr="0095345D">
        <w:rPr>
          <w:rFonts w:asciiTheme="majorBidi" w:hAnsiTheme="majorBidi" w:cstheme="majorBidi"/>
          <w:sz w:val="32"/>
          <w:szCs w:val="32"/>
        </w:rPr>
        <w:t xml:space="preserve"> </w:t>
      </w:r>
      <w:r w:rsidRPr="0095345D">
        <w:rPr>
          <w:rFonts w:asciiTheme="majorBidi" w:hAnsiTheme="majorBidi" w:cstheme="majorBidi" w:hint="cs"/>
          <w:sz w:val="32"/>
          <w:szCs w:val="32"/>
        </w:rPr>
        <w:t>2)</w:t>
      </w:r>
      <w:r w:rsidRPr="0095345D">
        <w:rPr>
          <w:rFonts w:asciiTheme="majorBidi" w:hAnsiTheme="majorBidi" w:cstheme="majorBidi"/>
          <w:sz w:val="32"/>
          <w:szCs w:val="32"/>
        </w:rPr>
        <w:t xml:space="preserve">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จ่ายค่าจ้างแทนการบอกกล่าวล่วงหน้า และค่าชดเชย ทุนทรัพย์ตามฟ้อง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0.67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ล้านบาท คดีดังกล่าว ศาลแรงงานภาค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นัดสืบพยานโจทก์และจำเลยวันที่ </w:t>
      </w:r>
      <w:r w:rsidRPr="0095345D">
        <w:rPr>
          <w:rFonts w:asciiTheme="majorBidi" w:hAnsiTheme="majorBidi" w:cstheme="majorBidi"/>
          <w:sz w:val="32"/>
          <w:szCs w:val="32"/>
        </w:rPr>
        <w:t xml:space="preserve">28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95345D">
        <w:rPr>
          <w:rFonts w:asciiTheme="majorBidi" w:hAnsiTheme="majorBidi" w:cstheme="majorBidi"/>
          <w:sz w:val="32"/>
          <w:szCs w:val="32"/>
        </w:rPr>
        <w:t>2565</w:t>
      </w:r>
    </w:p>
    <w:p w14:paraId="672009CC" w14:textId="77777777" w:rsidR="005C11AC" w:rsidRPr="0095345D" w:rsidRDefault="00C52804" w:rsidP="000F0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7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95345D">
        <w:rPr>
          <w:rFonts w:asciiTheme="majorBidi" w:hAnsiTheme="majorBidi" w:cstheme="majorBidi"/>
          <w:sz w:val="32"/>
          <w:szCs w:val="32"/>
        </w:rPr>
        <w:t xml:space="preserve">2565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ศาลแรงงานภาค 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มีคำพิพากษาให้บริษัท</w:t>
      </w:r>
      <w:r w:rsidR="00AD0ADC" w:rsidRPr="00E375D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จ่ายค่าชดเชยพิเศษแทนการบอกกล่าวล่วงหน้า แก่โจทก์รวม </w:t>
      </w:r>
      <w:r w:rsidRPr="0095345D">
        <w:rPr>
          <w:rFonts w:asciiTheme="majorBidi" w:hAnsiTheme="majorBidi" w:cstheme="majorBidi"/>
          <w:sz w:val="32"/>
          <w:szCs w:val="32"/>
        </w:rPr>
        <w:t xml:space="preserve">12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คน รวมเป็นเงิน </w:t>
      </w:r>
      <w:r w:rsidRPr="0095345D">
        <w:rPr>
          <w:rFonts w:asciiTheme="majorBidi" w:hAnsiTheme="majorBidi" w:cstheme="majorBidi"/>
          <w:sz w:val="32"/>
          <w:szCs w:val="32"/>
        </w:rPr>
        <w:t xml:space="preserve">646,345.80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บาท พร้อมดอกเบี้ย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อัตราร้อยละ </w:t>
      </w:r>
      <w:r w:rsidR="00BF09B1" w:rsidRPr="0095345D">
        <w:rPr>
          <w:rFonts w:asciiTheme="majorBidi" w:hAnsiTheme="majorBidi" w:cstheme="majorBidi"/>
          <w:sz w:val="32"/>
          <w:szCs w:val="32"/>
        </w:rPr>
        <w:t>15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 ต่อปี ของเงินต้นดังกล่าว นับแต่วันที่ </w:t>
      </w:r>
      <w:r w:rsidR="0063026E" w:rsidRPr="0095345D">
        <w:rPr>
          <w:rFonts w:asciiTheme="majorBidi" w:hAnsiTheme="majorBidi" w:cstheme="majorBidi"/>
          <w:sz w:val="32"/>
          <w:szCs w:val="32"/>
        </w:rPr>
        <w:t>26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63026E" w:rsidRPr="0095345D">
        <w:rPr>
          <w:rFonts w:asciiTheme="majorBidi" w:hAnsiTheme="majorBidi" w:cstheme="majorBidi"/>
          <w:sz w:val="32"/>
          <w:szCs w:val="32"/>
        </w:rPr>
        <w:t xml:space="preserve">2563 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ซึ่งเป็นวันผิดนัดเป็นต้นไปจนกว่าจะชำระเสร็จแก่โจทก์ทั้ง </w:t>
      </w:r>
      <w:r w:rsidR="0063026E" w:rsidRPr="0095345D">
        <w:rPr>
          <w:rFonts w:asciiTheme="majorBidi" w:hAnsiTheme="majorBidi" w:cstheme="majorBidi"/>
          <w:sz w:val="32"/>
          <w:szCs w:val="32"/>
        </w:rPr>
        <w:t xml:space="preserve">12 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คน และให้จำเลยที่ </w:t>
      </w:r>
      <w:r w:rsidR="0063026E" w:rsidRPr="0095345D">
        <w:rPr>
          <w:rFonts w:asciiTheme="majorBidi" w:hAnsiTheme="majorBidi" w:cstheme="majorBidi" w:hint="cs"/>
          <w:sz w:val="32"/>
          <w:szCs w:val="32"/>
        </w:rPr>
        <w:t xml:space="preserve">2 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>ออกใบสำคัญในการทำงานแสดงว่าโจทก์</w:t>
      </w:r>
      <w:r w:rsidR="006531A8" w:rsidRPr="00E375D2">
        <w:rPr>
          <w:rFonts w:asciiTheme="majorBidi" w:hAnsiTheme="majorBidi" w:cstheme="majorBidi" w:hint="cs"/>
          <w:sz w:val="32"/>
          <w:szCs w:val="32"/>
          <w:cs/>
        </w:rPr>
        <w:t>ทั้ง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026E" w:rsidRPr="0095345D">
        <w:rPr>
          <w:rFonts w:asciiTheme="majorBidi" w:hAnsiTheme="majorBidi" w:cstheme="majorBidi"/>
          <w:sz w:val="32"/>
          <w:szCs w:val="32"/>
        </w:rPr>
        <w:t xml:space="preserve">12 </w:t>
      </w:r>
      <w:r w:rsidR="006531A8" w:rsidRPr="00E375D2">
        <w:rPr>
          <w:rFonts w:asciiTheme="majorBidi" w:hAnsiTheme="majorBidi" w:cstheme="majorBidi" w:hint="cs"/>
          <w:sz w:val="32"/>
          <w:szCs w:val="32"/>
          <w:cs/>
        </w:rPr>
        <w:t xml:space="preserve">คน 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 xml:space="preserve">ได้ทำงานมานานเท่าไร และงานที่ทำนั้นเป็นอย่างไร </w:t>
      </w:r>
    </w:p>
    <w:p w14:paraId="69C64CFA" w14:textId="2C39B6E8" w:rsidR="004D7A83" w:rsidRDefault="005C11AC" w:rsidP="00784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5345D">
        <w:rPr>
          <w:rFonts w:asciiTheme="majorBidi" w:hAnsiTheme="majorBidi" w:cstheme="majorBidi"/>
          <w:sz w:val="32"/>
          <w:szCs w:val="32"/>
        </w:rPr>
        <w:t>23</w:t>
      </w:r>
      <w:r w:rsidRPr="0095345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95345D">
        <w:rPr>
          <w:rFonts w:asciiTheme="majorBidi" w:hAnsiTheme="majorBidi" w:cstheme="majorBidi"/>
          <w:sz w:val="32"/>
          <w:szCs w:val="32"/>
        </w:rPr>
        <w:t xml:space="preserve">2565 </w:t>
      </w:r>
      <w:r w:rsidR="0063026E" w:rsidRPr="00E375D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AD0ADC" w:rsidRPr="00E375D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2858C0" w:rsidRPr="00E375D2">
        <w:rPr>
          <w:rFonts w:asciiTheme="majorBidi" w:hAnsiTheme="majorBidi" w:cstheme="majorBidi" w:hint="cs"/>
          <w:sz w:val="32"/>
          <w:szCs w:val="32"/>
          <w:cs/>
        </w:rPr>
        <w:t>ดำเนินการยื่นอุทธรณ์คำพิพากษาต่อศาลอุทธรณ์</w:t>
      </w:r>
      <w:r w:rsidRPr="0095345D">
        <w:rPr>
          <w:rFonts w:asciiTheme="majorBidi" w:hAnsiTheme="majorBidi" w:cstheme="majorBidi"/>
          <w:sz w:val="32"/>
          <w:szCs w:val="32"/>
        </w:rPr>
        <w:t xml:space="preserve">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ศาลแรงงานภาค </w:t>
      </w:r>
      <w:r w:rsidRPr="0095345D">
        <w:rPr>
          <w:rFonts w:asciiTheme="majorBidi" w:hAnsiTheme="majorBidi" w:cstheme="majorBidi"/>
          <w:sz w:val="32"/>
          <w:szCs w:val="32"/>
        </w:rPr>
        <w:t xml:space="preserve">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 xml:space="preserve">มีคำสั่งรับอุทธรณ์ของโจทก์ คดีอยู่ในระหว่างโจทก์ทั้งสิบสองคนยื่นคำแก้อุทธรณ์แล้วศาลแรงงานภาค </w:t>
      </w:r>
      <w:r w:rsidRPr="0095345D">
        <w:rPr>
          <w:rFonts w:asciiTheme="majorBidi" w:hAnsiTheme="majorBidi" w:cstheme="majorBidi"/>
          <w:sz w:val="32"/>
          <w:szCs w:val="32"/>
        </w:rPr>
        <w:t xml:space="preserve">2 </w:t>
      </w:r>
      <w:r w:rsidRPr="00E375D2">
        <w:rPr>
          <w:rFonts w:asciiTheme="majorBidi" w:hAnsiTheme="majorBidi" w:cstheme="majorBidi" w:hint="cs"/>
          <w:sz w:val="32"/>
          <w:szCs w:val="32"/>
          <w:cs/>
        </w:rPr>
        <w:t>จะส่งสำนวนไปยังศาล</w:t>
      </w:r>
      <w:r w:rsidR="00BE4A64" w:rsidRPr="00E375D2">
        <w:rPr>
          <w:rFonts w:asciiTheme="majorBidi" w:hAnsiTheme="majorBidi" w:cstheme="majorBidi" w:hint="cs"/>
          <w:sz w:val="32"/>
          <w:szCs w:val="32"/>
          <w:cs/>
        </w:rPr>
        <w:t xml:space="preserve">อุทธรณ์ชำนาญการพิเศษเพื่อพิจารณาพิพากษาต่อไป </w:t>
      </w:r>
      <w:r w:rsidR="006531A8" w:rsidRPr="00E375D2">
        <w:rPr>
          <w:rFonts w:ascii="Angsana New" w:hAnsi="Angsana New" w:cstheme="majorBidi" w:hint="cs"/>
          <w:sz w:val="32"/>
          <w:szCs w:val="32"/>
          <w:cs/>
        </w:rPr>
        <w:t xml:space="preserve">ซึ่งบริษัทศึกษารายละเอียดกับที่ปรึกษาทางกฏหมายและเชื่อมั่นว่า ศาลอุทธรณ์จะกลับคำพิพากษาของศาลชั้นต้น </w:t>
      </w:r>
      <w:r w:rsidR="006531A8" w:rsidRPr="00E375D2">
        <w:rPr>
          <w:rFonts w:ascii="Angsana New" w:hAnsi="Angsana New"/>
          <w:sz w:val="32"/>
          <w:szCs w:val="32"/>
          <w:cs/>
        </w:rPr>
        <w:br/>
      </w:r>
      <w:r w:rsidR="006531A8" w:rsidRPr="00E375D2">
        <w:rPr>
          <w:rFonts w:ascii="Angsana New" w:hAnsi="Angsana New" w:cstheme="majorBidi" w:hint="cs"/>
          <w:sz w:val="32"/>
          <w:szCs w:val="32"/>
          <w:cs/>
        </w:rPr>
        <w:t xml:space="preserve">(ศาลแรงงานภาค </w:t>
      </w:r>
      <w:r w:rsidR="006531A8" w:rsidRPr="0095345D">
        <w:rPr>
          <w:rFonts w:ascii="Angsana New" w:hAnsi="Angsana New"/>
          <w:sz w:val="32"/>
          <w:szCs w:val="32"/>
        </w:rPr>
        <w:t>2)</w:t>
      </w:r>
      <w:r w:rsidR="00AD0ADC" w:rsidRPr="0095345D">
        <w:rPr>
          <w:rFonts w:asciiTheme="majorBidi" w:hAnsiTheme="majorBidi" w:cstheme="majorBidi"/>
          <w:sz w:val="32"/>
          <w:szCs w:val="32"/>
        </w:rPr>
        <w:t xml:space="preserve"> </w:t>
      </w:r>
      <w:r w:rsidR="00AD0ADC" w:rsidRPr="00E375D2">
        <w:rPr>
          <w:rFonts w:asciiTheme="majorBidi" w:hAnsiTheme="majorBidi" w:cstheme="majorBidi" w:hint="cs"/>
          <w:sz w:val="32"/>
          <w:szCs w:val="32"/>
          <w:cs/>
        </w:rPr>
        <w:t>ดังนั้นบริษัท</w:t>
      </w:r>
      <w:r w:rsidR="00543CB3" w:rsidRPr="00E375D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AD0ADC" w:rsidRPr="00E375D2">
        <w:rPr>
          <w:rFonts w:asciiTheme="majorBidi" w:hAnsiTheme="majorBidi" w:cstheme="majorBidi" w:hint="cs"/>
          <w:sz w:val="32"/>
          <w:szCs w:val="32"/>
          <w:cs/>
        </w:rPr>
        <w:t>จึงไม่ได้บันทึกหนี้สินที่อาจเกิดขึ้นไว้ในงบการเงิน</w:t>
      </w:r>
    </w:p>
    <w:p w14:paraId="215F1B6E" w14:textId="46024095" w:rsidR="00E850EB" w:rsidRPr="00EE1FAC" w:rsidRDefault="007246C5" w:rsidP="000F59BD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>30</w:t>
      </w:r>
      <w:r w:rsidR="00E850EB" w:rsidRPr="00EE1FAC">
        <w:rPr>
          <w:rFonts w:asciiTheme="majorBidi" w:hAnsiTheme="majorBidi"/>
          <w:b/>
          <w:bCs/>
          <w:sz w:val="32"/>
          <w:szCs w:val="32"/>
        </w:rPr>
        <w:t>.</w:t>
      </w:r>
      <w:r w:rsidR="00E850EB" w:rsidRPr="00EE1F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4458" w:rsidRPr="00EE1F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50EB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58AC0B40" w14:textId="1B858F8F" w:rsidR="00E850EB" w:rsidRDefault="00E850EB" w:rsidP="000F59BD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375D2">
        <w:rPr>
          <w:rFonts w:asciiTheme="majorBidi" w:hAnsiTheme="majorBidi" w:cstheme="majorBidi"/>
          <w:sz w:val="32"/>
          <w:szCs w:val="32"/>
          <w:cs/>
        </w:rPr>
        <w:t>บริษัทได้จัดประเภทรายการใหม่ของรายการในงบการเงิน</w:t>
      </w:r>
      <w:r w:rsidR="00E26FCB" w:rsidRPr="00E375D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EE1FAC">
        <w:rPr>
          <w:rFonts w:asciiTheme="majorBidi" w:hAnsiTheme="majorBidi"/>
          <w:sz w:val="32"/>
          <w:szCs w:val="32"/>
        </w:rPr>
        <w:t xml:space="preserve"> </w:t>
      </w:r>
      <w:r w:rsidRPr="00EE1FAC">
        <w:rPr>
          <w:rFonts w:asciiTheme="majorBidi" w:hAnsiTheme="majorBidi" w:cstheme="majorBidi"/>
          <w:sz w:val="32"/>
          <w:szCs w:val="32"/>
        </w:rPr>
        <w:t>256</w:t>
      </w:r>
      <w:r w:rsidR="002858C0" w:rsidRPr="00EE1FAC">
        <w:rPr>
          <w:rFonts w:asciiTheme="majorBidi" w:hAnsiTheme="majorBidi" w:cstheme="majorBidi"/>
          <w:sz w:val="32"/>
          <w:szCs w:val="32"/>
        </w:rPr>
        <w:t>4</w:t>
      </w:r>
      <w:r w:rsidRPr="00EE1FAC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</w:t>
      </w:r>
      <w:r w:rsidRPr="00EE1FAC">
        <w:rPr>
          <w:rFonts w:asciiTheme="majorBidi" w:hAnsiTheme="majorBidi" w:cstheme="majorBidi"/>
          <w:sz w:val="32"/>
          <w:szCs w:val="32"/>
          <w:cs/>
        </w:rPr>
        <w:br/>
      </w:r>
      <w:r w:rsidRPr="00EE1FAC">
        <w:rPr>
          <w:rFonts w:asciiTheme="majorBidi" w:hAnsiTheme="majorBidi" w:cstheme="majorBidi" w:hint="cs"/>
          <w:sz w:val="32"/>
          <w:szCs w:val="32"/>
          <w:cs/>
        </w:rPr>
        <w:t>จัดประเภทรายการบัญชีใน</w:t>
      </w:r>
      <w:r w:rsidR="00E26FCB" w:rsidRPr="00EE1FAC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EE1FAC">
        <w:rPr>
          <w:rFonts w:asciiTheme="majorBidi" w:hAnsiTheme="majorBidi" w:cstheme="majorBidi" w:hint="cs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 w:rsidRPr="00EE1FAC">
        <w:rPr>
          <w:rFonts w:asciiTheme="majorBidi" w:hAnsiTheme="majorBidi"/>
          <w:sz w:val="32"/>
          <w:szCs w:val="32"/>
          <w:cs/>
        </w:rPr>
        <w:t xml:space="preserve"> </w:t>
      </w:r>
      <w:r w:rsidRPr="00EE1FA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27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49"/>
        <w:gridCol w:w="708"/>
        <w:gridCol w:w="142"/>
        <w:gridCol w:w="113"/>
        <w:gridCol w:w="79"/>
        <w:gridCol w:w="1020"/>
        <w:gridCol w:w="76"/>
        <w:gridCol w:w="964"/>
        <w:gridCol w:w="76"/>
        <w:gridCol w:w="964"/>
        <w:gridCol w:w="76"/>
        <w:gridCol w:w="1020"/>
        <w:gridCol w:w="76"/>
        <w:gridCol w:w="964"/>
      </w:tblGrid>
      <w:tr w:rsidR="007246C5" w:rsidRPr="00187B10" w14:paraId="2E9D0D6E" w14:textId="77777777" w:rsidTr="00CF76E2">
        <w:tc>
          <w:tcPr>
            <w:tcW w:w="2549" w:type="dxa"/>
          </w:tcPr>
          <w:p w14:paraId="6308B774" w14:textId="77777777" w:rsidR="007246C5" w:rsidRPr="00187B10" w:rsidRDefault="007246C5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78" w:type="dxa"/>
            <w:gridSpan w:val="13"/>
            <w:tcBorders>
              <w:left w:val="nil"/>
              <w:bottom w:val="single" w:sz="6" w:space="0" w:color="auto"/>
              <w:right w:val="nil"/>
            </w:tcBorders>
          </w:tcPr>
          <w:p w14:paraId="6072C930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7246C5" w:rsidRPr="00187B10" w14:paraId="34CC3C4B" w14:textId="77777777" w:rsidTr="00CF76E2">
        <w:tc>
          <w:tcPr>
            <w:tcW w:w="2549" w:type="dxa"/>
          </w:tcPr>
          <w:p w14:paraId="5A190A61" w14:textId="77777777" w:rsidR="007246C5" w:rsidRPr="00187B10" w:rsidRDefault="007246C5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2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B007C7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35271D48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9B31A4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46C5" w:rsidRPr="00187B10" w14:paraId="338BFA8A" w14:textId="77777777" w:rsidTr="00CF76E2">
        <w:tc>
          <w:tcPr>
            <w:tcW w:w="2549" w:type="dxa"/>
          </w:tcPr>
          <w:p w14:paraId="1A31C950" w14:textId="77777777" w:rsidR="007246C5" w:rsidRPr="00187B10" w:rsidRDefault="007246C5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304C128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</w:p>
          <w:p w14:paraId="6872CCC2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261549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B0B3DBB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  <w:p w14:paraId="694BE8DA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30DCB2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8F68EA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51B8A117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308BF28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9A262A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</w:p>
          <w:p w14:paraId="41B701C8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4CC3E7C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85D2F1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  <w:p w14:paraId="0AFA54BA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09109A2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2B702F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787B76DD" w14:textId="77777777" w:rsidR="007246C5" w:rsidRPr="00187B10" w:rsidRDefault="007246C5" w:rsidP="00187B10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</w:tr>
      <w:tr w:rsidR="00A0148C" w:rsidRPr="00187B10" w14:paraId="4C9EBC47" w14:textId="77777777" w:rsidTr="00CF76E2">
        <w:tc>
          <w:tcPr>
            <w:tcW w:w="2549" w:type="dxa"/>
          </w:tcPr>
          <w:p w14:paraId="1C175C86" w14:textId="77777777" w:rsidR="00A0148C" w:rsidRPr="00187B10" w:rsidRDefault="00A0148C" w:rsidP="00187B1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87B10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63" w:type="dxa"/>
            <w:gridSpan w:val="3"/>
          </w:tcPr>
          <w:p w14:paraId="474532BB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44B816A9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54A2C5B" w14:textId="4227080E" w:rsidR="00A0148C" w:rsidRPr="00187B10" w:rsidRDefault="00A0148C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9948C87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2DFFF59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653A6D0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2335D38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78C0E26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307BBB8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AB95BAE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3FF1A3F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148C" w:rsidRPr="00187B10" w14:paraId="71446B7F" w14:textId="77777777" w:rsidTr="00CF76E2">
        <w:tc>
          <w:tcPr>
            <w:tcW w:w="3399" w:type="dxa"/>
            <w:gridSpan w:val="3"/>
          </w:tcPr>
          <w:p w14:paraId="00A9BE06" w14:textId="38C9074A" w:rsidR="00A0148C" w:rsidRPr="00187B10" w:rsidRDefault="00A0148C" w:rsidP="00187B1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87B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187B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="00456F4D" w:rsidRPr="00187B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Pr="00187B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ายน </w:t>
            </w:r>
            <w:r w:rsidRPr="00187B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" w:type="dxa"/>
          </w:tcPr>
          <w:p w14:paraId="0AEB9193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" w:type="dxa"/>
          </w:tcPr>
          <w:p w14:paraId="0A3C5A05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485637D6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2EA8EFE9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220893AA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3E15A851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5FE6F0CF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39B116AE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59BFF71D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3477EE93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78084B79" w14:textId="77777777" w:rsidR="00A0148C" w:rsidRPr="00187B10" w:rsidRDefault="00A0148C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C006B" w:rsidRPr="00187B10" w14:paraId="6239966C" w14:textId="77777777" w:rsidTr="00CF76E2">
        <w:tc>
          <w:tcPr>
            <w:tcW w:w="2549" w:type="dxa"/>
          </w:tcPr>
          <w:p w14:paraId="31958EFF" w14:textId="77777777" w:rsidR="009C006B" w:rsidRPr="00187B10" w:rsidRDefault="009C006B" w:rsidP="00187B1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hint="cs"/>
                <w:sz w:val="24"/>
                <w:szCs w:val="24"/>
                <w:cs/>
              </w:rPr>
              <w:t xml:space="preserve">รายได้ </w:t>
            </w:r>
            <w:r w:rsidRPr="00187B10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187B10">
              <w:rPr>
                <w:rFonts w:asciiTheme="majorBidi" w:hAnsi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63" w:type="dxa"/>
            <w:gridSpan w:val="3"/>
          </w:tcPr>
          <w:p w14:paraId="519B8A27" w14:textId="71FD8AD4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23,963</w:t>
            </w:r>
          </w:p>
        </w:tc>
        <w:tc>
          <w:tcPr>
            <w:tcW w:w="79" w:type="dxa"/>
          </w:tcPr>
          <w:p w14:paraId="570FD8E0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5FFF9FF" w14:textId="476C9795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76" w:type="dxa"/>
          </w:tcPr>
          <w:p w14:paraId="18265F57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3244CD2" w14:textId="6BB4283C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23,960</w:t>
            </w:r>
          </w:p>
        </w:tc>
        <w:tc>
          <w:tcPr>
            <w:tcW w:w="76" w:type="dxa"/>
          </w:tcPr>
          <w:p w14:paraId="72A3E150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1407AFC7" w14:textId="2B1B0E90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25,38</w:t>
            </w:r>
            <w:r w:rsidR="00FB296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05EF268F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2A6F771" w14:textId="619E47FD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76" w:type="dxa"/>
          </w:tcPr>
          <w:p w14:paraId="1A6F8C6F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46B44C2" w14:textId="4FA1A888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25,38</w:t>
            </w:r>
            <w:r w:rsidR="0035055E" w:rsidRPr="00187B1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9C006B" w:rsidRPr="00187B10" w14:paraId="091B1576" w14:textId="77777777" w:rsidTr="00CF76E2">
        <w:trPr>
          <w:trHeight w:val="187"/>
        </w:trPr>
        <w:tc>
          <w:tcPr>
            <w:tcW w:w="2549" w:type="dxa"/>
          </w:tcPr>
          <w:p w14:paraId="4E0A4E56" w14:textId="77777777" w:rsidR="009C006B" w:rsidRPr="00187B10" w:rsidRDefault="009C006B" w:rsidP="00187B1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63" w:type="dxa"/>
            <w:gridSpan w:val="3"/>
          </w:tcPr>
          <w:p w14:paraId="7C6C292F" w14:textId="48EF784E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12,191</w:t>
            </w:r>
          </w:p>
        </w:tc>
        <w:tc>
          <w:tcPr>
            <w:tcW w:w="79" w:type="dxa"/>
          </w:tcPr>
          <w:p w14:paraId="5C74D826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9950F30" w14:textId="2321E845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(426)</w:t>
            </w:r>
          </w:p>
        </w:tc>
        <w:tc>
          <w:tcPr>
            <w:tcW w:w="76" w:type="dxa"/>
          </w:tcPr>
          <w:p w14:paraId="36744EB3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6FBED97" w14:textId="3D2B5EBC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11,765</w:t>
            </w:r>
          </w:p>
        </w:tc>
        <w:tc>
          <w:tcPr>
            <w:tcW w:w="76" w:type="dxa"/>
          </w:tcPr>
          <w:p w14:paraId="29D6750D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3553A3B" w14:textId="36A44F40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7,430</w:t>
            </w:r>
          </w:p>
        </w:tc>
        <w:tc>
          <w:tcPr>
            <w:tcW w:w="76" w:type="dxa"/>
          </w:tcPr>
          <w:p w14:paraId="17A7C05A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98B0B26" w14:textId="4D8F0DA2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(426)</w:t>
            </w:r>
          </w:p>
        </w:tc>
        <w:tc>
          <w:tcPr>
            <w:tcW w:w="76" w:type="dxa"/>
          </w:tcPr>
          <w:p w14:paraId="06376B1A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7148410" w14:textId="0BE99CAE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7,004</w:t>
            </w:r>
          </w:p>
        </w:tc>
      </w:tr>
      <w:tr w:rsidR="009C006B" w:rsidRPr="00187B10" w14:paraId="7B206E89" w14:textId="77777777" w:rsidTr="00CF76E2">
        <w:tc>
          <w:tcPr>
            <w:tcW w:w="2549" w:type="dxa"/>
          </w:tcPr>
          <w:p w14:paraId="6F12F375" w14:textId="77777777" w:rsidR="009C006B" w:rsidRPr="00187B10" w:rsidRDefault="009C006B" w:rsidP="00187B1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63" w:type="dxa"/>
            <w:gridSpan w:val="3"/>
          </w:tcPr>
          <w:p w14:paraId="4512B40F" w14:textId="682E0771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29,478</w:t>
            </w:r>
          </w:p>
        </w:tc>
        <w:tc>
          <w:tcPr>
            <w:tcW w:w="79" w:type="dxa"/>
          </w:tcPr>
          <w:p w14:paraId="7992744B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2846114" w14:textId="61FEF7FD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76" w:type="dxa"/>
          </w:tcPr>
          <w:p w14:paraId="2B8CEB3F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829A575" w14:textId="2065852D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29,904</w:t>
            </w:r>
          </w:p>
        </w:tc>
        <w:tc>
          <w:tcPr>
            <w:tcW w:w="76" w:type="dxa"/>
          </w:tcPr>
          <w:p w14:paraId="50BD549E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A640672" w14:textId="4DA95EE6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24,917</w:t>
            </w:r>
          </w:p>
        </w:tc>
        <w:tc>
          <w:tcPr>
            <w:tcW w:w="76" w:type="dxa"/>
          </w:tcPr>
          <w:p w14:paraId="3A57FD1C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C95EFC4" w14:textId="74FF02AA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76" w:type="dxa"/>
          </w:tcPr>
          <w:p w14:paraId="7F1C0ED0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2712EE1" w14:textId="369EFB76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25,343</w:t>
            </w:r>
          </w:p>
        </w:tc>
      </w:tr>
      <w:tr w:rsidR="009C006B" w:rsidRPr="00187B10" w14:paraId="55AD24FF" w14:textId="77777777" w:rsidTr="00CF76E2">
        <w:tc>
          <w:tcPr>
            <w:tcW w:w="2549" w:type="dxa"/>
          </w:tcPr>
          <w:p w14:paraId="421BA228" w14:textId="73A7BF04" w:rsidR="009C006B" w:rsidRPr="00187B10" w:rsidRDefault="009C006B" w:rsidP="00187B1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963" w:type="dxa"/>
            <w:gridSpan w:val="3"/>
          </w:tcPr>
          <w:p w14:paraId="3928A33C" w14:textId="40899297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616</w:t>
            </w:r>
          </w:p>
        </w:tc>
        <w:tc>
          <w:tcPr>
            <w:tcW w:w="79" w:type="dxa"/>
          </w:tcPr>
          <w:p w14:paraId="670B124E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ECA2E8D" w14:textId="78C98FDB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1D68A680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2C836B8" w14:textId="43EB7129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76" w:type="dxa"/>
          </w:tcPr>
          <w:p w14:paraId="65E80FDA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2B50453" w14:textId="194C1794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2,916</w:t>
            </w:r>
          </w:p>
        </w:tc>
        <w:tc>
          <w:tcPr>
            <w:tcW w:w="76" w:type="dxa"/>
          </w:tcPr>
          <w:p w14:paraId="4573ADBB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1DCC703" w14:textId="17315964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0DCB7D08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2886590" w14:textId="0E630395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2,919</w:t>
            </w:r>
          </w:p>
        </w:tc>
      </w:tr>
      <w:tr w:rsidR="009C006B" w:rsidRPr="00187B10" w14:paraId="26163F1B" w14:textId="77777777" w:rsidTr="00CF76E2">
        <w:tc>
          <w:tcPr>
            <w:tcW w:w="3257" w:type="dxa"/>
            <w:gridSpan w:val="2"/>
          </w:tcPr>
          <w:p w14:paraId="2EF76EFE" w14:textId="179F743F" w:rsidR="009C006B" w:rsidRPr="00187B10" w:rsidRDefault="009C006B" w:rsidP="00187B1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187B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187B1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187B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55" w:type="dxa"/>
            <w:gridSpan w:val="2"/>
          </w:tcPr>
          <w:p w14:paraId="6569CDC1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" w:type="dxa"/>
          </w:tcPr>
          <w:p w14:paraId="270749E5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5DAA956E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433827C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721D3F7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7CDB3EC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97C550D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1D7B848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BC54C7E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B14494C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44CEC68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006B" w:rsidRPr="00187B10" w14:paraId="7F947E60" w14:textId="77777777" w:rsidTr="00CF76E2">
        <w:tc>
          <w:tcPr>
            <w:tcW w:w="2549" w:type="dxa"/>
          </w:tcPr>
          <w:p w14:paraId="46790DF6" w14:textId="77777777" w:rsidR="009C006B" w:rsidRPr="00187B10" w:rsidRDefault="009C006B" w:rsidP="00187B1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hint="cs"/>
                <w:sz w:val="24"/>
                <w:szCs w:val="24"/>
                <w:cs/>
              </w:rPr>
              <w:t xml:space="preserve">รายได้ </w:t>
            </w:r>
            <w:r w:rsidRPr="00187B10">
              <w:rPr>
                <w:rFonts w:asciiTheme="majorBidi" w:hAnsiTheme="majorBidi"/>
                <w:sz w:val="24"/>
                <w:szCs w:val="24"/>
              </w:rPr>
              <w:t xml:space="preserve">- </w:t>
            </w:r>
            <w:r w:rsidRPr="00187B10">
              <w:rPr>
                <w:rFonts w:asciiTheme="majorBidi" w:hAnsi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963" w:type="dxa"/>
            <w:gridSpan w:val="3"/>
          </w:tcPr>
          <w:p w14:paraId="2D196844" w14:textId="49D56C60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27,516</w:t>
            </w:r>
          </w:p>
        </w:tc>
        <w:tc>
          <w:tcPr>
            <w:tcW w:w="79" w:type="dxa"/>
          </w:tcPr>
          <w:p w14:paraId="42C1C0A2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E07EF14" w14:textId="742FB7B0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76" w:type="dxa"/>
          </w:tcPr>
          <w:p w14:paraId="316B9F25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8C50FDC" w14:textId="3BEF8570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27,505</w:t>
            </w:r>
          </w:p>
        </w:tc>
        <w:tc>
          <w:tcPr>
            <w:tcW w:w="76" w:type="dxa"/>
          </w:tcPr>
          <w:p w14:paraId="0AFE0DFE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F6B7D0C" w14:textId="7475684D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29,976</w:t>
            </w:r>
          </w:p>
        </w:tc>
        <w:tc>
          <w:tcPr>
            <w:tcW w:w="76" w:type="dxa"/>
          </w:tcPr>
          <w:p w14:paraId="69A922E7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8ACE730" w14:textId="62635B51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76" w:type="dxa"/>
          </w:tcPr>
          <w:p w14:paraId="3C2DEC29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8C9C4EC" w14:textId="65CC8DCA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29,965</w:t>
            </w:r>
          </w:p>
        </w:tc>
      </w:tr>
      <w:tr w:rsidR="009C006B" w:rsidRPr="00187B10" w14:paraId="3E120F11" w14:textId="77777777" w:rsidTr="00CF76E2">
        <w:tc>
          <w:tcPr>
            <w:tcW w:w="2549" w:type="dxa"/>
          </w:tcPr>
          <w:p w14:paraId="5A4D64E3" w14:textId="77777777" w:rsidR="009C006B" w:rsidRPr="00187B10" w:rsidRDefault="009C006B" w:rsidP="00187B1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63" w:type="dxa"/>
            <w:gridSpan w:val="3"/>
          </w:tcPr>
          <w:p w14:paraId="66244735" w14:textId="29A5DE1C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Pr="00187B10">
              <w:rPr>
                <w:rFonts w:asciiTheme="majorBidi" w:hAnsiTheme="majorBidi" w:cstheme="majorBidi"/>
                <w:sz w:val="24"/>
                <w:szCs w:val="24"/>
              </w:rPr>
              <w:t>4,174</w:t>
            </w:r>
          </w:p>
        </w:tc>
        <w:tc>
          <w:tcPr>
            <w:tcW w:w="79" w:type="dxa"/>
          </w:tcPr>
          <w:p w14:paraId="18CCA7EE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E53099C" w14:textId="2692B0D1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(970)</w:t>
            </w:r>
          </w:p>
        </w:tc>
        <w:tc>
          <w:tcPr>
            <w:tcW w:w="76" w:type="dxa"/>
          </w:tcPr>
          <w:p w14:paraId="52A48FB2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E297A68" w14:textId="066BC276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33,204</w:t>
            </w:r>
          </w:p>
        </w:tc>
        <w:tc>
          <w:tcPr>
            <w:tcW w:w="76" w:type="dxa"/>
          </w:tcPr>
          <w:p w14:paraId="684999FB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AA526D8" w14:textId="6D3A2432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22,526</w:t>
            </w:r>
          </w:p>
        </w:tc>
        <w:tc>
          <w:tcPr>
            <w:tcW w:w="76" w:type="dxa"/>
          </w:tcPr>
          <w:p w14:paraId="5CD0258D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83D8071" w14:textId="071F0194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(970)</w:t>
            </w:r>
          </w:p>
        </w:tc>
        <w:tc>
          <w:tcPr>
            <w:tcW w:w="76" w:type="dxa"/>
          </w:tcPr>
          <w:p w14:paraId="2A75504F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196B7B2" w14:textId="5BD29E00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21,556</w:t>
            </w:r>
          </w:p>
        </w:tc>
      </w:tr>
      <w:tr w:rsidR="009C006B" w:rsidRPr="00187B10" w14:paraId="227631EB" w14:textId="77777777" w:rsidTr="00CF76E2">
        <w:tc>
          <w:tcPr>
            <w:tcW w:w="2549" w:type="dxa"/>
          </w:tcPr>
          <w:p w14:paraId="55D8CC20" w14:textId="77777777" w:rsidR="009C006B" w:rsidRPr="00187B10" w:rsidRDefault="009C006B" w:rsidP="00187B1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63" w:type="dxa"/>
            <w:gridSpan w:val="3"/>
          </w:tcPr>
          <w:p w14:paraId="791BD65E" w14:textId="6E8A7699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94,805</w:t>
            </w:r>
          </w:p>
        </w:tc>
        <w:tc>
          <w:tcPr>
            <w:tcW w:w="79" w:type="dxa"/>
          </w:tcPr>
          <w:p w14:paraId="3BFBBFD2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3FAB5E1" w14:textId="6495FEB1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76" w:type="dxa"/>
          </w:tcPr>
          <w:p w14:paraId="0420435F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4C543B0" w14:textId="512ED434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95,775</w:t>
            </w:r>
          </w:p>
        </w:tc>
        <w:tc>
          <w:tcPr>
            <w:tcW w:w="76" w:type="dxa"/>
          </w:tcPr>
          <w:p w14:paraId="7EC2AF45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DCADF55" w14:textId="3A044310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78,294</w:t>
            </w:r>
          </w:p>
        </w:tc>
        <w:tc>
          <w:tcPr>
            <w:tcW w:w="76" w:type="dxa"/>
          </w:tcPr>
          <w:p w14:paraId="3AE67DB2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770E9E2" w14:textId="508D873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76" w:type="dxa"/>
          </w:tcPr>
          <w:p w14:paraId="01C9633D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5F0D05C" w14:textId="608930FB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79,264</w:t>
            </w:r>
          </w:p>
        </w:tc>
      </w:tr>
      <w:tr w:rsidR="009C006B" w:rsidRPr="00187B10" w14:paraId="41AD0FBD" w14:textId="77777777" w:rsidTr="00CF76E2">
        <w:tc>
          <w:tcPr>
            <w:tcW w:w="2549" w:type="dxa"/>
          </w:tcPr>
          <w:p w14:paraId="2B65BC58" w14:textId="75D89A5B" w:rsidR="009C006B" w:rsidRPr="00187B10" w:rsidRDefault="009C006B" w:rsidP="00187B10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87B10">
              <w:rPr>
                <w:rFonts w:asciiTheme="majorBidi" w:hAnsiTheme="majorBidi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963" w:type="dxa"/>
            <w:gridSpan w:val="3"/>
          </w:tcPr>
          <w:p w14:paraId="78F749BE" w14:textId="0D365B77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1,686</w:t>
            </w:r>
          </w:p>
        </w:tc>
        <w:tc>
          <w:tcPr>
            <w:tcW w:w="79" w:type="dxa"/>
          </w:tcPr>
          <w:p w14:paraId="41D4ECB1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0892715" w14:textId="63D5C63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76" w:type="dxa"/>
          </w:tcPr>
          <w:p w14:paraId="48AD0FDE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2469D2D" w14:textId="25E51B4D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1,697</w:t>
            </w:r>
          </w:p>
        </w:tc>
        <w:tc>
          <w:tcPr>
            <w:tcW w:w="76" w:type="dxa"/>
          </w:tcPr>
          <w:p w14:paraId="5A08A5E8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8D197F7" w14:textId="63550FE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 w:hint="cs"/>
                <w:sz w:val="24"/>
                <w:szCs w:val="24"/>
                <w:cs/>
              </w:rPr>
              <w:t>8</w:t>
            </w:r>
            <w:r w:rsidRPr="00187B10">
              <w:rPr>
                <w:rFonts w:asciiTheme="majorBidi" w:hAnsiTheme="majorBidi" w:cstheme="majorBidi"/>
                <w:sz w:val="24"/>
                <w:szCs w:val="24"/>
              </w:rPr>
              <w:t>,859</w:t>
            </w:r>
          </w:p>
        </w:tc>
        <w:tc>
          <w:tcPr>
            <w:tcW w:w="76" w:type="dxa"/>
          </w:tcPr>
          <w:p w14:paraId="3BBF9AAC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09D9E50" w14:textId="3437969D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76" w:type="dxa"/>
          </w:tcPr>
          <w:p w14:paraId="79CF3721" w14:textId="77777777" w:rsidR="009C006B" w:rsidRPr="00187B10" w:rsidRDefault="009C006B" w:rsidP="00187B10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D82E58D" w14:textId="7E0ACA78" w:rsidR="009C006B" w:rsidRPr="00187B10" w:rsidRDefault="009C006B" w:rsidP="00187B1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87B10">
              <w:rPr>
                <w:rFonts w:asciiTheme="majorBidi" w:hAnsiTheme="majorBidi" w:cstheme="majorBidi"/>
                <w:sz w:val="24"/>
                <w:szCs w:val="24"/>
              </w:rPr>
              <w:t>8,870</w:t>
            </w:r>
          </w:p>
        </w:tc>
      </w:tr>
    </w:tbl>
    <w:p w14:paraId="6DE11E17" w14:textId="704C3A95" w:rsidR="007246C5" w:rsidRDefault="007246C5" w:rsidP="000F59BD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928C3E" w14:textId="6E1DD2FF" w:rsidR="00A10C20" w:rsidRPr="00BE4A64" w:rsidRDefault="00DA34DB" w:rsidP="00EC5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E4A64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7246C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0C20" w:rsidRPr="00BE4A6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BE4A6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E375D2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E375D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5F1AF01A" w14:textId="69E039B1" w:rsidR="00A10C20" w:rsidRPr="000D623A" w:rsidRDefault="00A10C20" w:rsidP="00EC59BB">
      <w:pPr>
        <w:tabs>
          <w:tab w:val="left" w:pos="540"/>
        </w:tabs>
        <w:spacing w:line="36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75D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E375D2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BE4A64">
        <w:rPr>
          <w:rFonts w:asciiTheme="majorBidi" w:hAnsiTheme="majorBidi" w:cstheme="majorBidi"/>
          <w:sz w:val="32"/>
          <w:szCs w:val="32"/>
        </w:rPr>
        <w:br/>
      </w:r>
      <w:r w:rsidR="00A3037D">
        <w:rPr>
          <w:rFonts w:asciiTheme="majorBidi" w:hAnsiTheme="majorBidi" w:cstheme="majorBidi"/>
          <w:sz w:val="32"/>
          <w:szCs w:val="32"/>
        </w:rPr>
        <w:t xml:space="preserve">11 </w:t>
      </w:r>
      <w:r w:rsidR="00A3037D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A3037D">
        <w:rPr>
          <w:rFonts w:asciiTheme="majorBidi" w:hAnsiTheme="majorBidi" w:cstheme="majorBidi"/>
          <w:sz w:val="32"/>
          <w:szCs w:val="32"/>
        </w:rPr>
        <w:t>2565</w:t>
      </w:r>
    </w:p>
    <w:sectPr w:rsidR="00A10C20" w:rsidRPr="000D623A" w:rsidSect="00746D0F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BB749" w14:textId="77777777" w:rsidR="001F3872" w:rsidRDefault="001F3872">
      <w:r>
        <w:separator/>
      </w:r>
    </w:p>
  </w:endnote>
  <w:endnote w:type="continuationSeparator" w:id="0">
    <w:p w14:paraId="585BA2AB" w14:textId="77777777" w:rsidR="001F3872" w:rsidRDefault="001F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8758" w14:textId="77777777" w:rsidR="00221028" w:rsidRPr="006342B8" w:rsidRDefault="00221028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A833E7" w14:textId="77777777" w:rsidR="00221028" w:rsidRDefault="00221028"/>
  <w:p w14:paraId="61DC0559" w14:textId="77777777" w:rsidR="00221028" w:rsidRDefault="002210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96C9" w14:textId="77777777" w:rsidR="00221028" w:rsidRDefault="00221028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AF9DF" w14:textId="77777777" w:rsidR="00221028" w:rsidRPr="006342B8" w:rsidRDefault="00221028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221028" w:rsidRDefault="00221028"/>
  <w:p w14:paraId="19E0E193" w14:textId="77777777" w:rsidR="00221028" w:rsidRDefault="0022102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2B10D" w14:textId="77777777" w:rsidR="00221028" w:rsidRDefault="00221028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C71A1" w14:textId="77777777" w:rsidR="001F3872" w:rsidRDefault="001F3872">
      <w:r>
        <w:separator/>
      </w:r>
    </w:p>
  </w:footnote>
  <w:footnote w:type="continuationSeparator" w:id="0">
    <w:p w14:paraId="6A114D4F" w14:textId="77777777" w:rsidR="001F3872" w:rsidRDefault="001F3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9A432E2" w14:textId="77777777" w:rsidR="00221028" w:rsidRDefault="00221028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B40EFBB" w14:textId="77777777" w:rsidR="00221028" w:rsidRPr="0020624A" w:rsidRDefault="00221028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539946D" w14:textId="77777777" w:rsidR="00221028" w:rsidRDefault="00221028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CFFFBFB" w14:textId="77777777" w:rsidR="00221028" w:rsidRPr="00126CCB" w:rsidRDefault="00F41878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B973392" w14:textId="77777777" w:rsidR="00221028" w:rsidRDefault="00221028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2A2573B" w14:textId="77777777" w:rsidR="00221028" w:rsidRPr="0020624A" w:rsidRDefault="00221028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8F9618E" w14:textId="77777777" w:rsidR="00221028" w:rsidRPr="00005122" w:rsidRDefault="00221028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221028" w:rsidRDefault="00221028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221028" w:rsidRPr="0020624A" w:rsidRDefault="00221028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221028" w:rsidRDefault="00221028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221028" w:rsidRPr="00126CCB" w:rsidRDefault="00F41878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221028" w:rsidRDefault="00221028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221028" w:rsidRPr="0020624A" w:rsidRDefault="00221028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375D2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4B950A09" w14:textId="77777777" w:rsidR="00221028" w:rsidRDefault="00221028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FAEE1FF" w14:textId="77777777" w:rsidR="00221028" w:rsidRPr="00005122" w:rsidRDefault="00F41878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794A9FBC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9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836072912">
    <w:abstractNumId w:val="6"/>
  </w:num>
  <w:num w:numId="2" w16cid:durableId="1788350383">
    <w:abstractNumId w:val="5"/>
  </w:num>
  <w:num w:numId="3" w16cid:durableId="255528140">
    <w:abstractNumId w:val="9"/>
  </w:num>
  <w:num w:numId="4" w16cid:durableId="1514688259">
    <w:abstractNumId w:val="7"/>
  </w:num>
  <w:num w:numId="5" w16cid:durableId="1666323006">
    <w:abstractNumId w:val="8"/>
  </w:num>
  <w:num w:numId="6" w16cid:durableId="83454838">
    <w:abstractNumId w:val="3"/>
  </w:num>
  <w:num w:numId="7" w16cid:durableId="2041389653">
    <w:abstractNumId w:val="2"/>
  </w:num>
  <w:num w:numId="8" w16cid:durableId="16933038">
    <w:abstractNumId w:val="0"/>
  </w:num>
  <w:num w:numId="9" w16cid:durableId="8223564">
    <w:abstractNumId w:val="1"/>
  </w:num>
  <w:num w:numId="10" w16cid:durableId="1267035669">
    <w:abstractNumId w:val="4"/>
  </w:num>
  <w:num w:numId="11" w16cid:durableId="2078438116">
    <w:abstractNumId w:val="24"/>
  </w:num>
  <w:num w:numId="12" w16cid:durableId="449512466">
    <w:abstractNumId w:val="19"/>
  </w:num>
  <w:num w:numId="13" w16cid:durableId="1299142517">
    <w:abstractNumId w:val="32"/>
  </w:num>
  <w:num w:numId="14" w16cid:durableId="1942445986">
    <w:abstractNumId w:val="22"/>
  </w:num>
  <w:num w:numId="15" w16cid:durableId="404373664">
    <w:abstractNumId w:val="26"/>
  </w:num>
  <w:num w:numId="16" w16cid:durableId="1420760209">
    <w:abstractNumId w:val="30"/>
  </w:num>
  <w:num w:numId="17" w16cid:durableId="166989094">
    <w:abstractNumId w:val="27"/>
  </w:num>
  <w:num w:numId="18" w16cid:durableId="714963533">
    <w:abstractNumId w:val="21"/>
  </w:num>
  <w:num w:numId="19" w16cid:durableId="1523200439">
    <w:abstractNumId w:val="10"/>
  </w:num>
  <w:num w:numId="20" w16cid:durableId="1330671945">
    <w:abstractNumId w:val="34"/>
  </w:num>
  <w:num w:numId="21" w16cid:durableId="764810144">
    <w:abstractNumId w:val="18"/>
  </w:num>
  <w:num w:numId="22" w16cid:durableId="1720321621">
    <w:abstractNumId w:val="28"/>
  </w:num>
  <w:num w:numId="23" w16cid:durableId="197937962">
    <w:abstractNumId w:val="11"/>
  </w:num>
  <w:num w:numId="24" w16cid:durableId="1922328133">
    <w:abstractNumId w:val="13"/>
  </w:num>
  <w:num w:numId="25" w16cid:durableId="1762950477">
    <w:abstractNumId w:val="36"/>
  </w:num>
  <w:num w:numId="26" w16cid:durableId="96746878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7179111">
    <w:abstractNumId w:val="25"/>
  </w:num>
  <w:num w:numId="28" w16cid:durableId="1510020240">
    <w:abstractNumId w:val="29"/>
  </w:num>
  <w:num w:numId="29" w16cid:durableId="1226254446">
    <w:abstractNumId w:val="15"/>
  </w:num>
  <w:num w:numId="30" w16cid:durableId="698092197">
    <w:abstractNumId w:val="16"/>
  </w:num>
  <w:num w:numId="31" w16cid:durableId="187833452">
    <w:abstractNumId w:val="14"/>
  </w:num>
  <w:num w:numId="32" w16cid:durableId="1806502711">
    <w:abstractNumId w:val="35"/>
  </w:num>
  <w:num w:numId="33" w16cid:durableId="559752973">
    <w:abstractNumId w:val="20"/>
  </w:num>
  <w:num w:numId="34" w16cid:durableId="310719153">
    <w:abstractNumId w:val="17"/>
  </w:num>
  <w:num w:numId="35" w16cid:durableId="1340622210">
    <w:abstractNumId w:val="33"/>
  </w:num>
  <w:num w:numId="36" w16cid:durableId="819616240">
    <w:abstractNumId w:val="12"/>
  </w:num>
  <w:num w:numId="37" w16cid:durableId="1780251523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45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69E7"/>
    <w:rsid w:val="00007698"/>
    <w:rsid w:val="0000794B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95D"/>
    <w:rsid w:val="0002417E"/>
    <w:rsid w:val="00024195"/>
    <w:rsid w:val="00024307"/>
    <w:rsid w:val="0002441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10B"/>
    <w:rsid w:val="00030341"/>
    <w:rsid w:val="00030C7B"/>
    <w:rsid w:val="00030D8A"/>
    <w:rsid w:val="00030EED"/>
    <w:rsid w:val="000312C1"/>
    <w:rsid w:val="00031EED"/>
    <w:rsid w:val="00032647"/>
    <w:rsid w:val="00032668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4B"/>
    <w:rsid w:val="00044D9A"/>
    <w:rsid w:val="000452CB"/>
    <w:rsid w:val="0004540A"/>
    <w:rsid w:val="00045B12"/>
    <w:rsid w:val="00046374"/>
    <w:rsid w:val="000468C9"/>
    <w:rsid w:val="000470E1"/>
    <w:rsid w:val="0004776E"/>
    <w:rsid w:val="00047961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439"/>
    <w:rsid w:val="000648E3"/>
    <w:rsid w:val="00064BE6"/>
    <w:rsid w:val="0006521C"/>
    <w:rsid w:val="00066173"/>
    <w:rsid w:val="000666B2"/>
    <w:rsid w:val="00066DA3"/>
    <w:rsid w:val="00067A69"/>
    <w:rsid w:val="00067B5A"/>
    <w:rsid w:val="00070006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52E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BA7"/>
    <w:rsid w:val="000805B5"/>
    <w:rsid w:val="00080D7F"/>
    <w:rsid w:val="00080E04"/>
    <w:rsid w:val="00081D58"/>
    <w:rsid w:val="00081DD4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9D7"/>
    <w:rsid w:val="00085BD3"/>
    <w:rsid w:val="00086011"/>
    <w:rsid w:val="00086397"/>
    <w:rsid w:val="0008685F"/>
    <w:rsid w:val="00086F8F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3605"/>
    <w:rsid w:val="000A367D"/>
    <w:rsid w:val="000A39AE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0F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4E5"/>
    <w:rsid w:val="000D4553"/>
    <w:rsid w:val="000D4650"/>
    <w:rsid w:val="000D4728"/>
    <w:rsid w:val="000D4B64"/>
    <w:rsid w:val="000D4E37"/>
    <w:rsid w:val="000D4EFD"/>
    <w:rsid w:val="000D50E7"/>
    <w:rsid w:val="000D5612"/>
    <w:rsid w:val="000D579A"/>
    <w:rsid w:val="000D5E85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0FEC"/>
    <w:rsid w:val="000E30B9"/>
    <w:rsid w:val="000E37CF"/>
    <w:rsid w:val="000E3A05"/>
    <w:rsid w:val="000E3A61"/>
    <w:rsid w:val="000E3EA2"/>
    <w:rsid w:val="000E41E9"/>
    <w:rsid w:val="000E4DD6"/>
    <w:rsid w:val="000E4F81"/>
    <w:rsid w:val="000E5F0B"/>
    <w:rsid w:val="000E68F8"/>
    <w:rsid w:val="000E71E1"/>
    <w:rsid w:val="000E7241"/>
    <w:rsid w:val="000E7737"/>
    <w:rsid w:val="000E7942"/>
    <w:rsid w:val="000E7B6B"/>
    <w:rsid w:val="000F045F"/>
    <w:rsid w:val="000F04F7"/>
    <w:rsid w:val="000F06D4"/>
    <w:rsid w:val="000F0B2A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3EB5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67D1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09D"/>
    <w:rsid w:val="001050E7"/>
    <w:rsid w:val="0010518D"/>
    <w:rsid w:val="00105500"/>
    <w:rsid w:val="001058CC"/>
    <w:rsid w:val="00106141"/>
    <w:rsid w:val="001064A6"/>
    <w:rsid w:val="00106695"/>
    <w:rsid w:val="0010678D"/>
    <w:rsid w:val="00106A7B"/>
    <w:rsid w:val="0010735A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4F2B"/>
    <w:rsid w:val="00115418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C8C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03B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C6"/>
    <w:rsid w:val="00154B3C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E21"/>
    <w:rsid w:val="00157FB4"/>
    <w:rsid w:val="001601D5"/>
    <w:rsid w:val="0016069B"/>
    <w:rsid w:val="001609C9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134"/>
    <w:rsid w:val="00173F01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618"/>
    <w:rsid w:val="00184BAD"/>
    <w:rsid w:val="00185446"/>
    <w:rsid w:val="00185801"/>
    <w:rsid w:val="00185D4A"/>
    <w:rsid w:val="001864E4"/>
    <w:rsid w:val="001874C4"/>
    <w:rsid w:val="00187555"/>
    <w:rsid w:val="00187B10"/>
    <w:rsid w:val="00187D91"/>
    <w:rsid w:val="0019104F"/>
    <w:rsid w:val="0019143D"/>
    <w:rsid w:val="00191877"/>
    <w:rsid w:val="00191BF7"/>
    <w:rsid w:val="00191CE0"/>
    <w:rsid w:val="0019297B"/>
    <w:rsid w:val="00192C0C"/>
    <w:rsid w:val="001932FD"/>
    <w:rsid w:val="00193C6C"/>
    <w:rsid w:val="0019501A"/>
    <w:rsid w:val="0019554F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606"/>
    <w:rsid w:val="001A182A"/>
    <w:rsid w:val="001A1995"/>
    <w:rsid w:val="001A2111"/>
    <w:rsid w:val="001A3646"/>
    <w:rsid w:val="001A37EF"/>
    <w:rsid w:val="001A3BA4"/>
    <w:rsid w:val="001A40B6"/>
    <w:rsid w:val="001A42DC"/>
    <w:rsid w:val="001A454E"/>
    <w:rsid w:val="001A4833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A05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5D66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4E1E"/>
    <w:rsid w:val="001C50AA"/>
    <w:rsid w:val="001C531E"/>
    <w:rsid w:val="001C5978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245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396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872"/>
    <w:rsid w:val="001F3979"/>
    <w:rsid w:val="001F3C6F"/>
    <w:rsid w:val="001F4391"/>
    <w:rsid w:val="001F4710"/>
    <w:rsid w:val="001F49D6"/>
    <w:rsid w:val="001F4CA9"/>
    <w:rsid w:val="001F5578"/>
    <w:rsid w:val="001F5AB3"/>
    <w:rsid w:val="001F67FB"/>
    <w:rsid w:val="0020003A"/>
    <w:rsid w:val="00200073"/>
    <w:rsid w:val="002000D3"/>
    <w:rsid w:val="00200329"/>
    <w:rsid w:val="00200808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7124"/>
    <w:rsid w:val="002171EE"/>
    <w:rsid w:val="0021756D"/>
    <w:rsid w:val="00217EE5"/>
    <w:rsid w:val="00220684"/>
    <w:rsid w:val="002206CD"/>
    <w:rsid w:val="00221028"/>
    <w:rsid w:val="00221132"/>
    <w:rsid w:val="00221623"/>
    <w:rsid w:val="00222022"/>
    <w:rsid w:val="00222093"/>
    <w:rsid w:val="00222566"/>
    <w:rsid w:val="0022282B"/>
    <w:rsid w:val="00223295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10D2"/>
    <w:rsid w:val="002316F4"/>
    <w:rsid w:val="002324E9"/>
    <w:rsid w:val="002332DD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4F7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47C7A"/>
    <w:rsid w:val="00247ECE"/>
    <w:rsid w:val="00250267"/>
    <w:rsid w:val="0025055A"/>
    <w:rsid w:val="00250AF1"/>
    <w:rsid w:val="00250E75"/>
    <w:rsid w:val="00251331"/>
    <w:rsid w:val="00252743"/>
    <w:rsid w:val="002527DE"/>
    <w:rsid w:val="00252C2C"/>
    <w:rsid w:val="00252D90"/>
    <w:rsid w:val="0025390E"/>
    <w:rsid w:val="00253B5E"/>
    <w:rsid w:val="002543F0"/>
    <w:rsid w:val="00254462"/>
    <w:rsid w:val="002545F7"/>
    <w:rsid w:val="002550D1"/>
    <w:rsid w:val="00255981"/>
    <w:rsid w:val="00255BC3"/>
    <w:rsid w:val="0025637C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79F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717"/>
    <w:rsid w:val="00272819"/>
    <w:rsid w:val="00272DBE"/>
    <w:rsid w:val="00273580"/>
    <w:rsid w:val="0027362B"/>
    <w:rsid w:val="00274E12"/>
    <w:rsid w:val="00275196"/>
    <w:rsid w:val="002754E8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58C0"/>
    <w:rsid w:val="002866A2"/>
    <w:rsid w:val="0028728C"/>
    <w:rsid w:val="002872C8"/>
    <w:rsid w:val="00287662"/>
    <w:rsid w:val="00287A59"/>
    <w:rsid w:val="00287ADD"/>
    <w:rsid w:val="00287FFC"/>
    <w:rsid w:val="0029027D"/>
    <w:rsid w:val="00290863"/>
    <w:rsid w:val="00290BF0"/>
    <w:rsid w:val="00291109"/>
    <w:rsid w:val="002911B9"/>
    <w:rsid w:val="00291A99"/>
    <w:rsid w:val="00292061"/>
    <w:rsid w:val="00292CB4"/>
    <w:rsid w:val="00294CB5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549"/>
    <w:rsid w:val="002A49FC"/>
    <w:rsid w:val="002A4C86"/>
    <w:rsid w:val="002A50B8"/>
    <w:rsid w:val="002A5479"/>
    <w:rsid w:val="002A5599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3E"/>
    <w:rsid w:val="002B24A2"/>
    <w:rsid w:val="002B26F2"/>
    <w:rsid w:val="002B2B74"/>
    <w:rsid w:val="002B2FEF"/>
    <w:rsid w:val="002B3467"/>
    <w:rsid w:val="002B371E"/>
    <w:rsid w:val="002B3F00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6BD8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1A6"/>
    <w:rsid w:val="002D0BC6"/>
    <w:rsid w:val="002D0C2F"/>
    <w:rsid w:val="002D13C9"/>
    <w:rsid w:val="002D1A53"/>
    <w:rsid w:val="002D21D7"/>
    <w:rsid w:val="002D2204"/>
    <w:rsid w:val="002D3342"/>
    <w:rsid w:val="002D37E6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372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9EB"/>
    <w:rsid w:val="00321C75"/>
    <w:rsid w:val="003220A1"/>
    <w:rsid w:val="00322214"/>
    <w:rsid w:val="00322962"/>
    <w:rsid w:val="003229EA"/>
    <w:rsid w:val="00322C08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38C"/>
    <w:rsid w:val="0033744B"/>
    <w:rsid w:val="00337964"/>
    <w:rsid w:val="00340269"/>
    <w:rsid w:val="00340271"/>
    <w:rsid w:val="00340C23"/>
    <w:rsid w:val="0034100E"/>
    <w:rsid w:val="00341296"/>
    <w:rsid w:val="0034137C"/>
    <w:rsid w:val="00341669"/>
    <w:rsid w:val="00341769"/>
    <w:rsid w:val="003419DA"/>
    <w:rsid w:val="00341C69"/>
    <w:rsid w:val="00341F22"/>
    <w:rsid w:val="0034215D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14D"/>
    <w:rsid w:val="003473CE"/>
    <w:rsid w:val="0035055E"/>
    <w:rsid w:val="00350BAF"/>
    <w:rsid w:val="00351477"/>
    <w:rsid w:val="00352D78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09C"/>
    <w:rsid w:val="00363812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905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7A3C"/>
    <w:rsid w:val="00377C67"/>
    <w:rsid w:val="00377F02"/>
    <w:rsid w:val="003802F6"/>
    <w:rsid w:val="0038051A"/>
    <w:rsid w:val="0038067F"/>
    <w:rsid w:val="00380AE6"/>
    <w:rsid w:val="00380D06"/>
    <w:rsid w:val="00380DF0"/>
    <w:rsid w:val="0038190D"/>
    <w:rsid w:val="0038219A"/>
    <w:rsid w:val="00382449"/>
    <w:rsid w:val="00382CB2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58A2"/>
    <w:rsid w:val="00386A19"/>
    <w:rsid w:val="00387A7C"/>
    <w:rsid w:val="00387D61"/>
    <w:rsid w:val="00387FBD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481B"/>
    <w:rsid w:val="00395193"/>
    <w:rsid w:val="003955BF"/>
    <w:rsid w:val="003958D1"/>
    <w:rsid w:val="00396236"/>
    <w:rsid w:val="0039675E"/>
    <w:rsid w:val="00396AF7"/>
    <w:rsid w:val="003970E3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966"/>
    <w:rsid w:val="003B3E3B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B7CA7"/>
    <w:rsid w:val="003C0B96"/>
    <w:rsid w:val="003C24D9"/>
    <w:rsid w:val="003C2BB2"/>
    <w:rsid w:val="003C2D7F"/>
    <w:rsid w:val="003C315C"/>
    <w:rsid w:val="003C31B0"/>
    <w:rsid w:val="003C340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8B3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B51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10C52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5C96"/>
    <w:rsid w:val="004161F4"/>
    <w:rsid w:val="004163B2"/>
    <w:rsid w:val="00416999"/>
    <w:rsid w:val="00416BBB"/>
    <w:rsid w:val="00416E76"/>
    <w:rsid w:val="004175B1"/>
    <w:rsid w:val="00417A05"/>
    <w:rsid w:val="00417A9D"/>
    <w:rsid w:val="00417EAB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989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62C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6F4D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3EA1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507"/>
    <w:rsid w:val="00487F30"/>
    <w:rsid w:val="0049029E"/>
    <w:rsid w:val="00490CE8"/>
    <w:rsid w:val="0049107B"/>
    <w:rsid w:val="00491F92"/>
    <w:rsid w:val="004926BE"/>
    <w:rsid w:val="00492920"/>
    <w:rsid w:val="00492FC8"/>
    <w:rsid w:val="00493C73"/>
    <w:rsid w:val="00493E4D"/>
    <w:rsid w:val="00494032"/>
    <w:rsid w:val="00494055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97A10"/>
    <w:rsid w:val="004A0F44"/>
    <w:rsid w:val="004A104D"/>
    <w:rsid w:val="004A1276"/>
    <w:rsid w:val="004A138D"/>
    <w:rsid w:val="004A1F48"/>
    <w:rsid w:val="004A381A"/>
    <w:rsid w:val="004A3A68"/>
    <w:rsid w:val="004A3DF5"/>
    <w:rsid w:val="004A45AB"/>
    <w:rsid w:val="004A47B1"/>
    <w:rsid w:val="004A47F6"/>
    <w:rsid w:val="004A498A"/>
    <w:rsid w:val="004A5229"/>
    <w:rsid w:val="004A52E5"/>
    <w:rsid w:val="004A6835"/>
    <w:rsid w:val="004A6AD8"/>
    <w:rsid w:val="004A6F5B"/>
    <w:rsid w:val="004A763C"/>
    <w:rsid w:val="004A7A19"/>
    <w:rsid w:val="004A7AE5"/>
    <w:rsid w:val="004B0556"/>
    <w:rsid w:val="004B0F49"/>
    <w:rsid w:val="004B1168"/>
    <w:rsid w:val="004B168D"/>
    <w:rsid w:val="004B200B"/>
    <w:rsid w:val="004B2055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926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AA7"/>
    <w:rsid w:val="004C6B04"/>
    <w:rsid w:val="004C6CF0"/>
    <w:rsid w:val="004C7483"/>
    <w:rsid w:val="004C7CA2"/>
    <w:rsid w:val="004C7F2D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5A"/>
    <w:rsid w:val="004D68D2"/>
    <w:rsid w:val="004D767F"/>
    <w:rsid w:val="004D78A6"/>
    <w:rsid w:val="004D78BF"/>
    <w:rsid w:val="004D7A83"/>
    <w:rsid w:val="004D7CB3"/>
    <w:rsid w:val="004E0018"/>
    <w:rsid w:val="004E01F4"/>
    <w:rsid w:val="004E0587"/>
    <w:rsid w:val="004E16E1"/>
    <w:rsid w:val="004E1C4E"/>
    <w:rsid w:val="004E2425"/>
    <w:rsid w:val="004E2450"/>
    <w:rsid w:val="004E2737"/>
    <w:rsid w:val="004E275D"/>
    <w:rsid w:val="004E29A2"/>
    <w:rsid w:val="004E2EF4"/>
    <w:rsid w:val="004E3936"/>
    <w:rsid w:val="004E39B8"/>
    <w:rsid w:val="004E3DE9"/>
    <w:rsid w:val="004E43D6"/>
    <w:rsid w:val="004E490D"/>
    <w:rsid w:val="004E4C60"/>
    <w:rsid w:val="004E568C"/>
    <w:rsid w:val="004E5C2F"/>
    <w:rsid w:val="004E5F8F"/>
    <w:rsid w:val="004E77AF"/>
    <w:rsid w:val="004E7B8C"/>
    <w:rsid w:val="004E7E2E"/>
    <w:rsid w:val="004E7F81"/>
    <w:rsid w:val="004F14CD"/>
    <w:rsid w:val="004F1827"/>
    <w:rsid w:val="004F1DE4"/>
    <w:rsid w:val="004F1E94"/>
    <w:rsid w:val="004F1FA2"/>
    <w:rsid w:val="004F3006"/>
    <w:rsid w:val="004F4B44"/>
    <w:rsid w:val="004F4C74"/>
    <w:rsid w:val="004F5057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81C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8F9"/>
    <w:rsid w:val="0051399F"/>
    <w:rsid w:val="005142D5"/>
    <w:rsid w:val="005144CA"/>
    <w:rsid w:val="00515630"/>
    <w:rsid w:val="00515713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35"/>
    <w:rsid w:val="00532301"/>
    <w:rsid w:val="005328F0"/>
    <w:rsid w:val="0053290C"/>
    <w:rsid w:val="00534837"/>
    <w:rsid w:val="005348FC"/>
    <w:rsid w:val="00535028"/>
    <w:rsid w:val="00535330"/>
    <w:rsid w:val="005365D9"/>
    <w:rsid w:val="005369E5"/>
    <w:rsid w:val="00537510"/>
    <w:rsid w:val="00541698"/>
    <w:rsid w:val="00541C4B"/>
    <w:rsid w:val="00541CBE"/>
    <w:rsid w:val="005428B1"/>
    <w:rsid w:val="005429D9"/>
    <w:rsid w:val="00542FDD"/>
    <w:rsid w:val="00543264"/>
    <w:rsid w:val="00543CB3"/>
    <w:rsid w:val="00543CB5"/>
    <w:rsid w:val="0054432B"/>
    <w:rsid w:val="005448AD"/>
    <w:rsid w:val="00544DD8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176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0E0F"/>
    <w:rsid w:val="00561237"/>
    <w:rsid w:val="00561718"/>
    <w:rsid w:val="00562C8C"/>
    <w:rsid w:val="005631EB"/>
    <w:rsid w:val="005639DF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3D75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D17"/>
    <w:rsid w:val="005A1EDD"/>
    <w:rsid w:val="005A2091"/>
    <w:rsid w:val="005A2AB3"/>
    <w:rsid w:val="005A3945"/>
    <w:rsid w:val="005A3D50"/>
    <w:rsid w:val="005A3F3D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09A4"/>
    <w:rsid w:val="005C0FEB"/>
    <w:rsid w:val="005C10C4"/>
    <w:rsid w:val="005C11AC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51DB"/>
    <w:rsid w:val="005C5567"/>
    <w:rsid w:val="005C5D09"/>
    <w:rsid w:val="005C5E1B"/>
    <w:rsid w:val="005C6367"/>
    <w:rsid w:val="005C66C5"/>
    <w:rsid w:val="005C7101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1FCD"/>
    <w:rsid w:val="005D22F4"/>
    <w:rsid w:val="005D23D8"/>
    <w:rsid w:val="005D2865"/>
    <w:rsid w:val="005D287C"/>
    <w:rsid w:val="005D300F"/>
    <w:rsid w:val="005D340F"/>
    <w:rsid w:val="005D35B1"/>
    <w:rsid w:val="005D3B6C"/>
    <w:rsid w:val="005D4264"/>
    <w:rsid w:val="005D45E3"/>
    <w:rsid w:val="005D4610"/>
    <w:rsid w:val="005D4938"/>
    <w:rsid w:val="005D4FB7"/>
    <w:rsid w:val="005D50E8"/>
    <w:rsid w:val="005D6393"/>
    <w:rsid w:val="005D6641"/>
    <w:rsid w:val="005D6DC7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1632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97A"/>
    <w:rsid w:val="005E75A5"/>
    <w:rsid w:val="005E77B8"/>
    <w:rsid w:val="005F09CC"/>
    <w:rsid w:val="005F0C60"/>
    <w:rsid w:val="005F142B"/>
    <w:rsid w:val="005F18C1"/>
    <w:rsid w:val="005F1BFC"/>
    <w:rsid w:val="005F20FC"/>
    <w:rsid w:val="005F250D"/>
    <w:rsid w:val="005F280B"/>
    <w:rsid w:val="005F2BE9"/>
    <w:rsid w:val="005F3454"/>
    <w:rsid w:val="005F39F5"/>
    <w:rsid w:val="005F3A54"/>
    <w:rsid w:val="005F3BC2"/>
    <w:rsid w:val="005F3C8B"/>
    <w:rsid w:val="005F3F04"/>
    <w:rsid w:val="005F4184"/>
    <w:rsid w:val="005F43D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ABD"/>
    <w:rsid w:val="005F7E16"/>
    <w:rsid w:val="0060003E"/>
    <w:rsid w:val="00600126"/>
    <w:rsid w:val="006003DD"/>
    <w:rsid w:val="00600551"/>
    <w:rsid w:val="00600610"/>
    <w:rsid w:val="00600D66"/>
    <w:rsid w:val="00600EBC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3F1"/>
    <w:rsid w:val="00606566"/>
    <w:rsid w:val="00606845"/>
    <w:rsid w:val="006071AE"/>
    <w:rsid w:val="006078BF"/>
    <w:rsid w:val="00607A7D"/>
    <w:rsid w:val="00607BDD"/>
    <w:rsid w:val="00607DDD"/>
    <w:rsid w:val="00610174"/>
    <w:rsid w:val="00610AB8"/>
    <w:rsid w:val="00610D56"/>
    <w:rsid w:val="00611161"/>
    <w:rsid w:val="00611566"/>
    <w:rsid w:val="006118B8"/>
    <w:rsid w:val="006124A4"/>
    <w:rsid w:val="00612BB3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896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1F9"/>
    <w:rsid w:val="006276AF"/>
    <w:rsid w:val="00627E25"/>
    <w:rsid w:val="0063026E"/>
    <w:rsid w:val="006303A5"/>
    <w:rsid w:val="006321D2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938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921"/>
    <w:rsid w:val="00645954"/>
    <w:rsid w:val="0064598F"/>
    <w:rsid w:val="00646DD3"/>
    <w:rsid w:val="00646F85"/>
    <w:rsid w:val="006477F2"/>
    <w:rsid w:val="006478AF"/>
    <w:rsid w:val="00647ABF"/>
    <w:rsid w:val="00650386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95E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C70"/>
    <w:rsid w:val="00660D55"/>
    <w:rsid w:val="0066102C"/>
    <w:rsid w:val="0066156A"/>
    <w:rsid w:val="00661993"/>
    <w:rsid w:val="00661A7C"/>
    <w:rsid w:val="00662351"/>
    <w:rsid w:val="00662361"/>
    <w:rsid w:val="006624A8"/>
    <w:rsid w:val="00662B26"/>
    <w:rsid w:val="00662D54"/>
    <w:rsid w:val="0066339B"/>
    <w:rsid w:val="0066446F"/>
    <w:rsid w:val="006644A9"/>
    <w:rsid w:val="00664C6D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2611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C9D"/>
    <w:rsid w:val="00675E24"/>
    <w:rsid w:val="00676009"/>
    <w:rsid w:val="0067621E"/>
    <w:rsid w:val="00677A3D"/>
    <w:rsid w:val="00677AF2"/>
    <w:rsid w:val="006804CC"/>
    <w:rsid w:val="0068071F"/>
    <w:rsid w:val="006807C6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8D5"/>
    <w:rsid w:val="00692EDC"/>
    <w:rsid w:val="00693068"/>
    <w:rsid w:val="00693F75"/>
    <w:rsid w:val="00694066"/>
    <w:rsid w:val="006940F4"/>
    <w:rsid w:val="0069415E"/>
    <w:rsid w:val="00694164"/>
    <w:rsid w:val="0069474C"/>
    <w:rsid w:val="00695611"/>
    <w:rsid w:val="00695761"/>
    <w:rsid w:val="00695FDF"/>
    <w:rsid w:val="006961ED"/>
    <w:rsid w:val="00696325"/>
    <w:rsid w:val="0069796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215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023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4D25"/>
    <w:rsid w:val="006B5404"/>
    <w:rsid w:val="006B5631"/>
    <w:rsid w:val="006B59AD"/>
    <w:rsid w:val="006B5B7E"/>
    <w:rsid w:val="006B628E"/>
    <w:rsid w:val="006B6330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0ABB"/>
    <w:rsid w:val="006C0AE3"/>
    <w:rsid w:val="006C1CC4"/>
    <w:rsid w:val="006C222B"/>
    <w:rsid w:val="006C255E"/>
    <w:rsid w:val="006C2ADA"/>
    <w:rsid w:val="006C2D38"/>
    <w:rsid w:val="006C2E93"/>
    <w:rsid w:val="006C35A9"/>
    <w:rsid w:val="006C3CA6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711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184"/>
    <w:rsid w:val="006E04CC"/>
    <w:rsid w:val="006E05D3"/>
    <w:rsid w:val="006E070C"/>
    <w:rsid w:val="006E0D0B"/>
    <w:rsid w:val="006E1083"/>
    <w:rsid w:val="006E247E"/>
    <w:rsid w:val="006E2F46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59B"/>
    <w:rsid w:val="006F7677"/>
    <w:rsid w:val="00700661"/>
    <w:rsid w:val="0070191C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5F95"/>
    <w:rsid w:val="007061B0"/>
    <w:rsid w:val="007062E5"/>
    <w:rsid w:val="0070640C"/>
    <w:rsid w:val="00706509"/>
    <w:rsid w:val="00706728"/>
    <w:rsid w:val="00707504"/>
    <w:rsid w:val="0071077E"/>
    <w:rsid w:val="00710C63"/>
    <w:rsid w:val="00710CF1"/>
    <w:rsid w:val="00710FDF"/>
    <w:rsid w:val="007110ED"/>
    <w:rsid w:val="00711279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C3D"/>
    <w:rsid w:val="00717EF2"/>
    <w:rsid w:val="00720450"/>
    <w:rsid w:val="007207CA"/>
    <w:rsid w:val="00720A0B"/>
    <w:rsid w:val="007213F1"/>
    <w:rsid w:val="007218E5"/>
    <w:rsid w:val="00722590"/>
    <w:rsid w:val="0072343C"/>
    <w:rsid w:val="0072367E"/>
    <w:rsid w:val="00723AA1"/>
    <w:rsid w:val="007246C5"/>
    <w:rsid w:val="00724BA9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412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AB1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461"/>
    <w:rsid w:val="00763751"/>
    <w:rsid w:val="00763E1B"/>
    <w:rsid w:val="0076411B"/>
    <w:rsid w:val="00764218"/>
    <w:rsid w:val="00764C88"/>
    <w:rsid w:val="00764DD0"/>
    <w:rsid w:val="00765F62"/>
    <w:rsid w:val="0076683A"/>
    <w:rsid w:val="00766D56"/>
    <w:rsid w:val="00767177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6E0"/>
    <w:rsid w:val="0077573B"/>
    <w:rsid w:val="00776C54"/>
    <w:rsid w:val="00776CDC"/>
    <w:rsid w:val="00777402"/>
    <w:rsid w:val="00777BEE"/>
    <w:rsid w:val="00777EAA"/>
    <w:rsid w:val="00780E79"/>
    <w:rsid w:val="007811CD"/>
    <w:rsid w:val="00781BC7"/>
    <w:rsid w:val="00782165"/>
    <w:rsid w:val="00782478"/>
    <w:rsid w:val="00782A4E"/>
    <w:rsid w:val="00782B12"/>
    <w:rsid w:val="00782DF0"/>
    <w:rsid w:val="00783361"/>
    <w:rsid w:val="007836D6"/>
    <w:rsid w:val="00783771"/>
    <w:rsid w:val="00783B06"/>
    <w:rsid w:val="00783B3C"/>
    <w:rsid w:val="00783E7F"/>
    <w:rsid w:val="00784A57"/>
    <w:rsid w:val="00784E9A"/>
    <w:rsid w:val="00784EFD"/>
    <w:rsid w:val="007855CF"/>
    <w:rsid w:val="00785B82"/>
    <w:rsid w:val="00785BE5"/>
    <w:rsid w:val="00786147"/>
    <w:rsid w:val="00786E3D"/>
    <w:rsid w:val="0078734C"/>
    <w:rsid w:val="007875C7"/>
    <w:rsid w:val="007877B9"/>
    <w:rsid w:val="00787832"/>
    <w:rsid w:val="00787844"/>
    <w:rsid w:val="00791739"/>
    <w:rsid w:val="00791988"/>
    <w:rsid w:val="00791A41"/>
    <w:rsid w:val="007923E5"/>
    <w:rsid w:val="0079257C"/>
    <w:rsid w:val="00792697"/>
    <w:rsid w:val="007928F9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2AC"/>
    <w:rsid w:val="007A0A1B"/>
    <w:rsid w:val="007A0C23"/>
    <w:rsid w:val="007A0F8A"/>
    <w:rsid w:val="007A0F95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21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20F"/>
    <w:rsid w:val="007C0534"/>
    <w:rsid w:val="007C0638"/>
    <w:rsid w:val="007C0BF1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C77D2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0D"/>
    <w:rsid w:val="007D4481"/>
    <w:rsid w:val="007D448F"/>
    <w:rsid w:val="007D472D"/>
    <w:rsid w:val="007D4BD9"/>
    <w:rsid w:val="007D4C3C"/>
    <w:rsid w:val="007D52E2"/>
    <w:rsid w:val="007D5686"/>
    <w:rsid w:val="007D6964"/>
    <w:rsid w:val="007D6A11"/>
    <w:rsid w:val="007D6C0C"/>
    <w:rsid w:val="007D73B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4BC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AAA"/>
    <w:rsid w:val="007F0CD2"/>
    <w:rsid w:val="007F0D12"/>
    <w:rsid w:val="007F1DF3"/>
    <w:rsid w:val="007F2019"/>
    <w:rsid w:val="007F2F44"/>
    <w:rsid w:val="007F2FB3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8004AF"/>
    <w:rsid w:val="0080072F"/>
    <w:rsid w:val="00800919"/>
    <w:rsid w:val="00800B75"/>
    <w:rsid w:val="00801008"/>
    <w:rsid w:val="00801C04"/>
    <w:rsid w:val="00801D52"/>
    <w:rsid w:val="0080215A"/>
    <w:rsid w:val="00802C10"/>
    <w:rsid w:val="00802D29"/>
    <w:rsid w:val="008033ED"/>
    <w:rsid w:val="008046A9"/>
    <w:rsid w:val="00804E69"/>
    <w:rsid w:val="00806126"/>
    <w:rsid w:val="0080616B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5599"/>
    <w:rsid w:val="008160B4"/>
    <w:rsid w:val="0081646D"/>
    <w:rsid w:val="008164D0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73F"/>
    <w:rsid w:val="00822C27"/>
    <w:rsid w:val="00822C9D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12C"/>
    <w:rsid w:val="00830615"/>
    <w:rsid w:val="00830E40"/>
    <w:rsid w:val="00831A98"/>
    <w:rsid w:val="00831E21"/>
    <w:rsid w:val="00832074"/>
    <w:rsid w:val="00832628"/>
    <w:rsid w:val="00832B87"/>
    <w:rsid w:val="00833065"/>
    <w:rsid w:val="00833414"/>
    <w:rsid w:val="00833642"/>
    <w:rsid w:val="00833696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7B1"/>
    <w:rsid w:val="00837996"/>
    <w:rsid w:val="0084083E"/>
    <w:rsid w:val="00840D77"/>
    <w:rsid w:val="008412A7"/>
    <w:rsid w:val="008414EE"/>
    <w:rsid w:val="00841598"/>
    <w:rsid w:val="00841E89"/>
    <w:rsid w:val="0084246E"/>
    <w:rsid w:val="00842C1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821"/>
    <w:rsid w:val="00845A6B"/>
    <w:rsid w:val="00847079"/>
    <w:rsid w:val="00847198"/>
    <w:rsid w:val="0084759E"/>
    <w:rsid w:val="008476F0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775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8AB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B9A"/>
    <w:rsid w:val="00895DD6"/>
    <w:rsid w:val="00896289"/>
    <w:rsid w:val="00896496"/>
    <w:rsid w:val="0089649B"/>
    <w:rsid w:val="00896995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5CE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67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408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889"/>
    <w:rsid w:val="008C79F9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24A"/>
    <w:rsid w:val="008E13CF"/>
    <w:rsid w:val="008E2315"/>
    <w:rsid w:val="008E2433"/>
    <w:rsid w:val="008E253D"/>
    <w:rsid w:val="008E36A8"/>
    <w:rsid w:val="008E3B7C"/>
    <w:rsid w:val="008E4980"/>
    <w:rsid w:val="008E500A"/>
    <w:rsid w:val="008E52A2"/>
    <w:rsid w:val="008E52A3"/>
    <w:rsid w:val="008E5427"/>
    <w:rsid w:val="008E54D4"/>
    <w:rsid w:val="008E65F1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CE5"/>
    <w:rsid w:val="00901245"/>
    <w:rsid w:val="009016FC"/>
    <w:rsid w:val="00901780"/>
    <w:rsid w:val="009020D5"/>
    <w:rsid w:val="00902240"/>
    <w:rsid w:val="0090257B"/>
    <w:rsid w:val="009026AD"/>
    <w:rsid w:val="009026E1"/>
    <w:rsid w:val="009029D4"/>
    <w:rsid w:val="009034E5"/>
    <w:rsid w:val="0090363A"/>
    <w:rsid w:val="00903FD7"/>
    <w:rsid w:val="009046CC"/>
    <w:rsid w:val="0090568D"/>
    <w:rsid w:val="009063CB"/>
    <w:rsid w:val="0090675A"/>
    <w:rsid w:val="009068B5"/>
    <w:rsid w:val="00906E32"/>
    <w:rsid w:val="00906FE3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0684"/>
    <w:rsid w:val="009221C8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B57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0CCD"/>
    <w:rsid w:val="00941656"/>
    <w:rsid w:val="00941D58"/>
    <w:rsid w:val="00942453"/>
    <w:rsid w:val="00942E3E"/>
    <w:rsid w:val="00943021"/>
    <w:rsid w:val="00943A33"/>
    <w:rsid w:val="009440DD"/>
    <w:rsid w:val="009456DF"/>
    <w:rsid w:val="0094570D"/>
    <w:rsid w:val="009474BC"/>
    <w:rsid w:val="009479FA"/>
    <w:rsid w:val="00947B45"/>
    <w:rsid w:val="00947CB6"/>
    <w:rsid w:val="0095032C"/>
    <w:rsid w:val="009504AC"/>
    <w:rsid w:val="009516C8"/>
    <w:rsid w:val="0095236A"/>
    <w:rsid w:val="00952979"/>
    <w:rsid w:val="00952B4B"/>
    <w:rsid w:val="0095345D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31"/>
    <w:rsid w:val="00961A89"/>
    <w:rsid w:val="009630DD"/>
    <w:rsid w:val="00963287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675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5C59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3C8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94C"/>
    <w:rsid w:val="00986DF3"/>
    <w:rsid w:val="00986EE4"/>
    <w:rsid w:val="00987465"/>
    <w:rsid w:val="00987D94"/>
    <w:rsid w:val="00990AB1"/>
    <w:rsid w:val="009912AD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3A7"/>
    <w:rsid w:val="009971B0"/>
    <w:rsid w:val="0099769A"/>
    <w:rsid w:val="00997939"/>
    <w:rsid w:val="00997A4D"/>
    <w:rsid w:val="00997EB2"/>
    <w:rsid w:val="00997EED"/>
    <w:rsid w:val="009A0268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9F8"/>
    <w:rsid w:val="009A3D05"/>
    <w:rsid w:val="009A478C"/>
    <w:rsid w:val="009A4D9F"/>
    <w:rsid w:val="009A5552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0974"/>
    <w:rsid w:val="009B0DA7"/>
    <w:rsid w:val="009B1E86"/>
    <w:rsid w:val="009B2054"/>
    <w:rsid w:val="009B2D5C"/>
    <w:rsid w:val="009B2E9B"/>
    <w:rsid w:val="009B3B1E"/>
    <w:rsid w:val="009B4827"/>
    <w:rsid w:val="009B4963"/>
    <w:rsid w:val="009B49F0"/>
    <w:rsid w:val="009B4AA3"/>
    <w:rsid w:val="009B6F77"/>
    <w:rsid w:val="009B75FE"/>
    <w:rsid w:val="009B7AA3"/>
    <w:rsid w:val="009B7EBB"/>
    <w:rsid w:val="009C006B"/>
    <w:rsid w:val="009C02AD"/>
    <w:rsid w:val="009C09BB"/>
    <w:rsid w:val="009C0A58"/>
    <w:rsid w:val="009C0E23"/>
    <w:rsid w:val="009C113E"/>
    <w:rsid w:val="009C1147"/>
    <w:rsid w:val="009C18C2"/>
    <w:rsid w:val="009C1C66"/>
    <w:rsid w:val="009C29ED"/>
    <w:rsid w:val="009C4056"/>
    <w:rsid w:val="009C4499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4507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48C"/>
    <w:rsid w:val="00A01542"/>
    <w:rsid w:val="00A015AF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CD9"/>
    <w:rsid w:val="00A06DDF"/>
    <w:rsid w:val="00A07298"/>
    <w:rsid w:val="00A077B4"/>
    <w:rsid w:val="00A07A5D"/>
    <w:rsid w:val="00A102F2"/>
    <w:rsid w:val="00A1089D"/>
    <w:rsid w:val="00A108BC"/>
    <w:rsid w:val="00A10BE3"/>
    <w:rsid w:val="00A10C20"/>
    <w:rsid w:val="00A10E05"/>
    <w:rsid w:val="00A10E7A"/>
    <w:rsid w:val="00A11D0E"/>
    <w:rsid w:val="00A11DE1"/>
    <w:rsid w:val="00A11EFE"/>
    <w:rsid w:val="00A12977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AA8"/>
    <w:rsid w:val="00A25B28"/>
    <w:rsid w:val="00A2601A"/>
    <w:rsid w:val="00A2601F"/>
    <w:rsid w:val="00A264E0"/>
    <w:rsid w:val="00A26E5D"/>
    <w:rsid w:val="00A26F7B"/>
    <w:rsid w:val="00A27314"/>
    <w:rsid w:val="00A27D75"/>
    <w:rsid w:val="00A3037D"/>
    <w:rsid w:val="00A3077D"/>
    <w:rsid w:val="00A31133"/>
    <w:rsid w:val="00A31149"/>
    <w:rsid w:val="00A319CE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5C4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3A3"/>
    <w:rsid w:val="00A41435"/>
    <w:rsid w:val="00A41882"/>
    <w:rsid w:val="00A419DD"/>
    <w:rsid w:val="00A42035"/>
    <w:rsid w:val="00A4206A"/>
    <w:rsid w:val="00A4226C"/>
    <w:rsid w:val="00A42879"/>
    <w:rsid w:val="00A43023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DB7"/>
    <w:rsid w:val="00A535EE"/>
    <w:rsid w:val="00A538FC"/>
    <w:rsid w:val="00A54095"/>
    <w:rsid w:val="00A5413F"/>
    <w:rsid w:val="00A55668"/>
    <w:rsid w:val="00A55BB8"/>
    <w:rsid w:val="00A57107"/>
    <w:rsid w:val="00A5765B"/>
    <w:rsid w:val="00A579D8"/>
    <w:rsid w:val="00A57A11"/>
    <w:rsid w:val="00A57C8E"/>
    <w:rsid w:val="00A60140"/>
    <w:rsid w:val="00A604D9"/>
    <w:rsid w:val="00A6093D"/>
    <w:rsid w:val="00A60BA0"/>
    <w:rsid w:val="00A60D7B"/>
    <w:rsid w:val="00A6101F"/>
    <w:rsid w:val="00A61040"/>
    <w:rsid w:val="00A62764"/>
    <w:rsid w:val="00A6322C"/>
    <w:rsid w:val="00A6331B"/>
    <w:rsid w:val="00A63486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5EEB"/>
    <w:rsid w:val="00A85FD2"/>
    <w:rsid w:val="00A860AF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23D"/>
    <w:rsid w:val="00AB357A"/>
    <w:rsid w:val="00AB44A5"/>
    <w:rsid w:val="00AB56B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C2F"/>
    <w:rsid w:val="00AB7D4C"/>
    <w:rsid w:val="00AC0075"/>
    <w:rsid w:val="00AC0749"/>
    <w:rsid w:val="00AC1AB4"/>
    <w:rsid w:val="00AC1B5D"/>
    <w:rsid w:val="00AC1D9F"/>
    <w:rsid w:val="00AC201B"/>
    <w:rsid w:val="00AC2183"/>
    <w:rsid w:val="00AC227B"/>
    <w:rsid w:val="00AC3096"/>
    <w:rsid w:val="00AC3283"/>
    <w:rsid w:val="00AC3561"/>
    <w:rsid w:val="00AC35A9"/>
    <w:rsid w:val="00AC3BBB"/>
    <w:rsid w:val="00AC3CC5"/>
    <w:rsid w:val="00AC4458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BB1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E23"/>
    <w:rsid w:val="00AE11F0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64B"/>
    <w:rsid w:val="00B02B96"/>
    <w:rsid w:val="00B02CEF"/>
    <w:rsid w:val="00B03834"/>
    <w:rsid w:val="00B03D9E"/>
    <w:rsid w:val="00B03F09"/>
    <w:rsid w:val="00B0464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48B8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4F8F"/>
    <w:rsid w:val="00B250DA"/>
    <w:rsid w:val="00B253B5"/>
    <w:rsid w:val="00B2552B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F47"/>
    <w:rsid w:val="00B34281"/>
    <w:rsid w:val="00B34327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533"/>
    <w:rsid w:val="00B40EA9"/>
    <w:rsid w:val="00B40EC4"/>
    <w:rsid w:val="00B410CD"/>
    <w:rsid w:val="00B415F2"/>
    <w:rsid w:val="00B41D57"/>
    <w:rsid w:val="00B41F16"/>
    <w:rsid w:val="00B4239C"/>
    <w:rsid w:val="00B4253D"/>
    <w:rsid w:val="00B4283A"/>
    <w:rsid w:val="00B4290E"/>
    <w:rsid w:val="00B429FD"/>
    <w:rsid w:val="00B42F42"/>
    <w:rsid w:val="00B4341F"/>
    <w:rsid w:val="00B439E4"/>
    <w:rsid w:val="00B43E5F"/>
    <w:rsid w:val="00B43E6D"/>
    <w:rsid w:val="00B44028"/>
    <w:rsid w:val="00B442B6"/>
    <w:rsid w:val="00B4462D"/>
    <w:rsid w:val="00B45AFA"/>
    <w:rsid w:val="00B45AFC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5FF3"/>
    <w:rsid w:val="00B561CE"/>
    <w:rsid w:val="00B56267"/>
    <w:rsid w:val="00B56368"/>
    <w:rsid w:val="00B56FA5"/>
    <w:rsid w:val="00B60500"/>
    <w:rsid w:val="00B616C6"/>
    <w:rsid w:val="00B6212F"/>
    <w:rsid w:val="00B62AA3"/>
    <w:rsid w:val="00B63141"/>
    <w:rsid w:val="00B639F3"/>
    <w:rsid w:val="00B63A96"/>
    <w:rsid w:val="00B63CA3"/>
    <w:rsid w:val="00B63CDF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990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22E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3C22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2321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05F"/>
    <w:rsid w:val="00BB38B9"/>
    <w:rsid w:val="00BB3BA0"/>
    <w:rsid w:val="00BB4409"/>
    <w:rsid w:val="00BB49C5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230"/>
    <w:rsid w:val="00BC58CA"/>
    <w:rsid w:val="00BC5E24"/>
    <w:rsid w:val="00BC611F"/>
    <w:rsid w:val="00BC62BE"/>
    <w:rsid w:val="00BC71DD"/>
    <w:rsid w:val="00BC7385"/>
    <w:rsid w:val="00BC7B79"/>
    <w:rsid w:val="00BD01A9"/>
    <w:rsid w:val="00BD07B4"/>
    <w:rsid w:val="00BD098A"/>
    <w:rsid w:val="00BD0C69"/>
    <w:rsid w:val="00BD15A1"/>
    <w:rsid w:val="00BD1F86"/>
    <w:rsid w:val="00BD2069"/>
    <w:rsid w:val="00BD3262"/>
    <w:rsid w:val="00BD41FC"/>
    <w:rsid w:val="00BD4417"/>
    <w:rsid w:val="00BD45A5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6F4"/>
    <w:rsid w:val="00BE0AA1"/>
    <w:rsid w:val="00BE102E"/>
    <w:rsid w:val="00BE10B6"/>
    <w:rsid w:val="00BE1804"/>
    <w:rsid w:val="00BE1AD7"/>
    <w:rsid w:val="00BE1CF0"/>
    <w:rsid w:val="00BE223D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A64"/>
    <w:rsid w:val="00BE4F81"/>
    <w:rsid w:val="00BE534A"/>
    <w:rsid w:val="00BE602A"/>
    <w:rsid w:val="00BE74D4"/>
    <w:rsid w:val="00BE7FAA"/>
    <w:rsid w:val="00BF0368"/>
    <w:rsid w:val="00BF06EF"/>
    <w:rsid w:val="00BF09B1"/>
    <w:rsid w:val="00BF13A4"/>
    <w:rsid w:val="00BF27AD"/>
    <w:rsid w:val="00BF2CD8"/>
    <w:rsid w:val="00BF2DA4"/>
    <w:rsid w:val="00BF353B"/>
    <w:rsid w:val="00BF4A55"/>
    <w:rsid w:val="00BF55D0"/>
    <w:rsid w:val="00BF7130"/>
    <w:rsid w:val="00BF793B"/>
    <w:rsid w:val="00BF799E"/>
    <w:rsid w:val="00C0062D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164"/>
    <w:rsid w:val="00C05593"/>
    <w:rsid w:val="00C055BB"/>
    <w:rsid w:val="00C05C64"/>
    <w:rsid w:val="00C06137"/>
    <w:rsid w:val="00C0634C"/>
    <w:rsid w:val="00C06796"/>
    <w:rsid w:val="00C06A2C"/>
    <w:rsid w:val="00C06BC0"/>
    <w:rsid w:val="00C077C2"/>
    <w:rsid w:val="00C07ADC"/>
    <w:rsid w:val="00C104B3"/>
    <w:rsid w:val="00C10643"/>
    <w:rsid w:val="00C119EB"/>
    <w:rsid w:val="00C11CFD"/>
    <w:rsid w:val="00C11D2D"/>
    <w:rsid w:val="00C12254"/>
    <w:rsid w:val="00C12402"/>
    <w:rsid w:val="00C127A0"/>
    <w:rsid w:val="00C12AE3"/>
    <w:rsid w:val="00C12F9D"/>
    <w:rsid w:val="00C1315D"/>
    <w:rsid w:val="00C14B14"/>
    <w:rsid w:val="00C151F1"/>
    <w:rsid w:val="00C1567D"/>
    <w:rsid w:val="00C15A86"/>
    <w:rsid w:val="00C15B4A"/>
    <w:rsid w:val="00C161D6"/>
    <w:rsid w:val="00C164D4"/>
    <w:rsid w:val="00C16523"/>
    <w:rsid w:val="00C1685F"/>
    <w:rsid w:val="00C16DB4"/>
    <w:rsid w:val="00C17923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132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1ECB"/>
    <w:rsid w:val="00C426D8"/>
    <w:rsid w:val="00C43F1B"/>
    <w:rsid w:val="00C440A9"/>
    <w:rsid w:val="00C4440D"/>
    <w:rsid w:val="00C44508"/>
    <w:rsid w:val="00C44BCC"/>
    <w:rsid w:val="00C454B4"/>
    <w:rsid w:val="00C45523"/>
    <w:rsid w:val="00C4552E"/>
    <w:rsid w:val="00C4576A"/>
    <w:rsid w:val="00C4599A"/>
    <w:rsid w:val="00C46613"/>
    <w:rsid w:val="00C46A7A"/>
    <w:rsid w:val="00C472F7"/>
    <w:rsid w:val="00C47829"/>
    <w:rsid w:val="00C478BA"/>
    <w:rsid w:val="00C47C13"/>
    <w:rsid w:val="00C50646"/>
    <w:rsid w:val="00C50653"/>
    <w:rsid w:val="00C507E5"/>
    <w:rsid w:val="00C50DA8"/>
    <w:rsid w:val="00C51124"/>
    <w:rsid w:val="00C513AE"/>
    <w:rsid w:val="00C518A2"/>
    <w:rsid w:val="00C51B81"/>
    <w:rsid w:val="00C51BAA"/>
    <w:rsid w:val="00C51DA9"/>
    <w:rsid w:val="00C51DFC"/>
    <w:rsid w:val="00C51E88"/>
    <w:rsid w:val="00C51FBA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CD7"/>
    <w:rsid w:val="00C67FF6"/>
    <w:rsid w:val="00C705EE"/>
    <w:rsid w:val="00C713DB"/>
    <w:rsid w:val="00C71514"/>
    <w:rsid w:val="00C71E2E"/>
    <w:rsid w:val="00C741A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8DA"/>
    <w:rsid w:val="00C91D97"/>
    <w:rsid w:val="00C91F4E"/>
    <w:rsid w:val="00C91FBB"/>
    <w:rsid w:val="00C9243F"/>
    <w:rsid w:val="00C92F8A"/>
    <w:rsid w:val="00C93665"/>
    <w:rsid w:val="00C943D2"/>
    <w:rsid w:val="00C9465F"/>
    <w:rsid w:val="00C94700"/>
    <w:rsid w:val="00C94B8E"/>
    <w:rsid w:val="00C9512F"/>
    <w:rsid w:val="00C9639D"/>
    <w:rsid w:val="00C96AD7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44C"/>
    <w:rsid w:val="00CA68C1"/>
    <w:rsid w:val="00CA6A5A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4D7"/>
    <w:rsid w:val="00CB362F"/>
    <w:rsid w:val="00CB37DE"/>
    <w:rsid w:val="00CB3AC6"/>
    <w:rsid w:val="00CB3BCD"/>
    <w:rsid w:val="00CB3EA7"/>
    <w:rsid w:val="00CB3FC3"/>
    <w:rsid w:val="00CB41E8"/>
    <w:rsid w:val="00CB4D1F"/>
    <w:rsid w:val="00CB4E10"/>
    <w:rsid w:val="00CB5403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A2E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830"/>
    <w:rsid w:val="00CC7C64"/>
    <w:rsid w:val="00CC7EC3"/>
    <w:rsid w:val="00CD0A72"/>
    <w:rsid w:val="00CD2267"/>
    <w:rsid w:val="00CD22F1"/>
    <w:rsid w:val="00CD239E"/>
    <w:rsid w:val="00CD2C00"/>
    <w:rsid w:val="00CD2C99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A78"/>
    <w:rsid w:val="00CD6D44"/>
    <w:rsid w:val="00CD771B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61BC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3133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CF76E2"/>
    <w:rsid w:val="00D00216"/>
    <w:rsid w:val="00D0039C"/>
    <w:rsid w:val="00D00676"/>
    <w:rsid w:val="00D0112E"/>
    <w:rsid w:val="00D01717"/>
    <w:rsid w:val="00D01B68"/>
    <w:rsid w:val="00D01F07"/>
    <w:rsid w:val="00D03BE2"/>
    <w:rsid w:val="00D03E0F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99E"/>
    <w:rsid w:val="00D23CD2"/>
    <w:rsid w:val="00D23F55"/>
    <w:rsid w:val="00D248B1"/>
    <w:rsid w:val="00D2493A"/>
    <w:rsid w:val="00D2565B"/>
    <w:rsid w:val="00D25E45"/>
    <w:rsid w:val="00D26325"/>
    <w:rsid w:val="00D26822"/>
    <w:rsid w:val="00D26D3B"/>
    <w:rsid w:val="00D275F4"/>
    <w:rsid w:val="00D27A78"/>
    <w:rsid w:val="00D27C51"/>
    <w:rsid w:val="00D306F3"/>
    <w:rsid w:val="00D3086D"/>
    <w:rsid w:val="00D30E2E"/>
    <w:rsid w:val="00D313D3"/>
    <w:rsid w:val="00D316A4"/>
    <w:rsid w:val="00D3178E"/>
    <w:rsid w:val="00D31F0B"/>
    <w:rsid w:val="00D31F70"/>
    <w:rsid w:val="00D32693"/>
    <w:rsid w:val="00D32D40"/>
    <w:rsid w:val="00D3332A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36FBE"/>
    <w:rsid w:val="00D40028"/>
    <w:rsid w:val="00D40740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6F15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17B1"/>
    <w:rsid w:val="00D61C98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734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2FB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0BF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DB"/>
    <w:rsid w:val="00DA387D"/>
    <w:rsid w:val="00DA3DD3"/>
    <w:rsid w:val="00DA4522"/>
    <w:rsid w:val="00DA48BE"/>
    <w:rsid w:val="00DA4D32"/>
    <w:rsid w:val="00DA5338"/>
    <w:rsid w:val="00DA53E0"/>
    <w:rsid w:val="00DA5D84"/>
    <w:rsid w:val="00DA6631"/>
    <w:rsid w:val="00DA69A2"/>
    <w:rsid w:val="00DA6B0E"/>
    <w:rsid w:val="00DA7215"/>
    <w:rsid w:val="00DA76DA"/>
    <w:rsid w:val="00DA7C0E"/>
    <w:rsid w:val="00DA7D6B"/>
    <w:rsid w:val="00DB021A"/>
    <w:rsid w:val="00DB089C"/>
    <w:rsid w:val="00DB121F"/>
    <w:rsid w:val="00DB2C56"/>
    <w:rsid w:val="00DB2E8C"/>
    <w:rsid w:val="00DB32FC"/>
    <w:rsid w:val="00DB45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19A"/>
    <w:rsid w:val="00DB7341"/>
    <w:rsid w:val="00DB75E6"/>
    <w:rsid w:val="00DC00BB"/>
    <w:rsid w:val="00DC0431"/>
    <w:rsid w:val="00DC0686"/>
    <w:rsid w:val="00DC07FA"/>
    <w:rsid w:val="00DC0AEC"/>
    <w:rsid w:val="00DC14A8"/>
    <w:rsid w:val="00DC2384"/>
    <w:rsid w:val="00DC2B93"/>
    <w:rsid w:val="00DC2BCC"/>
    <w:rsid w:val="00DC399A"/>
    <w:rsid w:val="00DC40E5"/>
    <w:rsid w:val="00DC4F63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7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39C"/>
    <w:rsid w:val="00DE1B0E"/>
    <w:rsid w:val="00DE20CF"/>
    <w:rsid w:val="00DE2977"/>
    <w:rsid w:val="00DE2A6A"/>
    <w:rsid w:val="00DE32CB"/>
    <w:rsid w:val="00DE3C32"/>
    <w:rsid w:val="00DE409A"/>
    <w:rsid w:val="00DE47D9"/>
    <w:rsid w:val="00DE5269"/>
    <w:rsid w:val="00DE5AB1"/>
    <w:rsid w:val="00DE5B20"/>
    <w:rsid w:val="00DE5F89"/>
    <w:rsid w:val="00DE68C7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CDC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C31"/>
    <w:rsid w:val="00E0283D"/>
    <w:rsid w:val="00E0391C"/>
    <w:rsid w:val="00E040B5"/>
    <w:rsid w:val="00E046E5"/>
    <w:rsid w:val="00E04BF2"/>
    <w:rsid w:val="00E04D0A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A00"/>
    <w:rsid w:val="00E11B1F"/>
    <w:rsid w:val="00E11D0D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0629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2C8E"/>
    <w:rsid w:val="00E3314C"/>
    <w:rsid w:val="00E3440C"/>
    <w:rsid w:val="00E34E5E"/>
    <w:rsid w:val="00E3577C"/>
    <w:rsid w:val="00E35AAE"/>
    <w:rsid w:val="00E35DCA"/>
    <w:rsid w:val="00E361BB"/>
    <w:rsid w:val="00E36312"/>
    <w:rsid w:val="00E36843"/>
    <w:rsid w:val="00E36F64"/>
    <w:rsid w:val="00E370E8"/>
    <w:rsid w:val="00E371C7"/>
    <w:rsid w:val="00E375D2"/>
    <w:rsid w:val="00E37747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24D"/>
    <w:rsid w:val="00E43453"/>
    <w:rsid w:val="00E43C14"/>
    <w:rsid w:val="00E43DE3"/>
    <w:rsid w:val="00E44D3E"/>
    <w:rsid w:val="00E45284"/>
    <w:rsid w:val="00E455B2"/>
    <w:rsid w:val="00E45853"/>
    <w:rsid w:val="00E47E12"/>
    <w:rsid w:val="00E47F5D"/>
    <w:rsid w:val="00E5006C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B03"/>
    <w:rsid w:val="00E56D84"/>
    <w:rsid w:val="00E60426"/>
    <w:rsid w:val="00E6080E"/>
    <w:rsid w:val="00E6124F"/>
    <w:rsid w:val="00E61FBB"/>
    <w:rsid w:val="00E6212E"/>
    <w:rsid w:val="00E62609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B98"/>
    <w:rsid w:val="00E67C9A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91C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2519"/>
    <w:rsid w:val="00E83860"/>
    <w:rsid w:val="00E84828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C16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C75"/>
    <w:rsid w:val="00E94DA4"/>
    <w:rsid w:val="00E94E9C"/>
    <w:rsid w:val="00E952A4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EFD"/>
    <w:rsid w:val="00EA2341"/>
    <w:rsid w:val="00EA24D1"/>
    <w:rsid w:val="00EA27FC"/>
    <w:rsid w:val="00EA38FE"/>
    <w:rsid w:val="00EA41A7"/>
    <w:rsid w:val="00EA6007"/>
    <w:rsid w:val="00EA60C1"/>
    <w:rsid w:val="00EA6144"/>
    <w:rsid w:val="00EA6306"/>
    <w:rsid w:val="00EA648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C151C"/>
    <w:rsid w:val="00EC1AB3"/>
    <w:rsid w:val="00EC1B63"/>
    <w:rsid w:val="00EC1C7C"/>
    <w:rsid w:val="00EC1C8E"/>
    <w:rsid w:val="00EC1FC5"/>
    <w:rsid w:val="00EC2B32"/>
    <w:rsid w:val="00EC3675"/>
    <w:rsid w:val="00EC3DC2"/>
    <w:rsid w:val="00EC449C"/>
    <w:rsid w:val="00EC4A82"/>
    <w:rsid w:val="00EC5047"/>
    <w:rsid w:val="00EC5531"/>
    <w:rsid w:val="00EC58F2"/>
    <w:rsid w:val="00EC593D"/>
    <w:rsid w:val="00EC59BB"/>
    <w:rsid w:val="00EC5A9D"/>
    <w:rsid w:val="00EC5B9A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3AA5"/>
    <w:rsid w:val="00ED4676"/>
    <w:rsid w:val="00ED4CC4"/>
    <w:rsid w:val="00ED5FFB"/>
    <w:rsid w:val="00ED6C64"/>
    <w:rsid w:val="00ED7312"/>
    <w:rsid w:val="00ED77E9"/>
    <w:rsid w:val="00ED7CFB"/>
    <w:rsid w:val="00ED7D78"/>
    <w:rsid w:val="00EE0408"/>
    <w:rsid w:val="00EE095E"/>
    <w:rsid w:val="00EE0B95"/>
    <w:rsid w:val="00EE15BA"/>
    <w:rsid w:val="00EE1D74"/>
    <w:rsid w:val="00EE1FAC"/>
    <w:rsid w:val="00EE2205"/>
    <w:rsid w:val="00EE2524"/>
    <w:rsid w:val="00EE394A"/>
    <w:rsid w:val="00EE3CCD"/>
    <w:rsid w:val="00EE3EF9"/>
    <w:rsid w:val="00EE4643"/>
    <w:rsid w:val="00EE4EF6"/>
    <w:rsid w:val="00EE51E4"/>
    <w:rsid w:val="00EE549A"/>
    <w:rsid w:val="00EE5D97"/>
    <w:rsid w:val="00EE5DFB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8ED"/>
    <w:rsid w:val="00F02BCD"/>
    <w:rsid w:val="00F03A7F"/>
    <w:rsid w:val="00F04619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00F"/>
    <w:rsid w:val="00F102E5"/>
    <w:rsid w:val="00F106D7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4DD5"/>
    <w:rsid w:val="00F157E3"/>
    <w:rsid w:val="00F15930"/>
    <w:rsid w:val="00F16538"/>
    <w:rsid w:val="00F16541"/>
    <w:rsid w:val="00F1687F"/>
    <w:rsid w:val="00F17D9F"/>
    <w:rsid w:val="00F17DD3"/>
    <w:rsid w:val="00F17E59"/>
    <w:rsid w:val="00F17EF7"/>
    <w:rsid w:val="00F20744"/>
    <w:rsid w:val="00F207A9"/>
    <w:rsid w:val="00F20BF0"/>
    <w:rsid w:val="00F21297"/>
    <w:rsid w:val="00F216A1"/>
    <w:rsid w:val="00F2191F"/>
    <w:rsid w:val="00F21930"/>
    <w:rsid w:val="00F224ED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60BD"/>
    <w:rsid w:val="00F26510"/>
    <w:rsid w:val="00F26B98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0C0"/>
    <w:rsid w:val="00F3360E"/>
    <w:rsid w:val="00F337CD"/>
    <w:rsid w:val="00F344CF"/>
    <w:rsid w:val="00F35A03"/>
    <w:rsid w:val="00F35A05"/>
    <w:rsid w:val="00F35BB1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878"/>
    <w:rsid w:val="00F41CAF"/>
    <w:rsid w:val="00F42046"/>
    <w:rsid w:val="00F421A0"/>
    <w:rsid w:val="00F4246F"/>
    <w:rsid w:val="00F425AC"/>
    <w:rsid w:val="00F42AB1"/>
    <w:rsid w:val="00F42AFA"/>
    <w:rsid w:val="00F42CFA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603D"/>
    <w:rsid w:val="00F670DF"/>
    <w:rsid w:val="00F672B5"/>
    <w:rsid w:val="00F6735C"/>
    <w:rsid w:val="00F674ED"/>
    <w:rsid w:val="00F70BEC"/>
    <w:rsid w:val="00F7116B"/>
    <w:rsid w:val="00F71856"/>
    <w:rsid w:val="00F726BF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C6D"/>
    <w:rsid w:val="00F814EB"/>
    <w:rsid w:val="00F82359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6B"/>
    <w:rsid w:val="00F931DB"/>
    <w:rsid w:val="00F935E4"/>
    <w:rsid w:val="00F93948"/>
    <w:rsid w:val="00F94C9E"/>
    <w:rsid w:val="00F95107"/>
    <w:rsid w:val="00F9512C"/>
    <w:rsid w:val="00F951D6"/>
    <w:rsid w:val="00F95D00"/>
    <w:rsid w:val="00F96037"/>
    <w:rsid w:val="00F960E1"/>
    <w:rsid w:val="00F96144"/>
    <w:rsid w:val="00F96379"/>
    <w:rsid w:val="00F965D7"/>
    <w:rsid w:val="00F968F6"/>
    <w:rsid w:val="00F97010"/>
    <w:rsid w:val="00F971A8"/>
    <w:rsid w:val="00F97C3C"/>
    <w:rsid w:val="00F97C8E"/>
    <w:rsid w:val="00FA026F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E57"/>
    <w:rsid w:val="00FB2122"/>
    <w:rsid w:val="00FB28E8"/>
    <w:rsid w:val="00FB296D"/>
    <w:rsid w:val="00FB2AF1"/>
    <w:rsid w:val="00FB32F1"/>
    <w:rsid w:val="00FB43B9"/>
    <w:rsid w:val="00FB43BF"/>
    <w:rsid w:val="00FB4F59"/>
    <w:rsid w:val="00FB5076"/>
    <w:rsid w:val="00FB591C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A74"/>
    <w:rsid w:val="00FC3BB5"/>
    <w:rsid w:val="00FC3D89"/>
    <w:rsid w:val="00FC45E3"/>
    <w:rsid w:val="00FC464B"/>
    <w:rsid w:val="00FC4BEF"/>
    <w:rsid w:val="00FC55E7"/>
    <w:rsid w:val="00FC5BA7"/>
    <w:rsid w:val="00FC6274"/>
    <w:rsid w:val="00FC640A"/>
    <w:rsid w:val="00FC640C"/>
    <w:rsid w:val="00FC671E"/>
    <w:rsid w:val="00FC6A50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2DB"/>
    <w:rsid w:val="00FD1925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7EC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E4B77-0890-4D6D-9475-6F33E6772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4661</TotalTime>
  <Pages>6</Pages>
  <Words>5985</Words>
  <Characters>34116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40021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700</cp:revision>
  <cp:lastPrinted>2022-11-11T13:13:00Z</cp:lastPrinted>
  <dcterms:created xsi:type="dcterms:W3CDTF">2021-05-04T10:27:00Z</dcterms:created>
  <dcterms:modified xsi:type="dcterms:W3CDTF">2022-11-11T14:35:00Z</dcterms:modified>
</cp:coreProperties>
</file>