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C855" w14:textId="2ED3F5AC" w:rsidR="00FB352E" w:rsidRPr="00F63476" w:rsidRDefault="00FB352E" w:rsidP="00FB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</w:r>
      <w:r w:rsidRPr="00F6347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0629C1" w:rsidRPr="00F63476">
        <w:rPr>
          <w:rFonts w:ascii="Angsana New" w:hAnsi="Angsana New"/>
          <w:b/>
          <w:bCs/>
          <w:sz w:val="30"/>
          <w:szCs w:val="30"/>
        </w:rPr>
        <w:t xml:space="preserve">30 </w:t>
      </w:r>
      <w:r w:rsidR="000629C1" w:rsidRPr="00F63476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</w:p>
    <w:p w14:paraId="6EC95E28" w14:textId="51B2C3EC" w:rsidR="001D00AA" w:rsidRDefault="00FB4CB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noProof/>
        </w:rPr>
        <w:drawing>
          <wp:inline distT="0" distB="0" distL="0" distR="0" wp14:anchorId="5213268D" wp14:editId="22C661A0">
            <wp:extent cx="6098809" cy="395210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13" t="6401" r="392" b="3116"/>
                    <a:stretch/>
                  </pic:blipFill>
                  <pic:spPr bwMode="auto">
                    <a:xfrm>
                      <a:off x="0" y="0"/>
                      <a:ext cx="6099175" cy="3952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A2ACA6" w14:textId="77777777" w:rsidR="00B4625A" w:rsidRDefault="00B4625A" w:rsidP="00804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BB0FB61" w14:textId="2F9C0CC5" w:rsidR="008046B2" w:rsidRDefault="008046B2" w:rsidP="00804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F6347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717673" w:rsidRPr="00F6347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เก้า</w:t>
      </w:r>
      <w:r w:rsidRPr="00F6347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Pr="00F63476">
        <w:rPr>
          <w:rFonts w:ascii="Angsana New" w:hAnsi="Angsana New"/>
          <w:b/>
          <w:bCs/>
          <w:sz w:val="30"/>
          <w:szCs w:val="30"/>
        </w:rPr>
        <w:t>3</w:t>
      </w:r>
      <w:r w:rsidR="00717673" w:rsidRPr="00F63476">
        <w:rPr>
          <w:rFonts w:ascii="Angsana New" w:hAnsi="Angsana New"/>
          <w:b/>
          <w:bCs/>
          <w:sz w:val="30"/>
          <w:szCs w:val="30"/>
        </w:rPr>
        <w:t xml:space="preserve">0 </w:t>
      </w:r>
      <w:r w:rsidR="00717673" w:rsidRPr="00F63476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</w:p>
    <w:p w14:paraId="23D21970" w14:textId="1AD7091E" w:rsidR="0095285C" w:rsidRDefault="00FB4CBE" w:rsidP="00804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noProof/>
        </w:rPr>
        <w:drawing>
          <wp:inline distT="0" distB="0" distL="0" distR="0" wp14:anchorId="4685768D" wp14:editId="186E437A">
            <wp:extent cx="6098476" cy="395213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89" t="6247" r="168" b="3027"/>
                    <a:stretch/>
                  </pic:blipFill>
                  <pic:spPr bwMode="auto">
                    <a:xfrm>
                      <a:off x="0" y="0"/>
                      <a:ext cx="6099175" cy="3952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71ACAD" w14:textId="77777777" w:rsidR="0075513E" w:rsidRDefault="0075513E" w:rsidP="00804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noProof/>
        </w:rPr>
      </w:pPr>
    </w:p>
    <w:p w14:paraId="1E4FA2A8" w14:textId="1DD2C2BF" w:rsidR="0007420B" w:rsidRPr="0007420B" w:rsidRDefault="0007420B" w:rsidP="00074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  <w:cs/>
        </w:rPr>
        <w:sectPr w:rsidR="0007420B" w:rsidRPr="0007420B" w:rsidSect="0007420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sz w:val="30"/>
          <w:szCs w:val="30"/>
        </w:rPr>
        <w:tab/>
      </w:r>
    </w:p>
    <w:p w14:paraId="451B6640" w14:textId="77777777" w:rsidR="00BF3EC3" w:rsidRPr="00184215" w:rsidRDefault="00BF3EC3" w:rsidP="00BF3EC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472E7A5E" w14:textId="77777777" w:rsidR="00BF3EC3" w:rsidRPr="00184215" w:rsidRDefault="00BF3EC3" w:rsidP="00BF3EC3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5D194F2C" w14:textId="77777777" w:rsidR="00BF3EC3" w:rsidRPr="00184215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2EFF41D2" w14:textId="77777777" w:rsidR="00BF3EC3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18CF247" w14:textId="77777777" w:rsidR="00BF3EC3" w:rsidRPr="00B24B12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24B12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6737513A" w14:textId="77777777" w:rsidR="00BF3EC3" w:rsidRPr="00184215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50340A31" w14:textId="77777777" w:rsidR="00BF3EC3" w:rsidRPr="00184215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7777D7C2" w14:textId="77777777" w:rsidR="00BF3EC3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D445A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4B9D2523" w14:textId="77777777" w:rsidR="00BF3EC3" w:rsidRPr="00245A6C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6A68CB3" w14:textId="77777777" w:rsidR="00BF3EC3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1E7098D4" w14:textId="77777777" w:rsidR="00BF3EC3" w:rsidRPr="00931223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931223">
        <w:rPr>
          <w:rFonts w:ascii="Angsana New" w:hAnsi="Angsana New"/>
          <w:sz w:val="30"/>
          <w:szCs w:val="30"/>
          <w:cs/>
        </w:rPr>
        <w:t>คดีความ</w:t>
      </w:r>
    </w:p>
    <w:p w14:paraId="60A3C2C6" w14:textId="77777777" w:rsidR="00BF3EC3" w:rsidRDefault="00BF3EC3" w:rsidP="00BF3EC3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296459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5D5223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5D522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290194" w14:textId="77777777" w:rsidR="000300EB" w:rsidRPr="00257F07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B2E6C79" w14:textId="5BFA4954" w:rsidR="000300EB" w:rsidRPr="005D5223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522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5D5223">
        <w:rPr>
          <w:rFonts w:ascii="Angsana New" w:hAnsi="Angsana New" w:hint="cs"/>
          <w:sz w:val="30"/>
          <w:szCs w:val="30"/>
          <w:cs/>
        </w:rPr>
        <w:t>บริษัท</w:t>
      </w:r>
      <w:r w:rsidRPr="005D5223">
        <w:rPr>
          <w:rFonts w:ascii="Angsana New" w:hAnsi="Angsana New"/>
          <w:sz w:val="30"/>
          <w:szCs w:val="30"/>
          <w:cs/>
        </w:rPr>
        <w:t>เมื่อวันที่</w:t>
      </w:r>
      <w:r w:rsidRPr="005D5223">
        <w:rPr>
          <w:rFonts w:ascii="Angsana New" w:hAnsi="Angsana New"/>
          <w:sz w:val="30"/>
          <w:szCs w:val="30"/>
        </w:rPr>
        <w:t xml:space="preserve"> </w:t>
      </w:r>
      <w:r w:rsidR="003E7F06">
        <w:rPr>
          <w:rFonts w:ascii="Angsana New" w:eastAsia="Calibri" w:hAnsi="Angsana New"/>
          <w:sz w:val="30"/>
          <w:szCs w:val="30"/>
        </w:rPr>
        <w:t>14</w:t>
      </w:r>
      <w:r w:rsidR="00EA4197" w:rsidRPr="00EA4197">
        <w:rPr>
          <w:rFonts w:ascii="Angsana New" w:hAnsi="Angsana New"/>
          <w:sz w:val="30"/>
          <w:szCs w:val="30"/>
        </w:rPr>
        <w:t xml:space="preserve"> </w:t>
      </w:r>
      <w:r w:rsidR="002F0F95" w:rsidRPr="002F0F95">
        <w:rPr>
          <w:rFonts w:ascii="Angsana New" w:hAnsi="Angsana New" w:hint="cs"/>
          <w:sz w:val="30"/>
          <w:szCs w:val="30"/>
          <w:cs/>
        </w:rPr>
        <w:t>พฤศจิกายน</w:t>
      </w:r>
      <w:r w:rsidR="00525D50">
        <w:rPr>
          <w:rFonts w:ascii="Angsana New" w:hAnsi="Angsana New" w:hint="cs"/>
          <w:sz w:val="30"/>
          <w:szCs w:val="30"/>
          <w:cs/>
        </w:rPr>
        <w:t xml:space="preserve"> </w:t>
      </w:r>
      <w:r w:rsidR="00756F9D" w:rsidRPr="005D5223">
        <w:rPr>
          <w:rFonts w:ascii="Angsana New" w:hAnsi="Angsana New"/>
          <w:sz w:val="30"/>
          <w:szCs w:val="30"/>
        </w:rPr>
        <w:t>2565</w:t>
      </w:r>
    </w:p>
    <w:p w14:paraId="14BDBA89" w14:textId="4DD27620" w:rsidR="00B70BE2" w:rsidRPr="00257F07" w:rsidRDefault="00B70BE2" w:rsidP="002831D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4DA9D4AA" w14:textId="2D1C4F82" w:rsidR="000300EB" w:rsidRPr="005D5223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5D5223">
        <w:rPr>
          <w:rFonts w:asciiTheme="majorBidi" w:hAnsiTheme="majorBidi" w:cstheme="majorBidi"/>
          <w:cs/>
        </w:rPr>
        <w:t>เกณฑ์</w:t>
      </w:r>
      <w:r w:rsidR="00690722" w:rsidRPr="005D5223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257F07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8F8F1D4" w14:textId="6A7F9D4E" w:rsidR="002E4924" w:rsidRPr="007A54CF" w:rsidRDefault="002E4924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A54CF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A54CF">
        <w:rPr>
          <w:rFonts w:ascii="Angsana New" w:hAnsi="Angsana New"/>
          <w:sz w:val="30"/>
          <w:szCs w:val="30"/>
        </w:rPr>
        <w:t xml:space="preserve">34 </w:t>
      </w:r>
      <w:r w:rsidRPr="007A54CF">
        <w:rPr>
          <w:rFonts w:ascii="Angsana New" w:hAnsi="Angsana New"/>
          <w:sz w:val="30"/>
          <w:szCs w:val="30"/>
          <w:cs/>
        </w:rPr>
        <w:t xml:space="preserve">เรื่อง </w:t>
      </w:r>
      <w:r w:rsidRPr="007A54C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A54CF">
        <w:rPr>
          <w:rFonts w:ascii="Angsana New" w:hAnsi="Angsana New"/>
          <w:sz w:val="30"/>
          <w:szCs w:val="30"/>
        </w:rPr>
        <w:t xml:space="preserve"> </w:t>
      </w:r>
      <w:bookmarkEnd w:id="0"/>
      <w:r w:rsidRPr="007A54C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A54CF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A54CF">
        <w:rPr>
          <w:rFonts w:ascii="Angsana New" w:hAnsi="Angsana New"/>
          <w:sz w:val="30"/>
          <w:szCs w:val="30"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7A54CF">
        <w:rPr>
          <w:rFonts w:ascii="Angsana New" w:hAnsi="Angsana New" w:hint="cs"/>
          <w:sz w:val="30"/>
          <w:szCs w:val="30"/>
          <w:cs/>
        </w:rPr>
        <w:t xml:space="preserve"> </w:t>
      </w:r>
      <w:r w:rsidRPr="007A54C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7A54CF">
        <w:rPr>
          <w:rFonts w:ascii="Angsana New" w:hAnsi="Angsana New"/>
          <w:sz w:val="30"/>
          <w:szCs w:val="30"/>
        </w:rPr>
        <w:t xml:space="preserve"> 31 </w:t>
      </w:r>
      <w:r w:rsidRPr="007A54CF">
        <w:rPr>
          <w:rFonts w:ascii="Angsana New" w:hAnsi="Angsana New"/>
          <w:sz w:val="30"/>
          <w:szCs w:val="30"/>
          <w:cs/>
        </w:rPr>
        <w:t>ธันวาคม</w:t>
      </w:r>
      <w:r w:rsidRPr="007A54CF">
        <w:rPr>
          <w:rFonts w:ascii="Angsana New" w:hAnsi="Angsana New"/>
          <w:sz w:val="30"/>
          <w:szCs w:val="30"/>
        </w:rPr>
        <w:t xml:space="preserve"> 2564</w:t>
      </w:r>
    </w:p>
    <w:p w14:paraId="51620FC1" w14:textId="77777777" w:rsidR="002E4924" w:rsidRPr="00257F07" w:rsidRDefault="002E4924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3A0352BA" w14:textId="1769B512" w:rsidR="002E4924" w:rsidRPr="007A54CF" w:rsidRDefault="002E4924" w:rsidP="002E49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  <w:r w:rsidRPr="007A54C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</w:t>
      </w:r>
      <w:r w:rsidRPr="007A54CF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ของบริษัท ซึ่</w:t>
      </w:r>
      <w:r w:rsidRPr="007A54CF">
        <w:rPr>
          <w:rFonts w:ascii="Angsana New" w:hAnsi="Angsana New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7A54CF">
        <w:rPr>
          <w:rFonts w:ascii="Angsana New" w:hAnsi="Angsana New" w:hint="cs"/>
          <w:sz w:val="30"/>
          <w:szCs w:val="30"/>
          <w:cs/>
        </w:rPr>
        <w:t>ที่</w:t>
      </w:r>
      <w:r w:rsidRPr="007A54CF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7A54CF">
        <w:rPr>
          <w:rFonts w:ascii="Angsana New" w:hAnsi="Angsana New" w:hint="cs"/>
          <w:sz w:val="30"/>
          <w:szCs w:val="30"/>
          <w:cs/>
        </w:rPr>
        <w:t>ไว้</w:t>
      </w:r>
      <w:r w:rsidRPr="007A54CF">
        <w:rPr>
          <w:rFonts w:ascii="Angsana New" w:hAnsi="Angsana New"/>
          <w:sz w:val="30"/>
          <w:szCs w:val="30"/>
          <w:cs/>
        </w:rPr>
        <w:t>ใน</w:t>
      </w:r>
      <w:r w:rsidRPr="007A54CF">
        <w:rPr>
          <w:rFonts w:ascii="Angsana New" w:hAnsi="Angsana New" w:hint="cs"/>
          <w:sz w:val="30"/>
          <w:szCs w:val="30"/>
          <w:cs/>
        </w:rPr>
        <w:t xml:space="preserve">     </w:t>
      </w:r>
      <w:r w:rsidRPr="007A54CF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7A54CF">
        <w:rPr>
          <w:rFonts w:ascii="Angsana New" w:hAnsi="Angsana New"/>
          <w:sz w:val="30"/>
          <w:szCs w:val="30"/>
        </w:rPr>
        <w:t xml:space="preserve">31 </w:t>
      </w:r>
      <w:r w:rsidRPr="007A54C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A54CF">
        <w:rPr>
          <w:rFonts w:ascii="Angsana New" w:hAnsi="Angsana New"/>
          <w:sz w:val="30"/>
          <w:szCs w:val="30"/>
        </w:rPr>
        <w:t>2564</w:t>
      </w:r>
    </w:p>
    <w:p w14:paraId="219AFDB8" w14:textId="2C898DD3" w:rsidR="00B67388" w:rsidRPr="00257F07" w:rsidRDefault="00B67388" w:rsidP="002E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2"/>
          <w:szCs w:val="22"/>
        </w:rPr>
      </w:pPr>
    </w:p>
    <w:p w14:paraId="6549EA64" w14:textId="0EE74CBE" w:rsidR="000300EB" w:rsidRPr="00184215" w:rsidRDefault="000300EB" w:rsidP="00E23539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บุคคลหรือกิจการที่เกี่ยวข้องกัน</w:t>
      </w:r>
    </w:p>
    <w:p w14:paraId="6562D2E0" w14:textId="77777777" w:rsidR="00D35417" w:rsidRPr="00257F07" w:rsidRDefault="00D35417" w:rsidP="00D3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9"/>
        <w:gridCol w:w="1230"/>
        <w:gridCol w:w="249"/>
        <w:gridCol w:w="1238"/>
      </w:tblGrid>
      <w:tr w:rsidR="00D35417" w:rsidRPr="00D35417" w14:paraId="0119A367" w14:textId="77777777" w:rsidTr="00392A82">
        <w:trPr>
          <w:tblHeader/>
        </w:trPr>
        <w:tc>
          <w:tcPr>
            <w:tcW w:w="3540" w:type="pct"/>
            <w:vAlign w:val="bottom"/>
          </w:tcPr>
          <w:p w14:paraId="1B40C434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1EB3B6CA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F782A3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FF7663A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417" w:rsidRPr="00D35417" w14:paraId="4C5A5841" w14:textId="77777777" w:rsidTr="00392A82">
        <w:trPr>
          <w:tblHeader/>
        </w:trPr>
        <w:tc>
          <w:tcPr>
            <w:tcW w:w="3540" w:type="pct"/>
          </w:tcPr>
          <w:p w14:paraId="4F9E624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354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54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1" w:type="pct"/>
          </w:tcPr>
          <w:p w14:paraId="0A2D6962" w14:textId="29CCFFBB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>25</w:t>
            </w:r>
            <w:r w:rsidRPr="00D3541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0B3091E5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159C7FE" w14:textId="7132E731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>25</w:t>
            </w:r>
            <w:r w:rsidRPr="00D3541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5417" w:rsidRPr="00D35417" w14:paraId="7B24DC43" w14:textId="77777777" w:rsidTr="00392A82">
        <w:trPr>
          <w:tblHeader/>
        </w:trPr>
        <w:tc>
          <w:tcPr>
            <w:tcW w:w="3540" w:type="pct"/>
          </w:tcPr>
          <w:p w14:paraId="40F88E8E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60" w:type="pct"/>
            <w:gridSpan w:val="3"/>
          </w:tcPr>
          <w:p w14:paraId="1A81A85E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54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5417" w:rsidRPr="00D35417" w14:paraId="2BDCA2D9" w14:textId="77777777" w:rsidTr="00392A82">
        <w:tc>
          <w:tcPr>
            <w:tcW w:w="3540" w:type="pct"/>
          </w:tcPr>
          <w:p w14:paraId="5022E66F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1" w:type="pct"/>
          </w:tcPr>
          <w:p w14:paraId="65EEFFF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CDED085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AF248B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CDF" w:rsidRPr="00D35417" w14:paraId="67338455" w14:textId="77777777" w:rsidTr="00392A82">
        <w:tc>
          <w:tcPr>
            <w:tcW w:w="3540" w:type="pct"/>
          </w:tcPr>
          <w:p w14:paraId="4A6016CE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  <w:r w:rsidRPr="00D35417">
              <w:rPr>
                <w:rFonts w:ascii="Angsana New" w:hAnsi="Angsana New" w:hint="cs"/>
                <w:sz w:val="30"/>
                <w:szCs w:val="30"/>
                <w:cs/>
              </w:rPr>
              <w:t>กฎหมาย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6357AA9C" w14:textId="224757BB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1CDF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34" w:type="pct"/>
          </w:tcPr>
          <w:p w14:paraId="35391158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695B1B4F" w14:textId="2D55848F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</w:tr>
      <w:tr w:rsidR="00FE1CDF" w:rsidRPr="00D35417" w14:paraId="0D0F19DA" w14:textId="77777777" w:rsidTr="00392A82">
        <w:tc>
          <w:tcPr>
            <w:tcW w:w="3540" w:type="pct"/>
          </w:tcPr>
          <w:p w14:paraId="3E689A87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4DFD0B3A" w14:textId="77777777" w:rsidR="00FE1CDF" w:rsidRPr="00FE1CDF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7FA49645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6825CBFA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CDF" w:rsidRPr="00D35417" w14:paraId="07FF1BD1" w14:textId="77777777" w:rsidTr="00392A82">
        <w:tc>
          <w:tcPr>
            <w:tcW w:w="3540" w:type="pct"/>
          </w:tcPr>
          <w:p w14:paraId="175F867B" w14:textId="77777777" w:rsidR="00FE1CDF" w:rsidRPr="00D35417" w:rsidRDefault="00FE1CDF" w:rsidP="00FE1CDF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1" w:type="pct"/>
            <w:shd w:val="clear" w:color="auto" w:fill="auto"/>
          </w:tcPr>
          <w:p w14:paraId="46B6DEB2" w14:textId="25FD5C5B" w:rsidR="00FE1CDF" w:rsidRPr="00452A2F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2A2F">
              <w:rPr>
                <w:rFonts w:ascii="Angsana New" w:hAnsi="Angsana New"/>
                <w:sz w:val="30"/>
                <w:szCs w:val="30"/>
              </w:rPr>
              <w:t>19,837</w:t>
            </w:r>
          </w:p>
        </w:tc>
        <w:tc>
          <w:tcPr>
            <w:tcW w:w="134" w:type="pct"/>
          </w:tcPr>
          <w:p w14:paraId="708A2D79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FFF80DA" w14:textId="418E1F6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>22,624</w:t>
            </w:r>
          </w:p>
        </w:tc>
      </w:tr>
      <w:tr w:rsidR="00FE1CDF" w:rsidRPr="00D35417" w14:paraId="41548544" w14:textId="77777777" w:rsidTr="00392A82">
        <w:tc>
          <w:tcPr>
            <w:tcW w:w="3540" w:type="pct"/>
          </w:tcPr>
          <w:p w14:paraId="60DAD4B3" w14:textId="77777777" w:rsidR="00FE1CDF" w:rsidRPr="00D35417" w:rsidRDefault="00FE1CDF" w:rsidP="00FE1CDF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1" w:type="pct"/>
            <w:shd w:val="clear" w:color="auto" w:fill="auto"/>
          </w:tcPr>
          <w:p w14:paraId="461EC493" w14:textId="03CCC41D" w:rsidR="00FE1CDF" w:rsidRPr="00452A2F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2A2F"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  <w:tc>
          <w:tcPr>
            <w:tcW w:w="134" w:type="pct"/>
          </w:tcPr>
          <w:p w14:paraId="2568044F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27A1A6D" w14:textId="2DEBCECE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</w:tr>
      <w:tr w:rsidR="00FE1CDF" w:rsidRPr="00D35417" w14:paraId="533164DF" w14:textId="77777777" w:rsidTr="00392A82">
        <w:tc>
          <w:tcPr>
            <w:tcW w:w="3540" w:type="pct"/>
          </w:tcPr>
          <w:p w14:paraId="628947FC" w14:textId="77777777" w:rsidR="00FE1CDF" w:rsidRPr="00D35417" w:rsidRDefault="00FE1CDF" w:rsidP="00FE1CDF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61" w:type="pct"/>
            <w:shd w:val="clear" w:color="auto" w:fill="auto"/>
          </w:tcPr>
          <w:p w14:paraId="479B76EC" w14:textId="618C30B9" w:rsidR="00FE1CDF" w:rsidRPr="00452A2F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2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322E168C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D23D865" w14:textId="4C6B6D5A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E1CDF" w:rsidRPr="00D35417" w14:paraId="54AC1777" w14:textId="77777777" w:rsidTr="00392A82">
        <w:tc>
          <w:tcPr>
            <w:tcW w:w="3540" w:type="pct"/>
          </w:tcPr>
          <w:p w14:paraId="28F7921C" w14:textId="77777777" w:rsidR="00FE1CDF" w:rsidRPr="00D35417" w:rsidRDefault="00FE1CDF" w:rsidP="00FE1CDF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D0082" w14:textId="5A361F25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1CDF">
              <w:rPr>
                <w:rFonts w:ascii="Angsana New" w:hAnsi="Angsana New"/>
                <w:b/>
                <w:bCs/>
                <w:sz w:val="30"/>
                <w:szCs w:val="30"/>
              </w:rPr>
              <w:t>21,198</w:t>
            </w:r>
          </w:p>
        </w:tc>
        <w:tc>
          <w:tcPr>
            <w:tcW w:w="134" w:type="pct"/>
          </w:tcPr>
          <w:p w14:paraId="53F947E1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1D47559D" w14:textId="7D0F060B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</w:rPr>
              <w:t>24,038</w:t>
            </w:r>
          </w:p>
        </w:tc>
      </w:tr>
      <w:tr w:rsidR="00FE1CDF" w:rsidRPr="00D35417" w14:paraId="56B97A22" w14:textId="77777777" w:rsidTr="00392A82">
        <w:tc>
          <w:tcPr>
            <w:tcW w:w="3540" w:type="pct"/>
          </w:tcPr>
          <w:p w14:paraId="41BA9F8E" w14:textId="77777777" w:rsidR="00FE1CDF" w:rsidRPr="00452A2F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61" w:type="pct"/>
            <w:shd w:val="clear" w:color="auto" w:fill="auto"/>
          </w:tcPr>
          <w:p w14:paraId="2F87E493" w14:textId="77777777" w:rsidR="00FE1CDF" w:rsidRPr="00452A2F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" w:type="pct"/>
          </w:tcPr>
          <w:p w14:paraId="0B58BB04" w14:textId="77777777" w:rsidR="00FE1CDF" w:rsidRPr="00452A2F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</w:rPr>
            </w:pPr>
          </w:p>
        </w:tc>
        <w:tc>
          <w:tcPr>
            <w:tcW w:w="665" w:type="pct"/>
          </w:tcPr>
          <w:p w14:paraId="660B333C" w14:textId="77777777" w:rsidR="00FE1CDF" w:rsidRPr="00452A2F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</w:rPr>
            </w:pPr>
          </w:p>
        </w:tc>
      </w:tr>
      <w:tr w:rsidR="00FE1CDF" w:rsidRPr="00D35417" w14:paraId="07D7FA05" w14:textId="77777777" w:rsidTr="00392A82">
        <w:tc>
          <w:tcPr>
            <w:tcW w:w="3540" w:type="pct"/>
          </w:tcPr>
          <w:p w14:paraId="7FAA9FB2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354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D354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shd w:val="clear" w:color="auto" w:fill="auto"/>
          </w:tcPr>
          <w:p w14:paraId="4FBD624E" w14:textId="77777777" w:rsidR="00FE1CDF" w:rsidRPr="00FE1CDF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F7120E1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20729B6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CDF" w:rsidRPr="00D35417" w14:paraId="0D304F8F" w14:textId="77777777" w:rsidTr="00392A82">
        <w:tc>
          <w:tcPr>
            <w:tcW w:w="3540" w:type="pct"/>
          </w:tcPr>
          <w:p w14:paraId="039F4F90" w14:textId="0CAEC32A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5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58D1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661" w:type="pct"/>
            <w:shd w:val="clear" w:color="auto" w:fill="auto"/>
          </w:tcPr>
          <w:p w14:paraId="11BBEE34" w14:textId="6955A488" w:rsidR="00FE1CDF" w:rsidRPr="00F94F73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4F73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34" w:type="pct"/>
          </w:tcPr>
          <w:p w14:paraId="71ADFEC7" w14:textId="77777777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B1419D8" w14:textId="5FBFE934" w:rsidR="00FE1CDF" w:rsidRPr="00D35417" w:rsidRDefault="00FE1CDF" w:rsidP="00FE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>5,220</w:t>
            </w:r>
          </w:p>
        </w:tc>
      </w:tr>
    </w:tbl>
    <w:p w14:paraId="28ADFB72" w14:textId="24D9F7D1" w:rsidR="0059729E" w:rsidRPr="00D10D60" w:rsidRDefault="0059729E" w:rsidP="0059729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D10D60">
        <w:rPr>
          <w:rFonts w:asciiTheme="majorBidi" w:hAnsiTheme="majorBidi" w:cstheme="majorBidi"/>
          <w:cs/>
        </w:rPr>
        <w:lastRenderedPageBreak/>
        <w:t>สินทรัพย์ทางการเงินที่อยู่ในความต้องการของตลาด</w:t>
      </w:r>
    </w:p>
    <w:p w14:paraId="5E6D77A9" w14:textId="77777777" w:rsidR="00D35417" w:rsidRPr="00A36CE9" w:rsidRDefault="00D35417" w:rsidP="00D35417">
      <w:pPr>
        <w:jc w:val="thaiDistribute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41"/>
        <w:gridCol w:w="1019"/>
        <w:gridCol w:w="249"/>
        <w:gridCol w:w="1101"/>
        <w:gridCol w:w="249"/>
        <w:gridCol w:w="1191"/>
        <w:gridCol w:w="249"/>
        <w:gridCol w:w="1191"/>
      </w:tblGrid>
      <w:tr w:rsidR="006F63D3" w:rsidRPr="00CE5621" w14:paraId="0C6B71DD" w14:textId="77777777" w:rsidTr="00A2111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9735EA5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CE56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0A02D8BB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CE562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4129EB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F1E7C0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54803F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3C8E65F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D3AC384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26BACA4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7CAFC01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325F79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8565C5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C9E14FB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77978F90" w14:textId="1696E559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65AF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F63D3" w:rsidRPr="00CE5621" w14:paraId="1B584A5D" w14:textId="77777777" w:rsidTr="00A2111F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10FBEA27" w14:textId="77777777" w:rsidR="006F63D3" w:rsidRPr="00CE5621" w:rsidRDefault="006F63D3" w:rsidP="00A2111F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  <w:vAlign w:val="bottom"/>
          </w:tcPr>
          <w:p w14:paraId="2B529CDB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CE56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3D3" w:rsidRPr="00CE5621" w14:paraId="45F580FC" w14:textId="77777777" w:rsidTr="00A2111F">
        <w:trPr>
          <w:trHeight w:val="254"/>
          <w:tblHeader/>
        </w:trPr>
        <w:tc>
          <w:tcPr>
            <w:tcW w:w="9180" w:type="dxa"/>
            <w:gridSpan w:val="10"/>
            <w:shd w:val="clear" w:color="auto" w:fill="auto"/>
            <w:vAlign w:val="bottom"/>
          </w:tcPr>
          <w:p w14:paraId="25298C3B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</w:tr>
      <w:tr w:rsidR="006F63D3" w:rsidRPr="00CE5621" w14:paraId="35B7DE3C" w14:textId="77777777" w:rsidTr="00A2111F">
        <w:tc>
          <w:tcPr>
            <w:tcW w:w="2700" w:type="dxa"/>
            <w:shd w:val="clear" w:color="auto" w:fill="auto"/>
            <w:vAlign w:val="bottom"/>
          </w:tcPr>
          <w:p w14:paraId="76621D4F" w14:textId="77777777" w:rsidR="006F63D3" w:rsidRPr="00CE5621" w:rsidRDefault="006F63D3" w:rsidP="00A211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2D0B50C4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26264CCA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65CB634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DC6B40B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AF5EAF4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7436E21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0E4B982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1ADA20B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2E5677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F63D3" w:rsidRPr="00CE5621" w14:paraId="16623D0A" w14:textId="77777777" w:rsidTr="00A2111F">
        <w:tc>
          <w:tcPr>
            <w:tcW w:w="2700" w:type="dxa"/>
            <w:shd w:val="clear" w:color="auto" w:fill="auto"/>
            <w:vAlign w:val="bottom"/>
          </w:tcPr>
          <w:p w14:paraId="69D576D1" w14:textId="77777777" w:rsidR="006F63D3" w:rsidRPr="00CE5621" w:rsidRDefault="006F63D3" w:rsidP="00A2111F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3D3C13A8" w14:textId="77777777" w:rsidR="006F63D3" w:rsidRPr="00CE5621" w:rsidRDefault="006F63D3" w:rsidP="00A2111F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CAE4CE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100,000</w:t>
            </w:r>
          </w:p>
        </w:tc>
        <w:tc>
          <w:tcPr>
            <w:tcW w:w="241" w:type="dxa"/>
          </w:tcPr>
          <w:p w14:paraId="36B88555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E731" w14:textId="6AD11F18" w:rsidR="006F63D3" w:rsidRPr="00CE5621" w:rsidRDefault="00A72D4D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82,139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BB5306C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F6F1B" w14:textId="767EDB3C" w:rsidR="006F63D3" w:rsidRPr="00CE5621" w:rsidRDefault="009377F1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(120,183)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82650C7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0F5A055" w14:textId="7F41CA6D" w:rsidR="006F63D3" w:rsidRPr="00CE5621" w:rsidRDefault="009345E1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345"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A14C601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CE823" w14:textId="263E6F33" w:rsidR="006F63D3" w:rsidRPr="00CE5621" w:rsidRDefault="009345E1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61,956</w:t>
            </w:r>
          </w:p>
        </w:tc>
      </w:tr>
      <w:tr w:rsidR="006F63D3" w:rsidRPr="00CE5621" w14:paraId="2DF238DC" w14:textId="77777777" w:rsidTr="00A2111F">
        <w:tc>
          <w:tcPr>
            <w:tcW w:w="2700" w:type="dxa"/>
            <w:shd w:val="clear" w:color="auto" w:fill="auto"/>
            <w:vAlign w:val="bottom"/>
          </w:tcPr>
          <w:p w14:paraId="51CC768F" w14:textId="77777777" w:rsidR="006F63D3" w:rsidRPr="00CE5621" w:rsidRDefault="006F63D3" w:rsidP="00A211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D2231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100,000</w:t>
            </w:r>
          </w:p>
        </w:tc>
        <w:tc>
          <w:tcPr>
            <w:tcW w:w="241" w:type="dxa"/>
          </w:tcPr>
          <w:p w14:paraId="43458E43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F7FB9" w14:textId="2390E617" w:rsidR="006F63D3" w:rsidRPr="00E767C2" w:rsidRDefault="00A72D4D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82,139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683BECF" w14:textId="77777777" w:rsidR="006F63D3" w:rsidRPr="00E767C2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C0CE7" w14:textId="3722F08A" w:rsidR="006F63D3" w:rsidRPr="00E767C2" w:rsidRDefault="009377F1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(120,183)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5C7BD95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0B16E" w14:textId="19FFC66A" w:rsidR="006F63D3" w:rsidRPr="00CE5621" w:rsidRDefault="009345E1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345" w:right="-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D639A8F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D325F" w14:textId="4042290A" w:rsidR="006F63D3" w:rsidRPr="00CE5621" w:rsidRDefault="009345E1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61,956</w:t>
            </w:r>
          </w:p>
        </w:tc>
      </w:tr>
      <w:tr w:rsidR="006F63D3" w:rsidRPr="004F65DF" w14:paraId="495E0AA8" w14:textId="77777777" w:rsidTr="00A2111F">
        <w:tc>
          <w:tcPr>
            <w:tcW w:w="2700" w:type="dxa"/>
            <w:shd w:val="clear" w:color="auto" w:fill="auto"/>
            <w:vAlign w:val="bottom"/>
          </w:tcPr>
          <w:p w14:paraId="407C1B4D" w14:textId="77777777" w:rsidR="006F63D3" w:rsidRPr="004F65DF" w:rsidRDefault="006F63D3" w:rsidP="00A211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4302878" w14:textId="77777777" w:rsidR="006F63D3" w:rsidRPr="004F65DF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1" w:type="dxa"/>
          </w:tcPr>
          <w:p w14:paraId="768D7914" w14:textId="77777777" w:rsidR="006F63D3" w:rsidRPr="004F65DF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AED47" w14:textId="77777777" w:rsidR="006F63D3" w:rsidRPr="004F65DF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D1D7DC2" w14:textId="77777777" w:rsidR="006F63D3" w:rsidRPr="004F65DF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6E4176" w14:textId="77777777" w:rsidR="006F63D3" w:rsidRPr="004F65DF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3D2185F" w14:textId="77777777" w:rsidR="006F63D3" w:rsidRPr="004F65DF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vAlign w:val="bottom"/>
          </w:tcPr>
          <w:p w14:paraId="7DFDB971" w14:textId="77777777" w:rsidR="006F63D3" w:rsidRPr="004F65DF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9C02874" w14:textId="77777777" w:rsidR="006F63D3" w:rsidRPr="004F65DF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DC9C1F" w14:textId="77777777" w:rsidR="006F63D3" w:rsidRPr="004F65DF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F63D3" w:rsidRPr="00CE5621" w14:paraId="5BEA442F" w14:textId="77777777" w:rsidTr="00A2111F">
        <w:tc>
          <w:tcPr>
            <w:tcW w:w="2700" w:type="dxa"/>
            <w:shd w:val="clear" w:color="auto" w:fill="auto"/>
            <w:vAlign w:val="bottom"/>
          </w:tcPr>
          <w:p w14:paraId="37CBAE1E" w14:textId="77777777" w:rsidR="006F63D3" w:rsidRPr="00CE5621" w:rsidRDefault="006F63D3" w:rsidP="00A211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90" w:type="dxa"/>
            <w:vAlign w:val="bottom"/>
          </w:tcPr>
          <w:p w14:paraId="1BE37BA2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10ABB50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3C0AE27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1E5C996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7736668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12C7CF2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2C22F9A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EA8D8B3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E8E15E1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F63D3" w:rsidRPr="00CE5621" w14:paraId="6370ECE3" w14:textId="77777777" w:rsidTr="00A2111F">
        <w:tc>
          <w:tcPr>
            <w:tcW w:w="2700" w:type="dxa"/>
            <w:shd w:val="clear" w:color="auto" w:fill="auto"/>
            <w:vAlign w:val="bottom"/>
          </w:tcPr>
          <w:p w14:paraId="4546AB32" w14:textId="77777777" w:rsidR="006F63D3" w:rsidRPr="006C50BE" w:rsidRDefault="006F63D3" w:rsidP="00A2111F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11C9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</w:t>
            </w:r>
            <w:r w:rsidRPr="006C50BE">
              <w:rPr>
                <w:rFonts w:asciiTheme="majorBidi" w:hAnsiTheme="majorBidi"/>
                <w:sz w:val="30"/>
                <w:szCs w:val="30"/>
                <w:cs/>
              </w:rPr>
              <w:t>ที่วัดมูลค่าด้วยราคา</w:t>
            </w:r>
          </w:p>
          <w:p w14:paraId="43227B20" w14:textId="77777777" w:rsidR="006F63D3" w:rsidRPr="00CE5621" w:rsidRDefault="006F63D3" w:rsidP="00A2111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C50BE">
              <w:rPr>
                <w:rFonts w:asciiTheme="majorBidi" w:hAnsi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90" w:type="dxa"/>
            <w:vAlign w:val="bottom"/>
          </w:tcPr>
          <w:p w14:paraId="1CDA4BED" w14:textId="77777777" w:rsidR="006F63D3" w:rsidRPr="00CE5621" w:rsidRDefault="006F63D3" w:rsidP="00A7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7D9F79A4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A0A91C5" w14:textId="1CF7C8A4" w:rsidR="006F63D3" w:rsidRPr="00CE5621" w:rsidRDefault="00EC0844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8722E3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5521CA9" w14:textId="44ACBF14" w:rsidR="006F63D3" w:rsidRPr="00CE5621" w:rsidRDefault="00B077C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2229BB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BA7B676" w14:textId="32904811" w:rsidR="006F63D3" w:rsidRPr="00CE5621" w:rsidRDefault="00B077C3" w:rsidP="00A7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345"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C0FAA4D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0053939" w14:textId="5D7A0072" w:rsidR="006F63D3" w:rsidRPr="00CE5621" w:rsidRDefault="000979F4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20,000</w:t>
            </w:r>
          </w:p>
        </w:tc>
      </w:tr>
      <w:tr w:rsidR="006F63D3" w14:paraId="5504B07D" w14:textId="77777777" w:rsidTr="00A2111F">
        <w:tc>
          <w:tcPr>
            <w:tcW w:w="2700" w:type="dxa"/>
            <w:shd w:val="clear" w:color="auto" w:fill="auto"/>
            <w:vAlign w:val="bottom"/>
          </w:tcPr>
          <w:p w14:paraId="7E3CAE9B" w14:textId="77777777" w:rsidR="006F63D3" w:rsidRPr="00CE5621" w:rsidRDefault="006F63D3" w:rsidP="00A2111F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79037ED2" w14:textId="77777777" w:rsidR="006F63D3" w:rsidRPr="00911C95" w:rsidRDefault="006F63D3" w:rsidP="00A2111F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90" w:type="dxa"/>
            <w:vAlign w:val="bottom"/>
          </w:tcPr>
          <w:p w14:paraId="16252AB7" w14:textId="77777777" w:rsidR="006F63D3" w:rsidRDefault="006F63D3" w:rsidP="00A7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2AE45BAA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59D508B" w14:textId="3BF20B09" w:rsidR="006F63D3" w:rsidRDefault="00EC0844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219,496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F27986C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D0F3C5A" w14:textId="322B3237" w:rsidR="006F63D3" w:rsidRDefault="00B077C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8B2FBA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2B29CAE" w14:textId="764790F0" w:rsidR="006F63D3" w:rsidRDefault="00B077C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345"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319C33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F4213F6" w14:textId="673665ED" w:rsidR="006F63D3" w:rsidRDefault="000979F4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219,496</w:t>
            </w:r>
          </w:p>
        </w:tc>
      </w:tr>
      <w:tr w:rsidR="006F63D3" w:rsidRPr="000B5825" w14:paraId="56FF1843" w14:textId="77777777" w:rsidTr="00A2111F">
        <w:tc>
          <w:tcPr>
            <w:tcW w:w="2700" w:type="dxa"/>
            <w:shd w:val="clear" w:color="auto" w:fill="auto"/>
            <w:vAlign w:val="bottom"/>
          </w:tcPr>
          <w:p w14:paraId="2FF38972" w14:textId="77777777" w:rsidR="006F63D3" w:rsidRPr="00CE5621" w:rsidRDefault="006F63D3" w:rsidP="00A2111F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2CECB2AE" w14:textId="77777777" w:rsidR="006F63D3" w:rsidRPr="00CE5621" w:rsidRDefault="006F63D3" w:rsidP="00A2111F">
            <w:pPr>
              <w:rPr>
                <w:rFonts w:ascii="Angsana New" w:hAnsi="Angsana New"/>
                <w:sz w:val="30"/>
                <w:szCs w:val="30"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</w:p>
          <w:p w14:paraId="0F8F9601" w14:textId="77777777" w:rsidR="006F63D3" w:rsidRPr="00CE5621" w:rsidRDefault="006F63D3" w:rsidP="00A211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5621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7A6135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51,450</w:t>
            </w:r>
          </w:p>
        </w:tc>
        <w:tc>
          <w:tcPr>
            <w:tcW w:w="241" w:type="dxa"/>
            <w:vAlign w:val="bottom"/>
          </w:tcPr>
          <w:p w14:paraId="7BEFF49C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F404" w14:textId="4F9E3D46" w:rsidR="006F63D3" w:rsidRPr="00CE5621" w:rsidRDefault="00EC0844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DA9144B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C6F17" w14:textId="3E323A8D" w:rsidR="006F63D3" w:rsidRPr="00CE5621" w:rsidRDefault="00B077C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471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2BEAA22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791BFF4" w14:textId="7025EE59" w:rsidR="006F63D3" w:rsidRPr="00CE5621" w:rsidRDefault="00B077C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D7DD92C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12541" w14:textId="7E86146C" w:rsidR="006F63D3" w:rsidRPr="000B5825" w:rsidRDefault="000979F4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52,150</w:t>
            </w:r>
          </w:p>
        </w:tc>
      </w:tr>
      <w:tr w:rsidR="006F63D3" w:rsidRPr="00CE5621" w14:paraId="32B72E10" w14:textId="77777777" w:rsidTr="00A2111F">
        <w:tc>
          <w:tcPr>
            <w:tcW w:w="2700" w:type="dxa"/>
            <w:shd w:val="clear" w:color="auto" w:fill="auto"/>
            <w:vAlign w:val="bottom"/>
          </w:tcPr>
          <w:p w14:paraId="1352A087" w14:textId="77777777" w:rsidR="006F63D3" w:rsidRPr="00CE5621" w:rsidRDefault="006F63D3" w:rsidP="00A211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56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51AE1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51,450</w:t>
            </w:r>
          </w:p>
        </w:tc>
        <w:tc>
          <w:tcPr>
            <w:tcW w:w="241" w:type="dxa"/>
            <w:vAlign w:val="bottom"/>
          </w:tcPr>
          <w:p w14:paraId="674520A6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26442" w14:textId="6D80933E" w:rsidR="006F63D3" w:rsidRPr="00CE5621" w:rsidRDefault="00EC0844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239,496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0CD1DA8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77C2A" w14:textId="27FD1382" w:rsidR="006F63D3" w:rsidRPr="00CE5621" w:rsidRDefault="00B077C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C6331B2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65CB8" w14:textId="1071BC0A" w:rsidR="006F63D3" w:rsidRPr="00CE5621" w:rsidRDefault="00B077C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BCFDDA1" w14:textId="77777777" w:rsidR="006F63D3" w:rsidRPr="00CE5621" w:rsidRDefault="006F63D3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63AB5" w14:textId="2A802621" w:rsidR="006F63D3" w:rsidRPr="00CE5621" w:rsidRDefault="00EA072D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291,646</w:t>
            </w:r>
          </w:p>
        </w:tc>
      </w:tr>
    </w:tbl>
    <w:p w14:paraId="2308807F" w14:textId="07081228" w:rsidR="00CE5621" w:rsidRDefault="00CE5621" w:rsidP="00CE5621">
      <w:pPr>
        <w:jc w:val="thaiDistribute"/>
        <w:rPr>
          <w:rFonts w:ascii="Angsana New" w:hAnsi="Angsana New"/>
          <w:sz w:val="24"/>
          <w:szCs w:val="24"/>
          <w:lang w:val="en-GB" w:bidi="ar-SA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D35417" w:rsidRPr="00D35417" w14:paraId="0BF732D1" w14:textId="77777777" w:rsidTr="00392A82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321723C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D3541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4528563E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D3541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D3541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81585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78262CC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54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91038B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541D452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97B2C2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5589567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26858B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82095EA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0523EA48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DDF8F71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8EC03D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371A40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79AD648B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541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35417" w:rsidRPr="00D35417" w14:paraId="3320FE41" w14:textId="77777777" w:rsidTr="00392A82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25653B64" w14:textId="77777777" w:rsidR="00D35417" w:rsidRPr="00D35417" w:rsidRDefault="00D35417" w:rsidP="00D35417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37A43F66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D354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35417" w:rsidRPr="00D35417" w14:paraId="4AE90DD4" w14:textId="77777777" w:rsidTr="00392A82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13C6C10F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</w:tr>
      <w:tr w:rsidR="00D35417" w:rsidRPr="00D35417" w14:paraId="157C09E0" w14:textId="77777777" w:rsidTr="00392A82">
        <w:tc>
          <w:tcPr>
            <w:tcW w:w="2700" w:type="dxa"/>
            <w:shd w:val="clear" w:color="auto" w:fill="auto"/>
            <w:vAlign w:val="bottom"/>
          </w:tcPr>
          <w:p w14:paraId="69C44C63" w14:textId="77777777" w:rsidR="00D35417" w:rsidRPr="00D35417" w:rsidRDefault="00D35417" w:rsidP="00D3541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2AB37205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4129ED8D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08B1BDC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3B86E08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5622212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0C1C09E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4072A17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  <w:vAlign w:val="bottom"/>
          </w:tcPr>
          <w:p w14:paraId="61E6932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5A79D4C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A4A68EA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3A7BFF6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35417" w:rsidRPr="00D35417" w14:paraId="61A4F650" w14:textId="77777777" w:rsidTr="00392A82">
        <w:tc>
          <w:tcPr>
            <w:tcW w:w="2700" w:type="dxa"/>
            <w:shd w:val="clear" w:color="auto" w:fill="auto"/>
            <w:vAlign w:val="bottom"/>
          </w:tcPr>
          <w:p w14:paraId="5293911E" w14:textId="77777777" w:rsidR="00D35417" w:rsidRPr="00D35417" w:rsidRDefault="00D35417" w:rsidP="00D35417">
            <w:pPr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02331554" w14:textId="77777777" w:rsidR="00D35417" w:rsidRPr="00D35417" w:rsidRDefault="00D35417" w:rsidP="00D35417">
            <w:pPr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35417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C5DA6E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bidi="ar-SA"/>
              </w:rPr>
              <w:t>70</w:t>
            </w: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D35417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41" w:type="dxa"/>
          </w:tcPr>
          <w:p w14:paraId="4D59A087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0417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8C7E0C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C69F4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(70,000)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4098D14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D76377E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4" w:type="dxa"/>
            <w:vAlign w:val="bottom"/>
          </w:tcPr>
          <w:p w14:paraId="1B3BC6F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1A8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bidi="ar-SA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A2035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5C0DF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100,000</w:t>
            </w:r>
          </w:p>
        </w:tc>
      </w:tr>
      <w:tr w:rsidR="00D35417" w:rsidRPr="00D35417" w14:paraId="5D998FA6" w14:textId="77777777" w:rsidTr="00392A82">
        <w:tc>
          <w:tcPr>
            <w:tcW w:w="2700" w:type="dxa"/>
            <w:shd w:val="clear" w:color="auto" w:fill="auto"/>
            <w:vAlign w:val="bottom"/>
          </w:tcPr>
          <w:p w14:paraId="108A49F6" w14:textId="77777777" w:rsidR="00D35417" w:rsidRPr="00D35417" w:rsidRDefault="00D35417" w:rsidP="00D3541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40F4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70</w:t>
            </w: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000</w:t>
            </w:r>
          </w:p>
        </w:tc>
        <w:tc>
          <w:tcPr>
            <w:tcW w:w="241" w:type="dxa"/>
          </w:tcPr>
          <w:p w14:paraId="6209DC85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5DC517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B5ED6FA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A0392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(70,000)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E17CE35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E9CC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4" w:type="dxa"/>
            <w:vAlign w:val="bottom"/>
          </w:tcPr>
          <w:p w14:paraId="0CE02EE5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3C31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70EF54E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E5AFE4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100,000</w:t>
            </w:r>
          </w:p>
        </w:tc>
      </w:tr>
      <w:tr w:rsidR="00D35417" w:rsidRPr="00D35417" w14:paraId="0E1AAE67" w14:textId="77777777" w:rsidTr="00392A82">
        <w:tc>
          <w:tcPr>
            <w:tcW w:w="2700" w:type="dxa"/>
            <w:shd w:val="clear" w:color="auto" w:fill="auto"/>
            <w:vAlign w:val="bottom"/>
          </w:tcPr>
          <w:p w14:paraId="58335CB5" w14:textId="77777777" w:rsidR="00D35417" w:rsidRPr="00D35417" w:rsidRDefault="00D35417" w:rsidP="00D3541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5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457871A8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38AD1512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30E219D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02C6837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2A6DA3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60DB6A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7254CF6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  <w:vAlign w:val="bottom"/>
          </w:tcPr>
          <w:p w14:paraId="0D062B7F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0BF6E78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AFDC87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4FF382B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35417" w:rsidRPr="00D35417" w14:paraId="5F6E6FDC" w14:textId="77777777" w:rsidTr="00392A82">
        <w:tc>
          <w:tcPr>
            <w:tcW w:w="2700" w:type="dxa"/>
            <w:shd w:val="clear" w:color="auto" w:fill="auto"/>
            <w:vAlign w:val="bottom"/>
          </w:tcPr>
          <w:p w14:paraId="30A164A9" w14:textId="77777777" w:rsidR="00D35417" w:rsidRPr="00D35417" w:rsidRDefault="00D35417" w:rsidP="00D35417">
            <w:pPr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3A9F668F" w14:textId="77777777" w:rsidR="00D35417" w:rsidRPr="00D35417" w:rsidRDefault="00D35417" w:rsidP="00D35417">
            <w:pPr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541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</w:p>
          <w:p w14:paraId="102E5A83" w14:textId="77777777" w:rsidR="00D35417" w:rsidRPr="00D35417" w:rsidRDefault="00D35417" w:rsidP="00D354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5417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D530FE8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bidi="ar-SA"/>
              </w:rPr>
              <w:t>48</w:t>
            </w: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D35417">
              <w:rPr>
                <w:rFonts w:ascii="Angsana New" w:hAnsi="Angsana New"/>
                <w:sz w:val="30"/>
                <w:szCs w:val="30"/>
                <w:lang w:bidi="ar-SA"/>
              </w:rPr>
              <w:t>500</w:t>
            </w:r>
          </w:p>
        </w:tc>
        <w:tc>
          <w:tcPr>
            <w:tcW w:w="241" w:type="dxa"/>
            <w:vAlign w:val="bottom"/>
          </w:tcPr>
          <w:p w14:paraId="56961996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7607552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A819EDC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9B8301E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3A1AD2B4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32121B22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A7B5B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BF37A42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(13,167)</w:t>
            </w:r>
          </w:p>
        </w:tc>
        <w:tc>
          <w:tcPr>
            <w:tcW w:w="264" w:type="dxa"/>
            <w:vAlign w:val="bottom"/>
          </w:tcPr>
          <w:p w14:paraId="76A62026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E2C3A7A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471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1CC5114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64F68A5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>53,200</w:t>
            </w:r>
          </w:p>
        </w:tc>
      </w:tr>
      <w:tr w:rsidR="00D35417" w:rsidRPr="00D35417" w14:paraId="68CB95E9" w14:textId="77777777" w:rsidTr="00392A82">
        <w:tc>
          <w:tcPr>
            <w:tcW w:w="2700" w:type="dxa"/>
            <w:shd w:val="clear" w:color="auto" w:fill="auto"/>
            <w:vAlign w:val="bottom"/>
          </w:tcPr>
          <w:p w14:paraId="2AC636BF" w14:textId="77777777" w:rsidR="00D35417" w:rsidRPr="00D35417" w:rsidRDefault="00D35417" w:rsidP="00D35417">
            <w:pPr>
              <w:rPr>
                <w:rFonts w:ascii="Angsana New" w:hAnsi="Angsana New"/>
                <w:sz w:val="30"/>
                <w:szCs w:val="30"/>
              </w:rPr>
            </w:pPr>
            <w:r w:rsidRPr="00D35417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112EFF7A" w14:textId="77777777" w:rsidR="00D35417" w:rsidRPr="00D35417" w:rsidRDefault="00D35417" w:rsidP="00D3541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541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5417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BA6BD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bidi="ar-SA"/>
              </w:rPr>
              <w:t>100</w:t>
            </w: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D35417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41" w:type="dxa"/>
            <w:vAlign w:val="bottom"/>
          </w:tcPr>
          <w:p w14:paraId="01087C14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AF75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5933EB14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CE3FD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4828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7A423D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FEB10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BD9A0BF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16F8A55E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ind w:left="-345" w:right="3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4" w:type="dxa"/>
            <w:vAlign w:val="bottom"/>
          </w:tcPr>
          <w:p w14:paraId="5BECC2DD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C8F9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00" w:right="-10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bidi="ar-SA"/>
              </w:rPr>
              <w:t>(100,000)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1CB47A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45707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D35417" w:rsidRPr="00D35417" w14:paraId="661AC073" w14:textId="77777777" w:rsidTr="00392A82">
        <w:tc>
          <w:tcPr>
            <w:tcW w:w="2700" w:type="dxa"/>
            <w:shd w:val="clear" w:color="auto" w:fill="auto"/>
            <w:vAlign w:val="bottom"/>
          </w:tcPr>
          <w:p w14:paraId="6542FAD6" w14:textId="77777777" w:rsidR="00D35417" w:rsidRPr="00D35417" w:rsidRDefault="00D35417" w:rsidP="00D3541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DD2DC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148</w:t>
            </w: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500</w:t>
            </w:r>
          </w:p>
        </w:tc>
        <w:tc>
          <w:tcPr>
            <w:tcW w:w="241" w:type="dxa"/>
            <w:vAlign w:val="bottom"/>
          </w:tcPr>
          <w:p w14:paraId="22AF2A1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DE0D0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4D6511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1F523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9561D5F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1C7A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(13,167)</w:t>
            </w:r>
          </w:p>
        </w:tc>
        <w:tc>
          <w:tcPr>
            <w:tcW w:w="264" w:type="dxa"/>
            <w:vAlign w:val="bottom"/>
          </w:tcPr>
          <w:p w14:paraId="7A458BDD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385A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00" w:right="-10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(100,000)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CFB7F48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4ED3A9" w14:textId="77777777" w:rsidR="00D35417" w:rsidRPr="00D35417" w:rsidRDefault="00D35417" w:rsidP="00D3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71" w:hanging="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D3541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53,200</w:t>
            </w:r>
          </w:p>
        </w:tc>
      </w:tr>
    </w:tbl>
    <w:p w14:paraId="4F67AFDF" w14:textId="77777777" w:rsidR="00CE5621" w:rsidRPr="00BF72CE" w:rsidRDefault="00CE5621" w:rsidP="00CE5621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sz w:val="12"/>
          <w:szCs w:val="12"/>
        </w:rPr>
      </w:pPr>
    </w:p>
    <w:p w14:paraId="547BDFAA" w14:textId="7CB88F8B" w:rsidR="00036B89" w:rsidRPr="006B48FB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D10D60">
        <w:rPr>
          <w:rFonts w:asciiTheme="majorBidi" w:hAnsiTheme="majorBidi" w:cstheme="majorBidi"/>
          <w:cs/>
        </w:rPr>
        <w:t>ส่ว</w:t>
      </w:r>
      <w:r w:rsidRPr="006B48FB">
        <w:rPr>
          <w:rFonts w:asciiTheme="majorBidi" w:hAnsiTheme="majorBidi" w:cstheme="majorBidi"/>
          <w:cs/>
        </w:rPr>
        <w:t>นงานดำเนินงาน</w:t>
      </w:r>
      <w:r w:rsidR="00633F54" w:rsidRPr="006B48FB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77777777" w:rsidR="00036B89" w:rsidRPr="00BF72C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55EA535A" w14:textId="48057023" w:rsidR="00036B89" w:rsidRPr="006B48FB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48FB">
        <w:rPr>
          <w:rFonts w:asciiTheme="majorBidi" w:hAnsiTheme="majorBidi" w:cstheme="majorBidi"/>
          <w:sz w:val="30"/>
          <w:szCs w:val="30"/>
          <w:cs/>
        </w:rPr>
        <w:t>บริษัทดำเนิน</w:t>
      </w:r>
      <w:r w:rsidR="00B575D7" w:rsidRPr="006B48FB">
        <w:rPr>
          <w:rFonts w:asciiTheme="majorBidi" w:hAnsiTheme="majorBidi" w:cstheme="majorBidi"/>
          <w:sz w:val="30"/>
          <w:szCs w:val="30"/>
          <w:cs/>
        </w:rPr>
        <w:t>ธุรกิจ</w:t>
      </w:r>
      <w:r w:rsidRPr="006B48FB">
        <w:rPr>
          <w:rFonts w:asciiTheme="majorBidi" w:hAnsiTheme="majorBidi" w:cstheme="majorBidi"/>
          <w:sz w:val="30"/>
          <w:szCs w:val="30"/>
          <w:cs/>
        </w:rPr>
        <w:t>ในส่วนงาน</w:t>
      </w:r>
      <w:r w:rsidR="003E27AA" w:rsidRPr="006B48FB">
        <w:rPr>
          <w:rFonts w:asciiTheme="majorBidi" w:hAnsiTheme="majorBidi" w:cstheme="majorBidi"/>
          <w:sz w:val="30"/>
          <w:szCs w:val="30"/>
          <w:cs/>
        </w:rPr>
        <w:t>เดียวคือ</w:t>
      </w:r>
      <w:r w:rsidR="00D42D66" w:rsidRPr="006B48FB">
        <w:rPr>
          <w:rFonts w:asciiTheme="majorBidi" w:hAnsiTheme="majorBidi" w:cstheme="majorBidi"/>
          <w:sz w:val="30"/>
          <w:szCs w:val="30"/>
          <w:cs/>
        </w:rPr>
        <w:t xml:space="preserve"> การ</w:t>
      </w:r>
      <w:r w:rsidRPr="006B48FB">
        <w:rPr>
          <w:rFonts w:asciiTheme="majorBidi" w:hAnsiTheme="majorBidi" w:cstheme="majorBidi"/>
          <w:sz w:val="30"/>
          <w:szCs w:val="30"/>
          <w:cs/>
        </w:rPr>
        <w:t>ให้บริการทางยกระดับช่วงดินแดงถึงอนุสรณ์สถานแห่งชาติ ดังนั้น</w:t>
      </w:r>
      <w:r w:rsidR="00A40DA5" w:rsidRPr="006B48FB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6B48FB">
        <w:rPr>
          <w:rFonts w:asciiTheme="majorBidi" w:hAnsiTheme="majorBidi" w:cstheme="majorBidi"/>
          <w:sz w:val="30"/>
          <w:szCs w:val="30"/>
          <w:cs/>
        </w:rPr>
        <w:t>ฝ่ายบริหารจึงพิจารณาว่าบริษัทมี</w:t>
      </w:r>
      <w:r w:rsidR="00F90C10" w:rsidRPr="006B48FB">
        <w:rPr>
          <w:rFonts w:asciiTheme="majorBidi" w:hAnsiTheme="majorBidi" w:cstheme="majorBidi"/>
          <w:sz w:val="30"/>
          <w:szCs w:val="30"/>
          <w:cs/>
        </w:rPr>
        <w:t>ส่วนงานที่รายงานเพียงส่วนงานเดียว</w:t>
      </w:r>
      <w:r w:rsidR="00702836"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6881" w:rsidRPr="006B48FB">
        <w:rPr>
          <w:rFonts w:asciiTheme="majorBidi" w:hAnsiTheme="majorBidi" w:cstheme="majorBidi"/>
          <w:sz w:val="30"/>
          <w:szCs w:val="30"/>
          <w:cs/>
        </w:rPr>
        <w:t>โดยจังหวะเวลาในการรับรู้รายได้</w:t>
      </w:r>
      <w:r w:rsidR="00CE2B44" w:rsidRPr="006B48FB">
        <w:rPr>
          <w:rFonts w:asciiTheme="majorBidi" w:hAnsiTheme="majorBidi" w:cstheme="majorBidi"/>
          <w:sz w:val="30"/>
          <w:szCs w:val="30"/>
          <w:cs/>
        </w:rPr>
        <w:t>คือ</w:t>
      </w:r>
      <w:r w:rsidR="00785212"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531D" w:rsidRPr="006B48FB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1F883A3B" w14:textId="5BD265D6" w:rsidR="003B4C40" w:rsidRPr="00BF72CE" w:rsidRDefault="003B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  <w:cs/>
          <w:lang w:val="th-TH"/>
        </w:rPr>
      </w:pPr>
    </w:p>
    <w:p w14:paraId="7A767CBE" w14:textId="4F0D4197" w:rsidR="00036B89" w:rsidRPr="006B48FB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B48FB">
        <w:rPr>
          <w:rFonts w:asciiTheme="majorBidi" w:hAnsiTheme="majorBidi" w:cstheme="majorBidi"/>
          <w:cs/>
        </w:rPr>
        <w:t>ภาษีเงินได้</w:t>
      </w:r>
    </w:p>
    <w:p w14:paraId="3EE62D46" w14:textId="77777777" w:rsidR="007C555A" w:rsidRPr="00BF72CE" w:rsidRDefault="007C555A" w:rsidP="007C555A">
      <w:pPr>
        <w:spacing w:line="240" w:lineRule="auto"/>
        <w:rPr>
          <w:rFonts w:ascii="Angsana New" w:hAnsi="Angsana New"/>
          <w:sz w:val="12"/>
          <w:szCs w:val="12"/>
        </w:rPr>
      </w:pPr>
    </w:p>
    <w:p w14:paraId="0AF39D4C" w14:textId="5A11352B" w:rsidR="007C555A" w:rsidRDefault="007C555A" w:rsidP="007C5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555A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อัตราภาษีเงินได้ที่แท้จริงรวมของบริษัทในการดำเนินงานต่อเนื่องเป็นระยะเวลาเก้า</w:t>
      </w:r>
      <w:r w:rsidRPr="007C555A">
        <w:rPr>
          <w:rFonts w:ascii="Angsana New" w:hAnsi="Angsana New"/>
          <w:sz w:val="30"/>
          <w:szCs w:val="30"/>
          <w:cs/>
        </w:rPr>
        <w:t>เดือน</w:t>
      </w:r>
      <w:r w:rsidRPr="007C555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7C555A">
        <w:rPr>
          <w:rFonts w:ascii="Angsana New" w:hAnsi="Angsana New" w:hint="cs"/>
          <w:sz w:val="30"/>
          <w:szCs w:val="30"/>
        </w:rPr>
        <w:t>3</w:t>
      </w:r>
      <w:r w:rsidRPr="007C555A">
        <w:rPr>
          <w:rFonts w:ascii="Angsana New" w:hAnsi="Angsana New"/>
          <w:sz w:val="30"/>
          <w:szCs w:val="30"/>
        </w:rPr>
        <w:t>0</w:t>
      </w:r>
      <w:r w:rsidRPr="007C555A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7C555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C555A">
        <w:rPr>
          <w:rFonts w:ascii="Angsana New" w:hAnsi="Angsana New" w:hint="cs"/>
          <w:sz w:val="30"/>
          <w:szCs w:val="30"/>
        </w:rPr>
        <w:t xml:space="preserve"> </w:t>
      </w:r>
      <w:r w:rsidRPr="007C555A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A73BB3">
        <w:rPr>
          <w:rFonts w:ascii="Angsana New" w:hAnsi="Angsana New"/>
          <w:sz w:val="30"/>
          <w:szCs w:val="30"/>
        </w:rPr>
        <w:t>20.14</w:t>
      </w:r>
      <w:r w:rsidRPr="007C555A">
        <w:rPr>
          <w:rFonts w:ascii="Angsana New" w:hAnsi="Angsana New" w:hint="cs"/>
          <w:sz w:val="30"/>
          <w:szCs w:val="30"/>
          <w:cs/>
        </w:rPr>
        <w:t xml:space="preserve"> </w:t>
      </w:r>
      <w:r w:rsidRPr="007C555A">
        <w:rPr>
          <w:rFonts w:ascii="Angsana New" w:hAnsi="Angsana New" w:hint="cs"/>
          <w:i/>
          <w:iCs/>
          <w:sz w:val="30"/>
          <w:szCs w:val="30"/>
        </w:rPr>
        <w:t>(256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7C555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7C555A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/>
          <w:i/>
          <w:iCs/>
          <w:sz w:val="30"/>
          <w:szCs w:val="30"/>
        </w:rPr>
        <w:t>15.58</w:t>
      </w:r>
      <w:r w:rsidRPr="007C555A">
        <w:rPr>
          <w:rFonts w:ascii="Angsana New" w:hAnsi="Angsana New" w:hint="cs"/>
          <w:i/>
          <w:iCs/>
          <w:sz w:val="30"/>
          <w:szCs w:val="30"/>
        </w:rPr>
        <w:t>)</w:t>
      </w:r>
    </w:p>
    <w:p w14:paraId="1521EF22" w14:textId="77777777" w:rsidR="00D024BC" w:rsidRPr="00BF72CE" w:rsidRDefault="00D024BC" w:rsidP="00D024BC">
      <w:pPr>
        <w:pStyle w:val="Heading9"/>
        <w:tabs>
          <w:tab w:val="left" w:pos="540"/>
        </w:tabs>
        <w:ind w:left="540"/>
        <w:rPr>
          <w:rFonts w:asciiTheme="majorBidi" w:hAnsiTheme="majorBidi" w:cs="Angsana New"/>
          <w:sz w:val="12"/>
          <w:szCs w:val="12"/>
        </w:rPr>
      </w:pPr>
    </w:p>
    <w:p w14:paraId="16ECBDE0" w14:textId="728FE3C5" w:rsidR="00FF41EF" w:rsidRPr="0094091D" w:rsidRDefault="00FF41EF" w:rsidP="00FF41E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="Angsana New"/>
        </w:rPr>
      </w:pPr>
      <w:r w:rsidRPr="009466F2">
        <w:rPr>
          <w:rFonts w:asciiTheme="majorBidi" w:hAnsiTheme="majorBidi" w:cs="Angsana New"/>
          <w:cs/>
        </w:rPr>
        <w:t>เงิน</w:t>
      </w:r>
      <w:r w:rsidRPr="0094091D">
        <w:rPr>
          <w:rFonts w:asciiTheme="majorBidi" w:hAnsiTheme="majorBidi" w:cs="Angsana New"/>
          <w:cs/>
        </w:rPr>
        <w:t>ปันผล</w:t>
      </w:r>
    </w:p>
    <w:p w14:paraId="133CE696" w14:textId="77777777" w:rsidR="00FF41EF" w:rsidRPr="00BF72CE" w:rsidRDefault="00FF41EF" w:rsidP="00FF41EF">
      <w:pPr>
        <w:rPr>
          <w:sz w:val="12"/>
          <w:szCs w:val="12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236"/>
        <w:gridCol w:w="1333"/>
        <w:gridCol w:w="237"/>
        <w:gridCol w:w="1192"/>
        <w:gridCol w:w="229"/>
        <w:gridCol w:w="1273"/>
      </w:tblGrid>
      <w:tr w:rsidR="00FF41EF" w:rsidRPr="0094091D" w14:paraId="54B18A6C" w14:textId="77777777" w:rsidTr="00A2111F">
        <w:trPr>
          <w:tblHeader/>
        </w:trPr>
        <w:tc>
          <w:tcPr>
            <w:tcW w:w="3240" w:type="dxa"/>
            <w:vAlign w:val="bottom"/>
          </w:tcPr>
          <w:p w14:paraId="2266C26A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3D1FA4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2F3CD30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vAlign w:val="bottom"/>
          </w:tcPr>
          <w:p w14:paraId="6E1398E1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00DCE5E8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356C93A1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2168509F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39E9AD7E" w14:textId="77777777" w:rsidR="00FF41EF" w:rsidRPr="0094091D" w:rsidDel="00D43E7A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F41EF" w:rsidRPr="0094091D" w14:paraId="39CB7CAE" w14:textId="77777777" w:rsidTr="00A2111F">
        <w:trPr>
          <w:tblHeader/>
        </w:trPr>
        <w:tc>
          <w:tcPr>
            <w:tcW w:w="3240" w:type="dxa"/>
          </w:tcPr>
          <w:p w14:paraId="3A182E4C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CB4E403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9C2F17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CC763B1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8484B14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28750693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2C89F3BF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14:paraId="43589EA8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41EF" w:rsidRPr="0094091D" w14:paraId="39156DE0" w14:textId="77777777" w:rsidTr="00A2111F">
        <w:tc>
          <w:tcPr>
            <w:tcW w:w="3240" w:type="dxa"/>
          </w:tcPr>
          <w:p w14:paraId="4E7AFD65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5F57F1E4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4BE7AEBD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33" w:type="dxa"/>
          </w:tcPr>
          <w:p w14:paraId="12276C9E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0D7EA8B7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4F1B3A9D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62A47379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59EECC03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41EF" w:rsidRPr="0094091D" w14:paraId="35449844" w14:textId="77777777" w:rsidTr="00A2111F">
        <w:tc>
          <w:tcPr>
            <w:tcW w:w="3240" w:type="dxa"/>
          </w:tcPr>
          <w:p w14:paraId="0624FB9A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53D4F286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9409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B68E5A2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723E415A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595E212A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0B2B31AF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29" w:type="dxa"/>
          </w:tcPr>
          <w:p w14:paraId="131DCFDB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9BBD0C2" w14:textId="77777777" w:rsidR="00FF41EF" w:rsidRPr="0094091D" w:rsidRDefault="00FF41EF" w:rsidP="00A21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</w:rPr>
              <w:t>295.30</w:t>
            </w:r>
          </w:p>
        </w:tc>
      </w:tr>
      <w:tr w:rsidR="0090071A" w:rsidRPr="0094091D" w14:paraId="59C9C88D" w14:textId="77777777" w:rsidTr="00A2111F">
        <w:tc>
          <w:tcPr>
            <w:tcW w:w="3240" w:type="dxa"/>
          </w:tcPr>
          <w:p w14:paraId="49B70DD0" w14:textId="4E32AB39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91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FD491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F625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E99CE4A" w14:textId="1ABBB655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491B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359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D8BABAC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3245C791" w14:textId="1A4D017A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359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3A05D699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0D068C05" w14:textId="00E7F269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E3359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29" w:type="dxa"/>
          </w:tcPr>
          <w:p w14:paraId="4F364686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03C710C" w14:textId="17C35D3C" w:rsidR="0090071A" w:rsidRPr="0094091D" w:rsidRDefault="00E33595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118.12</w:t>
            </w:r>
          </w:p>
        </w:tc>
      </w:tr>
      <w:tr w:rsidR="0090071A" w:rsidRPr="0094091D" w14:paraId="36DDED6D" w14:textId="77777777" w:rsidTr="00A2111F">
        <w:tc>
          <w:tcPr>
            <w:tcW w:w="3240" w:type="dxa"/>
          </w:tcPr>
          <w:p w14:paraId="239230DC" w14:textId="77777777" w:rsidR="0090071A" w:rsidRPr="00BF72CE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693EB1" w14:textId="77777777" w:rsidR="0090071A" w:rsidRPr="00BF72CE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296CCD0" w14:textId="77777777" w:rsidR="0090071A" w:rsidRPr="00BF72CE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33" w:type="dxa"/>
            <w:shd w:val="clear" w:color="auto" w:fill="auto"/>
          </w:tcPr>
          <w:p w14:paraId="1E3C3077" w14:textId="77777777" w:rsidR="0090071A" w:rsidRPr="00BF72CE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7" w:type="dxa"/>
          </w:tcPr>
          <w:p w14:paraId="061C0419" w14:textId="77777777" w:rsidR="0090071A" w:rsidRPr="00BF72CE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92" w:type="dxa"/>
          </w:tcPr>
          <w:p w14:paraId="7BD5F5C4" w14:textId="77777777" w:rsidR="0090071A" w:rsidRPr="00BF72CE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29" w:type="dxa"/>
          </w:tcPr>
          <w:p w14:paraId="5A42535E" w14:textId="77777777" w:rsidR="0090071A" w:rsidRPr="00BF72CE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3" w:type="dxa"/>
          </w:tcPr>
          <w:p w14:paraId="3D851E08" w14:textId="77777777" w:rsidR="0090071A" w:rsidRPr="00BF72CE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0071A" w:rsidRPr="0094091D" w14:paraId="2CE57065" w14:textId="77777777" w:rsidTr="00A2111F">
        <w:tc>
          <w:tcPr>
            <w:tcW w:w="3240" w:type="dxa"/>
          </w:tcPr>
          <w:p w14:paraId="7AEA443D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848C99B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6AF315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00FC5A2E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C1C3966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11D30215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6703A097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1134AD34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71A" w:rsidRPr="0094091D" w14:paraId="3F5D5484" w14:textId="77777777" w:rsidTr="00A2111F">
        <w:tc>
          <w:tcPr>
            <w:tcW w:w="3240" w:type="dxa"/>
          </w:tcPr>
          <w:p w14:paraId="7915979F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14:paraId="4C66B329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9409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AF4043D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E53518F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7D6C93AB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969F437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94091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4091D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  <w:tc>
          <w:tcPr>
            <w:tcW w:w="229" w:type="dxa"/>
          </w:tcPr>
          <w:p w14:paraId="00CACDCE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F4619EB" w14:textId="77777777" w:rsidR="0090071A" w:rsidRPr="0094091D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91D">
              <w:rPr>
                <w:rFonts w:asciiTheme="majorBidi" w:hAnsiTheme="majorBidi" w:cstheme="majorBidi"/>
                <w:sz w:val="30"/>
                <w:szCs w:val="30"/>
              </w:rPr>
              <w:t>520.62</w:t>
            </w:r>
          </w:p>
        </w:tc>
      </w:tr>
      <w:tr w:rsidR="0090071A" w:rsidRPr="0094091D" w14:paraId="07204DD3" w14:textId="77777777" w:rsidTr="00A2111F">
        <w:tc>
          <w:tcPr>
            <w:tcW w:w="3240" w:type="dxa"/>
          </w:tcPr>
          <w:p w14:paraId="7A8032FA" w14:textId="77777777" w:rsidR="0090071A" w:rsidRPr="00FD491B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91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FD491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233097A9" w14:textId="77777777" w:rsidR="0090071A" w:rsidRPr="00FD491B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491B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A36E52B" w14:textId="77777777" w:rsidR="0090071A" w:rsidRPr="00FD491B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470273FE" w14:textId="77777777" w:rsidR="0090071A" w:rsidRPr="00FD491B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4428BB27" w14:textId="77777777" w:rsidR="0090071A" w:rsidRPr="00FD491B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9A0A5E0" w14:textId="77777777" w:rsidR="0090071A" w:rsidRPr="00FD491B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91B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Pr="00FD491B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29" w:type="dxa"/>
          </w:tcPr>
          <w:p w14:paraId="530872FE" w14:textId="77777777" w:rsidR="0090071A" w:rsidRPr="00FD491B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6305457" w14:textId="77777777" w:rsidR="0090071A" w:rsidRPr="00FD491B" w:rsidRDefault="0090071A" w:rsidP="00900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491B">
              <w:rPr>
                <w:rFonts w:asciiTheme="majorBidi" w:hAnsiTheme="majorBidi" w:cstheme="majorBidi"/>
                <w:sz w:val="30"/>
                <w:szCs w:val="30"/>
              </w:rPr>
              <w:t>82.68</w:t>
            </w:r>
          </w:p>
        </w:tc>
      </w:tr>
    </w:tbl>
    <w:p w14:paraId="3488F70B" w14:textId="006430A4" w:rsidR="00036B89" w:rsidRPr="006B48FB" w:rsidRDefault="00036B89" w:rsidP="005C454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B48FB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78CC8E8" w14:textId="77777777" w:rsidR="001560E0" w:rsidRPr="00682C18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44C0A" w14:textId="03C11653" w:rsidR="001560E0" w:rsidRPr="006B48FB" w:rsidRDefault="001560E0" w:rsidP="00FD3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B48FB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B48F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2E5FAB7" w14:textId="77777777" w:rsidR="001560E0" w:rsidRPr="00682C18" w:rsidRDefault="001560E0" w:rsidP="00E77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BD02B93" w14:textId="4706C3FB" w:rsidR="001560E0" w:rsidRPr="006B48FB" w:rsidRDefault="001560E0" w:rsidP="00DA27F3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48F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D06F1" w:rsidRPr="006B48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48FB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4D06F1" w:rsidRPr="006B48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48FB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385512E" w14:textId="77777777" w:rsidR="00A97704" w:rsidRPr="00682C18" w:rsidRDefault="00A97704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F65F1E" w:rsidRPr="006B48FB" w14:paraId="2BD08E48" w14:textId="77777777" w:rsidTr="00A2111F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5D1C1EC1" w14:textId="77777777" w:rsidR="00F65F1E" w:rsidRPr="006B48FB" w:rsidRDefault="00F65F1E" w:rsidP="00A2111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AD4C61B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C0B42D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4ECD0F4B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65F1E" w:rsidRPr="006B48FB" w14:paraId="4B1B7AA9" w14:textId="77777777" w:rsidTr="00A2111F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7AEF386B" w14:textId="77777777" w:rsidR="00F65F1E" w:rsidRPr="006B48FB" w:rsidRDefault="00F65F1E" w:rsidP="00A211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546006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DF4A976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1E15E132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B48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486D0006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18A6BD40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4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FB6F646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3912B3D9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48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D8A4C33" w14:textId="77777777" w:rsidR="00F65F1E" w:rsidRPr="006B48FB" w:rsidRDefault="00F65F1E" w:rsidP="00A211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D99F520" w14:textId="77777777" w:rsidR="00F65F1E" w:rsidRPr="006B48FB" w:rsidRDefault="00F65F1E" w:rsidP="00A211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B48F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65DBA18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4B91306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65F1E" w:rsidRPr="006B48FB" w14:paraId="2CD8EEBD" w14:textId="77777777" w:rsidTr="00A2111F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783D890C" w14:textId="77777777" w:rsidR="00F65F1E" w:rsidRPr="006B48FB" w:rsidRDefault="00F65F1E" w:rsidP="00A211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6BBF8186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B48F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65F1E" w:rsidRPr="006B48FB" w14:paraId="0C69C664" w14:textId="77777777" w:rsidTr="00A2111F">
        <w:trPr>
          <w:cantSplit/>
          <w:trHeight w:val="261"/>
        </w:trPr>
        <w:tc>
          <w:tcPr>
            <w:tcW w:w="2250" w:type="dxa"/>
            <w:vAlign w:val="bottom"/>
          </w:tcPr>
          <w:p w14:paraId="194B8248" w14:textId="16304D19" w:rsidR="00F65F1E" w:rsidRPr="006B48FB" w:rsidRDefault="00F65F1E" w:rsidP="00A211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1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D1E4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362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010" w:type="dxa"/>
            <w:gridSpan w:val="11"/>
          </w:tcPr>
          <w:p w14:paraId="00D1D1C9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65F1E" w:rsidRPr="006B48FB" w14:paraId="02932A7B" w14:textId="77777777" w:rsidTr="00A2111F">
        <w:trPr>
          <w:cantSplit/>
          <w:trHeight w:val="261"/>
        </w:trPr>
        <w:tc>
          <w:tcPr>
            <w:tcW w:w="2250" w:type="dxa"/>
          </w:tcPr>
          <w:p w14:paraId="50ECB0E9" w14:textId="77777777" w:rsidR="00F65F1E" w:rsidRPr="006B48FB" w:rsidRDefault="00F65F1E" w:rsidP="00A2111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34BC409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CAC3FEC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1D127B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15AD90A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5454519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D78C292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CCD49DC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A974947" w14:textId="77777777" w:rsidR="00F65F1E" w:rsidRPr="006B48FB" w:rsidRDefault="00F65F1E" w:rsidP="00A211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8E2DFCA" w14:textId="77777777" w:rsidR="00F65F1E" w:rsidRPr="006B48FB" w:rsidRDefault="00F65F1E" w:rsidP="00A2111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B02EA8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BFAE0EA" w14:textId="77777777" w:rsidR="00F65F1E" w:rsidRPr="006B48FB" w:rsidRDefault="00F65F1E" w:rsidP="00A211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65F1E" w:rsidRPr="006B48FB" w14:paraId="391B6069" w14:textId="77777777" w:rsidTr="00A2111F">
        <w:trPr>
          <w:cantSplit/>
          <w:trHeight w:val="261"/>
        </w:trPr>
        <w:tc>
          <w:tcPr>
            <w:tcW w:w="2250" w:type="dxa"/>
            <w:vAlign w:val="bottom"/>
          </w:tcPr>
          <w:p w14:paraId="62D1705F" w14:textId="77777777" w:rsidR="00F65F1E" w:rsidRPr="006B48FB" w:rsidRDefault="00F65F1E" w:rsidP="00A211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17D0D57E" w14:textId="77777777" w:rsidR="00F65F1E" w:rsidRPr="006B48FB" w:rsidRDefault="00F65F1E" w:rsidP="00A21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AF93F" w14:textId="77777777" w:rsidR="00F65F1E" w:rsidRPr="006B48FB" w:rsidRDefault="00F65F1E" w:rsidP="00A211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58C1BF" w14:textId="77777777" w:rsidR="00F65F1E" w:rsidRPr="006B48FB" w:rsidRDefault="00F65F1E" w:rsidP="00A211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0DB0BF" w14:textId="77777777" w:rsidR="00F65F1E" w:rsidRPr="006B48FB" w:rsidRDefault="00F65F1E" w:rsidP="00A211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42930A" w14:textId="77777777" w:rsidR="00F65F1E" w:rsidRPr="006B48FB" w:rsidRDefault="00F65F1E" w:rsidP="00A211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F9FA6" w14:textId="77777777" w:rsidR="00F65F1E" w:rsidRPr="006B48FB" w:rsidRDefault="00F65F1E" w:rsidP="00A211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6CAC46" w14:textId="77777777" w:rsidR="00F65F1E" w:rsidRPr="006B48FB" w:rsidRDefault="00F65F1E" w:rsidP="00A211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9D4C5" w14:textId="77777777" w:rsidR="00F65F1E" w:rsidRPr="006B48FB" w:rsidRDefault="00F65F1E" w:rsidP="00A211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2044D27" w14:textId="77777777" w:rsidR="00F65F1E" w:rsidRPr="006B48FB" w:rsidRDefault="00F65F1E" w:rsidP="00A211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0A4DC" w14:textId="77777777" w:rsidR="00F65F1E" w:rsidRPr="006B48FB" w:rsidRDefault="00F65F1E" w:rsidP="00A211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918801" w14:textId="77777777" w:rsidR="00F65F1E" w:rsidRPr="006B48FB" w:rsidRDefault="00F65F1E" w:rsidP="00A211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3C1" w:rsidRPr="006B48FB" w14:paraId="509E39CA" w14:textId="77777777" w:rsidTr="00D4190D">
        <w:trPr>
          <w:cantSplit/>
          <w:trHeight w:val="261"/>
        </w:trPr>
        <w:tc>
          <w:tcPr>
            <w:tcW w:w="2250" w:type="dxa"/>
            <w:vAlign w:val="bottom"/>
          </w:tcPr>
          <w:p w14:paraId="6A4E7203" w14:textId="77777777" w:rsidR="00B513C1" w:rsidRPr="006B48FB" w:rsidRDefault="00B513C1" w:rsidP="00B513C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5E78BD12" w14:textId="777C2C65" w:rsidR="00B513C1" w:rsidRPr="006B48FB" w:rsidRDefault="00B513C1" w:rsidP="00B513C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A4F87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C9CEC7" w14:textId="2AB1F5A4" w:rsidR="00B513C1" w:rsidRPr="006B48FB" w:rsidRDefault="00B513C1" w:rsidP="00B513C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E6EDF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C06543" w14:textId="1421AB59" w:rsidR="00B513C1" w:rsidRPr="006B48FB" w:rsidRDefault="00B513C1" w:rsidP="00B513C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985BE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8CB207" w14:textId="6E4F114D" w:rsidR="00B513C1" w:rsidRPr="000E3ABE" w:rsidRDefault="00B513C1" w:rsidP="00B51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966E83" w14:textId="77777777" w:rsidR="00B513C1" w:rsidRPr="000E3ABE" w:rsidRDefault="00B513C1" w:rsidP="00B513C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E1A8BBA" w14:textId="478B1594" w:rsidR="00B513C1" w:rsidRPr="000E3ABE" w:rsidRDefault="00B513C1" w:rsidP="00B513C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F4D3E" w14:textId="77777777" w:rsidR="00B513C1" w:rsidRPr="000E3ABE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7F301F0" w14:textId="3F03E8B6" w:rsidR="00B513C1" w:rsidRPr="000E3ABE" w:rsidRDefault="00B513C1" w:rsidP="00B513C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513C1">
              <w:rPr>
                <w:rFonts w:asciiTheme="majorBidi" w:hAnsiTheme="majorBidi" w:cstheme="majorBidi"/>
                <w:sz w:val="30"/>
                <w:szCs w:val="30"/>
              </w:rPr>
              <w:t>62,360</w:t>
            </w:r>
          </w:p>
        </w:tc>
      </w:tr>
      <w:tr w:rsidR="00B513C1" w:rsidRPr="006B48FB" w14:paraId="7F4C578E" w14:textId="77777777" w:rsidTr="00D4190D">
        <w:trPr>
          <w:cantSplit/>
          <w:trHeight w:val="261"/>
        </w:trPr>
        <w:tc>
          <w:tcPr>
            <w:tcW w:w="2250" w:type="dxa"/>
            <w:vAlign w:val="bottom"/>
          </w:tcPr>
          <w:p w14:paraId="611BDFE9" w14:textId="77777777" w:rsidR="00B513C1" w:rsidRPr="006B48FB" w:rsidRDefault="00B513C1" w:rsidP="00B513C1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  <w:shd w:val="clear" w:color="auto" w:fill="auto"/>
          </w:tcPr>
          <w:p w14:paraId="0569CC35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CBC992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00C859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12BDCC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080F2F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3B29E8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C38D15" w14:textId="77777777" w:rsidR="00B513C1" w:rsidRPr="00DF6AB8" w:rsidRDefault="00B513C1" w:rsidP="00B51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085CBD" w14:textId="77777777" w:rsidR="00B513C1" w:rsidRPr="006B48FB" w:rsidRDefault="00B513C1" w:rsidP="00B513C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2DA66AB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A1AE2D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8A3CF16" w14:textId="77777777" w:rsidR="00B513C1" w:rsidRPr="00B513C1" w:rsidRDefault="00B513C1" w:rsidP="00B513C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3C1" w:rsidRPr="006B48FB" w14:paraId="1BC5B23D" w14:textId="77777777" w:rsidTr="00D4190D">
        <w:trPr>
          <w:cantSplit/>
          <w:trHeight w:val="261"/>
        </w:trPr>
        <w:tc>
          <w:tcPr>
            <w:tcW w:w="2250" w:type="dxa"/>
            <w:vAlign w:val="bottom"/>
          </w:tcPr>
          <w:p w14:paraId="2EC7D740" w14:textId="77777777" w:rsidR="00B513C1" w:rsidRPr="006B48FB" w:rsidRDefault="00B513C1" w:rsidP="00B513C1">
            <w:pPr>
              <w:ind w:left="160" w:right="-9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</w:t>
            </w:r>
            <w:r w:rsidRPr="006B48F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ั๋วแลกเงิน</w:t>
            </w:r>
          </w:p>
        </w:tc>
        <w:tc>
          <w:tcPr>
            <w:tcW w:w="1530" w:type="dxa"/>
            <w:shd w:val="clear" w:color="auto" w:fill="auto"/>
          </w:tcPr>
          <w:p w14:paraId="4399850C" w14:textId="71C00C29" w:rsidR="00B513C1" w:rsidRPr="006B48FB" w:rsidRDefault="00B513C1" w:rsidP="00B513C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91EC2E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01EA436" w14:textId="7A3F4E45" w:rsidR="00B513C1" w:rsidRPr="00A4507D" w:rsidRDefault="00B513C1" w:rsidP="00B513C1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09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E7D10" w14:textId="77777777" w:rsidR="00B513C1" w:rsidRPr="00A4507D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60B9A9" w14:textId="6AB73CBD" w:rsidR="00B513C1" w:rsidRPr="00A4507D" w:rsidRDefault="00B513C1" w:rsidP="00B513C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BF6323" w14:textId="77777777" w:rsidR="00B513C1" w:rsidRPr="00A4507D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4AE7EA" w14:textId="3B854565" w:rsidR="00B513C1" w:rsidRPr="00A4507D" w:rsidRDefault="00B513C1" w:rsidP="00B51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FF0AC" w14:textId="77777777" w:rsidR="00B513C1" w:rsidRPr="00A4507D" w:rsidRDefault="00B513C1" w:rsidP="00B513C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9B0C947" w14:textId="3DC7B0FF" w:rsidR="00B513C1" w:rsidRPr="00A4507D" w:rsidRDefault="00B513C1" w:rsidP="00B513C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269DFA" w14:textId="77777777" w:rsidR="00B513C1" w:rsidRPr="00A4507D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A878351" w14:textId="140372E6" w:rsidR="00B513C1" w:rsidRPr="00A4507D" w:rsidRDefault="00B513C1" w:rsidP="00B513C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513C1">
              <w:rPr>
                <w:rFonts w:asciiTheme="majorBidi" w:hAnsiTheme="majorBidi" w:cstheme="majorBidi"/>
                <w:sz w:val="30"/>
                <w:szCs w:val="30"/>
              </w:rPr>
              <w:t>19,992</w:t>
            </w:r>
          </w:p>
        </w:tc>
      </w:tr>
      <w:tr w:rsidR="00B513C1" w:rsidRPr="006B48FB" w14:paraId="4A3C46D6" w14:textId="77777777" w:rsidTr="00D4190D">
        <w:trPr>
          <w:cantSplit/>
          <w:trHeight w:val="261"/>
        </w:trPr>
        <w:tc>
          <w:tcPr>
            <w:tcW w:w="2250" w:type="dxa"/>
            <w:vAlign w:val="bottom"/>
          </w:tcPr>
          <w:p w14:paraId="0A5392A6" w14:textId="77777777" w:rsidR="00B513C1" w:rsidRPr="006B48FB" w:rsidRDefault="00B513C1" w:rsidP="00B513C1">
            <w:pPr>
              <w:ind w:left="160" w:right="-9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432D9E88" w14:textId="519656F4" w:rsidR="00B513C1" w:rsidRDefault="00B513C1" w:rsidP="00B513C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279209" w14:textId="77777777" w:rsidR="00B513C1" w:rsidRPr="006B48FB" w:rsidRDefault="00B513C1" w:rsidP="00B513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1A39D0" w14:textId="0671AA2A" w:rsidR="00B513C1" w:rsidRPr="00A4507D" w:rsidRDefault="00B513C1" w:rsidP="00B513C1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09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219,496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28B288" w14:textId="77777777" w:rsidR="00B513C1" w:rsidRPr="00A4507D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5600AB" w14:textId="12A1FC79" w:rsidR="00B513C1" w:rsidRPr="00A4507D" w:rsidRDefault="00B513C1" w:rsidP="00B513C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48439" w14:textId="77777777" w:rsidR="00B513C1" w:rsidRPr="00A4507D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3317252" w14:textId="43A7AB46" w:rsidR="00B513C1" w:rsidRPr="00A4507D" w:rsidRDefault="00B513C1" w:rsidP="00B51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217,862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B980B" w14:textId="77777777" w:rsidR="00B513C1" w:rsidRPr="00A4507D" w:rsidRDefault="00B513C1" w:rsidP="00B513C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104B956" w14:textId="5085B154" w:rsidR="00B513C1" w:rsidRPr="00A4507D" w:rsidRDefault="00B513C1" w:rsidP="00B513C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46DBD4" w14:textId="77777777" w:rsidR="00B513C1" w:rsidRPr="00A4507D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6C27B6" w14:textId="635BA0CB" w:rsidR="00B513C1" w:rsidRPr="00A4507D" w:rsidRDefault="00B513C1" w:rsidP="00B513C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513C1">
              <w:rPr>
                <w:rFonts w:asciiTheme="majorBidi" w:hAnsiTheme="majorBidi" w:cstheme="majorBidi"/>
                <w:sz w:val="30"/>
                <w:szCs w:val="30"/>
              </w:rPr>
              <w:t>217,862</w:t>
            </w:r>
          </w:p>
        </w:tc>
      </w:tr>
      <w:tr w:rsidR="00B513C1" w:rsidRPr="006B48FB" w14:paraId="23C87D4A" w14:textId="77777777" w:rsidTr="00A2111F">
        <w:trPr>
          <w:cantSplit/>
          <w:trHeight w:val="261"/>
        </w:trPr>
        <w:tc>
          <w:tcPr>
            <w:tcW w:w="2250" w:type="dxa"/>
            <w:vAlign w:val="bottom"/>
          </w:tcPr>
          <w:p w14:paraId="057651CB" w14:textId="77777777" w:rsidR="00B513C1" w:rsidRPr="006B48FB" w:rsidRDefault="00B513C1" w:rsidP="00B513C1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  <w:shd w:val="clear" w:color="auto" w:fill="auto"/>
          </w:tcPr>
          <w:p w14:paraId="272C8841" w14:textId="4937477B" w:rsidR="00B513C1" w:rsidRPr="002D3F78" w:rsidRDefault="00B513C1" w:rsidP="00B513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52,150</w:t>
            </w:r>
          </w:p>
        </w:tc>
        <w:tc>
          <w:tcPr>
            <w:tcW w:w="236" w:type="dxa"/>
            <w:shd w:val="clear" w:color="auto" w:fill="auto"/>
          </w:tcPr>
          <w:p w14:paraId="7273DF3B" w14:textId="77777777" w:rsidR="00B513C1" w:rsidRPr="002D3F78" w:rsidRDefault="00B513C1" w:rsidP="00B513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47CE6C" w14:textId="5199CB86" w:rsidR="00B513C1" w:rsidRPr="002D3F78" w:rsidRDefault="00B513C1" w:rsidP="00B513C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C6E5F7" w14:textId="77777777" w:rsidR="00B513C1" w:rsidRPr="002D3F78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47121AE" w14:textId="6B5F7151" w:rsidR="00B513C1" w:rsidRPr="002D3F78" w:rsidRDefault="00B513C1" w:rsidP="00B513C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25C7E2" w14:textId="77777777" w:rsidR="00B513C1" w:rsidRPr="002D3F78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B72015D" w14:textId="27F86153" w:rsidR="00B513C1" w:rsidRPr="002D3F78" w:rsidRDefault="00B513C1" w:rsidP="00B513C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52,150</w:t>
            </w:r>
          </w:p>
        </w:tc>
        <w:tc>
          <w:tcPr>
            <w:tcW w:w="236" w:type="dxa"/>
            <w:shd w:val="clear" w:color="auto" w:fill="auto"/>
          </w:tcPr>
          <w:p w14:paraId="5FAB4BF0" w14:textId="77777777" w:rsidR="00B513C1" w:rsidRPr="002D3F78" w:rsidRDefault="00B513C1" w:rsidP="00B513C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98D1978" w14:textId="30DE057F" w:rsidR="00B513C1" w:rsidRPr="002D3F78" w:rsidRDefault="00B513C1" w:rsidP="00B513C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16DDEB" w14:textId="77777777" w:rsidR="00B513C1" w:rsidRPr="002D3F78" w:rsidRDefault="00B513C1" w:rsidP="00B513C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94C6B99" w14:textId="4D347146" w:rsidR="00B513C1" w:rsidRPr="002D3F78" w:rsidRDefault="00B513C1" w:rsidP="00B513C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513C1">
              <w:rPr>
                <w:rFonts w:asciiTheme="majorBidi" w:hAnsiTheme="majorBidi" w:cstheme="majorBidi"/>
                <w:sz w:val="30"/>
                <w:szCs w:val="30"/>
              </w:rPr>
              <w:t>52,150</w:t>
            </w:r>
          </w:p>
        </w:tc>
      </w:tr>
      <w:tr w:rsidR="00682C18" w:rsidRPr="006B48FB" w14:paraId="1A78B75C" w14:textId="77777777" w:rsidTr="00A2111F">
        <w:trPr>
          <w:cantSplit/>
          <w:trHeight w:val="261"/>
        </w:trPr>
        <w:tc>
          <w:tcPr>
            <w:tcW w:w="2250" w:type="dxa"/>
            <w:vAlign w:val="bottom"/>
          </w:tcPr>
          <w:p w14:paraId="0BE52A2C" w14:textId="77777777" w:rsidR="00682C18" w:rsidRPr="006B48FB" w:rsidRDefault="00682C18" w:rsidP="00682C1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18F995F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FBC4FA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1C08136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29DF03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5D7399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287194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499E8B2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80DBC4" w14:textId="77777777" w:rsidR="00682C18" w:rsidRPr="002D3F78" w:rsidRDefault="00682C18" w:rsidP="00682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D7BDCA7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C9C40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B933C2F" w14:textId="77777777" w:rsidR="00682C18" w:rsidRPr="002D3F78" w:rsidRDefault="00682C18" w:rsidP="00682C1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C18" w:rsidRPr="006B48FB" w14:paraId="124F8937" w14:textId="77777777" w:rsidTr="00A2111F">
        <w:trPr>
          <w:cantSplit/>
          <w:trHeight w:val="261"/>
        </w:trPr>
        <w:tc>
          <w:tcPr>
            <w:tcW w:w="2250" w:type="dxa"/>
            <w:vAlign w:val="bottom"/>
          </w:tcPr>
          <w:p w14:paraId="5D7B35E8" w14:textId="77777777" w:rsidR="00682C18" w:rsidRPr="006B48FB" w:rsidRDefault="00682C18" w:rsidP="00682C18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5ACFDDB2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378DC63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EABC34A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E6FDB81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444B3D0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AB30523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0D8C9A2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7BC3559" w14:textId="77777777" w:rsidR="00682C18" w:rsidRPr="006B48FB" w:rsidRDefault="00682C18" w:rsidP="00682C1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A578DF2" w14:textId="77777777" w:rsidR="00682C18" w:rsidRPr="006B48FB" w:rsidRDefault="00682C18" w:rsidP="00682C1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BED4512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87F9A4F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82C18" w:rsidRPr="006B48FB" w14:paraId="4208B9DD" w14:textId="77777777" w:rsidTr="00A2111F">
        <w:trPr>
          <w:cantSplit/>
          <w:trHeight w:val="261"/>
        </w:trPr>
        <w:tc>
          <w:tcPr>
            <w:tcW w:w="2250" w:type="dxa"/>
          </w:tcPr>
          <w:p w14:paraId="104FC585" w14:textId="77777777" w:rsidR="00682C18" w:rsidRPr="006B48FB" w:rsidRDefault="00682C18" w:rsidP="00682C18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F593E2E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DB353C2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3A12CA4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93A7076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1F93364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035329C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3E355C0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35D80BD" w14:textId="77777777" w:rsidR="00682C18" w:rsidRPr="006B48FB" w:rsidRDefault="00682C18" w:rsidP="00682C1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520B245" w14:textId="77777777" w:rsidR="00682C18" w:rsidRPr="006B48FB" w:rsidRDefault="00682C18" w:rsidP="00682C1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63D236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A8456F4" w14:textId="77777777" w:rsidR="00682C18" w:rsidRPr="006B48FB" w:rsidRDefault="00682C18" w:rsidP="00682C1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82C18" w:rsidRPr="006B48FB" w14:paraId="2B119FD5" w14:textId="77777777" w:rsidTr="00A2111F">
        <w:trPr>
          <w:cantSplit/>
          <w:trHeight w:val="261"/>
        </w:trPr>
        <w:tc>
          <w:tcPr>
            <w:tcW w:w="2250" w:type="dxa"/>
            <w:vAlign w:val="bottom"/>
          </w:tcPr>
          <w:p w14:paraId="63CF2A6D" w14:textId="77777777" w:rsidR="00682C18" w:rsidRPr="006B48FB" w:rsidRDefault="00682C18" w:rsidP="00682C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1D9B7AF4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C8B6EF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1ED5ED" w14:textId="77777777" w:rsidR="00682C18" w:rsidRPr="006B48FB" w:rsidRDefault="00682C18" w:rsidP="00682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01BC8A" w14:textId="77777777" w:rsidR="00682C18" w:rsidRPr="006B48FB" w:rsidRDefault="00682C18" w:rsidP="00682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AAD300" w14:textId="77777777" w:rsidR="00682C18" w:rsidRPr="006B48FB" w:rsidRDefault="00682C18" w:rsidP="00682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D6ACF" w14:textId="77777777" w:rsidR="00682C18" w:rsidRPr="006B48FB" w:rsidRDefault="00682C18" w:rsidP="00682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A76FCD" w14:textId="77777777" w:rsidR="00682C18" w:rsidRPr="006B48FB" w:rsidRDefault="00682C18" w:rsidP="00682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78D4D4" w14:textId="77777777" w:rsidR="00682C18" w:rsidRPr="006B48FB" w:rsidRDefault="00682C18" w:rsidP="00682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A899C30" w14:textId="77777777" w:rsidR="00682C18" w:rsidRPr="006B48FB" w:rsidRDefault="00682C18" w:rsidP="00682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39A8BE" w14:textId="77777777" w:rsidR="00682C18" w:rsidRPr="006B48FB" w:rsidRDefault="00682C18" w:rsidP="00682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0B498D" w14:textId="77777777" w:rsidR="00682C18" w:rsidRPr="006B48FB" w:rsidRDefault="00682C18" w:rsidP="00682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C18" w:rsidRPr="006B48FB" w14:paraId="0196CC4C" w14:textId="77777777" w:rsidTr="00A2111F">
        <w:trPr>
          <w:cantSplit/>
          <w:trHeight w:val="261"/>
        </w:trPr>
        <w:tc>
          <w:tcPr>
            <w:tcW w:w="2250" w:type="dxa"/>
            <w:vAlign w:val="bottom"/>
          </w:tcPr>
          <w:p w14:paraId="5E2D80B9" w14:textId="77777777" w:rsidR="00682C18" w:rsidRPr="006B48FB" w:rsidRDefault="00682C18" w:rsidP="00682C1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12B02AF4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6C7BC8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D5506A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vAlign w:val="bottom"/>
          </w:tcPr>
          <w:p w14:paraId="217AEB85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3AA0E35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DEFC645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9615B0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  <w:tc>
          <w:tcPr>
            <w:tcW w:w="236" w:type="dxa"/>
            <w:vAlign w:val="bottom"/>
          </w:tcPr>
          <w:p w14:paraId="32CAEBDC" w14:textId="77777777" w:rsidR="00682C18" w:rsidRPr="006B48FB" w:rsidRDefault="00682C18" w:rsidP="00682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DC7387B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CE8D31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0B67B7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100,560</w:t>
            </w:r>
          </w:p>
        </w:tc>
      </w:tr>
      <w:tr w:rsidR="00682C18" w:rsidRPr="006B48FB" w14:paraId="19077EFF" w14:textId="77777777" w:rsidTr="00A2111F">
        <w:trPr>
          <w:cantSplit/>
          <w:trHeight w:val="261"/>
        </w:trPr>
        <w:tc>
          <w:tcPr>
            <w:tcW w:w="2250" w:type="dxa"/>
            <w:vAlign w:val="bottom"/>
          </w:tcPr>
          <w:p w14:paraId="112839E8" w14:textId="77777777" w:rsidR="00682C18" w:rsidRPr="006B48FB" w:rsidRDefault="00682C18" w:rsidP="00682C18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4F4238E5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8D96B3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4DB2997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D77A85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3841309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DB2E7E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F9352AB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D73B1E" w14:textId="77777777" w:rsidR="00682C18" w:rsidRPr="006B48FB" w:rsidRDefault="00682C18" w:rsidP="00682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03D54D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AB7ED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30EC77A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C18" w:rsidRPr="006B48FB" w14:paraId="2C7284B9" w14:textId="77777777" w:rsidTr="00A2111F">
        <w:trPr>
          <w:cantSplit/>
          <w:trHeight w:val="261"/>
        </w:trPr>
        <w:tc>
          <w:tcPr>
            <w:tcW w:w="2250" w:type="dxa"/>
            <w:vAlign w:val="bottom"/>
          </w:tcPr>
          <w:p w14:paraId="4F9FB0DC" w14:textId="77777777" w:rsidR="00682C18" w:rsidRPr="006B48FB" w:rsidRDefault="00682C18" w:rsidP="00682C1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 w:rsidRPr="006B48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</w:tcPr>
          <w:p w14:paraId="3C50D8EA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049E5F8E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C47632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F72B10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3BE8EB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634CA0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7F5404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  <w:tc>
          <w:tcPr>
            <w:tcW w:w="236" w:type="dxa"/>
          </w:tcPr>
          <w:p w14:paraId="6EC6F8A3" w14:textId="77777777" w:rsidR="00682C18" w:rsidRPr="006B48FB" w:rsidRDefault="00682C18" w:rsidP="00682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23D8797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8787CA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714BB8" w14:textId="77777777" w:rsidR="00682C18" w:rsidRPr="006B48FB" w:rsidRDefault="00682C18" w:rsidP="00682C1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</w:rPr>
              <w:t>51,450</w:t>
            </w:r>
          </w:p>
        </w:tc>
      </w:tr>
    </w:tbl>
    <w:p w14:paraId="38589215" w14:textId="77777777" w:rsidR="00D10D60" w:rsidRPr="006B48FB" w:rsidRDefault="00D10D60" w:rsidP="00274F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DA8CB2" w14:textId="142DAA9A" w:rsidR="00036B89" w:rsidRPr="006B48FB" w:rsidRDefault="00036B89" w:rsidP="00660583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B48FB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7C9A9D36" w14:textId="77777777" w:rsidR="009C1524" w:rsidRPr="00161C57" w:rsidRDefault="009C1524" w:rsidP="009C1524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32" w:type="dxa"/>
        <w:tblLook w:val="01E0" w:firstRow="1" w:lastRow="1" w:firstColumn="1" w:lastColumn="1" w:noHBand="0" w:noVBand="0"/>
      </w:tblPr>
      <w:tblGrid>
        <w:gridCol w:w="8010"/>
        <w:gridCol w:w="1170"/>
      </w:tblGrid>
      <w:tr w:rsidR="009C1524" w:rsidRPr="006B48FB" w14:paraId="00FC2DDA" w14:textId="77777777" w:rsidTr="00660583">
        <w:trPr>
          <w:tblHeader/>
        </w:trPr>
        <w:tc>
          <w:tcPr>
            <w:tcW w:w="8010" w:type="dxa"/>
            <w:hideMark/>
          </w:tcPr>
          <w:p w14:paraId="32EA3B0B" w14:textId="6B89CA6F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555A" w:rsidRPr="007C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C555A" w:rsidRPr="007C55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BE5B3B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62F8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60583"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EE7E2FF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C1524" w:rsidRPr="006B48FB" w14:paraId="2B418493" w14:textId="77777777" w:rsidTr="00660583">
        <w:trPr>
          <w:tblHeader/>
        </w:trPr>
        <w:tc>
          <w:tcPr>
            <w:tcW w:w="8010" w:type="dxa"/>
          </w:tcPr>
          <w:p w14:paraId="6577B62C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C9495BF" w14:textId="77777777" w:rsidR="009C1524" w:rsidRPr="006B48FB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1524" w:rsidRPr="006B48FB" w14:paraId="1BA06A8A" w14:textId="77777777" w:rsidTr="004E5F5D">
        <w:tc>
          <w:tcPr>
            <w:tcW w:w="8010" w:type="dxa"/>
            <w:hideMark/>
          </w:tcPr>
          <w:p w14:paraId="52076BF7" w14:textId="77777777" w:rsidR="009C1524" w:rsidRPr="006B48FB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01C5C843" w14:textId="77777777" w:rsidR="009C1524" w:rsidRPr="006B48FB" w:rsidRDefault="009C1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F5D" w:rsidRPr="006B48FB" w14:paraId="42FBE2C6" w14:textId="77777777" w:rsidTr="004E5F5D">
        <w:tc>
          <w:tcPr>
            <w:tcW w:w="8010" w:type="dxa"/>
          </w:tcPr>
          <w:p w14:paraId="1ADC9B52" w14:textId="3212B87C" w:rsidR="004E5F5D" w:rsidRPr="006B48FB" w:rsidRDefault="004E5F5D" w:rsidP="004E5F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8F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3F49B8" w14:textId="04A148DF" w:rsidR="004E5F5D" w:rsidRPr="007E2A10" w:rsidRDefault="00E52E48" w:rsidP="004E5F5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2A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45,236</w:t>
            </w:r>
          </w:p>
        </w:tc>
      </w:tr>
    </w:tbl>
    <w:p w14:paraId="62215096" w14:textId="38E9141C" w:rsidR="009E0C67" w:rsidRPr="006D2813" w:rsidRDefault="009E0C67" w:rsidP="00163CDC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37072B7" w14:textId="2699BD1A" w:rsidR="00036B89" w:rsidRPr="006B48FB" w:rsidRDefault="00775C80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B48FB">
        <w:rPr>
          <w:rFonts w:asciiTheme="majorBidi" w:hAnsiTheme="majorBidi" w:cstheme="majorBidi"/>
          <w:cs/>
        </w:rPr>
        <w:t>คดีความ</w:t>
      </w:r>
    </w:p>
    <w:p w14:paraId="2BED9473" w14:textId="77777777" w:rsidR="00036B89" w:rsidRPr="008C115A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B7C38" w14:textId="66B80D44" w:rsidR="0075391A" w:rsidRPr="006B48FB" w:rsidRDefault="00360717" w:rsidP="0075391A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พฤศจิกายน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2557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="00B40E8E"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8F009E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16366D11" w14:textId="183023FA" w:rsidR="00F648DC" w:rsidRPr="008C115A" w:rsidRDefault="00F6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CE2975C" w14:textId="2016653C" w:rsidR="00360717" w:rsidRPr="006B48FB" w:rsidRDefault="00360717" w:rsidP="00222B90">
      <w:pPr>
        <w:pStyle w:val="Heading2"/>
        <w:keepNext w:val="0"/>
        <w:widowControl w:val="0"/>
        <w:spacing w:line="240" w:lineRule="auto"/>
        <w:ind w:left="5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คน ฟ้องผู้ถูกฟ้องคดีอื่นรวม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สิงหาคม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ให้เพิกถอนมติคณะรัฐมนตรีเมื่อวันที่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2549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เมษายน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17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กันยายน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2558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 ขณะนี้คดีที่ศาลรวมพิจารณากันทั้งสองคดียังอยู่ระหว่างการพิจารณาในชั้นอุทธรณ์ของศาลปกครองสูงสุด</w:t>
      </w:r>
    </w:p>
    <w:p w14:paraId="0FCC010B" w14:textId="77777777" w:rsidR="008C115A" w:rsidRDefault="008C115A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64AB3" w14:textId="77777777" w:rsidR="008C115A" w:rsidRDefault="008C115A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E25CB" w14:textId="2050CD07" w:rsidR="00221679" w:rsidRDefault="00221679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48F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20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ผู้ฟ้องคดีรวม </w:t>
      </w:r>
      <w:r w:rsidR="00E862F8" w:rsidRPr="006B48FB">
        <w:rPr>
          <w:rFonts w:asciiTheme="majorBidi" w:hAnsiTheme="majorBidi" w:cstheme="majorBidi"/>
          <w:sz w:val="30"/>
          <w:szCs w:val="30"/>
        </w:rPr>
        <w:t>21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รายได้ยื่นคำขอให้ศาลปกครองสูงสุดมีคำสั่งให้บริษัทหยุดการเก็บเงินค่าผ่านทางส่วนที่เพิ่มขึ้นตั้งแต่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21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2567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3</w:t>
      </w:r>
      <w:r w:rsidRPr="006B48FB">
        <w:rPr>
          <w:rFonts w:asciiTheme="majorBidi" w:hAnsiTheme="majorBidi" w:cstheme="majorBidi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sz w:val="30"/>
          <w:szCs w:val="30"/>
        </w:rPr>
        <w:t>2550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ไว้ชั่วคราวจนกว่าคดีจะถึงที่สุด ศาลปกครองสูงสุดได้พิจารณาคำขอแล้วมีคำสั่งเมื่อวันที่ </w:t>
      </w:r>
      <w:r w:rsidR="00E862F8" w:rsidRPr="006B48FB">
        <w:rPr>
          <w:rFonts w:asciiTheme="majorBidi" w:hAnsiTheme="majorBidi" w:cstheme="majorBidi"/>
          <w:sz w:val="30"/>
          <w:szCs w:val="30"/>
        </w:rPr>
        <w:t>27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sz w:val="30"/>
          <w:szCs w:val="30"/>
        </w:rPr>
        <w:t>2562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ว่า ทางยกระดับดอนเมืองโทลล์เวย์เป็นเพียงทางเลือกหนึ่งของประชาชนผู้ใช้รถใช้ถนน จึงยังไม่มีเหตุผลเพียงพอให้ศาลปกครองสูงสุดมีคำสั่งให้บริษัทหยุดการเก็บเงินค่าผ่านทางส่วนที่เพิ่มขึ้น และศาลปกครองสูงสุดได้มีคำสั่งไม่รับคำขอของผู้ฟ้องคดีทั้ง </w:t>
      </w:r>
      <w:r w:rsidR="00E862F8" w:rsidRPr="006B48FB">
        <w:rPr>
          <w:rFonts w:asciiTheme="majorBidi" w:hAnsiTheme="majorBidi" w:cstheme="majorBidi"/>
          <w:sz w:val="30"/>
          <w:szCs w:val="30"/>
        </w:rPr>
        <w:t>21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ราย ไว้พิจารณา</w:t>
      </w:r>
    </w:p>
    <w:p w14:paraId="3D120F1D" w14:textId="77777777" w:rsidR="00C81EA7" w:rsidRPr="00C81EA7" w:rsidRDefault="00C81EA7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F7720" w14:textId="369F7376" w:rsidR="00E80237" w:rsidRPr="006B48FB" w:rsidRDefault="00221679" w:rsidP="004B64D6">
      <w:pPr>
        <w:pStyle w:val="Heading2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ผู้บริหารเชื่อว่าคดีดังกล่าวจะไม่มีผลกระทบต่อบริษัท เนื่องจากบริษัทมีความเชื่อมั่นว่ามติคณะรัฐมนตรีชอบด้วยกฎหมาย และการกำหนดอัตราค่าผ่านทางเป็นไปตามบันทึกข้อตกลงแก้ไขเปลี่ยนแปลงสัญญาสัมปทานทางหลวง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ประกอบกับก่อนหน้านี้ ศาลปกครองสูงสุดได้เคยมีคำพิพากษาในคดีที่บริษัทถูกฟ้องเมื่อคราวออกประกาศปรับขึ้นอัตราค่าผ่านทางใหม่มีผลตั้งแต่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ไว้แล้วว่า 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เป็นการกระทำที่ชอบด้วยสัญญาและกฎหมาย นอกจากนี้ ศาลปกครองสูงสุดยังได้มีคำพิพากษาในอีกคดีที่บริษัทประกาศปรับขึ้นอัตราค่าผ่านทางใหม่มีผลตั้งแต่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2552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ถึงวันที่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21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2557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ไว้อีกว่า บันทึกข้อตกลงแก้ไขเปลี่ยนแปลงสัญญาสัมปทานทางหลวง ฉบับที่ 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>/</w:t>
      </w:r>
      <w:r w:rsidR="00E862F8" w:rsidRPr="006B48FB">
        <w:rPr>
          <w:rFonts w:asciiTheme="majorBidi" w:hAnsiTheme="majorBidi" w:cstheme="majorBidi"/>
          <w:b w:val="0"/>
          <w:bCs w:val="0"/>
          <w:sz w:val="30"/>
          <w:szCs w:val="30"/>
        </w:rPr>
        <w:t>2550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B48F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เป็นการกระทำที่ชอบด้วยสัญญาและเป็นไปตามขั้นตอนของกฎหมาย บริษัทจึงไม่ได้บันทึกรายการไว้ในงบการเงิน ทั้งนี้ผลของคดีดังกล่าวยังมีความไม่แน่นอน</w:t>
      </w:r>
      <w:r w:rsidRPr="006B48F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C14541" w14:textId="5CD4F5F9" w:rsidR="009C6F6E" w:rsidRPr="006B48FB" w:rsidRDefault="009C6F6E" w:rsidP="007F0072">
      <w:pPr>
        <w:rPr>
          <w:rFonts w:asciiTheme="majorBidi" w:hAnsiTheme="majorBidi" w:cstheme="majorBidi"/>
          <w:sz w:val="30"/>
          <w:szCs w:val="30"/>
        </w:rPr>
      </w:pPr>
    </w:p>
    <w:p w14:paraId="07B5C87A" w14:textId="1529677D" w:rsidR="00690A36" w:rsidRPr="006B48FB" w:rsidRDefault="00891EB7" w:rsidP="00690A3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6B48FB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073E007" w14:textId="28666089" w:rsidR="00A43CEA" w:rsidRPr="00D10D60" w:rsidRDefault="00A43CEA" w:rsidP="00A43CEA">
      <w:pPr>
        <w:rPr>
          <w:rFonts w:asciiTheme="majorBidi" w:hAnsiTheme="majorBidi" w:cstheme="majorBidi"/>
          <w:sz w:val="30"/>
          <w:szCs w:val="30"/>
          <w:cs/>
        </w:rPr>
      </w:pPr>
    </w:p>
    <w:p w14:paraId="4E5B059C" w14:textId="76A84EAC" w:rsidR="009675AE" w:rsidRPr="007007DE" w:rsidRDefault="009675AE" w:rsidP="009675AE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14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พฤศจิกายน</w:t>
      </w:r>
      <w:r w:rsidR="006A2D8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7007D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คณะกรรมการของบริษัทได้มีมติ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อนุมัติ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>ให้บริษัทจ่ายเงินปันผลระหว่างกาล</w:t>
      </w:r>
      <w:r w:rsidR="004C3A25" w:rsidRPr="004C3A2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สำหรับผลประกอบการเก้าเดือนแรกของปี </w:t>
      </w:r>
      <w:r w:rsidR="004C3A25">
        <w:rPr>
          <w:rFonts w:ascii="Angsana New" w:hAnsi="Angsana New" w:cs="Angsana New"/>
          <w:b w:val="0"/>
          <w:bCs w:val="0"/>
          <w:sz w:val="30"/>
          <w:szCs w:val="30"/>
        </w:rPr>
        <w:t>2565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หุ้นละ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A474F4" w:rsidRPr="00A474F4">
        <w:rPr>
          <w:rFonts w:ascii="Angsana New" w:hAnsi="Angsana New" w:cs="Angsana New"/>
          <w:b w:val="0"/>
          <w:bCs w:val="0"/>
          <w:sz w:val="30"/>
          <w:szCs w:val="30"/>
        </w:rPr>
        <w:t>0.15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บาท เป็นจำนวนทั้งสิ้น </w:t>
      </w:r>
      <w:r w:rsidR="003457B8" w:rsidRPr="00E8063E">
        <w:rPr>
          <w:rFonts w:ascii="Angsana New" w:hAnsi="Angsana New" w:cs="Angsana New"/>
          <w:b w:val="0"/>
          <w:bCs w:val="0"/>
          <w:sz w:val="30"/>
          <w:szCs w:val="30"/>
        </w:rPr>
        <w:t>177.18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ล้านบาท </w:t>
      </w:r>
    </w:p>
    <w:p w14:paraId="2ED28DC9" w14:textId="6C8F3E6E" w:rsidR="009147BF" w:rsidRPr="00D10D60" w:rsidRDefault="009147BF" w:rsidP="009675A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9147BF" w:rsidRPr="00D10D60" w:rsidSect="00C75D87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B07E5" w14:textId="77777777" w:rsidR="00303B54" w:rsidRDefault="00303B54">
      <w:r>
        <w:separator/>
      </w:r>
    </w:p>
  </w:endnote>
  <w:endnote w:type="continuationSeparator" w:id="0">
    <w:p w14:paraId="5F08FE32" w14:textId="77777777" w:rsidR="00303B54" w:rsidRDefault="0030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BD520" w14:textId="77777777" w:rsidR="0007420B" w:rsidRDefault="000742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6919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A3C04E" w14:textId="62756FD7" w:rsidR="007532D6" w:rsidRPr="00FA55B3" w:rsidRDefault="007532D6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9865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A4DEF7" w14:textId="77777777" w:rsidR="007532D6" w:rsidRPr="0007420B" w:rsidRDefault="0007420B" w:rsidP="0007420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7420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7420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7420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7420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7420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03909" w14:textId="77777777" w:rsidR="00303B54" w:rsidRDefault="00303B54">
      <w:r>
        <w:separator/>
      </w:r>
    </w:p>
  </w:footnote>
  <w:footnote w:type="continuationSeparator" w:id="0">
    <w:p w14:paraId="7B27C82A" w14:textId="77777777" w:rsidR="00303B54" w:rsidRDefault="0030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66955" w14:textId="77777777" w:rsidR="0007420B" w:rsidRDefault="000742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DB2D0" w14:textId="77777777" w:rsidR="0007420B" w:rsidRDefault="000742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09EFE" w14:textId="77777777" w:rsidR="0007420B" w:rsidRDefault="000742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67AC2" w14:textId="77777777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0469A953" w:rsidR="007532D6" w:rsidRDefault="00EB7800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EB7800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 w:rsidRPr="00EB7800">
      <w:rPr>
        <w:rFonts w:ascii="Angsana New" w:hAnsi="Angsana New" w:hint="cs"/>
        <w:b/>
        <w:bCs/>
        <w:sz w:val="32"/>
        <w:szCs w:val="32"/>
        <w:cs/>
      </w:rPr>
      <w:t>เก้า</w:t>
    </w:r>
    <w:r w:rsidRPr="00EB7800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EB7800">
      <w:rPr>
        <w:rFonts w:ascii="Angsana New" w:hAnsi="Angsana New"/>
        <w:b/>
        <w:bCs/>
        <w:sz w:val="32"/>
        <w:szCs w:val="32"/>
      </w:rPr>
      <w:t xml:space="preserve">30 </w:t>
    </w:r>
    <w:r w:rsidRPr="00EB7800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7532D6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7532D6" w:rsidRPr="00E862F8">
      <w:rPr>
        <w:rFonts w:asciiTheme="majorBidi" w:hAnsiTheme="majorBidi" w:cstheme="majorBidi"/>
        <w:b/>
        <w:bCs/>
        <w:sz w:val="32"/>
        <w:szCs w:val="32"/>
      </w:rPr>
      <w:t>256</w:t>
    </w:r>
    <w:r w:rsidR="00756F9D">
      <w:rPr>
        <w:rFonts w:asciiTheme="majorBidi" w:hAnsiTheme="majorBidi" w:cstheme="majorBidi"/>
        <w:b/>
        <w:bCs/>
        <w:sz w:val="32"/>
        <w:szCs w:val="32"/>
      </w:rPr>
      <w:t>5</w:t>
    </w:r>
    <w:r w:rsidR="007532D6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="007532D6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8"/>
  </w:num>
  <w:num w:numId="14">
    <w:abstractNumId w:val="21"/>
  </w:num>
  <w:num w:numId="15">
    <w:abstractNumId w:val="14"/>
  </w:num>
  <w:num w:numId="16">
    <w:abstractNumId w:val="30"/>
  </w:num>
  <w:num w:numId="17">
    <w:abstractNumId w:val="23"/>
  </w:num>
  <w:num w:numId="18">
    <w:abstractNumId w:val="16"/>
  </w:num>
  <w:num w:numId="19">
    <w:abstractNumId w:val="20"/>
  </w:num>
  <w:num w:numId="20">
    <w:abstractNumId w:val="12"/>
  </w:num>
  <w:num w:numId="21">
    <w:abstractNumId w:val="15"/>
  </w:num>
  <w:num w:numId="22">
    <w:abstractNumId w:val="27"/>
  </w:num>
  <w:num w:numId="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5"/>
  </w:num>
  <w:num w:numId="26">
    <w:abstractNumId w:val="24"/>
  </w:num>
  <w:num w:numId="27">
    <w:abstractNumId w:val="13"/>
  </w:num>
  <w:num w:numId="28">
    <w:abstractNumId w:val="33"/>
  </w:num>
  <w:num w:numId="29">
    <w:abstractNumId w:val="26"/>
  </w:num>
  <w:num w:numId="30">
    <w:abstractNumId w:val="31"/>
  </w:num>
  <w:num w:numId="31">
    <w:abstractNumId w:val="29"/>
  </w:num>
  <w:num w:numId="32">
    <w:abstractNumId w:val="18"/>
  </w:num>
  <w:num w:numId="33">
    <w:abstractNumId w:val="22"/>
  </w:num>
  <w:num w:numId="34">
    <w:abstractNumId w:val="10"/>
  </w:num>
  <w:num w:numId="35">
    <w:abstractNumId w:val="34"/>
  </w:num>
  <w:num w:numId="3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AED"/>
    <w:rsid w:val="00012E13"/>
    <w:rsid w:val="00012F54"/>
    <w:rsid w:val="000132F3"/>
    <w:rsid w:val="00013AE7"/>
    <w:rsid w:val="00013B9F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9C6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9C1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20B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F4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812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A4F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C57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A0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B7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AD5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BD1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B90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2BA"/>
    <w:rsid w:val="002314F2"/>
    <w:rsid w:val="0023170C"/>
    <w:rsid w:val="00231969"/>
    <w:rsid w:val="00231E81"/>
    <w:rsid w:val="0023239A"/>
    <w:rsid w:val="00232424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EB6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07"/>
    <w:rsid w:val="00257FDF"/>
    <w:rsid w:val="00260256"/>
    <w:rsid w:val="00260276"/>
    <w:rsid w:val="00260482"/>
    <w:rsid w:val="00260A96"/>
    <w:rsid w:val="00260C68"/>
    <w:rsid w:val="00260D70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345"/>
    <w:rsid w:val="002D16E7"/>
    <w:rsid w:val="002D1C2D"/>
    <w:rsid w:val="002D1C53"/>
    <w:rsid w:val="002D1E00"/>
    <w:rsid w:val="002D1E47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41C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0F95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25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54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B8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335B"/>
    <w:rsid w:val="003E33C1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6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60E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A2F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28A4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A25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5D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928"/>
    <w:rsid w:val="005709EE"/>
    <w:rsid w:val="005709FB"/>
    <w:rsid w:val="00570B08"/>
    <w:rsid w:val="00570D89"/>
    <w:rsid w:val="00571060"/>
    <w:rsid w:val="00571537"/>
    <w:rsid w:val="0057196D"/>
    <w:rsid w:val="00571C1D"/>
    <w:rsid w:val="00571D03"/>
    <w:rsid w:val="00572B40"/>
    <w:rsid w:val="00572E5C"/>
    <w:rsid w:val="00573191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C6C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90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AFF"/>
    <w:rsid w:val="00665FE0"/>
    <w:rsid w:val="00666055"/>
    <w:rsid w:val="0066613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C18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24C7"/>
    <w:rsid w:val="006A2654"/>
    <w:rsid w:val="006A26A6"/>
    <w:rsid w:val="006A2747"/>
    <w:rsid w:val="006A2A61"/>
    <w:rsid w:val="006A2D87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877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13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3D3"/>
    <w:rsid w:val="006F6423"/>
    <w:rsid w:val="006F6517"/>
    <w:rsid w:val="006F6C83"/>
    <w:rsid w:val="006F6C8B"/>
    <w:rsid w:val="006F6ED8"/>
    <w:rsid w:val="006F7240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631"/>
    <w:rsid w:val="00717673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3A5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13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2A8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471B"/>
    <w:rsid w:val="007C509E"/>
    <w:rsid w:val="007C5193"/>
    <w:rsid w:val="007C52E3"/>
    <w:rsid w:val="007C555A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A10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6B2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B92"/>
    <w:rsid w:val="00815C49"/>
    <w:rsid w:val="00815CD4"/>
    <w:rsid w:val="00815D94"/>
    <w:rsid w:val="0081635C"/>
    <w:rsid w:val="00816746"/>
    <w:rsid w:val="00816808"/>
    <w:rsid w:val="0081689B"/>
    <w:rsid w:val="008169C9"/>
    <w:rsid w:val="00816B9E"/>
    <w:rsid w:val="008170CC"/>
    <w:rsid w:val="00817223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07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1C7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76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5C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B5A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15A"/>
    <w:rsid w:val="008C13B5"/>
    <w:rsid w:val="008C1971"/>
    <w:rsid w:val="008C1BA0"/>
    <w:rsid w:val="008C1C8E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189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71A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5E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7F1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85C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5AE"/>
    <w:rsid w:val="0096762F"/>
    <w:rsid w:val="0096782D"/>
    <w:rsid w:val="00967ACC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AF1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D7F3E"/>
    <w:rsid w:val="009E0163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B6F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34"/>
    <w:rsid w:val="00A036FA"/>
    <w:rsid w:val="00A03B6C"/>
    <w:rsid w:val="00A03C9F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A0B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6CE9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4F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EA2"/>
    <w:rsid w:val="00A56F5F"/>
    <w:rsid w:val="00A56FA8"/>
    <w:rsid w:val="00A57163"/>
    <w:rsid w:val="00A57184"/>
    <w:rsid w:val="00A57412"/>
    <w:rsid w:val="00A5756C"/>
    <w:rsid w:val="00A578D1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A4"/>
    <w:rsid w:val="00A663E4"/>
    <w:rsid w:val="00A66A06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2D4D"/>
    <w:rsid w:val="00A73129"/>
    <w:rsid w:val="00A73295"/>
    <w:rsid w:val="00A734BC"/>
    <w:rsid w:val="00A73A7D"/>
    <w:rsid w:val="00A73BB3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A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54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7C3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21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2DFF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25A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C1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52A"/>
    <w:rsid w:val="00B837B5"/>
    <w:rsid w:val="00B838CC"/>
    <w:rsid w:val="00B84198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8D1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049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3EC3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2CE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803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7C7"/>
    <w:rsid w:val="00C81BF1"/>
    <w:rsid w:val="00C81E1E"/>
    <w:rsid w:val="00C81EA7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571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6228"/>
    <w:rsid w:val="00CB685C"/>
    <w:rsid w:val="00CB6D73"/>
    <w:rsid w:val="00CB6D93"/>
    <w:rsid w:val="00CB6DA1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3D44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49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62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BC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2F1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417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1F6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EFA"/>
    <w:rsid w:val="00D73FC4"/>
    <w:rsid w:val="00D7467C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4BC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99E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6F49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595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E48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890"/>
    <w:rsid w:val="00E77BEE"/>
    <w:rsid w:val="00E80237"/>
    <w:rsid w:val="00E804B3"/>
    <w:rsid w:val="00E805CB"/>
    <w:rsid w:val="00E8063E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2D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97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6F0"/>
    <w:rsid w:val="00EB2B1B"/>
    <w:rsid w:val="00EB31C4"/>
    <w:rsid w:val="00EB3454"/>
    <w:rsid w:val="00EB3493"/>
    <w:rsid w:val="00EB3686"/>
    <w:rsid w:val="00EB3746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800"/>
    <w:rsid w:val="00EB79AD"/>
    <w:rsid w:val="00EB7D89"/>
    <w:rsid w:val="00EB7DC7"/>
    <w:rsid w:val="00EC0319"/>
    <w:rsid w:val="00EC039D"/>
    <w:rsid w:val="00EC05C5"/>
    <w:rsid w:val="00EC0844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508F"/>
    <w:rsid w:val="00ED5267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64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52A"/>
    <w:rsid w:val="00F62A0F"/>
    <w:rsid w:val="00F62A1A"/>
    <w:rsid w:val="00F62A74"/>
    <w:rsid w:val="00F62BBA"/>
    <w:rsid w:val="00F62D27"/>
    <w:rsid w:val="00F62D39"/>
    <w:rsid w:val="00F63053"/>
    <w:rsid w:val="00F63179"/>
    <w:rsid w:val="00F63476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5F1E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1AE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7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4CBE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CDF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F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1159</TotalTime>
  <Pages>8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2415</cp:revision>
  <cp:lastPrinted>2022-04-23T06:05:00Z</cp:lastPrinted>
  <dcterms:created xsi:type="dcterms:W3CDTF">2021-02-06T10:22:00Z</dcterms:created>
  <dcterms:modified xsi:type="dcterms:W3CDTF">2022-11-07T16:13:00Z</dcterms:modified>
</cp:coreProperties>
</file>