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59C9452D" w:rsidR="00C24282" w:rsidRDefault="00C24282" w:rsidP="004C2111">
      <w:pPr>
        <w:pStyle w:val="Reference"/>
        <w:rPr>
          <w:rFonts w:cstheme="minorBidi"/>
          <w:cs/>
          <w:lang w:val="en-US" w:bidi="th-TH"/>
        </w:rPr>
      </w:pPr>
    </w:p>
    <w:p w14:paraId="196FB002" w14:textId="6CBFFC57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40779D" w14:textId="1A7852F4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5132353" w14:textId="1A3EE1F9" w:rsidR="005C59F1" w:rsidRDefault="005C59F1" w:rsidP="004C2111">
      <w:pPr>
        <w:pStyle w:val="Reference"/>
        <w:rPr>
          <w:rFonts w:cstheme="minorBidi"/>
          <w:lang w:val="en-US" w:bidi="th-TH"/>
        </w:rPr>
      </w:pPr>
    </w:p>
    <w:p w14:paraId="796FD77C" w14:textId="52AA9B91" w:rsidR="005C59F1" w:rsidRDefault="005C59F1" w:rsidP="004C2111">
      <w:pPr>
        <w:pStyle w:val="Reference"/>
        <w:rPr>
          <w:rFonts w:cstheme="minorBidi"/>
          <w:lang w:val="en-US" w:bidi="th-TH"/>
        </w:rPr>
      </w:pPr>
    </w:p>
    <w:p w14:paraId="761EFCB0" w14:textId="1DD0E52D" w:rsidR="005C59F1" w:rsidRDefault="005C59F1" w:rsidP="004C2111">
      <w:pPr>
        <w:pStyle w:val="Reference"/>
        <w:rPr>
          <w:rFonts w:cstheme="minorBidi"/>
          <w:lang w:val="en-US" w:bidi="th-TH"/>
        </w:rPr>
      </w:pPr>
    </w:p>
    <w:p w14:paraId="71F49EED" w14:textId="5081D10C" w:rsidR="005C59F1" w:rsidRDefault="005C59F1" w:rsidP="004C2111">
      <w:pPr>
        <w:pStyle w:val="Reference"/>
        <w:rPr>
          <w:rFonts w:cstheme="minorBidi"/>
          <w:lang w:val="en-US" w:bidi="th-TH"/>
        </w:rPr>
      </w:pPr>
    </w:p>
    <w:p w14:paraId="1F3DA961" w14:textId="1B97B6EC" w:rsidR="005C59F1" w:rsidRDefault="005C59F1" w:rsidP="004C2111">
      <w:pPr>
        <w:pStyle w:val="Reference"/>
        <w:rPr>
          <w:rFonts w:cstheme="minorBidi"/>
          <w:lang w:val="en-US" w:bidi="th-TH"/>
        </w:rPr>
      </w:pPr>
    </w:p>
    <w:p w14:paraId="2651368E" w14:textId="14A6AF9E" w:rsidR="005C59F1" w:rsidRDefault="005C59F1" w:rsidP="004C2111">
      <w:pPr>
        <w:pStyle w:val="Reference"/>
        <w:rPr>
          <w:rFonts w:cstheme="minorBidi"/>
          <w:lang w:val="en-US" w:bidi="th-TH"/>
        </w:rPr>
      </w:pPr>
    </w:p>
    <w:p w14:paraId="59AC058E" w14:textId="375E0B87" w:rsidR="005C59F1" w:rsidRDefault="005C59F1" w:rsidP="004C2111">
      <w:pPr>
        <w:pStyle w:val="Reference"/>
        <w:rPr>
          <w:rFonts w:cstheme="minorBidi"/>
          <w:lang w:val="en-US" w:bidi="th-TH"/>
        </w:rPr>
      </w:pPr>
    </w:p>
    <w:p w14:paraId="2DED05F2" w14:textId="77777777" w:rsidR="005C59F1" w:rsidRDefault="005C59F1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422F75D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ซีเฟรชอิน</w:t>
      </w:r>
      <w:proofErr w:type="spellStart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ดัส</w:t>
      </w:r>
      <w:proofErr w:type="spellEnd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ตรี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E66595" w14:textId="3D43F8C9" w:rsidR="00AC56FB" w:rsidRPr="007C2D33" w:rsidRDefault="00587804" w:rsidP="00AC56F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9D2B90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AC56FB" w:rsidRPr="00CA19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</w:t>
      </w:r>
      <w:proofErr w:type="spellStart"/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ดัส</w:t>
      </w:r>
      <w:proofErr w:type="spellEnd"/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ตรี 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AC56FB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AC56FB" w:rsidRPr="00CA19F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667667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”) </w:t>
      </w:r>
      <w:r w:rsidR="00F475C2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ณ </w:t>
      </w:r>
      <w:r w:rsidR="00F475C2" w:rsidRPr="00E71505">
        <w:rPr>
          <w:rFonts w:ascii="BrowalliaUPC" w:hAnsi="BrowalliaUPC" w:cs="BrowalliaUPC"/>
          <w:sz w:val="28"/>
          <w:szCs w:val="28"/>
          <w:cs/>
          <w:lang w:bidi="th-TH"/>
        </w:rPr>
        <w:t xml:space="preserve">วันที่ </w:t>
      </w:r>
      <w:r w:rsidR="00E260BF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480303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BB71FD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480303">
        <w:rPr>
          <w:rFonts w:ascii="BrowalliaUPC" w:hAnsi="BrowalliaUPC" w:cs="BrowalliaUPC" w:hint="cs"/>
          <w:sz w:val="28"/>
          <w:szCs w:val="28"/>
          <w:cs/>
          <w:lang w:val="en-US" w:bidi="th-TH"/>
        </w:rPr>
        <w:t>ยน</w:t>
      </w:r>
      <w:r w:rsidR="00E260B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260BF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F475C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480303" w:rsidRPr="00480303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</w:t>
      </w:r>
      <w:r w:rsidR="00480303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BB71FD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68635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686354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BB71FD" w:rsidRPr="00BB71FD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68635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686354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C738D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F475C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BB71FD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="00AB7FDF" w:rsidRPr="00E71505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</w:t>
      </w:r>
      <w:r w:rsidR="00AB7FDF" w:rsidRPr="00686354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สิ้นสุดวันเดียวกัน</w:t>
      </w:r>
      <w:r w:rsidR="00AB7FDF" w:rsidRPr="0068635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AB7FDF" w:rsidRPr="00686354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F475C2" w:rsidRPr="0068635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475C2" w:rsidRPr="00686354">
        <w:rPr>
          <w:rFonts w:ascii="BrowalliaUPC" w:hAnsi="BrowalliaUPC" w:cs="BrowalliaUPC" w:hint="cs"/>
          <w:sz w:val="28"/>
          <w:szCs w:val="28"/>
          <w:cs/>
          <w:lang w:bidi="th-TH"/>
        </w:rPr>
        <w:t>(รวมเรียกว่า “ข้อมูลทางการเงินระหว่างกาล</w:t>
      </w:r>
      <w:r w:rsidR="005F3C5D" w:rsidRPr="00686354">
        <w:rPr>
          <w:rFonts w:ascii="BrowalliaUPC" w:hAnsi="BrowalliaUPC" w:cs="BrowalliaUPC"/>
          <w:sz w:val="28"/>
          <w:szCs w:val="28"/>
          <w:lang w:bidi="th-TH"/>
        </w:rPr>
        <w:t>”</w:t>
      </w:r>
      <w:r w:rsidR="00F475C2" w:rsidRPr="00686354">
        <w:rPr>
          <w:rFonts w:ascii="BrowalliaUPC" w:hAnsi="BrowalliaUPC" w:cs="BrowalliaUPC" w:hint="cs"/>
          <w:sz w:val="28"/>
          <w:szCs w:val="28"/>
          <w:cs/>
          <w:lang w:bidi="th-TH"/>
        </w:rPr>
        <w:t>)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7FDF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ริหารของ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AB7FDF" w:rsidRPr="00124F49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เหล่านี้ตามมาตรฐานการบัญชี ฉบับที่ </w:t>
      </w:r>
      <w:r w:rsidR="00AB7FDF" w:rsidRPr="00124F49">
        <w:rPr>
          <w:rFonts w:ascii="BrowalliaUPC" w:hAnsi="BrowalliaUPC" w:cs="BrowalliaUPC"/>
          <w:spacing w:val="-2"/>
          <w:sz w:val="28"/>
          <w:szCs w:val="28"/>
          <w:lang w:val="en-US" w:bidi="th-TH"/>
        </w:rPr>
        <w:t>34</w:t>
      </w:r>
      <w:r w:rsidR="00AB7FDF" w:rsidRPr="00124F49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5543CB1" w14:textId="0E6551F9" w:rsidR="00E55779" w:rsidRPr="00AC2B57" w:rsidRDefault="00E55779" w:rsidP="00E55779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>ร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EE553E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01EDC511" w14:textId="214E6118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56EF9C9A" w14:textId="41579357" w:rsidR="005C59F1" w:rsidRDefault="005C59F1" w:rsidP="00CD4D4E">
      <w:pPr>
        <w:jc w:val="thaiDistribute"/>
        <w:rPr>
          <w:rFonts w:ascii="Browallia New" w:hAnsi="Browallia New" w:cs="Browallia New"/>
        </w:rPr>
      </w:pPr>
    </w:p>
    <w:p w14:paraId="57BC50D0" w14:textId="6E751E17" w:rsidR="005C59F1" w:rsidRDefault="005C59F1" w:rsidP="00CD4D4E">
      <w:pPr>
        <w:jc w:val="thaiDistribute"/>
        <w:rPr>
          <w:rFonts w:ascii="Browallia New" w:hAnsi="Browallia New" w:cs="Browallia New"/>
        </w:rPr>
      </w:pPr>
    </w:p>
    <w:p w14:paraId="1E105317" w14:textId="7909EED3" w:rsidR="005C59F1" w:rsidRDefault="005C59F1" w:rsidP="00CD4D4E">
      <w:pPr>
        <w:jc w:val="thaiDistribute"/>
        <w:rPr>
          <w:rFonts w:ascii="Browallia New" w:hAnsi="Browallia New" w:cs="Browallia New"/>
        </w:rPr>
      </w:pPr>
    </w:p>
    <w:p w14:paraId="0D1C13A9" w14:textId="77777777" w:rsidR="005C59F1" w:rsidRDefault="005C59F1" w:rsidP="00CD4D4E">
      <w:pPr>
        <w:jc w:val="thaiDistribute"/>
        <w:rPr>
          <w:rFonts w:ascii="Browallia New" w:hAnsi="Browallia New" w:cs="Browallia New"/>
        </w:rPr>
      </w:pPr>
    </w:p>
    <w:p w14:paraId="6DAE35DF" w14:textId="77777777" w:rsidR="005C59F1" w:rsidRDefault="005C59F1" w:rsidP="00CD4D4E">
      <w:pPr>
        <w:jc w:val="thaiDistribute"/>
        <w:rPr>
          <w:rFonts w:ascii="Browallia New" w:hAnsi="Browallia New" w:cs="Browallia New"/>
        </w:rPr>
      </w:pPr>
    </w:p>
    <w:p w14:paraId="14DDE9C5" w14:textId="77777777" w:rsidR="00F475C2" w:rsidRDefault="00F475C2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845C5D" w14:textId="6A167868" w:rsidR="00532AB5" w:rsidRPr="00AC2B57" w:rsidRDefault="00532AB5" w:rsidP="00532AB5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2C1EC0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F97C2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</w:t>
      </w:r>
      <w:r w:rsidR="00F97C23" w:rsidRPr="00AC2B5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F97C2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97C23"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 w:rsidR="00F97C23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41315C8" w14:textId="77777777" w:rsidR="00CA4AFC" w:rsidRPr="00AC2B57" w:rsidRDefault="00CA4AFC" w:rsidP="00CA4AFC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2B3774B2" w14:textId="77777777" w:rsidR="00CA4AFC" w:rsidRPr="00AC2B57" w:rsidRDefault="00CA4AFC" w:rsidP="00CA4AFC">
      <w:pPr>
        <w:spacing w:after="0"/>
        <w:jc w:val="thaiDistribute"/>
        <w:rPr>
          <w:rFonts w:ascii="BrowalliaUPC" w:hAnsi="BrowalliaUPC" w:cs="BrowalliaUPC"/>
          <w:color w:val="FF0000"/>
          <w:sz w:val="28"/>
          <w:szCs w:val="28"/>
          <w:lang w:val="en-US" w:bidi="th-TH"/>
        </w:rPr>
      </w:pPr>
    </w:p>
    <w:p w14:paraId="09849EBE" w14:textId="4807973B" w:rsidR="00CA4AFC" w:rsidRPr="00EB2A02" w:rsidRDefault="00CA4AFC" w:rsidP="00EB2A02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งบแสดงฐานะการเงินรวมและเฉพาะของบริษัท</w:t>
      </w:r>
      <w:r w:rsidR="00EB2A02"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B2A02" w:rsidRPr="00EB2A0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</w:t>
      </w:r>
      <w:proofErr w:type="spellStart"/>
      <w:r w:rsidR="00EB2A02" w:rsidRPr="00EB2A0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ดัส</w:t>
      </w:r>
      <w:proofErr w:type="spellEnd"/>
      <w:r w:rsidR="00EB2A02" w:rsidRPr="00EB2A0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ตรี </w:t>
      </w:r>
      <w:r w:rsidR="00EB2A02" w:rsidRPr="00EB2A0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B2A02" w:rsidRPr="00EB2A0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B2A02" w:rsidRPr="00EB2A0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B2A02" w:rsidRPr="00EB2A02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B2A02" w:rsidRPr="00EB2A0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ณ วันที่ </w:t>
      </w:r>
      <w:r w:rsidR="0071323B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EB2A0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ตรวจสอบโดยผู้สอบบัญชีอื่นที่อยู่ในสำนักงานเดียวกับข้าพเจ้าซึ่งแสดงความเห็นอย่างไม่มีเงื่อนไข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ตามรายงานลงวันที่ </w:t>
      </w:r>
      <w:r w:rsidR="00C84959">
        <w:rPr>
          <w:rFonts w:ascii="BrowalliaUPC" w:hAnsi="BrowalliaUPC" w:cs="BrowalliaUPC"/>
          <w:sz w:val="28"/>
          <w:szCs w:val="28"/>
          <w:lang w:val="en-US" w:bidi="th-TH"/>
        </w:rPr>
        <w:t>28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กุมภาพันธ์ 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>2565</w:t>
      </w:r>
    </w:p>
    <w:p w14:paraId="3FCA9CD7" w14:textId="77777777" w:rsidR="00CA4AFC" w:rsidRPr="00EB2A02" w:rsidRDefault="00CA4AFC" w:rsidP="00EB2A0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5B95F694" w14:textId="651C5205" w:rsidR="003C08B4" w:rsidRDefault="00CA4AFC" w:rsidP="00EB2A0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</w:t>
      </w:r>
      <w:r w:rsidR="00EB2A02"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537E5" w:rsidRPr="00480303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</w:t>
      </w:r>
      <w:r w:rsidR="00A537E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BB71FD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A537E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A537E5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BB71FD" w:rsidRPr="00BB71FD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A537E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A537E5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</w:t>
      </w:r>
      <w:r w:rsidR="00EB2A02"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และ</w:t>
      </w:r>
      <w:r w:rsidR="00A537E5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งบกระแสเงินสด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</w:t>
      </w:r>
      <w:r w:rsidR="00EB2A02"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งวด</w:t>
      </w:r>
      <w:r w:rsidR="00BB71FD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วัน</w:t>
      </w:r>
      <w:r w:rsidR="00A537E5">
        <w:rPr>
          <w:rFonts w:ascii="BrowalliaUPC" w:hAnsi="BrowalliaUPC" w:cs="BrowalliaUPC" w:hint="cs"/>
          <w:sz w:val="28"/>
          <w:szCs w:val="28"/>
          <w:cs/>
          <w:lang w:bidi="th-TH"/>
        </w:rPr>
        <w:t>เดียวกัน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สอบทานโดยผู้สอบบัญชีดังกล่าวข้างต้น 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โดยให้ข้อ</w:t>
      </w:r>
      <w:r w:rsidR="00EB2A02" w:rsidRPr="00EB2A02">
        <w:rPr>
          <w:rFonts w:ascii="BrowalliaUPC" w:hAnsi="BrowalliaUPC" w:cs="BrowalliaUPC" w:hint="cs"/>
          <w:sz w:val="28"/>
          <w:szCs w:val="28"/>
          <w:cs/>
          <w:lang w:val="en-US" w:bidi="th-TH"/>
        </w:rPr>
        <w:t>ส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รุปว่าไม่พบสิ่งที่เป็นเหตุให้เชื่อว่าข้อมูล</w:t>
      </w:r>
      <w:r w:rsidR="00A537E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ทางการเงินระหว่างกาลไม่ได้จัดทำขึ้นตามมาตรฐานการบัญชี</w:t>
      </w:r>
      <w:r w:rsidRPr="00EB2A0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การรายงานทางการเงินระหว่างกาลในสาระสำคัญ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 xml:space="preserve"> ตามรายงานลงวันที่ </w:t>
      </w:r>
      <w:r w:rsidR="00C84959">
        <w:rPr>
          <w:rFonts w:ascii="BrowalliaUPC" w:hAnsi="BrowalliaUPC" w:cs="BrowalliaUPC"/>
          <w:sz w:val="28"/>
          <w:szCs w:val="28"/>
          <w:lang w:bidi="th-TH"/>
        </w:rPr>
        <w:t>1</w:t>
      </w:r>
      <w:r w:rsidR="0044238C"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="0044238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พฤศจิกายน</w:t>
      </w:r>
      <w:r w:rsidRPr="00EB2A02">
        <w:rPr>
          <w:rFonts w:ascii="BrowalliaUPC" w:hAnsi="BrowalliaUPC" w:cs="BrowalliaUPC"/>
          <w:sz w:val="28"/>
          <w:szCs w:val="28"/>
          <w:lang w:bidi="th-TH"/>
        </w:rPr>
        <w:t xml:space="preserve"> 256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>4</w:t>
      </w:r>
    </w:p>
    <w:p w14:paraId="23216827" w14:textId="5B66316A" w:rsidR="003C08B4" w:rsidRPr="00B67828" w:rsidRDefault="003C08B4" w:rsidP="00EB2A02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</w:rPr>
      </w:pPr>
    </w:p>
    <w:p w14:paraId="7A829615" w14:textId="7EC49704" w:rsidR="00EB2A02" w:rsidRPr="00B67828" w:rsidRDefault="00EB2A02" w:rsidP="00142624">
      <w:pPr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14:paraId="56E26A2A" w14:textId="77777777" w:rsidR="00EB2A02" w:rsidRPr="00B67828" w:rsidRDefault="00EB2A02" w:rsidP="00142624">
      <w:pPr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14:paraId="53A57895" w14:textId="483B10E3" w:rsidR="00142624" w:rsidRPr="00142624" w:rsidRDefault="00CA19F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</w:t>
      </w:r>
      <w:r w:rsidR="00DB264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DB264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55A268F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F38B4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D723945" w14:textId="77777777" w:rsidR="0007244B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5A0E3F34" w:rsidR="00D15EA5" w:rsidRPr="00D52C3D" w:rsidRDefault="0076358A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6358A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44238C" w:rsidRPr="0076358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E260BF" w:rsidRPr="0076358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260BF" w:rsidRPr="0076358A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sectPr w:rsidR="00D15EA5" w:rsidRPr="00D52C3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3760F" w14:textId="77777777" w:rsidR="00EE7643" w:rsidRDefault="00EE7643">
      <w:r>
        <w:separator/>
      </w:r>
    </w:p>
  </w:endnote>
  <w:endnote w:type="continuationSeparator" w:id="0">
    <w:p w14:paraId="6041D749" w14:textId="77777777" w:rsidR="00EE7643" w:rsidRDefault="00EE7643">
      <w:r>
        <w:continuationSeparator/>
      </w:r>
    </w:p>
  </w:endnote>
  <w:endnote w:type="continuationNotice" w:id="1">
    <w:p w14:paraId="12E88EF1" w14:textId="77777777" w:rsidR="00EE7643" w:rsidRDefault="00EE76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33A40" w14:textId="77777777" w:rsidR="00EE7643" w:rsidRDefault="00EE7643">
      <w:bookmarkStart w:id="0" w:name="_Hlk482348182"/>
      <w:bookmarkEnd w:id="0"/>
      <w:r>
        <w:separator/>
      </w:r>
    </w:p>
  </w:footnote>
  <w:footnote w:type="continuationSeparator" w:id="0">
    <w:p w14:paraId="03C1C005" w14:textId="77777777" w:rsidR="00EE7643" w:rsidRDefault="00EE7643">
      <w:r>
        <w:continuationSeparator/>
      </w:r>
    </w:p>
  </w:footnote>
  <w:footnote w:type="continuationNotice" w:id="1">
    <w:p w14:paraId="2A43290F" w14:textId="77777777" w:rsidR="00EE7643" w:rsidRDefault="00EE76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6CF4FDF3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8A984EC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90E1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859664956">
    <w:abstractNumId w:val="3"/>
  </w:num>
  <w:num w:numId="2" w16cid:durableId="1976375044">
    <w:abstractNumId w:val="2"/>
  </w:num>
  <w:num w:numId="3" w16cid:durableId="2010716158">
    <w:abstractNumId w:val="1"/>
  </w:num>
  <w:num w:numId="4" w16cid:durableId="1373075100">
    <w:abstractNumId w:val="0"/>
  </w:num>
  <w:num w:numId="5" w16cid:durableId="1681738976">
    <w:abstractNumId w:val="6"/>
  </w:num>
  <w:num w:numId="6" w16cid:durableId="1304772904">
    <w:abstractNumId w:val="5"/>
  </w:num>
  <w:num w:numId="7" w16cid:durableId="864052716">
    <w:abstractNumId w:val="10"/>
  </w:num>
  <w:num w:numId="8" w16cid:durableId="205339928">
    <w:abstractNumId w:val="16"/>
  </w:num>
  <w:num w:numId="9" w16cid:durableId="156656423">
    <w:abstractNumId w:val="5"/>
  </w:num>
  <w:num w:numId="10" w16cid:durableId="254441998">
    <w:abstractNumId w:val="15"/>
  </w:num>
  <w:num w:numId="11" w16cid:durableId="700547069">
    <w:abstractNumId w:val="13"/>
  </w:num>
  <w:num w:numId="12" w16cid:durableId="446241675">
    <w:abstractNumId w:val="4"/>
  </w:num>
  <w:num w:numId="13" w16cid:durableId="1459686540">
    <w:abstractNumId w:val="8"/>
  </w:num>
  <w:num w:numId="14" w16cid:durableId="1856186407">
    <w:abstractNumId w:val="7"/>
  </w:num>
  <w:num w:numId="15" w16cid:durableId="277184212">
    <w:abstractNumId w:val="8"/>
  </w:num>
  <w:num w:numId="16" w16cid:durableId="851191506">
    <w:abstractNumId w:val="9"/>
  </w:num>
  <w:num w:numId="17" w16cid:durableId="633874377">
    <w:abstractNumId w:val="11"/>
  </w:num>
  <w:num w:numId="18" w16cid:durableId="1808621904">
    <w:abstractNumId w:val="15"/>
  </w:num>
  <w:num w:numId="19" w16cid:durableId="368801379">
    <w:abstractNumId w:val="13"/>
  </w:num>
  <w:num w:numId="20" w16cid:durableId="1804228740">
    <w:abstractNumId w:val="4"/>
  </w:num>
  <w:num w:numId="21" w16cid:durableId="658074695">
    <w:abstractNumId w:val="8"/>
  </w:num>
  <w:num w:numId="22" w16cid:durableId="1014763662">
    <w:abstractNumId w:val="7"/>
  </w:num>
  <w:num w:numId="23" w16cid:durableId="1147822634">
    <w:abstractNumId w:val="7"/>
  </w:num>
  <w:num w:numId="24" w16cid:durableId="1431660915">
    <w:abstractNumId w:val="7"/>
  </w:num>
  <w:num w:numId="25" w16cid:durableId="680088299">
    <w:abstractNumId w:val="8"/>
  </w:num>
  <w:num w:numId="26" w16cid:durableId="2015910337">
    <w:abstractNumId w:val="8"/>
  </w:num>
  <w:num w:numId="27" w16cid:durableId="2007396235">
    <w:abstractNumId w:val="8"/>
  </w:num>
  <w:num w:numId="28" w16cid:durableId="1747653104">
    <w:abstractNumId w:val="14"/>
  </w:num>
  <w:num w:numId="29" w16cid:durableId="113252177">
    <w:abstractNumId w:val="14"/>
  </w:num>
  <w:num w:numId="30" w16cid:durableId="1495335181">
    <w:abstractNumId w:val="14"/>
  </w:num>
  <w:num w:numId="31" w16cid:durableId="2012367971">
    <w:abstractNumId w:val="12"/>
  </w:num>
  <w:num w:numId="32" w16cid:durableId="249389286">
    <w:abstractNumId w:val="12"/>
  </w:num>
  <w:num w:numId="33" w16cid:durableId="110527192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7ED"/>
    <w:rsid w:val="0002730F"/>
    <w:rsid w:val="0003023B"/>
    <w:rsid w:val="00031D17"/>
    <w:rsid w:val="00040E30"/>
    <w:rsid w:val="00044ACE"/>
    <w:rsid w:val="0004550E"/>
    <w:rsid w:val="00052614"/>
    <w:rsid w:val="00055CAD"/>
    <w:rsid w:val="00067A2B"/>
    <w:rsid w:val="000723F7"/>
    <w:rsid w:val="0007244B"/>
    <w:rsid w:val="00074485"/>
    <w:rsid w:val="00076C6D"/>
    <w:rsid w:val="00080552"/>
    <w:rsid w:val="000828F1"/>
    <w:rsid w:val="00082F59"/>
    <w:rsid w:val="00084DB3"/>
    <w:rsid w:val="000875D8"/>
    <w:rsid w:val="00094333"/>
    <w:rsid w:val="00097FAB"/>
    <w:rsid w:val="000B010D"/>
    <w:rsid w:val="000B173C"/>
    <w:rsid w:val="000B65E3"/>
    <w:rsid w:val="000B7090"/>
    <w:rsid w:val="000C2481"/>
    <w:rsid w:val="000C4860"/>
    <w:rsid w:val="000D1AFB"/>
    <w:rsid w:val="000D3262"/>
    <w:rsid w:val="000E52CE"/>
    <w:rsid w:val="000F3AAB"/>
    <w:rsid w:val="000F6E25"/>
    <w:rsid w:val="001011DF"/>
    <w:rsid w:val="00112B69"/>
    <w:rsid w:val="00115946"/>
    <w:rsid w:val="00124F4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74281"/>
    <w:rsid w:val="00182F9F"/>
    <w:rsid w:val="0019210D"/>
    <w:rsid w:val="001950D2"/>
    <w:rsid w:val="001A3815"/>
    <w:rsid w:val="001A3BFB"/>
    <w:rsid w:val="001A3C20"/>
    <w:rsid w:val="001A6288"/>
    <w:rsid w:val="001B198C"/>
    <w:rsid w:val="001B4277"/>
    <w:rsid w:val="001B7388"/>
    <w:rsid w:val="001C2873"/>
    <w:rsid w:val="001D2302"/>
    <w:rsid w:val="001D7BB3"/>
    <w:rsid w:val="001E12A6"/>
    <w:rsid w:val="001E498F"/>
    <w:rsid w:val="0022518C"/>
    <w:rsid w:val="00237A7E"/>
    <w:rsid w:val="00241F16"/>
    <w:rsid w:val="00247969"/>
    <w:rsid w:val="00251959"/>
    <w:rsid w:val="0026182A"/>
    <w:rsid w:val="00277EBE"/>
    <w:rsid w:val="002838FB"/>
    <w:rsid w:val="00285249"/>
    <w:rsid w:val="00290E14"/>
    <w:rsid w:val="002A252E"/>
    <w:rsid w:val="002B0BF8"/>
    <w:rsid w:val="002B1398"/>
    <w:rsid w:val="002B5A4A"/>
    <w:rsid w:val="002C0297"/>
    <w:rsid w:val="002C1EC0"/>
    <w:rsid w:val="002C623D"/>
    <w:rsid w:val="002D2F4A"/>
    <w:rsid w:val="002D5A0F"/>
    <w:rsid w:val="002D6E25"/>
    <w:rsid w:val="002E02F4"/>
    <w:rsid w:val="002E7F1E"/>
    <w:rsid w:val="002F2DEB"/>
    <w:rsid w:val="002F3903"/>
    <w:rsid w:val="002F4A52"/>
    <w:rsid w:val="002F5C7E"/>
    <w:rsid w:val="002F731F"/>
    <w:rsid w:val="002F7D90"/>
    <w:rsid w:val="0030026A"/>
    <w:rsid w:val="00305173"/>
    <w:rsid w:val="00321A76"/>
    <w:rsid w:val="00324C75"/>
    <w:rsid w:val="003304A5"/>
    <w:rsid w:val="00335E5B"/>
    <w:rsid w:val="0034149A"/>
    <w:rsid w:val="00342105"/>
    <w:rsid w:val="00344FA8"/>
    <w:rsid w:val="00354F5D"/>
    <w:rsid w:val="00356D32"/>
    <w:rsid w:val="00363BA3"/>
    <w:rsid w:val="00365ECE"/>
    <w:rsid w:val="003744DA"/>
    <w:rsid w:val="00384904"/>
    <w:rsid w:val="003A46D5"/>
    <w:rsid w:val="003A7D86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6FD7"/>
    <w:rsid w:val="003F1162"/>
    <w:rsid w:val="003F5A96"/>
    <w:rsid w:val="00401E42"/>
    <w:rsid w:val="00415C56"/>
    <w:rsid w:val="00416281"/>
    <w:rsid w:val="00422353"/>
    <w:rsid w:val="00426915"/>
    <w:rsid w:val="00433F63"/>
    <w:rsid w:val="00435788"/>
    <w:rsid w:val="004359E6"/>
    <w:rsid w:val="0044238C"/>
    <w:rsid w:val="00443CE3"/>
    <w:rsid w:val="00452E7B"/>
    <w:rsid w:val="004546FA"/>
    <w:rsid w:val="00456EA9"/>
    <w:rsid w:val="00462BCB"/>
    <w:rsid w:val="00463364"/>
    <w:rsid w:val="00480303"/>
    <w:rsid w:val="00481FE7"/>
    <w:rsid w:val="0048532C"/>
    <w:rsid w:val="00487E39"/>
    <w:rsid w:val="0049103F"/>
    <w:rsid w:val="004A0DFE"/>
    <w:rsid w:val="004A19E8"/>
    <w:rsid w:val="004A3C62"/>
    <w:rsid w:val="004B2C55"/>
    <w:rsid w:val="004C0971"/>
    <w:rsid w:val="004C0C25"/>
    <w:rsid w:val="004C2111"/>
    <w:rsid w:val="004C342F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13FCC"/>
    <w:rsid w:val="0052186A"/>
    <w:rsid w:val="005321DA"/>
    <w:rsid w:val="00532AB5"/>
    <w:rsid w:val="005448A0"/>
    <w:rsid w:val="00547004"/>
    <w:rsid w:val="00547541"/>
    <w:rsid w:val="0054756D"/>
    <w:rsid w:val="00551365"/>
    <w:rsid w:val="005627FF"/>
    <w:rsid w:val="00567224"/>
    <w:rsid w:val="00577D61"/>
    <w:rsid w:val="005822AC"/>
    <w:rsid w:val="00587804"/>
    <w:rsid w:val="00591F0D"/>
    <w:rsid w:val="00594DA2"/>
    <w:rsid w:val="005A29D0"/>
    <w:rsid w:val="005B1823"/>
    <w:rsid w:val="005B405A"/>
    <w:rsid w:val="005C1117"/>
    <w:rsid w:val="005C2CCB"/>
    <w:rsid w:val="005C59F1"/>
    <w:rsid w:val="005C6479"/>
    <w:rsid w:val="005C69FD"/>
    <w:rsid w:val="005D4F55"/>
    <w:rsid w:val="005D7025"/>
    <w:rsid w:val="005E2D67"/>
    <w:rsid w:val="005E5578"/>
    <w:rsid w:val="005F38B4"/>
    <w:rsid w:val="005F3C5D"/>
    <w:rsid w:val="005F3EA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667"/>
    <w:rsid w:val="00667DB6"/>
    <w:rsid w:val="006771E8"/>
    <w:rsid w:val="00677C01"/>
    <w:rsid w:val="00680EF1"/>
    <w:rsid w:val="00683934"/>
    <w:rsid w:val="00683CC7"/>
    <w:rsid w:val="00686354"/>
    <w:rsid w:val="00692CA5"/>
    <w:rsid w:val="006932D7"/>
    <w:rsid w:val="00696C42"/>
    <w:rsid w:val="006A3B2F"/>
    <w:rsid w:val="006B06A2"/>
    <w:rsid w:val="006C3D37"/>
    <w:rsid w:val="006C5747"/>
    <w:rsid w:val="006C6376"/>
    <w:rsid w:val="006D4080"/>
    <w:rsid w:val="006D6FF5"/>
    <w:rsid w:val="006F1B19"/>
    <w:rsid w:val="006F29ED"/>
    <w:rsid w:val="006F4F77"/>
    <w:rsid w:val="006F53EE"/>
    <w:rsid w:val="007000DF"/>
    <w:rsid w:val="0070147C"/>
    <w:rsid w:val="007064E7"/>
    <w:rsid w:val="0071323B"/>
    <w:rsid w:val="00714FD6"/>
    <w:rsid w:val="007265F7"/>
    <w:rsid w:val="00731894"/>
    <w:rsid w:val="00734551"/>
    <w:rsid w:val="00734885"/>
    <w:rsid w:val="00746796"/>
    <w:rsid w:val="00746D91"/>
    <w:rsid w:val="00755038"/>
    <w:rsid w:val="0075598A"/>
    <w:rsid w:val="00761813"/>
    <w:rsid w:val="0076358A"/>
    <w:rsid w:val="00767313"/>
    <w:rsid w:val="00771B85"/>
    <w:rsid w:val="00775DA6"/>
    <w:rsid w:val="00776732"/>
    <w:rsid w:val="0078170A"/>
    <w:rsid w:val="00790956"/>
    <w:rsid w:val="0079502D"/>
    <w:rsid w:val="007A0755"/>
    <w:rsid w:val="007A31D9"/>
    <w:rsid w:val="007A74F9"/>
    <w:rsid w:val="007B2CB0"/>
    <w:rsid w:val="007C6354"/>
    <w:rsid w:val="007C6F43"/>
    <w:rsid w:val="007D41A1"/>
    <w:rsid w:val="007F2896"/>
    <w:rsid w:val="008033D0"/>
    <w:rsid w:val="00803FB6"/>
    <w:rsid w:val="008059EF"/>
    <w:rsid w:val="00806118"/>
    <w:rsid w:val="008114C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648CF"/>
    <w:rsid w:val="0086494C"/>
    <w:rsid w:val="00870D49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008A"/>
    <w:rsid w:val="00931D7A"/>
    <w:rsid w:val="00932050"/>
    <w:rsid w:val="00935D8D"/>
    <w:rsid w:val="00942FE8"/>
    <w:rsid w:val="00943419"/>
    <w:rsid w:val="00957E70"/>
    <w:rsid w:val="00963CBE"/>
    <w:rsid w:val="00970DAB"/>
    <w:rsid w:val="0097321D"/>
    <w:rsid w:val="00973827"/>
    <w:rsid w:val="00974FF6"/>
    <w:rsid w:val="00985CBC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2B90"/>
    <w:rsid w:val="009E278C"/>
    <w:rsid w:val="009E6222"/>
    <w:rsid w:val="009F4DAF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502D6"/>
    <w:rsid w:val="00A537E5"/>
    <w:rsid w:val="00A60F49"/>
    <w:rsid w:val="00A61E15"/>
    <w:rsid w:val="00A66F91"/>
    <w:rsid w:val="00A70229"/>
    <w:rsid w:val="00A727E9"/>
    <w:rsid w:val="00A918D1"/>
    <w:rsid w:val="00A93A9A"/>
    <w:rsid w:val="00A947CB"/>
    <w:rsid w:val="00A977E2"/>
    <w:rsid w:val="00AA049D"/>
    <w:rsid w:val="00AA219C"/>
    <w:rsid w:val="00AA5C16"/>
    <w:rsid w:val="00AB1178"/>
    <w:rsid w:val="00AB1F31"/>
    <w:rsid w:val="00AB690D"/>
    <w:rsid w:val="00AB7FDF"/>
    <w:rsid w:val="00AC107E"/>
    <w:rsid w:val="00AC31D4"/>
    <w:rsid w:val="00AC3D97"/>
    <w:rsid w:val="00AC4D68"/>
    <w:rsid w:val="00AC56FB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140C"/>
    <w:rsid w:val="00B24A45"/>
    <w:rsid w:val="00B25B92"/>
    <w:rsid w:val="00B26948"/>
    <w:rsid w:val="00B2694B"/>
    <w:rsid w:val="00B275A2"/>
    <w:rsid w:val="00B34D51"/>
    <w:rsid w:val="00B36A0E"/>
    <w:rsid w:val="00B36BA1"/>
    <w:rsid w:val="00B40D67"/>
    <w:rsid w:val="00B43C45"/>
    <w:rsid w:val="00B55EE8"/>
    <w:rsid w:val="00B56E6C"/>
    <w:rsid w:val="00B63D0E"/>
    <w:rsid w:val="00B67828"/>
    <w:rsid w:val="00B83039"/>
    <w:rsid w:val="00B9072B"/>
    <w:rsid w:val="00BA5B00"/>
    <w:rsid w:val="00BB1A07"/>
    <w:rsid w:val="00BB6DAD"/>
    <w:rsid w:val="00BB71FD"/>
    <w:rsid w:val="00BB7346"/>
    <w:rsid w:val="00BC1555"/>
    <w:rsid w:val="00BC60A9"/>
    <w:rsid w:val="00BC6FBF"/>
    <w:rsid w:val="00BD1B7B"/>
    <w:rsid w:val="00BE0C8A"/>
    <w:rsid w:val="00BE334D"/>
    <w:rsid w:val="00BE4988"/>
    <w:rsid w:val="00BE5F37"/>
    <w:rsid w:val="00BF11B8"/>
    <w:rsid w:val="00BF1C24"/>
    <w:rsid w:val="00BF5E73"/>
    <w:rsid w:val="00C05FAE"/>
    <w:rsid w:val="00C06939"/>
    <w:rsid w:val="00C15638"/>
    <w:rsid w:val="00C173BF"/>
    <w:rsid w:val="00C21E3B"/>
    <w:rsid w:val="00C24282"/>
    <w:rsid w:val="00C3462C"/>
    <w:rsid w:val="00C35B1A"/>
    <w:rsid w:val="00C41C7D"/>
    <w:rsid w:val="00C60F68"/>
    <w:rsid w:val="00C63023"/>
    <w:rsid w:val="00C63743"/>
    <w:rsid w:val="00C65C75"/>
    <w:rsid w:val="00C738DD"/>
    <w:rsid w:val="00C76C6C"/>
    <w:rsid w:val="00C80EC5"/>
    <w:rsid w:val="00C835CF"/>
    <w:rsid w:val="00C84959"/>
    <w:rsid w:val="00C85669"/>
    <w:rsid w:val="00C86BB9"/>
    <w:rsid w:val="00C8772C"/>
    <w:rsid w:val="00CA19F9"/>
    <w:rsid w:val="00CA43FD"/>
    <w:rsid w:val="00CA4AFC"/>
    <w:rsid w:val="00CA53F3"/>
    <w:rsid w:val="00CB18EB"/>
    <w:rsid w:val="00CB335B"/>
    <w:rsid w:val="00CB441E"/>
    <w:rsid w:val="00CB7C59"/>
    <w:rsid w:val="00CC1481"/>
    <w:rsid w:val="00CC72E9"/>
    <w:rsid w:val="00CD1AFF"/>
    <w:rsid w:val="00CD25C2"/>
    <w:rsid w:val="00CD4D4E"/>
    <w:rsid w:val="00CE24E5"/>
    <w:rsid w:val="00CE41DB"/>
    <w:rsid w:val="00CE4D96"/>
    <w:rsid w:val="00CF1EA0"/>
    <w:rsid w:val="00D01BFA"/>
    <w:rsid w:val="00D078C4"/>
    <w:rsid w:val="00D15EA5"/>
    <w:rsid w:val="00D2100B"/>
    <w:rsid w:val="00D21A47"/>
    <w:rsid w:val="00D24220"/>
    <w:rsid w:val="00D268B0"/>
    <w:rsid w:val="00D3089E"/>
    <w:rsid w:val="00D31D7A"/>
    <w:rsid w:val="00D33E60"/>
    <w:rsid w:val="00D35F31"/>
    <w:rsid w:val="00D460E7"/>
    <w:rsid w:val="00D52C3D"/>
    <w:rsid w:val="00D63803"/>
    <w:rsid w:val="00D63ABC"/>
    <w:rsid w:val="00D643B7"/>
    <w:rsid w:val="00D65332"/>
    <w:rsid w:val="00D675F1"/>
    <w:rsid w:val="00D73B96"/>
    <w:rsid w:val="00D80807"/>
    <w:rsid w:val="00D80C8B"/>
    <w:rsid w:val="00D86917"/>
    <w:rsid w:val="00D92F9A"/>
    <w:rsid w:val="00D9427D"/>
    <w:rsid w:val="00D96128"/>
    <w:rsid w:val="00DA36EE"/>
    <w:rsid w:val="00DA452E"/>
    <w:rsid w:val="00DA5128"/>
    <w:rsid w:val="00DB264C"/>
    <w:rsid w:val="00DB308D"/>
    <w:rsid w:val="00DB5F40"/>
    <w:rsid w:val="00DD1C4C"/>
    <w:rsid w:val="00DD1E47"/>
    <w:rsid w:val="00DD61A9"/>
    <w:rsid w:val="00DD6EF1"/>
    <w:rsid w:val="00DD76F0"/>
    <w:rsid w:val="00DE21F6"/>
    <w:rsid w:val="00DE4958"/>
    <w:rsid w:val="00DE4F2C"/>
    <w:rsid w:val="00E04361"/>
    <w:rsid w:val="00E064FD"/>
    <w:rsid w:val="00E1053A"/>
    <w:rsid w:val="00E13654"/>
    <w:rsid w:val="00E16418"/>
    <w:rsid w:val="00E260BF"/>
    <w:rsid w:val="00E26AF3"/>
    <w:rsid w:val="00E276E0"/>
    <w:rsid w:val="00E314EA"/>
    <w:rsid w:val="00E33FDA"/>
    <w:rsid w:val="00E34158"/>
    <w:rsid w:val="00E34160"/>
    <w:rsid w:val="00E406D5"/>
    <w:rsid w:val="00E4627C"/>
    <w:rsid w:val="00E55779"/>
    <w:rsid w:val="00E56701"/>
    <w:rsid w:val="00E62754"/>
    <w:rsid w:val="00E64D2D"/>
    <w:rsid w:val="00E71505"/>
    <w:rsid w:val="00E86B53"/>
    <w:rsid w:val="00E86F4B"/>
    <w:rsid w:val="00E9110B"/>
    <w:rsid w:val="00EA2B6F"/>
    <w:rsid w:val="00EB0DDD"/>
    <w:rsid w:val="00EB2A02"/>
    <w:rsid w:val="00EB3478"/>
    <w:rsid w:val="00EB4B39"/>
    <w:rsid w:val="00EB6FE3"/>
    <w:rsid w:val="00EC21F6"/>
    <w:rsid w:val="00ED2359"/>
    <w:rsid w:val="00EE0F65"/>
    <w:rsid w:val="00EE44DA"/>
    <w:rsid w:val="00EE553E"/>
    <w:rsid w:val="00EE59BD"/>
    <w:rsid w:val="00EE7643"/>
    <w:rsid w:val="00EF190C"/>
    <w:rsid w:val="00F01358"/>
    <w:rsid w:val="00F144E0"/>
    <w:rsid w:val="00F246A1"/>
    <w:rsid w:val="00F25155"/>
    <w:rsid w:val="00F37917"/>
    <w:rsid w:val="00F43D66"/>
    <w:rsid w:val="00F475C2"/>
    <w:rsid w:val="00F5329B"/>
    <w:rsid w:val="00F5513E"/>
    <w:rsid w:val="00F63F3F"/>
    <w:rsid w:val="00F66FA5"/>
    <w:rsid w:val="00F71678"/>
    <w:rsid w:val="00F730E3"/>
    <w:rsid w:val="00F755E9"/>
    <w:rsid w:val="00F771BD"/>
    <w:rsid w:val="00F909CD"/>
    <w:rsid w:val="00F93905"/>
    <w:rsid w:val="00F974D1"/>
    <w:rsid w:val="00F97C23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  <w:rsid w:val="00FE4D1D"/>
    <w:rsid w:val="00FE53D1"/>
    <w:rsid w:val="0AE87361"/>
    <w:rsid w:val="4D2B52A7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A6088C94-CC37-41DD-86DE-2E93F9913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13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6" ma:contentTypeDescription="Create a new document." ma:contentTypeScope="" ma:versionID="605e7e571abde68b99bc33d8fcccfbf1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b0fb7742639b150340fcc1a7adcf891b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F88A6F-6092-403A-B404-29698DFC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95</TotalTime>
  <Pages>2</Pages>
  <Words>512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42</cp:revision>
  <cp:lastPrinted>2021-11-08T21:32:00Z</cp:lastPrinted>
  <dcterms:created xsi:type="dcterms:W3CDTF">2021-08-02T20:59:00Z</dcterms:created>
  <dcterms:modified xsi:type="dcterms:W3CDTF">2022-11-14T04:59:00Z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