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E496665" w14:textId="2A6E035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1D520A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344A64DF" w14:textId="1A4D7F87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2A2210C5" w14:textId="7E540C95" w:rsidR="00355848" w:rsidRPr="00241F64" w:rsidRDefault="00355848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14:paraId="7973BEF0" w14:textId="73D37378" w:rsidR="00241F64" w:rsidRPr="00483A43" w:rsidRDefault="00F17BD0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ลูกหนี้อื่น - </w:t>
      </w:r>
      <w:r w:rsidR="00241F64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เงินจ่ายล่วงหน้าค่าสินค้า</w:t>
      </w:r>
    </w:p>
    <w:p w14:paraId="3F2E24DC" w14:textId="31B029F4" w:rsidR="00522F05" w:rsidRPr="00241F64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90D5689" w14:textId="47415241" w:rsidR="00355848" w:rsidRPr="00E12FBD" w:rsidRDefault="00355848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9E5694" w14:textId="0AF8A5F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E05178" w14:textId="106D943B" w:rsidR="00B8752F" w:rsidRPr="001D520A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43158DC2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</w:t>
      </w:r>
      <w:r w:rsidR="0038071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1D520A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7027EB0" w14:textId="2E38C28A" w:rsidR="00804175" w:rsidRPr="001D520A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38071B">
        <w:rPr>
          <w:rFonts w:ascii="Angsana New" w:hAnsi="Angsana New" w:cs="Angsana New" w:hint="cs"/>
          <w:sz w:val="30"/>
          <w:szCs w:val="30"/>
          <w:cs/>
        </w:rPr>
        <w:t>ได้อนุมัติให้ออกงบการเงินระหว่างกาลนี้</w:t>
      </w:r>
      <w:r w:rsidRPr="001D520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CC0F58">
        <w:rPr>
          <w:rFonts w:ascii="Angsana New" w:hAnsi="Angsana New" w:cs="Angsana New"/>
          <w:sz w:val="30"/>
          <w:szCs w:val="30"/>
        </w:rPr>
        <w:t xml:space="preserve"> </w:t>
      </w:r>
      <w:r w:rsidR="00355848">
        <w:rPr>
          <w:rFonts w:ascii="Angsana New" w:hAnsi="Angsana New" w:cs="Angsana New"/>
          <w:sz w:val="30"/>
          <w:szCs w:val="30"/>
        </w:rPr>
        <w:t xml:space="preserve">14 </w:t>
      </w:r>
      <w:r w:rsidR="00355848">
        <w:rPr>
          <w:rFonts w:ascii="Angsana New" w:hAnsi="Angsana New" w:cs="Angsana New" w:hint="cs"/>
          <w:sz w:val="30"/>
          <w:szCs w:val="30"/>
          <w:cs/>
        </w:rPr>
        <w:t>พฤ</w:t>
      </w:r>
      <w:r w:rsidR="00C66F35">
        <w:rPr>
          <w:rFonts w:ascii="Angsana New" w:hAnsi="Angsana New" w:cs="Angsana New" w:hint="cs"/>
          <w:sz w:val="30"/>
          <w:szCs w:val="30"/>
          <w:cs/>
        </w:rPr>
        <w:t>ศ</w:t>
      </w:r>
      <w:r w:rsidR="00355848">
        <w:rPr>
          <w:rFonts w:ascii="Angsana New" w:hAnsi="Angsana New" w:cs="Angsana New" w:hint="cs"/>
          <w:sz w:val="30"/>
          <w:szCs w:val="30"/>
          <w:cs/>
        </w:rPr>
        <w:t>จิกายน</w:t>
      </w:r>
      <w:r w:rsidR="00261DAB" w:rsidRPr="009E1D94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9E1D94">
        <w:rPr>
          <w:rFonts w:ascii="Angsana New" w:hAnsi="Angsana New" w:cs="Angsana New"/>
          <w:sz w:val="30"/>
          <w:szCs w:val="30"/>
        </w:rPr>
        <w:t>256</w:t>
      </w:r>
      <w:r w:rsidR="00447219" w:rsidRPr="009E1D94">
        <w:rPr>
          <w:rFonts w:ascii="Angsana New" w:hAnsi="Angsana New" w:cs="Angsana New"/>
          <w:sz w:val="30"/>
          <w:szCs w:val="30"/>
        </w:rPr>
        <w:t>5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75C2EBFE" w14:textId="77777777" w:rsidR="00804175" w:rsidRPr="0038071B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009F4A" w14:textId="237B8C78" w:rsidR="00C11916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520A" w:rsidRDefault="000F4CA1" w:rsidP="000F4CA1">
      <w:pPr>
        <w:rPr>
          <w:rFonts w:ascii="Angsana New" w:hAnsi="Angsana New" w:cs="Angsana New"/>
          <w:sz w:val="30"/>
          <w:szCs w:val="30"/>
          <w:lang w:val="th-TH"/>
        </w:rPr>
      </w:pPr>
    </w:p>
    <w:p w14:paraId="040844E6" w14:textId="4C1387E6" w:rsidR="000F4CA1" w:rsidRPr="001D520A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0B294D" w:rsidRPr="000B294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3020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571CFB">
        <w:rPr>
          <w:rFonts w:ascii="Angsana New" w:hAnsi="Angsana New" w:cs="Angsana New" w:hint="cs"/>
          <w:sz w:val="30"/>
          <w:szCs w:val="30"/>
          <w:cs/>
        </w:rPr>
        <w:t>โดย</w:t>
      </w:r>
      <w:r w:rsidR="00E53DFA" w:rsidRPr="009E1D9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งบการเงินระหว่างกาลนี้เน้นการให้</w:t>
      </w:r>
      <w:r w:rsidRPr="009E1D94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</w:t>
      </w:r>
      <w:r w:rsidRPr="001D520A">
        <w:rPr>
          <w:rFonts w:ascii="Angsana New" w:hAnsi="Angsana New" w:cs="Angsana New"/>
          <w:sz w:val="30"/>
          <w:szCs w:val="30"/>
          <w:cs/>
        </w:rPr>
        <w:t>ข้อมูลที่ได้เคยนำเสนอไปแล้ว</w:t>
      </w:r>
      <w:r w:rsidR="00571CFB" w:rsidRPr="00571CFB">
        <w:rPr>
          <w:rFonts w:ascii="Angsana New" w:hAnsi="Angsana New" w:cs="Angsana New"/>
          <w:sz w:val="30"/>
          <w:szCs w:val="30"/>
          <w:cs/>
        </w:rPr>
        <w:t>ในงบการเงินประจำปี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ธันวาคม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447219">
        <w:rPr>
          <w:rFonts w:ascii="Angsana New" w:hAnsi="Angsana New" w:cs="Angsana New"/>
          <w:sz w:val="30"/>
          <w:szCs w:val="30"/>
        </w:rPr>
        <w:t>4</w:t>
      </w:r>
    </w:p>
    <w:p w14:paraId="64C42B8C" w14:textId="77777777" w:rsidR="007B1DB6" w:rsidRPr="001D520A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C58828" w14:textId="2349DC9D" w:rsidR="00B8752F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1D520A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</w:t>
      </w:r>
      <w:r w:rsidR="007A0AF1" w:rsidRPr="009E1D94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E53DFA" w:rsidRPr="009E1D94">
        <w:rPr>
          <w:rFonts w:ascii="Angsana New" w:hAnsi="Angsana New" w:cs="Angsana New" w:hint="cs"/>
          <w:sz w:val="30"/>
          <w:szCs w:val="30"/>
          <w:cs/>
        </w:rPr>
        <w:t>ที่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อาจมีความไม่แน่นอนนั้น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ไม่แตกต่างจาก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ที่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ได้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อธิบาย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ไว้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ใน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="007A0AF1" w:rsidRPr="001D520A">
        <w:rPr>
          <w:rFonts w:ascii="Angsana New" w:hAnsi="Angsana New" w:cs="Angsana New"/>
          <w:sz w:val="30"/>
          <w:szCs w:val="30"/>
        </w:rPr>
        <w:t xml:space="preserve">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571CFB">
        <w:rPr>
          <w:rFonts w:ascii="Angsana New" w:hAnsi="Angsana New" w:cs="Angsana New"/>
          <w:sz w:val="30"/>
          <w:szCs w:val="30"/>
        </w:rPr>
        <w:t>4</w:t>
      </w:r>
      <w:r w:rsidR="00261FE6"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63A12D41" w14:textId="77777777" w:rsidR="00E53DFA" w:rsidRPr="001D520A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427509" w14:textId="123F9E9F" w:rsidR="00991336" w:rsidRPr="001D520A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6654F6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506BB3C" w14:textId="2EC58D26" w:rsidR="00F328B2" w:rsidRPr="001D520A" w:rsidRDefault="00F328B2" w:rsidP="00355848">
      <w:pPr>
        <w:spacing w:line="240" w:lineRule="auto"/>
        <w:ind w:left="540" w:right="-297"/>
        <w:jc w:val="thaiDistribute"/>
        <w:rPr>
          <w:rFonts w:ascii="Angsana New" w:hAnsi="Angsana New" w:cs="Angsana New"/>
          <w:b/>
          <w:sz w:val="30"/>
          <w:szCs w:val="30"/>
        </w:rPr>
      </w:pPr>
      <w:r w:rsidRPr="001D520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355848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1D520A">
        <w:rPr>
          <w:rFonts w:ascii="Angsana New" w:hAnsi="Angsana New" w:cs="Angsana New"/>
          <w:b/>
          <w:sz w:val="30"/>
          <w:szCs w:val="30"/>
        </w:rPr>
        <w:t xml:space="preserve"> 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>
        <w:rPr>
          <w:rFonts w:ascii="Angsana New" w:hAnsi="Angsana New" w:cs="Angsana New" w:hint="cs"/>
          <w:b/>
          <w:sz w:val="30"/>
          <w:szCs w:val="30"/>
          <w:cs/>
        </w:rPr>
        <w:t>กัน</w:t>
      </w:r>
      <w:r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D70A59">
        <w:rPr>
          <w:rFonts w:ascii="Angsana New" w:hAnsi="Angsana New" w:cs="Angsana New" w:hint="cs"/>
          <w:b/>
          <w:sz w:val="30"/>
          <w:szCs w:val="30"/>
          <w:cs/>
        </w:rPr>
        <w:t>เ</w:t>
      </w:r>
      <w:r>
        <w:rPr>
          <w:rFonts w:ascii="Angsana New" w:hAnsi="Angsana New" w:cs="Angsana New" w:hint="cs"/>
          <w:b/>
          <w:sz w:val="30"/>
          <w:szCs w:val="30"/>
          <w:cs/>
        </w:rPr>
        <w:t>ก</w:t>
      </w:r>
      <w:r w:rsidR="00D70A59">
        <w:rPr>
          <w:rFonts w:ascii="Angsana New" w:hAnsi="Angsana New" w:cs="Angsana New" w:hint="cs"/>
          <w:b/>
          <w:sz w:val="30"/>
          <w:szCs w:val="30"/>
          <w:cs/>
        </w:rPr>
        <w:t>้า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เดือนสิ้นสุดวันที่</w:t>
      </w:r>
      <w:r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02BFC">
        <w:rPr>
          <w:rFonts w:ascii="Angsana New" w:hAnsi="Angsana New" w:cs="Angsana New"/>
          <w:bCs/>
          <w:sz w:val="30"/>
          <w:szCs w:val="30"/>
        </w:rPr>
        <w:t>30</w:t>
      </w:r>
      <w:r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70A59">
        <w:rPr>
          <w:rFonts w:ascii="Angsana New" w:hAnsi="Angsana New" w:cs="Angsana New" w:hint="cs"/>
          <w:b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b/>
          <w:sz w:val="30"/>
          <w:szCs w:val="30"/>
          <w:cs/>
        </w:rPr>
        <w:t>ยน</w:t>
      </w:r>
      <w:r w:rsidRPr="007A107E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A02BFC">
        <w:rPr>
          <w:rFonts w:ascii="Angsana New" w:hAnsi="Angsana New" w:cs="Angsana New"/>
          <w:bCs/>
          <w:sz w:val="30"/>
          <w:szCs w:val="30"/>
        </w:rPr>
        <w:t>256</w:t>
      </w:r>
      <w:r w:rsidR="007C3F4A">
        <w:rPr>
          <w:rFonts w:ascii="Angsana New" w:hAnsi="Angsana New" w:cs="Angsana New"/>
          <w:bCs/>
          <w:sz w:val="30"/>
          <w:szCs w:val="30"/>
        </w:rPr>
        <w:t>5</w:t>
      </w:r>
    </w:p>
    <w:p w14:paraId="2E49D8EB" w14:textId="77777777" w:rsidR="00F328B2" w:rsidRPr="00340310" w:rsidRDefault="00F328B2" w:rsidP="00F328B2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2138D54" w14:textId="77777777" w:rsidR="00F328B2" w:rsidRDefault="00F328B2" w:rsidP="00F328B2">
      <w:r>
        <w:br w:type="page"/>
      </w:r>
    </w:p>
    <w:p w14:paraId="2321C72E" w14:textId="6A99C1D5" w:rsidR="00F328B2" w:rsidRDefault="00F328B2" w:rsidP="00355848">
      <w:pPr>
        <w:ind w:left="540" w:right="-207"/>
        <w:rPr>
          <w:rFonts w:ascii="Angsana New" w:hAnsi="Angsana New" w:cs="Angsana New"/>
          <w:b/>
          <w:sz w:val="30"/>
          <w:szCs w:val="30"/>
        </w:rPr>
      </w:pPr>
      <w:r w:rsidRPr="00893A47">
        <w:rPr>
          <w:rFonts w:ascii="Angsana New" w:hAnsi="Angsana New" w:cs="Angsana New" w:hint="cs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>
        <w:rPr>
          <w:rFonts w:ascii="Angsana New" w:hAnsi="Angsana New" w:cs="Angsana New" w:hint="cs"/>
          <w:b/>
          <w:sz w:val="30"/>
          <w:szCs w:val="30"/>
          <w:cs/>
        </w:rPr>
        <w:t>สำหรับงวด</w:t>
      </w:r>
      <w:r w:rsidR="00D70A59">
        <w:rPr>
          <w:rFonts w:ascii="Angsana New" w:hAnsi="Angsana New" w:cs="Angsana New" w:hint="cs"/>
          <w:b/>
          <w:sz w:val="30"/>
          <w:szCs w:val="30"/>
          <w:cs/>
        </w:rPr>
        <w:t>เ</w:t>
      </w:r>
      <w:r>
        <w:rPr>
          <w:rFonts w:ascii="Angsana New" w:hAnsi="Angsana New" w:cs="Angsana New" w:hint="cs"/>
          <w:b/>
          <w:sz w:val="30"/>
          <w:szCs w:val="30"/>
          <w:cs/>
        </w:rPr>
        <w:t>ก</w:t>
      </w:r>
      <w:r w:rsidR="00D70A59">
        <w:rPr>
          <w:rFonts w:ascii="Angsana New" w:hAnsi="Angsana New" w:cs="Angsana New" w:hint="cs"/>
          <w:b/>
          <w:sz w:val="30"/>
          <w:szCs w:val="30"/>
          <w:cs/>
        </w:rPr>
        <w:t>้า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เดือนสิ้นสุดวันที่ </w:t>
      </w:r>
      <w:r w:rsidRPr="00893A47">
        <w:rPr>
          <w:rFonts w:ascii="Angsana New" w:hAnsi="Angsana New" w:cs="Angsana New"/>
          <w:bCs/>
          <w:sz w:val="30"/>
          <w:szCs w:val="30"/>
        </w:rPr>
        <w:t>30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 w:rsidR="00D70A59">
        <w:rPr>
          <w:rFonts w:ascii="Angsana New" w:hAnsi="Angsana New" w:cs="Angsana New" w:hint="cs"/>
          <w:b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ยน </w:t>
      </w:r>
      <w:r w:rsidRPr="00893A47">
        <w:rPr>
          <w:rFonts w:ascii="Angsana New" w:hAnsi="Angsana New" w:cs="Angsana New"/>
          <w:bCs/>
          <w:sz w:val="30"/>
          <w:szCs w:val="30"/>
        </w:rPr>
        <w:t>256</w:t>
      </w:r>
      <w:r w:rsidR="007C3F4A">
        <w:rPr>
          <w:rFonts w:ascii="Angsana New" w:hAnsi="Angsana New" w:cs="Angsana New"/>
          <w:bCs/>
          <w:sz w:val="30"/>
          <w:szCs w:val="30"/>
        </w:rPr>
        <w:t>5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Pr="00893A47">
        <w:rPr>
          <w:rFonts w:ascii="Angsana New" w:hAnsi="Angsana New" w:cs="Angsana New"/>
          <w:bCs/>
          <w:sz w:val="30"/>
          <w:szCs w:val="30"/>
        </w:rPr>
        <w:t>256</w:t>
      </w:r>
      <w:r w:rsidR="007C3F4A">
        <w:rPr>
          <w:rFonts w:ascii="Angsana New" w:hAnsi="Angsana New" w:cs="Angsana New"/>
          <w:bCs/>
          <w:sz w:val="30"/>
          <w:szCs w:val="30"/>
        </w:rPr>
        <w:t>4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>มีดังนี้</w:t>
      </w:r>
    </w:p>
    <w:p w14:paraId="27ADEEE2" w14:textId="56B21A29" w:rsidR="00D70A59" w:rsidRDefault="00D70A59" w:rsidP="00F328B2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992"/>
        <w:gridCol w:w="270"/>
        <w:gridCol w:w="973"/>
        <w:gridCol w:w="237"/>
        <w:gridCol w:w="1078"/>
        <w:gridCol w:w="250"/>
        <w:gridCol w:w="1098"/>
      </w:tblGrid>
      <w:tr w:rsidR="00D70A59" w:rsidRPr="001D520A" w14:paraId="10EA5A3F" w14:textId="77777777" w:rsidTr="008A1543">
        <w:trPr>
          <w:tblHeader/>
        </w:trPr>
        <w:tc>
          <w:tcPr>
            <w:tcW w:w="2318" w:type="pct"/>
            <w:shd w:val="clear" w:color="auto" w:fill="auto"/>
          </w:tcPr>
          <w:p w14:paraId="67EE3C22" w14:textId="77777777" w:rsidR="00D70A59" w:rsidRPr="00D773E7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3"/>
          </w:tcPr>
          <w:p w14:paraId="3985DBA3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5F47DCA5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62E89D60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0A59" w:rsidRPr="001D520A" w14:paraId="724AA108" w14:textId="77777777" w:rsidTr="008A1543">
        <w:trPr>
          <w:tblHeader/>
        </w:trPr>
        <w:tc>
          <w:tcPr>
            <w:tcW w:w="2318" w:type="pct"/>
          </w:tcPr>
          <w:p w14:paraId="0994EBB8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3" w:type="pct"/>
          </w:tcPr>
          <w:p w14:paraId="3123BA9A" w14:textId="77CD07C0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8" w:type="pct"/>
          </w:tcPr>
          <w:p w14:paraId="42BA67BC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2A5D35" w14:textId="3E7271BE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" w:type="pct"/>
          </w:tcPr>
          <w:p w14:paraId="68467FC9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A1316F" w14:textId="6BB2B1FF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7" w:type="pct"/>
          </w:tcPr>
          <w:p w14:paraId="09F2735A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3FF945" w14:textId="75335401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</w:tr>
      <w:tr w:rsidR="00D70A59" w:rsidRPr="001D520A" w14:paraId="2B1A3BD3" w14:textId="77777777" w:rsidTr="008A1543">
        <w:trPr>
          <w:tblHeader/>
        </w:trPr>
        <w:tc>
          <w:tcPr>
            <w:tcW w:w="2318" w:type="pct"/>
          </w:tcPr>
          <w:p w14:paraId="3410AF5C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2" w:type="pct"/>
            <w:gridSpan w:val="7"/>
          </w:tcPr>
          <w:p w14:paraId="7F243535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A59" w:rsidRPr="001D520A" w14:paraId="59F8473B" w14:textId="77777777" w:rsidTr="008A1543">
        <w:tc>
          <w:tcPr>
            <w:tcW w:w="2318" w:type="pct"/>
          </w:tcPr>
          <w:p w14:paraId="2875D403" w14:textId="77777777" w:rsidR="00D70A59" w:rsidRPr="007A107E" w:rsidRDefault="00D70A59" w:rsidP="008A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pct"/>
          </w:tcPr>
          <w:p w14:paraId="4B534012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53CDC93B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18ADBC58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5C1F42A0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64BD8FB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16CFDB65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F206CBC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C7932" w:rsidRPr="001D520A" w14:paraId="46BEB82B" w14:textId="77777777" w:rsidTr="009269AE">
        <w:tc>
          <w:tcPr>
            <w:tcW w:w="2318" w:type="pct"/>
          </w:tcPr>
          <w:p w14:paraId="24D18198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146571EC" w14:textId="624B465B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D02C13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5737975D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B6A90C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1C7FF82B" w14:textId="474F5E70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460560C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2ED1EEB1" w14:textId="56A98108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C7932" w:rsidRPr="001D520A" w14:paraId="538EC617" w14:textId="77777777" w:rsidTr="009269AE">
        <w:tc>
          <w:tcPr>
            <w:tcW w:w="2318" w:type="pct"/>
            <w:vAlign w:val="bottom"/>
          </w:tcPr>
          <w:p w14:paraId="1DAC287C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</w:tcPr>
          <w:p w14:paraId="7099CEDF" w14:textId="7CD6F5AF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A23932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05791A7E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1FA19C2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2BAF3FA" w14:textId="08E09482" w:rsidR="00DC7932" w:rsidRPr="00F90430" w:rsidRDefault="00CA63C9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37" w:type="pct"/>
          </w:tcPr>
          <w:p w14:paraId="192EA91F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2E1AC1EF" w14:textId="728D3F7F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DC7932" w:rsidRPr="001D520A" w14:paraId="04EAA513" w14:textId="77777777" w:rsidTr="009269AE">
        <w:tc>
          <w:tcPr>
            <w:tcW w:w="2318" w:type="pct"/>
          </w:tcPr>
          <w:p w14:paraId="27523926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3" w:type="pct"/>
          </w:tcPr>
          <w:p w14:paraId="186723A6" w14:textId="5D9C389A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CF5DAA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9490BBC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54285B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19CE4AD" w14:textId="05D9833D" w:rsidR="00DC7932" w:rsidRPr="00F90430" w:rsidRDefault="00CA63C9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9,432</w:t>
            </w:r>
          </w:p>
        </w:tc>
        <w:tc>
          <w:tcPr>
            <w:tcW w:w="137" w:type="pct"/>
          </w:tcPr>
          <w:p w14:paraId="2AFDB4D7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620F6D8D" w14:textId="6F5C258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11,217</w:t>
            </w:r>
          </w:p>
        </w:tc>
      </w:tr>
      <w:tr w:rsidR="00DC7932" w:rsidRPr="001D520A" w14:paraId="702D1375" w14:textId="77777777" w:rsidTr="009269AE">
        <w:tc>
          <w:tcPr>
            <w:tcW w:w="2318" w:type="pct"/>
          </w:tcPr>
          <w:p w14:paraId="38CB7E21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71B2829D" w14:textId="4D3459DD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49BDF0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0089898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D2FB74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D054AE8" w14:textId="0C1DD5E9" w:rsidR="00DC7932" w:rsidRPr="00F90430" w:rsidRDefault="00CA63C9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137" w:type="pct"/>
          </w:tcPr>
          <w:p w14:paraId="4F17A835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599CD1E5" w14:textId="72C08ACE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</w:tr>
      <w:tr w:rsidR="00DC7932" w:rsidRPr="001D520A" w14:paraId="34E4C4E2" w14:textId="77777777" w:rsidTr="009269AE">
        <w:tc>
          <w:tcPr>
            <w:tcW w:w="2318" w:type="pct"/>
          </w:tcPr>
          <w:p w14:paraId="0C506478" w14:textId="77777777" w:rsidR="00DC7932" w:rsidRPr="00F43B03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471B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032B17E7" w14:textId="6C685F08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0B743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8C33D9C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1F8A52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60A6758" w14:textId="68629BED" w:rsidR="00DC7932" w:rsidRPr="00F90430" w:rsidRDefault="00CA63C9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24,750</w:t>
            </w:r>
          </w:p>
        </w:tc>
        <w:tc>
          <w:tcPr>
            <w:tcW w:w="137" w:type="pct"/>
          </w:tcPr>
          <w:p w14:paraId="682B8909" w14:textId="77777777" w:rsidR="00DC7932" w:rsidRPr="00CB375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93517F3" w14:textId="320CCF9F" w:rsidR="00DC7932" w:rsidRPr="00CB375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28,325</w:t>
            </w:r>
          </w:p>
        </w:tc>
      </w:tr>
      <w:tr w:rsidR="00DC7932" w:rsidRPr="001D520A" w14:paraId="33BE65EF" w14:textId="77777777" w:rsidTr="009269AE">
        <w:tc>
          <w:tcPr>
            <w:tcW w:w="2318" w:type="pct"/>
            <w:vAlign w:val="bottom"/>
          </w:tcPr>
          <w:p w14:paraId="4761D264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1A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3" w:type="pct"/>
          </w:tcPr>
          <w:p w14:paraId="0ED11A53" w14:textId="7B129762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EBAD62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674A2B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79504A1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ADF4005" w14:textId="3376A597" w:rsidR="00DC7932" w:rsidRPr="00F90430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31,883</w:t>
            </w:r>
          </w:p>
        </w:tc>
        <w:tc>
          <w:tcPr>
            <w:tcW w:w="137" w:type="pct"/>
          </w:tcPr>
          <w:p w14:paraId="61A7EE1C" w14:textId="77777777" w:rsidR="00DC7932" w:rsidRPr="00F92D6E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02669067" w14:textId="171B12C1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33,554</w:t>
            </w:r>
          </w:p>
        </w:tc>
      </w:tr>
      <w:tr w:rsidR="00DC7932" w:rsidRPr="001D520A" w14:paraId="672E97A3" w14:textId="77777777" w:rsidTr="009269AE">
        <w:tc>
          <w:tcPr>
            <w:tcW w:w="2318" w:type="pct"/>
            <w:vAlign w:val="bottom"/>
          </w:tcPr>
          <w:p w14:paraId="2A59433E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3D755B98" w14:textId="134696F2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47A74A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9E9B041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1B7671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699BBC2B" w14:textId="6C0B3184" w:rsidR="00DC7932" w:rsidRPr="00F90430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1,369</w:t>
            </w:r>
          </w:p>
        </w:tc>
        <w:tc>
          <w:tcPr>
            <w:tcW w:w="137" w:type="pct"/>
          </w:tcPr>
          <w:p w14:paraId="168EA5C6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797A62D6" w14:textId="382797D8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DC7932" w:rsidRPr="001D520A" w14:paraId="71393775" w14:textId="77777777" w:rsidTr="009269AE">
        <w:tc>
          <w:tcPr>
            <w:tcW w:w="2318" w:type="pct"/>
            <w:vAlign w:val="bottom"/>
          </w:tcPr>
          <w:p w14:paraId="017C37A3" w14:textId="77777777" w:rsidR="00DC7932" w:rsidRPr="001D520A" w:rsidRDefault="00DC7932" w:rsidP="00DC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43" w:type="pct"/>
          </w:tcPr>
          <w:p w14:paraId="156F1F84" w14:textId="16197DA3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318C060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7991BC6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CB4482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C10174E" w14:textId="1BAF707B" w:rsidR="00DC7932" w:rsidRPr="00F90430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9,900</w:t>
            </w:r>
          </w:p>
        </w:tc>
        <w:tc>
          <w:tcPr>
            <w:tcW w:w="137" w:type="pct"/>
          </w:tcPr>
          <w:p w14:paraId="005ACA48" w14:textId="77777777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60ECF73" w14:textId="2980C53B" w:rsidR="00DC7932" w:rsidRPr="001D520A" w:rsidRDefault="00DC7932" w:rsidP="00DC7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9,900</w:t>
            </w:r>
          </w:p>
        </w:tc>
      </w:tr>
      <w:tr w:rsidR="00D70A59" w:rsidRPr="00961AC1" w14:paraId="2D5CC0AC" w14:textId="77777777" w:rsidTr="008A1543">
        <w:tc>
          <w:tcPr>
            <w:tcW w:w="2318" w:type="pct"/>
            <w:vAlign w:val="bottom"/>
          </w:tcPr>
          <w:p w14:paraId="2C740084" w14:textId="77777777" w:rsidR="00D70A59" w:rsidRPr="00961AC1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7944938D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DD92FD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D5CDD0A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98760A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9F53A51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FCB29B7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400C27B9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A59" w:rsidRPr="001D520A" w14:paraId="2BCF352D" w14:textId="77777777" w:rsidTr="008A1543">
        <w:tc>
          <w:tcPr>
            <w:tcW w:w="2318" w:type="pct"/>
            <w:vAlign w:val="bottom"/>
          </w:tcPr>
          <w:p w14:paraId="5A583F81" w14:textId="77777777" w:rsidR="00D70A59" w:rsidRPr="00FF08A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06891A79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54C948EE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48FFBC69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5EBDBD8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145D9CD4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66561CB2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1097D4E6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A59" w:rsidRPr="001D520A" w14:paraId="25F48A91" w14:textId="77777777" w:rsidTr="002429A6">
        <w:tc>
          <w:tcPr>
            <w:tcW w:w="2318" w:type="pct"/>
            <w:vAlign w:val="bottom"/>
          </w:tcPr>
          <w:p w14:paraId="4737CCF9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42BF4D31" w14:textId="24EEDFA9" w:rsidR="00D70A59" w:rsidRPr="00F90430" w:rsidRDefault="00CC0C5F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638,384</w:t>
            </w:r>
          </w:p>
        </w:tc>
        <w:tc>
          <w:tcPr>
            <w:tcW w:w="148" w:type="pct"/>
          </w:tcPr>
          <w:p w14:paraId="40011762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EAE87E" w14:textId="1C3EC83C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2,657,161</w:t>
            </w:r>
          </w:p>
        </w:tc>
        <w:tc>
          <w:tcPr>
            <w:tcW w:w="130" w:type="pct"/>
          </w:tcPr>
          <w:p w14:paraId="42E5CDBD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12ACB2" w14:textId="05A311E5" w:rsidR="00D70A59" w:rsidRPr="00F90430" w:rsidRDefault="00A5617D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622,171</w:t>
            </w:r>
          </w:p>
        </w:tc>
        <w:tc>
          <w:tcPr>
            <w:tcW w:w="137" w:type="pct"/>
          </w:tcPr>
          <w:p w14:paraId="3877E4C2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A8FB3E0" w14:textId="33C4CE62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2,623,033</w:t>
            </w:r>
          </w:p>
        </w:tc>
      </w:tr>
      <w:tr w:rsidR="00D70A59" w:rsidRPr="001D520A" w14:paraId="343EA83E" w14:textId="77777777" w:rsidTr="002429A6">
        <w:tc>
          <w:tcPr>
            <w:tcW w:w="2318" w:type="pct"/>
            <w:vAlign w:val="bottom"/>
          </w:tcPr>
          <w:p w14:paraId="3174AF9F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64824385" w14:textId="52F751F9" w:rsidR="00D70A59" w:rsidRPr="00F90430" w:rsidRDefault="00DC7932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8" w:type="pct"/>
          </w:tcPr>
          <w:p w14:paraId="74654092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6B1985" w14:textId="6959E24A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0" w:type="pct"/>
          </w:tcPr>
          <w:p w14:paraId="06BF0685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69D1E3" w14:textId="5086EF28" w:rsidR="00D70A59" w:rsidRPr="00F90430" w:rsidRDefault="00A5617D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7" w:type="pct"/>
          </w:tcPr>
          <w:p w14:paraId="1BA5ECCD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77A2733" w14:textId="2B362493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D70A59" w:rsidRPr="001D520A" w14:paraId="637CB039" w14:textId="77777777" w:rsidTr="002429A6">
        <w:tc>
          <w:tcPr>
            <w:tcW w:w="2318" w:type="pct"/>
            <w:vAlign w:val="bottom"/>
          </w:tcPr>
          <w:p w14:paraId="62C92EC2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5B13B951" w14:textId="2A17695E" w:rsidR="00D70A59" w:rsidRPr="00F90430" w:rsidRDefault="00DC7932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1,334,151</w:t>
            </w:r>
          </w:p>
        </w:tc>
        <w:tc>
          <w:tcPr>
            <w:tcW w:w="148" w:type="pct"/>
          </w:tcPr>
          <w:p w14:paraId="1EB94766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4F4C7E8" w14:textId="34B00CCF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2,399,958</w:t>
            </w:r>
          </w:p>
        </w:tc>
        <w:tc>
          <w:tcPr>
            <w:tcW w:w="130" w:type="pct"/>
          </w:tcPr>
          <w:p w14:paraId="7DA5DD6E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F2CB01B" w14:textId="71DC1525" w:rsidR="00D70A59" w:rsidRPr="00F90430" w:rsidRDefault="00A5617D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1,334,151</w:t>
            </w:r>
          </w:p>
        </w:tc>
        <w:tc>
          <w:tcPr>
            <w:tcW w:w="137" w:type="pct"/>
          </w:tcPr>
          <w:p w14:paraId="506CF26B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E9CE150" w14:textId="6210CD4E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2,399,958</w:t>
            </w:r>
          </w:p>
        </w:tc>
      </w:tr>
      <w:tr w:rsidR="00D70A59" w:rsidRPr="00961AC1" w14:paraId="201FFA77" w14:textId="77777777" w:rsidTr="002429A6">
        <w:trPr>
          <w:trHeight w:val="281"/>
        </w:trPr>
        <w:tc>
          <w:tcPr>
            <w:tcW w:w="2318" w:type="pct"/>
            <w:vAlign w:val="bottom"/>
          </w:tcPr>
          <w:p w14:paraId="62F57261" w14:textId="77777777" w:rsidR="00D70A59" w:rsidRPr="00961AC1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7D31D3AB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B923E8E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76BC1B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1B2EA6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D98427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6AF8A96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645BBC" w14:textId="77777777" w:rsidR="00D70A59" w:rsidRPr="00961AC1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A59" w:rsidRPr="001D520A" w14:paraId="0BD36198" w14:textId="77777777" w:rsidTr="002429A6">
        <w:tc>
          <w:tcPr>
            <w:tcW w:w="2318" w:type="pct"/>
            <w:vAlign w:val="bottom"/>
          </w:tcPr>
          <w:p w14:paraId="05D85F6E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58D1BB47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0A751A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93B25EA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2A2FB7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755D2E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F8479D7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842F591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A59" w:rsidRPr="001D520A" w14:paraId="3F467394" w14:textId="77777777" w:rsidTr="002429A6">
        <w:tc>
          <w:tcPr>
            <w:tcW w:w="2318" w:type="pct"/>
          </w:tcPr>
          <w:p w14:paraId="4753B43F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7136BF48" w14:textId="1372495F" w:rsidR="00D70A59" w:rsidRPr="00F90430" w:rsidRDefault="00CC0C5F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255,828</w:t>
            </w:r>
          </w:p>
        </w:tc>
        <w:tc>
          <w:tcPr>
            <w:tcW w:w="148" w:type="pct"/>
          </w:tcPr>
          <w:p w14:paraId="5C552AA9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A5278D3" w14:textId="7C838F11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290,150</w:t>
            </w:r>
          </w:p>
        </w:tc>
        <w:tc>
          <w:tcPr>
            <w:tcW w:w="130" w:type="pct"/>
          </w:tcPr>
          <w:p w14:paraId="58F211EA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A620FD" w14:textId="324CB629" w:rsidR="00D70A59" w:rsidRPr="00F90430" w:rsidRDefault="00CC0C5F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212,600</w:t>
            </w:r>
          </w:p>
        </w:tc>
        <w:tc>
          <w:tcPr>
            <w:tcW w:w="137" w:type="pct"/>
          </w:tcPr>
          <w:p w14:paraId="554C61BA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4DF1E9" w14:textId="25244E49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225,772</w:t>
            </w:r>
          </w:p>
        </w:tc>
      </w:tr>
      <w:tr w:rsidR="00D70A59" w:rsidRPr="001D520A" w14:paraId="7CDE0612" w14:textId="77777777" w:rsidTr="007E14E4">
        <w:tc>
          <w:tcPr>
            <w:tcW w:w="2318" w:type="pct"/>
            <w:vAlign w:val="bottom"/>
          </w:tcPr>
          <w:p w14:paraId="0CCCB907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  <w:vAlign w:val="bottom"/>
          </w:tcPr>
          <w:p w14:paraId="24E3073A" w14:textId="7D0AAD08" w:rsidR="00D70A59" w:rsidRPr="00F90430" w:rsidRDefault="00CC0C5F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48" w:type="pct"/>
          </w:tcPr>
          <w:p w14:paraId="34991310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F7D223A" w14:textId="5516AA96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6,354</w:t>
            </w:r>
          </w:p>
        </w:tc>
        <w:tc>
          <w:tcPr>
            <w:tcW w:w="130" w:type="pct"/>
          </w:tcPr>
          <w:p w14:paraId="2E970DF9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FFC985" w14:textId="644B60AF" w:rsidR="00D70A59" w:rsidRPr="00F90430" w:rsidRDefault="00CC0C5F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37" w:type="pct"/>
          </w:tcPr>
          <w:p w14:paraId="36E2D8C5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7A2D54F" w14:textId="1F3A9B7E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6,354</w:t>
            </w:r>
          </w:p>
        </w:tc>
      </w:tr>
      <w:tr w:rsidR="00D70A59" w:rsidRPr="001D520A" w14:paraId="7B2C0D65" w14:textId="77777777" w:rsidTr="002429A6">
        <w:tc>
          <w:tcPr>
            <w:tcW w:w="2318" w:type="pct"/>
            <w:vAlign w:val="bottom"/>
          </w:tcPr>
          <w:p w14:paraId="6C9BE097" w14:textId="77777777" w:rsidR="00D70A59" w:rsidRPr="001D520A" w:rsidRDefault="00D70A59" w:rsidP="00D7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3303EB08" w14:textId="75FB44B6" w:rsidR="00D70A59" w:rsidRPr="00F90430" w:rsidRDefault="00275A0C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48" w:type="pct"/>
          </w:tcPr>
          <w:p w14:paraId="385C5438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917B8AB" w14:textId="1607E8CE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30" w:type="pct"/>
          </w:tcPr>
          <w:p w14:paraId="2E14472C" w14:textId="77777777" w:rsidR="00D70A59" w:rsidRPr="00F90430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FB2EA9" w14:textId="1F966C5D" w:rsidR="00D70A59" w:rsidRPr="00F90430" w:rsidRDefault="00CC0C5F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137" w:type="pct"/>
          </w:tcPr>
          <w:p w14:paraId="7139F4C4" w14:textId="77777777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6FE835" w14:textId="15E6687E" w:rsidR="00D70A59" w:rsidRPr="001D520A" w:rsidRDefault="00D70A59" w:rsidP="00D7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181592" w:rsidRPr="001D520A" w14:paraId="6A3792F3" w14:textId="77777777" w:rsidTr="002429A6">
        <w:tc>
          <w:tcPr>
            <w:tcW w:w="2318" w:type="pct"/>
            <w:vAlign w:val="bottom"/>
          </w:tcPr>
          <w:p w14:paraId="0CE9A203" w14:textId="650FE350" w:rsidR="00181592" w:rsidRPr="001D520A" w:rsidRDefault="00181592" w:rsidP="0018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กำไรจากการจำหน่ายสินทรัพย์ไม่หมุนเวียน</w:t>
            </w:r>
          </w:p>
        </w:tc>
        <w:tc>
          <w:tcPr>
            <w:tcW w:w="543" w:type="pct"/>
          </w:tcPr>
          <w:p w14:paraId="79F90B47" w14:textId="77777777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3299DA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A453229" w14:textId="77777777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A2334C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96D3BB" w14:textId="77777777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D45A711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4271404" w14:textId="77777777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592" w:rsidRPr="001D520A" w14:paraId="1AF00BC9" w14:textId="77777777" w:rsidTr="002429A6">
        <w:tc>
          <w:tcPr>
            <w:tcW w:w="2318" w:type="pct"/>
            <w:vAlign w:val="bottom"/>
          </w:tcPr>
          <w:p w14:paraId="6050C395" w14:textId="2D906A13" w:rsidR="00181592" w:rsidRPr="001D520A" w:rsidRDefault="00181592" w:rsidP="0018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ที่จัดประเภทเป็นสินทรัพย์ที่ถือไว้เพื่อขาย</w:t>
            </w:r>
          </w:p>
        </w:tc>
        <w:tc>
          <w:tcPr>
            <w:tcW w:w="543" w:type="pct"/>
          </w:tcPr>
          <w:p w14:paraId="156C1947" w14:textId="3742A1BB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  <w:tc>
          <w:tcPr>
            <w:tcW w:w="148" w:type="pct"/>
          </w:tcPr>
          <w:p w14:paraId="6F126CB7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0E1A3F7" w14:textId="124366AB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5BFB64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C82229" w14:textId="3EC65888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  <w:tc>
          <w:tcPr>
            <w:tcW w:w="137" w:type="pct"/>
          </w:tcPr>
          <w:p w14:paraId="02D3823F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386E67" w14:textId="5A3F2BE7" w:rsidR="00181592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1592" w:rsidRPr="001D520A" w14:paraId="6AE08D1B" w14:textId="77777777" w:rsidTr="002429A6">
        <w:tc>
          <w:tcPr>
            <w:tcW w:w="2318" w:type="pct"/>
            <w:vAlign w:val="bottom"/>
          </w:tcPr>
          <w:p w14:paraId="640ADB38" w14:textId="77777777" w:rsidR="00181592" w:rsidRPr="001D520A" w:rsidRDefault="00181592" w:rsidP="0018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0F88D32E" w14:textId="41ED32F9" w:rsidR="00181592" w:rsidRPr="00F90430" w:rsidRDefault="00F92D6E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637,735</w:t>
            </w:r>
          </w:p>
        </w:tc>
        <w:tc>
          <w:tcPr>
            <w:tcW w:w="148" w:type="pct"/>
          </w:tcPr>
          <w:p w14:paraId="0F1A4B67" w14:textId="77777777" w:rsidR="00181592" w:rsidRPr="00F90430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ECB7107" w14:textId="2B5B2924" w:rsidR="00181592" w:rsidRPr="00F90430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1,877,601</w:t>
            </w:r>
          </w:p>
        </w:tc>
        <w:tc>
          <w:tcPr>
            <w:tcW w:w="130" w:type="pct"/>
          </w:tcPr>
          <w:p w14:paraId="5DBC05BD" w14:textId="77777777" w:rsidR="00181592" w:rsidRPr="00F90430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350897" w14:textId="53454B00" w:rsidR="00181592" w:rsidRPr="00F90430" w:rsidRDefault="00F92D6E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637,735</w:t>
            </w:r>
          </w:p>
        </w:tc>
        <w:tc>
          <w:tcPr>
            <w:tcW w:w="137" w:type="pct"/>
          </w:tcPr>
          <w:p w14:paraId="3A975608" w14:textId="77777777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CC4E31" w14:textId="0A7430E4" w:rsidR="00181592" w:rsidRPr="001D520A" w:rsidRDefault="00181592" w:rsidP="00181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1,877,601</w:t>
            </w:r>
          </w:p>
        </w:tc>
      </w:tr>
    </w:tbl>
    <w:p w14:paraId="1015BC32" w14:textId="332A4716" w:rsidR="008C0E5B" w:rsidRDefault="008C0E5B" w:rsidP="00D70A59"/>
    <w:p w14:paraId="77F5D9FA" w14:textId="2DB84000" w:rsidR="00E8000E" w:rsidRDefault="00E8000E" w:rsidP="00D70A59"/>
    <w:p w14:paraId="107BF8B9" w14:textId="7F0197F0" w:rsidR="00E8000E" w:rsidRDefault="00E8000E" w:rsidP="00D70A59"/>
    <w:p w14:paraId="7B2EBE02" w14:textId="4B3C3B40" w:rsidR="00E8000E" w:rsidRDefault="00E8000E" w:rsidP="00D70A59"/>
    <w:p w14:paraId="60B9EF13" w14:textId="58158A29" w:rsidR="00E8000E" w:rsidRDefault="00E8000E" w:rsidP="00D70A59"/>
    <w:p w14:paraId="4D623411" w14:textId="4B743C9A" w:rsidR="00E8000E" w:rsidRDefault="00E8000E" w:rsidP="00D70A59"/>
    <w:p w14:paraId="4545C446" w14:textId="20879397" w:rsidR="00E8000E" w:rsidRDefault="00E8000E" w:rsidP="00D70A59"/>
    <w:p w14:paraId="0C35B963" w14:textId="0415C0EB" w:rsidR="00E8000E" w:rsidRDefault="00E8000E" w:rsidP="00D70A59"/>
    <w:p w14:paraId="5196A274" w14:textId="1AE326FE" w:rsidR="00E8000E" w:rsidRDefault="00E8000E" w:rsidP="00D70A59"/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D70A59" w:rsidRPr="001D520A" w14:paraId="32305954" w14:textId="77777777" w:rsidTr="008A1543">
        <w:tc>
          <w:tcPr>
            <w:tcW w:w="2212" w:type="pct"/>
          </w:tcPr>
          <w:p w14:paraId="06F8AE1B" w14:textId="77777777" w:rsidR="00D70A59" w:rsidRPr="00D41D04" w:rsidRDefault="00D70A59" w:rsidP="008A154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0D3BE7BA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E357A99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74AD29FA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A59" w:rsidRPr="001D520A" w14:paraId="4297D829" w14:textId="77777777" w:rsidTr="008A1543">
        <w:tc>
          <w:tcPr>
            <w:tcW w:w="2212" w:type="pct"/>
          </w:tcPr>
          <w:p w14:paraId="03DFA896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</w:tcPr>
          <w:p w14:paraId="36533764" w14:textId="60AB2E74" w:rsidR="00D70A59" w:rsidRPr="001D520A" w:rsidRDefault="00C17682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8" w:type="pct"/>
          </w:tcPr>
          <w:p w14:paraId="3180DA4F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743E084" w14:textId="754A172D" w:rsidR="00D70A59" w:rsidRPr="001D520A" w:rsidRDefault="00C17682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4208FD4C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DEA222D" w14:textId="25F0BECE" w:rsidR="00D70A59" w:rsidRPr="001D520A" w:rsidRDefault="00C17682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0" w:type="pct"/>
          </w:tcPr>
          <w:p w14:paraId="4A2E02D2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22F1079" w14:textId="1D8AD184" w:rsidR="00D70A59" w:rsidRPr="001D520A" w:rsidRDefault="00C17682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</w:tr>
      <w:tr w:rsidR="00D70A59" w:rsidRPr="001D520A" w14:paraId="63AF480A" w14:textId="77777777" w:rsidTr="008A1543">
        <w:trPr>
          <w:tblHeader/>
        </w:trPr>
        <w:tc>
          <w:tcPr>
            <w:tcW w:w="2212" w:type="pct"/>
          </w:tcPr>
          <w:p w14:paraId="564C6D71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4D0F6C01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A59" w:rsidRPr="001D520A" w14:paraId="6A1E52FE" w14:textId="77777777" w:rsidTr="008A1543">
        <w:tc>
          <w:tcPr>
            <w:tcW w:w="2212" w:type="pct"/>
          </w:tcPr>
          <w:p w14:paraId="566B9421" w14:textId="77777777" w:rsidR="00D70A59" w:rsidRPr="001D520A" w:rsidRDefault="00D70A59" w:rsidP="008A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0" w:type="pct"/>
          </w:tcPr>
          <w:p w14:paraId="781E906C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9788A7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B624D9B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47EC1B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3399582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32983ED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AB703EC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A59" w:rsidRPr="001D520A" w14:paraId="19D514BA" w14:textId="77777777" w:rsidTr="008A1543">
        <w:tc>
          <w:tcPr>
            <w:tcW w:w="2212" w:type="pct"/>
          </w:tcPr>
          <w:p w14:paraId="2862C772" w14:textId="77777777" w:rsidR="00D70A59" w:rsidRPr="001D520A" w:rsidRDefault="00D70A59" w:rsidP="008A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0" w:type="pct"/>
          </w:tcPr>
          <w:p w14:paraId="708A2CD7" w14:textId="77777777" w:rsidR="00D70A59" w:rsidRPr="00A02BFC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E7186E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FA13C8E" w14:textId="77777777" w:rsidR="00D70A59" w:rsidRPr="00A02BFC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9CF285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B10B779" w14:textId="77777777" w:rsidR="00D70A59" w:rsidRPr="00A02BFC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5B9105" w14:textId="77777777" w:rsidR="00D70A59" w:rsidRPr="001D520A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2D75499" w14:textId="77777777" w:rsidR="00D70A59" w:rsidRPr="00A02BFC" w:rsidRDefault="00D70A59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7682" w:rsidRPr="001D520A" w14:paraId="0DB794C2" w14:textId="77777777" w:rsidTr="008A1543">
        <w:tc>
          <w:tcPr>
            <w:tcW w:w="2212" w:type="pct"/>
          </w:tcPr>
          <w:p w14:paraId="1E88DE52" w14:textId="77777777" w:rsidR="00C17682" w:rsidRPr="001D520A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0" w:type="pct"/>
          </w:tcPr>
          <w:p w14:paraId="03C5A37E" w14:textId="059CBF1A" w:rsidR="00C17682" w:rsidRPr="00A02BFC" w:rsidRDefault="0002732D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18,727</w:t>
            </w:r>
          </w:p>
        </w:tc>
        <w:tc>
          <w:tcPr>
            <w:tcW w:w="148" w:type="pct"/>
          </w:tcPr>
          <w:p w14:paraId="501DD8FD" w14:textId="77777777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1A2EF0" w14:textId="6B245B32" w:rsidR="00C17682" w:rsidRPr="00A02BFC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19,593</w:t>
            </w:r>
          </w:p>
        </w:tc>
        <w:tc>
          <w:tcPr>
            <w:tcW w:w="147" w:type="pct"/>
          </w:tcPr>
          <w:p w14:paraId="1B877C8A" w14:textId="77777777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7C17B52" w14:textId="30786F52" w:rsidR="00C17682" w:rsidRPr="00A02BFC" w:rsidRDefault="0002732D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9,998</w:t>
            </w:r>
          </w:p>
        </w:tc>
        <w:tc>
          <w:tcPr>
            <w:tcW w:w="140" w:type="pct"/>
          </w:tcPr>
          <w:p w14:paraId="14A4D3AE" w14:textId="77777777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597A5A" w14:textId="37E85CE5" w:rsidR="00C17682" w:rsidRPr="00A02BFC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12,815</w:t>
            </w:r>
          </w:p>
        </w:tc>
      </w:tr>
      <w:tr w:rsidR="00C17682" w:rsidRPr="001D520A" w14:paraId="17D51A24" w14:textId="77777777" w:rsidTr="008A1543">
        <w:tc>
          <w:tcPr>
            <w:tcW w:w="2212" w:type="pct"/>
          </w:tcPr>
          <w:p w14:paraId="56D28395" w14:textId="55F3F1CC" w:rsidR="00C17682" w:rsidRPr="001D520A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914F7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50ED24E" w14:textId="7B51E44B" w:rsidR="00C17682" w:rsidRPr="001D520A" w:rsidRDefault="0002732D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148" w:type="pct"/>
          </w:tcPr>
          <w:p w14:paraId="04A6D8C0" w14:textId="77777777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FD5EC22" w14:textId="56BEEF1F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  <w:tc>
          <w:tcPr>
            <w:tcW w:w="147" w:type="pct"/>
          </w:tcPr>
          <w:p w14:paraId="1CD0988A" w14:textId="77777777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978A4DA" w14:textId="19A1C05C" w:rsidR="00C17682" w:rsidRPr="001D520A" w:rsidRDefault="0002732D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140" w:type="pct"/>
          </w:tcPr>
          <w:p w14:paraId="7458F3F1" w14:textId="77777777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3935FF6" w14:textId="0F67F12B" w:rsidR="00C17682" w:rsidRPr="001D520A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</w:tr>
      <w:tr w:rsidR="00C17682" w:rsidRPr="001D520A" w14:paraId="5BA1A6D7" w14:textId="77777777" w:rsidTr="008A1543">
        <w:tc>
          <w:tcPr>
            <w:tcW w:w="2212" w:type="pct"/>
          </w:tcPr>
          <w:p w14:paraId="65588C46" w14:textId="77777777" w:rsidR="00C17682" w:rsidRPr="001D520A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10A5849" w14:textId="15F3562A" w:rsidR="00C17682" w:rsidRPr="004C7002" w:rsidRDefault="0002732D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19,444</w:t>
            </w:r>
          </w:p>
        </w:tc>
        <w:tc>
          <w:tcPr>
            <w:tcW w:w="148" w:type="pct"/>
          </w:tcPr>
          <w:p w14:paraId="54E9AFDA" w14:textId="77777777" w:rsidR="00C17682" w:rsidRPr="004C7002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40C150A" w14:textId="6C9141E4" w:rsidR="00C17682" w:rsidRPr="004C7002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20,334</w:t>
            </w:r>
          </w:p>
        </w:tc>
        <w:tc>
          <w:tcPr>
            <w:tcW w:w="147" w:type="pct"/>
          </w:tcPr>
          <w:p w14:paraId="7E8FE81C" w14:textId="77777777" w:rsidR="00C17682" w:rsidRPr="004C7002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C88550" w14:textId="5CA6699D" w:rsidR="00C17682" w:rsidRPr="004C7002" w:rsidRDefault="0002732D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10,336</w:t>
            </w:r>
          </w:p>
        </w:tc>
        <w:tc>
          <w:tcPr>
            <w:tcW w:w="140" w:type="pct"/>
          </w:tcPr>
          <w:p w14:paraId="34AF33BE" w14:textId="77777777" w:rsidR="00C17682" w:rsidRPr="00534A77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060C63B" w14:textId="707BD32D" w:rsidR="00C17682" w:rsidRPr="00534A77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13,349</w:t>
            </w:r>
          </w:p>
        </w:tc>
      </w:tr>
    </w:tbl>
    <w:p w14:paraId="3591AC64" w14:textId="77777777" w:rsidR="00F328B2" w:rsidRDefault="00F328B2" w:rsidP="00F32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7EC67F" w14:textId="74890A4B" w:rsidR="00FF7403" w:rsidRPr="001D520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Pr="00020752">
        <w:rPr>
          <w:rFonts w:ascii="Angsana New" w:hAnsi="Angsana New" w:cs="Angsana New"/>
          <w:sz w:val="30"/>
          <w:szCs w:val="30"/>
          <w:cs/>
        </w:rPr>
        <w:t>กับกิจการที่เกี่ยวข้อง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กัน ณ วันที่ </w:t>
      </w:r>
      <w:r w:rsidR="00056788" w:rsidRPr="00893A47">
        <w:rPr>
          <w:rFonts w:ascii="Angsana New" w:hAnsi="Angsana New" w:cs="Angsana New"/>
          <w:bCs/>
          <w:sz w:val="30"/>
          <w:szCs w:val="30"/>
        </w:rPr>
        <w:t>30</w:t>
      </w:r>
      <w:r w:rsidR="00056788">
        <w:rPr>
          <w:rFonts w:ascii="Angsana New" w:hAnsi="Angsana New" w:cs="Angsana New"/>
          <w:b/>
          <w:sz w:val="30"/>
          <w:szCs w:val="30"/>
        </w:rPr>
        <w:t xml:space="preserve"> </w:t>
      </w:r>
      <w:r w:rsidR="00C17682">
        <w:rPr>
          <w:rFonts w:ascii="Angsana New" w:hAnsi="Angsana New" w:cs="Angsana New" w:hint="cs"/>
          <w:b/>
          <w:sz w:val="30"/>
          <w:szCs w:val="30"/>
          <w:cs/>
        </w:rPr>
        <w:t>กันยา</w:t>
      </w:r>
      <w:r w:rsidR="00056788">
        <w:rPr>
          <w:rFonts w:ascii="Angsana New" w:hAnsi="Angsana New" w:cs="Angsana New" w:hint="cs"/>
          <w:b/>
          <w:sz w:val="30"/>
          <w:szCs w:val="30"/>
          <w:cs/>
        </w:rPr>
        <w:t>ยน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09030C">
        <w:rPr>
          <w:rFonts w:ascii="Angsana New" w:hAnsi="Angsana New" w:cs="Angsana New"/>
          <w:sz w:val="30"/>
          <w:szCs w:val="30"/>
        </w:rPr>
        <w:t>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6DF6A8D8" w14:textId="77777777" w:rsidR="0009030C" w:rsidRPr="006654F6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09030C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682" w:rsidRPr="0009030C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C17682" w:rsidRPr="0009030C" w:rsidRDefault="00C17682" w:rsidP="00C1768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7FE9F6F1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6F3610F0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4C429478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7E97470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7682" w:rsidRPr="0009030C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C17682" w:rsidRPr="0009030C" w:rsidRDefault="00C17682" w:rsidP="00C1768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15A4D391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24EC7CFC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128B28B8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1980F39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17682" w:rsidRPr="0009030C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C17682" w:rsidRPr="0009030C" w:rsidRDefault="00C17682" w:rsidP="00C17682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7682" w:rsidRPr="0009030C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6A93D145" w:rsidR="00C17682" w:rsidRPr="00F90430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430">
              <w:rPr>
                <w:rFonts w:asciiTheme="majorBidi" w:hAnsiTheme="majorBidi" w:cstheme="majorBidi"/>
                <w:sz w:val="30"/>
                <w:szCs w:val="30"/>
              </w:rPr>
              <w:t>639,667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C17682" w:rsidRPr="00F90430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7367938F" w:rsidR="00C17682" w:rsidRPr="00F90430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0430">
              <w:rPr>
                <w:rFonts w:asciiTheme="majorBidi" w:hAnsiTheme="majorBidi" w:cstheme="majorBidi"/>
                <w:sz w:val="30"/>
                <w:szCs w:val="30"/>
              </w:rPr>
              <w:t>394,265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C17682" w:rsidRPr="00F90430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64C94304" w:rsidR="00C17682" w:rsidRPr="00F90430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430">
              <w:rPr>
                <w:rFonts w:asciiTheme="majorBidi" w:hAnsiTheme="majorBidi" w:cstheme="majorBidi"/>
                <w:sz w:val="30"/>
                <w:szCs w:val="30"/>
              </w:rPr>
              <w:t>638,412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1D65F06C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390,143</w:t>
            </w:r>
          </w:p>
        </w:tc>
      </w:tr>
      <w:tr w:rsidR="00C17682" w:rsidRPr="0009030C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2F3537D2" w:rsidR="00C17682" w:rsidRPr="00F90430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430">
              <w:rPr>
                <w:rFonts w:asciiTheme="majorBidi" w:hAnsiTheme="majorBidi" w:cstheme="majorBidi"/>
                <w:sz w:val="30"/>
                <w:szCs w:val="30"/>
              </w:rPr>
              <w:t>46,010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C17682" w:rsidRPr="00F90430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51358832" w:rsidR="00C17682" w:rsidRPr="00F90430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430">
              <w:rPr>
                <w:rFonts w:asciiTheme="majorBidi" w:hAnsiTheme="majorBidi" w:cstheme="majorBidi"/>
                <w:sz w:val="30"/>
                <w:szCs w:val="30"/>
              </w:rPr>
              <w:t>61,191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C17682" w:rsidRPr="00F90430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5ACFE9F4" w:rsidR="00C17682" w:rsidRPr="00F90430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430">
              <w:rPr>
                <w:rFonts w:asciiTheme="majorBidi" w:hAnsiTheme="majorBidi" w:cstheme="majorBidi"/>
                <w:sz w:val="30"/>
                <w:szCs w:val="30"/>
              </w:rPr>
              <w:t>40,107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25F2BBB6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62,403</w:t>
            </w:r>
          </w:p>
        </w:tc>
      </w:tr>
      <w:tr w:rsidR="00C17682" w:rsidRPr="0009030C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2FBE3B7F" w:rsidR="00C17682" w:rsidRPr="00F90430" w:rsidRDefault="00E8000E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685,677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C17682" w:rsidRPr="00F90430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915BF56" w:rsidR="00C17682" w:rsidRPr="00F90430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455,456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C17682" w:rsidRPr="00F90430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23308595" w:rsidR="00C17682" w:rsidRPr="00F90430" w:rsidRDefault="00E8000E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678,519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C17682" w:rsidRPr="0009030C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71AC628E" w:rsidR="00C17682" w:rsidRPr="0009030C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452,546</w:t>
            </w:r>
          </w:p>
        </w:tc>
      </w:tr>
    </w:tbl>
    <w:p w14:paraId="7AE31F2F" w14:textId="5317DB8A" w:rsidR="0009030C" w:rsidRPr="006654F6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09030C" w14:paraId="6AD6FAB9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09030C" w:rsidRDefault="002025D0" w:rsidP="00201D85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682" w:rsidRPr="0009030C" w14:paraId="12C7A3AC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C17682" w:rsidRPr="0009030C" w:rsidRDefault="00C17682" w:rsidP="00C1768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580952EA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484F1004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7682" w:rsidRPr="0009030C" w14:paraId="39F40858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C17682" w:rsidRPr="0009030C" w:rsidRDefault="00C17682" w:rsidP="00C1768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17682" w:rsidRPr="0009030C" w14:paraId="54883EF7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C17682" w:rsidRPr="0009030C" w:rsidRDefault="00C17682" w:rsidP="00C17682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C17682" w:rsidRPr="0009030C" w:rsidRDefault="00C17682" w:rsidP="00C176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7682" w:rsidRPr="0009030C" w14:paraId="2786B6E6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5FF5B236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17817D79" w:rsidR="00C17682" w:rsidRPr="00AE4DC4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5D01CE78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13EEBAE8" w:rsidR="00C17682" w:rsidRPr="00AE4DC4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7C7383EB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C17682" w:rsidRPr="0009030C" w14:paraId="5D87B239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7698C1AF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5AC60FC7" w:rsidR="00C17682" w:rsidRPr="00AE4DC4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2BB2000B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3577AAC2" w:rsidR="00C17682" w:rsidRPr="00AE4DC4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4F942056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C17682" w:rsidRPr="0009030C" w14:paraId="7683B908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05CE3142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0191EBCA" w:rsidR="00C17682" w:rsidRPr="00AE4DC4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05C226AA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C17682" w:rsidRPr="00AE4DC4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5A599C0A" w:rsidR="00C17682" w:rsidRPr="00AE4DC4" w:rsidRDefault="00E8000E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C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4CDBC3B7" w:rsidR="00C17682" w:rsidRPr="0009030C" w:rsidRDefault="00C17682" w:rsidP="00C1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C17682" w:rsidRPr="0009030C" w14:paraId="71EF4C7E" w14:textId="77777777" w:rsidTr="00201D85">
        <w:tc>
          <w:tcPr>
            <w:tcW w:w="2131" w:type="pct"/>
            <w:shd w:val="clear" w:color="auto" w:fill="auto"/>
          </w:tcPr>
          <w:p w14:paraId="365E560D" w14:textId="09DDAABB" w:rsidR="00C17682" w:rsidRPr="0009030C" w:rsidRDefault="00C17682" w:rsidP="00C176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27DDCB40" w:rsidR="00C17682" w:rsidRPr="00AE4DC4" w:rsidRDefault="00E8000E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C17682" w:rsidRPr="00AE4DC4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5969544D" w:rsidR="00C17682" w:rsidRPr="00AE4DC4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C17682" w:rsidRPr="00AE4DC4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7E95007C" w:rsidR="00C17682" w:rsidRPr="00AE4DC4" w:rsidRDefault="00E8000E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C17682" w:rsidRPr="0009030C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27A74853" w:rsidR="00C17682" w:rsidRPr="0009030C" w:rsidRDefault="00C17682" w:rsidP="00C1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</w:tr>
    </w:tbl>
    <w:p w14:paraId="4F5F3F07" w14:textId="017786A6" w:rsidR="00F8251F" w:rsidRPr="006654F6" w:rsidRDefault="00F8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9954BA" w14:textId="77777777" w:rsidR="00056788" w:rsidRDefault="00056788">
      <w:r>
        <w:rPr>
          <w:b/>
          <w:b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685"/>
        <w:gridCol w:w="358"/>
        <w:gridCol w:w="1894"/>
        <w:gridCol w:w="272"/>
        <w:gridCol w:w="1463"/>
      </w:tblGrid>
      <w:tr w:rsidR="00C25DB8" w:rsidRPr="00632074" w14:paraId="5AECEC64" w14:textId="77777777" w:rsidTr="00056788">
        <w:trPr>
          <w:tblHeader/>
        </w:trPr>
        <w:tc>
          <w:tcPr>
            <w:tcW w:w="1849" w:type="pct"/>
          </w:tcPr>
          <w:p w14:paraId="07EBA259" w14:textId="6FAE6659" w:rsidR="00C25DB8" w:rsidRPr="00512911" w:rsidRDefault="00122E72" w:rsidP="0051291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ลูกหนี้ตามสัญญาเช่าซื้อ</w:t>
            </w:r>
          </w:p>
        </w:tc>
        <w:tc>
          <w:tcPr>
            <w:tcW w:w="3151" w:type="pct"/>
            <w:gridSpan w:val="5"/>
          </w:tcPr>
          <w:p w14:paraId="75BFD21F" w14:textId="7C1C542B" w:rsidR="00C25DB8" w:rsidRPr="00512911" w:rsidRDefault="00EA5634" w:rsidP="0051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512911" w:rsidRPr="00632074" w14:paraId="66E50E6E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402F25DE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pct"/>
          </w:tcPr>
          <w:p w14:paraId="7194FA9C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0C5B0221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BCC7E54" w14:textId="7B5F26A8" w:rsidR="00512911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9" w:type="pct"/>
          </w:tcPr>
          <w:p w14:paraId="1F173DB3" w14:textId="77777777" w:rsidR="00512911" w:rsidRPr="006654F6" w:rsidRDefault="00512911" w:rsidP="00EA56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C4A44E8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28425E2F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59A6C621" w14:textId="0344EDD0" w:rsidR="00512911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แต่ไม่เกิน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1" w:type="pct"/>
          </w:tcPr>
          <w:p w14:paraId="6E0BD27A" w14:textId="77777777" w:rsidR="00512911" w:rsidRPr="006654F6" w:rsidRDefault="00512911" w:rsidP="00EA56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134D3078" w14:textId="77777777" w:rsidR="00EA5634" w:rsidRPr="006654F6" w:rsidRDefault="00EA5634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BBABF" w14:textId="77777777" w:rsidR="006654F6" w:rsidRDefault="006654F6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68123" w14:textId="5F79493E" w:rsidR="00512911" w:rsidRPr="006654F6" w:rsidRDefault="00EA5634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12911" w:rsidRPr="00632074" w14:paraId="0B7EFAC5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7C676F51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1" w:type="pct"/>
            <w:gridSpan w:val="5"/>
          </w:tcPr>
          <w:p w14:paraId="27268311" w14:textId="77777777" w:rsidR="00512911" w:rsidRPr="00632074" w:rsidRDefault="00512911" w:rsidP="000D26B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92E" w:rsidRPr="00632074" w14:paraId="16B28FCF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4723D6D4" w14:textId="1CC87E8C" w:rsidR="002A592E" w:rsidRPr="002A592E" w:rsidRDefault="002A592E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59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151" w:type="pct"/>
            <w:gridSpan w:val="5"/>
          </w:tcPr>
          <w:p w14:paraId="44F56F10" w14:textId="77777777" w:rsidR="002A592E" w:rsidRPr="00632074" w:rsidRDefault="002A592E" w:rsidP="000D26B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2911" w:rsidRPr="00632074" w14:paraId="5598E70A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21671802" w14:textId="2143B20E" w:rsidR="00512911" w:rsidRPr="00EA5634" w:rsidRDefault="00F26A99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F26A9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26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176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F26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A5634" w:rsidRPr="00EA56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5634" w:rsidRPr="00EA56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6" w:type="pct"/>
          </w:tcPr>
          <w:p w14:paraId="0B10C04C" w14:textId="4A08C39A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CADE699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6743DE4" w14:textId="5569770B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4774A84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2F727901" w14:textId="601309BD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634" w:rsidRPr="00632074" w14:paraId="075B9742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56DF5FC1" w14:textId="30922499" w:rsid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36" w:type="pct"/>
          </w:tcPr>
          <w:p w14:paraId="5269558A" w14:textId="1BBDD8B1" w:rsidR="00EA5634" w:rsidRPr="00632074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9" w:type="pct"/>
          </w:tcPr>
          <w:p w14:paraId="2E037496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59C7615" w14:textId="2DC4E65D" w:rsidR="00EA5634" w:rsidRPr="00632074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88,087</w:t>
            </w:r>
          </w:p>
        </w:tc>
        <w:tc>
          <w:tcPr>
            <w:tcW w:w="151" w:type="pct"/>
          </w:tcPr>
          <w:p w14:paraId="6E6AEA6E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16B05FE5" w14:textId="5620CFD0" w:rsidR="00EA5634" w:rsidRPr="00632074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188,087</w:t>
            </w:r>
          </w:p>
        </w:tc>
      </w:tr>
      <w:tr w:rsidR="00EA5634" w:rsidRPr="00632074" w14:paraId="5ACCA69F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1A9C6B77" w14:textId="44A4F634" w:rsidR="00EA5634" w:rsidRP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1218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10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106E29" w:rsidRPr="0010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DD36F32" w14:textId="3075C124" w:rsidR="00EA5634" w:rsidRPr="00632074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(4,925)</w:t>
            </w:r>
          </w:p>
        </w:tc>
        <w:tc>
          <w:tcPr>
            <w:tcW w:w="199" w:type="pct"/>
          </w:tcPr>
          <w:p w14:paraId="335DCF7F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30EDF834" w14:textId="1ADE0CFF" w:rsidR="00EA5634" w:rsidRPr="00632074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(1,203)</w:t>
            </w:r>
          </w:p>
        </w:tc>
        <w:tc>
          <w:tcPr>
            <w:tcW w:w="151" w:type="pct"/>
          </w:tcPr>
          <w:p w14:paraId="3457BE28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2526C126" w14:textId="7E380EEE" w:rsidR="00EA5634" w:rsidRPr="00632074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(6,128)</w:t>
            </w:r>
          </w:p>
        </w:tc>
      </w:tr>
      <w:tr w:rsidR="00512911" w:rsidRPr="00106E29" w14:paraId="1694AC35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65E45601" w14:textId="6D0A7076" w:rsidR="00512911" w:rsidRPr="00106E29" w:rsidRDefault="00A87D72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03C4495F" w14:textId="1E49F6D3" w:rsidR="00512911" w:rsidRPr="00106E29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95,075</w:t>
            </w:r>
          </w:p>
        </w:tc>
        <w:tc>
          <w:tcPr>
            <w:tcW w:w="199" w:type="pct"/>
          </w:tcPr>
          <w:p w14:paraId="1C3F6F4C" w14:textId="77777777" w:rsidR="00512911" w:rsidRPr="00106E29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double" w:sz="4" w:space="0" w:color="auto"/>
            </w:tcBorders>
          </w:tcPr>
          <w:p w14:paraId="489D6969" w14:textId="39F35044" w:rsidR="00512911" w:rsidRPr="00106E29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86,884</w:t>
            </w:r>
          </w:p>
        </w:tc>
        <w:tc>
          <w:tcPr>
            <w:tcW w:w="151" w:type="pct"/>
          </w:tcPr>
          <w:p w14:paraId="59E1C0D4" w14:textId="77777777" w:rsidR="00512911" w:rsidRPr="00106E29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44AF5D22" w14:textId="7A97FC8E" w:rsidR="00512911" w:rsidRPr="00106E29" w:rsidRDefault="00E800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181,959</w:t>
            </w:r>
          </w:p>
        </w:tc>
      </w:tr>
    </w:tbl>
    <w:p w14:paraId="307F340D" w14:textId="1AFCA506" w:rsidR="006654F6" w:rsidRDefault="006654F6" w:rsidP="00B33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E8D570" w14:textId="6ABF3306" w:rsidR="006654F6" w:rsidRPr="00E8000E" w:rsidRDefault="006654F6" w:rsidP="0066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E8000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8000E">
        <w:rPr>
          <w:rFonts w:ascii="Angsana New" w:hAnsi="Angsana New" w:cs="Angsana New"/>
          <w:sz w:val="30"/>
          <w:szCs w:val="30"/>
        </w:rPr>
        <w:t xml:space="preserve">10 </w:t>
      </w:r>
      <w:r w:rsidRPr="00E800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E8000E">
        <w:rPr>
          <w:rFonts w:ascii="Angsana New" w:hAnsi="Angsana New" w:cs="Angsana New"/>
          <w:sz w:val="30"/>
          <w:szCs w:val="30"/>
        </w:rPr>
        <w:t xml:space="preserve">2565 </w:t>
      </w:r>
      <w:r w:rsidRPr="00E8000E">
        <w:rPr>
          <w:rFonts w:ascii="Angsana New" w:hAnsi="Angsana New" w:cs="Angsana New"/>
          <w:sz w:val="30"/>
          <w:szCs w:val="30"/>
          <w:cs/>
        </w:rPr>
        <w:t>บริษัทได้เข้าทำสัญญาเช่าซื้อและ</w:t>
      </w:r>
      <w:r w:rsidR="00476524" w:rsidRPr="00E8000E">
        <w:rPr>
          <w:rFonts w:ascii="Angsana New" w:hAnsi="Angsana New" w:cs="Angsana New"/>
          <w:sz w:val="30"/>
          <w:szCs w:val="30"/>
          <w:cs/>
        </w:rPr>
        <w:t>สัญญา</w:t>
      </w:r>
      <w:r w:rsidRPr="00E8000E">
        <w:rPr>
          <w:rFonts w:ascii="Angsana New" w:hAnsi="Angsana New" w:cs="Angsana New"/>
          <w:sz w:val="30"/>
          <w:szCs w:val="30"/>
          <w:cs/>
        </w:rPr>
        <w:t>ซื้อขายทรัพย์สิน</w:t>
      </w:r>
      <w:r w:rsidR="00121857" w:rsidRPr="00E8000E">
        <w:rPr>
          <w:rFonts w:ascii="Angsana New" w:hAnsi="Angsana New" w:cs="Angsana New"/>
          <w:sz w:val="30"/>
          <w:szCs w:val="30"/>
          <w:cs/>
        </w:rPr>
        <w:t xml:space="preserve">ของสาขา </w:t>
      </w:r>
      <w:r w:rsidR="00121857" w:rsidRPr="00E8000E">
        <w:rPr>
          <w:rFonts w:ascii="Angsana New" w:hAnsi="Angsana New" w:cs="Angsana New"/>
          <w:sz w:val="30"/>
          <w:szCs w:val="30"/>
        </w:rPr>
        <w:t>2</w:t>
      </w:r>
      <w:r w:rsidR="00121857" w:rsidRPr="00E8000E">
        <w:rPr>
          <w:rFonts w:ascii="Angsana New" w:hAnsi="Angsana New" w:cs="Angsana New"/>
          <w:sz w:val="30"/>
          <w:szCs w:val="30"/>
          <w:cs/>
        </w:rPr>
        <w:t xml:space="preserve"> (มหาชัย) </w:t>
      </w:r>
      <w:r w:rsidRPr="00E8000E">
        <w:rPr>
          <w:rFonts w:ascii="Angsana New" w:hAnsi="Angsana New" w:cs="Angsana New"/>
          <w:sz w:val="30"/>
          <w:szCs w:val="30"/>
          <w:cs/>
        </w:rPr>
        <w:t>กับกิจการที่เกี่ยวข้องกันแห่งหนึ่ง (บริษัท อิน</w:t>
      </w:r>
      <w:r w:rsidR="00121857" w:rsidRPr="00E8000E">
        <w:rPr>
          <w:rFonts w:ascii="Angsana New" w:hAnsi="Angsana New" w:cs="Angsana New"/>
          <w:sz w:val="30"/>
          <w:szCs w:val="30"/>
          <w:cs/>
        </w:rPr>
        <w:t>-</w:t>
      </w:r>
      <w:r w:rsidRPr="00E8000E">
        <w:rPr>
          <w:rFonts w:ascii="Angsana New" w:hAnsi="Angsana New" w:cs="Angsana New"/>
          <w:sz w:val="30"/>
          <w:szCs w:val="30"/>
          <w:cs/>
        </w:rPr>
        <w:t>เทค สตีล จำกัด)</w:t>
      </w:r>
      <w:r w:rsidRPr="00E8000E">
        <w:rPr>
          <w:rFonts w:ascii="Angsana New" w:hAnsi="Angsana New" w:cs="Angsana New"/>
          <w:sz w:val="30"/>
          <w:szCs w:val="30"/>
        </w:rPr>
        <w:t xml:space="preserve"> </w:t>
      </w:r>
      <w:r w:rsidRPr="00E8000E">
        <w:rPr>
          <w:rFonts w:ascii="Angsana New" w:hAnsi="Angsana New" w:cs="Angsana New"/>
          <w:sz w:val="30"/>
          <w:szCs w:val="30"/>
          <w:cs/>
        </w:rPr>
        <w:t xml:space="preserve">ซึ่ง ณ วันที่ </w:t>
      </w:r>
      <w:r w:rsidRPr="00E8000E">
        <w:rPr>
          <w:rFonts w:ascii="Angsana New" w:hAnsi="Angsana New" w:cs="Angsana New"/>
          <w:sz w:val="30"/>
          <w:szCs w:val="30"/>
        </w:rPr>
        <w:t xml:space="preserve">31 </w:t>
      </w:r>
      <w:r w:rsidRPr="00E800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8000E">
        <w:rPr>
          <w:rFonts w:ascii="Angsana New" w:hAnsi="Angsana New" w:cs="Angsana New"/>
          <w:sz w:val="30"/>
          <w:szCs w:val="30"/>
        </w:rPr>
        <w:t xml:space="preserve">2564 </w:t>
      </w:r>
      <w:r w:rsidRPr="00E8000E">
        <w:rPr>
          <w:rFonts w:ascii="Angsana New" w:hAnsi="Angsana New" w:cs="Angsana New"/>
          <w:sz w:val="30"/>
          <w:szCs w:val="30"/>
          <w:cs/>
        </w:rPr>
        <w:t>บริษัทได้บันทึกสินทรัพย์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 โดยรายละเอียด</w:t>
      </w:r>
      <w:r w:rsidR="00121857" w:rsidRPr="00E8000E">
        <w:rPr>
          <w:rFonts w:ascii="Angsana New" w:hAnsi="Angsana New" w:cs="Angsana New"/>
          <w:sz w:val="30"/>
          <w:szCs w:val="30"/>
          <w:cs/>
        </w:rPr>
        <w:t>ของสัญญามี</w:t>
      </w:r>
      <w:r w:rsidRPr="00E8000E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F50EAB9" w14:textId="77777777" w:rsidR="006654F6" w:rsidRPr="00730435" w:rsidRDefault="006654F6" w:rsidP="006654F6">
      <w:pPr>
        <w:rPr>
          <w:rFonts w:ascii="Angsana New" w:hAnsi="Angsana New"/>
          <w:sz w:val="30"/>
          <w:szCs w:val="30"/>
        </w:rPr>
      </w:pPr>
    </w:p>
    <w:p w14:paraId="0E49AE86" w14:textId="77777777" w:rsidR="006654F6" w:rsidRPr="00CC0CFD" w:rsidRDefault="006654F6" w:rsidP="006654F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63"/>
        <w:jc w:val="both"/>
        <w:rPr>
          <w:rFonts w:ascii="Angsana New" w:hAnsi="Angsana New"/>
          <w:color w:val="000000"/>
          <w:sz w:val="30"/>
          <w:szCs w:val="30"/>
        </w:rPr>
      </w:pPr>
      <w:r w:rsidRPr="00CC0CFD">
        <w:rPr>
          <w:rFonts w:ascii="Angsana New" w:hAnsi="Angsana New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Pr="00CC0CFD">
        <w:rPr>
          <w:rFonts w:ascii="Angsana New" w:hAnsi="Angsana New"/>
          <w:sz w:val="30"/>
          <w:szCs w:val="30"/>
          <w:cs/>
        </w:rPr>
        <w:t xml:space="preserve">ของสาขา </w:t>
      </w:r>
      <w:r w:rsidRPr="00CC0CFD">
        <w:rPr>
          <w:rFonts w:ascii="Angsana New" w:hAnsi="Angsana New"/>
          <w:sz w:val="30"/>
          <w:szCs w:val="30"/>
        </w:rPr>
        <w:t xml:space="preserve">2 </w:t>
      </w:r>
      <w:r w:rsidRPr="00CC0CFD">
        <w:rPr>
          <w:rFonts w:ascii="Angsana New" w:hAnsi="Angsana New"/>
          <w:sz w:val="30"/>
          <w:szCs w:val="30"/>
          <w:cs/>
        </w:rPr>
        <w:t>(มหาชัย)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ในราคาเช่าซื้อเป็นจำนวนเงินทั้งสิ้น </w:t>
      </w:r>
      <w:r w:rsidRPr="00CC0CFD">
        <w:rPr>
          <w:rFonts w:ascii="Angsana New" w:hAnsi="Angsana New"/>
          <w:color w:val="000000"/>
          <w:sz w:val="30"/>
          <w:szCs w:val="30"/>
        </w:rPr>
        <w:t>189.1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Pr="00CC0CFD">
        <w:rPr>
          <w:rFonts w:ascii="Angsana New" w:hAnsi="Angsana New" w:hint="cs"/>
          <w:color w:val="000000"/>
          <w:sz w:val="30"/>
          <w:szCs w:val="30"/>
          <w:cs/>
        </w:rPr>
        <w:t xml:space="preserve">               </w:t>
      </w:r>
      <w:r w:rsidRPr="00CC0CFD">
        <w:rPr>
          <w:rFonts w:ascii="Angsana New" w:hAnsi="Angsana New"/>
          <w:color w:val="000000"/>
          <w:sz w:val="30"/>
          <w:szCs w:val="30"/>
          <w:cs/>
        </w:rPr>
        <w:t>โดยตกลงรับชำระค่าเช่าซื้อจำนวน</w:t>
      </w:r>
      <w:r w:rsidRPr="00CC0CFD">
        <w:rPr>
          <w:rFonts w:ascii="Angsana New" w:hAnsi="Angsana New"/>
          <w:color w:val="000000"/>
          <w:sz w:val="30"/>
          <w:szCs w:val="30"/>
        </w:rPr>
        <w:t xml:space="preserve"> 3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งวด ดังนี้</w:t>
      </w:r>
    </w:p>
    <w:p w14:paraId="3BB91323" w14:textId="77777777" w:rsidR="006654F6" w:rsidRPr="00372CD0" w:rsidRDefault="006654F6" w:rsidP="006654F6">
      <w:pPr>
        <w:pStyle w:val="ListParagraph"/>
        <w:ind w:left="36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6654F6" w:rsidRPr="00730435" w14:paraId="298974AD" w14:textId="77777777" w:rsidTr="00155236">
        <w:tc>
          <w:tcPr>
            <w:tcW w:w="1800" w:type="dxa"/>
            <w:hideMark/>
          </w:tcPr>
          <w:p w14:paraId="461FF1FE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529373AA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7DC92B27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6654F6" w:rsidRPr="00730435" w14:paraId="70A4032C" w14:textId="77777777" w:rsidTr="00155236">
        <w:tc>
          <w:tcPr>
            <w:tcW w:w="1800" w:type="dxa"/>
          </w:tcPr>
          <w:p w14:paraId="194DCDEB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58E16545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59F6EB0C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654F6" w:rsidRPr="00730435" w14:paraId="5783C543" w14:textId="77777777" w:rsidTr="00155236">
        <w:tc>
          <w:tcPr>
            <w:tcW w:w="1800" w:type="dxa"/>
            <w:hideMark/>
          </w:tcPr>
          <w:p w14:paraId="5F1AAAB0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</w:p>
        </w:tc>
        <w:tc>
          <w:tcPr>
            <w:tcW w:w="2340" w:type="dxa"/>
            <w:hideMark/>
          </w:tcPr>
          <w:p w14:paraId="1D131DF2" w14:textId="77777777" w:rsidR="006654F6" w:rsidRPr="00730435" w:rsidRDefault="006654F6" w:rsidP="00155236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2430" w:type="dxa"/>
            <w:hideMark/>
          </w:tcPr>
          <w:p w14:paraId="017097FF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 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6654F6" w:rsidRPr="00730435" w14:paraId="76ADDE61" w14:textId="77777777" w:rsidTr="00155236">
        <w:tc>
          <w:tcPr>
            <w:tcW w:w="1800" w:type="dxa"/>
            <w:hideMark/>
          </w:tcPr>
          <w:p w14:paraId="75337AF2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530098E3" w14:textId="77777777" w:rsidR="006654F6" w:rsidRPr="00730435" w:rsidRDefault="006654F6" w:rsidP="00155236">
            <w:pPr>
              <w:pStyle w:val="ListParagraph"/>
              <w:ind w:left="360" w:right="159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100.0</w:t>
            </w:r>
          </w:p>
        </w:tc>
        <w:tc>
          <w:tcPr>
            <w:tcW w:w="2430" w:type="dxa"/>
            <w:hideMark/>
          </w:tcPr>
          <w:p w14:paraId="58F629C9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6654F6" w:rsidRPr="00730435" w14:paraId="5EB640C7" w14:textId="77777777" w:rsidTr="00155236">
        <w:tc>
          <w:tcPr>
            <w:tcW w:w="1800" w:type="dxa"/>
            <w:hideMark/>
          </w:tcPr>
          <w:p w14:paraId="073931B1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8340FEB" w14:textId="77777777" w:rsidR="006654F6" w:rsidRPr="00730435" w:rsidRDefault="006654F6" w:rsidP="00155236">
            <w:pPr>
              <w:pStyle w:val="ListParagraph"/>
              <w:ind w:left="360" w:right="69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88.1</w:t>
            </w:r>
          </w:p>
        </w:tc>
        <w:tc>
          <w:tcPr>
            <w:tcW w:w="2430" w:type="dxa"/>
            <w:hideMark/>
          </w:tcPr>
          <w:p w14:paraId="40538230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</w:tbl>
    <w:p w14:paraId="10E00E3A" w14:textId="77777777" w:rsidR="006654F6" w:rsidRPr="00372CD0" w:rsidRDefault="006654F6" w:rsidP="00372CD0">
      <w:pPr>
        <w:pStyle w:val="ListParagraph"/>
        <w:spacing w:line="259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7E8E8B2D" w14:textId="755A76F2" w:rsidR="006654F6" w:rsidRDefault="006654F6" w:rsidP="0012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0C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ได้รับชำระเงินค่างวดที่ </w:t>
      </w:r>
      <w:r w:rsidRPr="00730435">
        <w:rPr>
          <w:rFonts w:ascii="Angsana New" w:hAnsi="Angsana New" w:cs="Angsana New"/>
          <w:sz w:val="30"/>
          <w:szCs w:val="30"/>
        </w:rPr>
        <w:t xml:space="preserve">1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แล้วในเดือนกุมภาพันธ์ </w:t>
      </w:r>
      <w:r w:rsidRPr="00730435">
        <w:rPr>
          <w:rFonts w:ascii="Angsana New" w:hAnsi="Angsana New" w:cs="Angsana New"/>
          <w:sz w:val="30"/>
          <w:szCs w:val="30"/>
        </w:rPr>
        <w:t xml:space="preserve">2565 </w:t>
      </w:r>
      <w:r w:rsidRPr="00730435">
        <w:rPr>
          <w:rFonts w:ascii="Angsana New" w:hAnsi="Angsana New" w:cs="Angsana New"/>
          <w:sz w:val="30"/>
          <w:szCs w:val="30"/>
          <w:cs/>
        </w:rPr>
        <w:t>ทั้งนี้บริษัทได้รับรู้กำไรจากการให้เช่าซื้อทรัพย์สินดังกล่าว</w:t>
      </w:r>
      <w:r w:rsidR="00C92E34">
        <w:rPr>
          <w:rFonts w:ascii="Angsana New" w:hAnsi="Angsana New" w:cs="Angsana New" w:hint="cs"/>
          <w:sz w:val="30"/>
          <w:szCs w:val="30"/>
          <w:cs/>
        </w:rPr>
        <w:t>โดย</w:t>
      </w:r>
      <w:r w:rsidR="008A1FC2" w:rsidRPr="007A52CD">
        <w:rPr>
          <w:rFonts w:ascii="Angsana New" w:hAnsi="Angsana New" w:cs="Angsana New" w:hint="cs"/>
          <w:sz w:val="30"/>
          <w:szCs w:val="30"/>
          <w:cs/>
        </w:rPr>
        <w:t>ได้</w:t>
      </w:r>
      <w:r w:rsidR="00C92E34">
        <w:rPr>
          <w:rFonts w:ascii="Angsana New" w:hAnsi="Angsana New" w:cs="Angsana New" w:hint="cs"/>
          <w:sz w:val="30"/>
          <w:szCs w:val="30"/>
          <w:cs/>
        </w:rPr>
        <w:t>บันทึกไว้ในบัญชีรายได้อื่น</w:t>
      </w:r>
      <w:r w:rsidRPr="00730435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</w:t>
      </w:r>
      <w:r w:rsidR="00C92E34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73043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7682">
        <w:rPr>
          <w:rFonts w:ascii="Angsana New" w:hAnsi="Angsana New" w:cs="Angsana New" w:hint="cs"/>
          <w:sz w:val="30"/>
          <w:szCs w:val="30"/>
          <w:cs/>
        </w:rPr>
        <w:t>เ</w:t>
      </w:r>
      <w:r w:rsidR="00D950D6">
        <w:rPr>
          <w:rFonts w:ascii="Angsana New" w:hAnsi="Angsana New" w:cs="Angsana New" w:hint="cs"/>
          <w:sz w:val="30"/>
          <w:szCs w:val="30"/>
          <w:cs/>
        </w:rPr>
        <w:t>ก</w:t>
      </w:r>
      <w:r w:rsidR="00C17682">
        <w:rPr>
          <w:rFonts w:ascii="Angsana New" w:hAnsi="Angsana New" w:cs="Angsana New" w:hint="cs"/>
          <w:sz w:val="30"/>
          <w:szCs w:val="30"/>
          <w:cs/>
        </w:rPr>
        <w:t>้า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950D6" w:rsidRPr="00893A47">
        <w:rPr>
          <w:rFonts w:ascii="Angsana New" w:hAnsi="Angsana New" w:cs="Angsana New"/>
          <w:bCs/>
          <w:sz w:val="30"/>
          <w:szCs w:val="30"/>
        </w:rPr>
        <w:t>30</w:t>
      </w:r>
      <w:r w:rsidR="00D950D6">
        <w:rPr>
          <w:rFonts w:ascii="Angsana New" w:hAnsi="Angsana New" w:cs="Angsana New"/>
          <w:b/>
          <w:sz w:val="30"/>
          <w:szCs w:val="30"/>
        </w:rPr>
        <w:t xml:space="preserve"> </w:t>
      </w:r>
      <w:r w:rsidR="00C17682">
        <w:rPr>
          <w:rFonts w:ascii="Angsana New" w:hAnsi="Angsana New" w:cs="Angsana New" w:hint="cs"/>
          <w:b/>
          <w:sz w:val="30"/>
          <w:szCs w:val="30"/>
          <w:cs/>
        </w:rPr>
        <w:t>กันยา</w:t>
      </w:r>
      <w:r w:rsidR="00D950D6">
        <w:rPr>
          <w:rFonts w:ascii="Angsana New" w:hAnsi="Angsana New" w:cs="Angsana New" w:hint="cs"/>
          <w:b/>
          <w:sz w:val="30"/>
          <w:szCs w:val="30"/>
          <w:cs/>
        </w:rPr>
        <w:t>ยน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435">
        <w:rPr>
          <w:rFonts w:ascii="Angsana New" w:hAnsi="Angsana New" w:cs="Angsana New"/>
          <w:sz w:val="30"/>
          <w:szCs w:val="30"/>
        </w:rPr>
        <w:t xml:space="preserve">2565 </w:t>
      </w:r>
      <w:r w:rsidRPr="00730435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E8000E">
        <w:rPr>
          <w:rFonts w:ascii="Angsana New" w:hAnsi="Angsana New" w:cs="Angsana New"/>
          <w:sz w:val="30"/>
          <w:szCs w:val="30"/>
        </w:rPr>
        <w:t xml:space="preserve"> 48.8</w:t>
      </w:r>
      <w:r w:rsidRPr="00730435">
        <w:rPr>
          <w:rFonts w:ascii="Angsana New" w:hAnsi="Angsana New" w:cs="Angsana New"/>
          <w:sz w:val="30"/>
          <w:szCs w:val="30"/>
        </w:rPr>
        <w:t xml:space="preserve"> </w:t>
      </w:r>
      <w:r w:rsidRPr="00730435">
        <w:rPr>
          <w:rFonts w:ascii="Angsana New" w:hAnsi="Angsana New" w:cs="Angsana New"/>
          <w:sz w:val="30"/>
          <w:szCs w:val="30"/>
          <w:cs/>
        </w:rPr>
        <w:t>ล้านบาท</w:t>
      </w:r>
      <w:r w:rsidRPr="00730435">
        <w:rPr>
          <w:rFonts w:ascii="Angsana New" w:hAnsi="Angsana New" w:cs="Angsana New"/>
          <w:sz w:val="30"/>
          <w:szCs w:val="30"/>
        </w:rPr>
        <w:t xml:space="preserve">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7E41D2" w14:textId="77777777" w:rsidR="006654F6" w:rsidRPr="00372CD0" w:rsidRDefault="006654F6" w:rsidP="006654F6">
      <w:pPr>
        <w:pStyle w:val="ListParagraph"/>
        <w:spacing w:after="160" w:line="259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2359F7" w14:textId="77777777" w:rsidR="008E56CF" w:rsidRDefault="008E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AFF486" w14:textId="6D8A406A" w:rsidR="006654F6" w:rsidRPr="00730435" w:rsidRDefault="006654F6" w:rsidP="006654F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30435">
        <w:rPr>
          <w:rFonts w:ascii="Angsana New" w:hAnsi="Angsana New"/>
          <w:sz w:val="30"/>
          <w:szCs w:val="30"/>
          <w:cs/>
        </w:rPr>
        <w:lastRenderedPageBreak/>
        <w:t xml:space="preserve">สัญญาซื้อขายทรัพย์สินประเภทเครื่องจักรและอุปกรณ์ของสาขา </w:t>
      </w:r>
      <w:r w:rsidRPr="00730435">
        <w:rPr>
          <w:rFonts w:ascii="Angsana New" w:hAnsi="Angsana New"/>
          <w:sz w:val="30"/>
          <w:szCs w:val="30"/>
        </w:rPr>
        <w:t xml:space="preserve">2 </w:t>
      </w:r>
      <w:r w:rsidRPr="00730435">
        <w:rPr>
          <w:rFonts w:ascii="Angsana New" w:hAnsi="Angsana New"/>
          <w:sz w:val="30"/>
          <w:szCs w:val="30"/>
          <w:cs/>
        </w:rPr>
        <w:t xml:space="preserve">(มหาชัย) ในราคาซื้อขายเป็นจำนวนเงินทั้งสิ้น </w:t>
      </w:r>
      <w:r w:rsidRPr="00730435">
        <w:rPr>
          <w:rFonts w:ascii="Angsana New" w:hAnsi="Angsana New"/>
          <w:sz w:val="30"/>
          <w:szCs w:val="30"/>
        </w:rPr>
        <w:t xml:space="preserve">49.0 </w:t>
      </w:r>
      <w:r w:rsidRPr="00CC0CFD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730435">
        <w:rPr>
          <w:rFonts w:ascii="Angsana New" w:hAnsi="Angsana New"/>
          <w:sz w:val="30"/>
          <w:szCs w:val="30"/>
          <w:cs/>
        </w:rPr>
        <w:t>บาท (รวมภาษีมูลค่าเพิ่ม) โดยบริษัทได้รับชำระค่าเครื่องจักรและอุปกรณ์ และได้ทำการโอนกรรมสิทธิ์แล้วเสร็จในเดือน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  <w:cs/>
        </w:rPr>
        <w:t>ทั้งนี้บริษัทได้รับรู้กำไรจากการขายทรัพย์สินดังกล่าว</w:t>
      </w:r>
      <w:r w:rsidR="00C92E34">
        <w:rPr>
          <w:rFonts w:ascii="Angsana New" w:hAnsi="Angsana New" w:hint="cs"/>
          <w:sz w:val="30"/>
          <w:szCs w:val="30"/>
          <w:cs/>
        </w:rPr>
        <w:t>โดย</w:t>
      </w:r>
      <w:r w:rsidR="008A1FC2" w:rsidRPr="007A52CD">
        <w:rPr>
          <w:rFonts w:ascii="Angsana New" w:hAnsi="Angsana New" w:hint="cs"/>
          <w:sz w:val="30"/>
          <w:szCs w:val="30"/>
          <w:cs/>
        </w:rPr>
        <w:t>ได้</w:t>
      </w:r>
      <w:r w:rsidR="00C92E34">
        <w:rPr>
          <w:rFonts w:ascii="Angsana New" w:hAnsi="Angsana New" w:hint="cs"/>
          <w:sz w:val="30"/>
          <w:szCs w:val="30"/>
          <w:cs/>
        </w:rPr>
        <w:t>บันทึกไว้ในบัญชีรายได้อื่น</w:t>
      </w:r>
      <w:r w:rsidR="00C92E34" w:rsidRPr="00730435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C92E34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730435">
        <w:rPr>
          <w:rFonts w:ascii="Angsana New" w:hAnsi="Angsana New"/>
          <w:sz w:val="30"/>
          <w:szCs w:val="30"/>
          <w:cs/>
        </w:rPr>
        <w:t>สำหรับงวด</w:t>
      </w:r>
      <w:r w:rsidR="00C92E3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C17682">
        <w:rPr>
          <w:rFonts w:ascii="Angsana New" w:hAnsi="Angsana New" w:hint="cs"/>
          <w:sz w:val="30"/>
          <w:szCs w:val="30"/>
          <w:cs/>
        </w:rPr>
        <w:t>เ</w:t>
      </w:r>
      <w:r w:rsidR="008E56CF">
        <w:rPr>
          <w:rFonts w:ascii="Angsana New" w:hAnsi="Angsana New" w:hint="cs"/>
          <w:sz w:val="30"/>
          <w:szCs w:val="30"/>
          <w:cs/>
        </w:rPr>
        <w:t>ก</w:t>
      </w:r>
      <w:r w:rsidR="00C17682">
        <w:rPr>
          <w:rFonts w:ascii="Angsana New" w:hAnsi="Angsana New" w:hint="cs"/>
          <w:sz w:val="30"/>
          <w:szCs w:val="30"/>
          <w:cs/>
        </w:rPr>
        <w:t>้า</w:t>
      </w:r>
      <w:r w:rsidRPr="0073043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E56CF" w:rsidRPr="00A02BFC">
        <w:rPr>
          <w:rFonts w:ascii="Angsana New" w:hAnsi="Angsana New" w:hint="cs"/>
          <w:sz w:val="30"/>
          <w:szCs w:val="30"/>
        </w:rPr>
        <w:t>3</w:t>
      </w:r>
      <w:r w:rsidR="008E56CF" w:rsidRPr="00A02BFC">
        <w:rPr>
          <w:rFonts w:ascii="Angsana New" w:hAnsi="Angsana New"/>
          <w:sz w:val="30"/>
          <w:szCs w:val="30"/>
        </w:rPr>
        <w:t>0</w:t>
      </w:r>
      <w:r w:rsidR="008E56CF" w:rsidRPr="009964DC">
        <w:rPr>
          <w:rFonts w:ascii="Angsana New" w:hAnsi="Angsana New" w:hint="cs"/>
          <w:sz w:val="30"/>
          <w:szCs w:val="30"/>
          <w:cs/>
        </w:rPr>
        <w:t xml:space="preserve"> </w:t>
      </w:r>
      <w:r w:rsidR="00C17682">
        <w:rPr>
          <w:rFonts w:ascii="Angsana New" w:hAnsi="Angsana New" w:hint="cs"/>
          <w:sz w:val="30"/>
          <w:szCs w:val="30"/>
          <w:cs/>
        </w:rPr>
        <w:t>กันยา</w:t>
      </w:r>
      <w:r w:rsidR="008E56CF">
        <w:rPr>
          <w:rFonts w:ascii="Angsana New" w:hAnsi="Angsana New" w:hint="cs"/>
          <w:sz w:val="30"/>
          <w:szCs w:val="30"/>
          <w:cs/>
        </w:rPr>
        <w:t>ยน</w:t>
      </w:r>
      <w:r w:rsidRPr="00730435">
        <w:rPr>
          <w:rFonts w:ascii="Angsana New" w:hAnsi="Angsana New"/>
          <w:sz w:val="30"/>
          <w:szCs w:val="30"/>
          <w:cs/>
        </w:rPr>
        <w:t xml:space="preserve"> </w:t>
      </w:r>
      <w:r w:rsidRPr="00730435">
        <w:rPr>
          <w:rFonts w:ascii="Angsana New" w:hAnsi="Angsana New"/>
          <w:sz w:val="30"/>
          <w:szCs w:val="30"/>
        </w:rPr>
        <w:t xml:space="preserve">2565 </w:t>
      </w:r>
      <w:r w:rsidRPr="0073043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A81D1C">
        <w:rPr>
          <w:rFonts w:ascii="Angsana New" w:hAnsi="Angsana New"/>
          <w:sz w:val="30"/>
          <w:szCs w:val="30"/>
        </w:rPr>
        <w:t>45.8</w:t>
      </w:r>
      <w:r w:rsidRPr="00730435"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11D4EF31" w14:textId="77777777" w:rsidR="006654F6" w:rsidRPr="00B33275" w:rsidRDefault="006654F6" w:rsidP="00B33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5309AA" w:rsidRPr="001D520A" w14:paraId="5F5A47EA" w14:textId="77777777" w:rsidTr="00512911">
        <w:trPr>
          <w:tblHeader/>
        </w:trPr>
        <w:tc>
          <w:tcPr>
            <w:tcW w:w="2182" w:type="pct"/>
          </w:tcPr>
          <w:p w14:paraId="5E78AF82" w14:textId="08C0D40A" w:rsidR="005309AA" w:rsidRPr="00DF080A" w:rsidRDefault="005309AA" w:rsidP="002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สั้นแก่บริษัทย่อย</w:t>
            </w:r>
          </w:p>
        </w:tc>
        <w:tc>
          <w:tcPr>
            <w:tcW w:w="2818" w:type="pct"/>
            <w:gridSpan w:val="7"/>
          </w:tcPr>
          <w:p w14:paraId="1DBC6423" w14:textId="7279A18F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9AA" w:rsidRPr="001D520A" w14:paraId="217A118A" w14:textId="77777777" w:rsidTr="00E13641">
        <w:trPr>
          <w:tblHeader/>
        </w:trPr>
        <w:tc>
          <w:tcPr>
            <w:tcW w:w="2182" w:type="pct"/>
          </w:tcPr>
          <w:p w14:paraId="2585B480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56A59D6" w14:textId="3DA67A96" w:rsidR="005309AA" w:rsidRPr="001D520A" w:rsidRDefault="005309AA" w:rsidP="00D84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A58AD30" w14:textId="36B9AB21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6F8EF38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FDF695" w14:textId="0BE6D44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7E997A8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6BE698" w14:textId="3D08B3B7" w:rsidR="005309AA" w:rsidRPr="001D520A" w:rsidRDefault="008E56CF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543B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</w:tr>
      <w:tr w:rsidR="005309AA" w:rsidRPr="001D520A" w14:paraId="59C39DE6" w14:textId="77777777" w:rsidTr="00E13641">
        <w:trPr>
          <w:tblHeader/>
        </w:trPr>
        <w:tc>
          <w:tcPr>
            <w:tcW w:w="2182" w:type="pct"/>
          </w:tcPr>
          <w:p w14:paraId="62FF9713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25399BC" w14:textId="4672606E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BD84B90" w14:textId="32EA8AF2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3D7A7C1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4B8C27" w14:textId="59F9731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744C8384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5E4681" w14:textId="7B82435C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309AA" w:rsidRPr="001D520A" w14:paraId="368CEE5C" w14:textId="77777777" w:rsidTr="00512911">
        <w:trPr>
          <w:tblHeader/>
        </w:trPr>
        <w:tc>
          <w:tcPr>
            <w:tcW w:w="2182" w:type="pct"/>
          </w:tcPr>
          <w:p w14:paraId="408D74FE" w14:textId="77777777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0DCE1875" w14:textId="77777777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1D520A" w14:paraId="5EBEE6C8" w14:textId="77777777" w:rsidTr="00121857">
        <w:tc>
          <w:tcPr>
            <w:tcW w:w="2182" w:type="pct"/>
          </w:tcPr>
          <w:p w14:paraId="57A11F8E" w14:textId="1F03F0EC" w:rsidR="005309AA" w:rsidRPr="001D520A" w:rsidRDefault="005309AA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B446626" w14:textId="2976F528" w:rsidR="005309AA" w:rsidRPr="00A957A3" w:rsidRDefault="005D485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241,199</w:t>
            </w:r>
          </w:p>
        </w:tc>
        <w:tc>
          <w:tcPr>
            <w:tcW w:w="146" w:type="pct"/>
          </w:tcPr>
          <w:p w14:paraId="6A0F984B" w14:textId="77777777" w:rsidR="005309AA" w:rsidRPr="00A957A3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35262F0" w14:textId="53597FC7" w:rsidR="005309AA" w:rsidRPr="00121857" w:rsidRDefault="00A81D1C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AA8E65" w14:textId="77777777" w:rsidR="005309AA" w:rsidRPr="001218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258040" w14:textId="18BBF6D0" w:rsidR="005309AA" w:rsidRPr="00AE4DC4" w:rsidRDefault="00A81D1C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4DC4">
              <w:rPr>
                <w:rFonts w:ascii="Angsana New" w:hAnsi="Angsana New" w:cs="Angsana New"/>
                <w:sz w:val="30"/>
                <w:szCs w:val="30"/>
              </w:rPr>
              <w:t>(25,100)</w:t>
            </w:r>
          </w:p>
        </w:tc>
        <w:tc>
          <w:tcPr>
            <w:tcW w:w="138" w:type="pct"/>
          </w:tcPr>
          <w:p w14:paraId="05B5DCA3" w14:textId="77777777" w:rsidR="005309AA" w:rsidRPr="00AE4DC4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CDE1456" w14:textId="473CA555" w:rsidR="005309AA" w:rsidRPr="00AE4DC4" w:rsidRDefault="00A81D1C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4D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216,099</w:t>
            </w:r>
          </w:p>
        </w:tc>
      </w:tr>
    </w:tbl>
    <w:p w14:paraId="3B5E529D" w14:textId="77777777" w:rsidR="00122E72" w:rsidRPr="006654F6" w:rsidRDefault="00122E72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AC43CE2" w14:textId="7DB0DC04" w:rsidR="0043739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B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E56CF">
        <w:rPr>
          <w:rFonts w:ascii="Angsana New" w:hAnsi="Angsana New" w:cs="Angsana New" w:hint="cs"/>
          <w:sz w:val="30"/>
          <w:szCs w:val="30"/>
          <w:cs/>
        </w:rPr>
        <w:t>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B05">
        <w:rPr>
          <w:rFonts w:ascii="Angsana New" w:hAnsi="Angsana New" w:cs="Angsana New"/>
          <w:sz w:val="30"/>
          <w:szCs w:val="30"/>
        </w:rPr>
        <w:t xml:space="preserve">31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4B05">
        <w:rPr>
          <w:rFonts w:ascii="Angsana New" w:hAnsi="Angsana New" w:cs="Angsana New"/>
          <w:sz w:val="30"/>
          <w:szCs w:val="30"/>
        </w:rPr>
        <w:t xml:space="preserve">2564 </w:t>
      </w:r>
      <w:r w:rsidRPr="009964DC">
        <w:rPr>
          <w:rFonts w:ascii="Angsana New" w:hAnsi="Angsana New" w:cs="Angsana New" w:hint="cs"/>
          <w:sz w:val="30"/>
          <w:szCs w:val="30"/>
          <w:cs/>
        </w:rPr>
        <w:t>บริษัทมีเงิน</w:t>
      </w:r>
      <w:r w:rsidRPr="00D762E4">
        <w:rPr>
          <w:rFonts w:ascii="Angsana New" w:hAnsi="Angsana New" w:cs="Angsana New" w:hint="cs"/>
          <w:sz w:val="30"/>
          <w:szCs w:val="30"/>
          <w:cs/>
        </w:rPr>
        <w:t>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>
        <w:rPr>
          <w:rFonts w:ascii="Angsana New" w:hAnsi="Angsana New" w:cs="Angsana New"/>
          <w:sz w:val="30"/>
          <w:szCs w:val="30"/>
        </w:rPr>
        <w:t xml:space="preserve"> 5.5</w:t>
      </w:r>
      <w:r w:rsidRPr="00D762E4">
        <w:rPr>
          <w:rFonts w:ascii="Angsana New" w:hAnsi="Angsana New" w:cs="Angsana New"/>
          <w:sz w:val="30"/>
          <w:szCs w:val="30"/>
        </w:rPr>
        <w:t xml:space="preserve"> </w:t>
      </w:r>
      <w:r w:rsidRPr="00D762E4">
        <w:rPr>
          <w:rFonts w:ascii="Angsana New" w:hAnsi="Angsana New" w:cs="Angsana New" w:hint="cs"/>
          <w:sz w:val="30"/>
          <w:szCs w:val="30"/>
          <w:cs/>
        </w:rPr>
        <w:t>ต่อปี และ</w:t>
      </w:r>
      <w:r w:rsidR="00D84B05">
        <w:rPr>
          <w:rFonts w:ascii="Angsana New" w:hAnsi="Angsana New" w:cs="Angsana New" w:hint="cs"/>
          <w:sz w:val="30"/>
          <w:szCs w:val="30"/>
          <w:cs/>
        </w:rPr>
        <w:t>รับ</w:t>
      </w:r>
      <w:r w:rsidRPr="00D762E4">
        <w:rPr>
          <w:rFonts w:ascii="Angsana New" w:hAnsi="Angsana New" w:cs="Angsana New" w:hint="cs"/>
          <w:sz w:val="30"/>
          <w:szCs w:val="30"/>
          <w:cs/>
        </w:rPr>
        <w:t>ชำระคืนเมื่อทวงถาม</w:t>
      </w:r>
    </w:p>
    <w:p w14:paraId="1431AEE5" w14:textId="77777777" w:rsidR="008E56CF" w:rsidRDefault="008E56CF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68"/>
        <w:gridCol w:w="271"/>
        <w:gridCol w:w="994"/>
        <w:gridCol w:w="269"/>
        <w:gridCol w:w="1180"/>
        <w:gridCol w:w="256"/>
        <w:gridCol w:w="1092"/>
      </w:tblGrid>
      <w:tr w:rsidR="00441C82" w:rsidRPr="001D520A" w14:paraId="623010FB" w14:textId="77777777" w:rsidTr="008D37A3">
        <w:trPr>
          <w:tblHeader/>
        </w:trPr>
        <w:tc>
          <w:tcPr>
            <w:tcW w:w="2180" w:type="pct"/>
          </w:tcPr>
          <w:p w14:paraId="370717CB" w14:textId="5201B2B7" w:rsidR="00441C82" w:rsidRPr="00DF080A" w:rsidRDefault="00441C82" w:rsidP="00441C8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12" w:type="pct"/>
            <w:gridSpan w:val="3"/>
          </w:tcPr>
          <w:p w14:paraId="2628A768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B006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B3B04B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1D520A" w14:paraId="6407724D" w14:textId="77777777" w:rsidTr="00CE4BB7">
        <w:trPr>
          <w:tblHeader/>
        </w:trPr>
        <w:tc>
          <w:tcPr>
            <w:tcW w:w="2180" w:type="pct"/>
          </w:tcPr>
          <w:p w14:paraId="69085D33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00EC5C93" w14:textId="3C1CA950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6A82E3A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020ABC" w14:textId="19DBAD5F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262C55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3238881F" w14:textId="13BBC329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3DCAE2FB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72893B" w14:textId="5848E9BD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543BE" w:rsidRPr="001D520A" w14:paraId="66FD4FA8" w14:textId="77777777" w:rsidTr="008D37A3">
        <w:trPr>
          <w:tblHeader/>
        </w:trPr>
        <w:tc>
          <w:tcPr>
            <w:tcW w:w="2180" w:type="pct"/>
          </w:tcPr>
          <w:p w14:paraId="0CB8D3F6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9A82BA2" w14:textId="4D5771DC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39EA039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775714A" w14:textId="5D76F832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8801C5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B8ACE5" w14:textId="5CCAA850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ACDAE3A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A1A32A" w14:textId="74783194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543BE" w:rsidRPr="001D520A" w14:paraId="3A328E6E" w14:textId="77777777" w:rsidTr="008D37A3">
        <w:trPr>
          <w:tblHeader/>
        </w:trPr>
        <w:tc>
          <w:tcPr>
            <w:tcW w:w="2180" w:type="pct"/>
          </w:tcPr>
          <w:p w14:paraId="1EE5D239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7"/>
          </w:tcPr>
          <w:p w14:paraId="71BEA7A6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3BE" w:rsidRPr="001D520A" w14:paraId="71D2D25E" w14:textId="77777777" w:rsidTr="00A81D1C">
        <w:trPr>
          <w:trHeight w:val="308"/>
        </w:trPr>
        <w:tc>
          <w:tcPr>
            <w:tcW w:w="2180" w:type="pct"/>
          </w:tcPr>
          <w:p w14:paraId="08B2826E" w14:textId="121FAEEB" w:rsidR="005543BE" w:rsidRPr="001D520A" w:rsidRDefault="00A81D1C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43427E1E" w14:textId="32DBE1F2" w:rsidR="005543BE" w:rsidRPr="00A81D1C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1D1C">
              <w:rPr>
                <w:rFonts w:ascii="Angsana New" w:hAnsi="Angsana New" w:cs="Angsana New"/>
                <w:sz w:val="30"/>
                <w:szCs w:val="30"/>
              </w:rPr>
              <w:t>246,067</w:t>
            </w:r>
          </w:p>
        </w:tc>
        <w:tc>
          <w:tcPr>
            <w:tcW w:w="146" w:type="pct"/>
          </w:tcPr>
          <w:p w14:paraId="68ED1BAA" w14:textId="77777777" w:rsidR="005543BE" w:rsidRPr="00A957A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B4B2FA2" w14:textId="66A026FD" w:rsidR="005543BE" w:rsidRPr="00A81D1C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1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E6F42C0" w14:textId="77777777" w:rsidR="005543BE" w:rsidRPr="00A957A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4D60A4FA" w14:textId="68AEB4DE" w:rsidR="005543BE" w:rsidRPr="00A81D1C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1D1C">
              <w:rPr>
                <w:rFonts w:ascii="Angsana New" w:hAnsi="Angsana New" w:cs="Angsana New"/>
                <w:sz w:val="30"/>
                <w:szCs w:val="30"/>
              </w:rPr>
              <w:t>246,067</w:t>
            </w:r>
          </w:p>
        </w:tc>
        <w:tc>
          <w:tcPr>
            <w:tcW w:w="138" w:type="pct"/>
          </w:tcPr>
          <w:p w14:paraId="0FA5F3E0" w14:textId="77777777" w:rsidR="005543BE" w:rsidRPr="00A957A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C897ED0" w14:textId="2904ACBA" w:rsidR="005543BE" w:rsidRPr="00A81D1C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1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81D1C" w:rsidRPr="00A81D1C" w14:paraId="5D00C7A5" w14:textId="77777777" w:rsidTr="00A81D1C">
        <w:trPr>
          <w:trHeight w:val="308"/>
        </w:trPr>
        <w:tc>
          <w:tcPr>
            <w:tcW w:w="2180" w:type="pct"/>
          </w:tcPr>
          <w:p w14:paraId="1119E288" w14:textId="522193D8" w:rsidR="00A81D1C" w:rsidRPr="001D520A" w:rsidRDefault="00A81D1C" w:rsidP="00A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9144882" w14:textId="3877BFB4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1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2E798C" w14:textId="77777777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3F9ACED" w14:textId="6D31A5AD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D1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0C6BDB5D" w14:textId="77777777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0CB3B68" w14:textId="115D8CAE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B2B63C" w14:textId="77777777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605F123" w14:textId="24ADC061" w:rsidR="00A81D1C" w:rsidRPr="00A81D1C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D1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81D1C" w:rsidRPr="001D520A" w14:paraId="070A48C2" w14:textId="77777777" w:rsidTr="00A81D1C">
        <w:trPr>
          <w:trHeight w:val="308"/>
        </w:trPr>
        <w:tc>
          <w:tcPr>
            <w:tcW w:w="2180" w:type="pct"/>
          </w:tcPr>
          <w:p w14:paraId="1E680224" w14:textId="711CF57F" w:rsidR="00A81D1C" w:rsidRPr="00A87D72" w:rsidRDefault="00A87D72" w:rsidP="00A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D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26EC2F" w14:textId="45B45234" w:rsidR="00A81D1C" w:rsidRPr="00A957A3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246,067</w:t>
            </w:r>
          </w:p>
        </w:tc>
        <w:tc>
          <w:tcPr>
            <w:tcW w:w="146" w:type="pct"/>
          </w:tcPr>
          <w:p w14:paraId="4B3F7707" w14:textId="77777777" w:rsidR="00A81D1C" w:rsidRPr="00A957A3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CC62AF9" w14:textId="28F3647D" w:rsidR="00A81D1C" w:rsidRPr="001B107D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396B6DB8" w14:textId="77777777" w:rsidR="00A81D1C" w:rsidRPr="00A957A3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95D0ED2" w14:textId="5FCF067C" w:rsidR="00A81D1C" w:rsidRPr="00A957A3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246,067</w:t>
            </w:r>
          </w:p>
        </w:tc>
        <w:tc>
          <w:tcPr>
            <w:tcW w:w="138" w:type="pct"/>
          </w:tcPr>
          <w:p w14:paraId="320E8C78" w14:textId="77777777" w:rsidR="00A81D1C" w:rsidRPr="00A957A3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32FACEF" w14:textId="17E061D7" w:rsidR="00A81D1C" w:rsidRPr="001B107D" w:rsidRDefault="00A81D1C" w:rsidP="00A81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74253D61" w14:textId="77777777" w:rsidR="00783B65" w:rsidRPr="006654F6" w:rsidRDefault="00783B65" w:rsidP="00411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170"/>
        <w:gridCol w:w="267"/>
        <w:gridCol w:w="1093"/>
        <w:gridCol w:w="267"/>
        <w:gridCol w:w="1078"/>
        <w:gridCol w:w="252"/>
        <w:gridCol w:w="1095"/>
      </w:tblGrid>
      <w:tr w:rsidR="004F52F4" w:rsidRPr="001D520A" w14:paraId="52B8A952" w14:textId="77777777" w:rsidTr="005543BE">
        <w:tc>
          <w:tcPr>
            <w:tcW w:w="2186" w:type="pct"/>
          </w:tcPr>
          <w:p w14:paraId="3C5DFF2A" w14:textId="43A5E825" w:rsidR="004F52F4" w:rsidRPr="001D520A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3" w:type="pct"/>
            <w:gridSpan w:val="3"/>
          </w:tcPr>
          <w:p w14:paraId="7D12AF84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64BD718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1D520A" w14:paraId="4E5FE717" w14:textId="77777777" w:rsidTr="001F5F2B">
        <w:tc>
          <w:tcPr>
            <w:tcW w:w="2186" w:type="pct"/>
            <w:shd w:val="clear" w:color="auto" w:fill="auto"/>
          </w:tcPr>
          <w:p w14:paraId="11449CDD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1042773F" w14:textId="7B65DC70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0E55EC3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1457E" w14:textId="62085991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486D3ECB" w14:textId="5676862F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220ED9AC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C172DA" w14:textId="6FBC3886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43BE" w:rsidRPr="001D520A" w14:paraId="1D03B9AE" w14:textId="77777777" w:rsidTr="005543BE">
        <w:tc>
          <w:tcPr>
            <w:tcW w:w="2186" w:type="pct"/>
            <w:shd w:val="clear" w:color="auto" w:fill="auto"/>
          </w:tcPr>
          <w:p w14:paraId="50314BA6" w14:textId="7BB9D6F1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E300789" w14:textId="5F7307BB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39DB94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D9E6EF" w14:textId="23A3FC8E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67D284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E1FC1" w14:textId="1780E86B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4394F64C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B98A84" w14:textId="744909F4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543BE" w:rsidRPr="001D520A" w14:paraId="7F495B30" w14:textId="77777777" w:rsidTr="00FD5695">
        <w:tc>
          <w:tcPr>
            <w:tcW w:w="2186" w:type="pct"/>
          </w:tcPr>
          <w:p w14:paraId="32F705E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14:paraId="49A94F05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3BE" w:rsidRPr="001D520A" w14:paraId="4901FCC0" w14:textId="77777777" w:rsidTr="005543BE">
        <w:tc>
          <w:tcPr>
            <w:tcW w:w="2186" w:type="pct"/>
          </w:tcPr>
          <w:p w14:paraId="3C3C419D" w14:textId="77777777" w:rsidR="005543BE" w:rsidRPr="001D520A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EAE0391" w14:textId="33D3AF57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CBC23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E6B197" w14:textId="21CE18F1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144" w:type="pct"/>
          </w:tcPr>
          <w:p w14:paraId="2837C02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D27665" w14:textId="2C20D40B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E14FAA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E18D99" w14:textId="08BDBCE3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</w:tr>
      <w:tr w:rsidR="00A81D1C" w:rsidRPr="001D520A" w14:paraId="746966FA" w14:textId="77777777" w:rsidTr="005543BE">
        <w:tc>
          <w:tcPr>
            <w:tcW w:w="2186" w:type="pct"/>
          </w:tcPr>
          <w:p w14:paraId="72A026DB" w14:textId="2E449ABC" w:rsidR="00A81D1C" w:rsidRPr="001D520A" w:rsidRDefault="00A81D1C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pct"/>
          </w:tcPr>
          <w:p w14:paraId="04FF853D" w14:textId="18BD9AB9" w:rsidR="00A81D1C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</w:t>
            </w:r>
          </w:p>
        </w:tc>
        <w:tc>
          <w:tcPr>
            <w:tcW w:w="144" w:type="pct"/>
          </w:tcPr>
          <w:p w14:paraId="59A73B5E" w14:textId="77777777" w:rsidR="00A81D1C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F9D668D" w14:textId="6E489221" w:rsidR="00A81D1C" w:rsidRPr="00EC6664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743485" w14:textId="77777777" w:rsidR="00A81D1C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0FB18E" w14:textId="35D5EE28" w:rsidR="00A81D1C" w:rsidRDefault="00914F7A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A1B42E4" w14:textId="77777777" w:rsidR="00A81D1C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E20868" w14:textId="711AFFC9" w:rsidR="00A81D1C" w:rsidRPr="00EC6664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43BE" w:rsidRPr="001D520A" w14:paraId="4B12C3CA" w14:textId="77777777" w:rsidTr="005543BE">
        <w:tc>
          <w:tcPr>
            <w:tcW w:w="2186" w:type="pct"/>
          </w:tcPr>
          <w:p w14:paraId="233CB1FD" w14:textId="77777777" w:rsidR="005543BE" w:rsidRPr="001D520A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7719BD83" w:rsidR="005543BE" w:rsidRPr="00310164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144" w:type="pct"/>
          </w:tcPr>
          <w:p w14:paraId="0BDDDE93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7C2CB614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  <w:tc>
          <w:tcPr>
            <w:tcW w:w="144" w:type="pct"/>
          </w:tcPr>
          <w:p w14:paraId="5FC07B0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0335F542" w:rsidR="005543BE" w:rsidRPr="001D520A" w:rsidRDefault="00914F7A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5D8AE8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27E545C3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</w:tr>
    </w:tbl>
    <w:p w14:paraId="565B24B4" w14:textId="77777777" w:rsidR="00FD5695" w:rsidRPr="006654F6" w:rsidRDefault="00FD5695">
      <w:pPr>
        <w:rPr>
          <w:rFonts w:asciiTheme="majorBidi" w:hAnsiTheme="majorBidi" w:cstheme="majorBidi"/>
          <w:sz w:val="30"/>
          <w:szCs w:val="30"/>
        </w:rPr>
      </w:pPr>
    </w:p>
    <w:p w14:paraId="7ECA21C4" w14:textId="77777777" w:rsidR="008E56CF" w:rsidRDefault="008E56CF">
      <w: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FD5695" w:rsidRPr="001D520A" w14:paraId="297CB5C1" w14:textId="77777777" w:rsidTr="00AB02D2">
        <w:tc>
          <w:tcPr>
            <w:tcW w:w="2196" w:type="pct"/>
          </w:tcPr>
          <w:p w14:paraId="07332843" w14:textId="5DE03E7D" w:rsidR="00FD5695" w:rsidRPr="001D520A" w:rsidRDefault="00FD5695" w:rsidP="00A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39" w:type="pct"/>
            <w:gridSpan w:val="3"/>
          </w:tcPr>
          <w:p w14:paraId="509C47B0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677115E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70E2023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1D520A" w14:paraId="49DF334A" w14:textId="77777777" w:rsidTr="009E716D">
        <w:tc>
          <w:tcPr>
            <w:tcW w:w="2196" w:type="pct"/>
            <w:shd w:val="clear" w:color="auto" w:fill="auto"/>
          </w:tcPr>
          <w:p w14:paraId="30556DA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585B7C06" w14:textId="5C9D178A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8B1D76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A199D4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7974D2D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278BE86" w14:textId="1C6C99D3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D31C1DD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E73B6B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43BE" w:rsidRPr="001D520A" w14:paraId="4B690187" w14:textId="77777777" w:rsidTr="00AB02D2">
        <w:tc>
          <w:tcPr>
            <w:tcW w:w="2196" w:type="pct"/>
            <w:shd w:val="clear" w:color="auto" w:fill="auto"/>
          </w:tcPr>
          <w:p w14:paraId="12BF794C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69D2329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55AD1D4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30AE7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EA2267C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AB2450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499CCC8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6045F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543BE" w:rsidRPr="001D520A" w14:paraId="065D37C1" w14:textId="77777777" w:rsidTr="00AB02D2">
        <w:tc>
          <w:tcPr>
            <w:tcW w:w="2196" w:type="pct"/>
          </w:tcPr>
          <w:p w14:paraId="166C67FF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57DE4DD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3BE" w:rsidRPr="001D520A" w14:paraId="4E47274A" w14:textId="77777777" w:rsidTr="00AB02D2">
        <w:tc>
          <w:tcPr>
            <w:tcW w:w="2196" w:type="pct"/>
          </w:tcPr>
          <w:p w14:paraId="4130AA40" w14:textId="6A1F0A9A" w:rsidR="005543BE" w:rsidRPr="001D520A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03002981" w14:textId="2AFA260C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44DB95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A8B2EE" w14:textId="437D01A0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5301A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30E8A" w14:textId="37D85384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2,876</w:t>
            </w:r>
          </w:p>
        </w:tc>
        <w:tc>
          <w:tcPr>
            <w:tcW w:w="137" w:type="pct"/>
          </w:tcPr>
          <w:p w14:paraId="6601ADB4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71D00B" w14:textId="2B70CCFB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5543BE" w:rsidRPr="001D520A" w14:paraId="24A720F9" w14:textId="77777777" w:rsidTr="00AB02D2">
        <w:tc>
          <w:tcPr>
            <w:tcW w:w="2196" w:type="pct"/>
          </w:tcPr>
          <w:p w14:paraId="1ABB0DF0" w14:textId="68FEFD0B" w:rsidR="005543BE" w:rsidRPr="001D520A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51271AE" w14:textId="65801B2E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2,200</w:t>
            </w:r>
          </w:p>
        </w:tc>
        <w:tc>
          <w:tcPr>
            <w:tcW w:w="145" w:type="pct"/>
          </w:tcPr>
          <w:p w14:paraId="7F9FCA3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01EA8E8" w14:textId="7000EE48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234293D7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2E647D" w14:textId="4297AD2C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2,200</w:t>
            </w:r>
          </w:p>
        </w:tc>
        <w:tc>
          <w:tcPr>
            <w:tcW w:w="137" w:type="pct"/>
          </w:tcPr>
          <w:p w14:paraId="2AD1F0E5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1340BB" w14:textId="089C57B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5543BE" w:rsidRPr="001D520A" w14:paraId="429B99DA" w14:textId="77777777" w:rsidTr="00AB02D2">
        <w:tc>
          <w:tcPr>
            <w:tcW w:w="2196" w:type="pct"/>
          </w:tcPr>
          <w:p w14:paraId="3AA8BE88" w14:textId="057119A5" w:rsidR="005543BE" w:rsidRPr="001D520A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6A24B95" w14:textId="421B2563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145" w:type="pct"/>
          </w:tcPr>
          <w:p w14:paraId="4B3A8DB6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05B5F41" w14:textId="413EAD8E" w:rsidR="005543BE" w:rsidRPr="007209A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6C61F5CF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520050F" w14:textId="4B18B74E" w:rsidR="005543BE" w:rsidRPr="001D520A" w:rsidRDefault="00A81D1C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5,07</w:t>
            </w:r>
            <w:r w:rsidR="003040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86EB17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99C0C96" w14:textId="7A49AB52" w:rsidR="005543BE" w:rsidRPr="007209A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</w:tr>
    </w:tbl>
    <w:p w14:paraId="1B07AEFE" w14:textId="77777777" w:rsidR="00FD5695" w:rsidRPr="006654F6" w:rsidRDefault="00FD56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119"/>
        <w:gridCol w:w="236"/>
        <w:gridCol w:w="1142"/>
        <w:gridCol w:w="236"/>
        <w:gridCol w:w="1131"/>
        <w:gridCol w:w="236"/>
        <w:gridCol w:w="1074"/>
      </w:tblGrid>
      <w:tr w:rsidR="00A334E1" w:rsidRPr="00C1465F" w14:paraId="18C3BE4D" w14:textId="77777777" w:rsidTr="005543BE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26786E9F" w14:textId="0EA4F096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สั้นจากบริษัทย่อย</w:t>
            </w:r>
          </w:p>
        </w:tc>
        <w:tc>
          <w:tcPr>
            <w:tcW w:w="2804" w:type="pct"/>
            <w:gridSpan w:val="7"/>
            <w:shd w:val="clear" w:color="auto" w:fill="auto"/>
            <w:vAlign w:val="bottom"/>
          </w:tcPr>
          <w:p w14:paraId="7538A2A0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C1465F" w14:paraId="7A6BF538" w14:textId="77777777" w:rsidTr="005543BE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28685249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5C04F84" w14:textId="7AD2DA31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DB76CFF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DD37A6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1AC99F1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59AAD0F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9EDF19E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444B1F6" w14:textId="507926C6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5543BE" w:rsidRPr="00C1465F" w14:paraId="536B4CB0" w14:textId="77777777" w:rsidTr="005543BE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1AAB50CB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9474181" w14:textId="743E4151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A8CFD2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039A2F3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2D2143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461F124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6CB7D6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1D56AB3" w14:textId="697BE50B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543BE" w:rsidRPr="00C1465F" w14:paraId="5D8146A3" w14:textId="77777777" w:rsidTr="005543BE">
        <w:trPr>
          <w:tblHeader/>
        </w:trPr>
        <w:tc>
          <w:tcPr>
            <w:tcW w:w="2196" w:type="pct"/>
            <w:shd w:val="clear" w:color="auto" w:fill="auto"/>
          </w:tcPr>
          <w:p w14:paraId="5669D8D9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35B0DFAA" w14:textId="77777777" w:rsidR="005543BE" w:rsidRPr="00C1465F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543BE" w:rsidRPr="00C1465F" w14:paraId="1FA29685" w14:textId="77777777" w:rsidTr="005543BE">
        <w:tc>
          <w:tcPr>
            <w:tcW w:w="2196" w:type="pct"/>
            <w:shd w:val="clear" w:color="auto" w:fill="auto"/>
          </w:tcPr>
          <w:p w14:paraId="1AE44291" w14:textId="5D27F196" w:rsidR="005543BE" w:rsidRPr="002C29BC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2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5FAE7129" w:rsidR="005543BE" w:rsidRPr="00A957A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33,980</w:t>
            </w:r>
          </w:p>
        </w:tc>
        <w:tc>
          <w:tcPr>
            <w:tcW w:w="128" w:type="pct"/>
            <w:shd w:val="clear" w:color="auto" w:fill="auto"/>
          </w:tcPr>
          <w:p w14:paraId="74F6D986" w14:textId="77777777" w:rsidR="005543BE" w:rsidRPr="00A957A3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D03E1F1" w14:textId="69838834" w:rsidR="005543BE" w:rsidRPr="00A957A3" w:rsidRDefault="00F41D94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128" w:type="pct"/>
            <w:shd w:val="clear" w:color="auto" w:fill="auto"/>
          </w:tcPr>
          <w:p w14:paraId="58FFA28E" w14:textId="77777777" w:rsidR="005543BE" w:rsidRPr="00A957A3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20C10C7" w14:textId="6F0D617D" w:rsidR="005543BE" w:rsidRPr="00A957A3" w:rsidRDefault="00F41D94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133D">
              <w:rPr>
                <w:rFonts w:ascii="Angsana New" w:hAnsi="Angsana New" w:cs="Angsana New"/>
                <w:sz w:val="30"/>
                <w:szCs w:val="30"/>
              </w:rPr>
              <w:t>6,550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3EC916A" w14:textId="77777777" w:rsidR="005543BE" w:rsidRPr="00A957A3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574DE39D" w:rsidR="005543BE" w:rsidRPr="00A957A3" w:rsidRDefault="00F41D94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2C133D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</w:tbl>
    <w:p w14:paraId="2921D216" w14:textId="77777777" w:rsidR="00C81E0F" w:rsidRPr="006654F6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C6EB7BC" w14:textId="66586C35" w:rsidR="00D04975" w:rsidRDefault="00D04975" w:rsidP="008D3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B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E56CF">
        <w:rPr>
          <w:rFonts w:ascii="Angsana New" w:hAnsi="Angsana New" w:cs="Angsana New" w:hint="cs"/>
          <w:sz w:val="30"/>
          <w:szCs w:val="30"/>
          <w:cs/>
        </w:rPr>
        <w:t>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B05">
        <w:rPr>
          <w:rFonts w:ascii="Angsana New" w:hAnsi="Angsana New" w:cs="Angsana New"/>
          <w:sz w:val="30"/>
          <w:szCs w:val="30"/>
        </w:rPr>
        <w:t xml:space="preserve">31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4B05">
        <w:rPr>
          <w:rFonts w:ascii="Angsana New" w:hAnsi="Angsana New" w:cs="Angsana New"/>
          <w:sz w:val="30"/>
          <w:szCs w:val="30"/>
        </w:rPr>
        <w:t xml:space="preserve">2564 </w:t>
      </w:r>
      <w:r w:rsidRPr="009964DC"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Pr="003E3B61">
        <w:rPr>
          <w:rFonts w:ascii="Angsana New" w:hAnsi="Angsana New" w:cs="Angsana New" w:hint="cs"/>
          <w:sz w:val="30"/>
          <w:szCs w:val="30"/>
          <w:cs/>
        </w:rPr>
        <w:t>เงินกู้ยืมระยะสั้น</w:t>
      </w:r>
      <w:r w:rsidR="004C7002">
        <w:rPr>
          <w:rFonts w:ascii="Angsana New" w:hAnsi="Angsana New" w:cs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cs="Angsana New" w:hint="cs"/>
          <w:sz w:val="30"/>
          <w:szCs w:val="30"/>
          <w:cs/>
        </w:rPr>
        <w:t>บริษัทย่อย เป็นเงินกู้ยืมประเภท</w:t>
      </w:r>
      <w:r w:rsidR="008D37A3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3E3B61">
        <w:rPr>
          <w:rFonts w:ascii="Angsana New" w:hAnsi="Angsana New" w:cs="Angsana New" w:hint="cs"/>
          <w:sz w:val="30"/>
          <w:szCs w:val="30"/>
          <w:cs/>
        </w:rPr>
        <w:t xml:space="preserve">ไม่มีหลักประกัน โดยมีอัตราดอกเบี้ยร้อยละ </w:t>
      </w:r>
      <w:r w:rsidR="004C752B">
        <w:rPr>
          <w:rFonts w:ascii="Angsana New" w:hAnsi="Angsana New" w:cs="Angsana New"/>
          <w:sz w:val="30"/>
          <w:szCs w:val="30"/>
        </w:rPr>
        <w:t>5.5</w:t>
      </w:r>
      <w:r w:rsidRPr="003E3B61">
        <w:rPr>
          <w:rFonts w:ascii="Angsana New" w:hAnsi="Angsana New" w:cs="Angsana New"/>
          <w:sz w:val="30"/>
          <w:szCs w:val="30"/>
        </w:rPr>
        <w:t xml:space="preserve"> </w:t>
      </w:r>
      <w:r w:rsidRPr="003E3B61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p w14:paraId="486A253A" w14:textId="77777777" w:rsidR="006654F6" w:rsidRDefault="006654F6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1D520A" w14:paraId="274CF030" w14:textId="77777777" w:rsidTr="001E16CB">
        <w:tc>
          <w:tcPr>
            <w:tcW w:w="2196" w:type="pct"/>
          </w:tcPr>
          <w:p w14:paraId="46DFB158" w14:textId="5F08F098" w:rsidR="00544276" w:rsidRPr="001D520A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45F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1D520A" w14:paraId="38C952A2" w14:textId="77777777" w:rsidTr="00874ECA">
        <w:tc>
          <w:tcPr>
            <w:tcW w:w="2196" w:type="pct"/>
            <w:shd w:val="clear" w:color="auto" w:fill="auto"/>
          </w:tcPr>
          <w:p w14:paraId="4DA735E2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2CAEDC7" w14:textId="0A8DFA1B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E10BA7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454D7060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D8B219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535287A" w14:textId="4A5002E1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35E770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2DA2C571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43BE" w:rsidRPr="001D520A" w14:paraId="3EFD6461" w14:textId="77777777" w:rsidTr="001E16CB">
        <w:tc>
          <w:tcPr>
            <w:tcW w:w="2196" w:type="pct"/>
            <w:shd w:val="clear" w:color="auto" w:fill="auto"/>
          </w:tcPr>
          <w:p w14:paraId="1E73EC1E" w14:textId="317134F2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7430FBA9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1655AC6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51DDF10D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4F41C36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14ABC776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059C634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7C23CA0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543BE" w:rsidRPr="001D520A" w14:paraId="54F56B79" w14:textId="77777777" w:rsidTr="001E6005">
        <w:tc>
          <w:tcPr>
            <w:tcW w:w="2196" w:type="pct"/>
          </w:tcPr>
          <w:p w14:paraId="1A00C0BF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3BE" w:rsidRPr="001D520A" w14:paraId="72C9BFB6" w14:textId="77777777" w:rsidTr="001E6005">
        <w:tc>
          <w:tcPr>
            <w:tcW w:w="2196" w:type="pct"/>
          </w:tcPr>
          <w:p w14:paraId="60442F48" w14:textId="03B700ED" w:rsidR="005543BE" w:rsidRPr="003667E4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667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04" w:type="pct"/>
            <w:gridSpan w:val="7"/>
          </w:tcPr>
          <w:p w14:paraId="32D6BAD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41D94" w:rsidRPr="001D520A" w14:paraId="116C9522" w14:textId="77777777" w:rsidTr="001E6005">
        <w:tc>
          <w:tcPr>
            <w:tcW w:w="2196" w:type="pct"/>
          </w:tcPr>
          <w:p w14:paraId="39A73DB7" w14:textId="5D1AF5DE" w:rsidR="00F41D94" w:rsidRPr="002E1F70" w:rsidRDefault="00F41D94" w:rsidP="00F4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E1F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2" w:type="pct"/>
          </w:tcPr>
          <w:p w14:paraId="5FF7668D" w14:textId="7D0208BE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145" w:type="pct"/>
          </w:tcPr>
          <w:p w14:paraId="31261D98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4A190D" w14:textId="6A4DC290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145" w:type="pct"/>
          </w:tcPr>
          <w:p w14:paraId="1BAFD07B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DDC079" w14:textId="7C2A09AD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8DB530" w14:textId="16E1DA0A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1D94" w:rsidRPr="001D520A" w14:paraId="069C5E77" w14:textId="77777777" w:rsidTr="001E6005">
        <w:tc>
          <w:tcPr>
            <w:tcW w:w="2196" w:type="pct"/>
          </w:tcPr>
          <w:p w14:paraId="2DBDA4BD" w14:textId="4499251F" w:rsidR="00F41D94" w:rsidRPr="002E1F70" w:rsidRDefault="00F41D94" w:rsidP="00F4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E1F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F65B4A9" w14:textId="52166845" w:rsidR="00F41D94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D0949B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BE1D6A6" w14:textId="08FEA44C" w:rsidR="00F41D94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51F47E10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B950B0C" w14:textId="73C238A4" w:rsidR="00F41D94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FD5A008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1691020" w14:textId="2516B572" w:rsidR="00F41D94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1D94" w:rsidRPr="001D520A" w14:paraId="00B5BCD7" w14:textId="77777777" w:rsidTr="001E16CB">
        <w:tc>
          <w:tcPr>
            <w:tcW w:w="2196" w:type="pct"/>
          </w:tcPr>
          <w:p w14:paraId="0DA1F0A8" w14:textId="77777777" w:rsidR="00F41D94" w:rsidRPr="001D520A" w:rsidRDefault="00F41D94" w:rsidP="00F4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6BAC4EAE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5" w:type="pct"/>
          </w:tcPr>
          <w:p w14:paraId="6775940C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1F05CA5B" w:rsidR="00F41D94" w:rsidRPr="007209A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5" w:type="pct"/>
          </w:tcPr>
          <w:p w14:paraId="12DF09D9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7D03E316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F41D94" w:rsidRPr="001D520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4E569843" w:rsidR="00F41D94" w:rsidRPr="007209AA" w:rsidRDefault="00F41D94" w:rsidP="00F4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6654F6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B4BAE9D" w14:textId="77777777" w:rsidR="008E56CF" w:rsidRDefault="008E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688563A" w14:textId="25117F41" w:rsidR="00F13CEA" w:rsidRPr="00E53DFA" w:rsidRDefault="00E53DF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E53DF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ภาระผูกพันกับบุคคลหรือกิจการที่เกี่ยวข้องกัน</w:t>
      </w:r>
    </w:p>
    <w:p w14:paraId="2B9B3BF1" w14:textId="7D574BC9" w:rsidR="00847240" w:rsidRPr="006654F6" w:rsidRDefault="00847240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847240" w:rsidRPr="001D520A" w14:paraId="275BA88D" w14:textId="77777777" w:rsidTr="00201D85">
        <w:tc>
          <w:tcPr>
            <w:tcW w:w="2196" w:type="pct"/>
          </w:tcPr>
          <w:p w14:paraId="3302EE48" w14:textId="4483E48B" w:rsidR="00847240" w:rsidRPr="001D520A" w:rsidRDefault="00847240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127C0372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A9CE43C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FECB800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1D520A" w14:paraId="302403FC" w14:textId="77777777" w:rsidTr="00F26EA1">
        <w:tc>
          <w:tcPr>
            <w:tcW w:w="2196" w:type="pct"/>
            <w:shd w:val="clear" w:color="auto" w:fill="auto"/>
          </w:tcPr>
          <w:p w14:paraId="025DE6D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676C9F3D" w14:textId="0ADD9E76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D25D3A8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35C579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E58CF3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D5CFF85" w14:textId="625B15A3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53C388D3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64FBF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43BE" w:rsidRPr="001D520A" w14:paraId="789C5212" w14:textId="77777777" w:rsidTr="00201D85">
        <w:tc>
          <w:tcPr>
            <w:tcW w:w="2196" w:type="pct"/>
            <w:shd w:val="clear" w:color="auto" w:fill="auto"/>
          </w:tcPr>
          <w:p w14:paraId="70B9A3AD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CC9087B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757080F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0DD1C3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D8F3721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42B0B9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B828AD6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152794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543BE" w:rsidRPr="001D520A" w14:paraId="1BBDA589" w14:textId="77777777" w:rsidTr="00201D85">
        <w:tc>
          <w:tcPr>
            <w:tcW w:w="2196" w:type="pct"/>
          </w:tcPr>
          <w:p w14:paraId="20057FAA" w14:textId="7337F0AE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0DFF71CE" w14:textId="77777777" w:rsidR="005543BE" w:rsidRPr="001D520A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3BE" w:rsidRPr="001D520A" w14:paraId="4039B780" w14:textId="77777777" w:rsidTr="00201D85">
        <w:tc>
          <w:tcPr>
            <w:tcW w:w="2196" w:type="pct"/>
          </w:tcPr>
          <w:p w14:paraId="75CF8C8F" w14:textId="76BD8B4B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7A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804" w:type="pct"/>
            <w:gridSpan w:val="7"/>
          </w:tcPr>
          <w:p w14:paraId="3650437C" w14:textId="77777777" w:rsidR="005543BE" w:rsidRPr="00E3041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5543BE" w:rsidRPr="001D520A" w14:paraId="14FFEA5A" w14:textId="77777777" w:rsidTr="00201D85">
        <w:tc>
          <w:tcPr>
            <w:tcW w:w="2196" w:type="pct"/>
          </w:tcPr>
          <w:p w14:paraId="55842700" w14:textId="38C81CCB" w:rsidR="005543BE" w:rsidRPr="00C77A2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A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02" w:type="pct"/>
          </w:tcPr>
          <w:p w14:paraId="49D9079C" w14:textId="375D5800" w:rsidR="005543BE" w:rsidRPr="00C77A26" w:rsidRDefault="0048694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92,292</w:t>
            </w:r>
          </w:p>
        </w:tc>
        <w:tc>
          <w:tcPr>
            <w:tcW w:w="145" w:type="pct"/>
          </w:tcPr>
          <w:p w14:paraId="2605D8FF" w14:textId="7777777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262A3" w14:textId="61A679B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7A26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  <w:tc>
          <w:tcPr>
            <w:tcW w:w="145" w:type="pct"/>
          </w:tcPr>
          <w:p w14:paraId="5E6EE34D" w14:textId="7777777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12E3E0" w14:textId="33F563BC" w:rsidR="005543BE" w:rsidRPr="00C77A26" w:rsidRDefault="0048694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92,292</w:t>
            </w:r>
          </w:p>
        </w:tc>
        <w:tc>
          <w:tcPr>
            <w:tcW w:w="137" w:type="pct"/>
          </w:tcPr>
          <w:p w14:paraId="72BCFF95" w14:textId="77777777" w:rsidR="005543BE" w:rsidRPr="00E3041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</w:tcPr>
          <w:p w14:paraId="57A5F6F5" w14:textId="32D1F875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7A26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</w:tr>
      <w:tr w:rsidR="005543BE" w:rsidRPr="001D520A" w14:paraId="68F0B182" w14:textId="77777777" w:rsidTr="00201D85">
        <w:tc>
          <w:tcPr>
            <w:tcW w:w="2196" w:type="pct"/>
          </w:tcPr>
          <w:p w14:paraId="38CE2DE7" w14:textId="1C959126" w:rsidR="005543BE" w:rsidRPr="00C77A2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A2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C3BB07" w14:textId="68000394" w:rsidR="005543BE" w:rsidRPr="00C77A26" w:rsidRDefault="0048694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AD9A7" w14:textId="7777777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7ACBAE7" w14:textId="4A98407D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7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B0495" w14:textId="7777777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83BD213" w14:textId="293AC438" w:rsidR="005543BE" w:rsidRPr="00C77A26" w:rsidRDefault="00C77A26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7A26">
              <w:rPr>
                <w:rFonts w:ascii="Angsana New" w:hAnsi="Angsana New" w:cs="Angsana New"/>
                <w:sz w:val="30"/>
                <w:szCs w:val="30"/>
              </w:rPr>
              <w:t>32,400</w:t>
            </w:r>
          </w:p>
        </w:tc>
        <w:tc>
          <w:tcPr>
            <w:tcW w:w="137" w:type="pct"/>
          </w:tcPr>
          <w:p w14:paraId="79F6E5CF" w14:textId="77777777" w:rsidR="005543BE" w:rsidRPr="00E3041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FDB3E46" w14:textId="3C356404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7A26">
              <w:rPr>
                <w:rFonts w:asciiTheme="majorBidi" w:hAnsiTheme="majorBidi" w:cstheme="majorBidi"/>
                <w:sz w:val="30"/>
                <w:szCs w:val="30"/>
              </w:rPr>
              <w:t>24,300</w:t>
            </w:r>
          </w:p>
        </w:tc>
      </w:tr>
      <w:tr w:rsidR="005543BE" w:rsidRPr="001D520A" w14:paraId="37E2E4CA" w14:textId="77777777" w:rsidTr="00201D85">
        <w:tc>
          <w:tcPr>
            <w:tcW w:w="2196" w:type="pct"/>
          </w:tcPr>
          <w:p w14:paraId="74D6BD43" w14:textId="77777777" w:rsidR="005543BE" w:rsidRPr="00C77A2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A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D27A8E6" w14:textId="11A6BDF3" w:rsidR="005543BE" w:rsidRPr="00C77A26" w:rsidRDefault="0048694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92,292</w:t>
            </w:r>
          </w:p>
        </w:tc>
        <w:tc>
          <w:tcPr>
            <w:tcW w:w="145" w:type="pct"/>
          </w:tcPr>
          <w:p w14:paraId="25877F9C" w14:textId="7777777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37477B" w14:textId="4DEEE189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44,378</w:t>
            </w:r>
          </w:p>
        </w:tc>
        <w:tc>
          <w:tcPr>
            <w:tcW w:w="145" w:type="pct"/>
          </w:tcPr>
          <w:p w14:paraId="15BE2249" w14:textId="77777777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3613E0" w14:textId="5970D65E" w:rsidR="005543BE" w:rsidRPr="00C77A26" w:rsidRDefault="0048694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124,692</w:t>
            </w:r>
          </w:p>
        </w:tc>
        <w:tc>
          <w:tcPr>
            <w:tcW w:w="137" w:type="pct"/>
          </w:tcPr>
          <w:p w14:paraId="47A54B8C" w14:textId="77777777" w:rsidR="005543BE" w:rsidRPr="00E30413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50052A" w14:textId="674ABA2D" w:rsidR="005543BE" w:rsidRPr="00C77A2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68,678</w:t>
            </w:r>
          </w:p>
        </w:tc>
      </w:tr>
    </w:tbl>
    <w:p w14:paraId="190369EA" w14:textId="77777777" w:rsidR="00847240" w:rsidRPr="006654F6" w:rsidRDefault="00847240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4E5582BA" w14:textId="2D83E177" w:rsidR="004858BB" w:rsidRPr="003B0CFF" w:rsidRDefault="0087135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3B0CFF" w:rsidRPr="003B0C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121857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6CA381" w14:textId="2347817C" w:rsidR="00D84B05" w:rsidRPr="00D84B05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5543BE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8E56CF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5543BE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Pr="00A957A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84B0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B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E56CF">
        <w:rPr>
          <w:rFonts w:ascii="Angsana New" w:hAnsi="Angsana New" w:cs="Angsana New" w:hint="cs"/>
          <w:sz w:val="30"/>
          <w:szCs w:val="30"/>
          <w:cs/>
        </w:rPr>
        <w:t>ยน</w:t>
      </w:r>
      <w:r w:rsidRPr="00D84B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4B05">
        <w:rPr>
          <w:rFonts w:ascii="Angsana New" w:hAnsi="Angsana New" w:cs="Angsana New"/>
          <w:sz w:val="30"/>
          <w:szCs w:val="30"/>
        </w:rPr>
        <w:t>2565</w:t>
      </w:r>
    </w:p>
    <w:p w14:paraId="18946CE3" w14:textId="11220819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53040B6" w14:textId="38850099" w:rsidR="00BB102D" w:rsidRPr="001D520A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6533FDF3" w14:textId="77777777" w:rsidR="00381262" w:rsidRPr="009F3CAB" w:rsidRDefault="00381262" w:rsidP="0025478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54786" w:rsidRPr="00254786" w14:paraId="26F093ED" w14:textId="77777777" w:rsidTr="003B1C03">
        <w:trPr>
          <w:trHeight w:val="385"/>
          <w:tblHeader/>
        </w:trPr>
        <w:tc>
          <w:tcPr>
            <w:tcW w:w="4140" w:type="dxa"/>
          </w:tcPr>
          <w:p w14:paraId="1427A073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4310C0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AE67FB3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BDC9B9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3BE" w:rsidRPr="00254786" w14:paraId="2193D137" w14:textId="77777777" w:rsidTr="00234E9E">
        <w:trPr>
          <w:trHeight w:val="385"/>
        </w:trPr>
        <w:tc>
          <w:tcPr>
            <w:tcW w:w="4140" w:type="dxa"/>
          </w:tcPr>
          <w:p w14:paraId="351023DA" w14:textId="77777777" w:rsidR="005543BE" w:rsidRPr="00254786" w:rsidRDefault="005543BE" w:rsidP="005543B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3C2A80" w14:textId="60CC12B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A375534" w14:textId="7777777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C8A86" w14:textId="38823B60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CEB2054" w14:textId="7777777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4414B3" w14:textId="55F6E4CD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5DAFD3A" w14:textId="7777777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190FB" w14:textId="07909F7C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43BE" w:rsidRPr="00254786" w14:paraId="0EA094E7" w14:textId="77777777" w:rsidTr="003B1C03">
        <w:trPr>
          <w:trHeight w:val="385"/>
        </w:trPr>
        <w:tc>
          <w:tcPr>
            <w:tcW w:w="4140" w:type="dxa"/>
          </w:tcPr>
          <w:p w14:paraId="7667BD24" w14:textId="77777777" w:rsidR="005543BE" w:rsidRPr="00254786" w:rsidRDefault="005543BE" w:rsidP="005543B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00A50" w14:textId="70AAEA86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2858D5" w14:textId="7777777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4BEF0" w14:textId="16029D2F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7DFC0A" w14:textId="7777777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F968" w14:textId="3B43FDB1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7EC23B" w14:textId="7777777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E14CA" w14:textId="4F2F2BB7" w:rsidR="005543BE" w:rsidRPr="00254786" w:rsidRDefault="005543BE" w:rsidP="005543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543BE" w:rsidRPr="00254786" w14:paraId="47FF3DEE" w14:textId="77777777" w:rsidTr="003B1C03">
        <w:trPr>
          <w:trHeight w:val="399"/>
        </w:trPr>
        <w:tc>
          <w:tcPr>
            <w:tcW w:w="4140" w:type="dxa"/>
          </w:tcPr>
          <w:p w14:paraId="417D1DC9" w14:textId="77777777" w:rsidR="005543BE" w:rsidRPr="00254786" w:rsidRDefault="005543BE" w:rsidP="005543B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7EC86E0" w14:textId="77777777" w:rsidR="005543BE" w:rsidRPr="00254786" w:rsidRDefault="005543BE" w:rsidP="005543B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3BE" w:rsidRPr="00254786" w14:paraId="45559348" w14:textId="77777777" w:rsidTr="003B1C03">
        <w:trPr>
          <w:trHeight w:val="399"/>
        </w:trPr>
        <w:tc>
          <w:tcPr>
            <w:tcW w:w="4140" w:type="dxa"/>
          </w:tcPr>
          <w:p w14:paraId="25F7A55C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F825B" w14:textId="6D6E28D0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1,411,486</w:t>
            </w:r>
          </w:p>
        </w:tc>
        <w:tc>
          <w:tcPr>
            <w:tcW w:w="270" w:type="dxa"/>
          </w:tcPr>
          <w:p w14:paraId="24889EEC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45909D" w14:textId="3CD3A578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1,267,578</w:t>
            </w:r>
          </w:p>
        </w:tc>
        <w:tc>
          <w:tcPr>
            <w:tcW w:w="270" w:type="dxa"/>
          </w:tcPr>
          <w:p w14:paraId="0FC99873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A3D35" w14:textId="4023D571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1,404,542</w:t>
            </w:r>
          </w:p>
        </w:tc>
        <w:tc>
          <w:tcPr>
            <w:tcW w:w="270" w:type="dxa"/>
          </w:tcPr>
          <w:p w14:paraId="0C3AF465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E8DDF" w14:textId="5974712C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1,263,540</w:t>
            </w:r>
          </w:p>
        </w:tc>
      </w:tr>
      <w:tr w:rsidR="005543BE" w:rsidRPr="00254786" w14:paraId="2C17683F" w14:textId="77777777" w:rsidTr="003B1C03">
        <w:trPr>
          <w:trHeight w:val="399"/>
        </w:trPr>
        <w:tc>
          <w:tcPr>
            <w:tcW w:w="4140" w:type="dxa"/>
          </w:tcPr>
          <w:p w14:paraId="7F0000E0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E9BC5" w14:textId="77777777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A9AED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63F14" w14:textId="77777777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EB8F6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A6EEA" w14:textId="77777777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DCDAB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7D79C" w14:textId="77777777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3BE" w:rsidRPr="00254786" w14:paraId="0ED54C3D" w14:textId="77777777" w:rsidTr="003B1C03">
        <w:trPr>
          <w:trHeight w:val="399"/>
        </w:trPr>
        <w:tc>
          <w:tcPr>
            <w:tcW w:w="4140" w:type="dxa"/>
          </w:tcPr>
          <w:p w14:paraId="1906F3EF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8D065" w14:textId="3E5B574E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265,65</w:t>
            </w:r>
            <w:r w:rsidR="00CE7FC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EF91DA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BB25E6" w14:textId="27D81765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276,450</w:t>
            </w:r>
          </w:p>
        </w:tc>
        <w:tc>
          <w:tcPr>
            <w:tcW w:w="270" w:type="dxa"/>
          </w:tcPr>
          <w:p w14:paraId="67A9A9E4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778A6" w14:textId="0D2EFA64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262,622</w:t>
            </w:r>
          </w:p>
        </w:tc>
        <w:tc>
          <w:tcPr>
            <w:tcW w:w="270" w:type="dxa"/>
          </w:tcPr>
          <w:p w14:paraId="350C7CEE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217D6B" w14:textId="57BF4C1B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273,239</w:t>
            </w:r>
          </w:p>
        </w:tc>
      </w:tr>
      <w:tr w:rsidR="005543BE" w:rsidRPr="00254786" w14:paraId="0E6F3A28" w14:textId="77777777" w:rsidTr="003B1C03">
        <w:trPr>
          <w:trHeight w:val="399"/>
        </w:trPr>
        <w:tc>
          <w:tcPr>
            <w:tcW w:w="4140" w:type="dxa"/>
          </w:tcPr>
          <w:p w14:paraId="27DA75E3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94203" w14:textId="160FB56F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51,681</w:t>
            </w:r>
          </w:p>
        </w:tc>
        <w:tc>
          <w:tcPr>
            <w:tcW w:w="270" w:type="dxa"/>
          </w:tcPr>
          <w:p w14:paraId="49961793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33BDF" w14:textId="11A18466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  <w:tc>
          <w:tcPr>
            <w:tcW w:w="270" w:type="dxa"/>
          </w:tcPr>
          <w:p w14:paraId="62EC9FD8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D0666" w14:textId="256D25F6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51,681</w:t>
            </w:r>
          </w:p>
        </w:tc>
        <w:tc>
          <w:tcPr>
            <w:tcW w:w="270" w:type="dxa"/>
          </w:tcPr>
          <w:p w14:paraId="30AB443B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6568B8" w14:textId="49784DBD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</w:tr>
      <w:tr w:rsidR="005543BE" w:rsidRPr="00254786" w14:paraId="018B87BE" w14:textId="77777777" w:rsidTr="003B1C03">
        <w:trPr>
          <w:trHeight w:val="399"/>
        </w:trPr>
        <w:tc>
          <w:tcPr>
            <w:tcW w:w="4140" w:type="dxa"/>
          </w:tcPr>
          <w:p w14:paraId="5C16C5CE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78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F4F4B" w14:textId="7461BC39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CE7FCF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1081D9D3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E2494" w14:textId="2E939C19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481E330F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99280" w14:textId="20B410B8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CE7FCF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396205A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63ED18" w14:textId="0B1AF7F5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</w:tr>
      <w:tr w:rsidR="005543BE" w:rsidRPr="00254786" w14:paraId="3CC15441" w14:textId="77777777" w:rsidTr="003B1C03">
        <w:trPr>
          <w:trHeight w:val="399"/>
        </w:trPr>
        <w:tc>
          <w:tcPr>
            <w:tcW w:w="4140" w:type="dxa"/>
          </w:tcPr>
          <w:p w14:paraId="60E32537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9ABC" w14:textId="521575B1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129,522</w:t>
            </w:r>
          </w:p>
        </w:tc>
        <w:tc>
          <w:tcPr>
            <w:tcW w:w="270" w:type="dxa"/>
          </w:tcPr>
          <w:p w14:paraId="7597BE83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74ABD6" w14:textId="522D1934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126,645</w:t>
            </w:r>
          </w:p>
        </w:tc>
        <w:tc>
          <w:tcPr>
            <w:tcW w:w="270" w:type="dxa"/>
          </w:tcPr>
          <w:p w14:paraId="6BF12182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F603B" w14:textId="0482A5FC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129,51</w:t>
            </w:r>
            <w:r w:rsidR="00CE7F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3B6F68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2DB68E" w14:textId="3B920EA4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126,636</w:t>
            </w:r>
          </w:p>
        </w:tc>
      </w:tr>
      <w:tr w:rsidR="005543BE" w:rsidRPr="00254786" w14:paraId="1DE2E86F" w14:textId="77777777" w:rsidTr="003B1C03">
        <w:trPr>
          <w:trHeight w:val="399"/>
        </w:trPr>
        <w:tc>
          <w:tcPr>
            <w:tcW w:w="4140" w:type="dxa"/>
          </w:tcPr>
          <w:p w14:paraId="5FCA2651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CD00F" w14:textId="512CBFC0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1,867,2</w:t>
            </w:r>
            <w:r w:rsidR="00CE7F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7736B918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67D245" w14:textId="7DC65F99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1,708,041</w:t>
            </w:r>
          </w:p>
        </w:tc>
        <w:tc>
          <w:tcPr>
            <w:tcW w:w="270" w:type="dxa"/>
          </w:tcPr>
          <w:p w14:paraId="6EFA60FA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754B4" w14:textId="12B3C864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1,857,29</w:t>
            </w:r>
            <w:r w:rsidR="00CE7F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2936DD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2A7BF9" w14:textId="105CA344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1,700,783</w:t>
            </w:r>
          </w:p>
        </w:tc>
      </w:tr>
      <w:tr w:rsidR="005543BE" w:rsidRPr="00254786" w14:paraId="7DA0A68E" w14:textId="77777777" w:rsidTr="002D60BF">
        <w:trPr>
          <w:trHeight w:val="399"/>
        </w:trPr>
        <w:tc>
          <w:tcPr>
            <w:tcW w:w="4140" w:type="dxa"/>
          </w:tcPr>
          <w:p w14:paraId="24FBB029" w14:textId="77777777" w:rsidR="005543BE" w:rsidRPr="00254786" w:rsidRDefault="005543BE" w:rsidP="005543BE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A1D375" w14:textId="7BD167A0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(129,185)</w:t>
            </w:r>
          </w:p>
        </w:tc>
        <w:tc>
          <w:tcPr>
            <w:tcW w:w="270" w:type="dxa"/>
          </w:tcPr>
          <w:p w14:paraId="693A230B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5F3A47" w14:textId="6004FAE3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(150,682)</w:t>
            </w:r>
          </w:p>
        </w:tc>
        <w:tc>
          <w:tcPr>
            <w:tcW w:w="270" w:type="dxa"/>
          </w:tcPr>
          <w:p w14:paraId="3E4BBB77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9FDD" w14:textId="13C8EFDF" w:rsidR="005543BE" w:rsidRPr="00254786" w:rsidRDefault="00E30413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(129,17</w:t>
            </w:r>
            <w:r w:rsidR="00CE7F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F8E71B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C6E089" w14:textId="30A058C8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(150,673)</w:t>
            </w:r>
          </w:p>
        </w:tc>
      </w:tr>
      <w:tr w:rsidR="005543BE" w:rsidRPr="00254786" w14:paraId="7561D338" w14:textId="77777777" w:rsidTr="002D60BF">
        <w:trPr>
          <w:trHeight w:val="325"/>
        </w:trPr>
        <w:tc>
          <w:tcPr>
            <w:tcW w:w="4140" w:type="dxa"/>
          </w:tcPr>
          <w:p w14:paraId="17229E08" w14:textId="77777777" w:rsidR="005543BE" w:rsidRPr="00254786" w:rsidRDefault="005543BE" w:rsidP="005543B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61569E8" w14:textId="608FB474" w:rsidR="005543BE" w:rsidRPr="00254786" w:rsidRDefault="004C400B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1,738,093</w:t>
            </w:r>
          </w:p>
        </w:tc>
        <w:tc>
          <w:tcPr>
            <w:tcW w:w="270" w:type="dxa"/>
          </w:tcPr>
          <w:p w14:paraId="1E8CAA52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8BE" w14:textId="0B8C9876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1,557,359</w:t>
            </w:r>
          </w:p>
        </w:tc>
        <w:tc>
          <w:tcPr>
            <w:tcW w:w="270" w:type="dxa"/>
          </w:tcPr>
          <w:p w14:paraId="587DB967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E9016" w14:textId="3572AB7C" w:rsidR="005543BE" w:rsidRPr="00254786" w:rsidRDefault="004C400B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1,728,121</w:t>
            </w:r>
          </w:p>
        </w:tc>
        <w:tc>
          <w:tcPr>
            <w:tcW w:w="270" w:type="dxa"/>
          </w:tcPr>
          <w:p w14:paraId="7D2A9CDE" w14:textId="77777777" w:rsidR="005543BE" w:rsidRPr="00254786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0DAAC" w14:textId="0C4CB516" w:rsidR="005543BE" w:rsidRPr="00254786" w:rsidRDefault="005543B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1,550,110</w:t>
            </w:r>
          </w:p>
        </w:tc>
      </w:tr>
    </w:tbl>
    <w:p w14:paraId="05B9CE3D" w14:textId="73B61F36" w:rsidR="004B1F44" w:rsidRPr="006654F6" w:rsidRDefault="004B1F44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D84325" w14:textId="7F94A4E6" w:rsidR="00C81E0F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0487102F" w14:textId="4C847BAB" w:rsidR="00C81E0F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1189297D" w14:textId="77777777" w:rsidR="00C81E0F" w:rsidRPr="004B1F44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15"/>
        <w:gridCol w:w="275"/>
        <w:gridCol w:w="1087"/>
        <w:gridCol w:w="275"/>
        <w:gridCol w:w="1121"/>
        <w:gridCol w:w="258"/>
        <w:gridCol w:w="1179"/>
      </w:tblGrid>
      <w:tr w:rsidR="008E56CF" w:rsidRPr="00E741BF" w14:paraId="6407676A" w14:textId="77777777" w:rsidTr="00C4781F">
        <w:tc>
          <w:tcPr>
            <w:tcW w:w="2212" w:type="pct"/>
          </w:tcPr>
          <w:p w14:paraId="74A51F71" w14:textId="77777777" w:rsidR="008E56CF" w:rsidRPr="00E741BF" w:rsidRDefault="008E56CF" w:rsidP="008443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71" w:type="pct"/>
            <w:gridSpan w:val="3"/>
          </w:tcPr>
          <w:p w14:paraId="7DB431CD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4E77A24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3F456383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6CF" w:rsidRPr="00E741BF" w14:paraId="15B8FA60" w14:textId="77777777" w:rsidTr="00C4781F">
        <w:tc>
          <w:tcPr>
            <w:tcW w:w="2212" w:type="pct"/>
          </w:tcPr>
          <w:p w14:paraId="0B172AA6" w14:textId="3290FD5F" w:rsidR="008E56CF" w:rsidRPr="00E741BF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43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543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43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43" w:type="pct"/>
          </w:tcPr>
          <w:p w14:paraId="12CBCD51" w14:textId="05821F29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F9059F1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D75142" w14:textId="4E096E2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2554199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C23E48" w14:textId="41E89EFF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15DC36BC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C2C9766" w14:textId="6C6A999D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56CF" w:rsidRPr="00E741BF" w14:paraId="2DE15FB2" w14:textId="77777777" w:rsidTr="00C4781F">
        <w:tc>
          <w:tcPr>
            <w:tcW w:w="2212" w:type="pct"/>
          </w:tcPr>
          <w:p w14:paraId="7469F1F0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1F7385D1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6CF" w:rsidRPr="002C29BC" w14:paraId="38378F4A" w14:textId="77777777" w:rsidTr="00C4781F">
        <w:tc>
          <w:tcPr>
            <w:tcW w:w="2212" w:type="pct"/>
          </w:tcPr>
          <w:p w14:paraId="3A20EF0E" w14:textId="309564F1" w:rsidR="008E56CF" w:rsidRPr="00E741BF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23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23C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4023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3" w:type="pct"/>
          </w:tcPr>
          <w:p w14:paraId="1C7FB931" w14:textId="53392350" w:rsidR="008E56CF" w:rsidRPr="002C29BC" w:rsidRDefault="00B81BF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00B">
              <w:rPr>
                <w:rFonts w:asciiTheme="majorBidi" w:hAnsiTheme="majorBidi" w:cstheme="majorBidi"/>
                <w:sz w:val="30"/>
                <w:szCs w:val="30"/>
              </w:rPr>
              <w:t>21,497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AF03CC1" w14:textId="77777777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D579B8C" w14:textId="282B9FC5" w:rsidR="008E56CF" w:rsidRPr="002C29BC" w:rsidRDefault="002A018F" w:rsidP="004A65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4,618</w:t>
            </w:r>
          </w:p>
        </w:tc>
        <w:tc>
          <w:tcPr>
            <w:tcW w:w="147" w:type="pct"/>
          </w:tcPr>
          <w:p w14:paraId="44F6FED5" w14:textId="77777777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29B1B54" w14:textId="473C6220" w:rsidR="008E56CF" w:rsidRPr="002C29BC" w:rsidRDefault="00B81BF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11EF">
              <w:rPr>
                <w:rFonts w:asciiTheme="majorBidi" w:hAnsiTheme="majorBidi" w:cstheme="majorBidi"/>
                <w:sz w:val="30"/>
                <w:szCs w:val="30"/>
              </w:rPr>
              <w:t>21,497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23743936" w14:textId="77777777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CC3A256" w14:textId="659DDF24" w:rsidR="008E56CF" w:rsidRPr="002C29BC" w:rsidRDefault="002A018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4,618</w:t>
            </w:r>
          </w:p>
        </w:tc>
      </w:tr>
    </w:tbl>
    <w:p w14:paraId="191DDEF7" w14:textId="77777777" w:rsidR="008E56CF" w:rsidRDefault="008E56CF" w:rsidP="004B1F44">
      <w:pPr>
        <w:rPr>
          <w:rFonts w:ascii="Angsana New" w:hAnsi="Angsana New" w:cs="Angsana New"/>
          <w:sz w:val="30"/>
          <w:szCs w:val="30"/>
        </w:rPr>
      </w:pPr>
    </w:p>
    <w:p w14:paraId="60D13C4C" w14:textId="733D01CD" w:rsidR="00D762E4" w:rsidRPr="006F5A40" w:rsidRDefault="00D762E4" w:rsidP="00D84B0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630" w:right="-45" w:hanging="60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F5A40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0EF2188C" w14:textId="77777777" w:rsidR="00254786" w:rsidRPr="006654F6" w:rsidRDefault="00254786" w:rsidP="00254786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07"/>
        <w:gridCol w:w="236"/>
        <w:gridCol w:w="1107"/>
        <w:gridCol w:w="241"/>
        <w:gridCol w:w="1168"/>
        <w:gridCol w:w="280"/>
        <w:gridCol w:w="1155"/>
      </w:tblGrid>
      <w:tr w:rsidR="008D37A3" w:rsidRPr="00254786" w14:paraId="45F3610D" w14:textId="77777777" w:rsidTr="009A51F7">
        <w:trPr>
          <w:trHeight w:val="385"/>
          <w:tblHeader/>
        </w:trPr>
        <w:tc>
          <w:tcPr>
            <w:tcW w:w="4048" w:type="dxa"/>
          </w:tcPr>
          <w:p w14:paraId="589AA2D2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2B4312A8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72F81BC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0490E6D0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329" w:rsidRPr="00254786" w14:paraId="2D005A4F" w14:textId="77777777" w:rsidTr="009A51F7">
        <w:trPr>
          <w:trHeight w:val="385"/>
          <w:tblHeader/>
        </w:trPr>
        <w:tc>
          <w:tcPr>
            <w:tcW w:w="4048" w:type="dxa"/>
          </w:tcPr>
          <w:p w14:paraId="1114BA7A" w14:textId="77777777" w:rsidR="00C44329" w:rsidRPr="00254786" w:rsidRDefault="00C44329" w:rsidP="00C4432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0B5ABBE1" w14:textId="202E6F1A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2E66348" w14:textId="7777777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7B9201" w14:textId="7795978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14:paraId="5E9D09D3" w14:textId="7777777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498EDF35" w14:textId="7222C322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0915E241" w14:textId="7777777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7957D9B" w14:textId="64744E3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4329" w:rsidRPr="00254786" w14:paraId="01D3E0F6" w14:textId="77777777" w:rsidTr="009A51F7">
        <w:trPr>
          <w:trHeight w:val="385"/>
          <w:tblHeader/>
        </w:trPr>
        <w:tc>
          <w:tcPr>
            <w:tcW w:w="4048" w:type="dxa"/>
          </w:tcPr>
          <w:p w14:paraId="24DEFF00" w14:textId="77777777" w:rsidR="00C44329" w:rsidRPr="00254786" w:rsidRDefault="00C44329" w:rsidP="00C4432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AA0C5B" w14:textId="0218839D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EA8BED3" w14:textId="7777777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AD6E3B" w14:textId="5020DFB1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7A6AB581" w14:textId="7777777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AC22187" w14:textId="5E4BC8B6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48D2810" w14:textId="77777777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646B67F" w14:textId="25388921" w:rsidR="00C44329" w:rsidRPr="00254786" w:rsidRDefault="00C44329" w:rsidP="00C443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44329" w:rsidRPr="00254786" w14:paraId="21FC0D56" w14:textId="77777777" w:rsidTr="009A51F7">
        <w:trPr>
          <w:trHeight w:val="399"/>
          <w:tblHeader/>
        </w:trPr>
        <w:tc>
          <w:tcPr>
            <w:tcW w:w="4048" w:type="dxa"/>
          </w:tcPr>
          <w:p w14:paraId="3869E109" w14:textId="77777777" w:rsidR="00C44329" w:rsidRPr="00254786" w:rsidRDefault="00C44329" w:rsidP="00C4432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4" w:type="dxa"/>
            <w:gridSpan w:val="7"/>
            <w:hideMark/>
          </w:tcPr>
          <w:p w14:paraId="5CF0EE8A" w14:textId="77777777" w:rsidR="00C44329" w:rsidRPr="00254786" w:rsidRDefault="00C44329" w:rsidP="00C4432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1F7" w:rsidRPr="00254786" w14:paraId="20EA5D82" w14:textId="77777777" w:rsidTr="009A51F7">
        <w:trPr>
          <w:trHeight w:val="399"/>
        </w:trPr>
        <w:tc>
          <w:tcPr>
            <w:tcW w:w="4048" w:type="dxa"/>
          </w:tcPr>
          <w:p w14:paraId="5D98509E" w14:textId="77777777" w:rsidR="009A51F7" w:rsidRPr="00254786" w:rsidRDefault="009A51F7" w:rsidP="009A51F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2DAF309" w14:textId="7CC09F27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1,939,346</w:t>
            </w:r>
          </w:p>
        </w:tc>
        <w:tc>
          <w:tcPr>
            <w:tcW w:w="236" w:type="dxa"/>
          </w:tcPr>
          <w:p w14:paraId="24AA4CA1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44A8459" w14:textId="70C265C8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  <w:tc>
          <w:tcPr>
            <w:tcW w:w="241" w:type="dxa"/>
          </w:tcPr>
          <w:p w14:paraId="29C41C3B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7BCB5D" w14:textId="46D9387A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1,939,346</w:t>
            </w:r>
          </w:p>
        </w:tc>
        <w:tc>
          <w:tcPr>
            <w:tcW w:w="280" w:type="dxa"/>
          </w:tcPr>
          <w:p w14:paraId="1F359703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5EF1AF7" w14:textId="5C401F72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</w:tr>
      <w:tr w:rsidR="009A51F7" w:rsidRPr="00254786" w14:paraId="17E939AB" w14:textId="77777777" w:rsidTr="009A51F7">
        <w:trPr>
          <w:trHeight w:val="399"/>
        </w:trPr>
        <w:tc>
          <w:tcPr>
            <w:tcW w:w="4048" w:type="dxa"/>
          </w:tcPr>
          <w:p w14:paraId="5A120DA8" w14:textId="77777777" w:rsidR="009A51F7" w:rsidRPr="00254786" w:rsidRDefault="009A51F7" w:rsidP="009A51F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BB31F2A" w14:textId="5C52B309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7,147</w:t>
            </w:r>
          </w:p>
        </w:tc>
        <w:tc>
          <w:tcPr>
            <w:tcW w:w="236" w:type="dxa"/>
          </w:tcPr>
          <w:p w14:paraId="01BF7D88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A3F7F3B" w14:textId="5666C814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41" w:type="dxa"/>
          </w:tcPr>
          <w:p w14:paraId="6100D672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2FC65A" w14:textId="5C72BBA2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7,147</w:t>
            </w:r>
          </w:p>
        </w:tc>
        <w:tc>
          <w:tcPr>
            <w:tcW w:w="280" w:type="dxa"/>
          </w:tcPr>
          <w:p w14:paraId="5BD95CF6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CD0235B" w14:textId="1046B6F8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</w:tr>
      <w:tr w:rsidR="009A51F7" w:rsidRPr="00254786" w14:paraId="132F8304" w14:textId="77777777" w:rsidTr="009A51F7">
        <w:trPr>
          <w:trHeight w:val="399"/>
        </w:trPr>
        <w:tc>
          <w:tcPr>
            <w:tcW w:w="4048" w:type="dxa"/>
          </w:tcPr>
          <w:p w14:paraId="69562644" w14:textId="77777777" w:rsidR="009A51F7" w:rsidRPr="00254786" w:rsidRDefault="009A51F7" w:rsidP="009A51F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ACD0EB5" w14:textId="60A1FA29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5,547</w:t>
            </w:r>
          </w:p>
        </w:tc>
        <w:tc>
          <w:tcPr>
            <w:tcW w:w="236" w:type="dxa"/>
          </w:tcPr>
          <w:p w14:paraId="77B9FEE1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57408BB" w14:textId="463FBC25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41" w:type="dxa"/>
          </w:tcPr>
          <w:p w14:paraId="3F7FC5AD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3CF4C3A" w14:textId="4AF1FAAD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5,547</w:t>
            </w:r>
          </w:p>
        </w:tc>
        <w:tc>
          <w:tcPr>
            <w:tcW w:w="280" w:type="dxa"/>
          </w:tcPr>
          <w:p w14:paraId="62AC0065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B980CC9" w14:textId="6992BFF9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</w:tr>
      <w:tr w:rsidR="009A51F7" w:rsidRPr="00254786" w14:paraId="4D44BCB3" w14:textId="77777777" w:rsidTr="009A51F7">
        <w:trPr>
          <w:trHeight w:val="399"/>
        </w:trPr>
        <w:tc>
          <w:tcPr>
            <w:tcW w:w="4048" w:type="dxa"/>
          </w:tcPr>
          <w:p w14:paraId="20C1FE02" w14:textId="77777777" w:rsidR="009A51F7" w:rsidRPr="00254786" w:rsidRDefault="009A51F7" w:rsidP="009A51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2AB1" w14:textId="0B90DBF4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1,952,040</w:t>
            </w:r>
          </w:p>
        </w:tc>
        <w:tc>
          <w:tcPr>
            <w:tcW w:w="236" w:type="dxa"/>
          </w:tcPr>
          <w:p w14:paraId="74EFA5CF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8B8EA6A" w14:textId="26F0F971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  <w:tc>
          <w:tcPr>
            <w:tcW w:w="241" w:type="dxa"/>
          </w:tcPr>
          <w:p w14:paraId="5905B3DB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C01C" w14:textId="3FCB4B9B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1,952,040</w:t>
            </w:r>
          </w:p>
        </w:tc>
        <w:tc>
          <w:tcPr>
            <w:tcW w:w="280" w:type="dxa"/>
          </w:tcPr>
          <w:p w14:paraId="6BC3CD0F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19E9EF3" w14:textId="2DB3CCA8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</w:tr>
      <w:tr w:rsidR="009A51F7" w:rsidRPr="00254786" w14:paraId="28D8A489" w14:textId="77777777" w:rsidTr="009A51F7">
        <w:trPr>
          <w:trHeight w:val="399"/>
        </w:trPr>
        <w:tc>
          <w:tcPr>
            <w:tcW w:w="4048" w:type="dxa"/>
          </w:tcPr>
          <w:p w14:paraId="6107F27F" w14:textId="387A0A62" w:rsidR="009A51F7" w:rsidRPr="00254786" w:rsidRDefault="009A51F7" w:rsidP="009A51F7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54786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ปรับ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079" w14:textId="04EA4619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(168,387)</w:t>
            </w:r>
          </w:p>
        </w:tc>
        <w:tc>
          <w:tcPr>
            <w:tcW w:w="236" w:type="dxa"/>
          </w:tcPr>
          <w:p w14:paraId="6465E6B3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4504B94" w14:textId="1E273A23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  <w:tc>
          <w:tcPr>
            <w:tcW w:w="241" w:type="dxa"/>
          </w:tcPr>
          <w:p w14:paraId="07702B7C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E8CB" w14:textId="74846614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(168,387)</w:t>
            </w:r>
          </w:p>
        </w:tc>
        <w:tc>
          <w:tcPr>
            <w:tcW w:w="280" w:type="dxa"/>
          </w:tcPr>
          <w:p w14:paraId="562FAF27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E5F4B4C" w14:textId="70FFD2CD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</w:tr>
      <w:tr w:rsidR="009A51F7" w:rsidRPr="00254786" w14:paraId="68DE1A50" w14:textId="77777777" w:rsidTr="009A51F7">
        <w:trPr>
          <w:trHeight w:val="399"/>
        </w:trPr>
        <w:tc>
          <w:tcPr>
            <w:tcW w:w="4048" w:type="dxa"/>
          </w:tcPr>
          <w:p w14:paraId="1A2CF46A" w14:textId="77777777" w:rsidR="009A51F7" w:rsidRPr="00254786" w:rsidRDefault="009A51F7" w:rsidP="009A51F7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2F21B" w14:textId="6C67E0CE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1,783,653</w:t>
            </w:r>
          </w:p>
        </w:tc>
        <w:tc>
          <w:tcPr>
            <w:tcW w:w="236" w:type="dxa"/>
          </w:tcPr>
          <w:p w14:paraId="03BEE468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D2127" w14:textId="07370E88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  <w:tc>
          <w:tcPr>
            <w:tcW w:w="241" w:type="dxa"/>
          </w:tcPr>
          <w:p w14:paraId="22FDB7ED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C201" w14:textId="21393250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1,783,653</w:t>
            </w:r>
          </w:p>
        </w:tc>
        <w:tc>
          <w:tcPr>
            <w:tcW w:w="280" w:type="dxa"/>
          </w:tcPr>
          <w:p w14:paraId="7870A86E" w14:textId="77777777" w:rsidR="009A51F7" w:rsidRPr="00254786" w:rsidRDefault="009A51F7" w:rsidP="009A5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A7EC5" w14:textId="3AE5881D" w:rsidR="009A51F7" w:rsidRPr="00254786" w:rsidRDefault="009A51F7" w:rsidP="009A5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</w:tr>
    </w:tbl>
    <w:p w14:paraId="2DCE6262" w14:textId="651B86D4" w:rsidR="00254786" w:rsidRDefault="00254786" w:rsidP="00E53DF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115"/>
        <w:gridCol w:w="236"/>
        <w:gridCol w:w="1108"/>
        <w:gridCol w:w="241"/>
        <w:gridCol w:w="1152"/>
        <w:gridCol w:w="280"/>
        <w:gridCol w:w="1142"/>
      </w:tblGrid>
      <w:tr w:rsidR="00C4781F" w:rsidRPr="00A245D0" w14:paraId="1B86C3E7" w14:textId="77777777" w:rsidTr="00C4781F">
        <w:trPr>
          <w:trHeight w:val="399"/>
        </w:trPr>
        <w:tc>
          <w:tcPr>
            <w:tcW w:w="4059" w:type="dxa"/>
          </w:tcPr>
          <w:p w14:paraId="4B104052" w14:textId="77777777" w:rsidR="00C4781F" w:rsidRDefault="00C4781F" w:rsidP="008443D5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49806FC4" w14:textId="77777777" w:rsidR="00C4781F" w:rsidRPr="00A245D0" w:rsidRDefault="00C4781F" w:rsidP="008443D5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17DEA593" w14:textId="77777777" w:rsidR="00C4781F" w:rsidRPr="00A245D0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382B698" w14:textId="77777777" w:rsidR="00C4781F" w:rsidRPr="00A245D0" w:rsidRDefault="00C4781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58A3B5EA" w14:textId="77777777" w:rsidR="00C4781F" w:rsidRPr="00A245D0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81F" w:rsidRPr="00A245D0" w14:paraId="51D7BD08" w14:textId="77777777" w:rsidTr="00C4781F">
        <w:trPr>
          <w:trHeight w:val="399"/>
        </w:trPr>
        <w:tc>
          <w:tcPr>
            <w:tcW w:w="4059" w:type="dxa"/>
          </w:tcPr>
          <w:p w14:paraId="1C162BFE" w14:textId="26472C60" w:rsidR="00C4781F" w:rsidRPr="00A245D0" w:rsidRDefault="00C4781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5" w:type="dxa"/>
            <w:shd w:val="clear" w:color="auto" w:fill="auto"/>
          </w:tcPr>
          <w:p w14:paraId="089BAFEE" w14:textId="6360FF27" w:rsidR="00C4781F" w:rsidRPr="00A245D0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B8F74E" w14:textId="77777777" w:rsidR="00C4781F" w:rsidRPr="00A245D0" w:rsidRDefault="00C4781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F44DDD" w14:textId="1FC83032" w:rsidR="00C4781F" w:rsidRPr="00A245D0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505C1204" w14:textId="77777777" w:rsidR="00C4781F" w:rsidRPr="00A245D0" w:rsidRDefault="00C4781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72C11AB" w14:textId="04D9CEA7" w:rsidR="00C4781F" w:rsidRPr="00A245D0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70AED4BD" w14:textId="77777777" w:rsidR="00C4781F" w:rsidRPr="00A245D0" w:rsidRDefault="00C4781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E244E2B" w14:textId="603684B5" w:rsidR="00C4781F" w:rsidRPr="00A245D0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4781F" w:rsidRPr="000B294D" w14:paraId="37978207" w14:textId="77777777" w:rsidTr="00C4781F">
        <w:trPr>
          <w:trHeight w:val="399"/>
        </w:trPr>
        <w:tc>
          <w:tcPr>
            <w:tcW w:w="4059" w:type="dxa"/>
          </w:tcPr>
          <w:p w14:paraId="5C7BCE05" w14:textId="77777777" w:rsidR="00C4781F" w:rsidRPr="00E741BF" w:rsidRDefault="00C4781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4" w:type="dxa"/>
            <w:gridSpan w:val="7"/>
            <w:shd w:val="clear" w:color="auto" w:fill="auto"/>
          </w:tcPr>
          <w:p w14:paraId="2DC3476A" w14:textId="77777777" w:rsidR="00C4781F" w:rsidRPr="000B294D" w:rsidRDefault="00C4781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81F" w:rsidRPr="000B294D" w14:paraId="16F25A10" w14:textId="77777777" w:rsidTr="00C4781F">
        <w:trPr>
          <w:trHeight w:val="399"/>
        </w:trPr>
        <w:tc>
          <w:tcPr>
            <w:tcW w:w="4059" w:type="dxa"/>
          </w:tcPr>
          <w:p w14:paraId="4A641C30" w14:textId="77777777" w:rsidR="00C4781F" w:rsidRPr="00A245D0" w:rsidRDefault="00C4781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E1129F2" w14:textId="29DCA708" w:rsidR="00C4781F" w:rsidRPr="000B294D" w:rsidRDefault="009A51F7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7,964,648</w:t>
            </w:r>
          </w:p>
        </w:tc>
        <w:tc>
          <w:tcPr>
            <w:tcW w:w="236" w:type="dxa"/>
          </w:tcPr>
          <w:p w14:paraId="1382E23D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F2DEFEA" w14:textId="657781DC" w:rsidR="00C4781F" w:rsidRPr="000B294D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10,001,932</w:t>
            </w:r>
          </w:p>
        </w:tc>
        <w:tc>
          <w:tcPr>
            <w:tcW w:w="241" w:type="dxa"/>
          </w:tcPr>
          <w:p w14:paraId="4059AEDD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6195E" w14:textId="2020843F" w:rsidR="00C4781F" w:rsidRPr="000B294D" w:rsidRDefault="009A51F7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8,077,817</w:t>
            </w:r>
          </w:p>
        </w:tc>
        <w:tc>
          <w:tcPr>
            <w:tcW w:w="280" w:type="dxa"/>
          </w:tcPr>
          <w:p w14:paraId="5858171E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67BD049" w14:textId="5A6B4C7D" w:rsidR="00C4781F" w:rsidRPr="000B294D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10,318,488</w:t>
            </w:r>
          </w:p>
        </w:tc>
      </w:tr>
      <w:tr w:rsidR="00C4781F" w:rsidRPr="00A245D0" w14:paraId="1FA24A8C" w14:textId="77777777" w:rsidTr="00C4781F">
        <w:trPr>
          <w:trHeight w:val="399"/>
        </w:trPr>
        <w:tc>
          <w:tcPr>
            <w:tcW w:w="4059" w:type="dxa"/>
          </w:tcPr>
          <w:p w14:paraId="6A75CD9C" w14:textId="77777777" w:rsidR="00C4781F" w:rsidRPr="00A245D0" w:rsidRDefault="00C4781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proofErr w:type="gramStart"/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(</w:t>
            </w:r>
            <w:proofErr w:type="gramEnd"/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กลับรายการ) การปรับลดมูลค่าเป็น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C239E96" w14:textId="77777777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7BA54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B04208D" w14:textId="77777777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619A9D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54743" w14:textId="77777777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53BA119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B9FE1B2" w14:textId="77777777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81F" w:rsidRPr="00A245D0" w14:paraId="0CB9FC33" w14:textId="77777777" w:rsidTr="00C4781F">
        <w:trPr>
          <w:trHeight w:val="399"/>
        </w:trPr>
        <w:tc>
          <w:tcPr>
            <w:tcW w:w="4059" w:type="dxa"/>
          </w:tcPr>
          <w:p w14:paraId="3012B161" w14:textId="77777777" w:rsidR="00C4781F" w:rsidRPr="00A245D0" w:rsidRDefault="00C4781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C82F" w14:textId="296CBCE8" w:rsidR="00C4781F" w:rsidRPr="00A245D0" w:rsidRDefault="008D45F1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153,937</w:t>
            </w:r>
          </w:p>
        </w:tc>
        <w:tc>
          <w:tcPr>
            <w:tcW w:w="236" w:type="dxa"/>
          </w:tcPr>
          <w:p w14:paraId="74A566B2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861C0A4" w14:textId="04FF16F4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(905)</w:t>
            </w:r>
          </w:p>
        </w:tc>
        <w:tc>
          <w:tcPr>
            <w:tcW w:w="241" w:type="dxa"/>
          </w:tcPr>
          <w:p w14:paraId="2927FE5D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604C2" w14:textId="2147B8BB" w:rsidR="00C4781F" w:rsidRPr="00A245D0" w:rsidRDefault="00C1575C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153,937</w:t>
            </w:r>
          </w:p>
        </w:tc>
        <w:tc>
          <w:tcPr>
            <w:tcW w:w="280" w:type="dxa"/>
          </w:tcPr>
          <w:p w14:paraId="4501718D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36DF76D" w14:textId="2B3AD345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(905)</w:t>
            </w:r>
          </w:p>
        </w:tc>
      </w:tr>
      <w:tr w:rsidR="00C4781F" w:rsidRPr="00A245D0" w14:paraId="13A9BAB2" w14:textId="77777777" w:rsidTr="00C4781F">
        <w:trPr>
          <w:trHeight w:val="399"/>
        </w:trPr>
        <w:tc>
          <w:tcPr>
            <w:tcW w:w="4059" w:type="dxa"/>
          </w:tcPr>
          <w:p w14:paraId="560CDDB5" w14:textId="77777777" w:rsidR="00C4781F" w:rsidRPr="00A245D0" w:rsidRDefault="00C4781F" w:rsidP="008E56CF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C8FD8" w14:textId="56206BF5" w:rsidR="00C4781F" w:rsidRPr="00A245D0" w:rsidRDefault="009A51F7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8,118,585</w:t>
            </w:r>
          </w:p>
        </w:tc>
        <w:tc>
          <w:tcPr>
            <w:tcW w:w="236" w:type="dxa"/>
          </w:tcPr>
          <w:p w14:paraId="7A572696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02F84" w14:textId="0E6D5FAA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10,001,027</w:t>
            </w:r>
          </w:p>
        </w:tc>
        <w:tc>
          <w:tcPr>
            <w:tcW w:w="241" w:type="dxa"/>
          </w:tcPr>
          <w:p w14:paraId="76DBD1DC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EEF50" w14:textId="286FC5A7" w:rsidR="00C4781F" w:rsidRPr="009A612B" w:rsidRDefault="009A51F7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8,231,754</w:t>
            </w:r>
          </w:p>
        </w:tc>
        <w:tc>
          <w:tcPr>
            <w:tcW w:w="280" w:type="dxa"/>
          </w:tcPr>
          <w:p w14:paraId="59FFBCC8" w14:textId="77777777" w:rsidR="00C4781F" w:rsidRPr="00A245D0" w:rsidRDefault="00C4781F" w:rsidP="00C4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A3400" w14:textId="4BFD34BC" w:rsidR="00C4781F" w:rsidRPr="00A245D0" w:rsidRDefault="00C4781F" w:rsidP="00C4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10,317,583</w:t>
            </w:r>
          </w:p>
        </w:tc>
      </w:tr>
    </w:tbl>
    <w:p w14:paraId="4CAD7EAC" w14:textId="77777777" w:rsidR="00D762E4" w:rsidRPr="004C752B" w:rsidRDefault="00D762E4" w:rsidP="001E641E">
      <w:pPr>
        <w:ind w:left="540"/>
        <w:rPr>
          <w:rFonts w:ascii="Angsana New" w:hAnsi="Angsana New" w:cs="Angsana New"/>
          <w:sz w:val="30"/>
          <w:szCs w:val="30"/>
          <w:lang w:val="en-GB"/>
        </w:rPr>
      </w:pPr>
    </w:p>
    <w:p w14:paraId="1CF529CF" w14:textId="0E28AAF8" w:rsidR="00D762E4" w:rsidRDefault="001E641E" w:rsidP="005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654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E56CF">
        <w:rPr>
          <w:rFonts w:ascii="Angsana New" w:hAnsi="Angsana New" w:cs="Angsana New" w:hint="cs"/>
          <w:sz w:val="30"/>
          <w:szCs w:val="30"/>
          <w:cs/>
        </w:rPr>
        <w:t>ยน</w:t>
      </w:r>
      <w:r w:rsidR="008E56CF">
        <w:rPr>
          <w:rFonts w:ascii="Angsana New" w:hAnsi="Angsana New" w:cs="Angsana New"/>
          <w:sz w:val="30"/>
          <w:szCs w:val="30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sz w:val="30"/>
          <w:szCs w:val="30"/>
          <w:lang w:val="en-GB"/>
        </w:rPr>
        <w:t>5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8D45F1" w:rsidRPr="00A661DE">
        <w:rPr>
          <w:rFonts w:ascii="Angsana New" w:hAnsi="Angsana New" w:cs="Angsana New"/>
          <w:sz w:val="30"/>
          <w:szCs w:val="30"/>
          <w:lang w:val="en-GB"/>
        </w:rPr>
        <w:t>1,529</w:t>
      </w:r>
      <w:r w:rsidR="00A661DE" w:rsidRPr="00A661DE">
        <w:rPr>
          <w:rFonts w:ascii="Angsana New" w:hAnsi="Angsana New" w:cs="Angsana New"/>
          <w:sz w:val="30"/>
          <w:szCs w:val="30"/>
          <w:lang w:val="en-GB"/>
        </w:rPr>
        <w:t>.</w:t>
      </w:r>
      <w:r w:rsidR="00A661DE">
        <w:rPr>
          <w:rFonts w:ascii="Angsana New" w:hAnsi="Angsana New" w:cs="Angsana New"/>
          <w:sz w:val="30"/>
          <w:szCs w:val="30"/>
          <w:lang w:val="en-GB"/>
        </w:rPr>
        <w:t>0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i/>
          <w:iCs/>
          <w:sz w:val="30"/>
          <w:szCs w:val="30"/>
          <w:lang w:val="en-GB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683.</w:t>
      </w:r>
      <w:r w:rsidR="008833B6">
        <w:rPr>
          <w:rFonts w:ascii="Angsana New" w:hAnsi="Angsana New" w:cs="Angsana New"/>
          <w:i/>
          <w:iCs/>
          <w:sz w:val="30"/>
          <w:szCs w:val="30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โดยมีอัตราดอกเบี้ยร้อยล</w:t>
      </w:r>
      <w:r w:rsidRPr="000903B4">
        <w:rPr>
          <w:rFonts w:ascii="Angsana New" w:hAnsi="Angsana New" w:cs="Angsana New"/>
          <w:sz w:val="30"/>
          <w:szCs w:val="30"/>
          <w:cs/>
          <w:lang w:val="en-GB"/>
        </w:rPr>
        <w:t xml:space="preserve">ะ </w:t>
      </w:r>
      <w:r w:rsidR="008D45F1">
        <w:rPr>
          <w:rFonts w:ascii="Angsana New" w:hAnsi="Angsana New" w:cs="Angsana New"/>
          <w:sz w:val="30"/>
          <w:szCs w:val="30"/>
          <w:lang w:val="en-GB"/>
        </w:rPr>
        <w:t>1.3</w:t>
      </w:r>
      <w:r w:rsidRPr="000903B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71E1B" w:rsidRPr="000903B4">
        <w:rPr>
          <w:rFonts w:ascii="Angsana New" w:hAnsi="Angsana New" w:cs="Angsana New" w:hint="cs"/>
          <w:sz w:val="30"/>
          <w:szCs w:val="30"/>
          <w:cs/>
          <w:lang w:val="en-GB"/>
        </w:rPr>
        <w:t>ถึง ร้อยละ</w:t>
      </w:r>
      <w:r w:rsidRPr="000903B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8D45F1">
        <w:rPr>
          <w:rFonts w:ascii="Angsana New" w:hAnsi="Angsana New" w:cs="Angsana New"/>
          <w:sz w:val="30"/>
          <w:szCs w:val="30"/>
          <w:lang w:val="en-GB"/>
        </w:rPr>
        <w:t>5.8</w:t>
      </w:r>
      <w:r w:rsidR="00F2674B" w:rsidRPr="000903B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2674B" w:rsidRPr="000903B4">
        <w:rPr>
          <w:rFonts w:ascii="Angsana New" w:hAnsi="Angsana New" w:cs="Angsana New" w:hint="cs"/>
          <w:sz w:val="30"/>
          <w:szCs w:val="30"/>
          <w:cs/>
          <w:lang w:val="en-GB"/>
        </w:rPr>
        <w:t>ต่อปี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(31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i/>
          <w:iCs/>
          <w:sz w:val="30"/>
          <w:szCs w:val="30"/>
          <w:lang w:val="en-GB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ร้อยละ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0.5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ถึงร้อยละ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2.5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>
        <w:rPr>
          <w:rFonts w:ascii="Angsana New" w:hAnsi="Angsana New" w:cs="Angsana New" w:hint="cs"/>
          <w:sz w:val="30"/>
          <w:szCs w:val="30"/>
          <w:cs/>
          <w:lang w:val="en-GB"/>
        </w:rPr>
        <w:t>์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จนกว่าจะมีการจ่ายชำระเจ้าหนี้ทรัสต์รีซีทให้แก่ธนาคารพาณิชย์</w:t>
      </w:r>
      <w:r w:rsidR="00D762E4">
        <w:rPr>
          <w:rFonts w:ascii="Angsana New" w:hAnsi="Angsana New" w:cs="Angsana New"/>
          <w:sz w:val="30"/>
          <w:szCs w:val="30"/>
        </w:rPr>
        <w:br w:type="page"/>
      </w:r>
    </w:p>
    <w:p w14:paraId="19C4EB4E" w14:textId="77777777" w:rsidR="00B30C51" w:rsidRPr="001D520A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B30C51" w:rsidRPr="001D520A" w:rsidSect="00004F29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4D0953CD" w14:textId="3C9E4F83" w:rsidR="00804175" w:rsidRDefault="00D75CE8" w:rsidP="009B7D4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A2A3A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เงินลงทุนในบริษัทร่วม</w:t>
      </w:r>
      <w:r w:rsidR="00804175" w:rsidRPr="004A2A3A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14:paraId="205D31CE" w14:textId="77777777" w:rsidR="00B061DA" w:rsidRPr="006654F6" w:rsidRDefault="00B061DA" w:rsidP="00B061DA">
      <w:pPr>
        <w:rPr>
          <w:rFonts w:ascii="Angsana New" w:hAnsi="Angsana New" w:cs="Angsana New"/>
          <w:sz w:val="30"/>
          <w:szCs w:val="30"/>
        </w:rPr>
      </w:pPr>
    </w:p>
    <w:tbl>
      <w:tblPr>
        <w:tblW w:w="145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619"/>
        <w:gridCol w:w="1076"/>
        <w:gridCol w:w="180"/>
        <w:gridCol w:w="903"/>
        <w:gridCol w:w="269"/>
        <w:gridCol w:w="1173"/>
        <w:gridCol w:w="178"/>
        <w:gridCol w:w="1087"/>
        <w:gridCol w:w="182"/>
        <w:gridCol w:w="893"/>
        <w:gridCol w:w="180"/>
        <w:gridCol w:w="900"/>
        <w:gridCol w:w="182"/>
        <w:gridCol w:w="898"/>
        <w:gridCol w:w="183"/>
        <w:gridCol w:w="897"/>
        <w:gridCol w:w="184"/>
        <w:gridCol w:w="991"/>
        <w:gridCol w:w="180"/>
        <w:gridCol w:w="910"/>
      </w:tblGrid>
      <w:tr w:rsidR="00CF4903" w14:paraId="7C3E5891" w14:textId="77777777" w:rsidTr="00915782">
        <w:trPr>
          <w:cantSplit/>
          <w:trHeight w:val="20"/>
          <w:tblHeader/>
        </w:trPr>
        <w:tc>
          <w:tcPr>
            <w:tcW w:w="5572" w:type="dxa"/>
            <w:gridSpan w:val="6"/>
          </w:tcPr>
          <w:p w14:paraId="15692F79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7F4EFE2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479567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398" w:type="dxa"/>
            <w:gridSpan w:val="11"/>
            <w:hideMark/>
          </w:tcPr>
          <w:p w14:paraId="0DF7F352" w14:textId="77777777" w:rsidR="00CF4903" w:rsidRPr="001B107D" w:rsidRDefault="00CF4903" w:rsidP="000D26B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F4903" w14:paraId="37712C2A" w14:textId="77777777" w:rsidTr="00915782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7ED8B353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19" w:type="dxa"/>
          </w:tcPr>
          <w:p w14:paraId="5A6472B5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A9177D3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2159" w:type="dxa"/>
            <w:gridSpan w:val="3"/>
            <w:hideMark/>
          </w:tcPr>
          <w:p w14:paraId="19AEACFA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5D2EA5B2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69" w:type="dxa"/>
          </w:tcPr>
          <w:p w14:paraId="61978450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0CBBEB6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20435977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2CBEBCB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3" w:type="dxa"/>
            <w:gridSpan w:val="3"/>
            <w:vAlign w:val="bottom"/>
            <w:hideMark/>
          </w:tcPr>
          <w:p w14:paraId="7421A21C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2" w:type="dxa"/>
          </w:tcPr>
          <w:p w14:paraId="4955046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D97DE54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4" w:type="dxa"/>
          </w:tcPr>
          <w:p w14:paraId="26392BB6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2081" w:type="dxa"/>
            <w:gridSpan w:val="3"/>
            <w:vAlign w:val="bottom"/>
            <w:hideMark/>
          </w:tcPr>
          <w:p w14:paraId="7A4EADDF" w14:textId="77777777" w:rsidR="00CF4903" w:rsidRPr="001B107D" w:rsidRDefault="00CF4903" w:rsidP="000D26B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</w:tr>
      <w:tr w:rsidR="004A654F" w14:paraId="48CD397E" w14:textId="77777777" w:rsidTr="00915782">
        <w:trPr>
          <w:cantSplit/>
          <w:trHeight w:val="20"/>
          <w:tblHeader/>
        </w:trPr>
        <w:tc>
          <w:tcPr>
            <w:tcW w:w="1525" w:type="dxa"/>
          </w:tcPr>
          <w:p w14:paraId="0BB80D52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2EE3AFE6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</w:tcPr>
          <w:p w14:paraId="6FDFCB5D" w14:textId="0382BB00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789B38E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</w:tcPr>
          <w:p w14:paraId="78BA49B1" w14:textId="0397AD3E" w:rsidR="004A654F" w:rsidRPr="001B107D" w:rsidRDefault="00012659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 w:rsidR="004A654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269" w:type="dxa"/>
          </w:tcPr>
          <w:p w14:paraId="1DA9F5ED" w14:textId="77777777" w:rsidR="004A654F" w:rsidRPr="001B107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</w:tcPr>
          <w:p w14:paraId="1C4C4ADC" w14:textId="327AF491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5E09185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</w:tcPr>
          <w:p w14:paraId="033B6C9E" w14:textId="36D81240" w:rsidR="004A654F" w:rsidRPr="001B107D" w:rsidRDefault="00012659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="004A654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2" w:type="dxa"/>
          </w:tcPr>
          <w:p w14:paraId="19C29FF3" w14:textId="77777777" w:rsidR="004A654F" w:rsidRPr="001B107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</w:tcPr>
          <w:p w14:paraId="5A7EE9BF" w14:textId="41F10F1A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51DA2545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38D49C96" w14:textId="66A28A06" w:rsidR="004A654F" w:rsidRPr="001B107D" w:rsidRDefault="00012659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 w:rsidR="004A654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4F87FC22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2EE095CB" w14:textId="606A965E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78DF66BB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</w:tcPr>
          <w:p w14:paraId="2D7519E8" w14:textId="108CB03D" w:rsidR="004A654F" w:rsidRPr="001B107D" w:rsidRDefault="00012659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 w:rsidR="004A654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06FAA6F" w14:textId="77777777" w:rsidR="004A654F" w:rsidRPr="001B107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1" w:type="dxa"/>
            <w:vAlign w:val="center"/>
          </w:tcPr>
          <w:p w14:paraId="56EA0CEF" w14:textId="3F73AC67" w:rsidR="004A654F" w:rsidRPr="001B107D" w:rsidRDefault="004A654F" w:rsidP="004A65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BFF17E5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</w:tcPr>
          <w:p w14:paraId="3444A726" w14:textId="65221BE9" w:rsidR="004A654F" w:rsidRPr="001B107D" w:rsidRDefault="00012659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 w:rsidR="004A654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</w:tr>
      <w:tr w:rsidR="004A654F" w14:paraId="7623F560" w14:textId="77777777" w:rsidTr="00915782">
        <w:trPr>
          <w:cantSplit/>
          <w:trHeight w:val="20"/>
          <w:tblHeader/>
        </w:trPr>
        <w:tc>
          <w:tcPr>
            <w:tcW w:w="1525" w:type="dxa"/>
          </w:tcPr>
          <w:p w14:paraId="042364B4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5CDAFD45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6" w:type="dxa"/>
            <w:vAlign w:val="center"/>
            <w:hideMark/>
          </w:tcPr>
          <w:p w14:paraId="58331C87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BDA466D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3FCCA634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269" w:type="dxa"/>
          </w:tcPr>
          <w:p w14:paraId="2910F43B" w14:textId="77777777" w:rsidR="004A654F" w:rsidRPr="001B107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  <w:hideMark/>
          </w:tcPr>
          <w:p w14:paraId="0A763F06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755C7682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  <w:hideMark/>
          </w:tcPr>
          <w:p w14:paraId="773B554E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2" w:type="dxa"/>
          </w:tcPr>
          <w:p w14:paraId="3A4489BF" w14:textId="77777777" w:rsidR="004A654F" w:rsidRPr="001B107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  <w:hideMark/>
          </w:tcPr>
          <w:p w14:paraId="72653A54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07B8F78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0F3BB840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2" w:type="dxa"/>
          </w:tcPr>
          <w:p w14:paraId="011837EF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192686A5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760831F8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  <w:hideMark/>
          </w:tcPr>
          <w:p w14:paraId="3371EE1E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4" w:type="dxa"/>
          </w:tcPr>
          <w:p w14:paraId="34C8D03D" w14:textId="77777777" w:rsidR="004A654F" w:rsidRPr="001B107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16E977C0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15A3AE16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  <w:hideMark/>
          </w:tcPr>
          <w:p w14:paraId="435A3159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</w:tr>
      <w:tr w:rsidR="004A654F" w14:paraId="17BA2038" w14:textId="77777777" w:rsidTr="00915782">
        <w:trPr>
          <w:cantSplit/>
          <w:trHeight w:val="20"/>
          <w:tblHeader/>
        </w:trPr>
        <w:tc>
          <w:tcPr>
            <w:tcW w:w="1525" w:type="dxa"/>
          </w:tcPr>
          <w:p w14:paraId="5C89601B" w14:textId="77777777" w:rsidR="004A654F" w:rsidRPr="00A63BFA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1D38CBF2" w14:textId="77777777" w:rsidR="004A654F" w:rsidRPr="00A63BFA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26F4B81D" w14:textId="77777777" w:rsidR="004A654F" w:rsidRPr="001B70A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" w:type="dxa"/>
          </w:tcPr>
          <w:p w14:paraId="15480907" w14:textId="77777777" w:rsidR="004A654F" w:rsidRPr="001B70AD" w:rsidRDefault="004A654F" w:rsidP="004A654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018" w:type="dxa"/>
            <w:gridSpan w:val="15"/>
            <w:vAlign w:val="center"/>
          </w:tcPr>
          <w:p w14:paraId="078F18E1" w14:textId="77777777" w:rsidR="004A654F" w:rsidRPr="001B70A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A654F" w14:paraId="724A03EA" w14:textId="77777777" w:rsidTr="00915782">
        <w:trPr>
          <w:cantSplit/>
          <w:trHeight w:val="20"/>
        </w:trPr>
        <w:tc>
          <w:tcPr>
            <w:tcW w:w="1525" w:type="dxa"/>
            <w:hideMark/>
          </w:tcPr>
          <w:p w14:paraId="5A72CBD3" w14:textId="77777777" w:rsidR="004A654F" w:rsidRPr="001B107D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619" w:type="dxa"/>
          </w:tcPr>
          <w:p w14:paraId="0102426F" w14:textId="77777777" w:rsidR="004A654F" w:rsidRPr="001B107D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4EBB5B90" w14:textId="77777777" w:rsidR="004A654F" w:rsidRPr="001B107D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04B488D8" w14:textId="77777777" w:rsidR="004A654F" w:rsidRPr="001B107D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1CF28A22" w14:textId="77777777" w:rsidR="004A654F" w:rsidRPr="001B107D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1FA9EEA7" w14:textId="77777777" w:rsidR="004A654F" w:rsidRPr="001B107D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55354E44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08591F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504FF2F8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262905E9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0ED4921D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BF62D8B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7E3DDA26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25E6EDE6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</w:tcPr>
          <w:p w14:paraId="27416167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124285E3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1D17044C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70C9F3E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1" w:type="dxa"/>
          </w:tcPr>
          <w:p w14:paraId="5A45D9E0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4C443BC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38676993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A654F" w14:paraId="7FA3E7C5" w14:textId="77777777" w:rsidTr="00915782">
        <w:trPr>
          <w:cantSplit/>
          <w:trHeight w:val="20"/>
        </w:trPr>
        <w:tc>
          <w:tcPr>
            <w:tcW w:w="1525" w:type="dxa"/>
          </w:tcPr>
          <w:p w14:paraId="1C852E35" w14:textId="3603BB95" w:rsidR="004A654F" w:rsidRPr="001B107D" w:rsidRDefault="004A654F" w:rsidP="004A654F">
            <w:pPr>
              <w:tabs>
                <w:tab w:val="left" w:pos="720"/>
              </w:tabs>
              <w:ind w:left="282" w:hanging="27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ไพร์ม </w:t>
            </w:r>
            <w:r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 </w:t>
            </w:r>
            <w:r w:rsidRPr="008F6095">
              <w:rPr>
                <w:rFonts w:ascii="Angsana New" w:hAnsi="Angsana New"/>
                <w:sz w:val="28"/>
                <w:szCs w:val="28"/>
                <w:cs/>
              </w:rPr>
              <w:t>สตีล มิลล์ จำกัด</w:t>
            </w:r>
          </w:p>
        </w:tc>
        <w:tc>
          <w:tcPr>
            <w:tcW w:w="1619" w:type="dxa"/>
          </w:tcPr>
          <w:p w14:paraId="3C4A6705" w14:textId="77777777" w:rsidR="004A654F" w:rsidRPr="001B107D" w:rsidRDefault="004A654F" w:rsidP="004A654F">
            <w:pPr>
              <w:ind w:left="100" w:hanging="10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รีดร้อน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1076" w:type="dxa"/>
          </w:tcPr>
          <w:p w14:paraId="0D5EF466" w14:textId="13481D82" w:rsidR="004A654F" w:rsidRPr="001B107D" w:rsidRDefault="008D45F1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180" w:type="dxa"/>
          </w:tcPr>
          <w:p w14:paraId="0ED2AEC5" w14:textId="77777777" w:rsidR="004A654F" w:rsidRPr="008F6095" w:rsidRDefault="004A654F" w:rsidP="004A65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877A82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F7396E2" w14:textId="77777777" w:rsidR="004A654F" w:rsidRPr="001B107D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9" w:type="dxa"/>
          </w:tcPr>
          <w:p w14:paraId="507024C8" w14:textId="77777777" w:rsidR="004A654F" w:rsidRPr="001B107D" w:rsidRDefault="004A654F" w:rsidP="004A654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93FEDD6" w14:textId="71FC4AE7" w:rsidR="004A654F" w:rsidRPr="001B107D" w:rsidRDefault="00361E2A" w:rsidP="004A654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78" w:type="dxa"/>
          </w:tcPr>
          <w:p w14:paraId="24941B23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left" w:pos="720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60E1D2DF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82" w:type="dxa"/>
          </w:tcPr>
          <w:p w14:paraId="5263A7F3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42F078B" w14:textId="6363D9A7" w:rsidR="004A654F" w:rsidRPr="001B107D" w:rsidRDefault="008D45F1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2B413969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04449CA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56CF7949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706CDA7B" w14:textId="3370572D" w:rsidR="004A654F" w:rsidRPr="001B107D" w:rsidRDefault="008D45F1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069DAB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</w:tcPr>
          <w:p w14:paraId="67DB5BB2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559ACCE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3C473F51" w14:textId="0059AF5E" w:rsidR="004A654F" w:rsidRPr="001B107D" w:rsidRDefault="008D45F1" w:rsidP="004A654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1454D029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</w:tcPr>
          <w:p w14:paraId="14C25E2F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4A654F" w14:paraId="5DF4BDF2" w14:textId="77777777" w:rsidTr="00915782">
        <w:trPr>
          <w:cantSplit/>
          <w:trHeight w:val="20"/>
        </w:trPr>
        <w:tc>
          <w:tcPr>
            <w:tcW w:w="1525" w:type="dxa"/>
          </w:tcPr>
          <w:p w14:paraId="4DFF6155" w14:textId="77777777" w:rsidR="004A654F" w:rsidRPr="008F6095" w:rsidRDefault="004A654F" w:rsidP="004A654F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5945E1F4" w14:textId="77777777" w:rsidR="004A654F" w:rsidRPr="00A63BFA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19" w:type="dxa"/>
          </w:tcPr>
          <w:p w14:paraId="68FA32F1" w14:textId="77777777" w:rsidR="004A654F" w:rsidRPr="001B107D" w:rsidRDefault="004A654F" w:rsidP="004A654F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76" w:type="dxa"/>
          </w:tcPr>
          <w:p w14:paraId="61813791" w14:textId="4500314E" w:rsidR="004A654F" w:rsidRPr="00A63BFA" w:rsidRDefault="008D45F1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</w:tcPr>
          <w:p w14:paraId="353DA4B8" w14:textId="77777777" w:rsidR="004A654F" w:rsidRPr="00A63BFA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18E50807" w14:textId="77777777" w:rsidR="004A654F" w:rsidRPr="00A63BFA" w:rsidRDefault="004A654F" w:rsidP="004A65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2571BE93" w14:textId="77777777" w:rsidR="004A654F" w:rsidRPr="00A63BFA" w:rsidRDefault="004A654F" w:rsidP="004A654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7A8D290" w14:textId="76D27793" w:rsidR="004A654F" w:rsidRPr="00361E2A" w:rsidRDefault="00361E2A" w:rsidP="004A654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61E2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2A2AAE4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left" w:pos="720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582B8BA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2F5B7D9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79AD87A" w14:textId="08A1B62F" w:rsidR="004A654F" w:rsidRPr="001B107D" w:rsidRDefault="008D45F1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A6F6F3A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0AD2AC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0A40D8B8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4C6C236" w14:textId="1191178F" w:rsidR="004A654F" w:rsidRPr="001B107D" w:rsidRDefault="008D45F1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08159ABD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FDE07B9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43DB0D7D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5A1409D" w14:textId="0BA9556F" w:rsidR="004A654F" w:rsidRPr="001B107D" w:rsidRDefault="008D45F1" w:rsidP="004A654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6389675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3F0F506" w14:textId="77777777" w:rsidR="004A654F" w:rsidRPr="001B107D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A654F" w:rsidRPr="008D0356" w14:paraId="31A81C81" w14:textId="77777777" w:rsidTr="00915782">
        <w:trPr>
          <w:cantSplit/>
          <w:trHeight w:val="20"/>
        </w:trPr>
        <w:tc>
          <w:tcPr>
            <w:tcW w:w="1525" w:type="dxa"/>
          </w:tcPr>
          <w:p w14:paraId="1127D3CB" w14:textId="77777777" w:rsidR="004A654F" w:rsidRPr="008D0356" w:rsidRDefault="004A654F" w:rsidP="004A654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46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</w:tcPr>
          <w:p w14:paraId="3FF4D548" w14:textId="77777777" w:rsidR="004A654F" w:rsidRPr="008D0356" w:rsidRDefault="004A654F" w:rsidP="004A654F">
            <w:pPr>
              <w:tabs>
                <w:tab w:val="clear" w:pos="454"/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2EA71063" w14:textId="77777777" w:rsidR="004A654F" w:rsidRPr="008D0356" w:rsidRDefault="004A654F" w:rsidP="004A654F">
            <w:pPr>
              <w:tabs>
                <w:tab w:val="clear" w:pos="454"/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A2C68A6" w14:textId="77777777" w:rsidR="004A654F" w:rsidRPr="008D0356" w:rsidRDefault="004A654F" w:rsidP="004A654F">
            <w:pPr>
              <w:tabs>
                <w:tab w:val="clear" w:pos="454"/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74B79B77" w14:textId="77777777" w:rsidR="004A654F" w:rsidRPr="008D0356" w:rsidRDefault="004A654F" w:rsidP="004A654F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42D42B67" w14:textId="77777777" w:rsidR="004A654F" w:rsidRPr="008D0356" w:rsidRDefault="004A654F" w:rsidP="004A654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91DBF8" w14:textId="203C86DB" w:rsidR="004A654F" w:rsidRPr="00361E2A" w:rsidRDefault="00361E2A" w:rsidP="004A654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61E2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78" w:type="dxa"/>
          </w:tcPr>
          <w:p w14:paraId="56B092DB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left" w:pos="720"/>
                <w:tab w:val="decimal" w:pos="9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CA0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2" w:type="dxa"/>
          </w:tcPr>
          <w:p w14:paraId="1FFCF3A3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B8211" w14:textId="0850D085" w:rsidR="004A654F" w:rsidRPr="008D0356" w:rsidRDefault="008D45F1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28599574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73D5D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2" w:type="dxa"/>
          </w:tcPr>
          <w:p w14:paraId="6989D16E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44F16" w14:textId="1B4AD2A2" w:rsidR="004A654F" w:rsidRPr="008D0356" w:rsidRDefault="008D45F1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5CCAEEEF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D2EE6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763D12DB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94B94" w14:textId="7E42827D" w:rsidR="004A654F" w:rsidRPr="008D0356" w:rsidRDefault="008D45F1" w:rsidP="004A654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0" w:type="dxa"/>
          </w:tcPr>
          <w:p w14:paraId="1FA53586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31778" w14:textId="77777777" w:rsidR="004A654F" w:rsidRPr="008D0356" w:rsidRDefault="004A654F" w:rsidP="004A654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</w:tbl>
    <w:p w14:paraId="3A9046D5" w14:textId="77777777" w:rsidR="00B061DA" w:rsidRPr="003B1C03" w:rsidRDefault="00B061DA" w:rsidP="003B1C03">
      <w:pPr>
        <w:pStyle w:val="ListParagraph"/>
        <w:tabs>
          <w:tab w:val="left" w:pos="540"/>
        </w:tabs>
        <w:spacing w:line="260" w:lineRule="atLeast"/>
        <w:ind w:left="788"/>
        <w:rPr>
          <w:rFonts w:ascii="Angsana New" w:hAnsi="Angsana New"/>
          <w:spacing w:val="-2"/>
          <w:sz w:val="30"/>
          <w:szCs w:val="30"/>
        </w:rPr>
      </w:pPr>
    </w:p>
    <w:p w14:paraId="40E29F68" w14:textId="51925FAC" w:rsidR="006F5AB0" w:rsidRDefault="00BE420C" w:rsidP="0012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both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244E3B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CD7D7B" w:rsidRPr="00CD7D7B">
        <w:rPr>
          <w:rFonts w:ascii="Angsana New" w:hAnsi="Angsana New" w:cs="Angsana New" w:hint="cs"/>
          <w:sz w:val="30"/>
          <w:szCs w:val="30"/>
          <w:cs/>
        </w:rPr>
        <w:t>ทั้งหมดจดทะเบียนและ</w:t>
      </w:r>
      <w:r w:rsidR="007444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ดำเนินธุรกิจในประเทศไทยและไม่ได้เป็นบริษัท</w:t>
      </w:r>
      <w:r w:rsidR="00571E1B">
        <w:rPr>
          <w:rFonts w:ascii="Angsana New" w:hAnsi="Angsana New" w:cs="Angsana New" w:hint="cs"/>
          <w:sz w:val="30"/>
          <w:szCs w:val="30"/>
          <w:cs/>
        </w:rPr>
        <w:t>ที่</w:t>
      </w:r>
      <w:r w:rsidRPr="00244E3B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A9831E9" w14:textId="0BE79672" w:rsidR="00BE420C" w:rsidRP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  <w:cs/>
        </w:rPr>
        <w:sectPr w:rsidR="00BE420C" w:rsidRPr="00BE420C" w:rsidSect="00BD21C4">
          <w:headerReference w:type="even" r:id="rId10"/>
          <w:headerReference w:type="default" r:id="rId11"/>
          <w:headerReference w:type="first" r:id="rId12"/>
          <w:footerReference w:type="firs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DE2A5E" w14:textId="372F0EB1" w:rsidR="00925F84" w:rsidRPr="00874015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32C4AF1D" w14:textId="77777777" w:rsidR="00915782" w:rsidRPr="00F00207" w:rsidRDefault="00915782" w:rsidP="00915782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5B3A88" w:rsidRPr="00F00207" w14:paraId="43F3C804" w14:textId="77777777" w:rsidTr="00E8792C">
        <w:trPr>
          <w:trHeight w:val="385"/>
          <w:tblHeader/>
        </w:trPr>
        <w:tc>
          <w:tcPr>
            <w:tcW w:w="4230" w:type="dxa"/>
          </w:tcPr>
          <w:p w14:paraId="01624539" w14:textId="77777777" w:rsidR="005B3A88" w:rsidRPr="00F00207" w:rsidRDefault="005B3A88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63BA1" w14:textId="77777777" w:rsidR="005B3A88" w:rsidRPr="00F00207" w:rsidRDefault="005B3A88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42A5181" w14:textId="77777777" w:rsidR="005B3A88" w:rsidRPr="00F00207" w:rsidRDefault="005B3A88" w:rsidP="008A15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68581D0" w14:textId="77777777" w:rsidR="005B3A88" w:rsidRPr="00F00207" w:rsidRDefault="005B3A88" w:rsidP="008A15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D1F6BE" w14:textId="77777777" w:rsidR="005B3A88" w:rsidRPr="00F00207" w:rsidRDefault="005B3A88" w:rsidP="008A15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A88" w:rsidRPr="00F00207" w14:paraId="6CDF2561" w14:textId="77777777" w:rsidTr="00E8792C">
        <w:trPr>
          <w:trHeight w:val="385"/>
        </w:trPr>
        <w:tc>
          <w:tcPr>
            <w:tcW w:w="4230" w:type="dxa"/>
          </w:tcPr>
          <w:p w14:paraId="7A4D17FE" w14:textId="77777777" w:rsidR="005B3A88" w:rsidRPr="00F00207" w:rsidRDefault="005B3A88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A9E639B" w14:textId="77777777" w:rsidR="005B3A88" w:rsidRPr="00F00207" w:rsidRDefault="005B3A88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6026B9" w14:textId="6EBACB6F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68BA52F5" w14:textId="77777777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D7358" w14:textId="6C95D407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520ED7DA" w14:textId="77777777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B9AB8" w14:textId="276E49ED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06EB3421" w14:textId="77777777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B7AB5" w14:textId="61BAAD4E" w:rsidR="005B3A88" w:rsidRPr="00F00207" w:rsidRDefault="005B3A88" w:rsidP="008A154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</w:tr>
      <w:tr w:rsidR="005B3A88" w:rsidRPr="00F00207" w14:paraId="249E1F9B" w14:textId="77777777" w:rsidTr="00E8792C">
        <w:trPr>
          <w:trHeight w:val="399"/>
        </w:trPr>
        <w:tc>
          <w:tcPr>
            <w:tcW w:w="4230" w:type="dxa"/>
          </w:tcPr>
          <w:p w14:paraId="47A9D9D9" w14:textId="77777777" w:rsidR="005B3A88" w:rsidRPr="00F00207" w:rsidRDefault="005B3A88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72AFA" w14:textId="77777777" w:rsidR="005B3A88" w:rsidRPr="00F00207" w:rsidRDefault="005B3A88" w:rsidP="008A1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45D8AE28" w14:textId="77777777" w:rsidR="005B3A88" w:rsidRPr="00F00207" w:rsidRDefault="005B3A88" w:rsidP="008A15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A88" w:rsidRPr="00F00207" w14:paraId="16136322" w14:textId="77777777" w:rsidTr="00E8792C">
        <w:trPr>
          <w:trHeight w:val="399"/>
        </w:trPr>
        <w:tc>
          <w:tcPr>
            <w:tcW w:w="4230" w:type="dxa"/>
          </w:tcPr>
          <w:p w14:paraId="612F4670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6DAE1B50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ACA17" w14:textId="3AC0A8FC" w:rsidR="005B3A88" w:rsidRPr="00F00207" w:rsidRDefault="00361E2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7507C246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B4E32D" w14:textId="15CC059E" w:rsidR="005B3A88" w:rsidRPr="002C3D4C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944,520</w:t>
            </w:r>
          </w:p>
        </w:tc>
        <w:tc>
          <w:tcPr>
            <w:tcW w:w="270" w:type="dxa"/>
          </w:tcPr>
          <w:p w14:paraId="477C16FB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A68A8" w14:textId="5B37CBBD" w:rsidR="00E656BA" w:rsidRPr="00F00207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637,642</w:t>
            </w:r>
          </w:p>
        </w:tc>
        <w:tc>
          <w:tcPr>
            <w:tcW w:w="270" w:type="dxa"/>
          </w:tcPr>
          <w:p w14:paraId="1EDDEE31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79CB3" w14:textId="0F77F672" w:rsidR="005B3A88" w:rsidRPr="00F00207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669,836</w:t>
            </w:r>
          </w:p>
        </w:tc>
      </w:tr>
      <w:tr w:rsidR="005B3A88" w:rsidRPr="00B45644" w14:paraId="60F62FFD" w14:textId="77777777" w:rsidTr="00E8792C">
        <w:trPr>
          <w:trHeight w:val="399"/>
        </w:trPr>
        <w:tc>
          <w:tcPr>
            <w:tcW w:w="4230" w:type="dxa"/>
          </w:tcPr>
          <w:p w14:paraId="00CEDC9B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AF1E434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C53B7" w14:textId="5ABE79BD" w:rsidR="005B3A88" w:rsidRPr="00B45644" w:rsidRDefault="00361E2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11,530</w:t>
            </w:r>
          </w:p>
        </w:tc>
        <w:tc>
          <w:tcPr>
            <w:tcW w:w="270" w:type="dxa"/>
          </w:tcPr>
          <w:p w14:paraId="55B47AFE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DF4CD3" w14:textId="59A52095" w:rsidR="005B3A88" w:rsidRPr="00B52966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4,098</w:t>
            </w:r>
          </w:p>
        </w:tc>
        <w:tc>
          <w:tcPr>
            <w:tcW w:w="270" w:type="dxa"/>
            <w:shd w:val="clear" w:color="auto" w:fill="auto"/>
          </w:tcPr>
          <w:p w14:paraId="1C92F95F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56643" w14:textId="4B1914BE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11,462</w:t>
            </w:r>
          </w:p>
        </w:tc>
        <w:tc>
          <w:tcPr>
            <w:tcW w:w="270" w:type="dxa"/>
            <w:shd w:val="clear" w:color="auto" w:fill="auto"/>
          </w:tcPr>
          <w:p w14:paraId="2BE0ED63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FFA8A8" w14:textId="210024AF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4,094</w:t>
            </w:r>
          </w:p>
        </w:tc>
      </w:tr>
      <w:tr w:rsidR="005B3A88" w:rsidRPr="00B52966" w14:paraId="49F1D954" w14:textId="77777777" w:rsidTr="00E8792C">
        <w:trPr>
          <w:trHeight w:val="399"/>
        </w:trPr>
        <w:tc>
          <w:tcPr>
            <w:tcW w:w="4230" w:type="dxa"/>
          </w:tcPr>
          <w:p w14:paraId="5F9BD998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78F79081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6FA178" w14:textId="12A5F419" w:rsidR="005B3A88" w:rsidRPr="00B45644" w:rsidRDefault="00361E2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3,796</w:t>
            </w:r>
          </w:p>
        </w:tc>
        <w:tc>
          <w:tcPr>
            <w:tcW w:w="270" w:type="dxa"/>
          </w:tcPr>
          <w:p w14:paraId="71925521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8B958" w14:textId="5E2C2F64" w:rsidR="005B3A88" w:rsidRPr="00B52966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  <w:tc>
          <w:tcPr>
            <w:tcW w:w="270" w:type="dxa"/>
            <w:shd w:val="clear" w:color="auto" w:fill="auto"/>
          </w:tcPr>
          <w:p w14:paraId="364B1D3E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AD96CE" w14:textId="1CEF50E2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3,796</w:t>
            </w:r>
          </w:p>
        </w:tc>
        <w:tc>
          <w:tcPr>
            <w:tcW w:w="270" w:type="dxa"/>
            <w:shd w:val="clear" w:color="auto" w:fill="auto"/>
          </w:tcPr>
          <w:p w14:paraId="707F6162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7D2E0" w14:textId="1FF4372E" w:rsidR="005B3A88" w:rsidRPr="00B52966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</w:tr>
      <w:tr w:rsidR="005B3A88" w:rsidRPr="00B45644" w14:paraId="34AC3C23" w14:textId="77777777" w:rsidTr="00E8792C">
        <w:trPr>
          <w:trHeight w:val="399"/>
        </w:trPr>
        <w:tc>
          <w:tcPr>
            <w:tcW w:w="4230" w:type="dxa"/>
          </w:tcPr>
          <w:p w14:paraId="5E2B5251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270" w:type="dxa"/>
          </w:tcPr>
          <w:p w14:paraId="3F01CF5C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7CBF68" w14:textId="03920F5E" w:rsidR="005B3A88" w:rsidRPr="00B45644" w:rsidRDefault="00361E2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C7E175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2115D4" w14:textId="36048C0B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7E4F3510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398DB" w14:textId="23FEBFDA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BCEB7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36356C" w14:textId="48FF28DF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A88" w:rsidRPr="00B45644" w14:paraId="7323DE44" w14:textId="77777777" w:rsidTr="00E8792C">
        <w:trPr>
          <w:trHeight w:val="399"/>
        </w:trPr>
        <w:tc>
          <w:tcPr>
            <w:tcW w:w="4230" w:type="dxa"/>
          </w:tcPr>
          <w:p w14:paraId="4E8BE4A1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67CECD20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04043" w14:textId="4CEECF1F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  <w:tc>
          <w:tcPr>
            <w:tcW w:w="270" w:type="dxa"/>
          </w:tcPr>
          <w:p w14:paraId="35CDF294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DFDFFF" w14:textId="4FD14B8F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(1,034)</w:t>
            </w:r>
          </w:p>
        </w:tc>
        <w:tc>
          <w:tcPr>
            <w:tcW w:w="270" w:type="dxa"/>
          </w:tcPr>
          <w:p w14:paraId="7FA1175E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A7A44" w14:textId="45003B1D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  <w:tc>
          <w:tcPr>
            <w:tcW w:w="270" w:type="dxa"/>
          </w:tcPr>
          <w:p w14:paraId="47016C21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9DF745" w14:textId="6425FF84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</w:tr>
      <w:tr w:rsidR="005B3A88" w:rsidRPr="00B45644" w14:paraId="3A8AFDE0" w14:textId="77777777" w:rsidTr="00E8792C">
        <w:trPr>
          <w:trHeight w:val="399"/>
        </w:trPr>
        <w:tc>
          <w:tcPr>
            <w:tcW w:w="4230" w:type="dxa"/>
          </w:tcPr>
          <w:p w14:paraId="4212CC7E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663BC5ED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5123B" w14:textId="4756CFBF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(56,419)</w:t>
            </w:r>
          </w:p>
        </w:tc>
        <w:tc>
          <w:tcPr>
            <w:tcW w:w="270" w:type="dxa"/>
          </w:tcPr>
          <w:p w14:paraId="0F3921F3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D829D1" w14:textId="338DD187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(60,242)</w:t>
            </w:r>
          </w:p>
        </w:tc>
        <w:tc>
          <w:tcPr>
            <w:tcW w:w="270" w:type="dxa"/>
          </w:tcPr>
          <w:p w14:paraId="08C8F5CB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8A2F6F" w14:textId="3C7540EE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(32,051)</w:t>
            </w:r>
          </w:p>
        </w:tc>
        <w:tc>
          <w:tcPr>
            <w:tcW w:w="270" w:type="dxa"/>
          </w:tcPr>
          <w:p w14:paraId="704A8220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EE66E" w14:textId="4367B357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(32,871)</w:t>
            </w:r>
          </w:p>
        </w:tc>
      </w:tr>
      <w:tr w:rsidR="005B3A88" w:rsidRPr="00B45644" w14:paraId="5C2AC6F1" w14:textId="77777777" w:rsidTr="00E8792C">
        <w:trPr>
          <w:trHeight w:val="399"/>
        </w:trPr>
        <w:tc>
          <w:tcPr>
            <w:tcW w:w="4230" w:type="dxa"/>
          </w:tcPr>
          <w:p w14:paraId="013A5438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35BD93A7" w14:textId="77777777" w:rsidR="005B3A88" w:rsidRPr="00F00207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6470F" w14:textId="2A729F93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895,080</w:t>
            </w:r>
          </w:p>
        </w:tc>
        <w:tc>
          <w:tcPr>
            <w:tcW w:w="270" w:type="dxa"/>
          </w:tcPr>
          <w:p w14:paraId="6B70E423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CFCD0" w14:textId="7A7AFC29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956,604</w:t>
            </w:r>
          </w:p>
        </w:tc>
        <w:tc>
          <w:tcPr>
            <w:tcW w:w="270" w:type="dxa"/>
          </w:tcPr>
          <w:p w14:paraId="72AB9931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0E0A4" w14:textId="582E5538" w:rsidR="005B3A88" w:rsidRPr="00B45644" w:rsidRDefault="00E656BA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620,596</w:t>
            </w:r>
          </w:p>
        </w:tc>
        <w:tc>
          <w:tcPr>
            <w:tcW w:w="270" w:type="dxa"/>
          </w:tcPr>
          <w:p w14:paraId="5456C686" w14:textId="77777777" w:rsidR="005B3A88" w:rsidRPr="00B45644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0ADF71" w14:textId="563C8CE4" w:rsidR="005B3A88" w:rsidRPr="00B45644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643,991</w:t>
            </w:r>
          </w:p>
        </w:tc>
      </w:tr>
      <w:tr w:rsidR="005B3A88" w:rsidRPr="006D4995" w14:paraId="486814EE" w14:textId="77777777" w:rsidTr="00E8792C">
        <w:trPr>
          <w:trHeight w:val="399"/>
        </w:trPr>
        <w:tc>
          <w:tcPr>
            <w:tcW w:w="4230" w:type="dxa"/>
          </w:tcPr>
          <w:p w14:paraId="701F0408" w14:textId="77777777" w:rsidR="005B3A88" w:rsidRPr="001D520A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0EAAA1A" w14:textId="77777777" w:rsidR="005B3A88" w:rsidRPr="001D520A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8CA9BE" w14:textId="77777777" w:rsidR="005B3A88" w:rsidRPr="001D520A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58D96E" w14:textId="77777777" w:rsidR="005B3A88" w:rsidRPr="001D520A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A3118" w14:textId="3EF6644E" w:rsidR="005B3A88" w:rsidRPr="009A15A3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455A4148" w14:textId="77777777" w:rsidR="005B3A88" w:rsidRPr="006D4995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73FA6" w14:textId="77777777" w:rsidR="005B3A88" w:rsidRPr="006D4995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18AA4" w14:textId="77777777" w:rsidR="005B3A88" w:rsidRPr="006D4995" w:rsidRDefault="005B3A88" w:rsidP="005B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550660F" w14:textId="71BD0B9E" w:rsidR="005B3A88" w:rsidRPr="006D4995" w:rsidRDefault="005B3A88" w:rsidP="005B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637,642</w:t>
            </w:r>
          </w:p>
        </w:tc>
      </w:tr>
    </w:tbl>
    <w:p w14:paraId="18FD1BCF" w14:textId="7219149A" w:rsidR="005B3A88" w:rsidRDefault="005B3A88" w:rsidP="00125C90">
      <w:pPr>
        <w:rPr>
          <w:rFonts w:asciiTheme="majorBidi" w:hAnsiTheme="majorBidi" w:cstheme="majorBidi"/>
          <w:sz w:val="30"/>
          <w:szCs w:val="30"/>
        </w:rPr>
      </w:pPr>
    </w:p>
    <w:p w14:paraId="53282EC3" w14:textId="15F41852" w:rsidR="009D39C9" w:rsidRDefault="009D39C9" w:rsidP="009D39C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976314">
        <w:rPr>
          <w:rFonts w:ascii="Angsana New" w:hAnsi="Angsana New" w:cs="Angsana New" w:hint="cs"/>
          <w:color w:val="000000"/>
          <w:sz w:val="30"/>
          <w:szCs w:val="30"/>
          <w:u w:val="none"/>
          <w:cs/>
        </w:rPr>
        <w:t>สินทรัพย์สิทธิการใช้</w:t>
      </w:r>
    </w:p>
    <w:p w14:paraId="5055CDD7" w14:textId="06C698F6" w:rsidR="009D39C9" w:rsidRPr="009D39C9" w:rsidRDefault="009D39C9" w:rsidP="009D39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D39C9" w:rsidRPr="00976314" w14:paraId="06CDF747" w14:textId="77777777" w:rsidTr="009D39C9">
        <w:trPr>
          <w:trHeight w:val="385"/>
          <w:tblHeader/>
        </w:trPr>
        <w:tc>
          <w:tcPr>
            <w:tcW w:w="4230" w:type="dxa"/>
          </w:tcPr>
          <w:p w14:paraId="043F2265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736C4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69CA7E9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2E28404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EF5648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9C9" w:rsidRPr="00976314" w14:paraId="09F8C72D" w14:textId="77777777" w:rsidTr="009D39C9">
        <w:trPr>
          <w:trHeight w:val="385"/>
        </w:trPr>
        <w:tc>
          <w:tcPr>
            <w:tcW w:w="4230" w:type="dxa"/>
          </w:tcPr>
          <w:p w14:paraId="26942095" w14:textId="469D41D1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F11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76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76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BB2BA0A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97D72B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2655AE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B1AB83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60D7604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53E7D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EAFC60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0ED35" w14:textId="77777777" w:rsidR="009D39C9" w:rsidRPr="00976314" w:rsidRDefault="009D39C9" w:rsidP="008800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D39C9" w:rsidRPr="00976314" w14:paraId="696FFD00" w14:textId="77777777" w:rsidTr="009D39C9">
        <w:trPr>
          <w:trHeight w:val="399"/>
        </w:trPr>
        <w:tc>
          <w:tcPr>
            <w:tcW w:w="4230" w:type="dxa"/>
          </w:tcPr>
          <w:p w14:paraId="27FDB051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1C8EA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24659E20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9C9" w:rsidRPr="00976314" w14:paraId="477EC92A" w14:textId="77777777" w:rsidTr="009D39C9">
        <w:trPr>
          <w:trHeight w:val="399"/>
        </w:trPr>
        <w:tc>
          <w:tcPr>
            <w:tcW w:w="4230" w:type="dxa"/>
          </w:tcPr>
          <w:p w14:paraId="0849DEDE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14F7936A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EF5CA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30,984</w:t>
            </w:r>
          </w:p>
        </w:tc>
        <w:tc>
          <w:tcPr>
            <w:tcW w:w="270" w:type="dxa"/>
          </w:tcPr>
          <w:p w14:paraId="1C882DA3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B8561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84,318</w:t>
            </w:r>
          </w:p>
        </w:tc>
        <w:tc>
          <w:tcPr>
            <w:tcW w:w="270" w:type="dxa"/>
          </w:tcPr>
          <w:p w14:paraId="7F48B8CB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E64CCB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CC3C3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EFCA3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10,062</w:t>
            </w:r>
          </w:p>
        </w:tc>
      </w:tr>
      <w:tr w:rsidR="009D39C9" w:rsidRPr="00976314" w14:paraId="2DD720A4" w14:textId="77777777" w:rsidTr="009D39C9">
        <w:trPr>
          <w:trHeight w:val="399"/>
        </w:trPr>
        <w:tc>
          <w:tcPr>
            <w:tcW w:w="4230" w:type="dxa"/>
          </w:tcPr>
          <w:p w14:paraId="65F822D4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B5CFF4C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BAF01C" w14:textId="061F1720" w:rsidR="009D39C9" w:rsidRPr="00976314" w:rsidRDefault="009C7FF5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35,300</w:t>
            </w:r>
          </w:p>
        </w:tc>
        <w:tc>
          <w:tcPr>
            <w:tcW w:w="270" w:type="dxa"/>
          </w:tcPr>
          <w:p w14:paraId="539A326B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D2150" w14:textId="77777777" w:rsidR="009D39C9" w:rsidRPr="00553297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15,490</w:t>
            </w:r>
          </w:p>
        </w:tc>
        <w:tc>
          <w:tcPr>
            <w:tcW w:w="270" w:type="dxa"/>
          </w:tcPr>
          <w:p w14:paraId="0A43F03A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3A5B4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8D2EA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043D5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9C9" w:rsidRPr="00976314" w14:paraId="3C890F0E" w14:textId="77777777" w:rsidTr="009D39C9">
        <w:trPr>
          <w:trHeight w:val="399"/>
        </w:trPr>
        <w:tc>
          <w:tcPr>
            <w:tcW w:w="4230" w:type="dxa"/>
          </w:tcPr>
          <w:p w14:paraId="310BFA63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โอนไปที่ดิน อาคาร และอุปกรณ์ </w:t>
            </w:r>
          </w:p>
        </w:tc>
        <w:tc>
          <w:tcPr>
            <w:tcW w:w="270" w:type="dxa"/>
          </w:tcPr>
          <w:p w14:paraId="33917465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B04A8" w14:textId="71C6DA9F" w:rsidR="009D39C9" w:rsidRPr="00976314" w:rsidRDefault="009C7FF5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E8331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DBA07A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(66,169)</w:t>
            </w:r>
          </w:p>
        </w:tc>
        <w:tc>
          <w:tcPr>
            <w:tcW w:w="270" w:type="dxa"/>
          </w:tcPr>
          <w:p w14:paraId="13A85292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74743F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C5A1E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A2ACE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9C9" w:rsidRPr="00976314" w14:paraId="190BCA9B" w14:textId="77777777" w:rsidTr="009D39C9">
        <w:trPr>
          <w:trHeight w:val="399"/>
        </w:trPr>
        <w:tc>
          <w:tcPr>
            <w:tcW w:w="4230" w:type="dxa"/>
          </w:tcPr>
          <w:p w14:paraId="71136D6A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115979D7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EA2C" w14:textId="2002EC6E" w:rsidR="009D39C9" w:rsidRPr="00976314" w:rsidRDefault="009C7FF5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(2,074)</w:t>
            </w:r>
          </w:p>
        </w:tc>
        <w:tc>
          <w:tcPr>
            <w:tcW w:w="270" w:type="dxa"/>
          </w:tcPr>
          <w:p w14:paraId="1B5B7540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ADD4DF" w14:textId="3B71D8F6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E1E">
              <w:rPr>
                <w:rFonts w:ascii="Angsana New" w:hAnsi="Angsana New" w:cs="Angsana New"/>
                <w:sz w:val="30"/>
                <w:szCs w:val="30"/>
              </w:rPr>
              <w:t>1,549</w:t>
            </w:r>
            <w:r w:rsidRPr="009763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CC2078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064A92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7BEF8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61AB8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(10,062)</w:t>
            </w:r>
          </w:p>
        </w:tc>
      </w:tr>
      <w:tr w:rsidR="009D39C9" w:rsidRPr="00976314" w14:paraId="7FB91442" w14:textId="77777777" w:rsidTr="009D39C9">
        <w:trPr>
          <w:trHeight w:val="399"/>
        </w:trPr>
        <w:tc>
          <w:tcPr>
            <w:tcW w:w="4230" w:type="dxa"/>
          </w:tcPr>
          <w:p w14:paraId="746853E7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6167BC94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A56C0" w14:textId="4F9AC9AD" w:rsidR="009D39C9" w:rsidRPr="00976314" w:rsidRDefault="009C7FF5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64,210</w:t>
            </w:r>
          </w:p>
        </w:tc>
        <w:tc>
          <w:tcPr>
            <w:tcW w:w="270" w:type="dxa"/>
          </w:tcPr>
          <w:p w14:paraId="7E9EED8C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FFFB" w14:textId="6D88CF9B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</w:t>
            </w:r>
            <w:r w:rsidR="00DB1E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270" w:type="dxa"/>
          </w:tcPr>
          <w:p w14:paraId="11681E39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C229C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89377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2DF912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D39C9" w:rsidRPr="00976314" w14:paraId="10865542" w14:textId="77777777" w:rsidTr="009D39C9">
        <w:trPr>
          <w:trHeight w:val="399"/>
        </w:trPr>
        <w:tc>
          <w:tcPr>
            <w:tcW w:w="4230" w:type="dxa"/>
          </w:tcPr>
          <w:p w14:paraId="7A4B1764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DCD5B6E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39476E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7610D7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70E5B1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30,984</w:t>
            </w:r>
          </w:p>
        </w:tc>
        <w:tc>
          <w:tcPr>
            <w:tcW w:w="270" w:type="dxa"/>
          </w:tcPr>
          <w:p w14:paraId="74288C1E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944C6A" w14:textId="77777777" w:rsidR="009D39C9" w:rsidRPr="00976314" w:rsidRDefault="009D39C9" w:rsidP="00880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45F8B" w14:textId="77777777" w:rsidR="009D39C9" w:rsidRPr="00976314" w:rsidRDefault="009D39C9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121397" w14:textId="77777777" w:rsidR="009D39C9" w:rsidRPr="00976314" w:rsidRDefault="009D39C9" w:rsidP="00C92E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BE6BF68" w14:textId="77777777" w:rsidR="009D39C9" w:rsidRPr="009D39C9" w:rsidRDefault="009D39C9" w:rsidP="009D39C9"/>
    <w:p w14:paraId="47383A7A" w14:textId="0D45D0F0" w:rsidR="009D39C9" w:rsidRDefault="009D39C9" w:rsidP="00125C90">
      <w:pPr>
        <w:rPr>
          <w:rFonts w:asciiTheme="majorBidi" w:hAnsiTheme="majorBidi" w:cstheme="majorBidi"/>
          <w:sz w:val="30"/>
          <w:szCs w:val="30"/>
        </w:rPr>
      </w:pPr>
    </w:p>
    <w:p w14:paraId="4A6D46A7" w14:textId="5D3C48BC" w:rsidR="009D39C9" w:rsidRDefault="009D39C9" w:rsidP="00125C90">
      <w:pPr>
        <w:rPr>
          <w:rFonts w:asciiTheme="majorBidi" w:hAnsiTheme="majorBidi" w:cstheme="majorBidi"/>
          <w:sz w:val="30"/>
          <w:szCs w:val="30"/>
        </w:rPr>
      </w:pPr>
    </w:p>
    <w:p w14:paraId="6CBF4CDB" w14:textId="01F4515E" w:rsidR="009D39C9" w:rsidRDefault="009D39C9" w:rsidP="00125C90">
      <w:pPr>
        <w:rPr>
          <w:rFonts w:asciiTheme="majorBidi" w:hAnsiTheme="majorBidi" w:cstheme="majorBidi"/>
          <w:sz w:val="30"/>
          <w:szCs w:val="30"/>
        </w:rPr>
      </w:pPr>
    </w:p>
    <w:p w14:paraId="14E23487" w14:textId="4505ED6C" w:rsidR="009D39C9" w:rsidRDefault="009D39C9" w:rsidP="00125C90">
      <w:pPr>
        <w:rPr>
          <w:rFonts w:asciiTheme="majorBidi" w:hAnsiTheme="majorBidi" w:cstheme="majorBidi"/>
          <w:sz w:val="30"/>
          <w:szCs w:val="30"/>
        </w:rPr>
      </w:pPr>
    </w:p>
    <w:p w14:paraId="0F721291" w14:textId="77777777" w:rsidR="009D39C9" w:rsidRPr="00976314" w:rsidRDefault="009D39C9" w:rsidP="00125C90">
      <w:pPr>
        <w:rPr>
          <w:rFonts w:asciiTheme="majorBidi" w:hAnsiTheme="majorBidi" w:cstheme="majorBidi"/>
          <w:sz w:val="30"/>
          <w:szCs w:val="30"/>
        </w:rPr>
      </w:pPr>
    </w:p>
    <w:p w14:paraId="0968FD20" w14:textId="42FBFE2E" w:rsidR="00E51E6C" w:rsidRDefault="007A52CD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lastRenderedPageBreak/>
        <w:t xml:space="preserve">ลูกหนี้อื่น - </w:t>
      </w:r>
      <w:r w:rsidR="00E51E6C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เงินจ่ายล่วงหน้าค่าสินค้า</w:t>
      </w:r>
    </w:p>
    <w:p w14:paraId="3C34DBD6" w14:textId="77777777" w:rsidR="00E51E6C" w:rsidRPr="007A69DC" w:rsidRDefault="00E51E6C" w:rsidP="00E51E6C">
      <w:pPr>
        <w:rPr>
          <w:rFonts w:asciiTheme="majorBidi" w:hAnsiTheme="majorBidi" w:cstheme="majorBidi"/>
          <w:sz w:val="30"/>
          <w:szCs w:val="30"/>
        </w:rPr>
      </w:pPr>
    </w:p>
    <w:p w14:paraId="120405DD" w14:textId="77777777" w:rsidR="00265432" w:rsidRDefault="00A1372B" w:rsidP="00E5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372B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A1372B">
        <w:rPr>
          <w:rFonts w:ascii="Angsana New" w:hAnsi="Angsana New" w:cs="Angsana New"/>
          <w:sz w:val="30"/>
          <w:szCs w:val="30"/>
        </w:rPr>
        <w:t xml:space="preserve"> 10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1372B">
        <w:rPr>
          <w:rFonts w:ascii="Angsana New" w:hAnsi="Angsana New" w:cs="Angsana New"/>
          <w:sz w:val="30"/>
          <w:szCs w:val="30"/>
        </w:rPr>
        <w:t xml:space="preserve">2565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บริษัทได้ทำสัญญาซื้อขายสินค้ากับกิจการอื่นในต่างประเทศแห่งหนึ่ง (“คู่สัญญา”)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โดยในเดือนกุมภาพันธ์ </w:t>
      </w:r>
      <w:r w:rsidRPr="00A1372B">
        <w:rPr>
          <w:rFonts w:ascii="Angsana New" w:hAnsi="Angsana New" w:cs="Angsana New"/>
          <w:sz w:val="30"/>
          <w:szCs w:val="30"/>
        </w:rPr>
        <w:t xml:space="preserve">2565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บริษัทได้จ่ายเงินจ่ายล่วงหน้าค่าสินค้าให้กับคู่สัญญาเป็นจำนวนเงิน </w:t>
      </w:r>
      <w:r w:rsidRPr="00A1372B">
        <w:rPr>
          <w:rFonts w:ascii="Angsana New" w:hAnsi="Angsana New" w:cs="Angsana New"/>
          <w:sz w:val="30"/>
          <w:szCs w:val="30"/>
        </w:rPr>
        <w:t xml:space="preserve">2.8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ล้านยูโร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หรือเทียบเท่าประมาณ </w:t>
      </w:r>
      <w:r w:rsidRPr="00A1372B">
        <w:rPr>
          <w:rFonts w:ascii="Angsana New" w:hAnsi="Angsana New" w:cs="Angsana New"/>
          <w:sz w:val="30"/>
          <w:szCs w:val="30"/>
        </w:rPr>
        <w:t xml:space="preserve">106.0 </w:t>
      </w:r>
      <w:r w:rsidRPr="00A1372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2262A559" w14:textId="77777777" w:rsidR="00265432" w:rsidRDefault="00265432" w:rsidP="00E5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20333D" w14:textId="79C282F9" w:rsidR="001F22B5" w:rsidRPr="00A1372B" w:rsidRDefault="00A1372B" w:rsidP="00E5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372B">
        <w:rPr>
          <w:rFonts w:ascii="Angsana New" w:hAnsi="Angsana New" w:cs="Angsana New"/>
          <w:sz w:val="30"/>
          <w:szCs w:val="30"/>
          <w:cs/>
        </w:rPr>
        <w:t>ต่อมา</w:t>
      </w:r>
      <w:r w:rsidR="00565275">
        <w:rPr>
          <w:rFonts w:ascii="Angsana New" w:hAnsi="Angsana New" w:cs="Angsana New"/>
          <w:sz w:val="30"/>
          <w:szCs w:val="30"/>
        </w:rPr>
        <w:t xml:space="preserve"> </w:t>
      </w:r>
      <w:r w:rsidRPr="00A1372B">
        <w:rPr>
          <w:rFonts w:ascii="Angsana New" w:hAnsi="Angsana New" w:cs="Angsana New"/>
          <w:sz w:val="30"/>
          <w:szCs w:val="30"/>
          <w:cs/>
        </w:rPr>
        <w:t>คู่สัญญาไม่สามารถส่งมอบสินค้าได้ตาม</w:t>
      </w:r>
      <w:r w:rsidR="00565275">
        <w:rPr>
          <w:rFonts w:ascii="Angsana New" w:hAnsi="Angsana New" w:cs="Angsana New" w:hint="cs"/>
          <w:sz w:val="30"/>
          <w:szCs w:val="30"/>
          <w:cs/>
        </w:rPr>
        <w:t>ที่ระบุไว้ใน</w:t>
      </w:r>
      <w:r w:rsidRPr="00A1372B">
        <w:rPr>
          <w:rFonts w:ascii="Angsana New" w:hAnsi="Angsana New" w:cs="Angsana New"/>
          <w:sz w:val="30"/>
          <w:szCs w:val="30"/>
          <w:cs/>
        </w:rPr>
        <w:t>สัญญา ทางบริษัท</w:t>
      </w:r>
      <w:r w:rsidRPr="007A52CD">
        <w:rPr>
          <w:rFonts w:ascii="Angsana New" w:hAnsi="Angsana New" w:cs="Angsana New"/>
          <w:sz w:val="30"/>
          <w:szCs w:val="30"/>
          <w:cs/>
        </w:rPr>
        <w:t xml:space="preserve">จึงได้ติดตามทวงถามและเจรจาจนถึงที่สุดแล้ว </w:t>
      </w:r>
      <w:r w:rsidR="00265432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A69DC" w:rsidRPr="007A52CD">
        <w:rPr>
          <w:rFonts w:ascii="Angsana New" w:hAnsi="Angsana New" w:cs="Angsana New"/>
          <w:sz w:val="30"/>
          <w:szCs w:val="30"/>
        </w:rPr>
        <w:t xml:space="preserve">30 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7A69DC" w:rsidRPr="007A52CD">
        <w:rPr>
          <w:rFonts w:ascii="Angsana New" w:hAnsi="Angsana New" w:cs="Angsana New"/>
          <w:sz w:val="30"/>
          <w:szCs w:val="30"/>
        </w:rPr>
        <w:t>2565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F77816">
        <w:rPr>
          <w:rFonts w:ascii="Angsana New" w:hAnsi="Angsana New" w:cs="Angsana New" w:hint="cs"/>
          <w:sz w:val="30"/>
          <w:szCs w:val="30"/>
          <w:cs/>
        </w:rPr>
        <w:t>และคู่สัญญา</w:t>
      </w:r>
      <w:r w:rsidRPr="007A52CD">
        <w:rPr>
          <w:rFonts w:ascii="Angsana New" w:hAnsi="Angsana New" w:cs="Angsana New"/>
          <w:sz w:val="30"/>
          <w:szCs w:val="30"/>
          <w:cs/>
        </w:rPr>
        <w:t>ได้ตกลงทำสัญญาประนีประนอมยอมความกัน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 xml:space="preserve"> โดยคู่สัญญาตกลงจะจ่าย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>คืน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>เงินจ่ายล่วงหน้าค่าสินค้าบางส่วนเป็น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7A69DC" w:rsidRPr="007A52CD">
        <w:rPr>
          <w:rFonts w:ascii="Angsana New" w:hAnsi="Angsana New" w:cs="Angsana New"/>
          <w:sz w:val="30"/>
          <w:szCs w:val="30"/>
        </w:rPr>
        <w:t xml:space="preserve">1.1 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>ล้านยูโร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 xml:space="preserve"> หรือ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 xml:space="preserve">เทียบเท่าประมาณ </w:t>
      </w:r>
      <w:r w:rsidR="007A69DC" w:rsidRPr="007A52CD">
        <w:rPr>
          <w:rFonts w:ascii="Angsana New" w:hAnsi="Angsana New" w:cs="Angsana New"/>
          <w:sz w:val="30"/>
          <w:szCs w:val="30"/>
        </w:rPr>
        <w:t>41.4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69DC" w:rsidRPr="007A52C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A52CD" w:rsidRPr="007A52CD">
        <w:rPr>
          <w:rFonts w:ascii="Angsana New" w:hAnsi="Angsana New" w:cs="Angsana New" w:hint="cs"/>
          <w:sz w:val="30"/>
          <w:szCs w:val="30"/>
          <w:cs/>
        </w:rPr>
        <w:t>ซึ่งบริษัทได้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>บันทึกไว้ในบัญชีลูกหนี้อื่นในงบแสดงฐานะการเงิน</w:t>
      </w:r>
      <w:r w:rsidR="00A13260">
        <w:rPr>
          <w:rFonts w:ascii="Angsana New" w:hAnsi="Angsana New" w:cs="Angsana New" w:hint="cs"/>
          <w:sz w:val="30"/>
          <w:szCs w:val="30"/>
          <w:cs/>
        </w:rPr>
        <w:t>รวมและเฉพาะกิจการ</w:t>
      </w:r>
      <w:r w:rsidR="007A52CD" w:rsidRPr="007A52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69DC" w:rsidRPr="007A52CD">
        <w:rPr>
          <w:rFonts w:ascii="Angsana New" w:hAnsi="Angsana New" w:cs="Angsana New" w:hint="cs"/>
          <w:sz w:val="30"/>
          <w:szCs w:val="30"/>
          <w:cs/>
        </w:rPr>
        <w:t>และ</w:t>
      </w:r>
      <w:r w:rsidRPr="007A52CD">
        <w:rPr>
          <w:rFonts w:ascii="Angsana New" w:hAnsi="Angsana New" w:cs="Angsana New"/>
          <w:sz w:val="30"/>
          <w:szCs w:val="30"/>
          <w:cs/>
        </w:rPr>
        <w:t>บริษัท</w:t>
      </w:r>
      <w:bookmarkStart w:id="0" w:name="_Hlk119088933"/>
      <w:r w:rsidRPr="007A52CD">
        <w:rPr>
          <w:rFonts w:ascii="Angsana New" w:hAnsi="Angsana New" w:cs="Angsana New"/>
          <w:sz w:val="30"/>
          <w:szCs w:val="30"/>
          <w:cs/>
        </w:rPr>
        <w:t>ได้รับเงิน</w:t>
      </w:r>
      <w:r w:rsidR="007A52CD" w:rsidRPr="007A52CD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7A52CD">
        <w:rPr>
          <w:rFonts w:ascii="Angsana New" w:hAnsi="Angsana New" w:cs="Angsana New"/>
          <w:sz w:val="30"/>
          <w:szCs w:val="30"/>
          <w:cs/>
        </w:rPr>
        <w:t>คืน</w:t>
      </w:r>
      <w:bookmarkEnd w:id="0"/>
      <w:r w:rsidRPr="007A52CD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Pr="007A52CD">
        <w:rPr>
          <w:rFonts w:ascii="Angsana New" w:hAnsi="Angsana New" w:cs="Angsana New"/>
          <w:sz w:val="30"/>
          <w:szCs w:val="30"/>
        </w:rPr>
        <w:t xml:space="preserve">2565 </w:t>
      </w:r>
      <w:r w:rsidR="007A52CD" w:rsidRPr="007A52C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A52CD">
        <w:rPr>
          <w:rFonts w:ascii="Angsana New" w:hAnsi="Angsana New" w:cs="Angsana New"/>
          <w:sz w:val="30"/>
          <w:szCs w:val="30"/>
          <w:cs/>
        </w:rPr>
        <w:t>ผู้บริหารได้</w:t>
      </w:r>
      <w:r w:rsidR="00565275" w:rsidRPr="007A52CD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7A52CD">
        <w:rPr>
          <w:rFonts w:ascii="Angsana New" w:hAnsi="Angsana New" w:cs="Angsana New"/>
          <w:sz w:val="30"/>
          <w:szCs w:val="30"/>
          <w:cs/>
        </w:rPr>
        <w:t>ตัดจำหน่ายเงินจ่ายล่วงหน้าค่าสินค้า</w:t>
      </w:r>
      <w:r w:rsidR="00565275" w:rsidRPr="007A52CD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7A52CD">
        <w:rPr>
          <w:rFonts w:ascii="Angsana New" w:hAnsi="Angsana New" w:cs="Angsana New"/>
          <w:sz w:val="30"/>
          <w:szCs w:val="30"/>
          <w:cs/>
        </w:rPr>
        <w:t>ที่เหลือเป็นจำนวนเงิน</w:t>
      </w:r>
      <w:r w:rsidR="00316852" w:rsidRPr="007A52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A52CD">
        <w:rPr>
          <w:rFonts w:ascii="Angsana New" w:hAnsi="Angsana New" w:cs="Angsana New"/>
          <w:sz w:val="30"/>
          <w:szCs w:val="30"/>
        </w:rPr>
        <w:t xml:space="preserve">1.7 </w:t>
      </w:r>
      <w:r w:rsidRPr="007A52CD">
        <w:rPr>
          <w:rFonts w:ascii="Angsana New" w:hAnsi="Angsana New" w:cs="Angsana New"/>
          <w:sz w:val="30"/>
          <w:szCs w:val="30"/>
          <w:cs/>
        </w:rPr>
        <w:t>ล้านยูโร</w:t>
      </w:r>
      <w:r w:rsidR="00316852" w:rsidRPr="007A52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A52CD">
        <w:rPr>
          <w:rFonts w:ascii="Angsana New" w:hAnsi="Angsana New" w:cs="Angsana New"/>
          <w:sz w:val="30"/>
          <w:szCs w:val="30"/>
          <w:cs/>
        </w:rPr>
        <w:t xml:space="preserve">หรือเทียบเท่าประมาณ </w:t>
      </w:r>
      <w:r w:rsidRPr="007A52CD">
        <w:rPr>
          <w:rFonts w:ascii="Angsana New" w:hAnsi="Angsana New" w:cs="Angsana New"/>
          <w:sz w:val="30"/>
          <w:szCs w:val="30"/>
        </w:rPr>
        <w:t xml:space="preserve">64.6 </w:t>
      </w:r>
      <w:r w:rsidRPr="007A52C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A52CD" w:rsidRPr="007A52CD">
        <w:rPr>
          <w:rFonts w:ascii="Angsana New" w:hAnsi="Angsana New" w:cs="Angsana New" w:hint="cs"/>
          <w:sz w:val="30"/>
          <w:szCs w:val="30"/>
          <w:cs/>
        </w:rPr>
        <w:t>ซึ่งบริษัทได้บันทึกไว้</w:t>
      </w:r>
      <w:r w:rsidRPr="007A52CD">
        <w:rPr>
          <w:rFonts w:ascii="Angsana New" w:hAnsi="Angsana New" w:cs="Angsana New"/>
          <w:sz w:val="30"/>
          <w:szCs w:val="30"/>
          <w:cs/>
        </w:rPr>
        <w:t xml:space="preserve">ในบัญชีค่าใช้จ่ายในการบริหารใน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7A52CD">
        <w:rPr>
          <w:rFonts w:ascii="Angsana New" w:hAnsi="Angsana New" w:cs="Angsana New"/>
          <w:sz w:val="30"/>
          <w:szCs w:val="30"/>
        </w:rPr>
        <w:t xml:space="preserve">30 </w:t>
      </w:r>
      <w:r w:rsidRPr="007A52CD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7A52CD">
        <w:rPr>
          <w:rFonts w:ascii="Angsana New" w:hAnsi="Angsana New" w:cs="Angsana New"/>
          <w:sz w:val="30"/>
          <w:szCs w:val="30"/>
        </w:rPr>
        <w:t>2565</w:t>
      </w:r>
    </w:p>
    <w:p w14:paraId="608F7D42" w14:textId="77777777" w:rsidR="00A1372B" w:rsidRPr="00316852" w:rsidRDefault="00A1372B" w:rsidP="00E5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B5688" w14:textId="46717381" w:rsidR="00297667" w:rsidRPr="001D520A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CD7D7B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EC7AAB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7AA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D7D7B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0E8CC9" w14:textId="41FB5D0B" w:rsidR="00297667" w:rsidRPr="007E029B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29B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0B294D" w:rsidRPr="000B294D">
        <w:rPr>
          <w:rFonts w:ascii="Angsana New" w:hAnsi="Angsana New" w:cs="Angsana New"/>
          <w:sz w:val="30"/>
          <w:szCs w:val="30"/>
        </w:rPr>
        <w:t>2</w:t>
      </w:r>
      <w:r w:rsidRPr="007E029B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4B53A982" w:rsidR="00297667" w:rsidRPr="007E029B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7E029B">
        <w:rPr>
          <w:rFonts w:ascii="Angsana New" w:hAnsi="Angsana New" w:hint="cs"/>
          <w:sz w:val="30"/>
          <w:szCs w:val="30"/>
          <w:cs/>
        </w:rPr>
        <w:t>ส่วนงาน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1</w:t>
      </w:r>
      <w:r w:rsidRPr="007E029B">
        <w:rPr>
          <w:rFonts w:ascii="Angsana New" w:hAnsi="Angsana New" w:hint="cs"/>
          <w:sz w:val="30"/>
          <w:szCs w:val="30"/>
          <w:cs/>
        </w:rPr>
        <w:t xml:space="preserve"> </w:t>
      </w:r>
      <w:r w:rsidRPr="007E029B">
        <w:rPr>
          <w:rFonts w:ascii="Angsana New" w:hAnsi="Angsana New"/>
          <w:sz w:val="30"/>
          <w:szCs w:val="30"/>
        </w:rPr>
        <w:t>: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297667" w:rsidRPr="007E029B">
        <w:rPr>
          <w:rFonts w:ascii="Angsana New" w:hAnsi="Angsana New"/>
          <w:sz w:val="30"/>
          <w:szCs w:val="30"/>
          <w:cs/>
        </w:rPr>
        <w:t>ส่วนงาน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เกี่ยวกับรายได้จากการจำหน่ายหล็ก</w:t>
      </w:r>
    </w:p>
    <w:p w14:paraId="3286E415" w14:textId="5BB4A6E3" w:rsidR="00F01A5A" w:rsidRPr="0031261E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1261E">
        <w:rPr>
          <w:rFonts w:ascii="Angsana New" w:hAnsi="Angsana New" w:hint="cs"/>
          <w:sz w:val="30"/>
          <w:szCs w:val="30"/>
          <w:cs/>
        </w:rPr>
        <w:t>ส่วนงาน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2</w:t>
      </w:r>
      <w:r w:rsidRPr="0031261E">
        <w:rPr>
          <w:rFonts w:ascii="Angsana New" w:hAnsi="Angsana New" w:hint="cs"/>
          <w:sz w:val="30"/>
          <w:szCs w:val="30"/>
          <w:cs/>
        </w:rPr>
        <w:t xml:space="preserve"> </w:t>
      </w:r>
      <w:r w:rsidRPr="0031261E">
        <w:rPr>
          <w:rFonts w:ascii="Angsana New" w:hAnsi="Angsana New"/>
          <w:sz w:val="30"/>
          <w:szCs w:val="30"/>
        </w:rPr>
        <w:t>: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297667" w:rsidRPr="0031261E">
        <w:rPr>
          <w:rFonts w:ascii="Angsana New" w:hAnsi="Angsana New"/>
          <w:sz w:val="30"/>
          <w:szCs w:val="30"/>
          <w:cs/>
        </w:rPr>
        <w:t>ส่วนงา</w:t>
      </w:r>
      <w:r w:rsidR="000260E6" w:rsidRPr="0031261E">
        <w:rPr>
          <w:rFonts w:ascii="Angsana New" w:hAnsi="Angsana New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31261E">
        <w:rPr>
          <w:rFonts w:ascii="Angsana New" w:hAnsi="Angsana New"/>
          <w:sz w:val="30"/>
          <w:szCs w:val="30"/>
        </w:rPr>
        <w:t xml:space="preserve"> </w:t>
      </w:r>
    </w:p>
    <w:p w14:paraId="35AA2D34" w14:textId="2D059FC7" w:rsidR="00F01A5A" w:rsidRPr="001D520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E8792C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9266F7" w:rsidRPr="00F411ED" w14:paraId="764BDD22" w14:textId="77777777" w:rsidTr="00FD59D1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453545" w14:textId="77777777" w:rsidR="009266F7" w:rsidRPr="00F411ED" w:rsidRDefault="009266F7" w:rsidP="008A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D9CE00B" w14:textId="5465F2B1" w:rsidR="009266F7" w:rsidRPr="00F411ED" w:rsidRDefault="009266F7" w:rsidP="008A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266F7" w:rsidRPr="00F411ED" w14:paraId="686069E4" w14:textId="77777777" w:rsidTr="00FB0AAC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B370C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C6CE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DEBA8D8" w14:textId="64579A89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2603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6179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6DF3F5C3" w14:textId="4838216B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2E47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3E1E" w14:textId="2C66E422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0D6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451F99E9" w14:textId="024AB32A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266F7" w:rsidRPr="00F411ED" w14:paraId="67A2B2FA" w14:textId="77777777" w:rsidTr="00FB0AAC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576F6B12" w14:textId="77777777" w:rsidR="009266F7" w:rsidRPr="00F411ED" w:rsidRDefault="009266F7" w:rsidP="009266F7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65FB" w14:textId="1949A49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44338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B0E9" w14:textId="566D1ECB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8DF8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4D31" w14:textId="6A96D438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326F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99E1" w14:textId="54105E36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0024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82FC8" w14:textId="5868340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E92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E47A" w14:textId="35389193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C53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FC64903" w14:textId="1130138D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4EBFD8A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C6A5DF2" w14:textId="00A934C0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9266F7" w:rsidRPr="00F411ED" w14:paraId="76B90941" w14:textId="77777777" w:rsidTr="00FB0AAC">
        <w:trPr>
          <w:trHeight w:val="13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90526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00764F6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266F7" w:rsidRPr="00F411ED" w14:paraId="7C7D1A25" w14:textId="77777777" w:rsidTr="00FB0AAC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3A5054A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CC8B954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7AB65E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B2E85F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63897580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6DAC68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7BE3C1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DD3204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D48132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6D286A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B44EC3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93E6A08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766A8F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BE2A585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F4DAA6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C74EB8C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266F7" w:rsidRPr="00F411ED" w14:paraId="5D331743" w14:textId="77777777" w:rsidTr="00FB0AAC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60F7CC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F3EC7" w14:textId="607102CE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8,171,181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E820D3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4011E6" w14:textId="2FF05889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11,083,076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8FB76D4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0A676D" w14:textId="6E08B6D5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90,717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2E9439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8F719" w14:textId="3C2C8242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107,851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2C29E3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4FBEF5" w14:textId="02294305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5DA083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4E37D75" w14:textId="662FB4E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50D05E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655657F9" w14:textId="6FF18EC9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8,261,898</w:t>
            </w:r>
          </w:p>
        </w:tc>
        <w:tc>
          <w:tcPr>
            <w:tcW w:w="270" w:type="dxa"/>
            <w:vAlign w:val="bottom"/>
          </w:tcPr>
          <w:p w14:paraId="3C79E3A4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2B1EF1E8" w14:textId="22398F28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11,190,927</w:t>
            </w:r>
          </w:p>
        </w:tc>
      </w:tr>
      <w:tr w:rsidR="009266F7" w:rsidRPr="00F411ED" w14:paraId="42CBA124" w14:textId="77777777" w:rsidTr="00FB0AAC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105835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4AE30" w14:textId="6A857991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6B4579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50B39" w14:textId="241BAC9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759C627E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B8558" w14:textId="2FFB374A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31,883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B74754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82A7F" w14:textId="6BBC3AD8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33,557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C320D5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F44EC" w14:textId="429F7180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(31,883)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93FEC1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116F7" w14:textId="4841DDF0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(33,557)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FAEE4E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C94E162" w14:textId="20FF9D8C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97252D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F79E825" w14:textId="482FF691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9266F7" w:rsidRPr="00F411ED" w14:paraId="1A9B12DD" w14:textId="77777777" w:rsidTr="00FB0AAC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C9C8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6C01F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51D28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8C74B3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E9D2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7DB42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2EC5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61375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4BD0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A6260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CC16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5A0E1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C4C2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B1E2B54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12216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2358779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266F7" w:rsidRPr="00F411ED" w14:paraId="60E69FB4" w14:textId="77777777" w:rsidTr="00FB0AAC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5CF6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160E1772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62E3B" w14:textId="4B2B5E41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8,171,181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61A7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D723CD" w14:textId="566FA140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11,083,076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4B09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9C70C3" w14:textId="12B86E35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122,600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B02C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D95ED4" w14:textId="097670B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141,408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B27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796EB" w14:textId="20DEC76E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(31,883)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574B0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EA4A11" w14:textId="7BD177A4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(33,557)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6EF9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13364FF4" w14:textId="5A8C6539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8,261,898</w:t>
            </w:r>
          </w:p>
        </w:tc>
        <w:tc>
          <w:tcPr>
            <w:tcW w:w="270" w:type="dxa"/>
            <w:vAlign w:val="bottom"/>
          </w:tcPr>
          <w:p w14:paraId="25A6031B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DF8E7EF" w14:textId="3B052B92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A4E7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11,190,927</w:t>
            </w:r>
          </w:p>
        </w:tc>
      </w:tr>
      <w:tr w:rsidR="009266F7" w:rsidRPr="00F411ED" w14:paraId="4E3B84BD" w14:textId="77777777" w:rsidTr="00FB0AAC">
        <w:trPr>
          <w:trHeight w:val="5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899B1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0FFEB3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AF317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3C9FEE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1D060ED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33A7E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7B7C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A35757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5A87F6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1EBCAA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38867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8C8D93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03FA1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A35EDCF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F114C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78B837A4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266F7" w:rsidRPr="00F411ED" w14:paraId="39ED5C5F" w14:textId="77777777" w:rsidTr="00FB0AAC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031B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60C26D" w14:textId="2A4590A5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A4E79"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175,624</w:t>
            </w: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FB43A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81ECCF" w14:textId="2DE7355F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814,955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C66B5E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5E9208" w14:textId="3736E64D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(5,014)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4E84A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203F3E" w14:textId="5DF8458F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6,258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26F7A1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F6A79D" w14:textId="50619A51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15,574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8920DA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BE3DD6" w14:textId="2E87BC5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206,127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71123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48392FC0" w14:textId="494B63F0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A4E79"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165,064</w:t>
            </w: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E9AFE4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240DA12F" w14:textId="5B415DE4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1,027,340</w:t>
            </w:r>
          </w:p>
        </w:tc>
      </w:tr>
      <w:tr w:rsidR="009266F7" w:rsidRPr="00F411ED" w14:paraId="3D0C90C6" w14:textId="77777777" w:rsidTr="00FB0AAC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99698A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2AE65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9952AC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058599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EE314B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9FDF3E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43107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19BBC7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579CB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5E1293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B633A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1A6908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3C4441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66133E1D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42C9D6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1C45CE6B" w14:textId="7777777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266F7" w:rsidRPr="00F411ED" w14:paraId="7C190690" w14:textId="77777777" w:rsidTr="00FB0AAC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C62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48236F" w14:textId="661490A7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5,7</w:t>
            </w:r>
            <w:r w:rsidR="006A4E79"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="000E5E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841B8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6222CAA" w14:textId="695037FD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5,412,344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8186F4B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C725BB2" w14:textId="2262AE36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232,753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4B87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396AB4A" w14:textId="5CA43B4D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211,956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16D8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4171199" w14:textId="21E2132C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(1,557)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0AC5BF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C50D57A" w14:textId="043E2317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(16,964)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1A7FCA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77A53362" w14:textId="5B8BCD91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6,00</w:t>
            </w:r>
            <w:r w:rsidR="00DE16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</w:t>
            </w:r>
            <w:r w:rsidR="000E5E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17B12FFD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38ABA48" w14:textId="1D5D5E95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5,607,336</w:t>
            </w:r>
          </w:p>
        </w:tc>
      </w:tr>
      <w:tr w:rsidR="009266F7" w:rsidRPr="00F411ED" w14:paraId="57088158" w14:textId="77777777" w:rsidTr="00FB0AAC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1DBB2B" w14:textId="77777777" w:rsidR="009266F7" w:rsidRPr="00F411ED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A2605F" w14:textId="72CE8F40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3,786,</w:t>
            </w:r>
            <w:r w:rsidR="000E5E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58111A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794DE33" w14:textId="1AE79A1C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3,159,644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51D1681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F533BF" w14:textId="10B1702E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223,408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EFAE8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37C6BED" w14:textId="374F452C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198,456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452E2C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4094E56" w14:textId="073DB2F0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(277,270)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0F18EC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3C1437" w14:textId="44B4E162" w:rsidR="009266F7" w:rsidRPr="006A4E79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(278,43</w:t>
            </w:r>
            <w:r w:rsidR="00E573B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04CD5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48F072D3" w14:textId="1870EA7A" w:rsidR="009266F7" w:rsidRPr="006A4E79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3,732,</w:t>
            </w:r>
            <w:r w:rsidR="000E5E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vAlign w:val="bottom"/>
          </w:tcPr>
          <w:p w14:paraId="4B71F4A0" w14:textId="77777777" w:rsidR="009266F7" w:rsidRPr="00924996" w:rsidRDefault="009266F7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DC26E25" w14:textId="66EF1F34" w:rsidR="009266F7" w:rsidRPr="00F411ED" w:rsidRDefault="00CC6031" w:rsidP="00926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3,079,66</w:t>
            </w:r>
            <w:r w:rsidR="00E573B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</w:tbl>
    <w:p w14:paraId="437B8FB7" w14:textId="77777777" w:rsidR="00F411ED" w:rsidRPr="00EA5D9D" w:rsidRDefault="00F411E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="Angsana New" w:hAnsi="Angsana New" w:cs="Angsana New"/>
          <w:sz w:val="28"/>
          <w:szCs w:val="28"/>
        </w:rPr>
      </w:pPr>
    </w:p>
    <w:p w14:paraId="593FF018" w14:textId="1EBC200F" w:rsidR="00754984" w:rsidRDefault="00754984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EA5D9D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36ADE9" w14:textId="15F3C1D4" w:rsidR="00754984" w:rsidRPr="00B844D9" w:rsidRDefault="00754984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1" w:firstLine="117"/>
        <w:jc w:val="thaiDistribute"/>
        <w:rPr>
          <w:rFonts w:ascii="Angsana New" w:hAnsi="Angsana New"/>
          <w:sz w:val="30"/>
          <w:szCs w:val="30"/>
        </w:rPr>
      </w:pPr>
      <w:r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7CC0197C" w14:textId="77777777" w:rsidR="00BD42BC" w:rsidRPr="001D520A" w:rsidRDefault="00BD42BC" w:rsidP="00F411E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117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F411ED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BA1237D" w14:textId="64100173" w:rsidR="00061736" w:rsidRDefault="00061736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>
        <w:rPr>
          <w:rFonts w:ascii="Angsana New" w:hAnsi="Angsana New" w:cs="Angsana New" w:hint="cs"/>
          <w:color w:val="000000"/>
          <w:sz w:val="30"/>
          <w:szCs w:val="30"/>
          <w:u w:val="none"/>
          <w:cs/>
        </w:rPr>
        <w:lastRenderedPageBreak/>
        <w:t>เงินปันผล</w:t>
      </w:r>
    </w:p>
    <w:p w14:paraId="551495D5" w14:textId="77777777" w:rsidR="005A29B2" w:rsidRPr="005A29B2" w:rsidRDefault="005A29B2" w:rsidP="005A29B2">
      <w:pPr>
        <w:rPr>
          <w:rFonts w:asciiTheme="majorBidi" w:hAnsiTheme="majorBidi" w:cstheme="majorBidi"/>
          <w:sz w:val="30"/>
          <w:szCs w:val="30"/>
        </w:rPr>
      </w:pPr>
    </w:p>
    <w:p w14:paraId="3CAC21B4" w14:textId="1FC5FFAF" w:rsidR="00061736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num" w:pos="810"/>
          <w:tab w:val="left" w:pos="900"/>
        </w:tabs>
        <w:spacing w:line="240" w:lineRule="auto"/>
        <w:ind w:left="788" w:hanging="248"/>
        <w:jc w:val="thaiDistribute"/>
        <w:rPr>
          <w:rFonts w:ascii="Segoe UI" w:hAnsi="Segoe UI"/>
          <w:color w:val="242424"/>
          <w:sz w:val="30"/>
          <w:szCs w:val="30"/>
          <w:shd w:val="clear" w:color="auto" w:fill="FFFFFF"/>
        </w:rPr>
      </w:pPr>
      <w:r w:rsidRPr="00061736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Pr="00061736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เงินปันผลที่บริษัทจ่ายให้ผู้ถือหุ้น มีดังนี้</w:t>
      </w:r>
    </w:p>
    <w:p w14:paraId="09EE94D9" w14:textId="77777777" w:rsidR="00061736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num" w:pos="810"/>
          <w:tab w:val="left" w:pos="900"/>
        </w:tabs>
        <w:spacing w:line="240" w:lineRule="auto"/>
        <w:ind w:left="788" w:hanging="248"/>
        <w:jc w:val="thaiDistribute"/>
        <w:rPr>
          <w:rFonts w:ascii="Segoe UI" w:hAnsi="Segoe UI"/>
          <w:color w:val="242424"/>
          <w:sz w:val="30"/>
          <w:szCs w:val="30"/>
          <w:shd w:val="clear" w:color="auto" w:fill="FFFFFF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061736" w:rsidRPr="00E55466" w14:paraId="77DCDD9F" w14:textId="77777777" w:rsidTr="0088000D">
        <w:trPr>
          <w:tblHeader/>
        </w:trPr>
        <w:tc>
          <w:tcPr>
            <w:tcW w:w="2880" w:type="dxa"/>
            <w:vAlign w:val="bottom"/>
          </w:tcPr>
          <w:p w14:paraId="5C67C997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AD84F1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5FD1D848" w14:textId="77777777" w:rsidR="0006173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0632DFB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47E7B845" w14:textId="77777777" w:rsidR="0006173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1F9510DA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34B4303F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7FABAB70" w14:textId="77777777" w:rsidR="00061736" w:rsidRPr="00E55466" w:rsidDel="00D43E7A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61736" w:rsidRPr="00E55466" w14:paraId="6DB7EF6E" w14:textId="77777777" w:rsidTr="0088000D">
        <w:trPr>
          <w:tblHeader/>
        </w:trPr>
        <w:tc>
          <w:tcPr>
            <w:tcW w:w="2880" w:type="dxa"/>
          </w:tcPr>
          <w:p w14:paraId="6F2F195D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CED07AE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2C4CAB01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4490488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03F8D9A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31282FA1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1736" w:rsidRPr="00E55466" w14:paraId="0F1DEFE3" w14:textId="77777777" w:rsidTr="0088000D">
        <w:trPr>
          <w:tblHeader/>
        </w:trPr>
        <w:tc>
          <w:tcPr>
            <w:tcW w:w="2880" w:type="dxa"/>
          </w:tcPr>
          <w:p w14:paraId="446934CA" w14:textId="77777777" w:rsidR="00061736" w:rsidRPr="00E55466" w:rsidRDefault="00061736" w:rsidP="009B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131AFD88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6" w:type="dxa"/>
          </w:tcPr>
          <w:p w14:paraId="0D7CFD36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5" w:type="dxa"/>
          </w:tcPr>
          <w:p w14:paraId="0F0AB9F1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298C044E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7B8DEF30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</w:t>
            </w:r>
          </w:p>
        </w:tc>
      </w:tr>
      <w:tr w:rsidR="00061736" w:rsidRPr="00E55466" w14:paraId="2F088F78" w14:textId="77777777" w:rsidTr="0088000D">
        <w:trPr>
          <w:tblHeader/>
        </w:trPr>
        <w:tc>
          <w:tcPr>
            <w:tcW w:w="2880" w:type="dxa"/>
          </w:tcPr>
          <w:p w14:paraId="0A889D3A" w14:textId="77777777" w:rsidR="00061736" w:rsidRPr="00E55466" w:rsidRDefault="00061736" w:rsidP="009B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360471AB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6" w:type="dxa"/>
          </w:tcPr>
          <w:p w14:paraId="63897E6B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5" w:type="dxa"/>
          </w:tcPr>
          <w:p w14:paraId="2CC3ABC9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69A1FA7C" w14:textId="77777777" w:rsidR="00061736" w:rsidRPr="00E55466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0613574B" w14:textId="77777777" w:rsidR="00061736" w:rsidRPr="006D1E21" w:rsidRDefault="00061736" w:rsidP="008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E21">
              <w:rPr>
                <w:rFonts w:asciiTheme="majorBidi" w:hAnsiTheme="majorBidi" w:cstheme="majorBidi"/>
                <w:sz w:val="30"/>
                <w:szCs w:val="30"/>
              </w:rPr>
              <w:t>220.4</w:t>
            </w:r>
          </w:p>
        </w:tc>
      </w:tr>
    </w:tbl>
    <w:p w14:paraId="7DB54C75" w14:textId="77777777" w:rsidR="00061736" w:rsidRPr="00061736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num" w:pos="810"/>
          <w:tab w:val="left" w:pos="900"/>
        </w:tabs>
        <w:spacing w:line="240" w:lineRule="auto"/>
        <w:ind w:left="788" w:hanging="248"/>
        <w:jc w:val="thaiDistribute"/>
        <w:rPr>
          <w:rFonts w:ascii="Segoe UI" w:hAnsi="Segoe UI"/>
          <w:color w:val="242424"/>
          <w:sz w:val="30"/>
          <w:szCs w:val="30"/>
          <w:shd w:val="clear" w:color="auto" w:fill="FFFFFF"/>
        </w:rPr>
      </w:pPr>
    </w:p>
    <w:p w14:paraId="3B32DA59" w14:textId="36426172" w:rsidR="006D0480" w:rsidRPr="00215A81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215A81">
        <w:rPr>
          <w:rFonts w:ascii="Angsana New" w:hAnsi="Angsana New" w:cs="Angsana New" w:hint="cs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1AC3D0CC" w14:textId="77777777" w:rsidR="00195AD7" w:rsidRPr="005A29B2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A75C8E" w:rsidRPr="001D520A" w14:paraId="1884D884" w14:textId="77777777" w:rsidTr="00C420E9">
        <w:trPr>
          <w:trHeight w:val="659"/>
          <w:tblHeader/>
        </w:trPr>
        <w:tc>
          <w:tcPr>
            <w:tcW w:w="3119" w:type="pct"/>
            <w:vAlign w:val="bottom"/>
          </w:tcPr>
          <w:p w14:paraId="4F0EC937" w14:textId="0D00D5AD" w:rsidR="00A75C8E" w:rsidRPr="001D520A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129B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4129B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560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412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679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91" w:type="pct"/>
            <w:vAlign w:val="bottom"/>
          </w:tcPr>
          <w:p w14:paraId="3CE041CF" w14:textId="6D340BB1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024979B8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F9A6D2E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09801E" w14:textId="13AA0EBD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5C8E" w:rsidRPr="001D520A" w14:paraId="40A6F109" w14:textId="77777777" w:rsidTr="00C420E9">
        <w:trPr>
          <w:tblHeader/>
        </w:trPr>
        <w:tc>
          <w:tcPr>
            <w:tcW w:w="3119" w:type="pct"/>
          </w:tcPr>
          <w:p w14:paraId="692671D5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3A71F3E8" w14:textId="6657E003" w:rsidR="00A75C8E" w:rsidRPr="001D520A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6C6C" w:rsidRPr="001D520A" w14:paraId="5938BD3B" w14:textId="77777777" w:rsidTr="00C420E9">
        <w:tc>
          <w:tcPr>
            <w:tcW w:w="3119" w:type="pct"/>
          </w:tcPr>
          <w:p w14:paraId="60FE7E7B" w14:textId="30486DEF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1E472F6B" w14:textId="3F1A6599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F2E394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0117817" w14:textId="77777777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58F5F692" w14:textId="77777777" w:rsidTr="00C420E9">
        <w:tc>
          <w:tcPr>
            <w:tcW w:w="3119" w:type="pct"/>
          </w:tcPr>
          <w:p w14:paraId="084EEA5E" w14:textId="3C547A79" w:rsidR="00D50B2C" w:rsidRPr="001D520A" w:rsidRDefault="001E4840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681D7C3" w14:textId="416D60FC" w:rsidR="00D50B2C" w:rsidRPr="001D520A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7,330</w:t>
            </w:r>
          </w:p>
        </w:tc>
        <w:tc>
          <w:tcPr>
            <w:tcW w:w="149" w:type="pct"/>
          </w:tcPr>
          <w:p w14:paraId="4E3F35D8" w14:textId="77777777" w:rsidR="00D50B2C" w:rsidRPr="001D520A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6A018FC9" w14:textId="7AD853E9" w:rsidR="00D50B2C" w:rsidRPr="001D520A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9A6C6C" w:rsidRPr="00067F21" w14:paraId="744EC643" w14:textId="77777777" w:rsidTr="00C420E9">
        <w:trPr>
          <w:trHeight w:val="179"/>
        </w:trPr>
        <w:tc>
          <w:tcPr>
            <w:tcW w:w="3119" w:type="pct"/>
          </w:tcPr>
          <w:p w14:paraId="3C067089" w14:textId="77777777" w:rsidR="009A6C6C" w:rsidRPr="00067F21" w:rsidRDefault="009A6C6C" w:rsidP="009A6C6C">
            <w:pPr>
              <w:pStyle w:val="NoSpacing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5E180CA9" w14:textId="77777777" w:rsidR="009A6C6C" w:rsidRPr="00067F21" w:rsidRDefault="009A6C6C" w:rsidP="0004129B">
            <w:pPr>
              <w:pStyle w:val="NoSpacing"/>
              <w:tabs>
                <w:tab w:val="decimal" w:pos="1240"/>
              </w:tabs>
              <w:ind w:right="-2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14:paraId="5BAAA7E1" w14:textId="77777777" w:rsidR="009A6C6C" w:rsidRPr="00067F21" w:rsidRDefault="009A6C6C" w:rsidP="0004129B">
            <w:pPr>
              <w:pStyle w:val="NoSpacing"/>
              <w:tabs>
                <w:tab w:val="decimal" w:pos="1240"/>
              </w:tabs>
              <w:ind w:right="-20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3CF73F93" w14:textId="77777777" w:rsidR="009A6C6C" w:rsidRPr="00067F21" w:rsidRDefault="009A6C6C" w:rsidP="0004129B">
            <w:pPr>
              <w:pStyle w:val="NoSpacing"/>
              <w:tabs>
                <w:tab w:val="decimal" w:pos="1240"/>
              </w:tabs>
              <w:ind w:right="-2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6C6C" w:rsidRPr="001D520A" w14:paraId="510201CA" w14:textId="77777777" w:rsidTr="00C420E9">
        <w:tc>
          <w:tcPr>
            <w:tcW w:w="3119" w:type="pct"/>
          </w:tcPr>
          <w:p w14:paraId="61DDA8A6" w14:textId="536BE45E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0F9BC957" w14:textId="77777777" w:rsidR="009A6C6C" w:rsidRPr="002C6350" w:rsidRDefault="009A6C6C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687CAB2" w14:textId="77777777" w:rsidR="009A6C6C" w:rsidRPr="002C6350" w:rsidRDefault="009A6C6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0278026F" w14:textId="77777777" w:rsidR="009A6C6C" w:rsidRPr="002C6350" w:rsidRDefault="009A6C6C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C6350" w:rsidRPr="001D520A" w14:paraId="1121C5F9" w14:textId="77777777" w:rsidTr="00C420E9">
        <w:tc>
          <w:tcPr>
            <w:tcW w:w="3119" w:type="pct"/>
          </w:tcPr>
          <w:p w14:paraId="081B1054" w14:textId="1AF5E3FC" w:rsidR="002C6350" w:rsidRPr="001D520A" w:rsidRDefault="002C6350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114E22FC" w14:textId="4EBF6ADC" w:rsidR="002C6350" w:rsidRPr="002C6350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11,210</w:t>
            </w:r>
          </w:p>
        </w:tc>
        <w:tc>
          <w:tcPr>
            <w:tcW w:w="149" w:type="pct"/>
          </w:tcPr>
          <w:p w14:paraId="7DA0E76C" w14:textId="77777777" w:rsidR="002C6350" w:rsidRPr="002C6350" w:rsidRDefault="002C6350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0DB1E2F" w14:textId="1BF1D709" w:rsidR="002C6350" w:rsidRPr="002C6350" w:rsidRDefault="001A2B3B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43,433</w:t>
            </w:r>
          </w:p>
        </w:tc>
      </w:tr>
      <w:tr w:rsidR="00D50B2C" w:rsidRPr="001D520A" w14:paraId="0AB1B42E" w14:textId="77777777" w:rsidTr="00C420E9">
        <w:tc>
          <w:tcPr>
            <w:tcW w:w="3119" w:type="pct"/>
          </w:tcPr>
          <w:p w14:paraId="146C9E5C" w14:textId="4049137B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2603E692" w14:textId="6FDB4729" w:rsidR="00D50B2C" w:rsidRPr="002C6350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56,420</w:t>
            </w:r>
          </w:p>
        </w:tc>
        <w:tc>
          <w:tcPr>
            <w:tcW w:w="149" w:type="pct"/>
          </w:tcPr>
          <w:p w14:paraId="7EB13CE3" w14:textId="77777777" w:rsidR="00D50B2C" w:rsidRPr="001D520A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079C61A" w14:textId="335BE6FE" w:rsidR="00D50B2C" w:rsidRPr="002C6350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56,420</w:t>
            </w:r>
          </w:p>
        </w:tc>
      </w:tr>
      <w:tr w:rsidR="00AC7851" w:rsidRPr="001D520A" w14:paraId="67BB83A1" w14:textId="77777777" w:rsidTr="00C420E9">
        <w:tc>
          <w:tcPr>
            <w:tcW w:w="3119" w:type="pct"/>
          </w:tcPr>
          <w:p w14:paraId="290B096F" w14:textId="79E43221" w:rsidR="00AC7851" w:rsidRPr="001D520A" w:rsidRDefault="00AC7851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2775BC12" w14:textId="12DE10EF" w:rsidR="00AC7851" w:rsidRPr="000C6628" w:rsidRDefault="00E46F2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13,680</w:t>
            </w:r>
          </w:p>
        </w:tc>
        <w:tc>
          <w:tcPr>
            <w:tcW w:w="149" w:type="pct"/>
          </w:tcPr>
          <w:p w14:paraId="6ABCC2B9" w14:textId="77777777" w:rsidR="00AC7851" w:rsidRPr="000C6628" w:rsidRDefault="00AC7851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66871849" w14:textId="5825BC76" w:rsidR="00AC7851" w:rsidRPr="000C6628" w:rsidRDefault="00E46F2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13,680</w:t>
            </w:r>
          </w:p>
        </w:tc>
      </w:tr>
      <w:tr w:rsidR="00D50B2C" w:rsidRPr="001D520A" w14:paraId="33A771D2" w14:textId="77777777" w:rsidTr="00C420E9">
        <w:tc>
          <w:tcPr>
            <w:tcW w:w="3119" w:type="pct"/>
          </w:tcPr>
          <w:p w14:paraId="4AC0957E" w14:textId="474E2724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5933D079" w14:textId="404E1BB3" w:rsidR="00D50B2C" w:rsidRPr="002C6350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33D199A9" w14:textId="77777777" w:rsidR="00D50B2C" w:rsidRPr="000C6628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0B00AADC" w14:textId="4CD4A617" w:rsidR="00D50B2C" w:rsidRPr="002C6350" w:rsidRDefault="005339F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6,684</w:t>
            </w:r>
          </w:p>
        </w:tc>
      </w:tr>
      <w:tr w:rsidR="00D50B2C" w:rsidRPr="001D520A" w14:paraId="608C7F08" w14:textId="77777777" w:rsidTr="00C420E9">
        <w:tc>
          <w:tcPr>
            <w:tcW w:w="3119" w:type="pct"/>
          </w:tcPr>
          <w:p w14:paraId="3BD5E052" w14:textId="08F252D1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170B7B3D" w14:textId="6333FC7E" w:rsidR="00D50B2C" w:rsidRPr="000C6628" w:rsidRDefault="00E46F2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87,994</w:t>
            </w:r>
          </w:p>
        </w:tc>
        <w:tc>
          <w:tcPr>
            <w:tcW w:w="149" w:type="pct"/>
            <w:vAlign w:val="bottom"/>
          </w:tcPr>
          <w:p w14:paraId="2E8397A5" w14:textId="77777777" w:rsidR="00D50B2C" w:rsidRPr="000C6628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095D6F89" w14:textId="55C6128B" w:rsidR="00D50B2C" w:rsidRPr="000C6628" w:rsidRDefault="00E46F2A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120,217</w:t>
            </w:r>
          </w:p>
        </w:tc>
      </w:tr>
    </w:tbl>
    <w:p w14:paraId="39E7C53A" w14:textId="1A76FCFE" w:rsidR="001453A9" w:rsidRDefault="0014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61D44C60" w14:textId="2882F03E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42474D8B" w14:textId="4476B13A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1879CED9" w14:textId="140106F8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06750B0D" w14:textId="5335929E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49468746" w14:textId="31C05409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3A649B50" w14:textId="40A70ED3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63F0886C" w14:textId="1DAE73EC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48A1F2A9" w14:textId="07E713A4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46E930AD" w14:textId="7AFD3C3A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FFC860A" w14:textId="77777777" w:rsidR="005A29B2" w:rsidRPr="00067F21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4F247AC0" w14:textId="7AC45EF3" w:rsidR="00F7666E" w:rsidRPr="00C35872" w:rsidRDefault="00F7666E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C35872">
        <w:rPr>
          <w:rFonts w:ascii="Angsana New" w:hAnsi="Angsana New" w:cs="Angsana New"/>
          <w:color w:val="000000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275C1FED" w14:textId="360B3A0E" w:rsidR="00F7666E" w:rsidRPr="00067F21" w:rsidRDefault="00F7666E" w:rsidP="00C420E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9236C0E" w14:textId="6FCDF763" w:rsidR="00632074" w:rsidRDefault="00F7666E" w:rsidP="00C420E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="000F56E6">
        <w:rPr>
          <w:rFonts w:asciiTheme="majorBidi" w:hAnsiTheme="majorBidi" w:cstheme="majorBidi"/>
          <w:sz w:val="30"/>
          <w:szCs w:val="30"/>
        </w:rPr>
        <w:t xml:space="preserve"> 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B294D" w:rsidRPr="000B294D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294D" w:rsidRPr="000B294D">
        <w:rPr>
          <w:rFonts w:asciiTheme="majorBidi" w:hAnsiTheme="majorBidi" w:cstheme="majorBidi"/>
          <w:sz w:val="30"/>
          <w:szCs w:val="30"/>
        </w:rPr>
        <w:t>256</w:t>
      </w:r>
      <w:r w:rsidR="00467968">
        <w:rPr>
          <w:rFonts w:asciiTheme="majorBidi" w:hAnsiTheme="majorBidi" w:cstheme="majorBidi"/>
          <w:sz w:val="30"/>
          <w:szCs w:val="30"/>
        </w:rPr>
        <w:t>4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E6163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งบการเงินระหว่างกาลสำหรับงวด</w:t>
      </w:r>
      <w:r w:rsidR="0062046C">
        <w:rPr>
          <w:rFonts w:asciiTheme="majorBidi" w:hAnsiTheme="majorBidi" w:cstheme="majorBidi" w:hint="cs"/>
          <w:sz w:val="30"/>
          <w:szCs w:val="30"/>
          <w:cs/>
        </w:rPr>
        <w:t>เ</w:t>
      </w:r>
      <w:r w:rsidR="0004129B">
        <w:rPr>
          <w:rFonts w:asciiTheme="majorBidi" w:hAnsiTheme="majorBidi" w:cstheme="majorBidi" w:hint="cs"/>
          <w:sz w:val="30"/>
          <w:szCs w:val="30"/>
          <w:cs/>
        </w:rPr>
        <w:t>ก</w:t>
      </w:r>
      <w:r w:rsidR="0062046C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04129B" w:rsidRPr="006320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4129B" w:rsidRPr="00A02BFC">
        <w:rPr>
          <w:rFonts w:asciiTheme="majorBidi" w:hAnsiTheme="majorBidi" w:cstheme="majorBidi"/>
          <w:sz w:val="30"/>
          <w:szCs w:val="30"/>
        </w:rPr>
        <w:t>30</w:t>
      </w:r>
      <w:r w:rsidR="0004129B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2046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4129B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04129B"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294D" w:rsidRPr="000B294D">
        <w:rPr>
          <w:rFonts w:asciiTheme="majorBidi" w:hAnsiTheme="majorBidi" w:cstheme="majorBidi"/>
          <w:sz w:val="30"/>
          <w:szCs w:val="30"/>
        </w:rPr>
        <w:t>256</w:t>
      </w:r>
      <w:r w:rsidR="00467968"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FF0E92E" w14:textId="041D3C5B" w:rsidR="0011327E" w:rsidRPr="00067F21" w:rsidRDefault="0011327E" w:rsidP="00C420E9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632074" w:rsidRPr="00632074" w14:paraId="58409D49" w14:textId="77777777" w:rsidTr="00C420E9">
        <w:tc>
          <w:tcPr>
            <w:tcW w:w="3438" w:type="dxa"/>
            <w:hideMark/>
          </w:tcPr>
          <w:p w14:paraId="0341848B" w14:textId="10C7E6E0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038674EF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74" w:rsidRPr="00632074" w14:paraId="3C06F156" w14:textId="77777777" w:rsidTr="00C420E9">
        <w:tc>
          <w:tcPr>
            <w:tcW w:w="3438" w:type="dxa"/>
          </w:tcPr>
          <w:p w14:paraId="41DEEDA6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04FD8B1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3238BA8B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5941D5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C3F7255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11D435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32074" w:rsidRPr="00632074" w14:paraId="081D33E3" w14:textId="77777777" w:rsidTr="00C420E9">
        <w:tc>
          <w:tcPr>
            <w:tcW w:w="3438" w:type="dxa"/>
          </w:tcPr>
          <w:p w14:paraId="7165424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4ACE6C0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74" w:rsidRPr="00632074" w14:paraId="2A716379" w14:textId="77777777" w:rsidTr="00C420E9">
        <w:tc>
          <w:tcPr>
            <w:tcW w:w="3438" w:type="dxa"/>
          </w:tcPr>
          <w:p w14:paraId="0207731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72D7E60A" w14:textId="316D320A" w:rsidR="00632074" w:rsidRPr="00632074" w:rsidRDefault="005A29B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(245,231)</w:t>
            </w:r>
          </w:p>
        </w:tc>
        <w:tc>
          <w:tcPr>
            <w:tcW w:w="360" w:type="dxa"/>
          </w:tcPr>
          <w:p w14:paraId="5FA10AE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2C9889" w14:textId="20F25892" w:rsidR="00632074" w:rsidRPr="00632074" w:rsidRDefault="005A29B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21,643</w:t>
            </w:r>
          </w:p>
        </w:tc>
        <w:tc>
          <w:tcPr>
            <w:tcW w:w="270" w:type="dxa"/>
          </w:tcPr>
          <w:p w14:paraId="09E49E55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9ADF33" w14:textId="3CDB6E1E" w:rsidR="00632074" w:rsidRPr="00632074" w:rsidRDefault="005A29B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(223,588)</w:t>
            </w:r>
          </w:p>
        </w:tc>
      </w:tr>
      <w:tr w:rsidR="00632074" w:rsidRPr="00632074" w14:paraId="1F099814" w14:textId="77777777" w:rsidTr="00C420E9">
        <w:tc>
          <w:tcPr>
            <w:tcW w:w="3438" w:type="dxa"/>
          </w:tcPr>
          <w:p w14:paraId="5B01D8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70D87B4D" w14:textId="683A4103" w:rsidR="00632074" w:rsidRPr="00632074" w:rsidRDefault="005A29B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(49,197)</w:t>
            </w:r>
          </w:p>
        </w:tc>
        <w:tc>
          <w:tcPr>
            <w:tcW w:w="360" w:type="dxa"/>
          </w:tcPr>
          <w:p w14:paraId="3BFF318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C1249" w14:textId="69903DD1" w:rsidR="00632074" w:rsidRPr="00632074" w:rsidRDefault="005A29B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(21,643)</w:t>
            </w:r>
          </w:p>
        </w:tc>
        <w:tc>
          <w:tcPr>
            <w:tcW w:w="270" w:type="dxa"/>
          </w:tcPr>
          <w:p w14:paraId="77F6593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C9F6B0" w14:textId="1AAF3C2B" w:rsidR="00632074" w:rsidRPr="00632074" w:rsidRDefault="005A29B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(70,840)</w:t>
            </w:r>
          </w:p>
        </w:tc>
      </w:tr>
      <w:tr w:rsidR="00632074" w:rsidRPr="00632074" w14:paraId="2EA8201A" w14:textId="77777777" w:rsidTr="00C420E9">
        <w:tc>
          <w:tcPr>
            <w:tcW w:w="3438" w:type="dxa"/>
          </w:tcPr>
          <w:p w14:paraId="26556B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6D50B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27D3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BA8F" w14:textId="5DA171AC" w:rsidR="00632074" w:rsidRPr="00632074" w:rsidRDefault="00C3587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0087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A1BBA2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463CE0B" w14:textId="77777777" w:rsidR="00632074" w:rsidRPr="00067F21" w:rsidRDefault="00632074" w:rsidP="00C4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25FE4" w14:textId="21C775FF" w:rsidR="00F7666E" w:rsidRPr="00632074" w:rsidRDefault="00F7666E" w:rsidP="00C4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เห็นว่ามีความเหมาะสมกับธุรกิจของ</w:t>
      </w:r>
      <w:r w:rsidR="00165F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sectPr w:rsidR="00F7666E" w:rsidRPr="00632074" w:rsidSect="00F411E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147F" w14:textId="77777777" w:rsidR="00BA4A9D" w:rsidRDefault="00BA4A9D">
      <w:r>
        <w:separator/>
      </w:r>
    </w:p>
  </w:endnote>
  <w:endnote w:type="continuationSeparator" w:id="0">
    <w:p w14:paraId="71F6A4F0" w14:textId="77777777" w:rsidR="00BA4A9D" w:rsidRDefault="00BA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847B" w14:textId="737E8202" w:rsidR="003B1C03" w:rsidRPr="003E277A" w:rsidRDefault="003B1C03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0B294D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767B" w14:textId="7276B601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93213">
      <w:rPr>
        <w:rFonts w:ascii="Angsana New" w:hAnsi="Angsana New"/>
        <w:noProof/>
        <w:sz w:val="30"/>
        <w:szCs w:val="30"/>
        <w:lang w:val="fr-FR"/>
      </w:rPr>
      <w:t>1264137 - 2022 Sep-FSA-The Steel Pcl. -09t-Q3 V10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3B1C03" w:rsidRPr="00C827F6" w:rsidRDefault="003B1C0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2DB91C1A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93213">
      <w:rPr>
        <w:rFonts w:ascii="Angsana New" w:hAnsi="Angsana New"/>
        <w:noProof/>
        <w:sz w:val="30"/>
        <w:szCs w:val="30"/>
        <w:lang w:val="fr-FR"/>
      </w:rPr>
      <w:t>1264137 - 2022 Sep-FSA-The Steel Pcl. -09t-Q3 V10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1CFE1" w14:textId="77777777" w:rsidR="00BA4A9D" w:rsidRDefault="00BA4A9D">
      <w:r>
        <w:separator/>
      </w:r>
    </w:p>
  </w:footnote>
  <w:footnote w:type="continuationSeparator" w:id="0">
    <w:p w14:paraId="463BDC5C" w14:textId="77777777" w:rsidR="00BA4A9D" w:rsidRDefault="00BA4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3CC4" w14:textId="515F6902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43C7F" w14:textId="621B2F66" w:rsidR="003B1C03" w:rsidRPr="001D520A" w:rsidRDefault="00BD21C4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</w:t>
    </w:r>
    <w:r w:rsidR="008110EB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ก</w:t>
    </w:r>
    <w:r w:rsidR="008110EB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8110E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ยน</w:t>
    </w:r>
    <w:r w:rsidR="003B1C03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3B1C03"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3B1C03"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="003B1C03"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="003B1C03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="003B1C03"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="003B1C03"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3B1C03" w:rsidRPr="00AA7C7B" w:rsidRDefault="003B1C0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30CE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71DABAF0" w:rsidR="003B1C03" w:rsidRPr="00074891" w:rsidRDefault="003B1C03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D06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254F6F5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92FD87" w14:textId="77777777" w:rsidR="008110EB" w:rsidRPr="001D520A" w:rsidRDefault="008110EB" w:rsidP="008110EB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71D8AA45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7C06" w14:textId="77777777" w:rsidR="003B1C03" w:rsidRDefault="003B1C03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1E7509" w14:textId="77777777" w:rsidR="008110EB" w:rsidRPr="001D520A" w:rsidRDefault="008110EB" w:rsidP="008110EB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659A13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B1C03" w:rsidRDefault="003B1C03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1E18D8F" w14:textId="77777777" w:rsidR="008110EB" w:rsidRPr="001D520A" w:rsidRDefault="008110EB" w:rsidP="008110EB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8110EB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8C8EE0E" w14:textId="77777777" w:rsidR="008110EB" w:rsidRPr="001D520A" w:rsidRDefault="008110EB" w:rsidP="008110EB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1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2"/>
  </w:num>
  <w:num w:numId="24">
    <w:abstractNumId w:val="2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1"/>
  </w:num>
  <w:num w:numId="3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A9D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213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2022-11-11T09:14:00Z</cp:lastPrinted>
  <dcterms:created xsi:type="dcterms:W3CDTF">2022-11-14T06:45:00Z</dcterms:created>
  <dcterms:modified xsi:type="dcterms:W3CDTF">2022-11-14T06:45:00Z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