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53855D" w14:textId="0408CF6A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302677" w14:textId="77777777" w:rsidR="00C40073" w:rsidRPr="00C40073" w:rsidRDefault="00C40073" w:rsidP="00C4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40695D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AB4C36C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03BA03D1" w14:textId="6707AE9E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9924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24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6C6D7B"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6C6D7B"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 w:rsidR="006C6D7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2312CE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393D0A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1A7493E1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A57B00" w:rsidSect="00B615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BC9A0D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EA16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333E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99479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F1958A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77777777" w:rsidR="00B61568" w:rsidRPr="00A57B00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A57B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A57B00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03D8ADC6" w14:textId="6C971893" w:rsidR="008B6CCF" w:rsidRPr="007B685F" w:rsidRDefault="008B6CCF" w:rsidP="008B6CCF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6C6D7B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6C6D7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6C6D7B"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เก้า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6C6D7B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866809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6C6D7B"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E7F8B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สำ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หรั</w:t>
      </w:r>
      <w:r w:rsidR="0097436D" w:rsidRPr="007E7F8B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</w:t>
      </w:r>
      <w:r w:rsidRPr="00BF3290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7E7F8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61E39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2606E5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61E39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C6D7B" w:rsidRPr="002606E5">
        <w:rPr>
          <w:rFonts w:ascii="Angsana New" w:hAnsi="Angsana New" w:cs="Angsana New"/>
          <w:color w:val="000000"/>
          <w:sz w:val="30"/>
          <w:szCs w:val="30"/>
        </w:rPr>
        <w:t>256</w:t>
      </w:r>
      <w:r w:rsidR="006C6D7B">
        <w:rPr>
          <w:rFonts w:ascii="Angsana New" w:hAnsi="Angsana New" w:cs="Angsana New"/>
          <w:color w:val="000000"/>
          <w:sz w:val="30"/>
          <w:szCs w:val="30"/>
        </w:rPr>
        <w:t>5</w:t>
      </w:r>
      <w:r w:rsidR="006C6D7B"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บริษัทย่อย และของเฉพาะบริษัท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8B6CCF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A57B00" w:rsidSect="00B72217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6BA317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6C5CA4A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77777777" w:rsidR="00B61568" w:rsidRPr="00A57B00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112</w:t>
      </w:r>
    </w:p>
    <w:p w14:paraId="071D32F0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21711A6" w14:textId="4A7645E8" w:rsidR="00B61568" w:rsidRPr="00A57B00" w:rsidRDefault="008B179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14 </w:t>
      </w:r>
      <w:r w:rsidR="004D0D7A"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7D1B9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C6D7B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C6D7B" w:rsidRPr="00A57B00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6C6D7B">
        <w:rPr>
          <w:rFonts w:asciiTheme="majorBidi" w:hAnsiTheme="majorBidi" w:cstheme="majorBidi"/>
          <w:color w:val="000000"/>
          <w:sz w:val="30"/>
          <w:szCs w:val="30"/>
        </w:rPr>
        <w:t>5</w:t>
      </w:r>
    </w:p>
    <w:p w14:paraId="7679A551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61568" w:rsidRPr="00A57B00" w:rsidSect="00667044">
      <w:headerReference w:type="default" r:id="rId19"/>
      <w:footerReference w:type="default" r:id="rId20"/>
      <w:type w:val="continuous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4557" w14:textId="77777777" w:rsidR="00654038" w:rsidRDefault="00654038" w:rsidP="004956B4">
      <w:r>
        <w:separator/>
      </w:r>
    </w:p>
  </w:endnote>
  <w:endnote w:type="continuationSeparator" w:id="0">
    <w:p w14:paraId="724CE543" w14:textId="77777777" w:rsidR="00654038" w:rsidRDefault="00654038" w:rsidP="004956B4">
      <w:r>
        <w:continuationSeparator/>
      </w:r>
    </w:p>
  </w:endnote>
  <w:endnote w:type="continuationNotice" w:id="1">
    <w:p w14:paraId="3D530AE6" w14:textId="77777777" w:rsidR="00654038" w:rsidRDefault="00654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9462" w14:textId="77777777" w:rsidR="007F0107" w:rsidRDefault="007F0107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7F0107" w:rsidRDefault="007F0107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5934" w14:textId="77777777" w:rsidR="007F0107" w:rsidRPr="00EB12F2" w:rsidRDefault="007F0107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4A722" w14:textId="77777777" w:rsidR="005D5A86" w:rsidRDefault="005D5A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235E" w14:textId="77777777" w:rsidR="007F0107" w:rsidRDefault="007F010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2110154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3DF75" w14:textId="3D2B3D81" w:rsidR="00667044" w:rsidRPr="00667044" w:rsidRDefault="006670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6704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6704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6704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FAAA356" w14:textId="77777777" w:rsidR="00667044" w:rsidRPr="00EB12F2" w:rsidRDefault="00667044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78618" w14:textId="77777777" w:rsidR="00654038" w:rsidRDefault="00654038" w:rsidP="004956B4">
      <w:r>
        <w:separator/>
      </w:r>
    </w:p>
  </w:footnote>
  <w:footnote w:type="continuationSeparator" w:id="0">
    <w:p w14:paraId="23DB75FB" w14:textId="77777777" w:rsidR="00654038" w:rsidRDefault="00654038" w:rsidP="004956B4">
      <w:r>
        <w:continuationSeparator/>
      </w:r>
    </w:p>
  </w:footnote>
  <w:footnote w:type="continuationNotice" w:id="1">
    <w:p w14:paraId="6E4777AE" w14:textId="77777777" w:rsidR="00654038" w:rsidRDefault="006540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FD189" w14:textId="77777777" w:rsidR="005D5A86" w:rsidRDefault="005D5A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4824" w14:textId="77777777" w:rsidR="005D5A86" w:rsidRDefault="005D5A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DDC9" w14:textId="2DC7DAE5" w:rsidR="007F0107" w:rsidRPr="00156332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 w:cs="Browallia New"/>
        <w:sz w:val="30"/>
        <w:szCs w:val="38"/>
      </w:rPr>
    </w:pPr>
  </w:p>
  <w:p w14:paraId="2B0B6C1F" w14:textId="77777777" w:rsidR="007F0107" w:rsidRPr="00BC7C4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D8D0" w14:textId="3F0A8F45" w:rsidR="007F0107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6C5D5C3F" w14:textId="77777777" w:rsidR="007F0107" w:rsidRPr="00D77C3F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 w:cstheme="min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77777777" w:rsidR="007F0107" w:rsidRDefault="007F0107" w:rsidP="005D5A8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092AD8F" w14:textId="77777777" w:rsidR="00244F81" w:rsidRDefault="00244F81" w:rsidP="005D5A8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5EBC6F" w14:textId="77777777" w:rsidR="00244F81" w:rsidRDefault="00244F81" w:rsidP="005D5A8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C085D4C" w14:textId="77777777" w:rsidR="00244F81" w:rsidRPr="00244F81" w:rsidRDefault="00244F81" w:rsidP="005D5A8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6"/>
  </w:num>
  <w:num w:numId="19">
    <w:abstractNumId w:val="3"/>
  </w:num>
  <w:num w:numId="20">
    <w:abstractNumId w:val="11"/>
  </w:num>
  <w:num w:numId="21">
    <w:abstractNumId w:val="38"/>
  </w:num>
  <w:num w:numId="22">
    <w:abstractNumId w:val="33"/>
  </w:num>
  <w:num w:numId="23">
    <w:abstractNumId w:val="32"/>
  </w:num>
  <w:num w:numId="24">
    <w:abstractNumId w:val="26"/>
  </w:num>
  <w:num w:numId="25">
    <w:abstractNumId w:val="24"/>
  </w:num>
  <w:num w:numId="26">
    <w:abstractNumId w:val="21"/>
  </w:num>
  <w:num w:numId="27">
    <w:abstractNumId w:val="34"/>
  </w:num>
  <w:num w:numId="28">
    <w:abstractNumId w:val="28"/>
  </w:num>
  <w:num w:numId="29">
    <w:abstractNumId w:val="13"/>
  </w:num>
  <w:num w:numId="30">
    <w:abstractNumId w:val="37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5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498"/>
    <w:rsid w:val="00007622"/>
    <w:rsid w:val="00007869"/>
    <w:rsid w:val="00007A27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E28"/>
    <w:rsid w:val="00012000"/>
    <w:rsid w:val="00012007"/>
    <w:rsid w:val="00012221"/>
    <w:rsid w:val="00012414"/>
    <w:rsid w:val="0001267B"/>
    <w:rsid w:val="00012973"/>
    <w:rsid w:val="000129F0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949"/>
    <w:rsid w:val="0001498C"/>
    <w:rsid w:val="000149B9"/>
    <w:rsid w:val="00014C1D"/>
    <w:rsid w:val="00014C66"/>
    <w:rsid w:val="00014C67"/>
    <w:rsid w:val="0001505E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E6"/>
    <w:rsid w:val="00022D27"/>
    <w:rsid w:val="00022D38"/>
    <w:rsid w:val="00022E8E"/>
    <w:rsid w:val="00022E97"/>
    <w:rsid w:val="000231D3"/>
    <w:rsid w:val="0002357B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A7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A7F"/>
    <w:rsid w:val="00026C83"/>
    <w:rsid w:val="00026CBE"/>
    <w:rsid w:val="000270A7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AD8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2E7"/>
    <w:rsid w:val="00041555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827"/>
    <w:rsid w:val="000428A6"/>
    <w:rsid w:val="000429AC"/>
    <w:rsid w:val="00042C04"/>
    <w:rsid w:val="00042F89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05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189"/>
    <w:rsid w:val="00046358"/>
    <w:rsid w:val="00046583"/>
    <w:rsid w:val="0004660E"/>
    <w:rsid w:val="000468A5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CBF"/>
    <w:rsid w:val="00050D18"/>
    <w:rsid w:val="00050E21"/>
    <w:rsid w:val="00050ECD"/>
    <w:rsid w:val="0005106F"/>
    <w:rsid w:val="000510DE"/>
    <w:rsid w:val="00051103"/>
    <w:rsid w:val="000511EC"/>
    <w:rsid w:val="0005136A"/>
    <w:rsid w:val="00051378"/>
    <w:rsid w:val="00051C56"/>
    <w:rsid w:val="00051CA7"/>
    <w:rsid w:val="00051FE4"/>
    <w:rsid w:val="000521D9"/>
    <w:rsid w:val="000521F0"/>
    <w:rsid w:val="0005222B"/>
    <w:rsid w:val="000522F0"/>
    <w:rsid w:val="00052341"/>
    <w:rsid w:val="000523AD"/>
    <w:rsid w:val="00052582"/>
    <w:rsid w:val="000528DD"/>
    <w:rsid w:val="0005292F"/>
    <w:rsid w:val="00052942"/>
    <w:rsid w:val="00053055"/>
    <w:rsid w:val="00053117"/>
    <w:rsid w:val="000532B3"/>
    <w:rsid w:val="00053397"/>
    <w:rsid w:val="000533DF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674"/>
    <w:rsid w:val="000546C7"/>
    <w:rsid w:val="0005478B"/>
    <w:rsid w:val="000547E1"/>
    <w:rsid w:val="000548AA"/>
    <w:rsid w:val="000549D7"/>
    <w:rsid w:val="00054C6D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B5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558"/>
    <w:rsid w:val="00065598"/>
    <w:rsid w:val="00065609"/>
    <w:rsid w:val="0006564F"/>
    <w:rsid w:val="000656E1"/>
    <w:rsid w:val="00065835"/>
    <w:rsid w:val="00065846"/>
    <w:rsid w:val="000658EA"/>
    <w:rsid w:val="00065ADE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70088"/>
    <w:rsid w:val="0007050B"/>
    <w:rsid w:val="00070589"/>
    <w:rsid w:val="0007063C"/>
    <w:rsid w:val="000706A2"/>
    <w:rsid w:val="0007077B"/>
    <w:rsid w:val="00070832"/>
    <w:rsid w:val="00070861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A6"/>
    <w:rsid w:val="00075C26"/>
    <w:rsid w:val="00075C9C"/>
    <w:rsid w:val="00075D68"/>
    <w:rsid w:val="00075E55"/>
    <w:rsid w:val="00076003"/>
    <w:rsid w:val="00076027"/>
    <w:rsid w:val="0007616E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B43"/>
    <w:rsid w:val="00077BEC"/>
    <w:rsid w:val="00077D95"/>
    <w:rsid w:val="00077F0B"/>
    <w:rsid w:val="00077FB7"/>
    <w:rsid w:val="0008005B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C6A"/>
    <w:rsid w:val="00080D81"/>
    <w:rsid w:val="00080DB8"/>
    <w:rsid w:val="00080E4B"/>
    <w:rsid w:val="00080F02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901F5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982"/>
    <w:rsid w:val="00091A6F"/>
    <w:rsid w:val="00091D45"/>
    <w:rsid w:val="00092227"/>
    <w:rsid w:val="0009229B"/>
    <w:rsid w:val="000922A9"/>
    <w:rsid w:val="000923B3"/>
    <w:rsid w:val="0009240A"/>
    <w:rsid w:val="00092433"/>
    <w:rsid w:val="00092452"/>
    <w:rsid w:val="000925A6"/>
    <w:rsid w:val="0009260C"/>
    <w:rsid w:val="00092641"/>
    <w:rsid w:val="0009269E"/>
    <w:rsid w:val="00092750"/>
    <w:rsid w:val="000927BB"/>
    <w:rsid w:val="000927DB"/>
    <w:rsid w:val="00092A6F"/>
    <w:rsid w:val="00092CCB"/>
    <w:rsid w:val="00092D3E"/>
    <w:rsid w:val="00092D62"/>
    <w:rsid w:val="00092DF0"/>
    <w:rsid w:val="0009302D"/>
    <w:rsid w:val="00093199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B3E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3B2"/>
    <w:rsid w:val="000B25FE"/>
    <w:rsid w:val="000B2720"/>
    <w:rsid w:val="000B27A1"/>
    <w:rsid w:val="000B283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23E"/>
    <w:rsid w:val="000B4425"/>
    <w:rsid w:val="000B47D0"/>
    <w:rsid w:val="000B49F3"/>
    <w:rsid w:val="000B4C2B"/>
    <w:rsid w:val="000B4D41"/>
    <w:rsid w:val="000B4E8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7195"/>
    <w:rsid w:val="000B71CC"/>
    <w:rsid w:val="000B7281"/>
    <w:rsid w:val="000B74FD"/>
    <w:rsid w:val="000B750A"/>
    <w:rsid w:val="000B774A"/>
    <w:rsid w:val="000B78AD"/>
    <w:rsid w:val="000B78F0"/>
    <w:rsid w:val="000B7A60"/>
    <w:rsid w:val="000B7D2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5E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B9A"/>
    <w:rsid w:val="000C2C47"/>
    <w:rsid w:val="000C2E8F"/>
    <w:rsid w:val="000C2F5C"/>
    <w:rsid w:val="000C2FDA"/>
    <w:rsid w:val="000C320B"/>
    <w:rsid w:val="000C3211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93C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2BD8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CBF"/>
    <w:rsid w:val="000D5FC5"/>
    <w:rsid w:val="000D60C2"/>
    <w:rsid w:val="000D6121"/>
    <w:rsid w:val="000D6144"/>
    <w:rsid w:val="000D6170"/>
    <w:rsid w:val="000D6971"/>
    <w:rsid w:val="000D6AF0"/>
    <w:rsid w:val="000D6B13"/>
    <w:rsid w:val="000D6B8C"/>
    <w:rsid w:val="000D6BC5"/>
    <w:rsid w:val="000D6C48"/>
    <w:rsid w:val="000D6E27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C3C"/>
    <w:rsid w:val="000E3FCF"/>
    <w:rsid w:val="000E40C2"/>
    <w:rsid w:val="000E4226"/>
    <w:rsid w:val="000E42AE"/>
    <w:rsid w:val="000E4654"/>
    <w:rsid w:val="000E480D"/>
    <w:rsid w:val="000E49CB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32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7EB"/>
    <w:rsid w:val="000F189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47"/>
    <w:rsid w:val="000F34A9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5F90"/>
    <w:rsid w:val="000F6205"/>
    <w:rsid w:val="000F629E"/>
    <w:rsid w:val="000F6369"/>
    <w:rsid w:val="000F6A2C"/>
    <w:rsid w:val="000F6AD7"/>
    <w:rsid w:val="000F6C64"/>
    <w:rsid w:val="000F6CD8"/>
    <w:rsid w:val="000F6CDE"/>
    <w:rsid w:val="000F6F49"/>
    <w:rsid w:val="000F732D"/>
    <w:rsid w:val="000F7869"/>
    <w:rsid w:val="000F799F"/>
    <w:rsid w:val="000F79AE"/>
    <w:rsid w:val="000F7B82"/>
    <w:rsid w:val="000F7BC2"/>
    <w:rsid w:val="000F7C54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1E5"/>
    <w:rsid w:val="0011122A"/>
    <w:rsid w:val="001114C7"/>
    <w:rsid w:val="00111551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FD"/>
    <w:rsid w:val="001149FF"/>
    <w:rsid w:val="00114CAC"/>
    <w:rsid w:val="00114D94"/>
    <w:rsid w:val="001153E5"/>
    <w:rsid w:val="00115407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746"/>
    <w:rsid w:val="001177DB"/>
    <w:rsid w:val="0011799D"/>
    <w:rsid w:val="00117B45"/>
    <w:rsid w:val="00117F7C"/>
    <w:rsid w:val="00117FE4"/>
    <w:rsid w:val="001201E4"/>
    <w:rsid w:val="001202F2"/>
    <w:rsid w:val="001202FE"/>
    <w:rsid w:val="00120302"/>
    <w:rsid w:val="00120568"/>
    <w:rsid w:val="001205EC"/>
    <w:rsid w:val="00120847"/>
    <w:rsid w:val="00120980"/>
    <w:rsid w:val="001209B0"/>
    <w:rsid w:val="00120DE5"/>
    <w:rsid w:val="00120FD9"/>
    <w:rsid w:val="00121317"/>
    <w:rsid w:val="0012133B"/>
    <w:rsid w:val="0012152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DD"/>
    <w:rsid w:val="00125BDC"/>
    <w:rsid w:val="00125C60"/>
    <w:rsid w:val="00125CB4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667"/>
    <w:rsid w:val="001306CA"/>
    <w:rsid w:val="00130774"/>
    <w:rsid w:val="00130874"/>
    <w:rsid w:val="001309E6"/>
    <w:rsid w:val="00130A77"/>
    <w:rsid w:val="00130A9E"/>
    <w:rsid w:val="00130C76"/>
    <w:rsid w:val="00130D0A"/>
    <w:rsid w:val="00130E86"/>
    <w:rsid w:val="00130FB9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8E"/>
    <w:rsid w:val="001357DA"/>
    <w:rsid w:val="00135833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19D"/>
    <w:rsid w:val="0014228B"/>
    <w:rsid w:val="001422E5"/>
    <w:rsid w:val="001422EF"/>
    <w:rsid w:val="0014257C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30D"/>
    <w:rsid w:val="00156332"/>
    <w:rsid w:val="0015647F"/>
    <w:rsid w:val="00156875"/>
    <w:rsid w:val="001568FD"/>
    <w:rsid w:val="0015694F"/>
    <w:rsid w:val="00156AAE"/>
    <w:rsid w:val="00156B12"/>
    <w:rsid w:val="00156B68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715"/>
    <w:rsid w:val="00163864"/>
    <w:rsid w:val="00163B2F"/>
    <w:rsid w:val="00163C01"/>
    <w:rsid w:val="00163C29"/>
    <w:rsid w:val="00163CD3"/>
    <w:rsid w:val="00163E3F"/>
    <w:rsid w:val="0016427A"/>
    <w:rsid w:val="001644F8"/>
    <w:rsid w:val="00164598"/>
    <w:rsid w:val="0016475A"/>
    <w:rsid w:val="00164768"/>
    <w:rsid w:val="00164AFD"/>
    <w:rsid w:val="00164B43"/>
    <w:rsid w:val="00164C94"/>
    <w:rsid w:val="00164D34"/>
    <w:rsid w:val="0016531B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7D3"/>
    <w:rsid w:val="0017480D"/>
    <w:rsid w:val="00174847"/>
    <w:rsid w:val="00174FD8"/>
    <w:rsid w:val="001750E5"/>
    <w:rsid w:val="00175137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7F"/>
    <w:rsid w:val="001779F7"/>
    <w:rsid w:val="00177A80"/>
    <w:rsid w:val="00177AF3"/>
    <w:rsid w:val="00177C0F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A3"/>
    <w:rsid w:val="0018159A"/>
    <w:rsid w:val="001818A6"/>
    <w:rsid w:val="001818B5"/>
    <w:rsid w:val="001819F8"/>
    <w:rsid w:val="00181A9D"/>
    <w:rsid w:val="00182022"/>
    <w:rsid w:val="00182060"/>
    <w:rsid w:val="001820E2"/>
    <w:rsid w:val="001822BB"/>
    <w:rsid w:val="001822C5"/>
    <w:rsid w:val="001826EE"/>
    <w:rsid w:val="0018277A"/>
    <w:rsid w:val="001829C5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BB1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55"/>
    <w:rsid w:val="00190341"/>
    <w:rsid w:val="001905AE"/>
    <w:rsid w:val="001905F9"/>
    <w:rsid w:val="0019087C"/>
    <w:rsid w:val="00190CC5"/>
    <w:rsid w:val="00190F6F"/>
    <w:rsid w:val="00191600"/>
    <w:rsid w:val="001916D0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44"/>
    <w:rsid w:val="00194DAE"/>
    <w:rsid w:val="00194DB3"/>
    <w:rsid w:val="00195240"/>
    <w:rsid w:val="00195997"/>
    <w:rsid w:val="001959CA"/>
    <w:rsid w:val="00195AB4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7C5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1008"/>
    <w:rsid w:val="001B102B"/>
    <w:rsid w:val="001B1597"/>
    <w:rsid w:val="001B15D8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F25"/>
    <w:rsid w:val="001B3126"/>
    <w:rsid w:val="001B3133"/>
    <w:rsid w:val="001B313B"/>
    <w:rsid w:val="001B3251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5A7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5E2"/>
    <w:rsid w:val="001C2639"/>
    <w:rsid w:val="001C2879"/>
    <w:rsid w:val="001C296C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B0A"/>
    <w:rsid w:val="001D1C0E"/>
    <w:rsid w:val="001D200D"/>
    <w:rsid w:val="001D20F4"/>
    <w:rsid w:val="001D2190"/>
    <w:rsid w:val="001D21F4"/>
    <w:rsid w:val="001D21FC"/>
    <w:rsid w:val="001D2204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C2F"/>
    <w:rsid w:val="001D3DE3"/>
    <w:rsid w:val="001D3EB2"/>
    <w:rsid w:val="001D3F2F"/>
    <w:rsid w:val="001D409B"/>
    <w:rsid w:val="001D40B3"/>
    <w:rsid w:val="001D40BE"/>
    <w:rsid w:val="001D420E"/>
    <w:rsid w:val="001D443C"/>
    <w:rsid w:val="001D4456"/>
    <w:rsid w:val="001D459C"/>
    <w:rsid w:val="001D4CEE"/>
    <w:rsid w:val="001D4EFF"/>
    <w:rsid w:val="001D53A1"/>
    <w:rsid w:val="001D5435"/>
    <w:rsid w:val="001D5634"/>
    <w:rsid w:val="001D5721"/>
    <w:rsid w:val="001D5802"/>
    <w:rsid w:val="001D5868"/>
    <w:rsid w:val="001D5B12"/>
    <w:rsid w:val="001D5BB0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D4B"/>
    <w:rsid w:val="001E0E5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A5D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4FC"/>
    <w:rsid w:val="001E472B"/>
    <w:rsid w:val="001E47BF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637"/>
    <w:rsid w:val="001E57D0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655"/>
    <w:rsid w:val="001E67F0"/>
    <w:rsid w:val="001E685E"/>
    <w:rsid w:val="001E6943"/>
    <w:rsid w:val="001E69E3"/>
    <w:rsid w:val="001E6A5B"/>
    <w:rsid w:val="001E6A6E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C69"/>
    <w:rsid w:val="001F0D62"/>
    <w:rsid w:val="001F0F80"/>
    <w:rsid w:val="001F0FD0"/>
    <w:rsid w:val="001F12C4"/>
    <w:rsid w:val="001F1381"/>
    <w:rsid w:val="001F1413"/>
    <w:rsid w:val="001F14F1"/>
    <w:rsid w:val="001F1786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5F"/>
    <w:rsid w:val="001F2B19"/>
    <w:rsid w:val="001F2B8C"/>
    <w:rsid w:val="001F2C59"/>
    <w:rsid w:val="001F2D82"/>
    <w:rsid w:val="001F2D9E"/>
    <w:rsid w:val="001F300F"/>
    <w:rsid w:val="001F31CE"/>
    <w:rsid w:val="001F3443"/>
    <w:rsid w:val="001F35F2"/>
    <w:rsid w:val="001F3611"/>
    <w:rsid w:val="001F38C5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620"/>
    <w:rsid w:val="001F6661"/>
    <w:rsid w:val="001F672E"/>
    <w:rsid w:val="001F67A8"/>
    <w:rsid w:val="001F682A"/>
    <w:rsid w:val="001F68F0"/>
    <w:rsid w:val="001F6B47"/>
    <w:rsid w:val="001F6BE1"/>
    <w:rsid w:val="001F6FFD"/>
    <w:rsid w:val="001F7124"/>
    <w:rsid w:val="001F72FF"/>
    <w:rsid w:val="001F74F5"/>
    <w:rsid w:val="001F750D"/>
    <w:rsid w:val="001F7667"/>
    <w:rsid w:val="001F77B9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98"/>
    <w:rsid w:val="00201D53"/>
    <w:rsid w:val="00201F6A"/>
    <w:rsid w:val="00201F95"/>
    <w:rsid w:val="0020205C"/>
    <w:rsid w:val="0020205D"/>
    <w:rsid w:val="002021A1"/>
    <w:rsid w:val="002021A7"/>
    <w:rsid w:val="002023A2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BEA"/>
    <w:rsid w:val="00203CDE"/>
    <w:rsid w:val="00203D3E"/>
    <w:rsid w:val="00203FDE"/>
    <w:rsid w:val="002040EC"/>
    <w:rsid w:val="002041C1"/>
    <w:rsid w:val="00204284"/>
    <w:rsid w:val="002042F8"/>
    <w:rsid w:val="002046E0"/>
    <w:rsid w:val="00204933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4D"/>
    <w:rsid w:val="0020778F"/>
    <w:rsid w:val="002078F1"/>
    <w:rsid w:val="00207AE5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11AB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7B7"/>
    <w:rsid w:val="002138CE"/>
    <w:rsid w:val="0021391E"/>
    <w:rsid w:val="00213A48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32"/>
    <w:rsid w:val="00216D44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88F"/>
    <w:rsid w:val="00222AC3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6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10E5"/>
    <w:rsid w:val="0023123B"/>
    <w:rsid w:val="00231242"/>
    <w:rsid w:val="002313CD"/>
    <w:rsid w:val="00231901"/>
    <w:rsid w:val="00231933"/>
    <w:rsid w:val="00231B8D"/>
    <w:rsid w:val="00231CEA"/>
    <w:rsid w:val="00231D1E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412E"/>
    <w:rsid w:val="002341CA"/>
    <w:rsid w:val="0023449C"/>
    <w:rsid w:val="002344C2"/>
    <w:rsid w:val="002345FB"/>
    <w:rsid w:val="002346C8"/>
    <w:rsid w:val="00234AA5"/>
    <w:rsid w:val="00234B19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BD4"/>
    <w:rsid w:val="00237C9B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CB5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81"/>
    <w:rsid w:val="00244FEE"/>
    <w:rsid w:val="0024524F"/>
    <w:rsid w:val="002454FB"/>
    <w:rsid w:val="00245825"/>
    <w:rsid w:val="00245A2B"/>
    <w:rsid w:val="00245AFF"/>
    <w:rsid w:val="00245B6B"/>
    <w:rsid w:val="00245C0A"/>
    <w:rsid w:val="00245C59"/>
    <w:rsid w:val="00245C74"/>
    <w:rsid w:val="00245EDD"/>
    <w:rsid w:val="002460A3"/>
    <w:rsid w:val="0024614D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E"/>
    <w:rsid w:val="0025022A"/>
    <w:rsid w:val="00250626"/>
    <w:rsid w:val="0025066E"/>
    <w:rsid w:val="0025067A"/>
    <w:rsid w:val="0025078B"/>
    <w:rsid w:val="00250BB5"/>
    <w:rsid w:val="00250CF8"/>
    <w:rsid w:val="00250F31"/>
    <w:rsid w:val="00251095"/>
    <w:rsid w:val="002510BC"/>
    <w:rsid w:val="00251241"/>
    <w:rsid w:val="0025151E"/>
    <w:rsid w:val="00251542"/>
    <w:rsid w:val="002515DC"/>
    <w:rsid w:val="00251621"/>
    <w:rsid w:val="00251B9B"/>
    <w:rsid w:val="00251D7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14A"/>
    <w:rsid w:val="0025733D"/>
    <w:rsid w:val="002574BC"/>
    <w:rsid w:val="0025765A"/>
    <w:rsid w:val="002577ED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119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70C"/>
    <w:rsid w:val="00264C1A"/>
    <w:rsid w:val="00264C51"/>
    <w:rsid w:val="00264E04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B78"/>
    <w:rsid w:val="00267C1B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D80"/>
    <w:rsid w:val="00271DD9"/>
    <w:rsid w:val="00272069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AD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7AB"/>
    <w:rsid w:val="00280836"/>
    <w:rsid w:val="00280BBA"/>
    <w:rsid w:val="00280D17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2EE6"/>
    <w:rsid w:val="00283000"/>
    <w:rsid w:val="00283549"/>
    <w:rsid w:val="00283707"/>
    <w:rsid w:val="002837F7"/>
    <w:rsid w:val="00283D69"/>
    <w:rsid w:val="00283EFC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27E"/>
    <w:rsid w:val="002852FE"/>
    <w:rsid w:val="002853F0"/>
    <w:rsid w:val="00285665"/>
    <w:rsid w:val="00285885"/>
    <w:rsid w:val="00285992"/>
    <w:rsid w:val="00285A7B"/>
    <w:rsid w:val="00285AA0"/>
    <w:rsid w:val="00285FCA"/>
    <w:rsid w:val="00286055"/>
    <w:rsid w:val="00286065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80B"/>
    <w:rsid w:val="0028799D"/>
    <w:rsid w:val="002879F2"/>
    <w:rsid w:val="00287A4B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B0"/>
    <w:rsid w:val="002A3D52"/>
    <w:rsid w:val="002A3DF9"/>
    <w:rsid w:val="002A3E27"/>
    <w:rsid w:val="002A3E7D"/>
    <w:rsid w:val="002A3EE7"/>
    <w:rsid w:val="002A3F01"/>
    <w:rsid w:val="002A405B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332"/>
    <w:rsid w:val="002A7557"/>
    <w:rsid w:val="002A7792"/>
    <w:rsid w:val="002A7851"/>
    <w:rsid w:val="002A7998"/>
    <w:rsid w:val="002A7AD4"/>
    <w:rsid w:val="002A7B99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B21"/>
    <w:rsid w:val="002B3D3D"/>
    <w:rsid w:val="002B3ED4"/>
    <w:rsid w:val="002B43EE"/>
    <w:rsid w:val="002B492C"/>
    <w:rsid w:val="002B49FB"/>
    <w:rsid w:val="002B4CB1"/>
    <w:rsid w:val="002B4D3C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52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0C"/>
    <w:rsid w:val="002C2511"/>
    <w:rsid w:val="002C2593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7D"/>
    <w:rsid w:val="002C4553"/>
    <w:rsid w:val="002C4688"/>
    <w:rsid w:val="002C4859"/>
    <w:rsid w:val="002C4891"/>
    <w:rsid w:val="002C4D49"/>
    <w:rsid w:val="002C4D70"/>
    <w:rsid w:val="002C4D82"/>
    <w:rsid w:val="002C4E3E"/>
    <w:rsid w:val="002C4EB2"/>
    <w:rsid w:val="002C4FCA"/>
    <w:rsid w:val="002C50F7"/>
    <w:rsid w:val="002C5239"/>
    <w:rsid w:val="002C5298"/>
    <w:rsid w:val="002C52D8"/>
    <w:rsid w:val="002C54C7"/>
    <w:rsid w:val="002C56D6"/>
    <w:rsid w:val="002C584C"/>
    <w:rsid w:val="002C58C2"/>
    <w:rsid w:val="002C5917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ECB"/>
    <w:rsid w:val="002D3089"/>
    <w:rsid w:val="002D328A"/>
    <w:rsid w:val="002D33FB"/>
    <w:rsid w:val="002D3566"/>
    <w:rsid w:val="002D37ED"/>
    <w:rsid w:val="002D39A4"/>
    <w:rsid w:val="002D3B6D"/>
    <w:rsid w:val="002D3B82"/>
    <w:rsid w:val="002D3BC8"/>
    <w:rsid w:val="002D3DE1"/>
    <w:rsid w:val="002D3EBC"/>
    <w:rsid w:val="002D3EF0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817"/>
    <w:rsid w:val="002D482F"/>
    <w:rsid w:val="002D49A1"/>
    <w:rsid w:val="002D49EE"/>
    <w:rsid w:val="002D4C6C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443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21B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A1"/>
    <w:rsid w:val="002E43E6"/>
    <w:rsid w:val="002E43FD"/>
    <w:rsid w:val="002E4968"/>
    <w:rsid w:val="002E49AF"/>
    <w:rsid w:val="002E4B18"/>
    <w:rsid w:val="002E4B34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E4"/>
    <w:rsid w:val="002E5D4C"/>
    <w:rsid w:val="002E5EAA"/>
    <w:rsid w:val="002E5F44"/>
    <w:rsid w:val="002E5FE4"/>
    <w:rsid w:val="002E603F"/>
    <w:rsid w:val="002E6346"/>
    <w:rsid w:val="002E636A"/>
    <w:rsid w:val="002E639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29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8C6"/>
    <w:rsid w:val="002F4A23"/>
    <w:rsid w:val="002F4A35"/>
    <w:rsid w:val="002F4B80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43F"/>
    <w:rsid w:val="003014D5"/>
    <w:rsid w:val="0030174D"/>
    <w:rsid w:val="0030195D"/>
    <w:rsid w:val="00301996"/>
    <w:rsid w:val="00301A09"/>
    <w:rsid w:val="00301A22"/>
    <w:rsid w:val="00301A47"/>
    <w:rsid w:val="00301A75"/>
    <w:rsid w:val="00301AB4"/>
    <w:rsid w:val="00301B7C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35"/>
    <w:rsid w:val="003029F3"/>
    <w:rsid w:val="00302A4C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91"/>
    <w:rsid w:val="0030684D"/>
    <w:rsid w:val="003068FB"/>
    <w:rsid w:val="00306A0E"/>
    <w:rsid w:val="00306BA1"/>
    <w:rsid w:val="00306BA6"/>
    <w:rsid w:val="00306BE7"/>
    <w:rsid w:val="00306CFA"/>
    <w:rsid w:val="00306EA3"/>
    <w:rsid w:val="0030709B"/>
    <w:rsid w:val="003070D1"/>
    <w:rsid w:val="003073D1"/>
    <w:rsid w:val="00307821"/>
    <w:rsid w:val="00307A24"/>
    <w:rsid w:val="00307B54"/>
    <w:rsid w:val="00307D62"/>
    <w:rsid w:val="00307FB2"/>
    <w:rsid w:val="0031006D"/>
    <w:rsid w:val="003104A4"/>
    <w:rsid w:val="003105ED"/>
    <w:rsid w:val="0031063F"/>
    <w:rsid w:val="00310712"/>
    <w:rsid w:val="003107BA"/>
    <w:rsid w:val="0031094C"/>
    <w:rsid w:val="003109A8"/>
    <w:rsid w:val="00310F4D"/>
    <w:rsid w:val="003110FB"/>
    <w:rsid w:val="003114C9"/>
    <w:rsid w:val="0031157F"/>
    <w:rsid w:val="0031159A"/>
    <w:rsid w:val="0031172B"/>
    <w:rsid w:val="00311774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C6C"/>
    <w:rsid w:val="00316CFC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F77"/>
    <w:rsid w:val="00324012"/>
    <w:rsid w:val="0032416F"/>
    <w:rsid w:val="00324223"/>
    <w:rsid w:val="003243DD"/>
    <w:rsid w:val="00324436"/>
    <w:rsid w:val="003244EE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247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EA8"/>
    <w:rsid w:val="0033726A"/>
    <w:rsid w:val="00337344"/>
    <w:rsid w:val="003374BC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3B"/>
    <w:rsid w:val="0034177B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A4B"/>
    <w:rsid w:val="00343A75"/>
    <w:rsid w:val="00343CDF"/>
    <w:rsid w:val="00344097"/>
    <w:rsid w:val="003441A0"/>
    <w:rsid w:val="003441E0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56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22A"/>
    <w:rsid w:val="00352359"/>
    <w:rsid w:val="003525B6"/>
    <w:rsid w:val="0035261C"/>
    <w:rsid w:val="0035262E"/>
    <w:rsid w:val="003526B9"/>
    <w:rsid w:val="00352978"/>
    <w:rsid w:val="00352D9F"/>
    <w:rsid w:val="00352E4B"/>
    <w:rsid w:val="00352F11"/>
    <w:rsid w:val="0035332C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E1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4C4"/>
    <w:rsid w:val="003575C9"/>
    <w:rsid w:val="00357783"/>
    <w:rsid w:val="00357916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3C7"/>
    <w:rsid w:val="0036246A"/>
    <w:rsid w:val="0036252D"/>
    <w:rsid w:val="003629C8"/>
    <w:rsid w:val="00363035"/>
    <w:rsid w:val="00363080"/>
    <w:rsid w:val="0036308E"/>
    <w:rsid w:val="003630A0"/>
    <w:rsid w:val="0036312A"/>
    <w:rsid w:val="003632F5"/>
    <w:rsid w:val="0036330C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79A"/>
    <w:rsid w:val="0036698C"/>
    <w:rsid w:val="00366C2A"/>
    <w:rsid w:val="00366C60"/>
    <w:rsid w:val="00366EDE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E88"/>
    <w:rsid w:val="00370F73"/>
    <w:rsid w:val="00370F7B"/>
    <w:rsid w:val="003710C5"/>
    <w:rsid w:val="00371409"/>
    <w:rsid w:val="003714E2"/>
    <w:rsid w:val="00371663"/>
    <w:rsid w:val="0037167C"/>
    <w:rsid w:val="0037171D"/>
    <w:rsid w:val="00371934"/>
    <w:rsid w:val="00371A41"/>
    <w:rsid w:val="00371AB2"/>
    <w:rsid w:val="00371C43"/>
    <w:rsid w:val="00371D85"/>
    <w:rsid w:val="00371EF3"/>
    <w:rsid w:val="00371F22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EC"/>
    <w:rsid w:val="00376675"/>
    <w:rsid w:val="003766A4"/>
    <w:rsid w:val="003766B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6D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645"/>
    <w:rsid w:val="003826DC"/>
    <w:rsid w:val="003829D2"/>
    <w:rsid w:val="00382A23"/>
    <w:rsid w:val="00382B25"/>
    <w:rsid w:val="00382D6A"/>
    <w:rsid w:val="00382D8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C4"/>
    <w:rsid w:val="003841EE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5066"/>
    <w:rsid w:val="003850CA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D6E"/>
    <w:rsid w:val="00386F2C"/>
    <w:rsid w:val="003870AD"/>
    <w:rsid w:val="003870F9"/>
    <w:rsid w:val="00387254"/>
    <w:rsid w:val="00387283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580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B4C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8F2"/>
    <w:rsid w:val="00397B5C"/>
    <w:rsid w:val="00397B97"/>
    <w:rsid w:val="00397D45"/>
    <w:rsid w:val="00397EB8"/>
    <w:rsid w:val="00397F91"/>
    <w:rsid w:val="003A00B2"/>
    <w:rsid w:val="003A01EE"/>
    <w:rsid w:val="003A02B8"/>
    <w:rsid w:val="003A03AC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91"/>
    <w:rsid w:val="003A26C2"/>
    <w:rsid w:val="003A278D"/>
    <w:rsid w:val="003A27F3"/>
    <w:rsid w:val="003A2B83"/>
    <w:rsid w:val="003A2CFE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418"/>
    <w:rsid w:val="003A6583"/>
    <w:rsid w:val="003A688E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512"/>
    <w:rsid w:val="003B2698"/>
    <w:rsid w:val="003B28F2"/>
    <w:rsid w:val="003B2995"/>
    <w:rsid w:val="003B29BE"/>
    <w:rsid w:val="003B2C5C"/>
    <w:rsid w:val="003B2C72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7B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619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D41"/>
    <w:rsid w:val="003C608F"/>
    <w:rsid w:val="003C627F"/>
    <w:rsid w:val="003C62C3"/>
    <w:rsid w:val="003C63A3"/>
    <w:rsid w:val="003C63D4"/>
    <w:rsid w:val="003C64ED"/>
    <w:rsid w:val="003C66BC"/>
    <w:rsid w:val="003C6910"/>
    <w:rsid w:val="003C6915"/>
    <w:rsid w:val="003C69DD"/>
    <w:rsid w:val="003C6A15"/>
    <w:rsid w:val="003C6C6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F83"/>
    <w:rsid w:val="003D3080"/>
    <w:rsid w:val="003D30AB"/>
    <w:rsid w:val="003D3212"/>
    <w:rsid w:val="003D325C"/>
    <w:rsid w:val="003D33F1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45D"/>
    <w:rsid w:val="003D75E7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870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345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0F42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654"/>
    <w:rsid w:val="003F2732"/>
    <w:rsid w:val="003F288C"/>
    <w:rsid w:val="003F2B08"/>
    <w:rsid w:val="003F2CCF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3CDD"/>
    <w:rsid w:val="003F4068"/>
    <w:rsid w:val="003F4074"/>
    <w:rsid w:val="003F41C6"/>
    <w:rsid w:val="003F42A2"/>
    <w:rsid w:val="003F43C6"/>
    <w:rsid w:val="003F43EE"/>
    <w:rsid w:val="003F47C7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61C"/>
    <w:rsid w:val="0041364C"/>
    <w:rsid w:val="00413812"/>
    <w:rsid w:val="00413AE1"/>
    <w:rsid w:val="00413B3B"/>
    <w:rsid w:val="00413BD8"/>
    <w:rsid w:val="00413DFC"/>
    <w:rsid w:val="00413E59"/>
    <w:rsid w:val="004140E2"/>
    <w:rsid w:val="00414344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F3B"/>
    <w:rsid w:val="00424F5C"/>
    <w:rsid w:val="0042520C"/>
    <w:rsid w:val="004253D9"/>
    <w:rsid w:val="0042575C"/>
    <w:rsid w:val="004259BF"/>
    <w:rsid w:val="00425CDE"/>
    <w:rsid w:val="00425F77"/>
    <w:rsid w:val="00426083"/>
    <w:rsid w:val="0042620C"/>
    <w:rsid w:val="0042633F"/>
    <w:rsid w:val="00426447"/>
    <w:rsid w:val="00426540"/>
    <w:rsid w:val="004268ED"/>
    <w:rsid w:val="004269A6"/>
    <w:rsid w:val="00426A2F"/>
    <w:rsid w:val="00426A98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AF"/>
    <w:rsid w:val="004279BC"/>
    <w:rsid w:val="00430180"/>
    <w:rsid w:val="0043019B"/>
    <w:rsid w:val="004302B4"/>
    <w:rsid w:val="004303D1"/>
    <w:rsid w:val="0043046E"/>
    <w:rsid w:val="004304C6"/>
    <w:rsid w:val="00430526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BBB"/>
    <w:rsid w:val="00432D3D"/>
    <w:rsid w:val="00432DCA"/>
    <w:rsid w:val="00432E7E"/>
    <w:rsid w:val="00432EC9"/>
    <w:rsid w:val="00432F95"/>
    <w:rsid w:val="004330F5"/>
    <w:rsid w:val="004331EE"/>
    <w:rsid w:val="00433224"/>
    <w:rsid w:val="004332B2"/>
    <w:rsid w:val="0043360B"/>
    <w:rsid w:val="0043395D"/>
    <w:rsid w:val="00433BC1"/>
    <w:rsid w:val="00433E5A"/>
    <w:rsid w:val="00433FB7"/>
    <w:rsid w:val="00434075"/>
    <w:rsid w:val="004341FC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AF"/>
    <w:rsid w:val="00434D7E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BD5"/>
    <w:rsid w:val="00437F1D"/>
    <w:rsid w:val="00437FED"/>
    <w:rsid w:val="00440044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AB6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A00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CC"/>
    <w:rsid w:val="004526EE"/>
    <w:rsid w:val="004527A1"/>
    <w:rsid w:val="004528E0"/>
    <w:rsid w:val="00452E88"/>
    <w:rsid w:val="004530E3"/>
    <w:rsid w:val="0045327F"/>
    <w:rsid w:val="0045332F"/>
    <w:rsid w:val="00453346"/>
    <w:rsid w:val="004533D6"/>
    <w:rsid w:val="0045354F"/>
    <w:rsid w:val="004535BF"/>
    <w:rsid w:val="00453667"/>
    <w:rsid w:val="0045367D"/>
    <w:rsid w:val="004536F2"/>
    <w:rsid w:val="004537C8"/>
    <w:rsid w:val="004537CF"/>
    <w:rsid w:val="004537D2"/>
    <w:rsid w:val="004537D4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E2"/>
    <w:rsid w:val="00460F97"/>
    <w:rsid w:val="00461219"/>
    <w:rsid w:val="0046126B"/>
    <w:rsid w:val="004613F0"/>
    <w:rsid w:val="00461773"/>
    <w:rsid w:val="004617C6"/>
    <w:rsid w:val="00461C56"/>
    <w:rsid w:val="00461C6C"/>
    <w:rsid w:val="00461DBE"/>
    <w:rsid w:val="00461E3E"/>
    <w:rsid w:val="00461FCF"/>
    <w:rsid w:val="00462282"/>
    <w:rsid w:val="00462288"/>
    <w:rsid w:val="004622C0"/>
    <w:rsid w:val="004624C4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321"/>
    <w:rsid w:val="00463604"/>
    <w:rsid w:val="004638F6"/>
    <w:rsid w:val="0046398D"/>
    <w:rsid w:val="004639AD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F9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26E"/>
    <w:rsid w:val="0048237B"/>
    <w:rsid w:val="004824CC"/>
    <w:rsid w:val="004824F1"/>
    <w:rsid w:val="004826B3"/>
    <w:rsid w:val="004828D9"/>
    <w:rsid w:val="00482AA2"/>
    <w:rsid w:val="00482D28"/>
    <w:rsid w:val="00482EEE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8F"/>
    <w:rsid w:val="00484F6C"/>
    <w:rsid w:val="00485106"/>
    <w:rsid w:val="00485123"/>
    <w:rsid w:val="00485145"/>
    <w:rsid w:val="00485315"/>
    <w:rsid w:val="004854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357"/>
    <w:rsid w:val="00486367"/>
    <w:rsid w:val="00486368"/>
    <w:rsid w:val="004864AE"/>
    <w:rsid w:val="004864D9"/>
    <w:rsid w:val="00486675"/>
    <w:rsid w:val="004868DA"/>
    <w:rsid w:val="004869E5"/>
    <w:rsid w:val="00486ACF"/>
    <w:rsid w:val="00486BB7"/>
    <w:rsid w:val="00486C54"/>
    <w:rsid w:val="00486D9D"/>
    <w:rsid w:val="0048710E"/>
    <w:rsid w:val="004871B4"/>
    <w:rsid w:val="004872C6"/>
    <w:rsid w:val="004872DA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28"/>
    <w:rsid w:val="004A62A7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D4"/>
    <w:rsid w:val="004B0A94"/>
    <w:rsid w:val="004B0BC2"/>
    <w:rsid w:val="004B0CD8"/>
    <w:rsid w:val="004B0E21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60A"/>
    <w:rsid w:val="004B58E3"/>
    <w:rsid w:val="004B591B"/>
    <w:rsid w:val="004B5B5C"/>
    <w:rsid w:val="004B5BE5"/>
    <w:rsid w:val="004B5DC4"/>
    <w:rsid w:val="004B5E4F"/>
    <w:rsid w:val="004B6177"/>
    <w:rsid w:val="004B62C8"/>
    <w:rsid w:val="004B6339"/>
    <w:rsid w:val="004B6449"/>
    <w:rsid w:val="004B66D4"/>
    <w:rsid w:val="004B681F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C64"/>
    <w:rsid w:val="004C2E55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9F"/>
    <w:rsid w:val="004C5343"/>
    <w:rsid w:val="004C5579"/>
    <w:rsid w:val="004C568C"/>
    <w:rsid w:val="004C579B"/>
    <w:rsid w:val="004C579E"/>
    <w:rsid w:val="004C5A6D"/>
    <w:rsid w:val="004C613C"/>
    <w:rsid w:val="004C61B0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D7A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86"/>
    <w:rsid w:val="004D67E6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D6"/>
    <w:rsid w:val="004D7DB4"/>
    <w:rsid w:val="004D7DC2"/>
    <w:rsid w:val="004D7E5E"/>
    <w:rsid w:val="004D7EDD"/>
    <w:rsid w:val="004E016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6E7"/>
    <w:rsid w:val="004E18D0"/>
    <w:rsid w:val="004E18DC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5307"/>
    <w:rsid w:val="004E562B"/>
    <w:rsid w:val="004E5649"/>
    <w:rsid w:val="004E58F4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B8B"/>
    <w:rsid w:val="004F0D1A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3A8"/>
    <w:rsid w:val="00500537"/>
    <w:rsid w:val="0050060E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B74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A0A"/>
    <w:rsid w:val="00505FE6"/>
    <w:rsid w:val="0050600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DF0"/>
    <w:rsid w:val="00512E15"/>
    <w:rsid w:val="00512F17"/>
    <w:rsid w:val="005130CA"/>
    <w:rsid w:val="005130CD"/>
    <w:rsid w:val="005130E3"/>
    <w:rsid w:val="0051321F"/>
    <w:rsid w:val="00513566"/>
    <w:rsid w:val="005136E0"/>
    <w:rsid w:val="00513A37"/>
    <w:rsid w:val="00513B50"/>
    <w:rsid w:val="00513BB1"/>
    <w:rsid w:val="00513EE9"/>
    <w:rsid w:val="00513FBE"/>
    <w:rsid w:val="0051431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D0"/>
    <w:rsid w:val="00515378"/>
    <w:rsid w:val="005156AB"/>
    <w:rsid w:val="005156D8"/>
    <w:rsid w:val="0051570E"/>
    <w:rsid w:val="005158B2"/>
    <w:rsid w:val="005158EB"/>
    <w:rsid w:val="00515A12"/>
    <w:rsid w:val="00515A98"/>
    <w:rsid w:val="00515D69"/>
    <w:rsid w:val="005160A4"/>
    <w:rsid w:val="00516126"/>
    <w:rsid w:val="00516235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4C"/>
    <w:rsid w:val="00526856"/>
    <w:rsid w:val="0052699A"/>
    <w:rsid w:val="00526A70"/>
    <w:rsid w:val="00526D23"/>
    <w:rsid w:val="00526FF4"/>
    <w:rsid w:val="005271F4"/>
    <w:rsid w:val="00527670"/>
    <w:rsid w:val="005276D4"/>
    <w:rsid w:val="005277FB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3000D"/>
    <w:rsid w:val="0053000E"/>
    <w:rsid w:val="005301E4"/>
    <w:rsid w:val="0053045B"/>
    <w:rsid w:val="0053050D"/>
    <w:rsid w:val="005309D3"/>
    <w:rsid w:val="00530ADB"/>
    <w:rsid w:val="00530B4C"/>
    <w:rsid w:val="00530D13"/>
    <w:rsid w:val="00530D32"/>
    <w:rsid w:val="00531064"/>
    <w:rsid w:val="00531108"/>
    <w:rsid w:val="005311AD"/>
    <w:rsid w:val="005311BB"/>
    <w:rsid w:val="00531293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662"/>
    <w:rsid w:val="00537720"/>
    <w:rsid w:val="005379FB"/>
    <w:rsid w:val="00537DAF"/>
    <w:rsid w:val="00537F5F"/>
    <w:rsid w:val="00537F93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E1"/>
    <w:rsid w:val="00541F9A"/>
    <w:rsid w:val="00542167"/>
    <w:rsid w:val="005421DF"/>
    <w:rsid w:val="005422EE"/>
    <w:rsid w:val="005423AE"/>
    <w:rsid w:val="005425F9"/>
    <w:rsid w:val="0054266D"/>
    <w:rsid w:val="00542926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69B"/>
    <w:rsid w:val="0054573A"/>
    <w:rsid w:val="005458D4"/>
    <w:rsid w:val="00545AEE"/>
    <w:rsid w:val="00545B08"/>
    <w:rsid w:val="00545BF2"/>
    <w:rsid w:val="00545D97"/>
    <w:rsid w:val="00545FC9"/>
    <w:rsid w:val="005460FB"/>
    <w:rsid w:val="0054613C"/>
    <w:rsid w:val="0054647E"/>
    <w:rsid w:val="00546481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709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B64"/>
    <w:rsid w:val="00561E92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A07"/>
    <w:rsid w:val="00571BC6"/>
    <w:rsid w:val="00571BD0"/>
    <w:rsid w:val="00571F22"/>
    <w:rsid w:val="00572121"/>
    <w:rsid w:val="00572139"/>
    <w:rsid w:val="00572149"/>
    <w:rsid w:val="0057217B"/>
    <w:rsid w:val="0057233D"/>
    <w:rsid w:val="00572719"/>
    <w:rsid w:val="005727CC"/>
    <w:rsid w:val="005729BA"/>
    <w:rsid w:val="00572AF7"/>
    <w:rsid w:val="00572C54"/>
    <w:rsid w:val="00572CBA"/>
    <w:rsid w:val="00572F2F"/>
    <w:rsid w:val="00572F82"/>
    <w:rsid w:val="005730A3"/>
    <w:rsid w:val="005732AC"/>
    <w:rsid w:val="005732B8"/>
    <w:rsid w:val="00573385"/>
    <w:rsid w:val="0057338C"/>
    <w:rsid w:val="00573478"/>
    <w:rsid w:val="00573505"/>
    <w:rsid w:val="00573517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09"/>
    <w:rsid w:val="0057481F"/>
    <w:rsid w:val="00574963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4B"/>
    <w:rsid w:val="005754D2"/>
    <w:rsid w:val="00575527"/>
    <w:rsid w:val="005756C9"/>
    <w:rsid w:val="00575B20"/>
    <w:rsid w:val="00575B72"/>
    <w:rsid w:val="00575B7E"/>
    <w:rsid w:val="00575BBD"/>
    <w:rsid w:val="00576152"/>
    <w:rsid w:val="005764BE"/>
    <w:rsid w:val="0057652D"/>
    <w:rsid w:val="005766D5"/>
    <w:rsid w:val="00576AC4"/>
    <w:rsid w:val="00576C0D"/>
    <w:rsid w:val="00576C8F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E83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02B"/>
    <w:rsid w:val="00585150"/>
    <w:rsid w:val="00585294"/>
    <w:rsid w:val="005852CA"/>
    <w:rsid w:val="005852FA"/>
    <w:rsid w:val="00585854"/>
    <w:rsid w:val="00585866"/>
    <w:rsid w:val="00585921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F9"/>
    <w:rsid w:val="00586B7B"/>
    <w:rsid w:val="00586C02"/>
    <w:rsid w:val="00586DD1"/>
    <w:rsid w:val="00587165"/>
    <w:rsid w:val="00587296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EEF"/>
    <w:rsid w:val="00592F50"/>
    <w:rsid w:val="00593299"/>
    <w:rsid w:val="005934FB"/>
    <w:rsid w:val="00593788"/>
    <w:rsid w:val="00593986"/>
    <w:rsid w:val="00593A12"/>
    <w:rsid w:val="00593BC6"/>
    <w:rsid w:val="00593C4C"/>
    <w:rsid w:val="00593DB2"/>
    <w:rsid w:val="00593F5C"/>
    <w:rsid w:val="00593FB7"/>
    <w:rsid w:val="00593FF4"/>
    <w:rsid w:val="00594124"/>
    <w:rsid w:val="00594419"/>
    <w:rsid w:val="0059441D"/>
    <w:rsid w:val="00594509"/>
    <w:rsid w:val="0059454F"/>
    <w:rsid w:val="0059467F"/>
    <w:rsid w:val="005946A6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F31"/>
    <w:rsid w:val="00595FD1"/>
    <w:rsid w:val="00596042"/>
    <w:rsid w:val="0059617B"/>
    <w:rsid w:val="00596196"/>
    <w:rsid w:val="005962C1"/>
    <w:rsid w:val="0059656D"/>
    <w:rsid w:val="00596A0C"/>
    <w:rsid w:val="00596AEB"/>
    <w:rsid w:val="00596DF5"/>
    <w:rsid w:val="00597018"/>
    <w:rsid w:val="005970DC"/>
    <w:rsid w:val="0059710B"/>
    <w:rsid w:val="005973F0"/>
    <w:rsid w:val="0059769D"/>
    <w:rsid w:val="00597729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800"/>
    <w:rsid w:val="005A2AC0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BEF"/>
    <w:rsid w:val="005A6C9F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B17"/>
    <w:rsid w:val="005A7CE6"/>
    <w:rsid w:val="005A7D58"/>
    <w:rsid w:val="005A7F5D"/>
    <w:rsid w:val="005B029C"/>
    <w:rsid w:val="005B05E2"/>
    <w:rsid w:val="005B0717"/>
    <w:rsid w:val="005B0A44"/>
    <w:rsid w:val="005B0AFB"/>
    <w:rsid w:val="005B0C99"/>
    <w:rsid w:val="005B0CDE"/>
    <w:rsid w:val="005B10B6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88F"/>
    <w:rsid w:val="005B2965"/>
    <w:rsid w:val="005B29F1"/>
    <w:rsid w:val="005B2C5E"/>
    <w:rsid w:val="005B2ED8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DF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6396"/>
    <w:rsid w:val="005B63B7"/>
    <w:rsid w:val="005B63DB"/>
    <w:rsid w:val="005B6729"/>
    <w:rsid w:val="005B6AA2"/>
    <w:rsid w:val="005B6E94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792"/>
    <w:rsid w:val="005D197B"/>
    <w:rsid w:val="005D1A47"/>
    <w:rsid w:val="005D1A5B"/>
    <w:rsid w:val="005D1BFA"/>
    <w:rsid w:val="005D1C69"/>
    <w:rsid w:val="005D1E56"/>
    <w:rsid w:val="005D1F5E"/>
    <w:rsid w:val="005D219D"/>
    <w:rsid w:val="005D21E3"/>
    <w:rsid w:val="005D22DD"/>
    <w:rsid w:val="005D22FC"/>
    <w:rsid w:val="005D2567"/>
    <w:rsid w:val="005D2703"/>
    <w:rsid w:val="005D27DF"/>
    <w:rsid w:val="005D2C25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A86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F1D"/>
    <w:rsid w:val="005E00D3"/>
    <w:rsid w:val="005E0424"/>
    <w:rsid w:val="005E06FE"/>
    <w:rsid w:val="005E07AE"/>
    <w:rsid w:val="005E105A"/>
    <w:rsid w:val="005E12A7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95"/>
    <w:rsid w:val="005E212F"/>
    <w:rsid w:val="005E25E7"/>
    <w:rsid w:val="005E271D"/>
    <w:rsid w:val="005E29B6"/>
    <w:rsid w:val="005E2AFC"/>
    <w:rsid w:val="005E2E55"/>
    <w:rsid w:val="005E2F87"/>
    <w:rsid w:val="005E3054"/>
    <w:rsid w:val="005E331D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63"/>
    <w:rsid w:val="005F0EBD"/>
    <w:rsid w:val="005F0FFA"/>
    <w:rsid w:val="005F10AD"/>
    <w:rsid w:val="005F10DD"/>
    <w:rsid w:val="005F117F"/>
    <w:rsid w:val="005F15A5"/>
    <w:rsid w:val="005F1896"/>
    <w:rsid w:val="005F1AA3"/>
    <w:rsid w:val="005F1BBD"/>
    <w:rsid w:val="005F1C55"/>
    <w:rsid w:val="005F1CCA"/>
    <w:rsid w:val="005F1DD8"/>
    <w:rsid w:val="005F1E36"/>
    <w:rsid w:val="005F1F1B"/>
    <w:rsid w:val="005F1F32"/>
    <w:rsid w:val="005F2142"/>
    <w:rsid w:val="005F241F"/>
    <w:rsid w:val="005F264B"/>
    <w:rsid w:val="005F2966"/>
    <w:rsid w:val="005F2999"/>
    <w:rsid w:val="005F29FB"/>
    <w:rsid w:val="005F2AE4"/>
    <w:rsid w:val="005F2B1B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37B"/>
    <w:rsid w:val="005F444B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A5"/>
    <w:rsid w:val="005F5645"/>
    <w:rsid w:val="005F5653"/>
    <w:rsid w:val="005F5657"/>
    <w:rsid w:val="005F5739"/>
    <w:rsid w:val="005F57C0"/>
    <w:rsid w:val="005F5AA3"/>
    <w:rsid w:val="005F5AAA"/>
    <w:rsid w:val="005F5B49"/>
    <w:rsid w:val="005F5BA4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E4F"/>
    <w:rsid w:val="00604063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971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2ED"/>
    <w:rsid w:val="00613663"/>
    <w:rsid w:val="00613686"/>
    <w:rsid w:val="00613B12"/>
    <w:rsid w:val="00613BAD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223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E14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0BB"/>
    <w:rsid w:val="00620195"/>
    <w:rsid w:val="006203D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C4"/>
    <w:rsid w:val="00621174"/>
    <w:rsid w:val="006212FD"/>
    <w:rsid w:val="0062159D"/>
    <w:rsid w:val="0062159F"/>
    <w:rsid w:val="006217CF"/>
    <w:rsid w:val="00621948"/>
    <w:rsid w:val="00621A23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56A"/>
    <w:rsid w:val="00622731"/>
    <w:rsid w:val="0062278F"/>
    <w:rsid w:val="006227BB"/>
    <w:rsid w:val="00622CFD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38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8D8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7A"/>
    <w:rsid w:val="00660726"/>
    <w:rsid w:val="00660BB5"/>
    <w:rsid w:val="00660CAB"/>
    <w:rsid w:val="00660CC0"/>
    <w:rsid w:val="00660DDC"/>
    <w:rsid w:val="00660FE5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3AE"/>
    <w:rsid w:val="006634E2"/>
    <w:rsid w:val="006639AC"/>
    <w:rsid w:val="00663AD9"/>
    <w:rsid w:val="00663B71"/>
    <w:rsid w:val="00663BE4"/>
    <w:rsid w:val="00663F2A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44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A0D"/>
    <w:rsid w:val="00667A7A"/>
    <w:rsid w:val="00667DDF"/>
    <w:rsid w:val="00667FD1"/>
    <w:rsid w:val="006701CC"/>
    <w:rsid w:val="006704E3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35"/>
    <w:rsid w:val="00671928"/>
    <w:rsid w:val="00671BD4"/>
    <w:rsid w:val="00671DC6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CF"/>
    <w:rsid w:val="006746CC"/>
    <w:rsid w:val="00674736"/>
    <w:rsid w:val="006748B2"/>
    <w:rsid w:val="00674932"/>
    <w:rsid w:val="00674AEB"/>
    <w:rsid w:val="00674BBA"/>
    <w:rsid w:val="00674C6E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350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DF"/>
    <w:rsid w:val="00682CE9"/>
    <w:rsid w:val="00682DD9"/>
    <w:rsid w:val="00682FB4"/>
    <w:rsid w:val="00682FCF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90029"/>
    <w:rsid w:val="00690191"/>
    <w:rsid w:val="006901F0"/>
    <w:rsid w:val="00690235"/>
    <w:rsid w:val="006906B9"/>
    <w:rsid w:val="006906CD"/>
    <w:rsid w:val="006908B0"/>
    <w:rsid w:val="006908EE"/>
    <w:rsid w:val="0069091D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88E"/>
    <w:rsid w:val="006918E5"/>
    <w:rsid w:val="006918FA"/>
    <w:rsid w:val="00691A71"/>
    <w:rsid w:val="00691BD4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4B"/>
    <w:rsid w:val="00692CC3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6A"/>
    <w:rsid w:val="00695F31"/>
    <w:rsid w:val="00695F3F"/>
    <w:rsid w:val="00696244"/>
    <w:rsid w:val="0069626A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21D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BE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18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F1F"/>
    <w:rsid w:val="006A2F4D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7D6"/>
    <w:rsid w:val="006A383D"/>
    <w:rsid w:val="006A387F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3A9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A65"/>
    <w:rsid w:val="006B0B98"/>
    <w:rsid w:val="006B0EB4"/>
    <w:rsid w:val="006B1077"/>
    <w:rsid w:val="006B11A1"/>
    <w:rsid w:val="006B15B5"/>
    <w:rsid w:val="006B1641"/>
    <w:rsid w:val="006B1741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AC"/>
    <w:rsid w:val="006B2467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57"/>
    <w:rsid w:val="006B3365"/>
    <w:rsid w:val="006B347F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C8E"/>
    <w:rsid w:val="006C0D48"/>
    <w:rsid w:val="006C0E04"/>
    <w:rsid w:val="006C0F73"/>
    <w:rsid w:val="006C0F9A"/>
    <w:rsid w:val="006C0FDD"/>
    <w:rsid w:val="006C14AC"/>
    <w:rsid w:val="006C156F"/>
    <w:rsid w:val="006C16D5"/>
    <w:rsid w:val="006C184E"/>
    <w:rsid w:val="006C1CED"/>
    <w:rsid w:val="006C1F5F"/>
    <w:rsid w:val="006C211F"/>
    <w:rsid w:val="006C2167"/>
    <w:rsid w:val="006C221B"/>
    <w:rsid w:val="006C2300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7B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2A"/>
    <w:rsid w:val="006D10CE"/>
    <w:rsid w:val="006D1257"/>
    <w:rsid w:val="006D1355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309A"/>
    <w:rsid w:val="006D32A6"/>
    <w:rsid w:val="006D33BF"/>
    <w:rsid w:val="006D36C9"/>
    <w:rsid w:val="006D3911"/>
    <w:rsid w:val="006D39F8"/>
    <w:rsid w:val="006D3B6C"/>
    <w:rsid w:val="006D3C7D"/>
    <w:rsid w:val="006D3CA7"/>
    <w:rsid w:val="006D3CDF"/>
    <w:rsid w:val="006D3D48"/>
    <w:rsid w:val="006D4137"/>
    <w:rsid w:val="006D43E0"/>
    <w:rsid w:val="006D460B"/>
    <w:rsid w:val="006D4707"/>
    <w:rsid w:val="006D4921"/>
    <w:rsid w:val="006D4930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CA4"/>
    <w:rsid w:val="006E1D2B"/>
    <w:rsid w:val="006E2176"/>
    <w:rsid w:val="006E2970"/>
    <w:rsid w:val="006E29B2"/>
    <w:rsid w:val="006E2A6A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4D2"/>
    <w:rsid w:val="006E64DA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589"/>
    <w:rsid w:val="006E7798"/>
    <w:rsid w:val="006E791C"/>
    <w:rsid w:val="006E796B"/>
    <w:rsid w:val="006E7A6D"/>
    <w:rsid w:val="006E7D0F"/>
    <w:rsid w:val="006E7D39"/>
    <w:rsid w:val="006E7DC1"/>
    <w:rsid w:val="006E7EB2"/>
    <w:rsid w:val="006E7EF9"/>
    <w:rsid w:val="006F02B2"/>
    <w:rsid w:val="006F04D0"/>
    <w:rsid w:val="006F04E3"/>
    <w:rsid w:val="006F0A3A"/>
    <w:rsid w:val="006F0AF3"/>
    <w:rsid w:val="006F0B07"/>
    <w:rsid w:val="006F0C63"/>
    <w:rsid w:val="006F0CE6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E1"/>
    <w:rsid w:val="007025E7"/>
    <w:rsid w:val="00702705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28B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B9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C7"/>
    <w:rsid w:val="00714540"/>
    <w:rsid w:val="007145EB"/>
    <w:rsid w:val="00714643"/>
    <w:rsid w:val="007146B8"/>
    <w:rsid w:val="00714A94"/>
    <w:rsid w:val="00714B3C"/>
    <w:rsid w:val="00715483"/>
    <w:rsid w:val="00715528"/>
    <w:rsid w:val="0071572A"/>
    <w:rsid w:val="00715744"/>
    <w:rsid w:val="00715765"/>
    <w:rsid w:val="007157A3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24F5"/>
    <w:rsid w:val="007226F2"/>
    <w:rsid w:val="00722913"/>
    <w:rsid w:val="0072298C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D51"/>
    <w:rsid w:val="00727DFE"/>
    <w:rsid w:val="00727EC7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391"/>
    <w:rsid w:val="007406F5"/>
    <w:rsid w:val="00740940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8B"/>
    <w:rsid w:val="00742F77"/>
    <w:rsid w:val="00742FF7"/>
    <w:rsid w:val="0074305A"/>
    <w:rsid w:val="007430A2"/>
    <w:rsid w:val="007433EC"/>
    <w:rsid w:val="00743513"/>
    <w:rsid w:val="0074373E"/>
    <w:rsid w:val="00743788"/>
    <w:rsid w:val="007439FF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1B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8B"/>
    <w:rsid w:val="00751A66"/>
    <w:rsid w:val="00751B3E"/>
    <w:rsid w:val="00751B9E"/>
    <w:rsid w:val="00751C9D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2AA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D6"/>
    <w:rsid w:val="00760E44"/>
    <w:rsid w:val="00760EFD"/>
    <w:rsid w:val="00760F36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BC"/>
    <w:rsid w:val="00767DA2"/>
    <w:rsid w:val="00767FA0"/>
    <w:rsid w:val="00770053"/>
    <w:rsid w:val="0077013E"/>
    <w:rsid w:val="00770370"/>
    <w:rsid w:val="007703AA"/>
    <w:rsid w:val="00770404"/>
    <w:rsid w:val="00770422"/>
    <w:rsid w:val="00770A99"/>
    <w:rsid w:val="00771294"/>
    <w:rsid w:val="007712B5"/>
    <w:rsid w:val="007713B9"/>
    <w:rsid w:val="00771413"/>
    <w:rsid w:val="00771AA4"/>
    <w:rsid w:val="00771D72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A95"/>
    <w:rsid w:val="00772C55"/>
    <w:rsid w:val="00772C8F"/>
    <w:rsid w:val="00772F13"/>
    <w:rsid w:val="0077361A"/>
    <w:rsid w:val="007736FC"/>
    <w:rsid w:val="0077372D"/>
    <w:rsid w:val="007737D1"/>
    <w:rsid w:val="007737FB"/>
    <w:rsid w:val="00773B60"/>
    <w:rsid w:val="00773C43"/>
    <w:rsid w:val="00773E34"/>
    <w:rsid w:val="007741CA"/>
    <w:rsid w:val="0077426C"/>
    <w:rsid w:val="00774395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912"/>
    <w:rsid w:val="00780A73"/>
    <w:rsid w:val="00780F23"/>
    <w:rsid w:val="00781024"/>
    <w:rsid w:val="0078121A"/>
    <w:rsid w:val="00781376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4E9"/>
    <w:rsid w:val="00782909"/>
    <w:rsid w:val="00782C2E"/>
    <w:rsid w:val="00782C3B"/>
    <w:rsid w:val="00782CA3"/>
    <w:rsid w:val="00782EAC"/>
    <w:rsid w:val="0078306D"/>
    <w:rsid w:val="007832C7"/>
    <w:rsid w:val="0078334D"/>
    <w:rsid w:val="007834DE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5FD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77A"/>
    <w:rsid w:val="007A5A50"/>
    <w:rsid w:val="007A5C16"/>
    <w:rsid w:val="007A5D5E"/>
    <w:rsid w:val="007A6212"/>
    <w:rsid w:val="007A62F1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E48"/>
    <w:rsid w:val="007B3F2A"/>
    <w:rsid w:val="007B45CD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51"/>
    <w:rsid w:val="007B738B"/>
    <w:rsid w:val="007B742E"/>
    <w:rsid w:val="007B76A1"/>
    <w:rsid w:val="007B79C4"/>
    <w:rsid w:val="007B7F26"/>
    <w:rsid w:val="007B7FA8"/>
    <w:rsid w:val="007C0048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714"/>
    <w:rsid w:val="007C284D"/>
    <w:rsid w:val="007C2911"/>
    <w:rsid w:val="007C2A1F"/>
    <w:rsid w:val="007C2A30"/>
    <w:rsid w:val="007C2AFD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7EF"/>
    <w:rsid w:val="007C588A"/>
    <w:rsid w:val="007C5898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C9C"/>
    <w:rsid w:val="007D1EA4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E0B"/>
    <w:rsid w:val="007D2F3B"/>
    <w:rsid w:val="007D31CC"/>
    <w:rsid w:val="007D350D"/>
    <w:rsid w:val="007D37D1"/>
    <w:rsid w:val="007D384C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9A3"/>
    <w:rsid w:val="007D6C85"/>
    <w:rsid w:val="007D6C90"/>
    <w:rsid w:val="007D6D23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5224"/>
    <w:rsid w:val="007E5226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E7F8B"/>
    <w:rsid w:val="007F0054"/>
    <w:rsid w:val="007F0107"/>
    <w:rsid w:val="007F0178"/>
    <w:rsid w:val="007F03BE"/>
    <w:rsid w:val="007F03CE"/>
    <w:rsid w:val="007F058A"/>
    <w:rsid w:val="007F0AA7"/>
    <w:rsid w:val="007F0AC8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74A"/>
    <w:rsid w:val="007F2A44"/>
    <w:rsid w:val="007F2AA3"/>
    <w:rsid w:val="007F2B1C"/>
    <w:rsid w:val="007F2C35"/>
    <w:rsid w:val="007F2C67"/>
    <w:rsid w:val="007F2D01"/>
    <w:rsid w:val="007F3070"/>
    <w:rsid w:val="007F3170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0B6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71B"/>
    <w:rsid w:val="007F577E"/>
    <w:rsid w:val="007F578B"/>
    <w:rsid w:val="007F5892"/>
    <w:rsid w:val="007F5901"/>
    <w:rsid w:val="007F5A8E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7D1"/>
    <w:rsid w:val="007F7863"/>
    <w:rsid w:val="007F790D"/>
    <w:rsid w:val="007F79C2"/>
    <w:rsid w:val="007F7D65"/>
    <w:rsid w:val="008000C8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300"/>
    <w:rsid w:val="00805357"/>
    <w:rsid w:val="0080544B"/>
    <w:rsid w:val="0080549B"/>
    <w:rsid w:val="00805653"/>
    <w:rsid w:val="00805679"/>
    <w:rsid w:val="0080596F"/>
    <w:rsid w:val="00805A84"/>
    <w:rsid w:val="00805C7C"/>
    <w:rsid w:val="00805D49"/>
    <w:rsid w:val="00805E81"/>
    <w:rsid w:val="00805EE0"/>
    <w:rsid w:val="00805EE7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F00"/>
    <w:rsid w:val="00810F1A"/>
    <w:rsid w:val="00810FB6"/>
    <w:rsid w:val="00811137"/>
    <w:rsid w:val="008111E7"/>
    <w:rsid w:val="008116F5"/>
    <w:rsid w:val="00811783"/>
    <w:rsid w:val="00811B18"/>
    <w:rsid w:val="00811BA6"/>
    <w:rsid w:val="00811C87"/>
    <w:rsid w:val="00812111"/>
    <w:rsid w:val="008121BB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830"/>
    <w:rsid w:val="008168B8"/>
    <w:rsid w:val="0081697D"/>
    <w:rsid w:val="00816A59"/>
    <w:rsid w:val="00816B2B"/>
    <w:rsid w:val="00816D06"/>
    <w:rsid w:val="00816DE8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DDF"/>
    <w:rsid w:val="00821F93"/>
    <w:rsid w:val="00821FF1"/>
    <w:rsid w:val="00822283"/>
    <w:rsid w:val="00822288"/>
    <w:rsid w:val="00822425"/>
    <w:rsid w:val="0082269C"/>
    <w:rsid w:val="00822CB6"/>
    <w:rsid w:val="00822D87"/>
    <w:rsid w:val="00822E25"/>
    <w:rsid w:val="008230FD"/>
    <w:rsid w:val="008231E5"/>
    <w:rsid w:val="0082324B"/>
    <w:rsid w:val="008232A9"/>
    <w:rsid w:val="0082332D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E5B"/>
    <w:rsid w:val="0082521E"/>
    <w:rsid w:val="00825223"/>
    <w:rsid w:val="008252EF"/>
    <w:rsid w:val="0082546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6204"/>
    <w:rsid w:val="00826242"/>
    <w:rsid w:val="008262BD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A2A"/>
    <w:rsid w:val="00827AC5"/>
    <w:rsid w:val="00827B5B"/>
    <w:rsid w:val="00827BAF"/>
    <w:rsid w:val="00827C41"/>
    <w:rsid w:val="00827DDC"/>
    <w:rsid w:val="00827E8B"/>
    <w:rsid w:val="008300A4"/>
    <w:rsid w:val="008303EF"/>
    <w:rsid w:val="00830500"/>
    <w:rsid w:val="008306E2"/>
    <w:rsid w:val="00830810"/>
    <w:rsid w:val="00830945"/>
    <w:rsid w:val="00830ACC"/>
    <w:rsid w:val="00830B45"/>
    <w:rsid w:val="00831265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5D"/>
    <w:rsid w:val="00835F7B"/>
    <w:rsid w:val="00836291"/>
    <w:rsid w:val="00836533"/>
    <w:rsid w:val="00836544"/>
    <w:rsid w:val="00836566"/>
    <w:rsid w:val="00836805"/>
    <w:rsid w:val="008368B1"/>
    <w:rsid w:val="008368BD"/>
    <w:rsid w:val="008368CF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5051"/>
    <w:rsid w:val="0084519D"/>
    <w:rsid w:val="0084526E"/>
    <w:rsid w:val="0084534D"/>
    <w:rsid w:val="008453A5"/>
    <w:rsid w:val="00845429"/>
    <w:rsid w:val="00845549"/>
    <w:rsid w:val="0084566F"/>
    <w:rsid w:val="008457C3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A65"/>
    <w:rsid w:val="00847A7B"/>
    <w:rsid w:val="008500CE"/>
    <w:rsid w:val="00850304"/>
    <w:rsid w:val="0085054A"/>
    <w:rsid w:val="00850903"/>
    <w:rsid w:val="008509EC"/>
    <w:rsid w:val="00850B79"/>
    <w:rsid w:val="00850BB2"/>
    <w:rsid w:val="00850CF7"/>
    <w:rsid w:val="00850F61"/>
    <w:rsid w:val="0085104A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319D"/>
    <w:rsid w:val="0085320A"/>
    <w:rsid w:val="00853212"/>
    <w:rsid w:val="00853284"/>
    <w:rsid w:val="0085348A"/>
    <w:rsid w:val="008535F8"/>
    <w:rsid w:val="008535FC"/>
    <w:rsid w:val="00853768"/>
    <w:rsid w:val="008539E2"/>
    <w:rsid w:val="00853A30"/>
    <w:rsid w:val="00853AC8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C62"/>
    <w:rsid w:val="00854E0A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A18"/>
    <w:rsid w:val="00856BDD"/>
    <w:rsid w:val="00856BFF"/>
    <w:rsid w:val="00856C09"/>
    <w:rsid w:val="00856EAE"/>
    <w:rsid w:val="00856F06"/>
    <w:rsid w:val="00856F53"/>
    <w:rsid w:val="00857018"/>
    <w:rsid w:val="008570BB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CED"/>
    <w:rsid w:val="00861D10"/>
    <w:rsid w:val="00861DD4"/>
    <w:rsid w:val="00861E39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809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C69"/>
    <w:rsid w:val="00873DA4"/>
    <w:rsid w:val="0087402A"/>
    <w:rsid w:val="008740F9"/>
    <w:rsid w:val="008742EC"/>
    <w:rsid w:val="0087430F"/>
    <w:rsid w:val="008744A4"/>
    <w:rsid w:val="00874717"/>
    <w:rsid w:val="0087479B"/>
    <w:rsid w:val="008748D6"/>
    <w:rsid w:val="008748EA"/>
    <w:rsid w:val="00874D7E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3A"/>
    <w:rsid w:val="00875CAF"/>
    <w:rsid w:val="00875E61"/>
    <w:rsid w:val="00876008"/>
    <w:rsid w:val="00876121"/>
    <w:rsid w:val="0087618B"/>
    <w:rsid w:val="00876255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5CB"/>
    <w:rsid w:val="0088161B"/>
    <w:rsid w:val="008818B4"/>
    <w:rsid w:val="00881AF9"/>
    <w:rsid w:val="00881C5C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CD"/>
    <w:rsid w:val="0088608A"/>
    <w:rsid w:val="008862BE"/>
    <w:rsid w:val="008862C7"/>
    <w:rsid w:val="00886776"/>
    <w:rsid w:val="0088679E"/>
    <w:rsid w:val="008867FC"/>
    <w:rsid w:val="00886814"/>
    <w:rsid w:val="008869D3"/>
    <w:rsid w:val="00886CB3"/>
    <w:rsid w:val="008870CC"/>
    <w:rsid w:val="008870F8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86A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B79"/>
    <w:rsid w:val="00894C5A"/>
    <w:rsid w:val="00894CE7"/>
    <w:rsid w:val="00894D4E"/>
    <w:rsid w:val="00894DC2"/>
    <w:rsid w:val="00894E75"/>
    <w:rsid w:val="0089527C"/>
    <w:rsid w:val="00895477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E7"/>
    <w:rsid w:val="008970E0"/>
    <w:rsid w:val="008970E7"/>
    <w:rsid w:val="0089744A"/>
    <w:rsid w:val="00897760"/>
    <w:rsid w:val="00897799"/>
    <w:rsid w:val="008977EC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7E"/>
    <w:rsid w:val="008A0998"/>
    <w:rsid w:val="008A0F21"/>
    <w:rsid w:val="008A12AB"/>
    <w:rsid w:val="008A12ED"/>
    <w:rsid w:val="008A13D7"/>
    <w:rsid w:val="008A149C"/>
    <w:rsid w:val="008A14EA"/>
    <w:rsid w:val="008A1618"/>
    <w:rsid w:val="008A1F7A"/>
    <w:rsid w:val="008A1FE3"/>
    <w:rsid w:val="008A21B4"/>
    <w:rsid w:val="008A246A"/>
    <w:rsid w:val="008A24A6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51A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95"/>
    <w:rsid w:val="008B17F8"/>
    <w:rsid w:val="008B19E5"/>
    <w:rsid w:val="008B1A9F"/>
    <w:rsid w:val="008B1C8D"/>
    <w:rsid w:val="008B1CD8"/>
    <w:rsid w:val="008B1D3F"/>
    <w:rsid w:val="008B1E0B"/>
    <w:rsid w:val="008B1E1F"/>
    <w:rsid w:val="008B1EE3"/>
    <w:rsid w:val="008B1F7D"/>
    <w:rsid w:val="008B20B3"/>
    <w:rsid w:val="008B2406"/>
    <w:rsid w:val="008B2420"/>
    <w:rsid w:val="008B2501"/>
    <w:rsid w:val="008B284B"/>
    <w:rsid w:val="008B29F0"/>
    <w:rsid w:val="008B2AB8"/>
    <w:rsid w:val="008B2CA5"/>
    <w:rsid w:val="008B2DB3"/>
    <w:rsid w:val="008B2EDC"/>
    <w:rsid w:val="008B3167"/>
    <w:rsid w:val="008B3187"/>
    <w:rsid w:val="008B3272"/>
    <w:rsid w:val="008B3362"/>
    <w:rsid w:val="008B3541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BC8"/>
    <w:rsid w:val="008B6CCF"/>
    <w:rsid w:val="008B6E98"/>
    <w:rsid w:val="008B705D"/>
    <w:rsid w:val="008B70A5"/>
    <w:rsid w:val="008B719C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0D4"/>
    <w:rsid w:val="008C3185"/>
    <w:rsid w:val="008C32D6"/>
    <w:rsid w:val="008C32F0"/>
    <w:rsid w:val="008C33EA"/>
    <w:rsid w:val="008C35AE"/>
    <w:rsid w:val="008C35FE"/>
    <w:rsid w:val="008C36DD"/>
    <w:rsid w:val="008C3702"/>
    <w:rsid w:val="008C37EB"/>
    <w:rsid w:val="008C3A16"/>
    <w:rsid w:val="008C3D94"/>
    <w:rsid w:val="008C3DAA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DC3"/>
    <w:rsid w:val="008D0FBD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6E"/>
    <w:rsid w:val="008D7478"/>
    <w:rsid w:val="008D7483"/>
    <w:rsid w:val="008D750D"/>
    <w:rsid w:val="008D7933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B22"/>
    <w:rsid w:val="008E4D8E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99B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DFA"/>
    <w:rsid w:val="00901E1D"/>
    <w:rsid w:val="00901E58"/>
    <w:rsid w:val="00901E90"/>
    <w:rsid w:val="00901F18"/>
    <w:rsid w:val="00901FE8"/>
    <w:rsid w:val="009025DB"/>
    <w:rsid w:val="0090284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30D"/>
    <w:rsid w:val="00911383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770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95"/>
    <w:rsid w:val="0091686B"/>
    <w:rsid w:val="00916936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6C7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6ED"/>
    <w:rsid w:val="009267A3"/>
    <w:rsid w:val="00926A53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76F"/>
    <w:rsid w:val="009319C3"/>
    <w:rsid w:val="00931A58"/>
    <w:rsid w:val="00931A82"/>
    <w:rsid w:val="00931E6B"/>
    <w:rsid w:val="00931EA5"/>
    <w:rsid w:val="00932098"/>
    <w:rsid w:val="009321B3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E2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9DB"/>
    <w:rsid w:val="00937B40"/>
    <w:rsid w:val="00937C32"/>
    <w:rsid w:val="00937F82"/>
    <w:rsid w:val="0094001C"/>
    <w:rsid w:val="009401AF"/>
    <w:rsid w:val="0094041E"/>
    <w:rsid w:val="009405BD"/>
    <w:rsid w:val="009405DA"/>
    <w:rsid w:val="0094063C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40C"/>
    <w:rsid w:val="009414B3"/>
    <w:rsid w:val="00941A4F"/>
    <w:rsid w:val="00941C4C"/>
    <w:rsid w:val="00941DD7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D0"/>
    <w:rsid w:val="0094306B"/>
    <w:rsid w:val="009431F3"/>
    <w:rsid w:val="00943297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72D"/>
    <w:rsid w:val="00945835"/>
    <w:rsid w:val="009459C2"/>
    <w:rsid w:val="00945D38"/>
    <w:rsid w:val="00945D92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7A"/>
    <w:rsid w:val="00954E94"/>
    <w:rsid w:val="00954F11"/>
    <w:rsid w:val="00954F46"/>
    <w:rsid w:val="009552E7"/>
    <w:rsid w:val="009552F2"/>
    <w:rsid w:val="0095574C"/>
    <w:rsid w:val="00955B69"/>
    <w:rsid w:val="00955B6E"/>
    <w:rsid w:val="00955BAA"/>
    <w:rsid w:val="00955D38"/>
    <w:rsid w:val="00955D4D"/>
    <w:rsid w:val="00955E15"/>
    <w:rsid w:val="00955EB9"/>
    <w:rsid w:val="00956071"/>
    <w:rsid w:val="00956543"/>
    <w:rsid w:val="00956594"/>
    <w:rsid w:val="00956665"/>
    <w:rsid w:val="00956942"/>
    <w:rsid w:val="00956B07"/>
    <w:rsid w:val="00956B25"/>
    <w:rsid w:val="00956C91"/>
    <w:rsid w:val="00956DDC"/>
    <w:rsid w:val="00956F39"/>
    <w:rsid w:val="00957028"/>
    <w:rsid w:val="0095708F"/>
    <w:rsid w:val="009570D4"/>
    <w:rsid w:val="0095716B"/>
    <w:rsid w:val="0095740C"/>
    <w:rsid w:val="0095754E"/>
    <w:rsid w:val="0095761A"/>
    <w:rsid w:val="00957DAA"/>
    <w:rsid w:val="00957E06"/>
    <w:rsid w:val="0096028E"/>
    <w:rsid w:val="00960369"/>
    <w:rsid w:val="00960632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A1D"/>
    <w:rsid w:val="00967B12"/>
    <w:rsid w:val="00967B81"/>
    <w:rsid w:val="00967DF3"/>
    <w:rsid w:val="00967ED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78"/>
    <w:rsid w:val="009732CA"/>
    <w:rsid w:val="009733C9"/>
    <w:rsid w:val="00973538"/>
    <w:rsid w:val="00973721"/>
    <w:rsid w:val="00973741"/>
    <w:rsid w:val="009737FB"/>
    <w:rsid w:val="00973931"/>
    <w:rsid w:val="00973B9D"/>
    <w:rsid w:val="00973D83"/>
    <w:rsid w:val="00973DB6"/>
    <w:rsid w:val="00973F2E"/>
    <w:rsid w:val="00973F30"/>
    <w:rsid w:val="00974017"/>
    <w:rsid w:val="00974020"/>
    <w:rsid w:val="0097436D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373"/>
    <w:rsid w:val="009923C0"/>
    <w:rsid w:val="00992420"/>
    <w:rsid w:val="009925D4"/>
    <w:rsid w:val="00992709"/>
    <w:rsid w:val="009929C0"/>
    <w:rsid w:val="00992CBF"/>
    <w:rsid w:val="00992E6F"/>
    <w:rsid w:val="00992E8B"/>
    <w:rsid w:val="00992FD5"/>
    <w:rsid w:val="00993160"/>
    <w:rsid w:val="009931AD"/>
    <w:rsid w:val="009934BF"/>
    <w:rsid w:val="009934C5"/>
    <w:rsid w:val="009935BA"/>
    <w:rsid w:val="00993668"/>
    <w:rsid w:val="0099371B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CBD"/>
    <w:rsid w:val="00995CF8"/>
    <w:rsid w:val="00995F2D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ED0"/>
    <w:rsid w:val="009A1FB8"/>
    <w:rsid w:val="009A1FBF"/>
    <w:rsid w:val="009A2030"/>
    <w:rsid w:val="009A235C"/>
    <w:rsid w:val="009A239C"/>
    <w:rsid w:val="009A242E"/>
    <w:rsid w:val="009A246E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49"/>
    <w:rsid w:val="009A64A8"/>
    <w:rsid w:val="009A65B6"/>
    <w:rsid w:val="009A65CB"/>
    <w:rsid w:val="009A667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841"/>
    <w:rsid w:val="009B08A6"/>
    <w:rsid w:val="009B092F"/>
    <w:rsid w:val="009B0D23"/>
    <w:rsid w:val="009B0F44"/>
    <w:rsid w:val="009B0FC1"/>
    <w:rsid w:val="009B1288"/>
    <w:rsid w:val="009B1365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BA0"/>
    <w:rsid w:val="009B1C0A"/>
    <w:rsid w:val="009B1D8F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B1E"/>
    <w:rsid w:val="009B5C29"/>
    <w:rsid w:val="009B5CF9"/>
    <w:rsid w:val="009B5DD1"/>
    <w:rsid w:val="009B624D"/>
    <w:rsid w:val="009B627C"/>
    <w:rsid w:val="009B64E9"/>
    <w:rsid w:val="009B6721"/>
    <w:rsid w:val="009B67F3"/>
    <w:rsid w:val="009B6A8E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A6A"/>
    <w:rsid w:val="009B7BBA"/>
    <w:rsid w:val="009B7BFA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F35"/>
    <w:rsid w:val="009C0FC1"/>
    <w:rsid w:val="009C1021"/>
    <w:rsid w:val="009C1028"/>
    <w:rsid w:val="009C1060"/>
    <w:rsid w:val="009C1205"/>
    <w:rsid w:val="009C122E"/>
    <w:rsid w:val="009C1272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1EE5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53A"/>
    <w:rsid w:val="009C55BE"/>
    <w:rsid w:val="009C55BF"/>
    <w:rsid w:val="009C5640"/>
    <w:rsid w:val="009C57C3"/>
    <w:rsid w:val="009C5AD8"/>
    <w:rsid w:val="009C60CF"/>
    <w:rsid w:val="009C6155"/>
    <w:rsid w:val="009C61CB"/>
    <w:rsid w:val="009C62CD"/>
    <w:rsid w:val="009C6436"/>
    <w:rsid w:val="009C64D4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55"/>
    <w:rsid w:val="009D3523"/>
    <w:rsid w:val="009D3699"/>
    <w:rsid w:val="009D3703"/>
    <w:rsid w:val="009D3CE7"/>
    <w:rsid w:val="009D3CEB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1C9"/>
    <w:rsid w:val="009E1234"/>
    <w:rsid w:val="009E1314"/>
    <w:rsid w:val="009E1328"/>
    <w:rsid w:val="009E13F5"/>
    <w:rsid w:val="009E14CA"/>
    <w:rsid w:val="009E1525"/>
    <w:rsid w:val="009E17B5"/>
    <w:rsid w:val="009E191D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B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E0B"/>
    <w:rsid w:val="009E5F3A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D8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EDC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279"/>
    <w:rsid w:val="00A0032C"/>
    <w:rsid w:val="00A003CF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86C"/>
    <w:rsid w:val="00A01926"/>
    <w:rsid w:val="00A019AB"/>
    <w:rsid w:val="00A019EA"/>
    <w:rsid w:val="00A01B4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256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A84"/>
    <w:rsid w:val="00A05B23"/>
    <w:rsid w:val="00A05BF4"/>
    <w:rsid w:val="00A05F4E"/>
    <w:rsid w:val="00A0603B"/>
    <w:rsid w:val="00A060C9"/>
    <w:rsid w:val="00A060F0"/>
    <w:rsid w:val="00A06212"/>
    <w:rsid w:val="00A06436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0A2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EF"/>
    <w:rsid w:val="00A1600D"/>
    <w:rsid w:val="00A161C3"/>
    <w:rsid w:val="00A165D5"/>
    <w:rsid w:val="00A16693"/>
    <w:rsid w:val="00A166DE"/>
    <w:rsid w:val="00A1674A"/>
    <w:rsid w:val="00A16A78"/>
    <w:rsid w:val="00A16AA6"/>
    <w:rsid w:val="00A16B1D"/>
    <w:rsid w:val="00A16DBB"/>
    <w:rsid w:val="00A16DE1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93D"/>
    <w:rsid w:val="00A23C94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742"/>
    <w:rsid w:val="00A25833"/>
    <w:rsid w:val="00A258EE"/>
    <w:rsid w:val="00A25937"/>
    <w:rsid w:val="00A25A2C"/>
    <w:rsid w:val="00A25ADE"/>
    <w:rsid w:val="00A25B4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6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8E3"/>
    <w:rsid w:val="00A45BD8"/>
    <w:rsid w:val="00A45C58"/>
    <w:rsid w:val="00A45C75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7F"/>
    <w:rsid w:val="00A53FC5"/>
    <w:rsid w:val="00A54090"/>
    <w:rsid w:val="00A5410A"/>
    <w:rsid w:val="00A5417C"/>
    <w:rsid w:val="00A54247"/>
    <w:rsid w:val="00A54273"/>
    <w:rsid w:val="00A54508"/>
    <w:rsid w:val="00A5453D"/>
    <w:rsid w:val="00A545C0"/>
    <w:rsid w:val="00A5472C"/>
    <w:rsid w:val="00A54917"/>
    <w:rsid w:val="00A54ABB"/>
    <w:rsid w:val="00A54C2B"/>
    <w:rsid w:val="00A54C43"/>
    <w:rsid w:val="00A54E3C"/>
    <w:rsid w:val="00A54F20"/>
    <w:rsid w:val="00A54F5A"/>
    <w:rsid w:val="00A550A0"/>
    <w:rsid w:val="00A55438"/>
    <w:rsid w:val="00A55469"/>
    <w:rsid w:val="00A55934"/>
    <w:rsid w:val="00A559B1"/>
    <w:rsid w:val="00A55B82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70B9"/>
    <w:rsid w:val="00A570E1"/>
    <w:rsid w:val="00A572BF"/>
    <w:rsid w:val="00A57345"/>
    <w:rsid w:val="00A57526"/>
    <w:rsid w:val="00A575CE"/>
    <w:rsid w:val="00A576E8"/>
    <w:rsid w:val="00A57754"/>
    <w:rsid w:val="00A57AB3"/>
    <w:rsid w:val="00A57B00"/>
    <w:rsid w:val="00A57C0C"/>
    <w:rsid w:val="00A57C34"/>
    <w:rsid w:val="00A57D84"/>
    <w:rsid w:val="00A57EDB"/>
    <w:rsid w:val="00A600AD"/>
    <w:rsid w:val="00A600AE"/>
    <w:rsid w:val="00A60193"/>
    <w:rsid w:val="00A60219"/>
    <w:rsid w:val="00A606A2"/>
    <w:rsid w:val="00A606DB"/>
    <w:rsid w:val="00A606FE"/>
    <w:rsid w:val="00A60776"/>
    <w:rsid w:val="00A609EF"/>
    <w:rsid w:val="00A60A39"/>
    <w:rsid w:val="00A60A6E"/>
    <w:rsid w:val="00A60B25"/>
    <w:rsid w:val="00A60B49"/>
    <w:rsid w:val="00A60BB3"/>
    <w:rsid w:val="00A60C52"/>
    <w:rsid w:val="00A60E3E"/>
    <w:rsid w:val="00A60EAC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08"/>
    <w:rsid w:val="00A632C9"/>
    <w:rsid w:val="00A634B4"/>
    <w:rsid w:val="00A63569"/>
    <w:rsid w:val="00A63CFD"/>
    <w:rsid w:val="00A63D9B"/>
    <w:rsid w:val="00A63E29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54"/>
    <w:rsid w:val="00A67D7E"/>
    <w:rsid w:val="00A67F56"/>
    <w:rsid w:val="00A700AA"/>
    <w:rsid w:val="00A7015B"/>
    <w:rsid w:val="00A7043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3EE"/>
    <w:rsid w:val="00A743F2"/>
    <w:rsid w:val="00A744BD"/>
    <w:rsid w:val="00A7465C"/>
    <w:rsid w:val="00A746EC"/>
    <w:rsid w:val="00A749C4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BE"/>
    <w:rsid w:val="00A8682B"/>
    <w:rsid w:val="00A86A14"/>
    <w:rsid w:val="00A86A87"/>
    <w:rsid w:val="00A86AA8"/>
    <w:rsid w:val="00A87028"/>
    <w:rsid w:val="00A872A9"/>
    <w:rsid w:val="00A872DC"/>
    <w:rsid w:val="00A8778F"/>
    <w:rsid w:val="00A879FC"/>
    <w:rsid w:val="00A87AB0"/>
    <w:rsid w:val="00A87D0F"/>
    <w:rsid w:val="00A87E25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A5E"/>
    <w:rsid w:val="00A96B80"/>
    <w:rsid w:val="00A96BAF"/>
    <w:rsid w:val="00A96DBB"/>
    <w:rsid w:val="00A96EC3"/>
    <w:rsid w:val="00A96F10"/>
    <w:rsid w:val="00A970F6"/>
    <w:rsid w:val="00A971F1"/>
    <w:rsid w:val="00A972F4"/>
    <w:rsid w:val="00A97320"/>
    <w:rsid w:val="00A97345"/>
    <w:rsid w:val="00A97370"/>
    <w:rsid w:val="00A97692"/>
    <w:rsid w:val="00A97744"/>
    <w:rsid w:val="00A97886"/>
    <w:rsid w:val="00A978ED"/>
    <w:rsid w:val="00A97BE5"/>
    <w:rsid w:val="00A97E26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C2"/>
    <w:rsid w:val="00AA4E50"/>
    <w:rsid w:val="00AA4F4D"/>
    <w:rsid w:val="00AA4F8A"/>
    <w:rsid w:val="00AA5180"/>
    <w:rsid w:val="00AA5336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B35"/>
    <w:rsid w:val="00AB5CB4"/>
    <w:rsid w:val="00AB5CE2"/>
    <w:rsid w:val="00AB5E37"/>
    <w:rsid w:val="00AB5F10"/>
    <w:rsid w:val="00AB5F61"/>
    <w:rsid w:val="00AB6032"/>
    <w:rsid w:val="00AB6227"/>
    <w:rsid w:val="00AB622E"/>
    <w:rsid w:val="00AB62DC"/>
    <w:rsid w:val="00AB65EF"/>
    <w:rsid w:val="00AB6C00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0F06"/>
    <w:rsid w:val="00AC0F9D"/>
    <w:rsid w:val="00AC1245"/>
    <w:rsid w:val="00AC12D1"/>
    <w:rsid w:val="00AC12FC"/>
    <w:rsid w:val="00AC12FF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D3"/>
    <w:rsid w:val="00AC38B7"/>
    <w:rsid w:val="00AC3E57"/>
    <w:rsid w:val="00AC3F21"/>
    <w:rsid w:val="00AC4026"/>
    <w:rsid w:val="00AC41D2"/>
    <w:rsid w:val="00AC422D"/>
    <w:rsid w:val="00AC446C"/>
    <w:rsid w:val="00AC45F2"/>
    <w:rsid w:val="00AC48FC"/>
    <w:rsid w:val="00AC4976"/>
    <w:rsid w:val="00AC4D06"/>
    <w:rsid w:val="00AC4E46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D1"/>
    <w:rsid w:val="00AC61B8"/>
    <w:rsid w:val="00AC65E7"/>
    <w:rsid w:val="00AC65EC"/>
    <w:rsid w:val="00AC6785"/>
    <w:rsid w:val="00AC695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3F6"/>
    <w:rsid w:val="00AC745C"/>
    <w:rsid w:val="00AC74BA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523"/>
    <w:rsid w:val="00AD3524"/>
    <w:rsid w:val="00AD35A6"/>
    <w:rsid w:val="00AD3765"/>
    <w:rsid w:val="00AD37B6"/>
    <w:rsid w:val="00AD37DE"/>
    <w:rsid w:val="00AD37FB"/>
    <w:rsid w:val="00AD3A35"/>
    <w:rsid w:val="00AD3EB5"/>
    <w:rsid w:val="00AD3FAA"/>
    <w:rsid w:val="00AD40FB"/>
    <w:rsid w:val="00AD44F0"/>
    <w:rsid w:val="00AD4873"/>
    <w:rsid w:val="00AD48A5"/>
    <w:rsid w:val="00AD48AA"/>
    <w:rsid w:val="00AD492E"/>
    <w:rsid w:val="00AD49AF"/>
    <w:rsid w:val="00AD4B4A"/>
    <w:rsid w:val="00AD4C22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5B8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7D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61"/>
    <w:rsid w:val="00AF083A"/>
    <w:rsid w:val="00AF0A7E"/>
    <w:rsid w:val="00AF0A92"/>
    <w:rsid w:val="00AF0ABD"/>
    <w:rsid w:val="00AF0BA5"/>
    <w:rsid w:val="00AF0BD9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7E"/>
    <w:rsid w:val="00AF32CA"/>
    <w:rsid w:val="00AF33C3"/>
    <w:rsid w:val="00AF3512"/>
    <w:rsid w:val="00AF3776"/>
    <w:rsid w:val="00AF38C7"/>
    <w:rsid w:val="00AF3FC9"/>
    <w:rsid w:val="00AF411A"/>
    <w:rsid w:val="00AF4395"/>
    <w:rsid w:val="00AF4428"/>
    <w:rsid w:val="00AF475E"/>
    <w:rsid w:val="00AF480C"/>
    <w:rsid w:val="00AF4965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5C3"/>
    <w:rsid w:val="00B03AA5"/>
    <w:rsid w:val="00B03BC8"/>
    <w:rsid w:val="00B03C82"/>
    <w:rsid w:val="00B03D3E"/>
    <w:rsid w:val="00B0410D"/>
    <w:rsid w:val="00B0496C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93D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67"/>
    <w:rsid w:val="00B10F0C"/>
    <w:rsid w:val="00B11100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63"/>
    <w:rsid w:val="00B129A7"/>
    <w:rsid w:val="00B12EC2"/>
    <w:rsid w:val="00B12EC5"/>
    <w:rsid w:val="00B1301E"/>
    <w:rsid w:val="00B13231"/>
    <w:rsid w:val="00B133ED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44C"/>
    <w:rsid w:val="00B174D8"/>
    <w:rsid w:val="00B17940"/>
    <w:rsid w:val="00B17A24"/>
    <w:rsid w:val="00B17E7B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50E"/>
    <w:rsid w:val="00B225B2"/>
    <w:rsid w:val="00B226E8"/>
    <w:rsid w:val="00B22825"/>
    <w:rsid w:val="00B22970"/>
    <w:rsid w:val="00B22ACC"/>
    <w:rsid w:val="00B23559"/>
    <w:rsid w:val="00B236D1"/>
    <w:rsid w:val="00B23914"/>
    <w:rsid w:val="00B23964"/>
    <w:rsid w:val="00B23B08"/>
    <w:rsid w:val="00B23C20"/>
    <w:rsid w:val="00B23CD1"/>
    <w:rsid w:val="00B23CF3"/>
    <w:rsid w:val="00B23EB3"/>
    <w:rsid w:val="00B2401A"/>
    <w:rsid w:val="00B2403F"/>
    <w:rsid w:val="00B243E1"/>
    <w:rsid w:val="00B244E4"/>
    <w:rsid w:val="00B2454D"/>
    <w:rsid w:val="00B245A1"/>
    <w:rsid w:val="00B2465E"/>
    <w:rsid w:val="00B24831"/>
    <w:rsid w:val="00B2484C"/>
    <w:rsid w:val="00B24939"/>
    <w:rsid w:val="00B24A2D"/>
    <w:rsid w:val="00B24C8B"/>
    <w:rsid w:val="00B24F8A"/>
    <w:rsid w:val="00B252BA"/>
    <w:rsid w:val="00B252D7"/>
    <w:rsid w:val="00B25373"/>
    <w:rsid w:val="00B254E6"/>
    <w:rsid w:val="00B2554A"/>
    <w:rsid w:val="00B255B5"/>
    <w:rsid w:val="00B257B7"/>
    <w:rsid w:val="00B257EC"/>
    <w:rsid w:val="00B25A28"/>
    <w:rsid w:val="00B25A2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5C"/>
    <w:rsid w:val="00B26DC7"/>
    <w:rsid w:val="00B26F6F"/>
    <w:rsid w:val="00B27135"/>
    <w:rsid w:val="00B2714B"/>
    <w:rsid w:val="00B27273"/>
    <w:rsid w:val="00B2739E"/>
    <w:rsid w:val="00B273B8"/>
    <w:rsid w:val="00B27608"/>
    <w:rsid w:val="00B27838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F6"/>
    <w:rsid w:val="00B322FC"/>
    <w:rsid w:val="00B32336"/>
    <w:rsid w:val="00B3235B"/>
    <w:rsid w:val="00B32943"/>
    <w:rsid w:val="00B329B0"/>
    <w:rsid w:val="00B32A0F"/>
    <w:rsid w:val="00B32C38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D39"/>
    <w:rsid w:val="00B35050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37EE6"/>
    <w:rsid w:val="00B40123"/>
    <w:rsid w:val="00B40172"/>
    <w:rsid w:val="00B401B6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FAE"/>
    <w:rsid w:val="00B47008"/>
    <w:rsid w:val="00B4703A"/>
    <w:rsid w:val="00B4728E"/>
    <w:rsid w:val="00B472BF"/>
    <w:rsid w:val="00B47369"/>
    <w:rsid w:val="00B473B5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ED"/>
    <w:rsid w:val="00B53FF5"/>
    <w:rsid w:val="00B54090"/>
    <w:rsid w:val="00B541FE"/>
    <w:rsid w:val="00B54349"/>
    <w:rsid w:val="00B543C6"/>
    <w:rsid w:val="00B547D6"/>
    <w:rsid w:val="00B547E8"/>
    <w:rsid w:val="00B5497C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4E3"/>
    <w:rsid w:val="00B61568"/>
    <w:rsid w:val="00B61695"/>
    <w:rsid w:val="00B6173A"/>
    <w:rsid w:val="00B618BF"/>
    <w:rsid w:val="00B6192C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A2"/>
    <w:rsid w:val="00B70ED3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F99"/>
    <w:rsid w:val="00B77057"/>
    <w:rsid w:val="00B7747C"/>
    <w:rsid w:val="00B775DF"/>
    <w:rsid w:val="00B7780B"/>
    <w:rsid w:val="00B77834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268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46"/>
    <w:rsid w:val="00B867BC"/>
    <w:rsid w:val="00B867F3"/>
    <w:rsid w:val="00B868D3"/>
    <w:rsid w:val="00B86910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373"/>
    <w:rsid w:val="00B95406"/>
    <w:rsid w:val="00B95465"/>
    <w:rsid w:val="00B95655"/>
    <w:rsid w:val="00B9565B"/>
    <w:rsid w:val="00B9575D"/>
    <w:rsid w:val="00B959AD"/>
    <w:rsid w:val="00B95A2E"/>
    <w:rsid w:val="00B96091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1A9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E1C"/>
    <w:rsid w:val="00BB0E4C"/>
    <w:rsid w:val="00BB1163"/>
    <w:rsid w:val="00BB11F9"/>
    <w:rsid w:val="00BB1245"/>
    <w:rsid w:val="00BB12EB"/>
    <w:rsid w:val="00BB1356"/>
    <w:rsid w:val="00BB142F"/>
    <w:rsid w:val="00BB1520"/>
    <w:rsid w:val="00BB1603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FBF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201C"/>
    <w:rsid w:val="00BC2031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AF"/>
    <w:rsid w:val="00BC5840"/>
    <w:rsid w:val="00BC5901"/>
    <w:rsid w:val="00BC5AA9"/>
    <w:rsid w:val="00BC5AF9"/>
    <w:rsid w:val="00BC5D4F"/>
    <w:rsid w:val="00BC5D8F"/>
    <w:rsid w:val="00BC60B1"/>
    <w:rsid w:val="00BC654F"/>
    <w:rsid w:val="00BC65C4"/>
    <w:rsid w:val="00BC65FD"/>
    <w:rsid w:val="00BC66A3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7AB"/>
    <w:rsid w:val="00BD080E"/>
    <w:rsid w:val="00BD0840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A80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437"/>
    <w:rsid w:val="00BD448B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E2"/>
    <w:rsid w:val="00BD63A0"/>
    <w:rsid w:val="00BD63AD"/>
    <w:rsid w:val="00BD6616"/>
    <w:rsid w:val="00BD67DD"/>
    <w:rsid w:val="00BD6828"/>
    <w:rsid w:val="00BD6850"/>
    <w:rsid w:val="00BD6A57"/>
    <w:rsid w:val="00BD6B8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97A"/>
    <w:rsid w:val="00BE2B5E"/>
    <w:rsid w:val="00BE2F25"/>
    <w:rsid w:val="00BE30EA"/>
    <w:rsid w:val="00BE32B0"/>
    <w:rsid w:val="00BE32D7"/>
    <w:rsid w:val="00BE3443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50C4"/>
    <w:rsid w:val="00BE51DD"/>
    <w:rsid w:val="00BE541F"/>
    <w:rsid w:val="00BE5422"/>
    <w:rsid w:val="00BE549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822"/>
    <w:rsid w:val="00BF0D78"/>
    <w:rsid w:val="00BF0DB0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082"/>
    <w:rsid w:val="00BF323E"/>
    <w:rsid w:val="00BF3290"/>
    <w:rsid w:val="00BF3560"/>
    <w:rsid w:val="00BF35F7"/>
    <w:rsid w:val="00BF366E"/>
    <w:rsid w:val="00BF372C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49B"/>
    <w:rsid w:val="00BF4864"/>
    <w:rsid w:val="00BF49DE"/>
    <w:rsid w:val="00BF4A98"/>
    <w:rsid w:val="00BF4B5A"/>
    <w:rsid w:val="00BF4E03"/>
    <w:rsid w:val="00BF50F9"/>
    <w:rsid w:val="00BF51AB"/>
    <w:rsid w:val="00BF523A"/>
    <w:rsid w:val="00BF5317"/>
    <w:rsid w:val="00BF55DA"/>
    <w:rsid w:val="00BF560B"/>
    <w:rsid w:val="00BF5638"/>
    <w:rsid w:val="00BF5A9B"/>
    <w:rsid w:val="00BF5D34"/>
    <w:rsid w:val="00BF5E43"/>
    <w:rsid w:val="00BF5E60"/>
    <w:rsid w:val="00BF5F12"/>
    <w:rsid w:val="00BF640B"/>
    <w:rsid w:val="00BF643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C00142"/>
    <w:rsid w:val="00C001CE"/>
    <w:rsid w:val="00C00242"/>
    <w:rsid w:val="00C004F6"/>
    <w:rsid w:val="00C0069D"/>
    <w:rsid w:val="00C00B94"/>
    <w:rsid w:val="00C00D28"/>
    <w:rsid w:val="00C011D4"/>
    <w:rsid w:val="00C012F2"/>
    <w:rsid w:val="00C013B3"/>
    <w:rsid w:val="00C016B6"/>
    <w:rsid w:val="00C017D2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85C"/>
    <w:rsid w:val="00C02A88"/>
    <w:rsid w:val="00C02D74"/>
    <w:rsid w:val="00C02FD2"/>
    <w:rsid w:val="00C03215"/>
    <w:rsid w:val="00C03514"/>
    <w:rsid w:val="00C0391F"/>
    <w:rsid w:val="00C03C44"/>
    <w:rsid w:val="00C03E11"/>
    <w:rsid w:val="00C03F3F"/>
    <w:rsid w:val="00C03F4A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8E6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21F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C3"/>
    <w:rsid w:val="00C1631D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A63"/>
    <w:rsid w:val="00C17B34"/>
    <w:rsid w:val="00C17C82"/>
    <w:rsid w:val="00C17E00"/>
    <w:rsid w:val="00C17E9D"/>
    <w:rsid w:val="00C17F3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4A"/>
    <w:rsid w:val="00C20B85"/>
    <w:rsid w:val="00C2131C"/>
    <w:rsid w:val="00C21331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079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215"/>
    <w:rsid w:val="00C26412"/>
    <w:rsid w:val="00C265CB"/>
    <w:rsid w:val="00C269EF"/>
    <w:rsid w:val="00C26BCA"/>
    <w:rsid w:val="00C26CA4"/>
    <w:rsid w:val="00C26FD2"/>
    <w:rsid w:val="00C27090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403"/>
    <w:rsid w:val="00C3059F"/>
    <w:rsid w:val="00C30623"/>
    <w:rsid w:val="00C308A8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6"/>
    <w:rsid w:val="00C3528A"/>
    <w:rsid w:val="00C3528B"/>
    <w:rsid w:val="00C354CB"/>
    <w:rsid w:val="00C35616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95C"/>
    <w:rsid w:val="00C41AB5"/>
    <w:rsid w:val="00C41AC0"/>
    <w:rsid w:val="00C41D09"/>
    <w:rsid w:val="00C41D8D"/>
    <w:rsid w:val="00C41EBC"/>
    <w:rsid w:val="00C41F24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A0"/>
    <w:rsid w:val="00C477E4"/>
    <w:rsid w:val="00C4785D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F5F"/>
    <w:rsid w:val="00C532A0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F4F"/>
    <w:rsid w:val="00C62F51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577"/>
    <w:rsid w:val="00C6567E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60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B46"/>
    <w:rsid w:val="00C850F6"/>
    <w:rsid w:val="00C8511E"/>
    <w:rsid w:val="00C851D5"/>
    <w:rsid w:val="00C8520C"/>
    <w:rsid w:val="00C852A0"/>
    <w:rsid w:val="00C853F9"/>
    <w:rsid w:val="00C8547D"/>
    <w:rsid w:val="00C854E4"/>
    <w:rsid w:val="00C85531"/>
    <w:rsid w:val="00C8563A"/>
    <w:rsid w:val="00C858B8"/>
    <w:rsid w:val="00C859E1"/>
    <w:rsid w:val="00C85B18"/>
    <w:rsid w:val="00C85C1A"/>
    <w:rsid w:val="00C85CCE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90100"/>
    <w:rsid w:val="00C90436"/>
    <w:rsid w:val="00C907F8"/>
    <w:rsid w:val="00C90842"/>
    <w:rsid w:val="00C9090D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E84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BF4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D2"/>
    <w:rsid w:val="00CB0904"/>
    <w:rsid w:val="00CB09D8"/>
    <w:rsid w:val="00CB09F5"/>
    <w:rsid w:val="00CB0A29"/>
    <w:rsid w:val="00CB0EB9"/>
    <w:rsid w:val="00CB0F21"/>
    <w:rsid w:val="00CB1038"/>
    <w:rsid w:val="00CB109F"/>
    <w:rsid w:val="00CB114B"/>
    <w:rsid w:val="00CB129B"/>
    <w:rsid w:val="00CB1668"/>
    <w:rsid w:val="00CB16B9"/>
    <w:rsid w:val="00CB17C5"/>
    <w:rsid w:val="00CB19CC"/>
    <w:rsid w:val="00CB1DAF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A25"/>
    <w:rsid w:val="00CB2BC7"/>
    <w:rsid w:val="00CB2BE2"/>
    <w:rsid w:val="00CB2C99"/>
    <w:rsid w:val="00CB2E4A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F95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45"/>
    <w:rsid w:val="00CB7EBA"/>
    <w:rsid w:val="00CB7EEE"/>
    <w:rsid w:val="00CC00D2"/>
    <w:rsid w:val="00CC0144"/>
    <w:rsid w:val="00CC017E"/>
    <w:rsid w:val="00CC018F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110C"/>
    <w:rsid w:val="00CC11AE"/>
    <w:rsid w:val="00CC1346"/>
    <w:rsid w:val="00CC1400"/>
    <w:rsid w:val="00CC1552"/>
    <w:rsid w:val="00CC1582"/>
    <w:rsid w:val="00CC1CA1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FE7"/>
    <w:rsid w:val="00CC304A"/>
    <w:rsid w:val="00CC30C0"/>
    <w:rsid w:val="00CC30ED"/>
    <w:rsid w:val="00CC3117"/>
    <w:rsid w:val="00CC322B"/>
    <w:rsid w:val="00CC3724"/>
    <w:rsid w:val="00CC3A11"/>
    <w:rsid w:val="00CC3AE2"/>
    <w:rsid w:val="00CC3BFD"/>
    <w:rsid w:val="00CC3C72"/>
    <w:rsid w:val="00CC3D53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421"/>
    <w:rsid w:val="00CC7670"/>
    <w:rsid w:val="00CC769F"/>
    <w:rsid w:val="00CC7754"/>
    <w:rsid w:val="00CC77AE"/>
    <w:rsid w:val="00CC77CA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2FD"/>
    <w:rsid w:val="00CD230B"/>
    <w:rsid w:val="00CD24BE"/>
    <w:rsid w:val="00CD24DB"/>
    <w:rsid w:val="00CD26DD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C9B"/>
    <w:rsid w:val="00CD5F82"/>
    <w:rsid w:val="00CD622F"/>
    <w:rsid w:val="00CD63BB"/>
    <w:rsid w:val="00CD64CA"/>
    <w:rsid w:val="00CD6BC9"/>
    <w:rsid w:val="00CD6C85"/>
    <w:rsid w:val="00CD6D3D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B1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A34"/>
    <w:rsid w:val="00CE7AF0"/>
    <w:rsid w:val="00CE7E6F"/>
    <w:rsid w:val="00CE7E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41A"/>
    <w:rsid w:val="00CF159E"/>
    <w:rsid w:val="00CF173E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2F7E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B6"/>
    <w:rsid w:val="00CF5CCA"/>
    <w:rsid w:val="00CF5D49"/>
    <w:rsid w:val="00CF5E70"/>
    <w:rsid w:val="00CF5FDA"/>
    <w:rsid w:val="00CF637E"/>
    <w:rsid w:val="00CF6474"/>
    <w:rsid w:val="00CF6833"/>
    <w:rsid w:val="00CF699D"/>
    <w:rsid w:val="00CF6A94"/>
    <w:rsid w:val="00CF6B1D"/>
    <w:rsid w:val="00CF6DBF"/>
    <w:rsid w:val="00CF6FAA"/>
    <w:rsid w:val="00CF702B"/>
    <w:rsid w:val="00CF71AB"/>
    <w:rsid w:val="00CF7419"/>
    <w:rsid w:val="00CF7551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40F1"/>
    <w:rsid w:val="00D041B3"/>
    <w:rsid w:val="00D04334"/>
    <w:rsid w:val="00D04565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B37"/>
    <w:rsid w:val="00D06D1F"/>
    <w:rsid w:val="00D06EAD"/>
    <w:rsid w:val="00D0716C"/>
    <w:rsid w:val="00D0719C"/>
    <w:rsid w:val="00D074E5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DC6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937"/>
    <w:rsid w:val="00D14945"/>
    <w:rsid w:val="00D14A3C"/>
    <w:rsid w:val="00D14A4E"/>
    <w:rsid w:val="00D14D26"/>
    <w:rsid w:val="00D14D91"/>
    <w:rsid w:val="00D14EB4"/>
    <w:rsid w:val="00D1537D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33A"/>
    <w:rsid w:val="00D16702"/>
    <w:rsid w:val="00D1670F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3D4"/>
    <w:rsid w:val="00D20528"/>
    <w:rsid w:val="00D20535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10AE"/>
    <w:rsid w:val="00D210DF"/>
    <w:rsid w:val="00D21102"/>
    <w:rsid w:val="00D211E9"/>
    <w:rsid w:val="00D2137B"/>
    <w:rsid w:val="00D213BF"/>
    <w:rsid w:val="00D21414"/>
    <w:rsid w:val="00D214E8"/>
    <w:rsid w:val="00D216CD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AC"/>
    <w:rsid w:val="00D259AB"/>
    <w:rsid w:val="00D25A4B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772"/>
    <w:rsid w:val="00D35965"/>
    <w:rsid w:val="00D35AAB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F4A"/>
    <w:rsid w:val="00D36F4C"/>
    <w:rsid w:val="00D37291"/>
    <w:rsid w:val="00D3729F"/>
    <w:rsid w:val="00D37463"/>
    <w:rsid w:val="00D375A7"/>
    <w:rsid w:val="00D375D0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750"/>
    <w:rsid w:val="00D45771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80B"/>
    <w:rsid w:val="00D479E5"/>
    <w:rsid w:val="00D47BC0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469"/>
    <w:rsid w:val="00D516F8"/>
    <w:rsid w:val="00D51750"/>
    <w:rsid w:val="00D51955"/>
    <w:rsid w:val="00D51A4B"/>
    <w:rsid w:val="00D51BE6"/>
    <w:rsid w:val="00D51C2B"/>
    <w:rsid w:val="00D51C3D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3A2"/>
    <w:rsid w:val="00D565A8"/>
    <w:rsid w:val="00D568F7"/>
    <w:rsid w:val="00D56979"/>
    <w:rsid w:val="00D56D22"/>
    <w:rsid w:val="00D56E93"/>
    <w:rsid w:val="00D56FC5"/>
    <w:rsid w:val="00D5710D"/>
    <w:rsid w:val="00D571DB"/>
    <w:rsid w:val="00D572DD"/>
    <w:rsid w:val="00D573FD"/>
    <w:rsid w:val="00D575FE"/>
    <w:rsid w:val="00D576A6"/>
    <w:rsid w:val="00D5778D"/>
    <w:rsid w:val="00D577ED"/>
    <w:rsid w:val="00D5785C"/>
    <w:rsid w:val="00D5793B"/>
    <w:rsid w:val="00D57A64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2FD9"/>
    <w:rsid w:val="00D731B7"/>
    <w:rsid w:val="00D73460"/>
    <w:rsid w:val="00D7350B"/>
    <w:rsid w:val="00D73544"/>
    <w:rsid w:val="00D737DA"/>
    <w:rsid w:val="00D7394F"/>
    <w:rsid w:val="00D73EEC"/>
    <w:rsid w:val="00D73F40"/>
    <w:rsid w:val="00D73FD3"/>
    <w:rsid w:val="00D742F0"/>
    <w:rsid w:val="00D7431F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F13"/>
    <w:rsid w:val="00D75F36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C3F"/>
    <w:rsid w:val="00D77DF1"/>
    <w:rsid w:val="00D800E2"/>
    <w:rsid w:val="00D80118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5F8"/>
    <w:rsid w:val="00D81D63"/>
    <w:rsid w:val="00D81FF9"/>
    <w:rsid w:val="00D82049"/>
    <w:rsid w:val="00D82090"/>
    <w:rsid w:val="00D820F6"/>
    <w:rsid w:val="00D82169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BCE"/>
    <w:rsid w:val="00D84C56"/>
    <w:rsid w:val="00D84CE5"/>
    <w:rsid w:val="00D84FEF"/>
    <w:rsid w:val="00D8508E"/>
    <w:rsid w:val="00D850EB"/>
    <w:rsid w:val="00D8549A"/>
    <w:rsid w:val="00D8550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DC5"/>
    <w:rsid w:val="00D87EFE"/>
    <w:rsid w:val="00D87F24"/>
    <w:rsid w:val="00D87F76"/>
    <w:rsid w:val="00D90055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F75"/>
    <w:rsid w:val="00D930C7"/>
    <w:rsid w:val="00D93191"/>
    <w:rsid w:val="00D931A7"/>
    <w:rsid w:val="00D9375D"/>
    <w:rsid w:val="00D938A7"/>
    <w:rsid w:val="00D93938"/>
    <w:rsid w:val="00D93C7A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B28"/>
    <w:rsid w:val="00DA3DA3"/>
    <w:rsid w:val="00DA3FFB"/>
    <w:rsid w:val="00DA4035"/>
    <w:rsid w:val="00DA40F9"/>
    <w:rsid w:val="00DA4118"/>
    <w:rsid w:val="00DA4270"/>
    <w:rsid w:val="00DA46AA"/>
    <w:rsid w:val="00DA4792"/>
    <w:rsid w:val="00DA490F"/>
    <w:rsid w:val="00DA4A1A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028"/>
    <w:rsid w:val="00DB2186"/>
    <w:rsid w:val="00DB225A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60B"/>
    <w:rsid w:val="00DB77DC"/>
    <w:rsid w:val="00DB7988"/>
    <w:rsid w:val="00DB7BB8"/>
    <w:rsid w:val="00DB7D5D"/>
    <w:rsid w:val="00DB7E09"/>
    <w:rsid w:val="00DB7E9A"/>
    <w:rsid w:val="00DB7ECE"/>
    <w:rsid w:val="00DB7F21"/>
    <w:rsid w:val="00DC02A9"/>
    <w:rsid w:val="00DC037C"/>
    <w:rsid w:val="00DC06EB"/>
    <w:rsid w:val="00DC083B"/>
    <w:rsid w:val="00DC085B"/>
    <w:rsid w:val="00DC094D"/>
    <w:rsid w:val="00DC097D"/>
    <w:rsid w:val="00DC09C7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44"/>
    <w:rsid w:val="00DC3594"/>
    <w:rsid w:val="00DC3880"/>
    <w:rsid w:val="00DC3BA5"/>
    <w:rsid w:val="00DC3BB1"/>
    <w:rsid w:val="00DC3CEB"/>
    <w:rsid w:val="00DC3EE7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7E"/>
    <w:rsid w:val="00DC58B5"/>
    <w:rsid w:val="00DC59A8"/>
    <w:rsid w:val="00DC5B51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31D9"/>
    <w:rsid w:val="00DD31E2"/>
    <w:rsid w:val="00DD3294"/>
    <w:rsid w:val="00DD330B"/>
    <w:rsid w:val="00DD3340"/>
    <w:rsid w:val="00DD33DF"/>
    <w:rsid w:val="00DD37A7"/>
    <w:rsid w:val="00DD3A15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C0F"/>
    <w:rsid w:val="00DD7CDF"/>
    <w:rsid w:val="00DD7D3D"/>
    <w:rsid w:val="00DD7DFF"/>
    <w:rsid w:val="00DE00C1"/>
    <w:rsid w:val="00DE00ED"/>
    <w:rsid w:val="00DE02F0"/>
    <w:rsid w:val="00DE0358"/>
    <w:rsid w:val="00DE03C5"/>
    <w:rsid w:val="00DE0513"/>
    <w:rsid w:val="00DE057D"/>
    <w:rsid w:val="00DE05B2"/>
    <w:rsid w:val="00DE05D6"/>
    <w:rsid w:val="00DE08CA"/>
    <w:rsid w:val="00DE09F8"/>
    <w:rsid w:val="00DE0A03"/>
    <w:rsid w:val="00DE0DC0"/>
    <w:rsid w:val="00DE0DCA"/>
    <w:rsid w:val="00DE0FFA"/>
    <w:rsid w:val="00DE1360"/>
    <w:rsid w:val="00DE140B"/>
    <w:rsid w:val="00DE1559"/>
    <w:rsid w:val="00DE1560"/>
    <w:rsid w:val="00DE1611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B4"/>
    <w:rsid w:val="00DE3C84"/>
    <w:rsid w:val="00DE3CC4"/>
    <w:rsid w:val="00DE3F7E"/>
    <w:rsid w:val="00DE421A"/>
    <w:rsid w:val="00DE43A5"/>
    <w:rsid w:val="00DE43B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792"/>
    <w:rsid w:val="00DE58AF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79A"/>
    <w:rsid w:val="00DE784C"/>
    <w:rsid w:val="00DE7A20"/>
    <w:rsid w:val="00DE7A4A"/>
    <w:rsid w:val="00DF0286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8E3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717"/>
    <w:rsid w:val="00E007CD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733"/>
    <w:rsid w:val="00E04760"/>
    <w:rsid w:val="00E0485E"/>
    <w:rsid w:val="00E04914"/>
    <w:rsid w:val="00E04B0F"/>
    <w:rsid w:val="00E04CEA"/>
    <w:rsid w:val="00E04D98"/>
    <w:rsid w:val="00E05029"/>
    <w:rsid w:val="00E05090"/>
    <w:rsid w:val="00E05183"/>
    <w:rsid w:val="00E052BC"/>
    <w:rsid w:val="00E05332"/>
    <w:rsid w:val="00E0545A"/>
    <w:rsid w:val="00E055B4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BD1"/>
    <w:rsid w:val="00E06D63"/>
    <w:rsid w:val="00E06D6A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91"/>
    <w:rsid w:val="00E07CC9"/>
    <w:rsid w:val="00E07E5B"/>
    <w:rsid w:val="00E07EAA"/>
    <w:rsid w:val="00E07EB3"/>
    <w:rsid w:val="00E07EDB"/>
    <w:rsid w:val="00E07F98"/>
    <w:rsid w:val="00E100A6"/>
    <w:rsid w:val="00E102C1"/>
    <w:rsid w:val="00E102D6"/>
    <w:rsid w:val="00E1030F"/>
    <w:rsid w:val="00E10466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35"/>
    <w:rsid w:val="00E14815"/>
    <w:rsid w:val="00E149B3"/>
    <w:rsid w:val="00E14B30"/>
    <w:rsid w:val="00E14C2B"/>
    <w:rsid w:val="00E14D39"/>
    <w:rsid w:val="00E14E41"/>
    <w:rsid w:val="00E14F8A"/>
    <w:rsid w:val="00E150BC"/>
    <w:rsid w:val="00E152C7"/>
    <w:rsid w:val="00E154C3"/>
    <w:rsid w:val="00E15592"/>
    <w:rsid w:val="00E15651"/>
    <w:rsid w:val="00E157CD"/>
    <w:rsid w:val="00E15906"/>
    <w:rsid w:val="00E15A50"/>
    <w:rsid w:val="00E15B72"/>
    <w:rsid w:val="00E15C4C"/>
    <w:rsid w:val="00E16160"/>
    <w:rsid w:val="00E161F4"/>
    <w:rsid w:val="00E16214"/>
    <w:rsid w:val="00E16243"/>
    <w:rsid w:val="00E1627D"/>
    <w:rsid w:val="00E165ED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E4"/>
    <w:rsid w:val="00E20451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71E"/>
    <w:rsid w:val="00E23754"/>
    <w:rsid w:val="00E2381D"/>
    <w:rsid w:val="00E23A98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868"/>
    <w:rsid w:val="00E279AF"/>
    <w:rsid w:val="00E27B4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D08"/>
    <w:rsid w:val="00E30DD1"/>
    <w:rsid w:val="00E30F3B"/>
    <w:rsid w:val="00E31181"/>
    <w:rsid w:val="00E3129F"/>
    <w:rsid w:val="00E312AA"/>
    <w:rsid w:val="00E31519"/>
    <w:rsid w:val="00E316F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E7"/>
    <w:rsid w:val="00E3344E"/>
    <w:rsid w:val="00E334F8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4BB1"/>
    <w:rsid w:val="00E35287"/>
    <w:rsid w:val="00E35461"/>
    <w:rsid w:val="00E3548F"/>
    <w:rsid w:val="00E35759"/>
    <w:rsid w:val="00E35762"/>
    <w:rsid w:val="00E35797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40214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86D"/>
    <w:rsid w:val="00E458E4"/>
    <w:rsid w:val="00E45996"/>
    <w:rsid w:val="00E45A01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96D"/>
    <w:rsid w:val="00E479C0"/>
    <w:rsid w:val="00E47BC2"/>
    <w:rsid w:val="00E47D91"/>
    <w:rsid w:val="00E50382"/>
    <w:rsid w:val="00E50671"/>
    <w:rsid w:val="00E506B6"/>
    <w:rsid w:val="00E50759"/>
    <w:rsid w:val="00E50909"/>
    <w:rsid w:val="00E50957"/>
    <w:rsid w:val="00E50A04"/>
    <w:rsid w:val="00E50AC5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8B"/>
    <w:rsid w:val="00E60492"/>
    <w:rsid w:val="00E604BD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C36"/>
    <w:rsid w:val="00E62C86"/>
    <w:rsid w:val="00E62DBD"/>
    <w:rsid w:val="00E62EBA"/>
    <w:rsid w:val="00E63140"/>
    <w:rsid w:val="00E631BE"/>
    <w:rsid w:val="00E632B3"/>
    <w:rsid w:val="00E633C4"/>
    <w:rsid w:val="00E63716"/>
    <w:rsid w:val="00E637B7"/>
    <w:rsid w:val="00E637F2"/>
    <w:rsid w:val="00E6383B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98"/>
    <w:rsid w:val="00E64AED"/>
    <w:rsid w:val="00E64F79"/>
    <w:rsid w:val="00E64FDD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134"/>
    <w:rsid w:val="00E70707"/>
    <w:rsid w:val="00E70723"/>
    <w:rsid w:val="00E707E5"/>
    <w:rsid w:val="00E70A54"/>
    <w:rsid w:val="00E70B08"/>
    <w:rsid w:val="00E70B7B"/>
    <w:rsid w:val="00E70C6D"/>
    <w:rsid w:val="00E70FCF"/>
    <w:rsid w:val="00E7101C"/>
    <w:rsid w:val="00E710E6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31E7"/>
    <w:rsid w:val="00E733EB"/>
    <w:rsid w:val="00E73433"/>
    <w:rsid w:val="00E734AF"/>
    <w:rsid w:val="00E734C6"/>
    <w:rsid w:val="00E73575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B14"/>
    <w:rsid w:val="00E74B8C"/>
    <w:rsid w:val="00E74E22"/>
    <w:rsid w:val="00E74ECC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E08"/>
    <w:rsid w:val="00E76E19"/>
    <w:rsid w:val="00E7714E"/>
    <w:rsid w:val="00E77205"/>
    <w:rsid w:val="00E772E8"/>
    <w:rsid w:val="00E77348"/>
    <w:rsid w:val="00E774A1"/>
    <w:rsid w:val="00E77C66"/>
    <w:rsid w:val="00E800EA"/>
    <w:rsid w:val="00E80124"/>
    <w:rsid w:val="00E8023F"/>
    <w:rsid w:val="00E80361"/>
    <w:rsid w:val="00E803A8"/>
    <w:rsid w:val="00E807AA"/>
    <w:rsid w:val="00E807EE"/>
    <w:rsid w:val="00E80CAA"/>
    <w:rsid w:val="00E80E36"/>
    <w:rsid w:val="00E80EB4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C98"/>
    <w:rsid w:val="00E82EBD"/>
    <w:rsid w:val="00E82EE4"/>
    <w:rsid w:val="00E8314F"/>
    <w:rsid w:val="00E8323F"/>
    <w:rsid w:val="00E83410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6FB"/>
    <w:rsid w:val="00E858C4"/>
    <w:rsid w:val="00E85985"/>
    <w:rsid w:val="00E85A5B"/>
    <w:rsid w:val="00E85DF1"/>
    <w:rsid w:val="00E85FAC"/>
    <w:rsid w:val="00E8600F"/>
    <w:rsid w:val="00E86114"/>
    <w:rsid w:val="00E86303"/>
    <w:rsid w:val="00E8658D"/>
    <w:rsid w:val="00E865AC"/>
    <w:rsid w:val="00E865D2"/>
    <w:rsid w:val="00E865DB"/>
    <w:rsid w:val="00E865E6"/>
    <w:rsid w:val="00E86746"/>
    <w:rsid w:val="00E8681D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4C3"/>
    <w:rsid w:val="00E91590"/>
    <w:rsid w:val="00E91A19"/>
    <w:rsid w:val="00E91A86"/>
    <w:rsid w:val="00E91B48"/>
    <w:rsid w:val="00E91B88"/>
    <w:rsid w:val="00E91C80"/>
    <w:rsid w:val="00E91D94"/>
    <w:rsid w:val="00E91E32"/>
    <w:rsid w:val="00E920C4"/>
    <w:rsid w:val="00E923FF"/>
    <w:rsid w:val="00E92426"/>
    <w:rsid w:val="00E924A6"/>
    <w:rsid w:val="00E92552"/>
    <w:rsid w:val="00E9274D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8E2"/>
    <w:rsid w:val="00E95921"/>
    <w:rsid w:val="00E95A64"/>
    <w:rsid w:val="00E95BEB"/>
    <w:rsid w:val="00E95D06"/>
    <w:rsid w:val="00E95D9F"/>
    <w:rsid w:val="00E960E1"/>
    <w:rsid w:val="00E963D6"/>
    <w:rsid w:val="00E963F1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3DA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1F1E"/>
    <w:rsid w:val="00EA20C1"/>
    <w:rsid w:val="00EA213D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F37"/>
    <w:rsid w:val="00EA3FD8"/>
    <w:rsid w:val="00EA40BA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65F"/>
    <w:rsid w:val="00EA577C"/>
    <w:rsid w:val="00EA5878"/>
    <w:rsid w:val="00EA589A"/>
    <w:rsid w:val="00EA5E53"/>
    <w:rsid w:val="00EA5E75"/>
    <w:rsid w:val="00EA5EF1"/>
    <w:rsid w:val="00EA61C8"/>
    <w:rsid w:val="00EA625D"/>
    <w:rsid w:val="00EA6286"/>
    <w:rsid w:val="00EA63DE"/>
    <w:rsid w:val="00EA668B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54E"/>
    <w:rsid w:val="00EB4619"/>
    <w:rsid w:val="00EB46A1"/>
    <w:rsid w:val="00EB4851"/>
    <w:rsid w:val="00EB48F6"/>
    <w:rsid w:val="00EB4AF1"/>
    <w:rsid w:val="00EB4BA2"/>
    <w:rsid w:val="00EB4BBB"/>
    <w:rsid w:val="00EB4FA3"/>
    <w:rsid w:val="00EB503D"/>
    <w:rsid w:val="00EB5167"/>
    <w:rsid w:val="00EB524C"/>
    <w:rsid w:val="00EB52F3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C0004"/>
    <w:rsid w:val="00EC0367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F1E"/>
    <w:rsid w:val="00EC2103"/>
    <w:rsid w:val="00EC23CC"/>
    <w:rsid w:val="00EC2466"/>
    <w:rsid w:val="00EC2670"/>
    <w:rsid w:val="00EC2817"/>
    <w:rsid w:val="00EC29CF"/>
    <w:rsid w:val="00EC2ABE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C9"/>
    <w:rsid w:val="00EC46D0"/>
    <w:rsid w:val="00EC4737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12"/>
    <w:rsid w:val="00EC7336"/>
    <w:rsid w:val="00EC7490"/>
    <w:rsid w:val="00EC76CF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20"/>
    <w:rsid w:val="00ED4BD3"/>
    <w:rsid w:val="00ED4D48"/>
    <w:rsid w:val="00ED4E40"/>
    <w:rsid w:val="00ED4E94"/>
    <w:rsid w:val="00ED4F72"/>
    <w:rsid w:val="00ED4FE8"/>
    <w:rsid w:val="00ED5052"/>
    <w:rsid w:val="00ED5078"/>
    <w:rsid w:val="00ED50C7"/>
    <w:rsid w:val="00ED50D5"/>
    <w:rsid w:val="00ED5409"/>
    <w:rsid w:val="00ED567F"/>
    <w:rsid w:val="00ED56CC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CE"/>
    <w:rsid w:val="00EE50CA"/>
    <w:rsid w:val="00EE5111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6BA"/>
    <w:rsid w:val="00EE7721"/>
    <w:rsid w:val="00EE7851"/>
    <w:rsid w:val="00EE799B"/>
    <w:rsid w:val="00EE7AC8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2280"/>
    <w:rsid w:val="00EF233D"/>
    <w:rsid w:val="00EF264F"/>
    <w:rsid w:val="00EF26FC"/>
    <w:rsid w:val="00EF293E"/>
    <w:rsid w:val="00EF29CE"/>
    <w:rsid w:val="00EF29F5"/>
    <w:rsid w:val="00EF2BA9"/>
    <w:rsid w:val="00EF2BE0"/>
    <w:rsid w:val="00EF2C8C"/>
    <w:rsid w:val="00EF2DAC"/>
    <w:rsid w:val="00EF2DE1"/>
    <w:rsid w:val="00EF2E00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AF1"/>
    <w:rsid w:val="00EF5E9B"/>
    <w:rsid w:val="00EF5F9B"/>
    <w:rsid w:val="00EF5FB4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0F65"/>
    <w:rsid w:val="00F01125"/>
    <w:rsid w:val="00F01171"/>
    <w:rsid w:val="00F0150C"/>
    <w:rsid w:val="00F0158C"/>
    <w:rsid w:val="00F01679"/>
    <w:rsid w:val="00F017B1"/>
    <w:rsid w:val="00F01864"/>
    <w:rsid w:val="00F018D0"/>
    <w:rsid w:val="00F01AB3"/>
    <w:rsid w:val="00F01C3F"/>
    <w:rsid w:val="00F01C71"/>
    <w:rsid w:val="00F01F34"/>
    <w:rsid w:val="00F022AE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400"/>
    <w:rsid w:val="00F0568A"/>
    <w:rsid w:val="00F0579A"/>
    <w:rsid w:val="00F059C7"/>
    <w:rsid w:val="00F05AE0"/>
    <w:rsid w:val="00F05BEA"/>
    <w:rsid w:val="00F05D47"/>
    <w:rsid w:val="00F05D4B"/>
    <w:rsid w:val="00F0601E"/>
    <w:rsid w:val="00F0616B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C1B"/>
    <w:rsid w:val="00F12E99"/>
    <w:rsid w:val="00F12F8E"/>
    <w:rsid w:val="00F13014"/>
    <w:rsid w:val="00F130C3"/>
    <w:rsid w:val="00F13312"/>
    <w:rsid w:val="00F1344F"/>
    <w:rsid w:val="00F136A8"/>
    <w:rsid w:val="00F136AC"/>
    <w:rsid w:val="00F138FF"/>
    <w:rsid w:val="00F13907"/>
    <w:rsid w:val="00F13BA0"/>
    <w:rsid w:val="00F13BA4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CA9"/>
    <w:rsid w:val="00F14E1D"/>
    <w:rsid w:val="00F14F58"/>
    <w:rsid w:val="00F15135"/>
    <w:rsid w:val="00F15239"/>
    <w:rsid w:val="00F153A3"/>
    <w:rsid w:val="00F153E9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1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EB"/>
    <w:rsid w:val="00F2282F"/>
    <w:rsid w:val="00F228AB"/>
    <w:rsid w:val="00F22BE2"/>
    <w:rsid w:val="00F22E59"/>
    <w:rsid w:val="00F23097"/>
    <w:rsid w:val="00F231C9"/>
    <w:rsid w:val="00F2339F"/>
    <w:rsid w:val="00F23614"/>
    <w:rsid w:val="00F2370D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9"/>
    <w:rsid w:val="00F24464"/>
    <w:rsid w:val="00F24702"/>
    <w:rsid w:val="00F247FC"/>
    <w:rsid w:val="00F24983"/>
    <w:rsid w:val="00F24986"/>
    <w:rsid w:val="00F24995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719"/>
    <w:rsid w:val="00F257A2"/>
    <w:rsid w:val="00F257B3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ECC"/>
    <w:rsid w:val="00F31F8A"/>
    <w:rsid w:val="00F3215E"/>
    <w:rsid w:val="00F32465"/>
    <w:rsid w:val="00F327E2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7165"/>
    <w:rsid w:val="00F371D4"/>
    <w:rsid w:val="00F379A9"/>
    <w:rsid w:val="00F37A36"/>
    <w:rsid w:val="00F37B36"/>
    <w:rsid w:val="00F37E32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5C"/>
    <w:rsid w:val="00F465FC"/>
    <w:rsid w:val="00F46642"/>
    <w:rsid w:val="00F467A3"/>
    <w:rsid w:val="00F46848"/>
    <w:rsid w:val="00F46909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EB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3A"/>
    <w:rsid w:val="00F52965"/>
    <w:rsid w:val="00F52BBB"/>
    <w:rsid w:val="00F52BBE"/>
    <w:rsid w:val="00F52C23"/>
    <w:rsid w:val="00F52DFA"/>
    <w:rsid w:val="00F52E1F"/>
    <w:rsid w:val="00F52FE4"/>
    <w:rsid w:val="00F53905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D92"/>
    <w:rsid w:val="00F550BF"/>
    <w:rsid w:val="00F553CA"/>
    <w:rsid w:val="00F553E6"/>
    <w:rsid w:val="00F55627"/>
    <w:rsid w:val="00F556BB"/>
    <w:rsid w:val="00F55720"/>
    <w:rsid w:val="00F55758"/>
    <w:rsid w:val="00F55851"/>
    <w:rsid w:val="00F558A7"/>
    <w:rsid w:val="00F5595D"/>
    <w:rsid w:val="00F559AC"/>
    <w:rsid w:val="00F559E7"/>
    <w:rsid w:val="00F55A37"/>
    <w:rsid w:val="00F55E94"/>
    <w:rsid w:val="00F5602A"/>
    <w:rsid w:val="00F56196"/>
    <w:rsid w:val="00F56285"/>
    <w:rsid w:val="00F56323"/>
    <w:rsid w:val="00F5638F"/>
    <w:rsid w:val="00F56483"/>
    <w:rsid w:val="00F564F5"/>
    <w:rsid w:val="00F564F6"/>
    <w:rsid w:val="00F567D8"/>
    <w:rsid w:val="00F568D0"/>
    <w:rsid w:val="00F56A4E"/>
    <w:rsid w:val="00F56D8C"/>
    <w:rsid w:val="00F57056"/>
    <w:rsid w:val="00F571B6"/>
    <w:rsid w:val="00F571B8"/>
    <w:rsid w:val="00F572E5"/>
    <w:rsid w:val="00F57377"/>
    <w:rsid w:val="00F57432"/>
    <w:rsid w:val="00F57493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B0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2EEB"/>
    <w:rsid w:val="00F63045"/>
    <w:rsid w:val="00F6310B"/>
    <w:rsid w:val="00F632C6"/>
    <w:rsid w:val="00F63523"/>
    <w:rsid w:val="00F635C6"/>
    <w:rsid w:val="00F63602"/>
    <w:rsid w:val="00F638A5"/>
    <w:rsid w:val="00F63915"/>
    <w:rsid w:val="00F63917"/>
    <w:rsid w:val="00F63D49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ED"/>
    <w:rsid w:val="00F671A3"/>
    <w:rsid w:val="00F671D3"/>
    <w:rsid w:val="00F67202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09D"/>
    <w:rsid w:val="00F70228"/>
    <w:rsid w:val="00F7025D"/>
    <w:rsid w:val="00F70509"/>
    <w:rsid w:val="00F708FB"/>
    <w:rsid w:val="00F70B25"/>
    <w:rsid w:val="00F70BF5"/>
    <w:rsid w:val="00F70CD1"/>
    <w:rsid w:val="00F70DAD"/>
    <w:rsid w:val="00F70E5E"/>
    <w:rsid w:val="00F70E9F"/>
    <w:rsid w:val="00F710D8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8DC"/>
    <w:rsid w:val="00F75C44"/>
    <w:rsid w:val="00F75E78"/>
    <w:rsid w:val="00F75ECE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FA2"/>
    <w:rsid w:val="00F76FAE"/>
    <w:rsid w:val="00F76FBC"/>
    <w:rsid w:val="00F77000"/>
    <w:rsid w:val="00F77053"/>
    <w:rsid w:val="00F772CB"/>
    <w:rsid w:val="00F77300"/>
    <w:rsid w:val="00F773D2"/>
    <w:rsid w:val="00F77472"/>
    <w:rsid w:val="00F775F9"/>
    <w:rsid w:val="00F77727"/>
    <w:rsid w:val="00F77761"/>
    <w:rsid w:val="00F777A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9B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89"/>
    <w:rsid w:val="00F852F2"/>
    <w:rsid w:val="00F85331"/>
    <w:rsid w:val="00F85379"/>
    <w:rsid w:val="00F85628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0F9"/>
    <w:rsid w:val="00F931EC"/>
    <w:rsid w:val="00F93314"/>
    <w:rsid w:val="00F934C1"/>
    <w:rsid w:val="00F93528"/>
    <w:rsid w:val="00F9353B"/>
    <w:rsid w:val="00F93792"/>
    <w:rsid w:val="00F93866"/>
    <w:rsid w:val="00F938A8"/>
    <w:rsid w:val="00F939A5"/>
    <w:rsid w:val="00F939B2"/>
    <w:rsid w:val="00F93D50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C62"/>
    <w:rsid w:val="00F960C2"/>
    <w:rsid w:val="00F9620F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6B7"/>
    <w:rsid w:val="00FA2A26"/>
    <w:rsid w:val="00FA2A8E"/>
    <w:rsid w:val="00FA2AAB"/>
    <w:rsid w:val="00FA2B21"/>
    <w:rsid w:val="00FA2B43"/>
    <w:rsid w:val="00FA2CE3"/>
    <w:rsid w:val="00FA3174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54"/>
    <w:rsid w:val="00FA4AC7"/>
    <w:rsid w:val="00FA4C97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E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627"/>
    <w:rsid w:val="00FB0638"/>
    <w:rsid w:val="00FB0731"/>
    <w:rsid w:val="00FB07B8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F2"/>
    <w:rsid w:val="00FB5A7A"/>
    <w:rsid w:val="00FB5B09"/>
    <w:rsid w:val="00FB5C12"/>
    <w:rsid w:val="00FB5C49"/>
    <w:rsid w:val="00FB5CE6"/>
    <w:rsid w:val="00FB5D40"/>
    <w:rsid w:val="00FB5E4B"/>
    <w:rsid w:val="00FB5FB3"/>
    <w:rsid w:val="00FB609A"/>
    <w:rsid w:val="00FB614E"/>
    <w:rsid w:val="00FB64AF"/>
    <w:rsid w:val="00FB64F7"/>
    <w:rsid w:val="00FB6665"/>
    <w:rsid w:val="00FB66F6"/>
    <w:rsid w:val="00FB6CF7"/>
    <w:rsid w:val="00FB6F03"/>
    <w:rsid w:val="00FB6F4F"/>
    <w:rsid w:val="00FB7096"/>
    <w:rsid w:val="00FB70B7"/>
    <w:rsid w:val="00FB70DA"/>
    <w:rsid w:val="00FB722D"/>
    <w:rsid w:val="00FB732C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DAB"/>
    <w:rsid w:val="00FC0EF8"/>
    <w:rsid w:val="00FC1161"/>
    <w:rsid w:val="00FC11BB"/>
    <w:rsid w:val="00FC11DB"/>
    <w:rsid w:val="00FC1380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171"/>
    <w:rsid w:val="00FC21BC"/>
    <w:rsid w:val="00FC236A"/>
    <w:rsid w:val="00FC243F"/>
    <w:rsid w:val="00FC2474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81E"/>
    <w:rsid w:val="00FD38C5"/>
    <w:rsid w:val="00FD390A"/>
    <w:rsid w:val="00FD3B3E"/>
    <w:rsid w:val="00FD3CF5"/>
    <w:rsid w:val="00FD3DB4"/>
    <w:rsid w:val="00FD4000"/>
    <w:rsid w:val="00FD4610"/>
    <w:rsid w:val="00FD48A5"/>
    <w:rsid w:val="00FD4924"/>
    <w:rsid w:val="00FD494A"/>
    <w:rsid w:val="00FD498C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3CE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21F"/>
    <w:rsid w:val="00FE1355"/>
    <w:rsid w:val="00FE192A"/>
    <w:rsid w:val="00FE1A2E"/>
    <w:rsid w:val="00FE1AB8"/>
    <w:rsid w:val="00FE1ACC"/>
    <w:rsid w:val="00FE1AFC"/>
    <w:rsid w:val="00FE1C97"/>
    <w:rsid w:val="00FE1E00"/>
    <w:rsid w:val="00FE1F21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EDE"/>
    <w:rsid w:val="00FE2F41"/>
    <w:rsid w:val="00FE2FF0"/>
    <w:rsid w:val="00FE30CF"/>
    <w:rsid w:val="00FE30EF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5C1"/>
    <w:rsid w:val="00FE486E"/>
    <w:rsid w:val="00FE4877"/>
    <w:rsid w:val="00FE4CC3"/>
    <w:rsid w:val="00FE4F5D"/>
    <w:rsid w:val="00FE510C"/>
    <w:rsid w:val="00FE51D9"/>
    <w:rsid w:val="00FE53DB"/>
    <w:rsid w:val="00FE541F"/>
    <w:rsid w:val="00FE54F7"/>
    <w:rsid w:val="00FE569A"/>
    <w:rsid w:val="00FE56CF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711F"/>
    <w:rsid w:val="00FE71FD"/>
    <w:rsid w:val="00FE7321"/>
    <w:rsid w:val="00FE790E"/>
    <w:rsid w:val="00FE79C7"/>
    <w:rsid w:val="00FE79EA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4C38942-0D18-415A-BBFF-3292EE43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2E014-0708-44DC-9724-C42268A1A42E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3995950f-9cf1-4553-a302-545ab36cf70b"/>
    <ds:schemaRef ds:uri="518de180-63db-4acc-8bde-dd5ee2d509fa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</TotalTime>
  <Pages>3</Pages>
  <Words>425</Words>
  <Characters>1653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Thipanna, Aramrungroj</cp:lastModifiedBy>
  <cp:revision>22</cp:revision>
  <cp:lastPrinted>2022-10-28T07:52:00Z</cp:lastPrinted>
  <dcterms:created xsi:type="dcterms:W3CDTF">2021-08-13T04:00:00Z</dcterms:created>
  <dcterms:modified xsi:type="dcterms:W3CDTF">2022-11-07T08:02:00Z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