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A57B00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7777777" w:rsidR="00897A8D" w:rsidRPr="00A57B00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12E50" w:rsidRPr="00A57B00">
              <w:rPr>
                <w:rFonts w:asciiTheme="majorBidi" w:hAnsiTheme="majorBidi" w:cstheme="majorBidi"/>
                <w:cs/>
              </w:rPr>
              <w:br w:type="page"/>
            </w:r>
            <w:r w:rsidR="00412E50" w:rsidRPr="00A57B00">
              <w:rPr>
                <w:rFonts w:asciiTheme="majorBidi" w:hAnsiTheme="majorBidi" w:cstheme="majorBidi"/>
              </w:rPr>
              <w:br w:type="page"/>
            </w:r>
            <w:r w:rsidR="00897A8D"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A57B00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A57B00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A57B00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A57B00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A57B00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00D665CB" w:rsidR="008F7546" w:rsidRPr="00A57B00" w:rsidRDefault="007E33BF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A57B00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3120F" w:rsidRPr="00A57B00" w14:paraId="216CF3C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D87271" w14:textId="26065FA1" w:rsidR="0053120F" w:rsidRDefault="0053120F" w:rsidP="00531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AB3DC2" w14:textId="101113B0" w:rsidR="0053120F" w:rsidRPr="00A57B00" w:rsidRDefault="007B14AB" w:rsidP="0053120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7B14AB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B5A2C" w:rsidRPr="00A57B00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0C319EBF" w:rsidR="001B5A2C" w:rsidRPr="00A57B00" w:rsidRDefault="001B5A2C" w:rsidP="001B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77777777" w:rsidR="001B5A2C" w:rsidRPr="00A57B00" w:rsidRDefault="001B5A2C" w:rsidP="001B5A2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57B00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E317CA" w:rsidRPr="00A57B00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339E54F2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27B1CF4B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  <w:r w:rsidR="00EF2300">
              <w:rPr>
                <w:rFonts w:asciiTheme="majorBidi" w:eastAsia="Tahoma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F2300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</w:tr>
      <w:tr w:rsidR="00E317CA" w:rsidRPr="00A57B00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5EC58DB9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6D52AFF" w14:textId="047DED7B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C82CC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317CA" w:rsidRPr="00A57B00" w14:paraId="3C3793EC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140802" w14:textId="749ED0D9" w:rsidR="00E317CA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F842976" w14:textId="64F334D3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E317CA" w:rsidRPr="00A57B00" w14:paraId="71FC654E" w14:textId="77777777" w:rsidTr="00C17E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4C18F3" w14:textId="38EAD63B" w:rsidR="00E317CA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A65E484" w14:textId="3440737A" w:rsidR="00E317CA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E317CA" w:rsidRPr="00A57B00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5483A78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29834BB3" w14:textId="79DBFF00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E317CA" w:rsidRPr="00A57B00" w14:paraId="0CE8BAC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04E74C" w14:textId="2B3393EF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152A2561" w14:textId="611D06A9" w:rsidR="00E317CA" w:rsidRPr="00B95DEE" w:rsidRDefault="00E317CA" w:rsidP="00E317CA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="Angsana New"/>
                <w:sz w:val="30"/>
                <w:szCs w:val="30"/>
                <w:rtl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E317CA" w:rsidRPr="00A57B00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5C94CC4A" w:rsidR="00E317CA" w:rsidRPr="00E00098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10</w:t>
            </w:r>
          </w:p>
        </w:tc>
        <w:tc>
          <w:tcPr>
            <w:tcW w:w="7920" w:type="dxa"/>
          </w:tcPr>
          <w:p w14:paraId="2CA71131" w14:textId="1EB0B97D" w:rsidR="00E317CA" w:rsidRPr="00A57B00" w:rsidRDefault="00E317CA" w:rsidP="00E317CA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E317CA" w:rsidRPr="00A57B00" w14:paraId="5E231B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5140A6" w14:textId="404CA27B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11</w:t>
            </w:r>
          </w:p>
        </w:tc>
        <w:tc>
          <w:tcPr>
            <w:tcW w:w="7920" w:type="dxa"/>
          </w:tcPr>
          <w:p w14:paraId="632A0588" w14:textId="3CF2B735" w:rsidR="00E317CA" w:rsidRPr="002E1DA5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lang w:val="en-US" w:bidi="th-TH"/>
              </w:rPr>
            </w:pPr>
            <w:r w:rsidRPr="00A94656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E317CA" w:rsidRPr="00A57B00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09E1AA1C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60F0007E" w14:textId="1D8C4B76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317CA" w:rsidRPr="00A57B00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27E87B18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6F3AA524" w14:textId="349FAE59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317CA" w:rsidRPr="00A57B00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1D7946F8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7BB87D34" w14:textId="5A679BDE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E317CA" w:rsidRPr="00A57B00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6E288FB9" w:rsidR="00E317CA" w:rsidRPr="00A57B00" w:rsidRDefault="00E317CA" w:rsidP="00E3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01F46067" w14:textId="08E256CC" w:rsidR="00E317CA" w:rsidRPr="00A57B00" w:rsidRDefault="00E317CA" w:rsidP="00E317C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302439" w:rsidRPr="00A57B00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2439" w:rsidRPr="00A57B00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02439" w:rsidRPr="00A57B00" w:rsidRDefault="00302439" w:rsidP="00302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02439" w:rsidRPr="00A57B00" w:rsidRDefault="00302439" w:rsidP="00302439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A57B00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A57B00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3B954AD4" w:rsidR="00FA7C85" w:rsidRPr="00A57B00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A57B00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A57B0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57B00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A57B0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73912">
        <w:rPr>
          <w:rFonts w:asciiTheme="majorBidi" w:hAnsiTheme="majorBidi" w:cstheme="majorBidi"/>
          <w:sz w:val="30"/>
          <w:szCs w:val="30"/>
          <w:lang w:val="en-AU"/>
        </w:rPr>
        <w:t xml:space="preserve"> 14 </w:t>
      </w:r>
      <w:r w:rsidR="00C33F1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C608F" w:rsidRPr="00123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0ECB">
        <w:rPr>
          <w:rFonts w:asciiTheme="majorBidi" w:hAnsiTheme="majorBidi" w:cstheme="majorBidi"/>
          <w:sz w:val="30"/>
          <w:szCs w:val="30"/>
        </w:rPr>
        <w:t>256</w:t>
      </w:r>
      <w:r w:rsidR="00C04CB3">
        <w:rPr>
          <w:rFonts w:asciiTheme="majorBidi" w:hAnsiTheme="majorBidi" w:cstheme="majorBidi"/>
          <w:sz w:val="30"/>
          <w:szCs w:val="30"/>
        </w:rPr>
        <w:t>5</w:t>
      </w:r>
    </w:p>
    <w:p w14:paraId="00272512" w14:textId="7F6CFE91" w:rsidR="00F568D0" w:rsidRPr="00EA468E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131F0232" w:rsidR="00C142F6" w:rsidRPr="00A57B00" w:rsidRDefault="00E60899" w:rsidP="000430E8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C142F6" w:rsidRPr="00A57B00">
        <w:rPr>
          <w:rFonts w:asciiTheme="majorBidi" w:hAnsiTheme="majorBidi" w:cstheme="majorBidi"/>
          <w:sz w:val="30"/>
          <w:szCs w:val="30"/>
        </w:rPr>
        <w:tab/>
      </w:r>
      <w:r w:rsidR="008E5B5B" w:rsidRPr="00A57B00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1C1941" w14:textId="77777777" w:rsidR="002622C8" w:rsidRPr="00EA468E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5B081EA1" w:rsidR="009F5EDC" w:rsidRPr="00192E84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งบการเงินระหว่างกาล</w:t>
      </w:r>
      <w:r w:rsidRPr="00192E84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)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ตามมาตรฐานการบัญชี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ฉบับที่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A24D7">
        <w:rPr>
          <w:rFonts w:asciiTheme="majorBidi" w:hAnsiTheme="majorBidi" w:cstheme="majorBidi"/>
          <w:spacing w:val="2"/>
          <w:sz w:val="30"/>
          <w:szCs w:val="30"/>
        </w:rPr>
        <w:t xml:space="preserve">34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เรื่อง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การรายงานทางการเงินระหว่างกาล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0D6213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92E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z w:val="30"/>
          <w:szCs w:val="30"/>
          <w:cs/>
        </w:rPr>
        <w:t>โดยงบการเงินระหว่า</w:t>
      </w:r>
      <w:r w:rsidR="00177958" w:rsidRPr="00192E84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กาลนี้เน้นการให้ข้อมูลที่เกี่ยวกับกิจกรรม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เหตุการณ์และสถานการณ์ใหม่ๆ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E359A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เจริญโภคภัณฑ์อาหาร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จำกัด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(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มหาชน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>) “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3D2B87" w:rsidRPr="00192E84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C02A9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="006009EA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และบริษัทย่อย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(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รวมกันเรียกว่า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“</w:t>
      </w:r>
      <w:r w:rsidR="003D2B87"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3D2B87" w:rsidRPr="00192E84">
        <w:rPr>
          <w:rFonts w:asciiTheme="majorBidi" w:hAnsiTheme="majorBidi" w:cstheme="majorBidi" w:hint="eastAsia"/>
          <w:spacing w:val="2"/>
          <w:sz w:val="30"/>
          <w:szCs w:val="30"/>
          <w:cs/>
        </w:rPr>
        <w:t>”</w:t>
      </w:r>
      <w:r w:rsidR="003D2B87"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)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สำหรับปีสิ้นสุดวันที่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B0ECB" w:rsidRPr="00192E84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92E84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192E84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B0ECB" w:rsidRPr="00192E84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04CB3">
        <w:rPr>
          <w:rFonts w:asciiTheme="majorBidi" w:hAnsiTheme="majorBidi" w:cstheme="majorBidi"/>
          <w:spacing w:val="2"/>
          <w:sz w:val="30"/>
          <w:szCs w:val="30"/>
        </w:rPr>
        <w:t>4</w:t>
      </w:r>
    </w:p>
    <w:p w14:paraId="04960283" w14:textId="20F4169E" w:rsidR="003928F1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="Angsana New"/>
          <w:sz w:val="30"/>
          <w:szCs w:val="30"/>
        </w:rPr>
      </w:pPr>
    </w:p>
    <w:p w14:paraId="1312EE2F" w14:textId="16E33326" w:rsidR="001A1B59" w:rsidRPr="00360206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ในการจัดทำงบการเงินระหว่างกาล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ทั้งนี้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นโยบายการบัญชี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60206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="00C17E00" w:rsidRPr="0036020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B0ECB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04CB3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36020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</w:p>
    <w:p w14:paraId="739345A5" w14:textId="77777777" w:rsidR="00E60899" w:rsidRDefault="00E60899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283F8F" w14:textId="29999400" w:rsidR="00750A4F" w:rsidRPr="00A57B00" w:rsidRDefault="00750A4F" w:rsidP="00750A4F">
      <w:pPr>
        <w:pStyle w:val="Heading8"/>
        <w:tabs>
          <w:tab w:val="left" w:pos="558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="008D3753" w:rsidRPr="008D3753">
        <w:rPr>
          <w:rFonts w:asciiTheme="majorBidi" w:hAnsiTheme="majorBidi" w:cs="Angsana New" w:hint="cs"/>
          <w:sz w:val="30"/>
          <w:szCs w:val="30"/>
          <w:cs/>
        </w:rPr>
        <w:t>การเปลี่ยนแปลงนโยบายการบัญชี</w:t>
      </w:r>
    </w:p>
    <w:p w14:paraId="65277E61" w14:textId="77777777" w:rsidR="00750A4F" w:rsidRPr="00602DF6" w:rsidRDefault="00750A4F" w:rsidP="00750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FC8B" w14:textId="28646BF0" w:rsidR="00DC1B64" w:rsidRDefault="00E83D17" w:rsidP="00D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="Angsana New"/>
          <w:sz w:val="30"/>
          <w:szCs w:val="30"/>
        </w:rPr>
      </w:pPr>
      <w:r w:rsidRPr="00E83D17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0F7F">
        <w:rPr>
          <w:rFonts w:asciiTheme="majorBidi" w:hAnsiTheme="majorBidi" w:cs="Angsana New"/>
          <w:sz w:val="30"/>
          <w:szCs w:val="30"/>
        </w:rPr>
        <w:t xml:space="preserve">1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0F7F">
        <w:rPr>
          <w:rFonts w:asciiTheme="majorBidi" w:hAnsiTheme="majorBidi" w:cs="Angsana New"/>
          <w:sz w:val="30"/>
          <w:szCs w:val="30"/>
        </w:rPr>
        <w:t xml:space="preserve">2565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กลุ่มบริษัทเปลี่ยนนโยบายการบัญชี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เรื่องการวัดมูลค่าอสังหาริมทรัพย์เพื่อการลงทุนจากวิธีราคาทุน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สุทธิจากค่าเสื่อมราคาสะสม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และผลขาดทุนจากการด้อยค่าสะสม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เป็นวิธีมูลค่ายุติธรรมตามมาตรฐานการบัญชีฉบับที่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00F7F">
        <w:rPr>
          <w:rFonts w:asciiTheme="majorBidi" w:hAnsiTheme="majorBidi" w:cs="Angsana New"/>
          <w:sz w:val="30"/>
          <w:szCs w:val="30"/>
        </w:rPr>
        <w:t xml:space="preserve">40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03AA3">
        <w:rPr>
          <w:rFonts w:asciiTheme="majorBidi" w:hAnsiTheme="majorBidi" w:cs="Angsana New" w:hint="cs"/>
          <w:i/>
          <w:iCs/>
          <w:sz w:val="30"/>
          <w:szCs w:val="30"/>
          <w:cs/>
        </w:rPr>
        <w:t>อสังหาริมทรัพย์เพื่อการลงทุน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เพื่อให้งบการเงินสะท้อนมูลค่ายุติธรรมของอสังหาริมทรัพย์เพื่อการลงทุน</w:t>
      </w:r>
      <w:r w:rsidRPr="00E83D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83D17">
        <w:rPr>
          <w:rFonts w:asciiTheme="majorBidi" w:hAnsiTheme="majorBidi" w:cs="Angsana New" w:hint="cs"/>
          <w:sz w:val="30"/>
          <w:szCs w:val="30"/>
          <w:cs/>
        </w:rPr>
        <w:t>และทำให้นักลงทุนได้รับข้อมูลที่เกี่ยวข้องกับการตัดสินใจมากยิ่งขึ้น</w:t>
      </w:r>
    </w:p>
    <w:p w14:paraId="58606082" w14:textId="77777777" w:rsidR="000C2F22" w:rsidRDefault="000C2F22" w:rsidP="00DC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="Angsana New"/>
          <w:sz w:val="30"/>
          <w:szCs w:val="30"/>
        </w:rPr>
      </w:pPr>
    </w:p>
    <w:p w14:paraId="7A051039" w14:textId="77777777" w:rsidR="000C2F22" w:rsidRDefault="000C2F22" w:rsidP="000C2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กลุ่มบริษัทประเมินมูลค่ายุติธรรมของอสังหาริมทรัพย์เพื่อการลงทุนโดยผู้ประเมินราคาอิสระ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และได้ปรับปรุงย้อนหลังสำหรับข้อมูลเปรียบเทียบที่นำเสนอในงวดก่อน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ดังนี้</w:t>
      </w:r>
    </w:p>
    <w:p w14:paraId="3EF938CE" w14:textId="51562B88" w:rsidR="000C2F22" w:rsidRDefault="00210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78"/>
        <w:gridCol w:w="1166"/>
        <w:gridCol w:w="236"/>
        <w:gridCol w:w="1224"/>
        <w:gridCol w:w="236"/>
        <w:gridCol w:w="1224"/>
        <w:gridCol w:w="236"/>
        <w:gridCol w:w="1182"/>
        <w:gridCol w:w="236"/>
        <w:gridCol w:w="958"/>
        <w:gridCol w:w="7"/>
      </w:tblGrid>
      <w:tr w:rsidR="0015359D" w:rsidRPr="00A57B00" w14:paraId="718A23A1" w14:textId="77777777" w:rsidTr="00210174">
        <w:trPr>
          <w:gridAfter w:val="1"/>
          <w:wAfter w:w="7" w:type="dxa"/>
          <w:trHeight w:hRule="exact" w:val="360"/>
        </w:trPr>
        <w:tc>
          <w:tcPr>
            <w:tcW w:w="2678" w:type="dxa"/>
          </w:tcPr>
          <w:p w14:paraId="774B0CF8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8" w:type="dxa"/>
            <w:gridSpan w:val="9"/>
          </w:tcPr>
          <w:p w14:paraId="153D73A4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359D" w:rsidRPr="00A57B00" w14:paraId="5C446C03" w14:textId="77777777" w:rsidTr="00210174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5B85DB83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8" w:type="dxa"/>
            <w:gridSpan w:val="9"/>
          </w:tcPr>
          <w:p w14:paraId="39430C87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5359D" w:rsidRPr="00A57B00" w14:paraId="62A39150" w14:textId="77777777" w:rsidTr="00B449D6">
        <w:trPr>
          <w:trHeight w:hRule="exact" w:val="432"/>
        </w:trPr>
        <w:tc>
          <w:tcPr>
            <w:tcW w:w="2678" w:type="dxa"/>
          </w:tcPr>
          <w:p w14:paraId="47F0882E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1A5256C" w14:textId="77777777" w:rsidR="0015359D" w:rsidRPr="0095561E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</w:t>
            </w: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99A2D5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08B64D" w14:textId="77777777" w:rsidR="0015359D" w:rsidRPr="0095561E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46512F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A54E2B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B49626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27F0F112" w14:textId="77777777" w:rsidR="0015359D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5CFB08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74449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7687C7EA" w14:textId="77777777" w:rsidTr="00B449D6">
        <w:trPr>
          <w:trHeight w:hRule="exact" w:val="432"/>
        </w:trPr>
        <w:tc>
          <w:tcPr>
            <w:tcW w:w="2678" w:type="dxa"/>
          </w:tcPr>
          <w:p w14:paraId="380AA060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B75573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ริมทรัพย์</w:t>
            </w:r>
          </w:p>
        </w:tc>
        <w:tc>
          <w:tcPr>
            <w:tcW w:w="236" w:type="dxa"/>
          </w:tcPr>
          <w:p w14:paraId="3655D6B3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61A542A" w14:textId="77777777" w:rsidR="0015359D" w:rsidRPr="0095561E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0B1B9F82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DC3064F" w14:textId="77777777" w:rsidR="0015359D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7DD5D47F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F45F723" w14:textId="77777777" w:rsidR="0015359D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ที่ไม่มี</w:t>
            </w:r>
          </w:p>
        </w:tc>
        <w:tc>
          <w:tcPr>
            <w:tcW w:w="236" w:type="dxa"/>
            <w:vAlign w:val="bottom"/>
          </w:tcPr>
          <w:p w14:paraId="0A26BBE1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0B026921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13CB2ED7" w14:textId="77777777" w:rsidTr="00B449D6">
        <w:trPr>
          <w:trHeight w:hRule="exact" w:val="432"/>
        </w:trPr>
        <w:tc>
          <w:tcPr>
            <w:tcW w:w="2678" w:type="dxa"/>
          </w:tcPr>
          <w:p w14:paraId="520D4D4C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35B4F06" w14:textId="77777777" w:rsidR="0015359D" w:rsidRPr="0095561E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6" w:type="dxa"/>
          </w:tcPr>
          <w:p w14:paraId="40F38108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A9E04E" w14:textId="77777777" w:rsidR="0015359D" w:rsidRPr="0095561E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  <w:vAlign w:val="bottom"/>
          </w:tcPr>
          <w:p w14:paraId="080EE65B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A7F89E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</w:tcPr>
          <w:p w14:paraId="4CF98AC8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C4DFC24" w14:textId="77777777" w:rsidR="0015359D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อำนาจควบคุม</w:t>
            </w:r>
          </w:p>
        </w:tc>
        <w:tc>
          <w:tcPr>
            <w:tcW w:w="236" w:type="dxa"/>
            <w:vAlign w:val="bottom"/>
          </w:tcPr>
          <w:p w14:paraId="76CEB09D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786F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</w:t>
            </w:r>
          </w:p>
        </w:tc>
      </w:tr>
      <w:tr w:rsidR="0015359D" w:rsidRPr="00A57B00" w14:paraId="7079F547" w14:textId="77777777" w:rsidTr="00B449D6">
        <w:trPr>
          <w:trHeight w:hRule="exact" w:val="144"/>
        </w:trPr>
        <w:tc>
          <w:tcPr>
            <w:tcW w:w="2678" w:type="dxa"/>
          </w:tcPr>
          <w:p w14:paraId="74D0B2F6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56E84CD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E962A4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7A3A4B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B2DE1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4BBFA64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818626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6044602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E8B46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C31E063" w14:textId="77777777" w:rsidR="0015359D" w:rsidRPr="00FB40C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5CC03437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1C3914B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6" w:type="dxa"/>
          </w:tcPr>
          <w:p w14:paraId="16A99E53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2B92D9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6AD4742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359D7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FEA3CAE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26EC86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684CC0B2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895BB5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27900FF0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379C479F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54A00D80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66" w:type="dxa"/>
          </w:tcPr>
          <w:p w14:paraId="1B32DA71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236" w:type="dxa"/>
          </w:tcPr>
          <w:p w14:paraId="08F2ECF5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A79268D" w14:textId="77777777" w:rsidR="0015359D" w:rsidRPr="00A57B00" w:rsidRDefault="0015359D" w:rsidP="00B449D6">
            <w:pPr>
              <w:tabs>
                <w:tab w:val="clear" w:pos="680"/>
                <w:tab w:val="clear" w:pos="907"/>
              </w:tabs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2,948</w:t>
            </w:r>
          </w:p>
        </w:tc>
        <w:tc>
          <w:tcPr>
            <w:tcW w:w="236" w:type="dxa"/>
          </w:tcPr>
          <w:p w14:paraId="44C8EE3A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B67FC56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  <w:tc>
          <w:tcPr>
            <w:tcW w:w="236" w:type="dxa"/>
          </w:tcPr>
          <w:p w14:paraId="0F486435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67390D8F" w14:textId="77777777" w:rsidR="0015359D" w:rsidRPr="00266DB9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70,242</w:t>
            </w:r>
          </w:p>
        </w:tc>
        <w:tc>
          <w:tcPr>
            <w:tcW w:w="236" w:type="dxa"/>
            <w:vAlign w:val="bottom"/>
          </w:tcPr>
          <w:p w14:paraId="12CA0BA8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6C2DE44D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119,893</w:t>
            </w:r>
          </w:p>
        </w:tc>
      </w:tr>
      <w:tr w:rsidR="0015359D" w:rsidRPr="00A57B00" w14:paraId="57DF3F31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01747D1A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166" w:type="dxa"/>
          </w:tcPr>
          <w:p w14:paraId="6CEFF5DB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B7C13A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07CBE63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A0C086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E067F04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4387FC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BC4859E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46EBA5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64CAEC7C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629F8423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A881517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313AE">
              <w:rPr>
                <w:rFonts w:asciiTheme="majorBidi" w:hAnsiTheme="majorBidi" w:cs="Angsana New" w:hint="cs"/>
                <w:sz w:val="30"/>
                <w:szCs w:val="30"/>
                <w:cs/>
              </w:rPr>
              <w:t>นโยบาย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19DE879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3,126</w:t>
            </w:r>
          </w:p>
        </w:tc>
        <w:tc>
          <w:tcPr>
            <w:tcW w:w="236" w:type="dxa"/>
          </w:tcPr>
          <w:p w14:paraId="61EC50FB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EBA405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36" w:type="dxa"/>
          </w:tcPr>
          <w:p w14:paraId="080030CE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5D1246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2F92CD30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DD68866" w14:textId="77777777" w:rsidR="0015359D" w:rsidRPr="00266DB9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A3B825B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7804939A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15359D" w:rsidRPr="00A57B00" w14:paraId="492135B8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C9D2309" w14:textId="77777777" w:rsidR="0015359D" w:rsidRPr="009B79B8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355CE76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E5591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856733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51354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E53447A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6B051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35715E1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EF155C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05131BE1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359D" w:rsidRPr="00A57B00" w14:paraId="4475E353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A16A96A" w14:textId="77777777" w:rsidR="0015359D" w:rsidRPr="009B79B8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26E0B9D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4,559</w:t>
            </w:r>
          </w:p>
        </w:tc>
        <w:tc>
          <w:tcPr>
            <w:tcW w:w="236" w:type="dxa"/>
          </w:tcPr>
          <w:p w14:paraId="02C08A83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F8E7C76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2,856</w:t>
            </w:r>
          </w:p>
        </w:tc>
        <w:tc>
          <w:tcPr>
            <w:tcW w:w="236" w:type="dxa"/>
          </w:tcPr>
          <w:p w14:paraId="08498F8B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914755B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9,495</w:t>
            </w:r>
          </w:p>
        </w:tc>
        <w:tc>
          <w:tcPr>
            <w:tcW w:w="236" w:type="dxa"/>
          </w:tcPr>
          <w:p w14:paraId="70E6DDD3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63D8E993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70,243</w:t>
            </w:r>
          </w:p>
        </w:tc>
        <w:tc>
          <w:tcPr>
            <w:tcW w:w="236" w:type="dxa"/>
            <w:vAlign w:val="bottom"/>
          </w:tcPr>
          <w:p w14:paraId="1385AB69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14:paraId="0A0D8A0E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122,393</w:t>
            </w:r>
          </w:p>
        </w:tc>
      </w:tr>
      <w:tr w:rsidR="0015359D" w:rsidRPr="00A57B00" w14:paraId="34FBBE5F" w14:textId="77777777" w:rsidTr="00B449D6">
        <w:trPr>
          <w:gridAfter w:val="1"/>
          <w:wAfter w:w="7" w:type="dxa"/>
          <w:trHeight w:hRule="exact" w:val="144"/>
        </w:trPr>
        <w:tc>
          <w:tcPr>
            <w:tcW w:w="2678" w:type="dxa"/>
          </w:tcPr>
          <w:p w14:paraId="799EAF61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57BB2056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46613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2F5CB0C8" w14:textId="77777777" w:rsidR="0015359D" w:rsidRPr="0083602F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6C63F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3200D58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ACB41F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F86EA38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D441D5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4AEE59E7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04DFF727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8C318FB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66" w:type="dxa"/>
          </w:tcPr>
          <w:p w14:paraId="2FA22030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B9A474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1E7003B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0CEA4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8046969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C901F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041F132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CECF6D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44F84E48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64D9DA65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F19423A" w14:textId="77777777" w:rsidR="0015359D" w:rsidRPr="005E65EC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66" w:type="dxa"/>
          </w:tcPr>
          <w:p w14:paraId="270E613F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14:paraId="6DB56DDF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44508DC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36" w:type="dxa"/>
          </w:tcPr>
          <w:p w14:paraId="4771BBB5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13AFC26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0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7EE81F22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9FF59C2" w14:textId="77777777" w:rsidR="0015359D" w:rsidRPr="00BA3DA1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36" w:type="dxa"/>
            <w:vAlign w:val="bottom"/>
          </w:tcPr>
          <w:p w14:paraId="44232B70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144637DD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15359D" w:rsidRPr="00A57B00" w14:paraId="37770447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49C4EFA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166" w:type="dxa"/>
          </w:tcPr>
          <w:p w14:paraId="4B8E9114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09850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FC00C0F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B4A81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1861366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31668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E9F7244" w14:textId="77777777" w:rsidR="0015359D" w:rsidRPr="00BA3DA1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EF766B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4E9EA6EF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4843CE0B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6BEBEF62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79A3">
              <w:rPr>
                <w:rFonts w:asciiTheme="majorBidi" w:hAnsiTheme="majorBidi" w:cs="Angsana New" w:hint="cs"/>
                <w:sz w:val="30"/>
                <w:szCs w:val="30"/>
                <w:cs/>
              </w:rPr>
              <w:t>นโยบาย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54B6967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14:paraId="49177659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241DAF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9384E3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5DC8C9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14:paraId="1EECBC6F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B05BA13" w14:textId="77777777" w:rsidR="0015359D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5C05D3F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5FC5F48E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5359D" w:rsidRPr="00A57B00" w14:paraId="3F9CFAAC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6C444965" w14:textId="77777777" w:rsidR="0015359D" w:rsidRPr="00D479A3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2C099E3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DC460D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78171E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BD528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D48A9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6928E1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551FD09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64FCB8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0E3FC609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21580CD8" w14:textId="77777777" w:rsidTr="00B449D6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04496331" w14:textId="77777777" w:rsidR="0015359D" w:rsidRPr="009B79B8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47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E6F05F4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54440920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511F0643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E4018EC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6C08F4BE" w14:textId="77777777" w:rsidR="0015359D" w:rsidRPr="008507F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36" w:type="dxa"/>
          </w:tcPr>
          <w:p w14:paraId="2EA20327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85FB8D3" w14:textId="77777777" w:rsidR="0015359D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36" w:type="dxa"/>
            <w:vAlign w:val="bottom"/>
          </w:tcPr>
          <w:p w14:paraId="2B423F56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14:paraId="27848110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</w:tbl>
    <w:p w14:paraId="49F17FA1" w14:textId="77777777" w:rsidR="0015359D" w:rsidRPr="002A4E0D" w:rsidRDefault="0015359D" w:rsidP="0015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3"/>
        <w:gridCol w:w="1653"/>
        <w:gridCol w:w="275"/>
        <w:gridCol w:w="2204"/>
        <w:gridCol w:w="275"/>
        <w:gridCol w:w="1470"/>
      </w:tblGrid>
      <w:tr w:rsidR="0015359D" w:rsidRPr="00A57B00" w14:paraId="6699612D" w14:textId="77777777" w:rsidTr="00B449D6">
        <w:trPr>
          <w:trHeight w:hRule="exact" w:val="360"/>
        </w:trPr>
        <w:tc>
          <w:tcPr>
            <w:tcW w:w="3483" w:type="dxa"/>
          </w:tcPr>
          <w:p w14:paraId="50BA1010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7" w:type="dxa"/>
            <w:gridSpan w:val="5"/>
          </w:tcPr>
          <w:p w14:paraId="0D072815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5359D" w:rsidRPr="00A57B00" w14:paraId="7B968954" w14:textId="77777777" w:rsidTr="00B449D6">
        <w:trPr>
          <w:trHeight w:hRule="exact" w:val="432"/>
        </w:trPr>
        <w:tc>
          <w:tcPr>
            <w:tcW w:w="3483" w:type="dxa"/>
          </w:tcPr>
          <w:p w14:paraId="2531FA5A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7" w:type="dxa"/>
            <w:gridSpan w:val="5"/>
            <w:tcBorders>
              <w:bottom w:val="single" w:sz="4" w:space="0" w:color="auto"/>
            </w:tcBorders>
          </w:tcPr>
          <w:p w14:paraId="095E23F8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5359D" w:rsidRPr="00A57B00" w14:paraId="24F418FE" w14:textId="77777777" w:rsidTr="00B449D6">
        <w:trPr>
          <w:trHeight w:hRule="exact" w:val="432"/>
        </w:trPr>
        <w:tc>
          <w:tcPr>
            <w:tcW w:w="3483" w:type="dxa"/>
          </w:tcPr>
          <w:p w14:paraId="591F4A1C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206AF1E9" w14:textId="77777777" w:rsidR="0015359D" w:rsidRPr="00A57B00" w:rsidRDefault="0015359D" w:rsidP="00B449D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1CF3409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50C268B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(หนี้สิน)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E2F8433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7FEF9355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369E65AA" w14:textId="77777777" w:rsidTr="00B449D6">
        <w:trPr>
          <w:trHeight w:hRule="exact" w:val="432"/>
        </w:trPr>
        <w:tc>
          <w:tcPr>
            <w:tcW w:w="3483" w:type="dxa"/>
          </w:tcPr>
          <w:p w14:paraId="436F9E84" w14:textId="77777777" w:rsidR="0015359D" w:rsidRPr="00A57B00" w:rsidRDefault="0015359D" w:rsidP="00B449D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C210A6B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75" w:type="dxa"/>
          </w:tcPr>
          <w:p w14:paraId="0A9963E5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399A046F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5" w:type="dxa"/>
          </w:tcPr>
          <w:p w14:paraId="64A8F1A9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404BCA58" w14:textId="77777777" w:rsidR="0015359D" w:rsidRPr="00A57B00" w:rsidRDefault="0015359D" w:rsidP="00B449D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</w:t>
            </w:r>
          </w:p>
        </w:tc>
      </w:tr>
      <w:tr w:rsidR="0015359D" w:rsidRPr="00A57B00" w14:paraId="424F5A10" w14:textId="77777777" w:rsidTr="00B449D6">
        <w:trPr>
          <w:trHeight w:hRule="exact" w:val="432"/>
        </w:trPr>
        <w:tc>
          <w:tcPr>
            <w:tcW w:w="3483" w:type="dxa"/>
          </w:tcPr>
          <w:p w14:paraId="75AF0079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53" w:type="dxa"/>
          </w:tcPr>
          <w:p w14:paraId="55B21A5E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5" w:type="dxa"/>
          </w:tcPr>
          <w:p w14:paraId="2CAA5E18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1EE87F4F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5" w:type="dxa"/>
            <w:vAlign w:val="bottom"/>
          </w:tcPr>
          <w:p w14:paraId="5868C334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461582FF" w14:textId="77777777" w:rsidR="0015359D" w:rsidRPr="00A57B00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54,225</w:t>
            </w:r>
          </w:p>
        </w:tc>
      </w:tr>
      <w:tr w:rsidR="0015359D" w:rsidRPr="00A57B00" w14:paraId="101696FF" w14:textId="77777777" w:rsidTr="00B449D6">
        <w:trPr>
          <w:trHeight w:hRule="exact" w:val="432"/>
        </w:trPr>
        <w:tc>
          <w:tcPr>
            <w:tcW w:w="3483" w:type="dxa"/>
          </w:tcPr>
          <w:p w14:paraId="793EE117" w14:textId="77777777" w:rsidR="0015359D" w:rsidRPr="00A57B0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53" w:type="dxa"/>
          </w:tcPr>
          <w:p w14:paraId="7C4E21EB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C782A3B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08F90F00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5C12640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6DE54861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739AA947" w14:textId="77777777" w:rsidTr="00B449D6">
        <w:trPr>
          <w:trHeight w:hRule="exact" w:val="432"/>
        </w:trPr>
        <w:tc>
          <w:tcPr>
            <w:tcW w:w="3483" w:type="dxa"/>
          </w:tcPr>
          <w:p w14:paraId="4DAB5B86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1E307EF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75" w:type="dxa"/>
          </w:tcPr>
          <w:p w14:paraId="3DB43703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45AF4A1A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  <w:tc>
          <w:tcPr>
            <w:tcW w:w="275" w:type="dxa"/>
            <w:vAlign w:val="bottom"/>
          </w:tcPr>
          <w:p w14:paraId="70BAA361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431ABB92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15359D" w:rsidRPr="00A57B00" w14:paraId="48744AB2" w14:textId="77777777" w:rsidTr="00B449D6">
        <w:trPr>
          <w:trHeight w:hRule="exact" w:val="432"/>
        </w:trPr>
        <w:tc>
          <w:tcPr>
            <w:tcW w:w="3483" w:type="dxa"/>
          </w:tcPr>
          <w:p w14:paraId="0F5CEF73" w14:textId="77777777" w:rsidR="0015359D" w:rsidRPr="009B79B8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7B5ABC8E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1,522</w:t>
            </w:r>
          </w:p>
        </w:tc>
        <w:tc>
          <w:tcPr>
            <w:tcW w:w="275" w:type="dxa"/>
          </w:tcPr>
          <w:p w14:paraId="6300931D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double" w:sz="4" w:space="0" w:color="auto"/>
            </w:tcBorders>
          </w:tcPr>
          <w:p w14:paraId="28189F5F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(143)</w:t>
            </w:r>
          </w:p>
        </w:tc>
        <w:tc>
          <w:tcPr>
            <w:tcW w:w="275" w:type="dxa"/>
            <w:vAlign w:val="bottom"/>
          </w:tcPr>
          <w:p w14:paraId="53A6BF33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1F081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55,158</w:t>
            </w:r>
          </w:p>
        </w:tc>
      </w:tr>
      <w:tr w:rsidR="0015359D" w:rsidRPr="00A57B00" w14:paraId="195C23DB" w14:textId="77777777" w:rsidTr="00B449D6">
        <w:trPr>
          <w:trHeight w:hRule="exact" w:val="144"/>
        </w:trPr>
        <w:tc>
          <w:tcPr>
            <w:tcW w:w="3483" w:type="dxa"/>
          </w:tcPr>
          <w:p w14:paraId="30627398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BF95B65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8340EFA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double" w:sz="4" w:space="0" w:color="auto"/>
            </w:tcBorders>
          </w:tcPr>
          <w:p w14:paraId="402F6C21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7654099F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</w:tcPr>
          <w:p w14:paraId="11021E96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3C4363D1" w14:textId="77777777" w:rsidTr="00B449D6">
        <w:trPr>
          <w:trHeight w:hRule="exact" w:val="432"/>
        </w:trPr>
        <w:tc>
          <w:tcPr>
            <w:tcW w:w="3483" w:type="dxa"/>
          </w:tcPr>
          <w:p w14:paraId="7ED84758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53" w:type="dxa"/>
          </w:tcPr>
          <w:p w14:paraId="4A36036A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5" w:type="dxa"/>
          </w:tcPr>
          <w:p w14:paraId="152DCA82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18BE9E44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5" w:type="dxa"/>
            <w:vAlign w:val="bottom"/>
          </w:tcPr>
          <w:p w14:paraId="63CA63A7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665DEC69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5359D" w:rsidRPr="00A57B00" w14:paraId="2D9195B5" w14:textId="77777777" w:rsidTr="00B449D6">
        <w:trPr>
          <w:trHeight w:hRule="exact" w:val="432"/>
        </w:trPr>
        <w:tc>
          <w:tcPr>
            <w:tcW w:w="3483" w:type="dxa"/>
          </w:tcPr>
          <w:p w14:paraId="00592372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53" w:type="dxa"/>
          </w:tcPr>
          <w:p w14:paraId="76B169B5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F3145C9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704EE9A3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1E660635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4B08D99F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59D" w:rsidRPr="00A57B00" w14:paraId="39CAA96E" w14:textId="77777777" w:rsidTr="00B449D6">
        <w:trPr>
          <w:trHeight w:hRule="exact" w:val="432"/>
        </w:trPr>
        <w:tc>
          <w:tcPr>
            <w:tcW w:w="3483" w:type="dxa"/>
          </w:tcPr>
          <w:p w14:paraId="45291EA4" w14:textId="77777777" w:rsidR="0015359D" w:rsidRPr="00FB40C0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58943E8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5" w:type="dxa"/>
          </w:tcPr>
          <w:p w14:paraId="0DFEFC51" w14:textId="77777777" w:rsidR="0015359D" w:rsidRPr="00A57B00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0A226B86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bottom"/>
          </w:tcPr>
          <w:p w14:paraId="65839AB7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4D350AD" w14:textId="77777777" w:rsidR="0015359D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E6EC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15359D" w:rsidRPr="00A57B00" w14:paraId="1EDDDC08" w14:textId="77777777" w:rsidTr="00B449D6">
        <w:trPr>
          <w:trHeight w:hRule="exact" w:val="432"/>
        </w:trPr>
        <w:tc>
          <w:tcPr>
            <w:tcW w:w="3483" w:type="dxa"/>
          </w:tcPr>
          <w:p w14:paraId="2ED2BDB9" w14:textId="77777777" w:rsidR="0015359D" w:rsidRPr="009B79B8" w:rsidRDefault="0015359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5C53719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5" w:type="dxa"/>
          </w:tcPr>
          <w:p w14:paraId="59DFB291" w14:textId="77777777" w:rsidR="0015359D" w:rsidRPr="009B79B8" w:rsidRDefault="0015359D" w:rsidP="00B449D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double" w:sz="4" w:space="0" w:color="auto"/>
            </w:tcBorders>
          </w:tcPr>
          <w:p w14:paraId="75D24182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  <w:vAlign w:val="bottom"/>
          </w:tcPr>
          <w:p w14:paraId="1E281A74" w14:textId="77777777" w:rsidR="0015359D" w:rsidRPr="00A57B00" w:rsidRDefault="0015359D" w:rsidP="00B449D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BA24B" w14:textId="77777777" w:rsidR="0015359D" w:rsidRPr="009B79B8" w:rsidRDefault="0015359D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14:paraId="269008B1" w14:textId="59DD1BAC" w:rsidR="00C255E9" w:rsidRPr="00A57B00" w:rsidRDefault="007759C4" w:rsidP="00204284">
      <w:pPr>
        <w:pStyle w:val="Heading8"/>
        <w:ind w:left="513" w:hanging="48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7F1862" w:rsidRPr="00A57B00">
        <w:rPr>
          <w:rFonts w:asciiTheme="majorBidi" w:hAnsiTheme="majorBidi" w:cstheme="majorBidi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25DA1FFF" w14:textId="77777777" w:rsidR="003845CD" w:rsidRPr="00D80990" w:rsidRDefault="003845CD" w:rsidP="000F17EB">
      <w:pPr>
        <w:spacing w:line="240" w:lineRule="auto"/>
        <w:ind w:left="684" w:right="45"/>
        <w:jc w:val="thaiDistribute"/>
        <w:rPr>
          <w:rFonts w:ascii="Angsana New" w:hAnsi="Angsana New" w:cs="Angsana New"/>
          <w:b/>
          <w:highlight w:val="yellow"/>
        </w:rPr>
      </w:pPr>
    </w:p>
    <w:p w14:paraId="7B1A2BC7" w14:textId="00EC8787" w:rsidR="00E65045" w:rsidRPr="00E65045" w:rsidRDefault="00E65045" w:rsidP="00E6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E65045">
        <w:rPr>
          <w:rFonts w:asciiTheme="majorBidi" w:hAnsiTheme="majorBidi" w:cs="Angsana New" w:hint="cs"/>
          <w:sz w:val="30"/>
          <w:szCs w:val="30"/>
          <w:cs/>
        </w:rPr>
        <w:t>บริษัทที่มีอิทธิพลอย่างมีนัยสำคัญของบริษัทคือ</w:t>
      </w:r>
      <w:r w:rsidRPr="00E650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504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E650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5045">
        <w:rPr>
          <w:rFonts w:asciiTheme="majorBidi" w:hAnsiTheme="majorBidi" w:cs="Angsana New" w:hint="cs"/>
          <w:sz w:val="30"/>
          <w:szCs w:val="30"/>
          <w:cs/>
        </w:rPr>
        <w:t>เครือเจริญโภคภัณฑ์</w:t>
      </w:r>
      <w:r w:rsidRPr="00E650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5045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E650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5045">
        <w:rPr>
          <w:rFonts w:asciiTheme="majorBidi" w:hAnsiTheme="majorBidi" w:cs="Angsana New" w:hint="cs"/>
          <w:sz w:val="30"/>
          <w:szCs w:val="30"/>
          <w:cs/>
        </w:rPr>
        <w:t>ซึ่งมีสิทธิออกเสียงทั้งทางตรงและทางอ้อมเท่ากับร้อย</w:t>
      </w:r>
      <w:r w:rsidRPr="002D2F69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2D2F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2F69">
        <w:rPr>
          <w:rFonts w:asciiTheme="majorBidi" w:hAnsiTheme="majorBidi" w:cs="Angsana New"/>
          <w:sz w:val="30"/>
          <w:szCs w:val="30"/>
        </w:rPr>
        <w:t>4</w:t>
      </w:r>
      <w:r w:rsidR="004621C1" w:rsidRPr="002D2F69">
        <w:rPr>
          <w:rFonts w:asciiTheme="majorBidi" w:hAnsiTheme="majorBidi" w:cs="Angsana New"/>
          <w:sz w:val="30"/>
          <w:szCs w:val="30"/>
        </w:rPr>
        <w:t>5</w:t>
      </w:r>
      <w:r w:rsidRPr="002D2F69">
        <w:rPr>
          <w:rFonts w:asciiTheme="majorBidi" w:hAnsiTheme="majorBidi" w:cs="Angsana New"/>
          <w:sz w:val="30"/>
          <w:szCs w:val="30"/>
        </w:rPr>
        <w:t>.</w:t>
      </w:r>
      <w:r w:rsidR="004621C1" w:rsidRPr="002D2F69">
        <w:rPr>
          <w:rFonts w:asciiTheme="majorBidi" w:hAnsiTheme="majorBidi" w:cs="Angsana New"/>
          <w:sz w:val="30"/>
          <w:szCs w:val="30"/>
        </w:rPr>
        <w:t>8</w:t>
      </w:r>
      <w:r w:rsidRPr="002D2F69">
        <w:rPr>
          <w:rFonts w:asciiTheme="majorBidi" w:hAnsiTheme="majorBidi" w:cs="Angsana New"/>
          <w:sz w:val="30"/>
          <w:szCs w:val="30"/>
        </w:rPr>
        <w:t xml:space="preserve">9 </w:t>
      </w:r>
      <w:r w:rsidRPr="002D2F69">
        <w:rPr>
          <w:rFonts w:asciiTheme="majorBidi" w:hAnsiTheme="majorBidi" w:cs="Angsana New" w:hint="cs"/>
          <w:sz w:val="30"/>
          <w:szCs w:val="30"/>
          <w:cs/>
        </w:rPr>
        <w:t>ของสิทธิออกเสียงทั้งหมดของบริษัท</w:t>
      </w:r>
      <w:r w:rsidRPr="002D2F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2F69">
        <w:rPr>
          <w:rFonts w:asciiTheme="majorBidi" w:hAnsiTheme="majorBidi" w:cs="Angsana New" w:hint="cs"/>
          <w:sz w:val="30"/>
          <w:szCs w:val="30"/>
          <w:cs/>
        </w:rPr>
        <w:t>ณ</w:t>
      </w:r>
      <w:r w:rsidRPr="002D2F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2F69">
        <w:rPr>
          <w:rFonts w:asciiTheme="majorBidi" w:hAnsiTheme="majorBidi" w:cs="Angsana New" w:hint="cs"/>
          <w:sz w:val="30"/>
          <w:szCs w:val="30"/>
          <w:cs/>
        </w:rPr>
        <w:t>วันปิดสมุดทะเบียนผู้ถือหุ้นล่าสุดเมื่อวันที่</w:t>
      </w:r>
      <w:r w:rsidRPr="002D2F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C783D" w:rsidRPr="002D2F69">
        <w:rPr>
          <w:rFonts w:asciiTheme="majorBidi" w:hAnsiTheme="majorBidi" w:cs="Angsana New"/>
          <w:sz w:val="30"/>
          <w:szCs w:val="30"/>
        </w:rPr>
        <w:t>31</w:t>
      </w:r>
      <w:r w:rsidRPr="002D2F69">
        <w:rPr>
          <w:rFonts w:asciiTheme="majorBidi" w:hAnsiTheme="majorBidi" w:cs="Angsana New"/>
          <w:sz w:val="30"/>
          <w:szCs w:val="30"/>
        </w:rPr>
        <w:t xml:space="preserve"> </w:t>
      </w:r>
      <w:r w:rsidR="00DC783D" w:rsidRPr="002D2F69">
        <w:rPr>
          <w:rFonts w:asciiTheme="majorBidi" w:hAnsiTheme="majorBidi" w:cs="Angsana New" w:hint="cs"/>
          <w:sz w:val="30"/>
          <w:szCs w:val="30"/>
          <w:cs/>
        </w:rPr>
        <w:t>สิงหา</w:t>
      </w:r>
      <w:r w:rsidRPr="002D2F69">
        <w:rPr>
          <w:rFonts w:asciiTheme="majorBidi" w:hAnsiTheme="majorBidi" w:cs="Angsana New" w:hint="cs"/>
          <w:sz w:val="30"/>
          <w:szCs w:val="30"/>
          <w:cs/>
        </w:rPr>
        <w:t>คม</w:t>
      </w:r>
      <w:r w:rsidRPr="002D2F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D2F69">
        <w:rPr>
          <w:rFonts w:asciiTheme="majorBidi" w:hAnsiTheme="majorBidi" w:cs="Angsana New"/>
          <w:sz w:val="30"/>
          <w:szCs w:val="30"/>
        </w:rPr>
        <w:t>2565</w:t>
      </w:r>
    </w:p>
    <w:p w14:paraId="360E7BB0" w14:textId="77777777" w:rsidR="00E65045" w:rsidRPr="00D80990" w:rsidRDefault="00E65045" w:rsidP="00E6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</w:rPr>
      </w:pPr>
    </w:p>
    <w:p w14:paraId="6386C109" w14:textId="51417EB3" w:rsidR="000D6C48" w:rsidRPr="00101145" w:rsidRDefault="00E65045" w:rsidP="00101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E65045">
        <w:rPr>
          <w:rFonts w:asciiTheme="majorBidi" w:hAnsiTheme="majorBidi" w:cs="Angsana New" w:hint="cs"/>
          <w:sz w:val="30"/>
          <w:szCs w:val="30"/>
          <w:cs/>
        </w:rPr>
        <w:t>นอกจากนี้ความสัมพันธ์ที่มีกับบริษัทย่อย</w:t>
      </w:r>
      <w:r w:rsidRPr="00E650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5045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AE4B0F">
        <w:rPr>
          <w:rFonts w:asciiTheme="majorBidi" w:hAnsiTheme="majorBidi" w:cs="Angsana New"/>
          <w:sz w:val="30"/>
          <w:szCs w:val="30"/>
        </w:rPr>
        <w:t xml:space="preserve"> </w:t>
      </w:r>
      <w:r w:rsidR="00BB11E7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Pr="00E65045">
        <w:rPr>
          <w:rFonts w:asciiTheme="majorBidi" w:hAnsiTheme="majorBidi" w:cs="Angsana New" w:hint="cs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 w:rsidRPr="00E6504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4</w:t>
      </w:r>
    </w:p>
    <w:p w14:paraId="1DBA789E" w14:textId="77777777" w:rsidR="00E65045" w:rsidRPr="00D80990" w:rsidRDefault="00E65045" w:rsidP="00E6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pacing w:val="-4"/>
        </w:rPr>
      </w:pPr>
    </w:p>
    <w:p w14:paraId="7608DB4C" w14:textId="330C5B88" w:rsidR="0082004E" w:rsidRDefault="00200473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980604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</w:t>
      </w:r>
      <w:r w:rsidR="00B711E9"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7D243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2250E">
        <w:rPr>
          <w:rFonts w:asciiTheme="majorBidi" w:hAnsiTheme="majorBidi" w:cstheme="majorBidi" w:hint="cs"/>
          <w:b/>
          <w:bCs/>
          <w:sz w:val="30"/>
          <w:szCs w:val="30"/>
        </w:rPr>
        <w:t xml:space="preserve">30 </w:t>
      </w:r>
      <w:r w:rsidR="00980604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</w:p>
    <w:p w14:paraId="58ECEE07" w14:textId="14747A0E" w:rsidR="00CE47BB" w:rsidRPr="00D80990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C85F38" w:rsidRPr="007B685F" w14:paraId="61077A52" w14:textId="77777777" w:rsidTr="008E4B6B">
        <w:trPr>
          <w:trHeight w:val="144"/>
        </w:trPr>
        <w:tc>
          <w:tcPr>
            <w:tcW w:w="4614" w:type="dxa"/>
            <w:vAlign w:val="center"/>
          </w:tcPr>
          <w:p w14:paraId="6B10744D" w14:textId="1F840713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714AB06C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5F0237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2CE4CFDF" w14:textId="77777777" w:rsidR="00C85F38" w:rsidRPr="007B685F" w:rsidRDefault="00C85F38" w:rsidP="00E83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85F38" w:rsidRPr="007B685F" w14:paraId="2F345577" w14:textId="77777777" w:rsidTr="007F0107">
        <w:tc>
          <w:tcPr>
            <w:tcW w:w="4614" w:type="dxa"/>
          </w:tcPr>
          <w:p w14:paraId="76EC9399" w14:textId="77777777" w:rsidR="00C85F38" w:rsidRPr="007B685F" w:rsidRDefault="00C85F38" w:rsidP="007F0107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73F6D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7939B2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A760AC" w14:textId="77777777" w:rsidR="00C85F38" w:rsidRPr="007B685F" w:rsidRDefault="00C85F38" w:rsidP="007F010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CB3" w:rsidRPr="007B685F" w14:paraId="0B3F05AD" w14:textId="77777777" w:rsidTr="007F0107">
        <w:tc>
          <w:tcPr>
            <w:tcW w:w="4614" w:type="dxa"/>
          </w:tcPr>
          <w:p w14:paraId="05BF8BCD" w14:textId="77777777" w:rsidR="00C04CB3" w:rsidRPr="007B685F" w:rsidRDefault="00C04CB3" w:rsidP="00C04CB3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62FB96" w14:textId="5C5E5D8D" w:rsidR="00C04CB3" w:rsidRPr="007B685F" w:rsidRDefault="00C04CB3" w:rsidP="00C04CB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A613E" w14:textId="77777777" w:rsidR="00C04CB3" w:rsidRPr="007B685F" w:rsidRDefault="00C04CB3" w:rsidP="00C04C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514064" w14:textId="19407F42" w:rsidR="00C04CB3" w:rsidRPr="007B685F" w:rsidRDefault="00C04CB3" w:rsidP="00C04CB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20375D" w14:textId="77777777" w:rsidR="00C04CB3" w:rsidRPr="007B685F" w:rsidRDefault="00C04CB3" w:rsidP="00C04C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8A827" w14:textId="2905D93D" w:rsidR="00C04CB3" w:rsidRPr="007B685F" w:rsidRDefault="00C04CB3" w:rsidP="00C04CB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7B0F1" w14:textId="77777777" w:rsidR="00C04CB3" w:rsidRPr="007B685F" w:rsidRDefault="00C04CB3" w:rsidP="00C04C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BE00D" w14:textId="237EF931" w:rsidR="00C04CB3" w:rsidRPr="007B685F" w:rsidRDefault="00C04CB3" w:rsidP="00C04CB3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04CB3" w:rsidRPr="007B685F" w14:paraId="481A5D66" w14:textId="77777777" w:rsidTr="007F0107">
        <w:tc>
          <w:tcPr>
            <w:tcW w:w="4614" w:type="dxa"/>
            <w:hideMark/>
          </w:tcPr>
          <w:p w14:paraId="0BC9851C" w14:textId="7E76734F" w:rsidR="00C04CB3" w:rsidRPr="007B685F" w:rsidRDefault="00C04CB3" w:rsidP="00C04CB3">
            <w:pPr>
              <w:pStyle w:val="ListParagraph"/>
              <w:numPr>
                <w:ilvl w:val="0"/>
                <w:numId w:val="39"/>
              </w:num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4D04382F" w14:textId="77777777" w:rsidR="00C04CB3" w:rsidRPr="007B685F" w:rsidRDefault="00C04CB3" w:rsidP="00C04CB3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5EC3D54" w14:textId="77777777" w:rsidR="00C04CB3" w:rsidRPr="007B685F" w:rsidRDefault="00C04CB3" w:rsidP="00C04CB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2F97E02" w14:textId="77777777" w:rsidR="00C04CB3" w:rsidRPr="007B685F" w:rsidRDefault="00C04CB3" w:rsidP="00C04CB3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863D8EE" w14:textId="77777777" w:rsidR="00C04CB3" w:rsidRPr="007B685F" w:rsidRDefault="00C04CB3" w:rsidP="00C04CB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862A3C" w14:textId="77777777" w:rsidR="00C04CB3" w:rsidRPr="007B685F" w:rsidRDefault="00C04CB3" w:rsidP="00C04CB3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B0EF85F" w14:textId="77777777" w:rsidR="00C04CB3" w:rsidRPr="007B685F" w:rsidRDefault="00C04CB3" w:rsidP="00C04CB3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5B0D4F" w14:textId="77777777" w:rsidR="00C04CB3" w:rsidRPr="007B685F" w:rsidRDefault="00C04CB3" w:rsidP="00C04CB3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C04CB3" w:rsidRPr="007B685F" w14:paraId="394AD1EF" w14:textId="77777777" w:rsidTr="007F0107">
        <w:tc>
          <w:tcPr>
            <w:tcW w:w="4614" w:type="dxa"/>
            <w:hideMark/>
          </w:tcPr>
          <w:p w14:paraId="367DF9C2" w14:textId="77777777" w:rsidR="00C04CB3" w:rsidRPr="007B685F" w:rsidRDefault="00C04CB3" w:rsidP="00C04CB3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19E349F1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985A73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D2B495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6AAEA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B7DDB4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0FE42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BE708D7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14CB" w:rsidRPr="007B685F" w14:paraId="4BC2B751" w14:textId="77777777" w:rsidTr="007F0107">
        <w:tc>
          <w:tcPr>
            <w:tcW w:w="4614" w:type="dxa"/>
          </w:tcPr>
          <w:p w14:paraId="0B3F0354" w14:textId="7385CEE6" w:rsidR="00C514CB" w:rsidRPr="00C514CB" w:rsidRDefault="00C514CB" w:rsidP="00C04CB3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14CB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0B6F5D06" w14:textId="243FEFC1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5068CD" w14:textId="77777777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D14E1A" w14:textId="5D8FC9F8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DF5D1" w14:textId="77777777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5BC1982" w14:textId="70441D63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B6E1D" w14:textId="77777777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92C18DE" w14:textId="00284732" w:rsidR="00C514CB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4CB3" w:rsidRPr="007B685F" w14:paraId="12C35579" w14:textId="77777777" w:rsidTr="00980604">
        <w:tc>
          <w:tcPr>
            <w:tcW w:w="4614" w:type="dxa"/>
            <w:hideMark/>
          </w:tcPr>
          <w:p w14:paraId="6350270E" w14:textId="77777777" w:rsidR="00C04CB3" w:rsidRPr="007B685F" w:rsidRDefault="00C04CB3" w:rsidP="00C04CB3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14F733BB" w14:textId="43DD877F" w:rsidR="00C04CB3" w:rsidRPr="007B685F" w:rsidRDefault="00C514CB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885922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D06324" w14:textId="69A2384D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78243C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12E891" w14:textId="66B83D39" w:rsidR="00C04CB3" w:rsidRPr="007B685F" w:rsidRDefault="00C4661F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0C331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0FCF156" w14:textId="1CB8EBAF" w:rsidR="00C04CB3" w:rsidRPr="007B685F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149A" w:rsidRPr="007B685F" w14:paraId="0CAA3BFC" w14:textId="77777777" w:rsidTr="00B449D6">
        <w:tc>
          <w:tcPr>
            <w:tcW w:w="4614" w:type="dxa"/>
          </w:tcPr>
          <w:p w14:paraId="1F91EB1C" w14:textId="77777777" w:rsidR="00FB149A" w:rsidRPr="00D80990" w:rsidRDefault="00FB149A" w:rsidP="00B449D6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</w:tcPr>
          <w:p w14:paraId="3BF563BE" w14:textId="77777777" w:rsidR="00FB149A" w:rsidRPr="007B685F" w:rsidRDefault="00FB149A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0504E" w14:textId="77777777" w:rsidR="00FB149A" w:rsidRPr="007B685F" w:rsidRDefault="00FB149A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15A9D6" w14:textId="77777777" w:rsidR="00FB149A" w:rsidRPr="007B685F" w:rsidRDefault="00FB149A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146FD" w14:textId="77777777" w:rsidR="00FB149A" w:rsidRPr="007B685F" w:rsidRDefault="00FB149A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AD465A" w14:textId="77777777" w:rsidR="00FB149A" w:rsidRPr="007B685F" w:rsidRDefault="00FB149A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0E0DC" w14:textId="77777777" w:rsidR="00FB149A" w:rsidRPr="007B685F" w:rsidRDefault="00FB149A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76F1CA2" w14:textId="77777777" w:rsidR="00FB149A" w:rsidRPr="007B685F" w:rsidRDefault="00FB149A" w:rsidP="00B4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4CB3" w:rsidRPr="007B685F" w14:paraId="4579B73F" w14:textId="77777777" w:rsidTr="00456885">
        <w:tc>
          <w:tcPr>
            <w:tcW w:w="4614" w:type="dxa"/>
          </w:tcPr>
          <w:p w14:paraId="27B8320C" w14:textId="5CC5762D" w:rsidR="00C04CB3" w:rsidRPr="007B685F" w:rsidRDefault="00C04CB3" w:rsidP="00C04CB3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6064C1CF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6C1F08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EF40EA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FDA9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1A5467D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DFA42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DC68F70" w14:textId="77777777" w:rsidR="00C04CB3" w:rsidRPr="007B685F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47295A17" w14:textId="77777777" w:rsidTr="00456885">
        <w:tc>
          <w:tcPr>
            <w:tcW w:w="4614" w:type="dxa"/>
          </w:tcPr>
          <w:p w14:paraId="222B0D32" w14:textId="1C5B3232" w:rsidR="00780844" w:rsidRDefault="00780844" w:rsidP="00780844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68A5ED56" w14:textId="71A16B86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EE29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497BFB4" w14:textId="58A6D8D5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2381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4F23DF" w14:textId="13D9459D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16,542</w:t>
            </w:r>
          </w:p>
        </w:tc>
        <w:tc>
          <w:tcPr>
            <w:tcW w:w="270" w:type="dxa"/>
          </w:tcPr>
          <w:p w14:paraId="6520077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8CB37D3" w14:textId="11505089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5,452</w:t>
            </w:r>
          </w:p>
        </w:tc>
      </w:tr>
      <w:tr w:rsidR="00780844" w:rsidRPr="007B685F" w14:paraId="40B9E942" w14:textId="77777777" w:rsidTr="00456885">
        <w:tc>
          <w:tcPr>
            <w:tcW w:w="4614" w:type="dxa"/>
          </w:tcPr>
          <w:p w14:paraId="3A7E4B01" w14:textId="4437FE22" w:rsidR="00780844" w:rsidRPr="007B685F" w:rsidRDefault="00780844" w:rsidP="00780844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94" w:type="dxa"/>
          </w:tcPr>
          <w:p w14:paraId="1A10462C" w14:textId="331D4980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D38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6A0088A" w14:textId="0599839A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43A9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F9D136" w14:textId="6D5A6516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8,478</w:t>
            </w:r>
          </w:p>
        </w:tc>
        <w:tc>
          <w:tcPr>
            <w:tcW w:w="270" w:type="dxa"/>
          </w:tcPr>
          <w:p w14:paraId="3FDBCA3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DE9E317" w14:textId="3FE4FB66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</w:tr>
      <w:tr w:rsidR="00780844" w:rsidRPr="007B685F" w14:paraId="4F505567" w14:textId="77777777" w:rsidTr="00456885">
        <w:tc>
          <w:tcPr>
            <w:tcW w:w="4614" w:type="dxa"/>
          </w:tcPr>
          <w:p w14:paraId="0602E9E3" w14:textId="701FE677" w:rsidR="00780844" w:rsidRDefault="00780844" w:rsidP="00780844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38D352FA" w14:textId="02F8F1C3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30C6D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1A06FA3" w14:textId="37E5553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7A957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584260" w14:textId="3FC6BA7A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4,207</w:t>
            </w:r>
          </w:p>
        </w:tc>
        <w:tc>
          <w:tcPr>
            <w:tcW w:w="270" w:type="dxa"/>
          </w:tcPr>
          <w:p w14:paraId="70F7398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768173D" w14:textId="7402E4A9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4,343</w:t>
            </w:r>
          </w:p>
        </w:tc>
      </w:tr>
      <w:tr w:rsidR="00780844" w:rsidRPr="007B685F" w14:paraId="167C96CD" w14:textId="77777777" w:rsidTr="00456885">
        <w:tc>
          <w:tcPr>
            <w:tcW w:w="4614" w:type="dxa"/>
          </w:tcPr>
          <w:p w14:paraId="2A838B43" w14:textId="31D992C8" w:rsidR="00780844" w:rsidRPr="007B685F" w:rsidRDefault="00780844" w:rsidP="00780844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13824EF4" w14:textId="4F2CB25C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B904E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17BB384" w14:textId="604DAB95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284C1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CBA3A0" w14:textId="725DA6F0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6951095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4E09337" w14:textId="1C335E1D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783</w:t>
            </w:r>
          </w:p>
        </w:tc>
      </w:tr>
      <w:tr w:rsidR="00780844" w:rsidRPr="007B685F" w14:paraId="579A8A9C" w14:textId="77777777" w:rsidTr="00456885">
        <w:tc>
          <w:tcPr>
            <w:tcW w:w="4614" w:type="dxa"/>
          </w:tcPr>
          <w:p w14:paraId="237B5FA8" w14:textId="7D0405EF" w:rsidR="00780844" w:rsidRDefault="00780844" w:rsidP="00780844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4F116CB9" w14:textId="5EE25BBC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4D3FD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C58880" w14:textId="5B5836E0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24615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175438" w14:textId="22F7C9C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4306B1D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2E1B2F0" w14:textId="4911AF2B" w:rsidR="00780844" w:rsidRPr="002606E5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80844" w:rsidRPr="007B685F" w14:paraId="4264E811" w14:textId="77777777" w:rsidTr="00456885">
        <w:tc>
          <w:tcPr>
            <w:tcW w:w="4614" w:type="dxa"/>
          </w:tcPr>
          <w:p w14:paraId="0F59F086" w14:textId="68C53302" w:rsidR="00780844" w:rsidRDefault="00780844" w:rsidP="00780844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086CED12" w14:textId="2CE62B2B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F7B58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3BBB477" w14:textId="04EDE6E0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06F660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267CBE" w14:textId="17048993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8C63E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CE0AD4B" w14:textId="4F7182D8" w:rsidR="00780844" w:rsidRPr="002606E5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80844" w:rsidRPr="007B685F" w14:paraId="6DDF2143" w14:textId="77777777" w:rsidTr="00B449D6">
        <w:tc>
          <w:tcPr>
            <w:tcW w:w="4614" w:type="dxa"/>
          </w:tcPr>
          <w:p w14:paraId="79CBF0CF" w14:textId="77777777" w:rsidR="00780844" w:rsidRPr="007B685F" w:rsidRDefault="00780844" w:rsidP="0078084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1FE2333B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425FD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C246A8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D7C84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A3E937D" w14:textId="77777777" w:rsidR="00780844" w:rsidRPr="00C773C2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D23D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643B0B7" w14:textId="77777777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5F5FD872" w14:textId="77777777" w:rsidTr="007F0107">
        <w:tc>
          <w:tcPr>
            <w:tcW w:w="4614" w:type="dxa"/>
          </w:tcPr>
          <w:p w14:paraId="6905231D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05211031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76D68E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11EC9D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AF1382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8C3F36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E46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484A2A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6CCFCFFD" w14:textId="77777777" w:rsidTr="007F0107">
        <w:tc>
          <w:tcPr>
            <w:tcW w:w="4614" w:type="dxa"/>
            <w:hideMark/>
          </w:tcPr>
          <w:p w14:paraId="7AFF8512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7A106D0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8F3C65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0CB893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1196A0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CC4CF3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0AB1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D9F8C2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56FA98E3" w14:textId="77777777" w:rsidTr="00980604">
        <w:tc>
          <w:tcPr>
            <w:tcW w:w="4614" w:type="dxa"/>
            <w:hideMark/>
          </w:tcPr>
          <w:p w14:paraId="7B6AFC71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FFFFFF"/>
          </w:tcPr>
          <w:p w14:paraId="52636BAB" w14:textId="3DFC4D31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49,787</w:t>
            </w:r>
          </w:p>
        </w:tc>
        <w:tc>
          <w:tcPr>
            <w:tcW w:w="270" w:type="dxa"/>
          </w:tcPr>
          <w:p w14:paraId="4B265942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3B2686" w14:textId="4ADD21B6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33,151</w:t>
            </w:r>
          </w:p>
        </w:tc>
        <w:tc>
          <w:tcPr>
            <w:tcW w:w="270" w:type="dxa"/>
          </w:tcPr>
          <w:p w14:paraId="0D41AB97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B606938" w14:textId="578D41B6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1,764</w:t>
            </w:r>
          </w:p>
        </w:tc>
        <w:tc>
          <w:tcPr>
            <w:tcW w:w="270" w:type="dxa"/>
          </w:tcPr>
          <w:p w14:paraId="2CB1470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7FE0460" w14:textId="655CC671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</w:t>
            </w:r>
          </w:p>
        </w:tc>
      </w:tr>
      <w:tr w:rsidR="00780844" w:rsidRPr="007B685F" w14:paraId="548846DA" w14:textId="77777777" w:rsidTr="00980604">
        <w:tc>
          <w:tcPr>
            <w:tcW w:w="4614" w:type="dxa"/>
            <w:hideMark/>
          </w:tcPr>
          <w:p w14:paraId="66C81747" w14:textId="6E014238" w:rsidR="00780844" w:rsidRPr="007B685F" w:rsidRDefault="00780844" w:rsidP="0078084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2531DE54" w14:textId="53F28A80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1560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015600" w:rsidRPr="0001560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2B06B3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ACADC2" w14:textId="1890CFB1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</w:tcPr>
          <w:p w14:paraId="2192D62D" w14:textId="77777777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92F4901" w14:textId="4F166218" w:rsidR="00780844" w:rsidRPr="00C773C2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73C2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61057D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C07DBCD" w14:textId="2FDE2D2E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80844" w:rsidRPr="007B685F" w14:paraId="73489395" w14:textId="77777777" w:rsidTr="00980604">
        <w:tc>
          <w:tcPr>
            <w:tcW w:w="4614" w:type="dxa"/>
          </w:tcPr>
          <w:p w14:paraId="3C572762" w14:textId="18F3B294" w:rsidR="00780844" w:rsidRPr="007B685F" w:rsidRDefault="00780844" w:rsidP="0078084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768EB0D7" w14:textId="5816A038" w:rsidR="00780844" w:rsidRPr="00974307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B232AE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32CBFE" w14:textId="770D76FB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AC8BFD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73882C" w14:textId="5A9A77F0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BD24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2FDF263" w14:textId="72F81CA8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1796" w:rsidRPr="007B685F" w14:paraId="4D79A13D" w14:textId="77777777" w:rsidTr="00980604">
        <w:tc>
          <w:tcPr>
            <w:tcW w:w="4614" w:type="dxa"/>
          </w:tcPr>
          <w:p w14:paraId="5B4D9A9F" w14:textId="39DBACF2" w:rsidR="00A21796" w:rsidRPr="007B685F" w:rsidRDefault="00A21796" w:rsidP="00A21796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4B31A332" w14:textId="330DB215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4A4EA269" w14:textId="77777777" w:rsidR="00A21796" w:rsidRPr="007B685F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B9698A" w14:textId="4FDC334D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512B356" w14:textId="77777777" w:rsidR="00A21796" w:rsidRPr="007B685F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976F322" w14:textId="6364C952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A5A29" w14:textId="77777777" w:rsidR="00A21796" w:rsidRPr="007B685F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C41A593" w14:textId="1A1BE1D9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5A833FF0" w14:textId="77777777" w:rsidTr="00B449D6">
        <w:trPr>
          <w:trHeight w:val="302"/>
        </w:trPr>
        <w:tc>
          <w:tcPr>
            <w:tcW w:w="4614" w:type="dxa"/>
            <w:vAlign w:val="center"/>
          </w:tcPr>
          <w:p w14:paraId="63E756C4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CF87A6A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37D0CDA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0F62C09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0844" w:rsidRPr="007B685F" w14:paraId="592CB922" w14:textId="77777777" w:rsidTr="00B449D6">
        <w:tc>
          <w:tcPr>
            <w:tcW w:w="4614" w:type="dxa"/>
          </w:tcPr>
          <w:p w14:paraId="7838C748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200FB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2C5F58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29BB9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844" w:rsidRPr="007B685F" w14:paraId="3999C0F0" w14:textId="77777777" w:rsidTr="00B449D6">
        <w:tc>
          <w:tcPr>
            <w:tcW w:w="4614" w:type="dxa"/>
          </w:tcPr>
          <w:p w14:paraId="23C73EA5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BB1776" w14:textId="77777777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FC355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75A04C" w14:textId="77777777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93465F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F7E48" w14:textId="77777777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C6CD9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086866" w14:textId="77777777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80844" w:rsidRPr="007B685F" w14:paraId="44F35681" w14:textId="77777777" w:rsidTr="00B449D6">
        <w:tc>
          <w:tcPr>
            <w:tcW w:w="4614" w:type="dxa"/>
          </w:tcPr>
          <w:p w14:paraId="5A8B78C9" w14:textId="77777777" w:rsidR="00780844" w:rsidRPr="007B685F" w:rsidRDefault="00780844" w:rsidP="00780844">
            <w:pPr>
              <w:ind w:left="-18" w:right="-108" w:firstLine="4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894" w:type="dxa"/>
          </w:tcPr>
          <w:p w14:paraId="33A5A50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856CD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E6FA3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19369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850245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DC24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A6377B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3842D1DB" w14:textId="77777777" w:rsidTr="00B449D6">
        <w:tc>
          <w:tcPr>
            <w:tcW w:w="4614" w:type="dxa"/>
          </w:tcPr>
          <w:p w14:paraId="464A7C36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328C0C4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C0699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D9ED51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619F0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1EE14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45C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543774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7957F99E" w14:textId="77777777" w:rsidTr="00B449D6">
        <w:tc>
          <w:tcPr>
            <w:tcW w:w="4614" w:type="dxa"/>
            <w:hideMark/>
          </w:tcPr>
          <w:p w14:paraId="76797EEB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894" w:type="dxa"/>
          </w:tcPr>
          <w:p w14:paraId="2E06FEB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65E04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5A206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998E4C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F4B7A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6446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0EC03BC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1796" w:rsidRPr="007B685F" w14:paraId="38D13994" w14:textId="77777777" w:rsidTr="00B449D6">
        <w:tc>
          <w:tcPr>
            <w:tcW w:w="4614" w:type="dxa"/>
          </w:tcPr>
          <w:p w14:paraId="1CD92ED3" w14:textId="2E004304" w:rsidR="00A21796" w:rsidRDefault="00A21796" w:rsidP="00A21796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52E60F78" w14:textId="5B17B16A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C3DF6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EEC5EFC" w14:textId="77777777" w:rsidR="00A21796" w:rsidRPr="007B685F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D04D512" w14:textId="36FE1BDB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D6EE01E" w14:textId="77777777" w:rsidR="00A21796" w:rsidRPr="007B685F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98AACE" w14:textId="4D7F6D0F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DD5463" w14:textId="77777777" w:rsidR="00A21796" w:rsidRPr="007B685F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DFB329B" w14:textId="2C87C3BF" w:rsidR="00A21796" w:rsidRDefault="00A21796" w:rsidP="00A2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780844" w:rsidRPr="007B685F" w14:paraId="02B6FF18" w14:textId="77777777" w:rsidTr="007F0107">
        <w:tc>
          <w:tcPr>
            <w:tcW w:w="4614" w:type="dxa"/>
          </w:tcPr>
          <w:p w14:paraId="2CF9DB70" w14:textId="6924EBC5" w:rsidR="00780844" w:rsidRDefault="00780844" w:rsidP="0078084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08642159" w14:textId="741E6021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5FF5A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5FC27C" w14:textId="712B37A3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B4FF7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B85736" w14:textId="37D45A1E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F67F3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7A6D11" w14:textId="149189E1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47C547AB" w14:textId="77777777" w:rsidTr="007F0107">
        <w:tc>
          <w:tcPr>
            <w:tcW w:w="4614" w:type="dxa"/>
          </w:tcPr>
          <w:p w14:paraId="22E79062" w14:textId="7CBED7F2" w:rsidR="00780844" w:rsidRDefault="00780844" w:rsidP="0078084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289AC8F5" w14:textId="4C5AC48E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C322C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BDB3A7" w14:textId="521BFAA7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A1D63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A335C5" w14:textId="6892038B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2BF3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17DF24D" w14:textId="3225D2A6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60E21BBF" w14:textId="77777777" w:rsidTr="007F0107">
        <w:tc>
          <w:tcPr>
            <w:tcW w:w="4614" w:type="dxa"/>
          </w:tcPr>
          <w:p w14:paraId="716C7F05" w14:textId="5AC5B6C8" w:rsidR="00780844" w:rsidRPr="007B685F" w:rsidRDefault="00780844" w:rsidP="00780844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A51D947" w14:textId="6E01EEFF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09596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B696E2" w14:textId="35475782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C7423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449B03" w14:textId="6AAD48EF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BAA5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BC1B24D" w14:textId="0C662FC4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15664AFB" w14:textId="77777777" w:rsidTr="00AC0F9D">
        <w:tc>
          <w:tcPr>
            <w:tcW w:w="4614" w:type="dxa"/>
            <w:hideMark/>
          </w:tcPr>
          <w:p w14:paraId="0B5EC768" w14:textId="39C3982E" w:rsidR="00780844" w:rsidRPr="007B685F" w:rsidRDefault="00780844" w:rsidP="00780844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</w:p>
        </w:tc>
        <w:tc>
          <w:tcPr>
            <w:tcW w:w="894" w:type="dxa"/>
          </w:tcPr>
          <w:p w14:paraId="4E14A1B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DE26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32230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6156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1F550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CB94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D2C3E7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1F39B0AC" w14:textId="77777777" w:rsidTr="00AC0F9D">
        <w:tc>
          <w:tcPr>
            <w:tcW w:w="4614" w:type="dxa"/>
            <w:hideMark/>
          </w:tcPr>
          <w:p w14:paraId="1057458B" w14:textId="77777777" w:rsidR="00780844" w:rsidRPr="007B685F" w:rsidRDefault="00780844" w:rsidP="00780844">
            <w:pPr>
              <w:pStyle w:val="a1"/>
              <w:ind w:left="-18" w:right="-10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7F13AE7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9550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3DF341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D8A8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2183DC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6C1E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69488C4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2601F278" w14:textId="77777777" w:rsidTr="00980604">
        <w:tc>
          <w:tcPr>
            <w:tcW w:w="4614" w:type="dxa"/>
            <w:hideMark/>
          </w:tcPr>
          <w:p w14:paraId="033B7128" w14:textId="77777777" w:rsidR="00780844" w:rsidRPr="007B685F" w:rsidRDefault="00780844" w:rsidP="0078084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A70C7A0" w14:textId="3C44A60E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9,177</w:t>
            </w:r>
          </w:p>
        </w:tc>
        <w:tc>
          <w:tcPr>
            <w:tcW w:w="270" w:type="dxa"/>
          </w:tcPr>
          <w:p w14:paraId="73A7128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7EA7DF" w14:textId="3F2CFA0F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74FB065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2EA925" w14:textId="2F9F8E79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</w:tcPr>
          <w:p w14:paraId="621BC82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EDB8173" w14:textId="08DA2B3E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1,823</w:t>
            </w:r>
          </w:p>
        </w:tc>
      </w:tr>
      <w:tr w:rsidR="00780844" w:rsidRPr="007B685F" w14:paraId="3555BA1D" w14:textId="77777777" w:rsidTr="00980604">
        <w:tc>
          <w:tcPr>
            <w:tcW w:w="4614" w:type="dxa"/>
            <w:hideMark/>
          </w:tcPr>
          <w:p w14:paraId="33BFA954" w14:textId="77777777" w:rsidR="00780844" w:rsidRPr="007B685F" w:rsidRDefault="00780844" w:rsidP="0078084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5ACFDD25" w14:textId="41D9AEB6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3,735</w:t>
            </w:r>
          </w:p>
        </w:tc>
        <w:tc>
          <w:tcPr>
            <w:tcW w:w="270" w:type="dxa"/>
          </w:tcPr>
          <w:p w14:paraId="7363C84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0744F3" w14:textId="025D255C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3,205</w:t>
            </w:r>
          </w:p>
        </w:tc>
        <w:tc>
          <w:tcPr>
            <w:tcW w:w="270" w:type="dxa"/>
          </w:tcPr>
          <w:p w14:paraId="6FED138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513793C" w14:textId="4A923A8D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071EE66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77A2E79" w14:textId="4DFCEF5D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</w:tr>
      <w:tr w:rsidR="00780844" w:rsidRPr="007B685F" w14:paraId="57FF30F6" w14:textId="77777777" w:rsidTr="00980604">
        <w:tc>
          <w:tcPr>
            <w:tcW w:w="4614" w:type="dxa"/>
            <w:hideMark/>
          </w:tcPr>
          <w:p w14:paraId="34D1C26D" w14:textId="77777777" w:rsidR="00780844" w:rsidRPr="007B685F" w:rsidRDefault="00780844" w:rsidP="0078084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6E1CABE8" w14:textId="22087291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62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62624" w:rsidRPr="0036262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FBDB1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10EC47" w14:textId="1D97F77F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3545415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E8E034" w14:textId="66DD0C03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E01C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1C830A6" w14:textId="37C32C29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3A60C7D6" w14:textId="77777777" w:rsidTr="008C3F94">
        <w:trPr>
          <w:trHeight w:val="331"/>
        </w:trPr>
        <w:tc>
          <w:tcPr>
            <w:tcW w:w="4614" w:type="dxa"/>
          </w:tcPr>
          <w:p w14:paraId="5A1D9C30" w14:textId="6695EF60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3CFDC98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2A50E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6ECBF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2B98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5E4A69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6F4CC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47A141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6E693A73" w14:textId="77777777" w:rsidTr="00456885">
        <w:tc>
          <w:tcPr>
            <w:tcW w:w="4614" w:type="dxa"/>
          </w:tcPr>
          <w:p w14:paraId="7560995A" w14:textId="4BA250D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15E818A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062AA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9F827D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E13C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967CF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4ABC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E7DE28D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2778FE9C" w14:textId="77777777" w:rsidTr="00FE1FBC">
        <w:tc>
          <w:tcPr>
            <w:tcW w:w="4614" w:type="dxa"/>
          </w:tcPr>
          <w:p w14:paraId="55F43819" w14:textId="2D042A7D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15190DB2" w14:textId="4922B24B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F2DB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FAC830" w14:textId="65F60A38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E9E2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765E0F0" w14:textId="4A00494E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</w:tcPr>
          <w:p w14:paraId="6A731573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5C0ADACE" w14:textId="72947CF9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FE1FBC">
              <w:rPr>
                <w:rFonts w:ascii="Angsana New" w:hAnsi="Angsana New" w:cs="Angsana New"/>
                <w:sz w:val="30"/>
                <w:szCs w:val="30"/>
              </w:rPr>
              <w:t>1,372</w:t>
            </w:r>
          </w:p>
        </w:tc>
      </w:tr>
      <w:tr w:rsidR="00780844" w:rsidRPr="007B685F" w14:paraId="074163A2" w14:textId="77777777" w:rsidTr="00FE1FBC">
        <w:tc>
          <w:tcPr>
            <w:tcW w:w="4614" w:type="dxa"/>
          </w:tcPr>
          <w:p w14:paraId="431F36A1" w14:textId="275233C6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1F7F8719" w14:textId="1798EE47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6E7DE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E207F9" w14:textId="60F9C7DF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8C6A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DCAD85A" w14:textId="6975AB0C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79DAD80C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5B9F3F04" w14:textId="622FE0EC" w:rsidR="00780844" w:rsidRPr="00FE1FBC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780844" w:rsidRPr="007B685F" w14:paraId="1E16D96D" w14:textId="77777777" w:rsidTr="00456885">
        <w:tc>
          <w:tcPr>
            <w:tcW w:w="4614" w:type="dxa"/>
          </w:tcPr>
          <w:p w14:paraId="67CC5E1E" w14:textId="5522E561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26438EA0" w14:textId="531ED3F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C34EE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B74917" w14:textId="42C2FA6B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BC84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0BF2C39" w14:textId="35FE5041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71107E2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0C41999" w14:textId="0AD0FACA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</w:tr>
      <w:tr w:rsidR="00780844" w:rsidRPr="007B685F" w14:paraId="438E45A8" w14:textId="77777777" w:rsidTr="00456885">
        <w:tc>
          <w:tcPr>
            <w:tcW w:w="4614" w:type="dxa"/>
          </w:tcPr>
          <w:p w14:paraId="175E8A41" w14:textId="5D104965" w:rsidR="00780844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20EAA958" w14:textId="5841A198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F649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73DE75" w14:textId="62FAB8D5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2A1F4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FE8225" w14:textId="474A2B14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69D3846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28A6D41" w14:textId="714B88F4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780844" w:rsidRPr="007B685F" w14:paraId="43506E28" w14:textId="77777777" w:rsidTr="00456885">
        <w:tc>
          <w:tcPr>
            <w:tcW w:w="4614" w:type="dxa"/>
          </w:tcPr>
          <w:p w14:paraId="0CC8530C" w14:textId="420B05BE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7C269F1D" w14:textId="68E12420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31EB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AEEE3C" w14:textId="38A53AE1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F648D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255402A" w14:textId="1BB861D3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B8B5FD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CE90ACE" w14:textId="06D42D30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863A08" w:rsidRPr="007B685F" w14:paraId="5D03107C" w14:textId="77777777" w:rsidTr="00456885">
        <w:tc>
          <w:tcPr>
            <w:tcW w:w="4614" w:type="dxa"/>
          </w:tcPr>
          <w:p w14:paraId="5D93E91C" w14:textId="1D807B42" w:rsidR="00863A08" w:rsidRPr="007B685F" w:rsidRDefault="00863A08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4" w:type="dxa"/>
          </w:tcPr>
          <w:p w14:paraId="0E62B283" w14:textId="77777777" w:rsidR="00863A08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70F2C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BBE050B" w14:textId="77777777" w:rsidR="00863A08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44CCB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292BA67" w14:textId="77777777" w:rsidR="00863A08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5ACCD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EC314D5" w14:textId="77777777" w:rsidR="00863A08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3BE6156E" w14:textId="77777777" w:rsidTr="00456885">
        <w:tc>
          <w:tcPr>
            <w:tcW w:w="4614" w:type="dxa"/>
          </w:tcPr>
          <w:p w14:paraId="55A83100" w14:textId="306A1D61" w:rsidR="00863A08" w:rsidRPr="00867C73" w:rsidRDefault="00863A08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67C7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สิ่งปลูกสร้างและอื่นๆ</w:t>
            </w:r>
          </w:p>
        </w:tc>
        <w:tc>
          <w:tcPr>
            <w:tcW w:w="894" w:type="dxa"/>
          </w:tcPr>
          <w:p w14:paraId="306CAE42" w14:textId="71F5D320" w:rsidR="00863A08" w:rsidRPr="00867C73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7C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5EAF9" w14:textId="7489EF0F" w:rsidR="00863A08" w:rsidRPr="00867C73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4F439DB" w14:textId="6AA5046A" w:rsidR="00863A08" w:rsidRPr="00867C73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7C7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C79E1" w14:textId="77777777" w:rsidR="00863A08" w:rsidRPr="00867C73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EBC4EC1" w14:textId="57A73AFC" w:rsidR="00863A08" w:rsidRPr="00867C73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7C7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262DC8" w14:textId="77777777" w:rsidR="00863A08" w:rsidRPr="00867C73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8B75288" w14:textId="0E32BBAD" w:rsidR="00863A08" w:rsidRDefault="00E81F1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80844" w:rsidRPr="007B685F" w14:paraId="5B9C85FF" w14:textId="77777777" w:rsidTr="00456885">
        <w:tc>
          <w:tcPr>
            <w:tcW w:w="4614" w:type="dxa"/>
          </w:tcPr>
          <w:p w14:paraId="0F00B42F" w14:textId="0091A1E0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366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94" w:type="dxa"/>
          </w:tcPr>
          <w:p w14:paraId="290D39B5" w14:textId="7E3EBACB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6B9BE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A4A0F17" w14:textId="77777777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1DB8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BF41F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1EFC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F69743A" w14:textId="77777777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421A753A" w14:textId="77777777" w:rsidTr="00456885">
        <w:tc>
          <w:tcPr>
            <w:tcW w:w="4614" w:type="dxa"/>
          </w:tcPr>
          <w:p w14:paraId="07D52EB6" w14:textId="76E4B649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และค่าบริการ</w:t>
            </w:r>
          </w:p>
        </w:tc>
        <w:tc>
          <w:tcPr>
            <w:tcW w:w="894" w:type="dxa"/>
          </w:tcPr>
          <w:p w14:paraId="186DA34F" w14:textId="4790EA51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EC11A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E2CD26" w14:textId="1D8B142F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5085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37CD946" w14:textId="4B1A5B5E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A8481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DE194E9" w14:textId="7B1A7FC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80844" w:rsidRPr="007B685F" w14:paraId="1D0D10CD" w14:textId="77777777" w:rsidTr="00456885">
        <w:tc>
          <w:tcPr>
            <w:tcW w:w="4614" w:type="dxa"/>
          </w:tcPr>
          <w:p w14:paraId="6D9FF214" w14:textId="2710A89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2C16CE0C" w14:textId="1D7A06E9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B61A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E0EEFFB" w14:textId="2F77FEDB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94A9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50AFD3" w14:textId="54844AF2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175E10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245DBC7" w14:textId="5EE019E4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81F1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80844" w:rsidRPr="007B685F" w14:paraId="7E14A1EF" w14:textId="77777777" w:rsidTr="00456885">
        <w:tc>
          <w:tcPr>
            <w:tcW w:w="4614" w:type="dxa"/>
          </w:tcPr>
          <w:p w14:paraId="391345DC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36BD78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37F7E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2E836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302F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346B38D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E390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EC1061E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6CA87FA6" w14:textId="77777777" w:rsidTr="00456885">
        <w:tc>
          <w:tcPr>
            <w:tcW w:w="4614" w:type="dxa"/>
          </w:tcPr>
          <w:p w14:paraId="4F399935" w14:textId="77777777" w:rsidR="00863A08" w:rsidRPr="007B685F" w:rsidRDefault="00863A08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6FB76197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27C7CD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628FDAE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8DFDD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D11174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765C3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A279C6B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24A026D0" w14:textId="77777777" w:rsidTr="00456885">
        <w:tc>
          <w:tcPr>
            <w:tcW w:w="4614" w:type="dxa"/>
          </w:tcPr>
          <w:p w14:paraId="41A03024" w14:textId="77777777" w:rsidR="00863A08" w:rsidRPr="007B685F" w:rsidRDefault="00863A08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3963BD4E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22636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A60CD64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4651E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9983066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5A6AE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8580AB9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6CDF79B1" w14:textId="77777777" w:rsidTr="00456885">
        <w:tc>
          <w:tcPr>
            <w:tcW w:w="4614" w:type="dxa"/>
          </w:tcPr>
          <w:p w14:paraId="679D9CB3" w14:textId="77777777" w:rsidR="00863A08" w:rsidRPr="007B685F" w:rsidRDefault="00863A08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2491659B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F3B855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8F38A98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8AA7B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751128A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11AAA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A8C021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657A91C3" w14:textId="77777777" w:rsidTr="00456885">
        <w:tc>
          <w:tcPr>
            <w:tcW w:w="4614" w:type="dxa"/>
          </w:tcPr>
          <w:p w14:paraId="1A74A925" w14:textId="77777777" w:rsidR="00863A08" w:rsidRPr="007B685F" w:rsidRDefault="00863A08" w:rsidP="00780844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0889BB60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E5F791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573729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C16A8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2E010D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1747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FE8EA8A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15546E50" w14:textId="77777777" w:rsidTr="00B449D6">
        <w:trPr>
          <w:trHeight w:val="302"/>
        </w:trPr>
        <w:tc>
          <w:tcPr>
            <w:tcW w:w="4614" w:type="dxa"/>
            <w:vAlign w:val="center"/>
          </w:tcPr>
          <w:p w14:paraId="77135413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B8D4773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5FAEC02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763CCB6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0844" w:rsidRPr="007B685F" w14:paraId="67C4E00C" w14:textId="77777777" w:rsidTr="00B449D6">
        <w:tc>
          <w:tcPr>
            <w:tcW w:w="4614" w:type="dxa"/>
          </w:tcPr>
          <w:p w14:paraId="6318AD94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801A6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F412F3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7BF5A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844" w:rsidRPr="007B685F" w14:paraId="6CE86577" w14:textId="77777777" w:rsidTr="00B449D6">
        <w:tc>
          <w:tcPr>
            <w:tcW w:w="4614" w:type="dxa"/>
          </w:tcPr>
          <w:p w14:paraId="06D40C0C" w14:textId="77777777" w:rsidR="00780844" w:rsidRPr="007B685F" w:rsidRDefault="00780844" w:rsidP="00780844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DEDA1D" w14:textId="1FE96CAA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338B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25563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72A26A" w14:textId="1ADA7201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338B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CD8244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0B48AA" w14:textId="45250DF4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338B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F730E" w14:textId="77777777" w:rsidR="00780844" w:rsidRPr="007B685F" w:rsidRDefault="00780844" w:rsidP="0078084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1DBD00" w14:textId="282EA67D" w:rsidR="00780844" w:rsidRPr="007B685F" w:rsidRDefault="00780844" w:rsidP="00780844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9338B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80844" w:rsidRPr="007B685F" w14:paraId="5F1D28A2" w14:textId="77777777" w:rsidTr="00B449D6">
        <w:tc>
          <w:tcPr>
            <w:tcW w:w="4614" w:type="dxa"/>
            <w:hideMark/>
          </w:tcPr>
          <w:p w14:paraId="2A89767A" w14:textId="77777777" w:rsidR="00780844" w:rsidRPr="007B685F" w:rsidRDefault="00780844" w:rsidP="00780844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4" w:type="dxa"/>
          </w:tcPr>
          <w:p w14:paraId="7692E91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49E6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53D8BE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C85C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814852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5C21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6D332B9D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62B97E0F" w14:textId="77777777" w:rsidTr="00B449D6">
        <w:tc>
          <w:tcPr>
            <w:tcW w:w="4614" w:type="dxa"/>
          </w:tcPr>
          <w:p w14:paraId="7CACBFC4" w14:textId="77777777" w:rsidR="00780844" w:rsidRPr="007B685F" w:rsidRDefault="00780844" w:rsidP="00780844">
            <w:pPr>
              <w:pStyle w:val="a1"/>
              <w:ind w:left="-1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0A45B82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B6135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7100D3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92FA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0053C8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00FB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B979EF2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0844" w:rsidRPr="007B685F" w14:paraId="435A179B" w14:textId="77777777" w:rsidTr="00B449D6">
        <w:tc>
          <w:tcPr>
            <w:tcW w:w="4614" w:type="dxa"/>
            <w:hideMark/>
          </w:tcPr>
          <w:p w14:paraId="0125DE9E" w14:textId="7AD25667" w:rsidR="00780844" w:rsidRPr="007B685F" w:rsidRDefault="00780844" w:rsidP="00780844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4" w:type="dxa"/>
          </w:tcPr>
          <w:p w14:paraId="24DA0CB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26C6F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ABA1B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809FB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F53988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E812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87D8B6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3C20722F" w14:textId="77777777" w:rsidTr="00B449D6">
        <w:tc>
          <w:tcPr>
            <w:tcW w:w="4614" w:type="dxa"/>
          </w:tcPr>
          <w:p w14:paraId="4446583D" w14:textId="6C680A53" w:rsidR="00863A08" w:rsidRPr="007B685F" w:rsidRDefault="00863A08" w:rsidP="00863A08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59B407C2" w14:textId="6E60FA9A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624">
              <w:rPr>
                <w:rFonts w:ascii="Angsana New" w:hAnsi="Angsana New" w:cs="Angsana New"/>
                <w:sz w:val="30"/>
                <w:szCs w:val="30"/>
              </w:rPr>
              <w:t>40,082</w:t>
            </w:r>
          </w:p>
        </w:tc>
        <w:tc>
          <w:tcPr>
            <w:tcW w:w="270" w:type="dxa"/>
          </w:tcPr>
          <w:p w14:paraId="6A9A7105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1EEBAF6" w14:textId="197AC7E1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36,504</w:t>
            </w:r>
          </w:p>
        </w:tc>
        <w:tc>
          <w:tcPr>
            <w:tcW w:w="270" w:type="dxa"/>
          </w:tcPr>
          <w:p w14:paraId="7E8749A7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218727" w14:textId="1652C5CD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362624"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14:paraId="4C4AA3D5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67BF2DA" w14:textId="007B12C2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879</w:t>
            </w:r>
          </w:p>
        </w:tc>
      </w:tr>
      <w:tr w:rsidR="00863A08" w:rsidRPr="007B685F" w14:paraId="641DC8F8" w14:textId="77777777" w:rsidTr="00B449D6">
        <w:tc>
          <w:tcPr>
            <w:tcW w:w="4614" w:type="dxa"/>
          </w:tcPr>
          <w:p w14:paraId="48DCCA07" w14:textId="421EA46A" w:rsidR="00863A08" w:rsidRPr="007B685F" w:rsidRDefault="00863A08" w:rsidP="00780844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4" w:type="dxa"/>
          </w:tcPr>
          <w:p w14:paraId="593F55DE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E11FE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953024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49A17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782300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364C8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E9E25D3" w14:textId="77777777" w:rsidR="00863A08" w:rsidRPr="007B685F" w:rsidRDefault="00863A08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A08" w:rsidRPr="007B685F" w14:paraId="372486FB" w14:textId="77777777" w:rsidTr="00B449D6">
        <w:tc>
          <w:tcPr>
            <w:tcW w:w="4614" w:type="dxa"/>
          </w:tcPr>
          <w:p w14:paraId="156DF937" w14:textId="75431CD8" w:rsidR="00863A08" w:rsidRPr="007B685F" w:rsidRDefault="00863A08" w:rsidP="00863A08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36FE7644" w14:textId="2AB67744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2624">
              <w:rPr>
                <w:rFonts w:ascii="Angsana New" w:hAnsi="Angsana New" w:cs="Angsana New"/>
                <w:sz w:val="30"/>
                <w:szCs w:val="30"/>
              </w:rPr>
              <w:t>2,058</w:t>
            </w:r>
          </w:p>
        </w:tc>
        <w:tc>
          <w:tcPr>
            <w:tcW w:w="270" w:type="dxa"/>
          </w:tcPr>
          <w:p w14:paraId="5B0BECE3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38BA6AA" w14:textId="350A3BA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1,206</w:t>
            </w:r>
          </w:p>
        </w:tc>
        <w:tc>
          <w:tcPr>
            <w:tcW w:w="270" w:type="dxa"/>
          </w:tcPr>
          <w:p w14:paraId="4F85BEAB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8F08A26" w14:textId="649F483D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EF0C074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513E428" w14:textId="4DA32C71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863A08" w:rsidRPr="007B685F" w14:paraId="21F8C3FA" w14:textId="77777777" w:rsidTr="00B449D6">
        <w:tc>
          <w:tcPr>
            <w:tcW w:w="4614" w:type="dxa"/>
          </w:tcPr>
          <w:p w14:paraId="626BA6EB" w14:textId="165F2D51" w:rsidR="00863A08" w:rsidRPr="007B685F" w:rsidRDefault="00863A08" w:rsidP="00863A08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56EF825A" w14:textId="5C5A44A8" w:rsidR="00863A08" w:rsidRPr="00362624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3D688FA3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5B2AFE" w14:textId="0E08BEC5" w:rsidR="00863A08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732ACE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178D36C1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7A53EC" w14:textId="008B47F6" w:rsidR="00863A08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32F234FD" w14:textId="77777777" w:rsidR="00863A08" w:rsidRPr="007B685F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0E7A6DA" w14:textId="7A546B46" w:rsidR="00863A08" w:rsidRDefault="00863A08" w:rsidP="0086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1A1AF8" w:rsidRPr="007B685F" w14:paraId="6ACE9BE5" w14:textId="77777777" w:rsidTr="00B449D6">
        <w:tc>
          <w:tcPr>
            <w:tcW w:w="4614" w:type="dxa"/>
          </w:tcPr>
          <w:p w14:paraId="60A80FC5" w14:textId="6BF088AA" w:rsidR="001A1AF8" w:rsidRPr="007B685F" w:rsidRDefault="001A1AF8" w:rsidP="001A1AF8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F366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94" w:type="dxa"/>
          </w:tcPr>
          <w:p w14:paraId="2A71E597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819058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8B6C89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FCB9E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4C32C02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C5118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23FF60A" w14:textId="77777777" w:rsidR="001A1AF8" w:rsidRPr="007B685F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1AF8" w:rsidRPr="007B685F" w14:paraId="7E625560" w14:textId="77777777" w:rsidTr="00B449D6">
        <w:tc>
          <w:tcPr>
            <w:tcW w:w="4614" w:type="dxa"/>
          </w:tcPr>
          <w:p w14:paraId="1E0CCE12" w14:textId="754886E1" w:rsidR="001A1AF8" w:rsidRPr="006A55A7" w:rsidRDefault="001A1AF8" w:rsidP="001A1AF8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และค่าบริการ</w:t>
            </w:r>
          </w:p>
        </w:tc>
        <w:tc>
          <w:tcPr>
            <w:tcW w:w="894" w:type="dxa"/>
          </w:tcPr>
          <w:p w14:paraId="6C4A4168" w14:textId="21DC912B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</w:t>
            </w:r>
          </w:p>
        </w:tc>
        <w:tc>
          <w:tcPr>
            <w:tcW w:w="270" w:type="dxa"/>
          </w:tcPr>
          <w:p w14:paraId="77BC2DCF" w14:textId="77777777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36684C" w14:textId="6883AF4C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130B83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074BD619" w14:textId="77777777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613030" w14:textId="30BF2FCC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D532C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2825045" w14:textId="77777777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C4E2EB3" w14:textId="0B4B9018" w:rsidR="001A1AF8" w:rsidRPr="006A55A7" w:rsidRDefault="001A1AF8" w:rsidP="001A1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780844" w:rsidRPr="007B685F" w14:paraId="153212B7" w14:textId="77777777" w:rsidTr="00B449D6">
        <w:tc>
          <w:tcPr>
            <w:tcW w:w="4614" w:type="dxa"/>
          </w:tcPr>
          <w:p w14:paraId="3EADB865" w14:textId="16FDB3F8" w:rsidR="00780844" w:rsidRPr="007B685F" w:rsidRDefault="00780844" w:rsidP="00780844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2987C7B8" w14:textId="1DEDFDE6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5905AD3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D2185A" w14:textId="4E321B00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1BFD0F9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64BADA1" w14:textId="73429C8C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0E5E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A90EF1E" w14:textId="5D7CA6FC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1C9826F0" w14:textId="77777777" w:rsidTr="00B449D6">
        <w:tc>
          <w:tcPr>
            <w:tcW w:w="4614" w:type="dxa"/>
          </w:tcPr>
          <w:p w14:paraId="05B28CC5" w14:textId="121F02C4" w:rsidR="00780844" w:rsidRPr="007B685F" w:rsidRDefault="00780844" w:rsidP="00780844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2DCF02D6" w14:textId="4AB9DE49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79AC9817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53AE14" w14:textId="5791827D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3E4A1BB1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153AD4" w14:textId="0447EBCD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7EB59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908AB15" w14:textId="562DCAA6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80844" w:rsidRPr="007B685F" w14:paraId="4FF7A0CD" w14:textId="77777777" w:rsidTr="00B449D6">
        <w:tc>
          <w:tcPr>
            <w:tcW w:w="4614" w:type="dxa"/>
          </w:tcPr>
          <w:p w14:paraId="7C32F20F" w14:textId="77777777" w:rsidR="00780844" w:rsidRPr="007B685F" w:rsidRDefault="00780844" w:rsidP="0078084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497D34F7" w14:textId="7C57061E" w:rsidR="00780844" w:rsidRPr="00C76DCA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6365C9F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301C13A" w14:textId="77777777" w:rsidR="00780844" w:rsidRPr="002606E5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055EA644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B1D2A2A" w14:textId="35966CAD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74E3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CB0A6B0" w14:textId="77777777" w:rsidR="00780844" w:rsidRPr="002606E5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79FE2EFA" w14:textId="77777777" w:rsidTr="00C87F76">
        <w:tc>
          <w:tcPr>
            <w:tcW w:w="4614" w:type="dxa"/>
          </w:tcPr>
          <w:p w14:paraId="131EE7DA" w14:textId="1745E7C7" w:rsidR="00780844" w:rsidRDefault="00780844" w:rsidP="0078084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  <w:shd w:val="clear" w:color="auto" w:fill="auto"/>
          </w:tcPr>
          <w:p w14:paraId="23B156DC" w14:textId="67CB5D3C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655E0665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3282DAD" w14:textId="03FA6CC8" w:rsidR="00780844" w:rsidRPr="002606E5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7F76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76D2FA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C9B910" w14:textId="6C8F4198" w:rsidR="00780844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FCD78C6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89F153B" w14:textId="35EC086C" w:rsidR="00780844" w:rsidRPr="002606E5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780844" w:rsidRPr="007B685F" w14:paraId="3E5FE701" w14:textId="77777777" w:rsidTr="00980604">
        <w:tc>
          <w:tcPr>
            <w:tcW w:w="4614" w:type="dxa"/>
            <w:hideMark/>
          </w:tcPr>
          <w:p w14:paraId="30A0191B" w14:textId="77777777" w:rsidR="00780844" w:rsidRPr="007B685F" w:rsidRDefault="00780844" w:rsidP="00780844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08EFEA77" w14:textId="40AF3EF2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7029FE8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ABD8ED4" w14:textId="6DAA6B26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51D251F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25E264" w14:textId="0237DF88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ADEC9" w14:textId="77777777" w:rsidR="00780844" w:rsidRPr="007B685F" w:rsidRDefault="00780844" w:rsidP="0078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0F1914C" w14:textId="118EDA4D" w:rsidR="00780844" w:rsidRPr="007B685F" w:rsidRDefault="00780844" w:rsidP="0078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844" w:rsidRPr="007B685F" w14:paraId="758C86FE" w14:textId="77777777" w:rsidTr="00980604">
        <w:tc>
          <w:tcPr>
            <w:tcW w:w="4614" w:type="dxa"/>
            <w:shd w:val="clear" w:color="auto" w:fill="FFFFFF"/>
            <w:hideMark/>
          </w:tcPr>
          <w:p w14:paraId="002DD567" w14:textId="77777777" w:rsidR="00780844" w:rsidRPr="007B685F" w:rsidRDefault="00780844" w:rsidP="00780844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79608131" w14:textId="3883DBDD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2,339</w:t>
            </w:r>
          </w:p>
        </w:tc>
        <w:tc>
          <w:tcPr>
            <w:tcW w:w="270" w:type="dxa"/>
          </w:tcPr>
          <w:p w14:paraId="06493E86" w14:textId="77777777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2F056FF" w14:textId="2D616390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1,524</w:t>
            </w:r>
          </w:p>
        </w:tc>
        <w:tc>
          <w:tcPr>
            <w:tcW w:w="270" w:type="dxa"/>
            <w:shd w:val="clear" w:color="auto" w:fill="auto"/>
          </w:tcPr>
          <w:p w14:paraId="194656F2" w14:textId="77777777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A824161" w14:textId="37733503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3212FA4F" w14:textId="77777777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</w:tcPr>
          <w:p w14:paraId="1D197AE6" w14:textId="7D3D3A6E" w:rsidR="00780844" w:rsidRPr="007B685F" w:rsidRDefault="00780844" w:rsidP="007808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</w:tbl>
    <w:p w14:paraId="47DD61C2" w14:textId="77777777" w:rsidR="006771CC" w:rsidRDefault="006771CC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47EA3FBB" w14:textId="03EDE651" w:rsidR="0080549B" w:rsidRPr="00A57B00" w:rsidRDefault="00BC0FA4" w:rsidP="00274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8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EB7616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pacing w:val="-2"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C85F38">
        <w:rPr>
          <w:rFonts w:asciiTheme="majorBidi" w:hAnsiTheme="majorBidi" w:cstheme="majorBidi"/>
          <w:b/>
          <w:bCs/>
          <w:sz w:val="30"/>
          <w:szCs w:val="30"/>
        </w:rPr>
        <w:t xml:space="preserve">30 </w:t>
      </w:r>
      <w:r w:rsidR="00980604">
        <w:rPr>
          <w:rFonts w:asciiTheme="majorBidi" w:hAnsiTheme="majorBidi" w:cstheme="majorBidi" w:hint="cs"/>
          <w:b/>
          <w:bCs/>
          <w:sz w:val="30"/>
          <w:szCs w:val="30"/>
          <w:cs/>
        </w:rPr>
        <w:t>กันยายน</w:t>
      </w:r>
      <w:r w:rsidR="002E08E3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56</w:t>
      </w:r>
      <w:r w:rsidR="00C04CB3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A57B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F022AE" w:rsidRPr="00A57B00">
        <w:rPr>
          <w:rFonts w:asciiTheme="majorBidi" w:hAnsiTheme="majorBidi" w:cstheme="majorBidi"/>
          <w:b/>
          <w:bCs/>
          <w:sz w:val="30"/>
          <w:szCs w:val="30"/>
          <w:cs/>
        </w:rPr>
        <w:t>6</w:t>
      </w:r>
      <w:r w:rsidR="00C04CB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09BC181" w14:textId="77777777" w:rsidR="0080549B" w:rsidRPr="00C66E63" w:rsidRDefault="0080549B" w:rsidP="000429AC">
      <w:pPr>
        <w:pStyle w:val="BodyText2"/>
        <w:spacing w:line="18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456EDD6B" w:rsidR="00F022AE" w:rsidRPr="00A57B00" w:rsidRDefault="00BC0FA4" w:rsidP="00805C7C">
      <w:pPr>
        <w:pStyle w:val="BodyText2"/>
        <w:tabs>
          <w:tab w:val="left" w:pos="1710"/>
        </w:tabs>
        <w:spacing w:line="18" w:lineRule="atLeast"/>
        <w:ind w:left="1620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7777777" w:rsidR="00E62EBA" w:rsidRPr="00C66E63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67"/>
        <w:gridCol w:w="1090"/>
        <w:gridCol w:w="280"/>
        <w:gridCol w:w="1047"/>
        <w:gridCol w:w="254"/>
        <w:gridCol w:w="13"/>
        <w:gridCol w:w="1058"/>
        <w:gridCol w:w="11"/>
      </w:tblGrid>
      <w:tr w:rsidR="00255BF1" w:rsidRPr="00A57B00" w14:paraId="118954C9" w14:textId="77777777" w:rsidTr="00C04CB3">
        <w:trPr>
          <w:trHeight w:hRule="exact" w:val="374"/>
        </w:trPr>
        <w:tc>
          <w:tcPr>
            <w:tcW w:w="2267" w:type="pct"/>
          </w:tcPr>
          <w:p w14:paraId="22837190" w14:textId="77777777" w:rsidR="00255BF1" w:rsidRPr="00A57B00" w:rsidRDefault="00255BF1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7A85B29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0BDF011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5"/>
            <w:vAlign w:val="center"/>
          </w:tcPr>
          <w:p w14:paraId="11AF6A2F" w14:textId="77777777" w:rsidR="00255BF1" w:rsidRPr="00A57B00" w:rsidRDefault="00255BF1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F022AE" w:rsidRPr="00A57B00" w14:paraId="1E192C5E" w14:textId="77777777" w:rsidTr="00C04CB3">
        <w:trPr>
          <w:trHeight w:hRule="exact" w:val="374"/>
        </w:trPr>
        <w:tc>
          <w:tcPr>
            <w:tcW w:w="2267" w:type="pct"/>
          </w:tcPr>
          <w:p w14:paraId="5C865B7A" w14:textId="77777777" w:rsidR="00F022AE" w:rsidRPr="00A57B00" w:rsidRDefault="00F022AE" w:rsidP="000429A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</w:tcPr>
          <w:p w14:paraId="29703F36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235BB5B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5"/>
            <w:tcBorders>
              <w:bottom w:val="single" w:sz="4" w:space="0" w:color="auto"/>
            </w:tcBorders>
          </w:tcPr>
          <w:p w14:paraId="7261697F" w14:textId="77777777" w:rsidR="00F022AE" w:rsidRPr="00A57B00" w:rsidRDefault="00F022AE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038A4732" w14:textId="77777777" w:rsidTr="00BD1FE9">
        <w:trPr>
          <w:gridAfter w:val="1"/>
          <w:wAfter w:w="6" w:type="pct"/>
          <w:trHeight w:hRule="exact" w:val="374"/>
        </w:trPr>
        <w:tc>
          <w:tcPr>
            <w:tcW w:w="2267" w:type="pct"/>
          </w:tcPr>
          <w:p w14:paraId="46C7D61C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B6DC058" w14:textId="2F1F2791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C78D772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EE046A" w14:textId="4A386ECD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02BFB6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32575371" w14:textId="30FFFB97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5B28DE0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</w:tcPr>
          <w:p w14:paraId="49DB77A8" w14:textId="5BD9664E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4CB3" w:rsidRPr="00A57B00" w14:paraId="54879C51" w14:textId="77777777" w:rsidTr="00BD1FE9">
        <w:trPr>
          <w:gridAfter w:val="1"/>
          <w:wAfter w:w="6" w:type="pct"/>
          <w:trHeight w:hRule="exact" w:val="374"/>
        </w:trPr>
        <w:tc>
          <w:tcPr>
            <w:tcW w:w="2267" w:type="pct"/>
          </w:tcPr>
          <w:p w14:paraId="6AD9F080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5EC4633" w14:textId="5AC1FCDB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44DFB5B" w14:textId="77777777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EB089F5" w14:textId="433BAA04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25A942D0" w14:textId="77777777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974F1FD" w14:textId="0387DF56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46745B3D" w14:textId="77777777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bottom w:val="single" w:sz="4" w:space="0" w:color="auto"/>
            </w:tcBorders>
          </w:tcPr>
          <w:p w14:paraId="78DD1550" w14:textId="38843CEF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04CB3" w:rsidRPr="00A57B00" w14:paraId="12451D52" w14:textId="77777777" w:rsidTr="00C04CB3">
        <w:trPr>
          <w:trHeight w:hRule="exact" w:val="374"/>
        </w:trPr>
        <w:tc>
          <w:tcPr>
            <w:tcW w:w="2267" w:type="pct"/>
          </w:tcPr>
          <w:p w14:paraId="7184ABCF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5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9C022FB" w14:textId="21BF5DBE" w:rsidR="00C04CB3" w:rsidRPr="00A57B00" w:rsidRDefault="00CE42DC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B0AB78C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3050D2" w14:textId="43112959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399975C3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F477BC7" w14:textId="33E1B609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4645524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1823035F" w14:textId="369E32EE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CB3" w:rsidRPr="00A57B00" w14:paraId="53E84EF7" w14:textId="77777777" w:rsidTr="00C04CB3">
        <w:trPr>
          <w:trHeight w:hRule="exact" w:val="374"/>
        </w:trPr>
        <w:tc>
          <w:tcPr>
            <w:tcW w:w="2267" w:type="pct"/>
          </w:tcPr>
          <w:p w14:paraId="0082830C" w14:textId="77777777" w:rsidR="00C04CB3" w:rsidRPr="00A57B00" w:rsidRDefault="00C04CB3" w:rsidP="00C04CB3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9EA15F0" w14:textId="5583EA41" w:rsidR="00C04CB3" w:rsidRPr="00A57B00" w:rsidRDefault="00CE42DC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45862F8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D98DB7" w14:textId="308E67DE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E1E577F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</w:tcPr>
          <w:p w14:paraId="2D0F7333" w14:textId="07986F02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43" w:type="pct"/>
            <w:gridSpan w:val="2"/>
          </w:tcPr>
          <w:p w14:paraId="44C33568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0FE4B45F" w14:textId="3961A9A0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C04CB3" w:rsidRPr="00A57B00" w14:paraId="6CEC4E43" w14:textId="77777777" w:rsidTr="00C04CB3">
        <w:trPr>
          <w:trHeight w:hRule="exact" w:val="374"/>
        </w:trPr>
        <w:tc>
          <w:tcPr>
            <w:tcW w:w="2267" w:type="pct"/>
          </w:tcPr>
          <w:p w14:paraId="122A4B40" w14:textId="77777777" w:rsidR="00C04CB3" w:rsidRPr="00A57B00" w:rsidRDefault="00C04CB3" w:rsidP="00C04CB3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7B9590D7" w14:textId="459EA5BA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6,830</w:t>
            </w:r>
          </w:p>
        </w:tc>
        <w:tc>
          <w:tcPr>
            <w:tcW w:w="143" w:type="pct"/>
          </w:tcPr>
          <w:p w14:paraId="33E289F5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14D34D9B" w14:textId="6140AFF3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50" w:type="pct"/>
          </w:tcPr>
          <w:p w14:paraId="0954DF5F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</w:tcPr>
          <w:p w14:paraId="1809EB7F" w14:textId="30F0C6B9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3" w:type="pct"/>
            <w:gridSpan w:val="2"/>
          </w:tcPr>
          <w:p w14:paraId="4F9C3284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14:paraId="364AC174" w14:textId="7EB455E6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C04CB3" w:rsidRPr="00A57B00" w14:paraId="67AC442C" w14:textId="77777777" w:rsidTr="00C04CB3">
        <w:trPr>
          <w:trHeight w:hRule="exact" w:val="374"/>
        </w:trPr>
        <w:tc>
          <w:tcPr>
            <w:tcW w:w="2267" w:type="pct"/>
          </w:tcPr>
          <w:p w14:paraId="40835959" w14:textId="77777777" w:rsidR="00C04CB3" w:rsidRPr="00A57B00" w:rsidRDefault="00C04CB3" w:rsidP="00C04CB3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A0792A9" w14:textId="742E1B4C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5,278</w:t>
            </w:r>
          </w:p>
        </w:tc>
        <w:tc>
          <w:tcPr>
            <w:tcW w:w="143" w:type="pct"/>
          </w:tcPr>
          <w:p w14:paraId="5F922360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4640CBE" w14:textId="42D82253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50" w:type="pct"/>
          </w:tcPr>
          <w:p w14:paraId="0D4999F6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BA42A0A" w14:textId="118B2D55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43" w:type="pct"/>
            <w:gridSpan w:val="2"/>
          </w:tcPr>
          <w:p w14:paraId="43ED99E6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0D35E559" w14:textId="68BF67F4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C04CB3" w:rsidRPr="00A57B00" w14:paraId="4EE61B61" w14:textId="77777777" w:rsidTr="00C04CB3">
        <w:trPr>
          <w:trHeight w:hRule="exact" w:val="374"/>
        </w:trPr>
        <w:tc>
          <w:tcPr>
            <w:tcW w:w="2267" w:type="pct"/>
          </w:tcPr>
          <w:p w14:paraId="56C038B4" w14:textId="77777777" w:rsidR="00C04CB3" w:rsidRPr="00A57B00" w:rsidRDefault="00C04CB3" w:rsidP="00C04CB3">
            <w:pPr>
              <w:spacing w:line="240" w:lineRule="auto"/>
              <w:ind w:firstLine="9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74C40BC" w14:textId="721F3FDB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12,111</w:t>
            </w:r>
          </w:p>
        </w:tc>
        <w:tc>
          <w:tcPr>
            <w:tcW w:w="143" w:type="pct"/>
          </w:tcPr>
          <w:p w14:paraId="335C42FD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582C3D1" w14:textId="35F449B1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150" w:type="pct"/>
          </w:tcPr>
          <w:p w14:paraId="349F15F3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619C9D7" w14:textId="173BA002" w:rsidR="00C04CB3" w:rsidRPr="00A57B00" w:rsidRDefault="003014EB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1,478</w:t>
            </w:r>
          </w:p>
        </w:tc>
        <w:tc>
          <w:tcPr>
            <w:tcW w:w="143" w:type="pct"/>
            <w:gridSpan w:val="2"/>
          </w:tcPr>
          <w:p w14:paraId="366130A5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94073A" w14:textId="77C6EE6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</w:tr>
    </w:tbl>
    <w:p w14:paraId="7E93F7D5" w14:textId="7C3BEFBF" w:rsidR="0080549B" w:rsidRPr="00A57B00" w:rsidRDefault="00BC0FA4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77777777" w:rsidR="00D00B4F" w:rsidRPr="00C66E63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A57B00" w:rsidRPr="00A57B00" w14:paraId="6BEFDDC0" w14:textId="77777777" w:rsidTr="00963EB6">
        <w:tc>
          <w:tcPr>
            <w:tcW w:w="5418" w:type="dxa"/>
          </w:tcPr>
          <w:p w14:paraId="1BFCDA6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vAlign w:val="center"/>
          </w:tcPr>
          <w:p w14:paraId="4E5347A1" w14:textId="77777777" w:rsidR="00A57B00" w:rsidRPr="00A57B00" w:rsidRDefault="00A57B00" w:rsidP="00E633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57B00" w:rsidRPr="00A57B00" w14:paraId="0B6FD86C" w14:textId="77777777" w:rsidTr="00C4785D">
        <w:tc>
          <w:tcPr>
            <w:tcW w:w="5418" w:type="dxa"/>
          </w:tcPr>
          <w:p w14:paraId="6C1B0F06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51C582E" w14:textId="77777777" w:rsidR="00A57B00" w:rsidRPr="00A57B00" w:rsidRDefault="00A57B00" w:rsidP="00A57B0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B00" w:rsidRPr="00A57B00" w14:paraId="333BA341" w14:textId="77777777" w:rsidTr="00C4785D">
        <w:tc>
          <w:tcPr>
            <w:tcW w:w="5418" w:type="dxa"/>
          </w:tcPr>
          <w:p w14:paraId="5CCE5670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D6F12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EE900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17559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33BE36E2" w14:textId="77777777" w:rsidTr="00881AF9">
        <w:tc>
          <w:tcPr>
            <w:tcW w:w="5418" w:type="dxa"/>
          </w:tcPr>
          <w:p w14:paraId="11F2B1FC" w14:textId="77777777" w:rsidR="00C85F38" w:rsidRPr="00A57B00" w:rsidRDefault="00C85F38" w:rsidP="00C85F38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2BAF5" w14:textId="5226734D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B1B80" w14:textId="77777777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8AD6D1" w14:textId="0FEF6D34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FD730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CEF5F3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7B00" w:rsidRPr="00A57B00" w14:paraId="65842D5E" w14:textId="77777777" w:rsidTr="00C4785D">
        <w:tc>
          <w:tcPr>
            <w:tcW w:w="5418" w:type="dxa"/>
          </w:tcPr>
          <w:p w14:paraId="234C3A25" w14:textId="77777777" w:rsidR="00A57B00" w:rsidRPr="00A57B00" w:rsidRDefault="00A57B00" w:rsidP="00A57B00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F6034" w14:textId="4D2D04D6" w:rsidR="00A57B00" w:rsidRPr="00A57B00" w:rsidRDefault="00E57F9F" w:rsidP="00E57F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4C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FA7EA8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9F616" w14:textId="7906C1BE" w:rsidR="00A57B00" w:rsidRPr="00A57B00" w:rsidRDefault="00E00098" w:rsidP="00A57B0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57B00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="00C04CB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C251A1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C26AB3" w14:textId="77777777" w:rsidR="00A57B00" w:rsidRPr="00A57B00" w:rsidRDefault="00A57B00" w:rsidP="00A57B0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04CB3" w:rsidRPr="00A57B00" w14:paraId="1805053B" w14:textId="77777777" w:rsidTr="00C4785D">
        <w:trPr>
          <w:trHeight w:hRule="exact" w:val="432"/>
        </w:trPr>
        <w:tc>
          <w:tcPr>
            <w:tcW w:w="5418" w:type="dxa"/>
          </w:tcPr>
          <w:p w14:paraId="1ACD4EE9" w14:textId="77777777" w:rsidR="00C04CB3" w:rsidRPr="00A57B00" w:rsidRDefault="00C04CB3" w:rsidP="00C04CB3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58F95D" w14:textId="7CC2D4E6" w:rsidR="00C04CB3" w:rsidRPr="00A57B00" w:rsidRDefault="009C4852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8,684</w:t>
            </w:r>
          </w:p>
        </w:tc>
        <w:tc>
          <w:tcPr>
            <w:tcW w:w="270" w:type="dxa"/>
          </w:tcPr>
          <w:p w14:paraId="5D6351E1" w14:textId="77777777" w:rsidR="00C04CB3" w:rsidRPr="00A57B00" w:rsidRDefault="00C04CB3" w:rsidP="00C04CB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9108F" w14:textId="759B5989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045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7C0D2665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86F8D7" w14:textId="7B3E8BBA" w:rsidR="00C04CB3" w:rsidRPr="00A57B00" w:rsidRDefault="007650FE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C4852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C04CB3" w:rsidRPr="00A57B00" w14:paraId="6E2C5A3B" w14:textId="77777777" w:rsidTr="00C4785D">
        <w:trPr>
          <w:trHeight w:hRule="exact" w:val="432"/>
        </w:trPr>
        <w:tc>
          <w:tcPr>
            <w:tcW w:w="5418" w:type="dxa"/>
          </w:tcPr>
          <w:p w14:paraId="13A679F5" w14:textId="77777777" w:rsidR="00C04CB3" w:rsidRPr="00A57B00" w:rsidRDefault="00C04CB3" w:rsidP="00C04CB3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17774" w14:textId="5DE07958" w:rsidR="00C04CB3" w:rsidRPr="00A57B00" w:rsidRDefault="009C4852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8,684</w:t>
            </w:r>
          </w:p>
        </w:tc>
        <w:tc>
          <w:tcPr>
            <w:tcW w:w="270" w:type="dxa"/>
          </w:tcPr>
          <w:p w14:paraId="717099F8" w14:textId="77777777" w:rsidR="00C04CB3" w:rsidRPr="00A57B00" w:rsidRDefault="00C04CB3" w:rsidP="00C04CB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CFB09D" w14:textId="52ED0664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04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45B731B4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FAA8D9" w14:textId="5F498CAA" w:rsidR="00C04CB3" w:rsidRPr="00A57B00" w:rsidRDefault="007650FE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C4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</w:tbl>
    <w:p w14:paraId="5BAF4013" w14:textId="77777777" w:rsidR="007060F5" w:rsidRPr="007B2D32" w:rsidRDefault="007060F5" w:rsidP="000429AC">
      <w:pPr>
        <w:spacing w:line="18" w:lineRule="atLeast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99B4D" w14:textId="7557462C" w:rsidR="005A6EB0" w:rsidRPr="00A57B00" w:rsidRDefault="00BC0FA4" w:rsidP="00805C7C">
      <w:pPr>
        <w:pStyle w:val="BodyText2"/>
        <w:spacing w:line="18" w:lineRule="atLeast"/>
        <w:ind w:left="107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="00B6673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090F05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77777777" w:rsidR="00090F05" w:rsidRPr="00C66E63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1"/>
        <w:gridCol w:w="1084"/>
        <w:gridCol w:w="271"/>
        <w:gridCol w:w="1076"/>
        <w:gridCol w:w="271"/>
        <w:gridCol w:w="1084"/>
        <w:gridCol w:w="288"/>
        <w:gridCol w:w="1147"/>
      </w:tblGrid>
      <w:tr w:rsidR="005A6EB0" w:rsidRPr="00A57B00" w14:paraId="3AE669A2" w14:textId="77777777" w:rsidTr="00C04CB3">
        <w:trPr>
          <w:tblHeader/>
        </w:trPr>
        <w:tc>
          <w:tcPr>
            <w:tcW w:w="2206" w:type="pct"/>
          </w:tcPr>
          <w:p w14:paraId="7A75EFC4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197C3568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198C5B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vAlign w:val="center"/>
          </w:tcPr>
          <w:p w14:paraId="682A5406" w14:textId="77777777" w:rsidR="005A6EB0" w:rsidRPr="00A57B00" w:rsidRDefault="000E6837" w:rsidP="00893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6EB0" w:rsidRPr="00A57B00" w14:paraId="7769CCAA" w14:textId="77777777" w:rsidTr="00C04CB3">
        <w:trPr>
          <w:tblHeader/>
        </w:trPr>
        <w:tc>
          <w:tcPr>
            <w:tcW w:w="2206" w:type="pct"/>
          </w:tcPr>
          <w:p w14:paraId="346F4491" w14:textId="77777777" w:rsidR="005A6EB0" w:rsidRPr="00A57B00" w:rsidRDefault="005A6EB0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2BA64AEA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594BD7D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14:paraId="56362D04" w14:textId="77777777" w:rsidR="005A6EB0" w:rsidRPr="00A57B00" w:rsidRDefault="005A6EB0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B06" w:rsidRPr="00A57B00" w14:paraId="6D2DB27C" w14:textId="77777777" w:rsidTr="00C04CB3">
        <w:trPr>
          <w:tblHeader/>
        </w:trPr>
        <w:tc>
          <w:tcPr>
            <w:tcW w:w="2206" w:type="pct"/>
          </w:tcPr>
          <w:p w14:paraId="30DD8A46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E0E644A" w14:textId="31D9551A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492A41F3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530E3A9" w14:textId="16660147" w:rsidR="00C85F38" w:rsidRPr="00A57B00" w:rsidRDefault="00C85F38" w:rsidP="005704C8">
            <w:pPr>
              <w:tabs>
                <w:tab w:val="clear" w:pos="907"/>
                <w:tab w:val="left" w:pos="956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6F9AC92C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2483B7" w14:textId="6D1A3724" w:rsidR="00C85F38" w:rsidRPr="00A57B00" w:rsidRDefault="004806A4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33DDB828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5BEEA49B" w14:textId="39DD8894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4CB3" w:rsidRPr="00A57B00" w14:paraId="2827829A" w14:textId="77777777" w:rsidTr="00C04CB3">
        <w:trPr>
          <w:tblHeader/>
        </w:trPr>
        <w:tc>
          <w:tcPr>
            <w:tcW w:w="2206" w:type="pct"/>
          </w:tcPr>
          <w:p w14:paraId="0D2539A2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820B59F" w14:textId="375F2F85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9E47053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BB5F8A4" w14:textId="23D5624F" w:rsidR="00C04CB3" w:rsidRPr="00A57B00" w:rsidRDefault="00C04CB3" w:rsidP="00C04CB3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6F109945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AD4E945" w14:textId="649F3E83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4" w:type="pct"/>
          </w:tcPr>
          <w:p w14:paraId="0505E9FD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EEE545E" w14:textId="20C7F349" w:rsidR="00C04CB3" w:rsidRPr="00A57B00" w:rsidRDefault="00C04CB3" w:rsidP="00C04CB3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04CB3" w:rsidRPr="00A57B00" w14:paraId="7E7BB727" w14:textId="77777777" w:rsidTr="00C04CB3">
        <w:trPr>
          <w:trHeight w:hRule="exact" w:val="374"/>
        </w:trPr>
        <w:tc>
          <w:tcPr>
            <w:tcW w:w="2206" w:type="pct"/>
          </w:tcPr>
          <w:p w14:paraId="585490F5" w14:textId="63E0CEFF" w:rsidR="00C04CB3" w:rsidRPr="00A57B00" w:rsidRDefault="00C04CB3" w:rsidP="00C04CB3">
            <w:pPr>
              <w:tabs>
                <w:tab w:val="left" w:pos="342"/>
              </w:tabs>
              <w:ind w:firstLine="9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8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0" w:type="pct"/>
            <w:shd w:val="clear" w:color="auto" w:fill="auto"/>
          </w:tcPr>
          <w:p w14:paraId="3F49EBB5" w14:textId="4D77FBFF" w:rsidR="00C04CB3" w:rsidRPr="005F2D5D" w:rsidRDefault="00751FD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5F2D5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  <w:r w:rsidR="00AD0E8E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11E45D64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DF889E" w14:textId="54EE9DFB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65</w:t>
            </w:r>
          </w:p>
        </w:tc>
        <w:tc>
          <w:tcPr>
            <w:tcW w:w="145" w:type="pct"/>
          </w:tcPr>
          <w:p w14:paraId="1A88CD39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35C38D" w14:textId="3CB87391" w:rsidR="00C04CB3" w:rsidRPr="0017288D" w:rsidRDefault="00751FD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29BADE8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4" w:type="pct"/>
          </w:tcPr>
          <w:p w14:paraId="096B8FE3" w14:textId="3E0EAA94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C04CB3" w:rsidRPr="00A57B00" w14:paraId="2F3282EC" w14:textId="77777777" w:rsidTr="00C04CB3">
        <w:trPr>
          <w:trHeight w:hRule="exact" w:val="374"/>
        </w:trPr>
        <w:tc>
          <w:tcPr>
            <w:tcW w:w="2206" w:type="pct"/>
          </w:tcPr>
          <w:p w14:paraId="6B2E3C24" w14:textId="77777777" w:rsidR="00C04CB3" w:rsidRPr="00A57B00" w:rsidRDefault="00C04CB3" w:rsidP="00C04CB3">
            <w:pPr>
              <w:tabs>
                <w:tab w:val="left" w:pos="342"/>
              </w:tabs>
              <w:ind w:firstLine="9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0" w:type="pct"/>
            <w:shd w:val="clear" w:color="auto" w:fill="auto"/>
          </w:tcPr>
          <w:p w14:paraId="67C61D59" w14:textId="3BC055DD" w:rsidR="00C04CB3" w:rsidRPr="005F2D5D" w:rsidRDefault="00751FD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F2D5D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358</w:t>
            </w:r>
          </w:p>
        </w:tc>
        <w:tc>
          <w:tcPr>
            <w:tcW w:w="145" w:type="pct"/>
          </w:tcPr>
          <w:p w14:paraId="3660CB4E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643F5C" w14:textId="1D187074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344</w:t>
            </w:r>
          </w:p>
        </w:tc>
        <w:tc>
          <w:tcPr>
            <w:tcW w:w="145" w:type="pct"/>
          </w:tcPr>
          <w:p w14:paraId="32DF85F6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230A87" w14:textId="0B3659A5" w:rsidR="00C04CB3" w:rsidRPr="0017288D" w:rsidRDefault="00751FD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0F57C6EC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76F219" w14:textId="5EA71043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C04CB3" w:rsidRPr="00A57B00" w14:paraId="1B410251" w14:textId="77777777" w:rsidTr="00C04CB3">
        <w:trPr>
          <w:trHeight w:hRule="exact" w:val="374"/>
        </w:trPr>
        <w:tc>
          <w:tcPr>
            <w:tcW w:w="2206" w:type="pct"/>
          </w:tcPr>
          <w:p w14:paraId="3FD56968" w14:textId="77777777" w:rsidR="00C04CB3" w:rsidRPr="00A57B00" w:rsidRDefault="00C04CB3" w:rsidP="00C04CB3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942B" w14:textId="3E8648E0" w:rsidR="00C04CB3" w:rsidRPr="00A57B00" w:rsidRDefault="00751FD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40</w:t>
            </w:r>
            <w:r w:rsidR="00AD0E8E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0F62A36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BE255E" w14:textId="1BCB9B96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409</w:t>
            </w:r>
          </w:p>
        </w:tc>
        <w:tc>
          <w:tcPr>
            <w:tcW w:w="145" w:type="pct"/>
          </w:tcPr>
          <w:p w14:paraId="0FAC797E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66BD9171" w14:textId="3F19CBDC" w:rsidR="00C04CB3" w:rsidRPr="0017288D" w:rsidRDefault="00751FD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1817E82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FDF0EA1" w14:textId="5F32FB8F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9B7D98F" w14:textId="77777777" w:rsidR="008457C3" w:rsidRDefault="008457C3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1296A38F" w:rsidR="000E6837" w:rsidRPr="00A57B00" w:rsidRDefault="00BC0FA4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.4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77777777" w:rsidR="00F8324E" w:rsidRPr="00C66E63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83"/>
        <w:gridCol w:w="269"/>
        <w:gridCol w:w="9"/>
        <w:gridCol w:w="1070"/>
        <w:gridCol w:w="287"/>
        <w:gridCol w:w="1053"/>
        <w:gridCol w:w="282"/>
        <w:gridCol w:w="6"/>
        <w:gridCol w:w="1152"/>
      </w:tblGrid>
      <w:tr w:rsidR="000E6837" w:rsidRPr="00A57B00" w14:paraId="051ACCCE" w14:textId="77777777" w:rsidTr="005704C8">
        <w:trPr>
          <w:tblHeader/>
        </w:trPr>
        <w:tc>
          <w:tcPr>
            <w:tcW w:w="2209" w:type="pct"/>
          </w:tcPr>
          <w:p w14:paraId="4B071D46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</w:tcPr>
          <w:p w14:paraId="6AFAE343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5ED8391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4"/>
            <w:vAlign w:val="center"/>
          </w:tcPr>
          <w:p w14:paraId="73DD1FD3" w14:textId="77777777" w:rsidR="000E6837" w:rsidRPr="00A57B00" w:rsidRDefault="000E6837" w:rsidP="00893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6487D26E" w14:textId="77777777" w:rsidTr="005704C8">
        <w:trPr>
          <w:tblHeader/>
        </w:trPr>
        <w:tc>
          <w:tcPr>
            <w:tcW w:w="2209" w:type="pct"/>
          </w:tcPr>
          <w:p w14:paraId="702FA4B8" w14:textId="77777777" w:rsidR="000E6837" w:rsidRPr="00A57B00" w:rsidRDefault="000E6837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  <w:tcBorders>
              <w:bottom w:val="single" w:sz="4" w:space="0" w:color="auto"/>
            </w:tcBorders>
          </w:tcPr>
          <w:p w14:paraId="6ECF1549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197087D6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4"/>
            <w:tcBorders>
              <w:bottom w:val="single" w:sz="4" w:space="0" w:color="auto"/>
            </w:tcBorders>
          </w:tcPr>
          <w:p w14:paraId="0D17C907" w14:textId="77777777" w:rsidR="000E6837" w:rsidRPr="00A57B00" w:rsidRDefault="000E6837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4C0B7937" w14:textId="77777777" w:rsidTr="005704C8">
        <w:trPr>
          <w:tblHeader/>
        </w:trPr>
        <w:tc>
          <w:tcPr>
            <w:tcW w:w="2209" w:type="pct"/>
          </w:tcPr>
          <w:p w14:paraId="49A0AB57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3D9F93B" w14:textId="7ECE07A1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</w:tcBorders>
          </w:tcPr>
          <w:p w14:paraId="4C3B10F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107C1D5" w14:textId="40142D98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1A3CEE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444B162" w14:textId="5FF34438" w:rsidR="00C85F38" w:rsidRPr="00A57B00" w:rsidRDefault="007C6841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  <w:tcBorders>
              <w:top w:val="single" w:sz="4" w:space="0" w:color="auto"/>
            </w:tcBorders>
          </w:tcPr>
          <w:p w14:paraId="4A55CB0D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85B9261" w14:textId="3A3095EA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4CB3" w:rsidRPr="00596183" w14:paraId="377E9C9D" w14:textId="77777777" w:rsidTr="005704C8">
        <w:trPr>
          <w:tblHeader/>
        </w:trPr>
        <w:tc>
          <w:tcPr>
            <w:tcW w:w="2209" w:type="pct"/>
          </w:tcPr>
          <w:p w14:paraId="6F3614FC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8CFF7DE" w14:textId="42F0301D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  <w:gridSpan w:val="2"/>
          </w:tcPr>
          <w:p w14:paraId="2D64BDEA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CD691AD" w14:textId="2CCC9114" w:rsidR="00C04CB3" w:rsidRPr="00A57B00" w:rsidRDefault="00C04CB3" w:rsidP="00C04CB3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4" w:type="pct"/>
          </w:tcPr>
          <w:p w14:paraId="1E9F6142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362D86C" w14:textId="2ACDC157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4" w:type="pct"/>
            <w:gridSpan w:val="2"/>
          </w:tcPr>
          <w:p w14:paraId="621590F5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066EC28" w14:textId="4852FFDC" w:rsidR="00C04CB3" w:rsidRPr="00A57B00" w:rsidRDefault="00C04CB3" w:rsidP="00C04CB3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176BC" w:rsidRPr="00A57B00" w14:paraId="0CC57952" w14:textId="77777777" w:rsidTr="005704C8">
        <w:trPr>
          <w:trHeight w:hRule="exact" w:val="374"/>
        </w:trPr>
        <w:tc>
          <w:tcPr>
            <w:tcW w:w="2209" w:type="pct"/>
          </w:tcPr>
          <w:p w14:paraId="3BAD893F" w14:textId="4BE15BCC" w:rsidR="00183317" w:rsidRPr="00A57B00" w:rsidRDefault="00183317" w:rsidP="00512E86">
            <w:pPr>
              <w:tabs>
                <w:tab w:val="left" w:pos="342"/>
              </w:tabs>
              <w:ind w:firstLine="9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31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</w:tcPr>
          <w:p w14:paraId="0B76F86D" w14:textId="109951FA" w:rsidR="00183317" w:rsidRPr="005F2D5D" w:rsidRDefault="00183317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252C76" w14:textId="77777777" w:rsidR="00183317" w:rsidRPr="00A57B00" w:rsidRDefault="00183317" w:rsidP="00512E8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32793EB" w14:textId="72CDAB32" w:rsidR="00183317" w:rsidRPr="00A57B00" w:rsidRDefault="00183317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0626B53" w14:textId="77777777" w:rsidR="00183317" w:rsidRPr="00A57B00" w:rsidRDefault="00183317" w:rsidP="00512E8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</w:tcPr>
          <w:p w14:paraId="1ABC1789" w14:textId="00504C33" w:rsidR="00183317" w:rsidRPr="0017288D" w:rsidRDefault="003176BC" w:rsidP="005F02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176BC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1,529</w:t>
            </w:r>
          </w:p>
        </w:tc>
        <w:tc>
          <w:tcPr>
            <w:tcW w:w="151" w:type="pct"/>
          </w:tcPr>
          <w:p w14:paraId="3CDFA814" w14:textId="77777777" w:rsidR="00183317" w:rsidRPr="00A57B00" w:rsidRDefault="00183317" w:rsidP="00512E8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6B3FE1C7" w14:textId="77777777" w:rsidR="00183317" w:rsidRPr="00A57B00" w:rsidRDefault="00183317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3176BC" w:rsidRPr="00A57B00" w14:paraId="6E0296F7" w14:textId="77777777" w:rsidTr="005704C8">
        <w:trPr>
          <w:trHeight w:hRule="exact" w:val="374"/>
        </w:trPr>
        <w:tc>
          <w:tcPr>
            <w:tcW w:w="2209" w:type="pct"/>
          </w:tcPr>
          <w:p w14:paraId="0ECBF32B" w14:textId="53DD8F3A" w:rsidR="00183317" w:rsidRPr="00A57B00" w:rsidRDefault="00183317" w:rsidP="00512E86">
            <w:pPr>
              <w:tabs>
                <w:tab w:val="left" w:pos="342"/>
              </w:tabs>
              <w:ind w:firstLine="9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317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  <w:shd w:val="clear" w:color="auto" w:fill="auto"/>
          </w:tcPr>
          <w:p w14:paraId="413C6AD3" w14:textId="5DF2D883" w:rsidR="00183317" w:rsidRPr="005F2D5D" w:rsidRDefault="00183317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255</w:t>
            </w:r>
          </w:p>
        </w:tc>
        <w:tc>
          <w:tcPr>
            <w:tcW w:w="144" w:type="pct"/>
          </w:tcPr>
          <w:p w14:paraId="45DAEEF4" w14:textId="77777777" w:rsidR="00183317" w:rsidRPr="00A57B00" w:rsidRDefault="00183317" w:rsidP="00512E8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B0DD95C" w14:textId="5448D829" w:rsidR="00183317" w:rsidRPr="00A57B00" w:rsidRDefault="003176BC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172</w:t>
            </w:r>
          </w:p>
        </w:tc>
        <w:tc>
          <w:tcPr>
            <w:tcW w:w="154" w:type="pct"/>
          </w:tcPr>
          <w:p w14:paraId="5D588CA4" w14:textId="77777777" w:rsidR="00183317" w:rsidRPr="00A57B00" w:rsidRDefault="00183317" w:rsidP="00512E86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</w:tcPr>
          <w:p w14:paraId="291850E9" w14:textId="77777777" w:rsidR="00183317" w:rsidRPr="0017288D" w:rsidRDefault="00183317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4E4D29D" w14:textId="77777777" w:rsidR="00183317" w:rsidRPr="00A57B00" w:rsidRDefault="00183317" w:rsidP="00512E86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9708DF3" w14:textId="77777777" w:rsidR="00183317" w:rsidRPr="00A57B00" w:rsidRDefault="00183317" w:rsidP="00512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C04CB3" w:rsidRPr="00A57B00" w14:paraId="394394B2" w14:textId="77777777" w:rsidTr="005704C8">
        <w:trPr>
          <w:trHeight w:hRule="exact" w:val="432"/>
        </w:trPr>
        <w:tc>
          <w:tcPr>
            <w:tcW w:w="2209" w:type="pct"/>
          </w:tcPr>
          <w:p w14:paraId="550DF74B" w14:textId="77777777" w:rsidR="00C04CB3" w:rsidRPr="00A57B00" w:rsidRDefault="00C04CB3" w:rsidP="00C04CB3">
            <w:pPr>
              <w:tabs>
                <w:tab w:val="left" w:pos="176"/>
              </w:tabs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3D4E7AB" w14:textId="2CAADE06" w:rsidR="00C04CB3" w:rsidRPr="00A57B00" w:rsidRDefault="00E071C9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255</w:t>
            </w:r>
          </w:p>
        </w:tc>
        <w:tc>
          <w:tcPr>
            <w:tcW w:w="149" w:type="pct"/>
            <w:gridSpan w:val="2"/>
          </w:tcPr>
          <w:p w14:paraId="69C84DE1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460AADF" w14:textId="5674F13B" w:rsidR="00C04CB3" w:rsidRPr="00121E5D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in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54" w:type="pct"/>
          </w:tcPr>
          <w:p w14:paraId="4B8809B3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CE8E5F4" w14:textId="632C77B5" w:rsidR="00C04CB3" w:rsidRPr="00A57B00" w:rsidRDefault="009D4E91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1,529</w:t>
            </w:r>
          </w:p>
        </w:tc>
        <w:tc>
          <w:tcPr>
            <w:tcW w:w="154" w:type="pct"/>
            <w:gridSpan w:val="2"/>
          </w:tcPr>
          <w:p w14:paraId="4DCA97E2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031958F" w14:textId="23B4E22A" w:rsidR="00C04CB3" w:rsidRPr="00A57B00" w:rsidRDefault="00C04CB3" w:rsidP="00A66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70AC5358" w14:textId="757F8977" w:rsidR="000E6837" w:rsidRPr="007B2D32" w:rsidRDefault="009E3D6D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br w:type="page"/>
      </w:r>
    </w:p>
    <w:p w14:paraId="1838477D" w14:textId="71A48F2D" w:rsidR="002F5AAA" w:rsidRPr="00A57B00" w:rsidRDefault="00BC0FA4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E6837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77777777" w:rsidR="00F6614E" w:rsidRPr="000813AB" w:rsidRDefault="00F6614E" w:rsidP="004E5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2"/>
          <w:szCs w:val="22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07"/>
        <w:gridCol w:w="270"/>
        <w:gridCol w:w="1143"/>
        <w:gridCol w:w="270"/>
        <w:gridCol w:w="1152"/>
      </w:tblGrid>
      <w:tr w:rsidR="00881AF9" w:rsidRPr="00A57B00" w14:paraId="6B87FF93" w14:textId="77777777" w:rsidTr="004E5BAA">
        <w:trPr>
          <w:trHeight w:hRule="exact" w:val="360"/>
        </w:trPr>
        <w:tc>
          <w:tcPr>
            <w:tcW w:w="5310" w:type="dxa"/>
          </w:tcPr>
          <w:p w14:paraId="2A1E046A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C9C196B" w14:textId="77777777" w:rsidR="00881AF9" w:rsidRPr="00A57B00" w:rsidRDefault="00881AF9" w:rsidP="00307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81AF9" w:rsidRPr="00A57B00" w14:paraId="36AD0751" w14:textId="77777777" w:rsidTr="004E5BAA">
        <w:trPr>
          <w:trHeight w:hRule="exact" w:val="403"/>
        </w:trPr>
        <w:tc>
          <w:tcPr>
            <w:tcW w:w="5310" w:type="dxa"/>
          </w:tcPr>
          <w:p w14:paraId="5B64A535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3F22D75E" w14:textId="77777777" w:rsidR="00881AF9" w:rsidRPr="00A57B00" w:rsidRDefault="00881AF9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1AF9" w:rsidRPr="00A57B00" w14:paraId="69041ECF" w14:textId="77777777" w:rsidTr="004E5BAA">
        <w:trPr>
          <w:trHeight w:hRule="exact" w:val="389"/>
        </w:trPr>
        <w:tc>
          <w:tcPr>
            <w:tcW w:w="5310" w:type="dxa"/>
          </w:tcPr>
          <w:p w14:paraId="26FE83EC" w14:textId="77777777" w:rsidR="00881AF9" w:rsidRPr="00A57B00" w:rsidRDefault="00881AF9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7B1E1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0FC09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CD92B" w14:textId="77777777" w:rsidR="00881AF9" w:rsidRPr="00A57B00" w:rsidRDefault="00881AF9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6AF264DA" w14:textId="77777777" w:rsidTr="009A5FDD">
        <w:trPr>
          <w:trHeight w:hRule="exact" w:val="374"/>
        </w:trPr>
        <w:tc>
          <w:tcPr>
            <w:tcW w:w="5310" w:type="dxa"/>
          </w:tcPr>
          <w:p w14:paraId="5E1EE362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2060DED" w14:textId="46924B75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512972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DAFC6EA" w14:textId="739EB9D9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6EEA4E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1F9060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B3" w:rsidRPr="00A57B00" w14:paraId="3E9C3382" w14:textId="77777777" w:rsidTr="009A5FDD">
        <w:trPr>
          <w:trHeight w:hRule="exact" w:val="374"/>
        </w:trPr>
        <w:tc>
          <w:tcPr>
            <w:tcW w:w="5310" w:type="dxa"/>
          </w:tcPr>
          <w:p w14:paraId="7013DEF3" w14:textId="77777777" w:rsidR="00C04CB3" w:rsidRPr="00A57B00" w:rsidRDefault="00C04CB3" w:rsidP="00C04CB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55D15E0" w14:textId="709E4B65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1D071F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7A6F473" w14:textId="5C5E2B14" w:rsidR="00C04CB3" w:rsidRPr="00A57B00" w:rsidRDefault="00C04CB3" w:rsidP="00C04CB3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FC9E7F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5922E2" w14:textId="77777777" w:rsidR="00C04CB3" w:rsidRPr="00A57B00" w:rsidRDefault="00C04CB3" w:rsidP="00C04C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04CB3" w:rsidRPr="00A57B00" w14:paraId="2518558E" w14:textId="77777777" w:rsidTr="00610548">
        <w:trPr>
          <w:trHeight w:hRule="exact" w:val="374"/>
        </w:trPr>
        <w:tc>
          <w:tcPr>
            <w:tcW w:w="5310" w:type="dxa"/>
          </w:tcPr>
          <w:p w14:paraId="1EB746C6" w14:textId="001DDD3C" w:rsidR="00C04CB3" w:rsidRPr="00A57B00" w:rsidRDefault="00C04CB3" w:rsidP="00C04CB3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822CFA6" w14:textId="3BF9551D" w:rsidR="00C04CB3" w:rsidRDefault="009D4E91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851C92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A60441" w14:textId="0074A855" w:rsidR="00C04CB3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6EFDE4B6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3C15AD" w14:textId="13B1ECA5" w:rsidR="00C04CB3" w:rsidRDefault="00BC3097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04CB3" w:rsidRPr="00A57B00" w14:paraId="133B6278" w14:textId="77777777" w:rsidTr="00610548">
        <w:trPr>
          <w:trHeight w:hRule="exact" w:val="374"/>
        </w:trPr>
        <w:tc>
          <w:tcPr>
            <w:tcW w:w="5310" w:type="dxa"/>
          </w:tcPr>
          <w:p w14:paraId="0970E24A" w14:textId="3316275E" w:rsidR="00C04CB3" w:rsidRPr="00A57B00" w:rsidRDefault="00C04CB3" w:rsidP="00C04CB3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AA5DF1D" w14:textId="674304C3" w:rsidR="00C04CB3" w:rsidRPr="00A57B00" w:rsidRDefault="009D4E91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6D3825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0FD0C2" w14:textId="624BD84E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C8A335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DE20" w14:textId="6F9F9654" w:rsidR="00C04CB3" w:rsidRPr="00A57B00" w:rsidRDefault="00103838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CB3" w:rsidRPr="00A57B00" w14:paraId="0866566F" w14:textId="77777777" w:rsidTr="00202896">
        <w:trPr>
          <w:trHeight w:hRule="exact" w:val="403"/>
        </w:trPr>
        <w:tc>
          <w:tcPr>
            <w:tcW w:w="5310" w:type="dxa"/>
          </w:tcPr>
          <w:p w14:paraId="683D5E32" w14:textId="0390568B" w:rsidR="00C04CB3" w:rsidRPr="00A57B00" w:rsidRDefault="00C04CB3" w:rsidP="00C04CB3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3A4BE" w14:textId="111A94C5" w:rsidR="00C04CB3" w:rsidRPr="00A57B00" w:rsidRDefault="009D4E91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E3DB2C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45C1221" w14:textId="1E5B4114" w:rsidR="00C04CB3" w:rsidRPr="00103838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99" w:firstLine="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0B307274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3865C" w14:textId="585719F6" w:rsidR="00C04CB3" w:rsidRPr="00A57B00" w:rsidRDefault="00103838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7365C66C" w14:textId="77777777" w:rsidR="003D3212" w:rsidRPr="000813AB" w:rsidRDefault="003D3212" w:rsidP="004E5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2"/>
          <w:szCs w:val="22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07"/>
        <w:gridCol w:w="1110"/>
        <w:gridCol w:w="270"/>
        <w:gridCol w:w="1143"/>
        <w:gridCol w:w="13"/>
        <w:gridCol w:w="257"/>
        <w:gridCol w:w="9"/>
        <w:gridCol w:w="1143"/>
      </w:tblGrid>
      <w:tr w:rsidR="000E6837" w:rsidRPr="00A57B00" w14:paraId="01C8A7DD" w14:textId="77777777" w:rsidTr="004E5BAA">
        <w:trPr>
          <w:trHeight w:hRule="exact" w:val="360"/>
        </w:trPr>
        <w:tc>
          <w:tcPr>
            <w:tcW w:w="5310" w:type="dxa"/>
          </w:tcPr>
          <w:p w14:paraId="21205BF0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7"/>
            <w:vAlign w:val="center"/>
          </w:tcPr>
          <w:p w14:paraId="7173C7E6" w14:textId="77777777" w:rsidR="000E6837" w:rsidRPr="00A57B00" w:rsidRDefault="000E6837" w:rsidP="00963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E6837" w:rsidRPr="00A57B00" w14:paraId="35223797" w14:textId="77777777" w:rsidTr="004E5BAA">
        <w:trPr>
          <w:trHeight w:hRule="exact" w:val="403"/>
        </w:trPr>
        <w:tc>
          <w:tcPr>
            <w:tcW w:w="5310" w:type="dxa"/>
          </w:tcPr>
          <w:p w14:paraId="09DC6C94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7"/>
            <w:tcBorders>
              <w:bottom w:val="single" w:sz="4" w:space="0" w:color="auto"/>
            </w:tcBorders>
          </w:tcPr>
          <w:p w14:paraId="683E3272" w14:textId="77777777" w:rsidR="000E6837" w:rsidRPr="00A57B00" w:rsidRDefault="000E6837" w:rsidP="000429A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837" w:rsidRPr="00A57B00" w14:paraId="5E72A5F1" w14:textId="77777777" w:rsidTr="004E5BAA">
        <w:trPr>
          <w:trHeight w:hRule="exact" w:val="389"/>
        </w:trPr>
        <w:tc>
          <w:tcPr>
            <w:tcW w:w="5310" w:type="dxa"/>
          </w:tcPr>
          <w:p w14:paraId="7CBB73E5" w14:textId="77777777" w:rsidR="000E6837" w:rsidRPr="00A57B00" w:rsidRDefault="000E6837" w:rsidP="000429AC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5A0271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1E1C7268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45DD2F4" w14:textId="77777777" w:rsidR="000E6837" w:rsidRPr="00A57B00" w:rsidRDefault="000E6837" w:rsidP="000429A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38" w:rsidRPr="00A57B00" w14:paraId="144ABCC9" w14:textId="77777777" w:rsidTr="009A5FDD">
        <w:trPr>
          <w:trHeight w:hRule="exact" w:val="374"/>
        </w:trPr>
        <w:tc>
          <w:tcPr>
            <w:tcW w:w="5310" w:type="dxa"/>
          </w:tcPr>
          <w:p w14:paraId="6F54FD71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A8BD1A9" w14:textId="58C5C94D" w:rsidR="00C85F38" w:rsidRPr="00A57B00" w:rsidRDefault="00C6664D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0F712BD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</w:tcPr>
          <w:p w14:paraId="3196CE67" w14:textId="2E1A608F" w:rsidR="00C85F38" w:rsidRPr="00A57B00" w:rsidRDefault="00C85F38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  <w:gridSpan w:val="2"/>
          </w:tcPr>
          <w:p w14:paraId="017914EC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D244A7F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CB3" w:rsidRPr="00A57B00" w14:paraId="02F97DC7" w14:textId="77777777" w:rsidTr="009A5FDD">
        <w:trPr>
          <w:trHeight w:hRule="exact" w:val="374"/>
        </w:trPr>
        <w:tc>
          <w:tcPr>
            <w:tcW w:w="5310" w:type="dxa"/>
          </w:tcPr>
          <w:p w14:paraId="12393769" w14:textId="77777777" w:rsidR="00C04CB3" w:rsidRPr="00A57B00" w:rsidRDefault="00C04CB3" w:rsidP="00C04CB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80F84CF" w14:textId="3E71A2EB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4666CA3C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</w:tcPr>
          <w:p w14:paraId="70693776" w14:textId="655105E7" w:rsidR="00C04CB3" w:rsidRPr="00A57B00" w:rsidRDefault="00C04CB3" w:rsidP="00C04CB3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gridSpan w:val="2"/>
          </w:tcPr>
          <w:p w14:paraId="0F8197A4" w14:textId="77777777" w:rsidR="00C04CB3" w:rsidRPr="00A57B00" w:rsidRDefault="00C04CB3" w:rsidP="00C04C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9A32619" w14:textId="77777777" w:rsidR="00C04CB3" w:rsidRPr="00A57B00" w:rsidRDefault="00C04CB3" w:rsidP="00C04CB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04CB3" w:rsidRPr="00A57B00" w14:paraId="31B7BE98" w14:textId="77777777" w:rsidTr="0003666A">
        <w:trPr>
          <w:trHeight w:hRule="exact" w:val="374"/>
        </w:trPr>
        <w:tc>
          <w:tcPr>
            <w:tcW w:w="5310" w:type="dxa"/>
          </w:tcPr>
          <w:p w14:paraId="385AF5F6" w14:textId="77777777" w:rsidR="00C04CB3" w:rsidRPr="00A57B00" w:rsidRDefault="00C04CB3" w:rsidP="00C04CB3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0" w:type="dxa"/>
            <w:vAlign w:val="bottom"/>
          </w:tcPr>
          <w:p w14:paraId="149AC0D4" w14:textId="70F1274C" w:rsidR="00C04CB3" w:rsidRPr="00A57B00" w:rsidRDefault="00B6168F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9D4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  <w:vAlign w:val="bottom"/>
          </w:tcPr>
          <w:p w14:paraId="0FE4430F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2ED5936" w14:textId="5DF4633D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  <w:gridSpan w:val="2"/>
            <w:vAlign w:val="bottom"/>
          </w:tcPr>
          <w:p w14:paraId="26844064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3AA6F2A7" w14:textId="670118E1" w:rsidR="00C04CB3" w:rsidRPr="00A57B00" w:rsidRDefault="007650FE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7C27B7" w:rsidRPr="00A57B00" w14:paraId="52C39355" w14:textId="77777777" w:rsidTr="0003666A">
        <w:trPr>
          <w:trHeight w:hRule="exact" w:val="374"/>
        </w:trPr>
        <w:tc>
          <w:tcPr>
            <w:tcW w:w="5310" w:type="dxa"/>
          </w:tcPr>
          <w:p w14:paraId="591EAAC1" w14:textId="77777777" w:rsidR="007C27B7" w:rsidRPr="00A57B00" w:rsidRDefault="007C27B7" w:rsidP="00DA24D7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8898868" w14:textId="375ABBFE" w:rsidR="007C27B7" w:rsidRPr="00A57B00" w:rsidRDefault="007C27B7" w:rsidP="00BB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70" w:type="dxa"/>
            <w:vAlign w:val="bottom"/>
          </w:tcPr>
          <w:p w14:paraId="1F42AC8A" w14:textId="77777777" w:rsidR="007C27B7" w:rsidRPr="00A57B00" w:rsidRDefault="007C27B7" w:rsidP="00DA24D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BE1EACB" w14:textId="2D3442E9" w:rsidR="007C27B7" w:rsidRPr="00A57B00" w:rsidRDefault="007C27B7" w:rsidP="007C2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F96496" w14:textId="77777777" w:rsidR="007C27B7" w:rsidRPr="00A57B00" w:rsidRDefault="007C27B7" w:rsidP="00DA24D7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851D" w14:textId="77777777" w:rsidR="007C27B7" w:rsidRPr="00A57B00" w:rsidRDefault="007C27B7" w:rsidP="00DA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CB3" w:rsidRPr="00A57B00" w14:paraId="27073009" w14:textId="77777777" w:rsidTr="00202896">
        <w:trPr>
          <w:trHeight w:hRule="exact" w:val="403"/>
        </w:trPr>
        <w:tc>
          <w:tcPr>
            <w:tcW w:w="5310" w:type="dxa"/>
          </w:tcPr>
          <w:p w14:paraId="7117A375" w14:textId="77777777" w:rsidR="00C04CB3" w:rsidRPr="00A57B00" w:rsidRDefault="00C04CB3" w:rsidP="00C04CB3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6C254" w14:textId="79C75243" w:rsidR="00C04CB3" w:rsidRPr="00A57B00" w:rsidRDefault="009D4E91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6,888</w:t>
            </w:r>
          </w:p>
        </w:tc>
        <w:tc>
          <w:tcPr>
            <w:tcW w:w="266" w:type="dxa"/>
            <w:vAlign w:val="bottom"/>
          </w:tcPr>
          <w:p w14:paraId="59B9F00C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CE7" w14:textId="65E9A2E4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Pr="000A4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  <w:gridSpan w:val="2"/>
            <w:vAlign w:val="bottom"/>
          </w:tcPr>
          <w:p w14:paraId="689F2D03" w14:textId="77777777" w:rsidR="00C04CB3" w:rsidRPr="00A57B00" w:rsidRDefault="00C04CB3" w:rsidP="00C04CB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EB6CA" w14:textId="32249679" w:rsidR="00C04CB3" w:rsidRPr="00A57B00" w:rsidRDefault="007650FE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7,033</w:t>
            </w:r>
          </w:p>
        </w:tc>
      </w:tr>
    </w:tbl>
    <w:p w14:paraId="7B5641DE" w14:textId="77777777" w:rsidR="00CE0193" w:rsidRPr="000813AB" w:rsidRDefault="00CE0193" w:rsidP="00A1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2"/>
          <w:szCs w:val="22"/>
        </w:rPr>
      </w:pPr>
    </w:p>
    <w:p w14:paraId="5B63D32A" w14:textId="7F29B427" w:rsidR="00993DA9" w:rsidRPr="00B61135" w:rsidRDefault="006D6120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67C73">
        <w:rPr>
          <w:rFonts w:asciiTheme="majorBidi" w:hAnsiTheme="majorBidi" w:cs="Angsana New" w:hint="cs"/>
          <w:sz w:val="30"/>
          <w:szCs w:val="30"/>
          <w:cs/>
        </w:rPr>
        <w:t>ณ</w:t>
      </w:r>
      <w:r w:rsidR="007306E6" w:rsidRPr="00867C73">
        <w:rPr>
          <w:rFonts w:asciiTheme="majorBidi" w:hAnsiTheme="majorBidi" w:cs="Angsana New"/>
          <w:sz w:val="30"/>
          <w:szCs w:val="30"/>
        </w:rPr>
        <w:t xml:space="preserve"> </w:t>
      </w:r>
      <w:r w:rsidR="007306E6" w:rsidRPr="00867C73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7306E6" w:rsidRPr="00867C73">
        <w:rPr>
          <w:rFonts w:asciiTheme="majorBidi" w:hAnsiTheme="majorBidi" w:cs="Angsana New"/>
          <w:sz w:val="30"/>
          <w:szCs w:val="30"/>
        </w:rPr>
        <w:t xml:space="preserve">30 </w:t>
      </w:r>
      <w:r w:rsidR="007306E6" w:rsidRPr="00867C73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7306E6" w:rsidRPr="00867C73">
        <w:rPr>
          <w:rFonts w:asciiTheme="majorBidi" w:hAnsiTheme="majorBidi" w:cs="Angsana New"/>
          <w:sz w:val="30"/>
          <w:szCs w:val="30"/>
        </w:rPr>
        <w:t xml:space="preserve">2565 </w:t>
      </w:r>
      <w:r w:rsidR="00A55469" w:rsidRPr="00867C73">
        <w:rPr>
          <w:rFonts w:asciiTheme="majorBidi" w:hAnsiTheme="majorBidi" w:cs="Angsana New"/>
          <w:sz w:val="30"/>
          <w:szCs w:val="30"/>
          <w:cs/>
        </w:rPr>
        <w:t>เงินให้กู้ยืม</w:t>
      </w:r>
      <w:r w:rsidR="004F72BB" w:rsidRPr="00867C73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A55469" w:rsidRPr="00867C73">
        <w:rPr>
          <w:rFonts w:asciiTheme="majorBidi" w:hAnsiTheme="majorBidi" w:cs="Angsana New"/>
          <w:sz w:val="30"/>
          <w:szCs w:val="30"/>
          <w:cs/>
        </w:rPr>
        <w:t xml:space="preserve">มีอัตราดอกเบี้ยร้อยละ </w:t>
      </w:r>
      <w:r w:rsidR="00DE47D8" w:rsidRPr="00867C73">
        <w:rPr>
          <w:rFonts w:asciiTheme="majorBidi" w:hAnsiTheme="majorBidi" w:cs="Angsana New"/>
          <w:sz w:val="30"/>
          <w:szCs w:val="30"/>
        </w:rPr>
        <w:t>4.56</w:t>
      </w:r>
      <w:r w:rsidR="00A55469" w:rsidRPr="00867C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72BB" w:rsidRPr="00867C73">
        <w:rPr>
          <w:rFonts w:asciiTheme="majorBidi" w:hAnsiTheme="majorBidi" w:cs="Angsana New"/>
          <w:sz w:val="30"/>
          <w:szCs w:val="30"/>
          <w:cs/>
        </w:rPr>
        <w:t xml:space="preserve">ถึง </w:t>
      </w:r>
      <w:r w:rsidR="009D4E91" w:rsidRPr="00867C73">
        <w:rPr>
          <w:rFonts w:asciiTheme="majorBidi" w:hAnsiTheme="majorBidi" w:cs="Angsana New"/>
          <w:sz w:val="30"/>
          <w:szCs w:val="30"/>
        </w:rPr>
        <w:t>5.89</w:t>
      </w:r>
      <w:r w:rsidR="00BC0FA4" w:rsidRPr="00867C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469" w:rsidRPr="00867C73">
        <w:rPr>
          <w:rFonts w:asciiTheme="majorBidi" w:hAnsiTheme="majorBidi" w:cs="Angsana New"/>
          <w:sz w:val="30"/>
          <w:szCs w:val="30"/>
          <w:cs/>
        </w:rPr>
        <w:t xml:space="preserve">ต่อปี </w:t>
      </w:r>
      <w:r w:rsidR="00A55469" w:rsidRPr="00867C7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BC0FA4" w:rsidRPr="00867C7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628FB" w:rsidRPr="00867C7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BE20C4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7A401D" w:rsidRPr="00B61135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C04CB3">
        <w:rPr>
          <w:rFonts w:asciiTheme="majorBidi" w:hAnsiTheme="majorBidi" w:cs="Angsana New"/>
          <w:i/>
          <w:iCs/>
          <w:sz w:val="30"/>
          <w:szCs w:val="30"/>
        </w:rPr>
        <w:t>4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: ร้อยละ </w:t>
      </w:r>
      <w:r w:rsidR="00393320" w:rsidRPr="00B61135">
        <w:rPr>
          <w:rFonts w:asciiTheme="majorBidi" w:hAnsiTheme="majorBidi" w:cs="Angsana New"/>
          <w:i/>
          <w:iCs/>
          <w:sz w:val="30"/>
          <w:szCs w:val="30"/>
        </w:rPr>
        <w:t>2.81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F72BB" w:rsidRPr="00B61135">
        <w:rPr>
          <w:rFonts w:asciiTheme="majorBidi" w:hAnsiTheme="majorBidi" w:cs="Angsana New" w:hint="cs"/>
          <w:i/>
          <w:iCs/>
          <w:sz w:val="30"/>
          <w:szCs w:val="30"/>
          <w:cs/>
        </w:rPr>
        <w:t>ถึง</w:t>
      </w:r>
      <w:r w:rsidR="004F72BB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37DF1" w:rsidRPr="00B61135">
        <w:rPr>
          <w:rFonts w:asciiTheme="majorBidi" w:hAnsiTheme="majorBidi" w:cs="Angsana New"/>
          <w:i/>
          <w:iCs/>
          <w:sz w:val="30"/>
          <w:szCs w:val="30"/>
        </w:rPr>
        <w:t>5.88</w:t>
      </w:r>
      <w:r w:rsidR="004F72BB" w:rsidRPr="00B6113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55469" w:rsidRPr="00B61135">
        <w:rPr>
          <w:rFonts w:asciiTheme="majorBidi" w:hAnsiTheme="majorBidi" w:cs="Angsana New"/>
          <w:i/>
          <w:iCs/>
          <w:sz w:val="30"/>
          <w:szCs w:val="30"/>
          <w:cs/>
        </w:rPr>
        <w:t>ต่อปี)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72BB" w:rsidRPr="00B61135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</w:t>
      </w:r>
      <w:r w:rsidR="00A55469" w:rsidRPr="00B61135">
        <w:rPr>
          <w:rFonts w:asciiTheme="majorBidi" w:hAnsiTheme="majorBidi" w:cs="Angsana New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4EF8A2D7" w14:textId="77777777" w:rsidR="00806AB6" w:rsidRPr="000813AB" w:rsidRDefault="00806AB6" w:rsidP="004E5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2"/>
          <w:szCs w:val="22"/>
        </w:rPr>
      </w:pPr>
    </w:p>
    <w:p w14:paraId="1F757F3E" w14:textId="08257A4B" w:rsidR="00A1783B" w:rsidRDefault="00BC0FA4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038FD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DD08C81" w14:textId="77777777" w:rsidR="004E5BAA" w:rsidRPr="000813AB" w:rsidRDefault="004E5BAA" w:rsidP="008A1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left="1620" w:right="-198"/>
        <w:jc w:val="thaiDistribute"/>
        <w:rPr>
          <w:rFonts w:asciiTheme="majorBidi" w:hAnsiTheme="majorBidi" w:cs="Angsana New"/>
          <w:spacing w:val="4"/>
          <w:sz w:val="22"/>
          <w:szCs w:val="22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5704E9" w:rsidRPr="00A57B00" w14:paraId="4D14B386" w14:textId="77777777" w:rsidTr="004E5BAA">
        <w:trPr>
          <w:trHeight w:hRule="exact" w:val="360"/>
          <w:tblHeader/>
        </w:trPr>
        <w:tc>
          <w:tcPr>
            <w:tcW w:w="2322" w:type="pct"/>
          </w:tcPr>
          <w:p w14:paraId="799F37C6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C2BA75B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C034C9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5B5DE0F" w14:textId="77777777" w:rsidR="005704E9" w:rsidRPr="00A57B00" w:rsidRDefault="005704E9" w:rsidP="0027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704E9" w:rsidRPr="00A57B00" w14:paraId="5DA05C33" w14:textId="77777777" w:rsidTr="004E5BAA">
        <w:trPr>
          <w:trHeight w:hRule="exact" w:val="389"/>
          <w:tblHeader/>
        </w:trPr>
        <w:tc>
          <w:tcPr>
            <w:tcW w:w="2322" w:type="pct"/>
          </w:tcPr>
          <w:p w14:paraId="2E37FFDC" w14:textId="77777777" w:rsidR="005704E9" w:rsidRPr="00A57B00" w:rsidRDefault="005704E9" w:rsidP="000429A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355F6F24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379836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54D72B2E" w14:textId="77777777" w:rsidR="005704E9" w:rsidRPr="00A57B00" w:rsidRDefault="005704E9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38" w:rsidRPr="00A57B00" w14:paraId="33ABA8CE" w14:textId="77777777" w:rsidTr="009A5FDD">
        <w:trPr>
          <w:trHeight w:hRule="exact" w:val="374"/>
          <w:tblHeader/>
        </w:trPr>
        <w:tc>
          <w:tcPr>
            <w:tcW w:w="2322" w:type="pct"/>
          </w:tcPr>
          <w:p w14:paraId="6BFDFE38" w14:textId="77777777" w:rsidR="00C85F38" w:rsidRPr="00A57B00" w:rsidRDefault="00C85F38" w:rsidP="00C85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0A0EA78D" w14:textId="1EEF6077" w:rsidR="00C85F38" w:rsidRPr="00A57B00" w:rsidRDefault="00154C2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F3E93C7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EB8250A" w14:textId="4236D732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971D245" w14:textId="77777777" w:rsidR="00C85F38" w:rsidRPr="00A57B00" w:rsidRDefault="00C85F38" w:rsidP="00C85F38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E9C482D" w14:textId="24669537" w:rsidR="00C85F38" w:rsidRPr="00A57B00" w:rsidRDefault="00154C2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060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7C89DF81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0504D20" w14:textId="74581C44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04CB3" w:rsidRPr="00A57B00" w14:paraId="4ADA9663" w14:textId="77777777" w:rsidTr="009A5FDD">
        <w:trPr>
          <w:trHeight w:hRule="exact" w:val="374"/>
          <w:tblHeader/>
        </w:trPr>
        <w:tc>
          <w:tcPr>
            <w:tcW w:w="2322" w:type="pct"/>
          </w:tcPr>
          <w:p w14:paraId="5B77BB0E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B4FE839" w14:textId="4D0A73B1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38C87E7" w14:textId="77777777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146A7C6" w14:textId="51D54096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E9F1E43" w14:textId="77777777" w:rsidR="00C04CB3" w:rsidRPr="00A57B00" w:rsidRDefault="00C04CB3" w:rsidP="00C04CB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58C72F" w14:textId="2635F121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DDE1D8E" w14:textId="77777777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D20B55D" w14:textId="35F2DB5D" w:rsidR="00C04CB3" w:rsidRPr="00A57B00" w:rsidRDefault="00C04CB3" w:rsidP="00C04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04CB3" w:rsidRPr="00A57B00" w14:paraId="07CF6B72" w14:textId="77777777" w:rsidTr="00A57B00">
        <w:trPr>
          <w:trHeight w:hRule="exact" w:val="361"/>
        </w:trPr>
        <w:tc>
          <w:tcPr>
            <w:tcW w:w="2322" w:type="pct"/>
          </w:tcPr>
          <w:p w14:paraId="3EC8397E" w14:textId="77777777" w:rsidR="00C04CB3" w:rsidRPr="00A57B00" w:rsidRDefault="00C04CB3" w:rsidP="00C04CB3">
            <w:pPr>
              <w:ind w:firstLine="923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33" w:type="pct"/>
          </w:tcPr>
          <w:p w14:paraId="22527556" w14:textId="0C69D157" w:rsidR="00C04CB3" w:rsidRPr="00A57B00" w:rsidRDefault="009D4E91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491</w:t>
            </w:r>
          </w:p>
        </w:tc>
        <w:tc>
          <w:tcPr>
            <w:tcW w:w="145" w:type="pct"/>
          </w:tcPr>
          <w:p w14:paraId="506C208F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29F041" w14:textId="00A52969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435</w:t>
            </w:r>
          </w:p>
        </w:tc>
        <w:tc>
          <w:tcPr>
            <w:tcW w:w="145" w:type="pct"/>
          </w:tcPr>
          <w:p w14:paraId="66F2D370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CA66A20" w14:textId="2D65375C" w:rsidR="00C04CB3" w:rsidRPr="00A57B00" w:rsidRDefault="00DB537A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68</w:t>
            </w:r>
          </w:p>
        </w:tc>
        <w:tc>
          <w:tcPr>
            <w:tcW w:w="143" w:type="pct"/>
          </w:tcPr>
          <w:p w14:paraId="6741F975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690BE14E" w14:textId="5E4D36A5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79</w:t>
            </w:r>
          </w:p>
        </w:tc>
      </w:tr>
      <w:tr w:rsidR="00C04CB3" w:rsidRPr="00A57B00" w14:paraId="35020EE6" w14:textId="77777777" w:rsidTr="00A57B00">
        <w:trPr>
          <w:trHeight w:hRule="exact" w:val="361"/>
        </w:trPr>
        <w:tc>
          <w:tcPr>
            <w:tcW w:w="2322" w:type="pct"/>
          </w:tcPr>
          <w:p w14:paraId="3B599C6D" w14:textId="77777777" w:rsidR="00C04CB3" w:rsidRPr="00A57B00" w:rsidRDefault="00C04CB3" w:rsidP="00C04CB3">
            <w:pPr>
              <w:ind w:right="-102" w:firstLine="923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7D2DB49" w14:textId="5290B445" w:rsidR="00C04CB3" w:rsidRPr="00A57B00" w:rsidRDefault="009D4E91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33699E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67B408" w14:textId="125EA7EC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726474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84B644" w14:textId="336FE013" w:rsidR="00C04CB3" w:rsidRPr="00A57B00" w:rsidRDefault="00DB537A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</w:t>
            </w:r>
            <w:r w:rsidR="004E2083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18513FEC" w14:textId="7777777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00E05D3" w14:textId="50DA8D39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C04CB3" w:rsidRPr="00A57B00" w14:paraId="14835B70" w14:textId="77777777" w:rsidTr="00A57B00">
        <w:trPr>
          <w:trHeight w:hRule="exact" w:val="361"/>
        </w:trPr>
        <w:tc>
          <w:tcPr>
            <w:tcW w:w="2322" w:type="pct"/>
          </w:tcPr>
          <w:p w14:paraId="2B025D95" w14:textId="77777777" w:rsidR="00C04CB3" w:rsidRPr="00A57B00" w:rsidRDefault="00C04CB3" w:rsidP="00C04CB3">
            <w:pPr>
              <w:tabs>
                <w:tab w:val="left" w:pos="176"/>
              </w:tabs>
              <w:ind w:right="-102" w:firstLine="9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A57B0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3" w:type="pct"/>
          </w:tcPr>
          <w:p w14:paraId="14CCDDF2" w14:textId="57ED0DB2" w:rsidR="00C04CB3" w:rsidRPr="00A57B00" w:rsidRDefault="009D4E91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7,932</w:t>
            </w:r>
          </w:p>
        </w:tc>
        <w:tc>
          <w:tcPr>
            <w:tcW w:w="145" w:type="pct"/>
          </w:tcPr>
          <w:p w14:paraId="126B44F7" w14:textId="77777777" w:rsidR="00C04CB3" w:rsidRPr="00A57B00" w:rsidRDefault="00C04CB3" w:rsidP="00C04CB3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41661D" w14:textId="77C81282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565</w:t>
            </w:r>
          </w:p>
        </w:tc>
        <w:tc>
          <w:tcPr>
            <w:tcW w:w="145" w:type="pct"/>
          </w:tcPr>
          <w:p w14:paraId="3FF72AB8" w14:textId="77777777" w:rsidR="00C04CB3" w:rsidRPr="00A57B00" w:rsidRDefault="00C04CB3" w:rsidP="00C04CB3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2EB9ED" w14:textId="2BFE0EB8" w:rsidR="00C04CB3" w:rsidRPr="00A57B00" w:rsidRDefault="00DB537A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39F6DDA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1645F2E1" w14:textId="0AF0C287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</w:tr>
      <w:tr w:rsidR="00C04CB3" w:rsidRPr="00A57B00" w14:paraId="1EB7E3FE" w14:textId="77777777" w:rsidTr="00A57B00">
        <w:trPr>
          <w:trHeight w:hRule="exact" w:val="361"/>
        </w:trPr>
        <w:tc>
          <w:tcPr>
            <w:tcW w:w="2322" w:type="pct"/>
          </w:tcPr>
          <w:p w14:paraId="0E5785EC" w14:textId="77777777" w:rsidR="00C04CB3" w:rsidRPr="00A57B00" w:rsidRDefault="00C04CB3" w:rsidP="00C04CB3">
            <w:pPr>
              <w:tabs>
                <w:tab w:val="left" w:pos="176"/>
              </w:tabs>
              <w:ind w:right="-102" w:firstLine="9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EB964FB" w14:textId="7DAD2130" w:rsidR="00C04CB3" w:rsidRPr="00A57B00" w:rsidRDefault="009D4E91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11,594</w:t>
            </w:r>
          </w:p>
        </w:tc>
        <w:tc>
          <w:tcPr>
            <w:tcW w:w="145" w:type="pct"/>
          </w:tcPr>
          <w:p w14:paraId="3963DE81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75BD53A" w14:textId="0FAE83CE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663</w:t>
            </w:r>
          </w:p>
        </w:tc>
        <w:tc>
          <w:tcPr>
            <w:tcW w:w="145" w:type="pct"/>
          </w:tcPr>
          <w:p w14:paraId="290FEE29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330576F" w14:textId="4DD78C65" w:rsidR="00C04CB3" w:rsidRPr="00A57B00" w:rsidRDefault="00F204BD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69</w:t>
            </w:r>
          </w:p>
        </w:tc>
        <w:tc>
          <w:tcPr>
            <w:tcW w:w="143" w:type="pct"/>
          </w:tcPr>
          <w:p w14:paraId="50973489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3C7453C" w14:textId="1B2AE50C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108</w:t>
            </w:r>
          </w:p>
        </w:tc>
      </w:tr>
      <w:tr w:rsidR="00C04CB3" w:rsidRPr="00A57B00" w14:paraId="75112ECA" w14:textId="77777777" w:rsidTr="00202896">
        <w:trPr>
          <w:trHeight w:hRule="exact" w:val="403"/>
        </w:trPr>
        <w:tc>
          <w:tcPr>
            <w:tcW w:w="2322" w:type="pct"/>
          </w:tcPr>
          <w:p w14:paraId="0FB24EE8" w14:textId="77777777" w:rsidR="00C04CB3" w:rsidRPr="00A57B00" w:rsidRDefault="00C04CB3" w:rsidP="00C04CB3">
            <w:pPr>
              <w:tabs>
                <w:tab w:val="left" w:pos="176"/>
              </w:tabs>
              <w:ind w:right="-102" w:firstLine="9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4689E6A2" w14:textId="11EAA3C6" w:rsidR="00C04CB3" w:rsidRPr="00A57B00" w:rsidRDefault="00DB537A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20,017</w:t>
            </w:r>
          </w:p>
        </w:tc>
        <w:tc>
          <w:tcPr>
            <w:tcW w:w="145" w:type="pct"/>
          </w:tcPr>
          <w:p w14:paraId="3361B237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5FEA7E5" w14:textId="5A392791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663</w:t>
            </w:r>
          </w:p>
        </w:tc>
        <w:tc>
          <w:tcPr>
            <w:tcW w:w="145" w:type="pct"/>
          </w:tcPr>
          <w:p w14:paraId="557BD3B5" w14:textId="77777777" w:rsidR="00C04CB3" w:rsidRPr="00A57B00" w:rsidRDefault="00C04CB3" w:rsidP="00C04CB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A75A697" w14:textId="5EF5DAE7" w:rsidR="00C04CB3" w:rsidRPr="00A57B00" w:rsidRDefault="00F204BD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24</w:t>
            </w:r>
            <w:r w:rsidR="004E2083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E84AE8B" w14:textId="77777777" w:rsidR="00C04CB3" w:rsidRPr="00A57B00" w:rsidRDefault="00C04CB3" w:rsidP="00C04CB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328F379" w14:textId="02FFE1D5" w:rsidR="00C04CB3" w:rsidRPr="00A57B00" w:rsidRDefault="00C04CB3" w:rsidP="00C0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265</w:t>
            </w:r>
          </w:p>
        </w:tc>
      </w:tr>
    </w:tbl>
    <w:p w14:paraId="0951B59E" w14:textId="76476CE0" w:rsidR="00F94C6E" w:rsidRDefault="000224CA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A7D1A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4100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266C701E" w14:textId="77777777" w:rsidR="003D3212" w:rsidRPr="007B39AF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935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116"/>
        <w:gridCol w:w="270"/>
        <w:gridCol w:w="1143"/>
        <w:gridCol w:w="270"/>
        <w:gridCol w:w="1152"/>
      </w:tblGrid>
      <w:tr w:rsidR="000224CA" w:rsidRPr="00A57B00" w14:paraId="59048494" w14:textId="77777777" w:rsidTr="00B449D6">
        <w:tc>
          <w:tcPr>
            <w:tcW w:w="5400" w:type="dxa"/>
          </w:tcPr>
          <w:p w14:paraId="5BD96BBD" w14:textId="77777777" w:rsidR="000224CA" w:rsidRPr="00A57B00" w:rsidRDefault="000224CA" w:rsidP="000429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</w:tcPr>
          <w:p w14:paraId="0CC0BC4D" w14:textId="30C049BC" w:rsidR="000224CA" w:rsidRPr="00A57B00" w:rsidRDefault="000224CA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F4F7C" w:rsidRPr="00A57B00" w14:paraId="760E65AA" w14:textId="77777777" w:rsidTr="00B449D6">
        <w:trPr>
          <w:trHeight w:val="182"/>
        </w:trPr>
        <w:tc>
          <w:tcPr>
            <w:tcW w:w="5400" w:type="dxa"/>
          </w:tcPr>
          <w:p w14:paraId="08897BAB" w14:textId="2E46CD7C" w:rsidR="00AF4F7C" w:rsidRPr="000224CA" w:rsidRDefault="00AF4F7C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5"/>
            <w:tcBorders>
              <w:bottom w:val="single" w:sz="4" w:space="0" w:color="auto"/>
            </w:tcBorders>
          </w:tcPr>
          <w:p w14:paraId="5FCA7C46" w14:textId="02120654" w:rsidR="00AF4F7C" w:rsidRPr="00A57B00" w:rsidRDefault="00AF4F7C" w:rsidP="00AF4F7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4F7C" w:rsidRPr="00A57B00" w14:paraId="4ADB854B" w14:textId="77777777" w:rsidTr="00B449D6">
        <w:tc>
          <w:tcPr>
            <w:tcW w:w="5400" w:type="dxa"/>
          </w:tcPr>
          <w:p w14:paraId="2C083B54" w14:textId="77777777" w:rsidR="00AF4F7C" w:rsidRPr="000224CA" w:rsidRDefault="00AF4F7C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B2ABB3" w14:textId="5A0279D1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71DA2D" w14:textId="77777777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CBDC9E" w14:textId="77777777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F7C" w:rsidRPr="00A57B00" w14:paraId="43C23EE1" w14:textId="77777777" w:rsidTr="00B449D6">
        <w:tc>
          <w:tcPr>
            <w:tcW w:w="5400" w:type="dxa"/>
          </w:tcPr>
          <w:p w14:paraId="1EB9FEEC" w14:textId="77777777" w:rsidR="00AF4F7C" w:rsidRPr="000224CA" w:rsidRDefault="00AF4F7C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C02C06C" w14:textId="67190558" w:rsidR="00AF4F7C" w:rsidRPr="00A57B00" w:rsidRDefault="00AF4F7C" w:rsidP="00AF4F7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9CA4A9" w14:textId="77777777" w:rsidR="00AF4F7C" w:rsidRPr="00A57B00" w:rsidRDefault="00AF4F7C" w:rsidP="00A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465AE6E" w14:textId="6AB3D5CF" w:rsidR="00AF4F7C" w:rsidRPr="00A57B00" w:rsidRDefault="00AF4F7C" w:rsidP="00A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E16CEE" w14:textId="77777777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1CBE6E" w14:textId="77777777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4F7C" w:rsidRPr="00A57B00" w14:paraId="71133BE7" w14:textId="77777777" w:rsidTr="00B449D6">
        <w:tc>
          <w:tcPr>
            <w:tcW w:w="5400" w:type="dxa"/>
          </w:tcPr>
          <w:p w14:paraId="720D208E" w14:textId="77777777" w:rsidR="00AF4F7C" w:rsidRPr="000224CA" w:rsidRDefault="00AF4F7C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FC5009" w14:textId="3F611955" w:rsidR="00AF4F7C" w:rsidRPr="00A57B00" w:rsidRDefault="00AF4F7C" w:rsidP="00A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D974056" w14:textId="77777777" w:rsidR="00AF4F7C" w:rsidRPr="00A57B00" w:rsidRDefault="00AF4F7C" w:rsidP="00A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E8BFFA1" w14:textId="5667262D" w:rsidR="00AF4F7C" w:rsidRPr="00A57B00" w:rsidRDefault="00AF4F7C" w:rsidP="00AF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DA9BE8" w14:textId="77777777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9BD3A5" w14:textId="77777777" w:rsidR="00AF4F7C" w:rsidRPr="00A57B00" w:rsidRDefault="00AF4F7C" w:rsidP="00AF4F7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AF4F7C" w:rsidRPr="00A57B00" w14:paraId="1F38E4EA" w14:textId="77777777" w:rsidTr="00B449D6">
        <w:trPr>
          <w:trHeight w:hRule="exact" w:val="432"/>
        </w:trPr>
        <w:tc>
          <w:tcPr>
            <w:tcW w:w="5400" w:type="dxa"/>
          </w:tcPr>
          <w:p w14:paraId="73E750F5" w14:textId="0C2E1460" w:rsidR="00AF4F7C" w:rsidRDefault="00AF4F7C" w:rsidP="005F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116" w:type="dxa"/>
            <w:vAlign w:val="bottom"/>
          </w:tcPr>
          <w:p w14:paraId="18ECAD49" w14:textId="3F372891" w:rsidR="00AF4F7C" w:rsidRPr="00A57B00" w:rsidRDefault="00F204BD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270" w:type="dxa"/>
            <w:vAlign w:val="bottom"/>
          </w:tcPr>
          <w:p w14:paraId="4AC09592" w14:textId="77777777" w:rsidR="00AF4F7C" w:rsidRPr="00A57B00" w:rsidRDefault="00AF4F7C" w:rsidP="00AF4F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5936E9E3" w14:textId="7372EA39" w:rsidR="00AF4F7C" w:rsidRDefault="00AF4F7C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  <w:vAlign w:val="bottom"/>
          </w:tcPr>
          <w:p w14:paraId="2AB7A03A" w14:textId="4DAC6729" w:rsidR="00AF4F7C" w:rsidRPr="00A57B00" w:rsidRDefault="00AF4F7C" w:rsidP="00AF4F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8AA716" w14:textId="69AE93DC" w:rsidR="00AF4F7C" w:rsidRPr="00A57B00" w:rsidRDefault="00403DC6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5F276D" w:rsidRPr="00A57B00" w14:paraId="29FFD47C" w14:textId="77777777" w:rsidTr="00B449D6">
        <w:trPr>
          <w:trHeight w:hRule="exact" w:val="432"/>
        </w:trPr>
        <w:tc>
          <w:tcPr>
            <w:tcW w:w="5400" w:type="dxa"/>
          </w:tcPr>
          <w:p w14:paraId="15E74DE1" w14:textId="655737A7" w:rsidR="005F276D" w:rsidRDefault="005F276D" w:rsidP="005F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16" w:type="dxa"/>
            <w:vAlign w:val="bottom"/>
          </w:tcPr>
          <w:p w14:paraId="4ADCD457" w14:textId="403A5B42" w:rsidR="005F276D" w:rsidRPr="00A57B00" w:rsidRDefault="00F204BD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  <w:vAlign w:val="bottom"/>
          </w:tcPr>
          <w:p w14:paraId="14CAF90E" w14:textId="77777777" w:rsidR="005F276D" w:rsidRPr="00A57B00" w:rsidRDefault="005F276D" w:rsidP="00AF4F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9C153B2" w14:textId="419B274F" w:rsidR="005F276D" w:rsidRDefault="005F276D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vAlign w:val="bottom"/>
          </w:tcPr>
          <w:p w14:paraId="18B4A3B1" w14:textId="77777777" w:rsidR="005F276D" w:rsidRPr="00A57B00" w:rsidRDefault="005F276D" w:rsidP="00AF4F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F8707A" w14:textId="05747A8D" w:rsidR="005F276D" w:rsidRPr="00A57B00" w:rsidRDefault="00B14461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5F276D" w:rsidRPr="00A57B00" w14:paraId="1D2545DC" w14:textId="77777777" w:rsidTr="00B449D6">
        <w:trPr>
          <w:trHeight w:hRule="exact" w:val="432"/>
        </w:trPr>
        <w:tc>
          <w:tcPr>
            <w:tcW w:w="5400" w:type="dxa"/>
          </w:tcPr>
          <w:p w14:paraId="1801774B" w14:textId="7A3A7141" w:rsidR="005F276D" w:rsidRDefault="005F276D" w:rsidP="005F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D088" w14:textId="04DC7E3F" w:rsidR="005F276D" w:rsidRPr="00A57B00" w:rsidRDefault="00F204BD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</w:t>
            </w:r>
          </w:p>
        </w:tc>
        <w:tc>
          <w:tcPr>
            <w:tcW w:w="270" w:type="dxa"/>
            <w:vAlign w:val="bottom"/>
          </w:tcPr>
          <w:p w14:paraId="2B3FDE47" w14:textId="77777777" w:rsidR="005F276D" w:rsidRPr="00A57B00" w:rsidRDefault="005F276D" w:rsidP="00AF4F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C3F20B6" w14:textId="5A642D85" w:rsidR="005F276D" w:rsidRPr="00A57B00" w:rsidRDefault="005F276D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1,456</w:t>
            </w:r>
          </w:p>
        </w:tc>
        <w:tc>
          <w:tcPr>
            <w:tcW w:w="270" w:type="dxa"/>
            <w:vAlign w:val="bottom"/>
          </w:tcPr>
          <w:p w14:paraId="2CD6B492" w14:textId="77777777" w:rsidR="005F276D" w:rsidRPr="00A57B00" w:rsidRDefault="005F276D" w:rsidP="00AF4F7C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9FF55" w14:textId="0B1FD2EB" w:rsidR="005F276D" w:rsidRPr="00A57B00" w:rsidRDefault="00B14461" w:rsidP="00AF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1,887</w:t>
            </w:r>
          </w:p>
        </w:tc>
      </w:tr>
    </w:tbl>
    <w:p w14:paraId="46DE29AE" w14:textId="2FF84E14" w:rsidR="00074261" w:rsidRPr="007B39AF" w:rsidRDefault="0007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152"/>
      </w:tblGrid>
      <w:tr w:rsidR="00E50F3E" w:rsidRPr="00A57B00" w14:paraId="7A028975" w14:textId="77777777" w:rsidTr="004A7D1A">
        <w:trPr>
          <w:trHeight w:hRule="exact" w:val="432"/>
        </w:trPr>
        <w:tc>
          <w:tcPr>
            <w:tcW w:w="5418" w:type="dxa"/>
          </w:tcPr>
          <w:p w14:paraId="226080F1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6B3F6495" w14:textId="6B737D1B" w:rsidR="00E50F3E" w:rsidRPr="00A57B00" w:rsidRDefault="00E50F3E" w:rsidP="00BC3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50F3E" w:rsidRPr="00A57B00" w14:paraId="62F0259D" w14:textId="77777777" w:rsidTr="004A7D1A">
        <w:trPr>
          <w:trHeight w:hRule="exact" w:val="432"/>
        </w:trPr>
        <w:tc>
          <w:tcPr>
            <w:tcW w:w="5418" w:type="dxa"/>
          </w:tcPr>
          <w:p w14:paraId="6CA6C5FA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550604BA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F3E" w:rsidRPr="00A57B00" w14:paraId="73E1ED04" w14:textId="77777777" w:rsidTr="004A7D1A">
        <w:trPr>
          <w:trHeight w:hRule="exact" w:val="432"/>
        </w:trPr>
        <w:tc>
          <w:tcPr>
            <w:tcW w:w="5418" w:type="dxa"/>
          </w:tcPr>
          <w:p w14:paraId="31DFF444" w14:textId="77777777" w:rsidR="00E50F3E" w:rsidRPr="00A57B00" w:rsidRDefault="00E50F3E" w:rsidP="00E50F3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7AAB4AF" w14:textId="77777777" w:rsidR="00E50F3E" w:rsidRPr="00A57B00" w:rsidRDefault="00E50F3E" w:rsidP="00E50F3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AE29190" w14:textId="77777777" w:rsidR="00E50F3E" w:rsidRPr="00A57B00" w:rsidRDefault="00E50F3E" w:rsidP="00E50F3E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220C" w14:textId="77777777" w:rsidR="00E50F3E" w:rsidRPr="00A57B00" w:rsidRDefault="00E50F3E" w:rsidP="00E50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5F38" w:rsidRPr="00A57B00" w14:paraId="4D6FF1FA" w14:textId="77777777" w:rsidTr="004A7D1A">
        <w:trPr>
          <w:trHeight w:hRule="exact" w:val="432"/>
        </w:trPr>
        <w:tc>
          <w:tcPr>
            <w:tcW w:w="5418" w:type="dxa"/>
          </w:tcPr>
          <w:p w14:paraId="3D4E974F" w14:textId="77777777" w:rsidR="00C85F38" w:rsidRPr="00A57B00" w:rsidRDefault="00C85F38" w:rsidP="00C85F3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0F780F" w14:textId="4EC94536" w:rsidR="00C85F38" w:rsidRPr="00A57B00" w:rsidRDefault="00C6664D" w:rsidP="00C85F3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85F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06C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7DA06D" w14:textId="77777777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072A7" w14:textId="3913BB45" w:rsidR="00C85F38" w:rsidRPr="00A57B00" w:rsidRDefault="00C85F38" w:rsidP="00C8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3BB50A6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411E44B" w14:textId="77777777" w:rsidR="00C85F38" w:rsidRPr="00A57B00" w:rsidRDefault="00C85F38" w:rsidP="00C85F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6F3" w:rsidRPr="00A57B00" w14:paraId="484C6523" w14:textId="77777777" w:rsidTr="004A7D1A">
        <w:trPr>
          <w:trHeight w:hRule="exact" w:val="432"/>
        </w:trPr>
        <w:tc>
          <w:tcPr>
            <w:tcW w:w="5418" w:type="dxa"/>
          </w:tcPr>
          <w:p w14:paraId="5AA2F0C4" w14:textId="77777777" w:rsidR="00C976F3" w:rsidRPr="00A57B00" w:rsidRDefault="00C976F3" w:rsidP="00C976F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B6D17" w14:textId="32AFDA08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94D5AF" w14:textId="77777777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67B9B" w14:textId="487AD4CE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250CBC4" w14:textId="77777777" w:rsidR="00C976F3" w:rsidRPr="00A57B00" w:rsidRDefault="00C976F3" w:rsidP="00C976F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A5EB9B" w14:textId="77777777" w:rsidR="00C976F3" w:rsidRPr="00A57B00" w:rsidRDefault="00C976F3" w:rsidP="00C976F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976F3" w:rsidRPr="00A57B00" w14:paraId="344B090E" w14:textId="77777777" w:rsidTr="004A7D1A">
        <w:trPr>
          <w:trHeight w:hRule="exact" w:val="432"/>
        </w:trPr>
        <w:tc>
          <w:tcPr>
            <w:tcW w:w="5418" w:type="dxa"/>
          </w:tcPr>
          <w:p w14:paraId="35D0C2A9" w14:textId="77777777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C8AA28" w14:textId="74C8BE72" w:rsidR="00C976F3" w:rsidRPr="00A57B00" w:rsidRDefault="00F204BD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13,900</w:t>
            </w:r>
          </w:p>
        </w:tc>
        <w:tc>
          <w:tcPr>
            <w:tcW w:w="270" w:type="dxa"/>
          </w:tcPr>
          <w:p w14:paraId="4134956D" w14:textId="77777777" w:rsidR="00C976F3" w:rsidRPr="00A57B00" w:rsidRDefault="00C976F3" w:rsidP="00C976F3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5548B9" w14:textId="01420BD3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D397AD" w14:textId="77777777" w:rsidR="00C976F3" w:rsidRPr="00A57B00" w:rsidRDefault="00C976F3" w:rsidP="00C976F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ECA14" w14:textId="203BC117" w:rsidR="00C976F3" w:rsidRPr="00A57B00" w:rsidRDefault="008071FF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204B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7A67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F204B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976F3" w:rsidRPr="00A57B00" w14:paraId="62649B48" w14:textId="77777777" w:rsidTr="004A7D1A">
        <w:trPr>
          <w:trHeight w:hRule="exact" w:val="432"/>
        </w:trPr>
        <w:tc>
          <w:tcPr>
            <w:tcW w:w="5418" w:type="dxa"/>
          </w:tcPr>
          <w:p w14:paraId="3DA722DF" w14:textId="77777777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F1951C" w14:textId="0484ABA4" w:rsidR="00C976F3" w:rsidRPr="00A57B00" w:rsidRDefault="00F204BD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13,900</w:t>
            </w:r>
          </w:p>
        </w:tc>
        <w:tc>
          <w:tcPr>
            <w:tcW w:w="270" w:type="dxa"/>
          </w:tcPr>
          <w:p w14:paraId="01F233AF" w14:textId="77777777" w:rsidR="00C976F3" w:rsidRPr="00A57B00" w:rsidRDefault="00C976F3" w:rsidP="00C976F3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B57240" w14:textId="7F5A52CD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ECEB81" w14:textId="77777777" w:rsidR="00C976F3" w:rsidRPr="00A57B00" w:rsidRDefault="00C976F3" w:rsidP="00C976F3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6DB4" w14:textId="13CC6094" w:rsidR="00C976F3" w:rsidRPr="00A57B00" w:rsidRDefault="00F67A67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10,57</w:t>
            </w:r>
            <w:r w:rsidR="00111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6EE2D8D" w14:textId="77777777" w:rsidR="004A7D1A" w:rsidRPr="000813AB" w:rsidRDefault="004A7D1A" w:rsidP="00A17C8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24"/>
          <w:szCs w:val="24"/>
        </w:rPr>
      </w:pPr>
    </w:p>
    <w:p w14:paraId="2322B543" w14:textId="6B601EE0" w:rsidR="00993DA9" w:rsidRPr="00993DA9" w:rsidRDefault="00A6212E" w:rsidP="00993DA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0B6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C85F38">
        <w:rPr>
          <w:rFonts w:ascii="Angsana New" w:hAnsi="Angsana New" w:cs="Angsana New"/>
          <w:sz w:val="30"/>
          <w:szCs w:val="30"/>
        </w:rPr>
        <w:t xml:space="preserve">30 </w:t>
      </w:r>
      <w:r w:rsidR="002205F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AB3137">
        <w:rPr>
          <w:rFonts w:ascii="Angsana New" w:hAnsi="Angsana New" w:cs="Angsana New"/>
          <w:sz w:val="30"/>
          <w:szCs w:val="30"/>
        </w:rPr>
        <w:t>256</w:t>
      </w:r>
      <w:r w:rsidR="00C976F3">
        <w:rPr>
          <w:rFonts w:ascii="Angsana New" w:hAnsi="Angsana New" w:cs="Angsana New"/>
          <w:sz w:val="30"/>
          <w:szCs w:val="30"/>
        </w:rPr>
        <w:t>5</w:t>
      </w:r>
      <w:r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AA2E4D" w:rsidRPr="00870B69">
        <w:rPr>
          <w:rFonts w:ascii="Angsana New" w:hAnsi="Angsana New" w:cs="Angsana New" w:hint="cs"/>
          <w:sz w:val="30"/>
          <w:szCs w:val="30"/>
          <w:cs/>
        </w:rPr>
        <w:t>ดังกล่าวมีอัตราดอกเบี้ยร้อยละ</w:t>
      </w:r>
      <w:r w:rsidR="00AA2E4D" w:rsidRPr="00870B69">
        <w:rPr>
          <w:rFonts w:ascii="Angsana New" w:hAnsi="Angsana New" w:cs="Angsana New"/>
          <w:sz w:val="30"/>
          <w:szCs w:val="30"/>
          <w:cs/>
        </w:rPr>
        <w:t xml:space="preserve"> </w:t>
      </w:r>
      <w:r w:rsidR="0075266A">
        <w:rPr>
          <w:rFonts w:asciiTheme="majorBidi" w:hAnsiTheme="majorBidi" w:cs="Angsana New"/>
          <w:sz w:val="30"/>
          <w:szCs w:val="30"/>
        </w:rPr>
        <w:t xml:space="preserve">3.66 </w:t>
      </w:r>
      <w:r w:rsidR="00A600AD" w:rsidRPr="000A257D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75266A">
        <w:rPr>
          <w:rFonts w:asciiTheme="majorBidi" w:hAnsiTheme="majorBidi" w:cs="Angsana New"/>
          <w:sz w:val="30"/>
          <w:szCs w:val="30"/>
        </w:rPr>
        <w:t>5.01</w:t>
      </w:r>
      <w:r w:rsidR="005F276D" w:rsidRPr="00B6113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12908">
        <w:rPr>
          <w:rFonts w:ascii="Angsana New" w:hAnsi="Angsana New" w:cs="Angsana New"/>
          <w:i/>
          <w:iCs/>
          <w:sz w:val="30"/>
          <w:szCs w:val="30"/>
        </w:rPr>
        <w:t>31</w:t>
      </w:r>
      <w:r w:rsidR="00E12CA0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12CA0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12908">
        <w:rPr>
          <w:rFonts w:ascii="Angsana New" w:hAnsi="Angsana New" w:cs="Angsana New"/>
          <w:i/>
          <w:iCs/>
          <w:sz w:val="30"/>
          <w:szCs w:val="30"/>
        </w:rPr>
        <w:t>256</w:t>
      </w:r>
      <w:r w:rsidR="00C976F3">
        <w:rPr>
          <w:rFonts w:ascii="Angsana New" w:hAnsi="Angsana New" w:cs="Angsana New"/>
          <w:i/>
          <w:iCs/>
          <w:sz w:val="30"/>
          <w:szCs w:val="30"/>
        </w:rPr>
        <w:t>4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C976F3">
        <w:rPr>
          <w:rFonts w:ascii="Angsana New" w:hAnsi="Angsana New" w:cs="Angsana New"/>
          <w:i/>
          <w:iCs/>
          <w:sz w:val="30"/>
          <w:szCs w:val="30"/>
        </w:rPr>
        <w:t>4.02</w:t>
      </w:r>
      <w:r w:rsidR="00AA2E4D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04B98" w:rsidRPr="00870B69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="00C976F3">
        <w:rPr>
          <w:rFonts w:ascii="Angsana New" w:hAnsi="Angsana New" w:cs="Angsana New"/>
          <w:i/>
          <w:iCs/>
          <w:sz w:val="30"/>
          <w:szCs w:val="30"/>
        </w:rPr>
        <w:t xml:space="preserve"> 5.27</w:t>
      </w:r>
      <w:r w:rsidR="00F33C63" w:rsidRPr="00870B69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ต่อปี)</w:t>
      </w:r>
      <w:r w:rsidR="00F33C63" w:rsidRPr="00870B69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FB5AC9A" w14:textId="77777777" w:rsidR="008F1F17" w:rsidRPr="000813AB" w:rsidRDefault="008F1F17" w:rsidP="007027E7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88"/>
        <w:jc w:val="thaiDistribute"/>
        <w:rPr>
          <w:rFonts w:ascii="Angsana New" w:hAnsi="Angsana New" w:cs="Angsana New"/>
          <w:sz w:val="24"/>
          <w:szCs w:val="24"/>
        </w:rPr>
      </w:pPr>
    </w:p>
    <w:p w14:paraId="6F3CCD18" w14:textId="73B86C00" w:rsidR="00182D1B" w:rsidRPr="00A57B00" w:rsidRDefault="005F276D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</w:tabs>
        <w:spacing w:line="240" w:lineRule="auto"/>
        <w:ind w:left="10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105CF0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77777777" w:rsidR="00182D1B" w:rsidRPr="007B39A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182D1B" w:rsidRPr="00A57B00" w14:paraId="6162812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47B3A9C9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2856FB1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41AB3D0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F711C9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82D1B" w:rsidRPr="00A57B00" w14:paraId="5437BE67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1B01AD48" w14:textId="77777777" w:rsidR="00182D1B" w:rsidRPr="00A57B00" w:rsidRDefault="00182D1B" w:rsidP="00182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A615D27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3F6B45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4003288F" w14:textId="77777777" w:rsidR="00182D1B" w:rsidRPr="00A57B00" w:rsidRDefault="00182D1B" w:rsidP="00182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91D" w:rsidRPr="00A57B00" w14:paraId="2BD02C2B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7990680E" w14:textId="77777777" w:rsidR="0069091D" w:rsidRPr="00A57B00" w:rsidRDefault="0069091D" w:rsidP="006909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3F4DDD8" w14:textId="0BDE81A1" w:rsidR="0069091D" w:rsidRPr="00A57B00" w:rsidRDefault="0069091D" w:rsidP="006909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3EF6B94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FEEAE1" w14:textId="2792F440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885729C" w14:textId="77777777" w:rsidR="0069091D" w:rsidRPr="00A57B00" w:rsidRDefault="0069091D" w:rsidP="0069091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28A9F58" w14:textId="441FAD8D" w:rsidR="0069091D" w:rsidRPr="00A57B00" w:rsidRDefault="0069091D" w:rsidP="0069091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3B0FB030" w14:textId="77777777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3E6E446" w14:textId="1C1BBE2D" w:rsidR="0069091D" w:rsidRPr="00A57B00" w:rsidRDefault="0069091D" w:rsidP="0069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76F3" w:rsidRPr="00A57B00" w14:paraId="05DA136F" w14:textId="77777777" w:rsidTr="00182D1B">
        <w:trPr>
          <w:trHeight w:hRule="exact" w:val="361"/>
          <w:tblHeader/>
        </w:trPr>
        <w:tc>
          <w:tcPr>
            <w:tcW w:w="2322" w:type="pct"/>
          </w:tcPr>
          <w:p w14:paraId="6C3B462F" w14:textId="77777777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9006DBD" w14:textId="367498F0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07EBE74" w14:textId="77777777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5D5D53" w14:textId="76937A3B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DD23CA8" w14:textId="77777777" w:rsidR="00C976F3" w:rsidRPr="00A57B00" w:rsidRDefault="00C976F3" w:rsidP="00C976F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6DA41D" w14:textId="317C1CB8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A3DD761" w14:textId="77777777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17CA530" w14:textId="58DF5907" w:rsidR="00C976F3" w:rsidRPr="00A57B00" w:rsidRDefault="00C976F3" w:rsidP="00C9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976F3" w:rsidRPr="00A57B00" w14:paraId="653F723B" w14:textId="77777777" w:rsidTr="00182D1B">
        <w:trPr>
          <w:trHeight w:hRule="exact" w:val="361"/>
        </w:trPr>
        <w:tc>
          <w:tcPr>
            <w:tcW w:w="2322" w:type="pct"/>
          </w:tcPr>
          <w:p w14:paraId="10466F3A" w14:textId="77777777" w:rsidR="00C976F3" w:rsidRPr="00A57B00" w:rsidRDefault="00C976F3" w:rsidP="00C976F3">
            <w:pPr>
              <w:ind w:right="-102" w:firstLine="941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7925C88D" w14:textId="34D49C01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8BCA2D" w14:textId="77777777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D7EB0D" w14:textId="6F3FA0EE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612F3B" w14:textId="77777777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5DDEA5" w14:textId="0B4B1947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99</w:t>
            </w:r>
          </w:p>
        </w:tc>
        <w:tc>
          <w:tcPr>
            <w:tcW w:w="143" w:type="pct"/>
          </w:tcPr>
          <w:p w14:paraId="3B3355A8" w14:textId="77777777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3B69CF38" w14:textId="1EF588F6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54</w:t>
            </w:r>
          </w:p>
        </w:tc>
      </w:tr>
      <w:tr w:rsidR="00C976F3" w:rsidRPr="00A57B00" w14:paraId="7A092793" w14:textId="77777777" w:rsidTr="00182D1B">
        <w:trPr>
          <w:trHeight w:hRule="exact" w:val="361"/>
        </w:trPr>
        <w:tc>
          <w:tcPr>
            <w:tcW w:w="2322" w:type="pct"/>
          </w:tcPr>
          <w:p w14:paraId="4E0E27EF" w14:textId="1BF54A58" w:rsidR="00C976F3" w:rsidRPr="00A57B00" w:rsidRDefault="00C976F3" w:rsidP="00C976F3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</w:tcPr>
          <w:p w14:paraId="101EE840" w14:textId="5871F4E8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557</w:t>
            </w:r>
          </w:p>
        </w:tc>
        <w:tc>
          <w:tcPr>
            <w:tcW w:w="145" w:type="pct"/>
          </w:tcPr>
          <w:p w14:paraId="0CC08C5C" w14:textId="77777777" w:rsidR="00C976F3" w:rsidRPr="00A57B00" w:rsidRDefault="00C976F3" w:rsidP="00C976F3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51D5663C" w14:textId="1952D747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578</w:t>
            </w:r>
          </w:p>
        </w:tc>
        <w:tc>
          <w:tcPr>
            <w:tcW w:w="145" w:type="pct"/>
          </w:tcPr>
          <w:p w14:paraId="02BFEA36" w14:textId="77777777" w:rsidR="00C976F3" w:rsidRPr="00A57B00" w:rsidRDefault="00C976F3" w:rsidP="00C976F3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88C800" w14:textId="5B156D17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6D6C2F" w14:textId="77777777" w:rsidR="00C976F3" w:rsidRPr="00A57B00" w:rsidRDefault="00C976F3" w:rsidP="00C976F3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</w:tcPr>
          <w:p w14:paraId="01DC4329" w14:textId="6A8FBCFE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C976F3" w:rsidRPr="00A57B00" w14:paraId="227FE33C" w14:textId="77777777" w:rsidTr="00182D1B">
        <w:trPr>
          <w:trHeight w:hRule="exact" w:val="361"/>
        </w:trPr>
        <w:tc>
          <w:tcPr>
            <w:tcW w:w="2322" w:type="pct"/>
          </w:tcPr>
          <w:p w14:paraId="4C402EA3" w14:textId="77777777" w:rsidR="00C976F3" w:rsidRPr="00A57B00" w:rsidRDefault="00C976F3" w:rsidP="00C976F3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549F3E9" w14:textId="72AFD86E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2,624</w:t>
            </w:r>
          </w:p>
        </w:tc>
        <w:tc>
          <w:tcPr>
            <w:tcW w:w="145" w:type="pct"/>
          </w:tcPr>
          <w:p w14:paraId="111F238A" w14:textId="77777777" w:rsidR="00C976F3" w:rsidRPr="00A57B00" w:rsidRDefault="00C976F3" w:rsidP="00C976F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2A31C34" w14:textId="050C304B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747</w:t>
            </w:r>
          </w:p>
        </w:tc>
        <w:tc>
          <w:tcPr>
            <w:tcW w:w="145" w:type="pct"/>
          </w:tcPr>
          <w:p w14:paraId="767DE422" w14:textId="77777777" w:rsidR="00C976F3" w:rsidRPr="00A57B00" w:rsidRDefault="00C976F3" w:rsidP="00C976F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6A5E642" w14:textId="4416C892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24</w:t>
            </w:r>
            <w:r w:rsidR="00C0025B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57F6032" w14:textId="77777777" w:rsidR="00C976F3" w:rsidRPr="00A57B00" w:rsidRDefault="00C976F3" w:rsidP="00C976F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29A3F6B" w14:textId="3E0EE248" w:rsidR="00C976F3" w:rsidRPr="00A57B00" w:rsidRDefault="00C976F3" w:rsidP="0021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200</w:t>
            </w:r>
          </w:p>
        </w:tc>
      </w:tr>
      <w:tr w:rsidR="00C976F3" w:rsidRPr="00A57B00" w14:paraId="79DD87A6" w14:textId="77777777" w:rsidTr="00182D1B">
        <w:trPr>
          <w:trHeight w:hRule="exact" w:val="361"/>
        </w:trPr>
        <w:tc>
          <w:tcPr>
            <w:tcW w:w="2322" w:type="pct"/>
          </w:tcPr>
          <w:p w14:paraId="1F3D35E9" w14:textId="77777777" w:rsidR="00C976F3" w:rsidRPr="00A57B00" w:rsidRDefault="00C976F3" w:rsidP="00C976F3">
            <w:pPr>
              <w:tabs>
                <w:tab w:val="left" w:pos="176"/>
              </w:tabs>
              <w:ind w:right="-102" w:firstLine="94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A49FF91" w14:textId="7C76608E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3,181</w:t>
            </w:r>
          </w:p>
        </w:tc>
        <w:tc>
          <w:tcPr>
            <w:tcW w:w="145" w:type="pct"/>
          </w:tcPr>
          <w:p w14:paraId="53DE21EF" w14:textId="77777777" w:rsidR="00C976F3" w:rsidRPr="00A57B00" w:rsidRDefault="00C976F3" w:rsidP="00C976F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BC8B9E0" w14:textId="1A7DB3D2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325</w:t>
            </w:r>
          </w:p>
        </w:tc>
        <w:tc>
          <w:tcPr>
            <w:tcW w:w="145" w:type="pct"/>
          </w:tcPr>
          <w:p w14:paraId="2E8F7701" w14:textId="77777777" w:rsidR="00C976F3" w:rsidRPr="00A57B00" w:rsidRDefault="00C976F3" w:rsidP="00C976F3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0D536C8" w14:textId="201DEA74" w:rsidR="00C976F3" w:rsidRPr="00A57B00" w:rsidRDefault="0075266A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34</w:t>
            </w:r>
            <w:r w:rsidR="00C0025B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EA37332" w14:textId="77777777" w:rsidR="00C976F3" w:rsidRPr="00A57B00" w:rsidRDefault="00C976F3" w:rsidP="00C976F3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870526" w14:textId="50F62165" w:rsidR="00C976F3" w:rsidRPr="00A57B00" w:rsidRDefault="00C976F3" w:rsidP="00C97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254</w:t>
            </w:r>
          </w:p>
        </w:tc>
      </w:tr>
    </w:tbl>
    <w:p w14:paraId="28ACC8DB" w14:textId="2EE7607B" w:rsidR="007C743A" w:rsidRPr="00165864" w:rsidRDefault="00E466DE" w:rsidP="00D2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9" w:hanging="54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lastRenderedPageBreak/>
        <w:t>3</w:t>
      </w:r>
      <w:r w:rsidR="0080549B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EB7616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3</w:t>
      </w:r>
      <w:r w:rsidR="00FA4924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80549B" w:rsidRPr="0016586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ค่าตอบแทนผู้บริหารที่สำคัญ</w:t>
      </w:r>
    </w:p>
    <w:p w14:paraId="5F64C80B" w14:textId="12341170" w:rsidR="00BC6D6D" w:rsidRPr="00165864" w:rsidRDefault="00BC6D6D" w:rsidP="00F951C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8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419"/>
        <w:gridCol w:w="999"/>
        <w:gridCol w:w="270"/>
        <w:gridCol w:w="1071"/>
        <w:gridCol w:w="270"/>
        <w:gridCol w:w="1080"/>
        <w:gridCol w:w="270"/>
        <w:gridCol w:w="1009"/>
      </w:tblGrid>
      <w:tr w:rsidR="00165864" w:rsidRPr="000E42DF" w14:paraId="3D46445B" w14:textId="77777777" w:rsidTr="00583574">
        <w:trPr>
          <w:trHeight w:hRule="exact" w:val="360"/>
        </w:trPr>
        <w:tc>
          <w:tcPr>
            <w:tcW w:w="4419" w:type="dxa"/>
          </w:tcPr>
          <w:p w14:paraId="1E2BD8C8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283179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EA702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hideMark/>
          </w:tcPr>
          <w:p w14:paraId="4F59A61B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65864" w:rsidRPr="000E42DF" w14:paraId="772FF5D1" w14:textId="77777777" w:rsidTr="00583574">
        <w:trPr>
          <w:trHeight w:hRule="exact" w:val="360"/>
        </w:trPr>
        <w:tc>
          <w:tcPr>
            <w:tcW w:w="4419" w:type="dxa"/>
          </w:tcPr>
          <w:p w14:paraId="4BB93C23" w14:textId="77777777" w:rsidR="00165864" w:rsidRPr="000E42DF" w:rsidRDefault="00165864" w:rsidP="007F0107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4E5D5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31CB10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47DE83" w14:textId="77777777" w:rsidR="00165864" w:rsidRPr="000E42DF" w:rsidRDefault="00165864" w:rsidP="007F01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5E4" w:rsidRPr="000E42DF" w14:paraId="447BFE62" w14:textId="77777777" w:rsidTr="004715E4">
        <w:trPr>
          <w:trHeight w:hRule="exact" w:val="360"/>
        </w:trPr>
        <w:tc>
          <w:tcPr>
            <w:tcW w:w="4419" w:type="dxa"/>
          </w:tcPr>
          <w:p w14:paraId="05F655E8" w14:textId="77777777" w:rsidR="004715E4" w:rsidRPr="000E42DF" w:rsidRDefault="004715E4" w:rsidP="004715E4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A5CF4" w14:textId="1A814D74" w:rsidR="004715E4" w:rsidRPr="000E42DF" w:rsidRDefault="004715E4" w:rsidP="004715E4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DCD4E7" w14:textId="77777777" w:rsidR="004715E4" w:rsidRPr="000E42DF" w:rsidRDefault="004715E4" w:rsidP="004715E4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0A113" w14:textId="2702A8D0" w:rsidR="004715E4" w:rsidRPr="000E42DF" w:rsidRDefault="004715E4" w:rsidP="004715E4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9012D2" w14:textId="77777777" w:rsidR="004715E4" w:rsidRPr="000E42DF" w:rsidRDefault="004715E4" w:rsidP="004715E4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ECF9E" w14:textId="4EBA224B" w:rsidR="004715E4" w:rsidRPr="000E42DF" w:rsidRDefault="004715E4" w:rsidP="004715E4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DFA542" w14:textId="77777777" w:rsidR="004715E4" w:rsidRPr="000E42DF" w:rsidRDefault="004715E4" w:rsidP="004715E4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D3AC0C" w14:textId="1F53CC59" w:rsidR="004715E4" w:rsidRPr="000E42DF" w:rsidRDefault="004715E4" w:rsidP="004715E4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715E4" w:rsidRPr="000E42DF" w14:paraId="63A749AA" w14:textId="77777777" w:rsidTr="004715E4">
        <w:trPr>
          <w:trHeight w:hRule="exact" w:val="389"/>
        </w:trPr>
        <w:tc>
          <w:tcPr>
            <w:tcW w:w="4419" w:type="dxa"/>
            <w:hideMark/>
          </w:tcPr>
          <w:p w14:paraId="36D356D9" w14:textId="0A2097A0" w:rsidR="004715E4" w:rsidRPr="000E42DF" w:rsidRDefault="004715E4" w:rsidP="004715E4">
            <w:pPr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9" w:type="dxa"/>
          </w:tcPr>
          <w:p w14:paraId="64B795B3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F6F02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69141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4881A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2DCD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801F1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FDF46AD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715E4" w:rsidRPr="000E42DF" w14:paraId="69AC69BA" w14:textId="77777777" w:rsidTr="004715E4">
        <w:trPr>
          <w:trHeight w:hRule="exact" w:val="360"/>
        </w:trPr>
        <w:tc>
          <w:tcPr>
            <w:tcW w:w="4419" w:type="dxa"/>
            <w:hideMark/>
          </w:tcPr>
          <w:p w14:paraId="23C1F17A" w14:textId="77777777" w:rsidR="004715E4" w:rsidRPr="000E42DF" w:rsidRDefault="004715E4" w:rsidP="004715E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62598C51" w14:textId="741B6484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2068E5B5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4101E7" w14:textId="0C235D13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1,383</w:t>
            </w:r>
          </w:p>
        </w:tc>
        <w:tc>
          <w:tcPr>
            <w:tcW w:w="270" w:type="dxa"/>
          </w:tcPr>
          <w:p w14:paraId="1FF3011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E9BAA" w14:textId="7748E3BF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3C26925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EC8D552" w14:textId="668338C8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4715E4" w:rsidRPr="000E42DF" w14:paraId="599F39E3" w14:textId="77777777" w:rsidTr="004715E4">
        <w:trPr>
          <w:trHeight w:hRule="exact" w:val="360"/>
        </w:trPr>
        <w:tc>
          <w:tcPr>
            <w:tcW w:w="4419" w:type="dxa"/>
            <w:hideMark/>
          </w:tcPr>
          <w:p w14:paraId="1660F497" w14:textId="77777777" w:rsidR="004715E4" w:rsidRPr="000E42DF" w:rsidRDefault="004715E4" w:rsidP="004715E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20940D8A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21F3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09B57AD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F26A4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A5485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49AF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5DC9078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5E4" w:rsidRPr="000E42DF" w14:paraId="127791AA" w14:textId="77777777" w:rsidTr="004715E4">
        <w:trPr>
          <w:trHeight w:hRule="exact" w:val="360"/>
        </w:trPr>
        <w:tc>
          <w:tcPr>
            <w:tcW w:w="4419" w:type="dxa"/>
            <w:hideMark/>
          </w:tcPr>
          <w:p w14:paraId="4C7CA1B1" w14:textId="77777777" w:rsidR="004715E4" w:rsidRPr="000E42DF" w:rsidRDefault="004715E4" w:rsidP="004715E4">
            <w:pPr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</w:tcPr>
          <w:p w14:paraId="6453D02D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6361F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37330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7A3A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3CA40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2E884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5F060B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5E4" w:rsidRPr="000E42DF" w14:paraId="196F52CF" w14:textId="77777777" w:rsidTr="004715E4">
        <w:trPr>
          <w:trHeight w:hRule="exact" w:val="360"/>
        </w:trPr>
        <w:tc>
          <w:tcPr>
            <w:tcW w:w="4419" w:type="dxa"/>
            <w:hideMark/>
          </w:tcPr>
          <w:p w14:paraId="101BED0C" w14:textId="77777777" w:rsidR="004715E4" w:rsidRPr="000E42DF" w:rsidRDefault="004715E4" w:rsidP="004715E4">
            <w:pPr>
              <w:tabs>
                <w:tab w:val="left" w:pos="1152"/>
              </w:tabs>
              <w:spacing w:line="240" w:lineRule="auto"/>
              <w:ind w:left="522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</w:tcPr>
          <w:p w14:paraId="1A619803" w14:textId="4F2F7CAA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D117CD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EEFE1A" w14:textId="4463A281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596F58C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6EE5A" w14:textId="42561790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02BB2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D29372" w14:textId="7B6F8DD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715E4" w:rsidRPr="000E42DF" w14:paraId="21BE4C8C" w14:textId="77777777" w:rsidTr="004715E4">
        <w:trPr>
          <w:trHeight w:hRule="exact" w:val="360"/>
        </w:trPr>
        <w:tc>
          <w:tcPr>
            <w:tcW w:w="4419" w:type="dxa"/>
            <w:hideMark/>
          </w:tcPr>
          <w:p w14:paraId="5EC8933C" w14:textId="77777777" w:rsidR="004715E4" w:rsidRPr="000E42DF" w:rsidRDefault="004715E4" w:rsidP="004715E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53BF0" w14:textId="38B42ACD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2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1,366</w:t>
            </w:r>
          </w:p>
        </w:tc>
        <w:tc>
          <w:tcPr>
            <w:tcW w:w="270" w:type="dxa"/>
          </w:tcPr>
          <w:p w14:paraId="5C99498A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72DC9" w14:textId="5E2FB42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1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1,401</w:t>
            </w:r>
          </w:p>
        </w:tc>
        <w:tc>
          <w:tcPr>
            <w:tcW w:w="270" w:type="dxa"/>
          </w:tcPr>
          <w:p w14:paraId="4B94857C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BD7E" w14:textId="40D6B756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585F3D46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E909A" w14:textId="25FE1E0E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</w:t>
            </w:r>
          </w:p>
        </w:tc>
      </w:tr>
      <w:tr w:rsidR="004715E4" w:rsidRPr="000E42DF" w14:paraId="6CD5207F" w14:textId="77777777" w:rsidTr="004715E4">
        <w:trPr>
          <w:trHeight w:hRule="exact" w:val="144"/>
        </w:trPr>
        <w:tc>
          <w:tcPr>
            <w:tcW w:w="4419" w:type="dxa"/>
          </w:tcPr>
          <w:p w14:paraId="1C8B6037" w14:textId="77777777" w:rsidR="004715E4" w:rsidRPr="000E42DF" w:rsidRDefault="004715E4" w:rsidP="004715E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9" w:type="dxa"/>
          </w:tcPr>
          <w:p w14:paraId="29F6F127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8E307A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6E65A7D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A40A9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F4AC5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423F6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24445748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15E4" w:rsidRPr="000E42DF" w14:paraId="7378169E" w14:textId="77777777" w:rsidTr="004715E4">
        <w:tc>
          <w:tcPr>
            <w:tcW w:w="4419" w:type="dxa"/>
            <w:hideMark/>
          </w:tcPr>
          <w:p w14:paraId="474CA2F2" w14:textId="433EDD44" w:rsidR="004715E4" w:rsidRPr="000E42DF" w:rsidRDefault="004715E4" w:rsidP="004715E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999" w:type="dxa"/>
          </w:tcPr>
          <w:p w14:paraId="6213ECA9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B0BED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B5589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47C5D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F3B7A7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9608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458F33C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15E4" w:rsidRPr="000E42DF" w14:paraId="4D0BFF8F" w14:textId="77777777" w:rsidTr="004715E4">
        <w:tc>
          <w:tcPr>
            <w:tcW w:w="4419" w:type="dxa"/>
          </w:tcPr>
          <w:p w14:paraId="610892B9" w14:textId="77777777" w:rsidR="004715E4" w:rsidRPr="000E42DF" w:rsidRDefault="004715E4" w:rsidP="004715E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20F1AFA1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B86F5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54C2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85F31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8DCE0" w14:textId="77777777" w:rsidR="004715E4" w:rsidRPr="008C236A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E63C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9A79501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15E4" w:rsidRPr="000E42DF" w14:paraId="047BC99C" w14:textId="77777777" w:rsidTr="00872F32">
        <w:tc>
          <w:tcPr>
            <w:tcW w:w="4419" w:type="dxa"/>
            <w:hideMark/>
          </w:tcPr>
          <w:p w14:paraId="6057F3A1" w14:textId="77777777" w:rsidR="004715E4" w:rsidRPr="000E42DF" w:rsidRDefault="004715E4" w:rsidP="004715E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cs/>
                <w:lang w:val="en-US"/>
              </w:rPr>
              <w:t xml:space="preserve">  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A49CC" w14:textId="09F532A8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565DD693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D9978" w14:textId="306AE794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63F58927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80F9" w14:textId="1C12D7BE" w:rsidR="004715E4" w:rsidRPr="008C236A" w:rsidRDefault="003D7C1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1AFA833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47AE7" w14:textId="79A33FDD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4715E4" w:rsidRPr="000E42DF" w14:paraId="4C1A46D2" w14:textId="77777777" w:rsidTr="00872F32">
        <w:tc>
          <w:tcPr>
            <w:tcW w:w="4419" w:type="dxa"/>
            <w:hideMark/>
          </w:tcPr>
          <w:p w14:paraId="1BF22969" w14:textId="77777777" w:rsidR="004715E4" w:rsidRPr="000E42DF" w:rsidRDefault="004715E4" w:rsidP="004715E4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B5C6A" w14:textId="69809030" w:rsidR="004715E4" w:rsidRPr="008C236A" w:rsidRDefault="00E02FA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7E851BFB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8F6557" w14:textId="719EAA48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F2FAFD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ABBC1" w14:textId="11B86F1D" w:rsidR="004715E4" w:rsidRPr="008C236A" w:rsidRDefault="003D7C1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23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3681A85E" w14:textId="77777777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4DC0B" w14:textId="5A252424" w:rsidR="004715E4" w:rsidRPr="000E42D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</w:p>
        </w:tc>
      </w:tr>
    </w:tbl>
    <w:p w14:paraId="728ABDED" w14:textId="65FA620F" w:rsidR="00FB6665" w:rsidRDefault="00FB6665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4C4F0FEB" w:rsidR="0080549B" w:rsidRPr="00A57B00" w:rsidRDefault="00D64C7E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F63602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76659B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A57B00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77777777" w:rsidR="00075854" w:rsidRPr="0076659B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990"/>
        <w:gridCol w:w="270"/>
        <w:gridCol w:w="1080"/>
        <w:gridCol w:w="270"/>
        <w:gridCol w:w="1080"/>
        <w:gridCol w:w="298"/>
        <w:gridCol w:w="1034"/>
      </w:tblGrid>
      <w:tr w:rsidR="0080549B" w:rsidRPr="00A57B00" w14:paraId="3C18417A" w14:textId="77777777" w:rsidTr="0021647A">
        <w:trPr>
          <w:trHeight w:hRule="exact" w:val="374"/>
        </w:trPr>
        <w:tc>
          <w:tcPr>
            <w:tcW w:w="4302" w:type="dxa"/>
          </w:tcPr>
          <w:p w14:paraId="6B338C00" w14:textId="77777777" w:rsidR="0080549B" w:rsidRPr="006B0A65" w:rsidRDefault="0080549B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38ED5E9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381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6945F6C1" w14:textId="77777777" w:rsidR="0080549B" w:rsidRPr="006B0A65" w:rsidRDefault="0080549B" w:rsidP="00BC3396">
            <w:pPr>
              <w:tabs>
                <w:tab w:val="clear" w:pos="1871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6B0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0549B" w:rsidRPr="00A57B00" w14:paraId="0B576709" w14:textId="77777777" w:rsidTr="0021647A">
        <w:trPr>
          <w:trHeight w:hRule="exact" w:val="374"/>
        </w:trPr>
        <w:tc>
          <w:tcPr>
            <w:tcW w:w="4302" w:type="dxa"/>
          </w:tcPr>
          <w:p w14:paraId="0994A65D" w14:textId="77777777" w:rsidR="0080549B" w:rsidRPr="006B0A65" w:rsidRDefault="0080549B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6BEE460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BFF42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728C4C48" w14:textId="77777777" w:rsidR="0080549B" w:rsidRPr="006B0A65" w:rsidRDefault="0080549B" w:rsidP="006B0A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864" w:rsidRPr="00A57B00" w14:paraId="06401FE1" w14:textId="77777777" w:rsidTr="0021647A">
        <w:trPr>
          <w:trHeight w:hRule="exact" w:val="407"/>
        </w:trPr>
        <w:tc>
          <w:tcPr>
            <w:tcW w:w="4302" w:type="dxa"/>
          </w:tcPr>
          <w:p w14:paraId="331887EE" w14:textId="77777777" w:rsidR="00165864" w:rsidRPr="006B0A65" w:rsidRDefault="00165864" w:rsidP="006B0A6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239020" w14:textId="51C23BD2" w:rsidR="00165864" w:rsidRPr="006B0A65" w:rsidRDefault="00C6664D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65864"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25CED39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57620" w14:textId="7D6D3891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A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691A257" w14:textId="77777777" w:rsidR="00165864" w:rsidRPr="006B0A65" w:rsidRDefault="00165864" w:rsidP="006B0A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D889F" w14:textId="2CF3634E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05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8" w:type="dxa"/>
          </w:tcPr>
          <w:p w14:paraId="4E3F0B43" w14:textId="77777777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39FD876" w14:textId="35CACA3A" w:rsidR="00165864" w:rsidRPr="006B0A65" w:rsidRDefault="00165864" w:rsidP="006B0A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A6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A6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715E4" w:rsidRPr="00A57B00" w14:paraId="5D7D6AE6" w14:textId="77777777" w:rsidTr="0021647A">
        <w:trPr>
          <w:trHeight w:hRule="exact" w:val="407"/>
        </w:trPr>
        <w:tc>
          <w:tcPr>
            <w:tcW w:w="4302" w:type="dxa"/>
          </w:tcPr>
          <w:p w14:paraId="6513BBA0" w14:textId="77777777" w:rsidR="004715E4" w:rsidRPr="006B0A65" w:rsidRDefault="004715E4" w:rsidP="004715E4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11CE81" w14:textId="7DE97B8A" w:rsidR="004715E4" w:rsidRPr="006B0A65" w:rsidRDefault="004715E4" w:rsidP="004715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2BFB7C" w14:textId="77777777" w:rsidR="004715E4" w:rsidRPr="006B0A65" w:rsidRDefault="004715E4" w:rsidP="004715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BAEF9" w14:textId="77A39A0D" w:rsidR="004715E4" w:rsidRPr="006B0A65" w:rsidRDefault="004715E4" w:rsidP="004715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5441A7" w14:textId="77777777" w:rsidR="004715E4" w:rsidRPr="006B0A65" w:rsidRDefault="004715E4" w:rsidP="004715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76A2C" w14:textId="58F4FB53" w:rsidR="004715E4" w:rsidRPr="006B0A65" w:rsidRDefault="004715E4" w:rsidP="004715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8" w:type="dxa"/>
          </w:tcPr>
          <w:p w14:paraId="6E611743" w14:textId="77777777" w:rsidR="004715E4" w:rsidRPr="006B0A65" w:rsidRDefault="004715E4" w:rsidP="004715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DC65A28" w14:textId="2F08B823" w:rsidR="004715E4" w:rsidRPr="006B0A65" w:rsidRDefault="004715E4" w:rsidP="004715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B0A6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715E4" w:rsidRPr="00A57B00" w14:paraId="5F2EBF8E" w14:textId="77777777" w:rsidTr="0021647A">
        <w:trPr>
          <w:trHeight w:hRule="exact" w:val="374"/>
        </w:trPr>
        <w:tc>
          <w:tcPr>
            <w:tcW w:w="4302" w:type="dxa"/>
          </w:tcPr>
          <w:p w14:paraId="2F7AE680" w14:textId="77777777" w:rsidR="004715E4" w:rsidRPr="006B0A65" w:rsidRDefault="004715E4" w:rsidP="004715E4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right="-43" w:firstLine="350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B0A65">
              <w:rPr>
                <w:rFonts w:asciiTheme="majorBidi" w:hAnsiTheme="majorBidi" w:cstheme="majorBidi"/>
                <w:i/>
                <w:iCs/>
                <w:cs/>
                <w:lang w:val="en-US"/>
              </w:rPr>
              <w:t xml:space="preserve">สัญญาที่ยังไม่ได้รับรู้ </w:t>
            </w:r>
          </w:p>
        </w:tc>
        <w:tc>
          <w:tcPr>
            <w:tcW w:w="990" w:type="dxa"/>
          </w:tcPr>
          <w:p w14:paraId="18E99A63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924B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D2846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F0E3F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27ACC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03BDE451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6ECA2D0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E4" w:rsidRPr="00A57B00" w14:paraId="0DB96C20" w14:textId="77777777" w:rsidTr="0021647A">
        <w:trPr>
          <w:trHeight w:hRule="exact" w:val="374"/>
        </w:trPr>
        <w:tc>
          <w:tcPr>
            <w:tcW w:w="4302" w:type="dxa"/>
          </w:tcPr>
          <w:p w14:paraId="1F779B0E" w14:textId="041A36D5" w:rsidR="004715E4" w:rsidRPr="006B0A65" w:rsidRDefault="004715E4" w:rsidP="004715E4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right="-43" w:firstLine="364"/>
              <w:jc w:val="both"/>
              <w:rPr>
                <w:rFonts w:asciiTheme="majorBidi" w:hAnsiTheme="majorBidi" w:cstheme="majorBidi"/>
                <w:lang w:val="en-US"/>
              </w:rPr>
            </w:pPr>
            <w:r w:rsidRPr="006B0A65">
              <w:rPr>
                <w:rFonts w:asciiTheme="majorBidi" w:hAnsiTheme="majorBidi" w:cstheme="majorBidi"/>
                <w:cs/>
                <w:lang w:val="en-US"/>
              </w:rPr>
              <w:t>ส่วนใหญ่เป็นสัญญาก่อสร้างอาคารและ</w:t>
            </w:r>
            <w:r w:rsidRPr="006B0A65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4A843436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EA70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596F6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D5820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A87BC" w14:textId="77777777" w:rsidR="004715E4" w:rsidRPr="006B0A65" w:rsidRDefault="004715E4" w:rsidP="004715E4">
            <w:pPr>
              <w:tabs>
                <w:tab w:val="decimal" w:pos="864"/>
              </w:tabs>
              <w:ind w:left="3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" w:type="dxa"/>
          </w:tcPr>
          <w:p w14:paraId="35361568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76E01603" w14:textId="77777777" w:rsidR="004715E4" w:rsidRPr="006B0A65" w:rsidRDefault="004715E4" w:rsidP="004715E4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5E4" w:rsidRPr="00A57B00" w14:paraId="423ABE65" w14:textId="77777777" w:rsidTr="0021647A">
        <w:trPr>
          <w:trHeight w:hRule="exact" w:val="374"/>
        </w:trPr>
        <w:tc>
          <w:tcPr>
            <w:tcW w:w="4302" w:type="dxa"/>
          </w:tcPr>
          <w:p w14:paraId="1CA58F21" w14:textId="3C1A57D4" w:rsidR="004715E4" w:rsidRPr="006B0A65" w:rsidRDefault="004715E4" w:rsidP="004715E4">
            <w:pPr>
              <w:pStyle w:val="a"/>
              <w:tabs>
                <w:tab w:val="clear" w:pos="1080"/>
                <w:tab w:val="left" w:pos="414"/>
              </w:tabs>
              <w:spacing w:line="240" w:lineRule="atLeast"/>
              <w:ind w:left="499" w:right="-43" w:hanging="8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B0A65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Pr="006B0A65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6709B50" w14:textId="671B8421" w:rsidR="004715E4" w:rsidRPr="006B0A65" w:rsidRDefault="008B2CDF" w:rsidP="0021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790319FC" w14:textId="77777777" w:rsidR="004715E4" w:rsidRPr="006B0A65" w:rsidRDefault="004715E4" w:rsidP="004715E4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08D528" w14:textId="05FE32AA" w:rsidR="004715E4" w:rsidRPr="006B0A6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14:paraId="78E615B4" w14:textId="77777777" w:rsidR="004715E4" w:rsidRPr="006B0A65" w:rsidRDefault="004715E4" w:rsidP="004715E4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DB80BE" w14:textId="25A8D2F0" w:rsidR="004715E4" w:rsidRPr="006B0A65" w:rsidRDefault="008B2CDF" w:rsidP="0021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58E6D7A8" w14:textId="77777777" w:rsidR="004715E4" w:rsidRPr="006B0A65" w:rsidRDefault="004715E4" w:rsidP="004715E4">
            <w:pPr>
              <w:tabs>
                <w:tab w:val="decimal" w:pos="77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2AEC31AF" w14:textId="11180239" w:rsidR="004715E4" w:rsidRPr="006B0A65" w:rsidRDefault="004715E4" w:rsidP="002B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968723C" w14:textId="2F524CBB" w:rsidR="002D772D" w:rsidRDefault="002D772D" w:rsidP="000476DF">
      <w:pPr>
        <w:tabs>
          <w:tab w:val="left" w:pos="540"/>
          <w:tab w:val="left" w:pos="1080"/>
        </w:tabs>
        <w:ind w:firstLine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E07CDFD" w14:textId="77777777" w:rsidR="008F1F17" w:rsidRDefault="008F1F17" w:rsidP="00724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6"/>
        </w:tabs>
        <w:spacing w:line="240" w:lineRule="auto"/>
        <w:ind w:left="1053" w:hanging="504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F14163D" w14:textId="0E007ACD" w:rsidR="00C142F6" w:rsidRPr="006B0A65" w:rsidRDefault="00754613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F21309" w:rsidRPr="006B0A65">
        <w:rPr>
          <w:rFonts w:asciiTheme="majorBidi" w:hAnsiTheme="majorBidi" w:cstheme="majorBidi"/>
          <w:sz w:val="30"/>
          <w:szCs w:val="30"/>
        </w:rPr>
        <w:tab/>
      </w:r>
      <w:r w:rsidR="007E7085" w:rsidRPr="007E7085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="007E7085" w:rsidRPr="007E708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7085" w:rsidRPr="007E7085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456DE7">
        <w:rPr>
          <w:rFonts w:asciiTheme="majorBidi" w:hAnsiTheme="majorBidi" w:cs="Angsana New"/>
          <w:sz w:val="30"/>
          <w:szCs w:val="30"/>
        </w:rPr>
        <w:t xml:space="preserve"> </w:t>
      </w:r>
      <w:r w:rsidR="00456DE7"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="007E7085" w:rsidRPr="007E7085">
        <w:rPr>
          <w:rFonts w:asciiTheme="majorBidi" w:hAnsiTheme="majorBidi" w:cs="Angsana New" w:hint="cs"/>
          <w:sz w:val="30"/>
          <w:szCs w:val="30"/>
          <w:cs/>
        </w:rPr>
        <w:t>และตราสารทุน</w:t>
      </w:r>
    </w:p>
    <w:p w14:paraId="10A5D0B2" w14:textId="101D864B" w:rsidR="00DC5B51" w:rsidRPr="003B2AEF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</w:rPr>
      </w:pPr>
    </w:p>
    <w:p w14:paraId="18A405E3" w14:textId="36679307" w:rsidR="00242380" w:rsidRDefault="006B0A65" w:rsidP="00507574">
      <w:pPr>
        <w:pStyle w:val="BodyText2"/>
        <w:ind w:left="547" w:right="-43" w:hanging="7"/>
        <w:jc w:val="thaiDistribute"/>
        <w:rPr>
          <w:rFonts w:ascii="Angsana New" w:hAnsi="Angsana New" w:cs="Angsana New"/>
          <w:sz w:val="30"/>
          <w:szCs w:val="30"/>
        </w:rPr>
      </w:pPr>
      <w:r w:rsidRPr="004F742C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="00C94FB8" w:rsidRPr="00C94FB8">
        <w:rPr>
          <w:rFonts w:ascii="Angsana New" w:hAnsi="Angsana New" w:cs="Angsana New" w:hint="cs"/>
          <w:sz w:val="30"/>
          <w:szCs w:val="30"/>
          <w:cs/>
        </w:rPr>
        <w:t>ที่มีสาระสำคัญสำหรับ</w:t>
      </w:r>
      <w:r w:rsidRPr="00C94FB8">
        <w:rPr>
          <w:rFonts w:ascii="Angsana New" w:hAnsi="Angsana New" w:cs="Angsana New"/>
          <w:sz w:val="30"/>
          <w:szCs w:val="30"/>
          <w:cs/>
        </w:rPr>
        <w:t>งวด</w:t>
      </w:r>
      <w:r w:rsidR="002205F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94FB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E3821">
        <w:rPr>
          <w:rFonts w:ascii="Angsana New" w:hAnsi="Angsana New" w:cs="Angsana New"/>
          <w:sz w:val="30"/>
          <w:szCs w:val="30"/>
        </w:rPr>
        <w:t xml:space="preserve">30 </w:t>
      </w:r>
      <w:r w:rsidR="002205F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E3821">
        <w:rPr>
          <w:rFonts w:ascii="Angsana New" w:hAnsi="Angsana New" w:cs="Angsana New"/>
          <w:sz w:val="30"/>
          <w:szCs w:val="30"/>
        </w:rPr>
        <w:t xml:space="preserve"> 256</w:t>
      </w:r>
      <w:r w:rsidR="004715E4">
        <w:rPr>
          <w:rFonts w:ascii="Angsana New" w:hAnsi="Angsana New" w:cs="Angsana New"/>
          <w:sz w:val="30"/>
          <w:szCs w:val="30"/>
        </w:rPr>
        <w:t>5</w:t>
      </w:r>
    </w:p>
    <w:p w14:paraId="4FDB33CF" w14:textId="77777777" w:rsidR="00AB20D2" w:rsidRPr="003B2AEF" w:rsidRDefault="00AB20D2" w:rsidP="00507574">
      <w:pPr>
        <w:pStyle w:val="BodyText2"/>
        <w:ind w:left="547" w:right="-43" w:hanging="7"/>
        <w:jc w:val="thaiDistribute"/>
        <w:rPr>
          <w:rFonts w:ascii="Angsana New" w:hAnsi="Angsana New" w:cs="Angsana New"/>
        </w:rPr>
      </w:pPr>
    </w:p>
    <w:tbl>
      <w:tblPr>
        <w:tblW w:w="921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845"/>
        <w:gridCol w:w="288"/>
        <w:gridCol w:w="6"/>
        <w:gridCol w:w="1983"/>
      </w:tblGrid>
      <w:tr w:rsidR="00AB20D2" w:rsidRPr="00283726" w14:paraId="47214D5D" w14:textId="77777777" w:rsidTr="004760E6">
        <w:tc>
          <w:tcPr>
            <w:tcW w:w="5094" w:type="dxa"/>
            <w:vAlign w:val="bottom"/>
          </w:tcPr>
          <w:p w14:paraId="69F9AD51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4122" w:type="dxa"/>
            <w:gridSpan w:val="4"/>
            <w:vAlign w:val="bottom"/>
          </w:tcPr>
          <w:p w14:paraId="2A7AE148" w14:textId="77777777" w:rsidR="00AB20D2" w:rsidRPr="00E5723F" w:rsidRDefault="00AB20D2" w:rsidP="00B449D6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572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AB20D2" w:rsidRPr="00283726" w14:paraId="4E278B97" w14:textId="77777777" w:rsidTr="004760E6">
        <w:tc>
          <w:tcPr>
            <w:tcW w:w="5094" w:type="dxa"/>
            <w:vAlign w:val="bottom"/>
          </w:tcPr>
          <w:p w14:paraId="63A1CA31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50D698BC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E5723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4" w:type="dxa"/>
            <w:gridSpan w:val="2"/>
            <w:vAlign w:val="center"/>
          </w:tcPr>
          <w:p w14:paraId="53AE4374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5F5EAD34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5723F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AB20D2" w:rsidRPr="00283726" w14:paraId="7A41145A" w14:textId="77777777" w:rsidTr="004760E6">
        <w:tc>
          <w:tcPr>
            <w:tcW w:w="5094" w:type="dxa"/>
            <w:vAlign w:val="bottom"/>
          </w:tcPr>
          <w:p w14:paraId="5E2308AE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5" w:type="dxa"/>
          </w:tcPr>
          <w:p w14:paraId="0110D97A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7E73BDC3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3943D4A2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1CD5EF44" w14:textId="77777777" w:rsidTr="004760E6">
        <w:tc>
          <w:tcPr>
            <w:tcW w:w="5094" w:type="dxa"/>
            <w:vAlign w:val="bottom"/>
          </w:tcPr>
          <w:p w14:paraId="2DB6C82B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5" w:type="dxa"/>
          </w:tcPr>
          <w:p w14:paraId="5829DCAE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5903EEDA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6EF13C4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458D8F18" w14:textId="77777777" w:rsidTr="004760E6">
        <w:tc>
          <w:tcPr>
            <w:tcW w:w="5094" w:type="dxa"/>
            <w:vAlign w:val="bottom"/>
          </w:tcPr>
          <w:p w14:paraId="5648CBDC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C.P. Foods International Limited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45" w:type="dxa"/>
          </w:tcPr>
          <w:p w14:paraId="41C18DB0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39657FD1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5E53777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7,171</w:t>
            </w:r>
          </w:p>
        </w:tc>
      </w:tr>
      <w:tr w:rsidR="00AB20D2" w:rsidRPr="00283726" w14:paraId="24D5895A" w14:textId="77777777" w:rsidTr="004760E6">
        <w:tc>
          <w:tcPr>
            <w:tcW w:w="5094" w:type="dxa"/>
            <w:vAlign w:val="bottom"/>
          </w:tcPr>
          <w:p w14:paraId="62B774C4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3B2AEF">
              <w:rPr>
                <w:rFonts w:ascii="Angsana New" w:hAnsi="Angsana New" w:cs="Angsana New"/>
                <w:sz w:val="30"/>
                <w:szCs w:val="30"/>
              </w:rPr>
              <w:t>Bellisio</w:t>
            </w:r>
            <w:proofErr w:type="spellEnd"/>
            <w:r w:rsidRPr="003B2AEF">
              <w:rPr>
                <w:rFonts w:ascii="Angsana New" w:hAnsi="Angsana New" w:cs="Angsana New"/>
                <w:sz w:val="30"/>
                <w:szCs w:val="30"/>
              </w:rPr>
              <w:t xml:space="preserve"> Investment, LLC</w:t>
            </w:r>
          </w:p>
        </w:tc>
        <w:tc>
          <w:tcPr>
            <w:tcW w:w="1845" w:type="dxa"/>
          </w:tcPr>
          <w:p w14:paraId="3307765E" w14:textId="77777777" w:rsidR="00AB20D2" w:rsidRPr="003B2AE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4054D4F5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117A888F" w14:textId="2457F95F" w:rsidR="00AB20D2" w:rsidRPr="003B2AE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E17AE0" w:rsidRPr="003B2AEF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1A7841" w:rsidRPr="00283726" w14:paraId="00E5EB04" w14:textId="77777777" w:rsidTr="004760E6">
        <w:tc>
          <w:tcPr>
            <w:tcW w:w="5094" w:type="dxa"/>
            <w:vAlign w:val="bottom"/>
          </w:tcPr>
          <w:p w14:paraId="1E74FE28" w14:textId="1C121FAB" w:rsidR="001A7841" w:rsidRPr="003B2AEF" w:rsidRDefault="001A7841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CPF Netherlands B.V</w:t>
            </w:r>
            <w:r w:rsidR="00CE61D9" w:rsidRPr="003B2AEF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</w:tc>
        <w:tc>
          <w:tcPr>
            <w:tcW w:w="1845" w:type="dxa"/>
          </w:tcPr>
          <w:p w14:paraId="09471263" w14:textId="377942FF" w:rsidR="001A7841" w:rsidRPr="003B2AEF" w:rsidRDefault="00DA635F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069908E1" w14:textId="77777777" w:rsidR="001A7841" w:rsidRPr="003B2AEF" w:rsidRDefault="001A7841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37F659F5" w14:textId="16D938C9" w:rsidR="001A7841" w:rsidRPr="003B2AEF" w:rsidRDefault="001A7841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</w:tr>
      <w:tr w:rsidR="00AB20D2" w:rsidRPr="00283726" w14:paraId="14A7F803" w14:textId="77777777" w:rsidTr="004760E6">
        <w:tc>
          <w:tcPr>
            <w:tcW w:w="5094" w:type="dxa"/>
            <w:vAlign w:val="bottom"/>
          </w:tcPr>
          <w:p w14:paraId="2F030C66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CPF Investment Limited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/>
                <w:spacing w:val="-2"/>
                <w:sz w:val="30"/>
                <w:szCs w:val="30"/>
              </w:rPr>
              <w:t>(“CPFI”)</w:t>
            </w:r>
          </w:p>
        </w:tc>
        <w:tc>
          <w:tcPr>
            <w:tcW w:w="1845" w:type="dxa"/>
          </w:tcPr>
          <w:p w14:paraId="22FF8291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3F40C287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32738451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AB20D2" w:rsidRPr="00283726" w14:paraId="062FC68B" w14:textId="77777777" w:rsidTr="004760E6">
        <w:tc>
          <w:tcPr>
            <w:tcW w:w="5094" w:type="dxa"/>
            <w:vAlign w:val="bottom"/>
          </w:tcPr>
          <w:p w14:paraId="0AE243BD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CPF Poland S.A.</w:t>
            </w:r>
          </w:p>
        </w:tc>
        <w:tc>
          <w:tcPr>
            <w:tcW w:w="1845" w:type="dxa"/>
          </w:tcPr>
          <w:p w14:paraId="254D696D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25D2442E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E8E5A6D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</w:tr>
      <w:tr w:rsidR="00AB20D2" w:rsidRPr="00283726" w14:paraId="4082EA10" w14:textId="77777777" w:rsidTr="004760E6">
        <w:trPr>
          <w:trHeight w:hRule="exact" w:val="144"/>
        </w:trPr>
        <w:tc>
          <w:tcPr>
            <w:tcW w:w="5094" w:type="dxa"/>
            <w:vAlign w:val="bottom"/>
          </w:tcPr>
          <w:p w14:paraId="71E065C9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8ADBF10" w14:textId="77777777" w:rsidR="00AB20D2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4C87AA25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B972569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4F28044E" w14:textId="77777777" w:rsidTr="004760E6">
        <w:tc>
          <w:tcPr>
            <w:tcW w:w="5094" w:type="dxa"/>
            <w:vAlign w:val="bottom"/>
          </w:tcPr>
          <w:p w14:paraId="795A3523" w14:textId="77777777" w:rsidR="00AB20D2" w:rsidRPr="00635D0A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845" w:type="dxa"/>
          </w:tcPr>
          <w:p w14:paraId="14B56AF1" w14:textId="77777777" w:rsidR="00AB20D2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0ED45055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21A89E0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1FCA0300" w14:textId="77777777" w:rsidTr="004760E6">
        <w:tc>
          <w:tcPr>
            <w:tcW w:w="5094" w:type="dxa"/>
            <w:vAlign w:val="bottom"/>
          </w:tcPr>
          <w:p w14:paraId="4D3A0B70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Charoen Pokphand Enterprise (Taiwan) Co., Ltd.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(“CPE”)</w:t>
            </w:r>
          </w:p>
        </w:tc>
        <w:tc>
          <w:tcPr>
            <w:tcW w:w="1845" w:type="dxa"/>
          </w:tcPr>
          <w:p w14:paraId="46D5B622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0FB90627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482DCACD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B1E2E">
              <w:rPr>
                <w:rFonts w:ascii="Angsana New" w:hAnsi="Angsana New" w:cs="Angsana New"/>
                <w:sz w:val="30"/>
                <w:szCs w:val="30"/>
              </w:rPr>
              <w:t>4,81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B20D2" w:rsidRPr="001C0606" w14:paraId="67691CBA" w14:textId="77777777" w:rsidTr="004760E6">
        <w:tc>
          <w:tcPr>
            <w:tcW w:w="5094" w:type="dxa"/>
            <w:vAlign w:val="bottom"/>
          </w:tcPr>
          <w:p w14:paraId="23E1D963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Chun Ta Investment Co., Ltd.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(“</w:t>
            </w:r>
            <w:r w:rsidRPr="00EA281D">
              <w:rPr>
                <w:rFonts w:asciiTheme="majorBidi" w:hAnsiTheme="majorBidi" w:cs="Angsana New"/>
                <w:spacing w:val="-2"/>
                <w:sz w:val="30"/>
                <w:szCs w:val="30"/>
              </w:rPr>
              <w:t>Chun Ta</w:t>
            </w:r>
            <w:r>
              <w:rPr>
                <w:rFonts w:ascii="Angsana New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1845" w:type="dxa"/>
          </w:tcPr>
          <w:p w14:paraId="2A5D8242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605AE8E7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1AA5D856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</w:tr>
      <w:tr w:rsidR="00AB20D2" w:rsidRPr="00283726" w14:paraId="5C3094DA" w14:textId="77777777" w:rsidTr="004760E6">
        <w:tc>
          <w:tcPr>
            <w:tcW w:w="5094" w:type="dxa"/>
            <w:vAlign w:val="bottom"/>
          </w:tcPr>
          <w:p w14:paraId="46800255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Ta Chung Investment Co., Ltd.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(“</w:t>
            </w:r>
            <w:r w:rsidRPr="00EA281D">
              <w:rPr>
                <w:rFonts w:asciiTheme="majorBidi" w:hAnsiTheme="majorBidi" w:cs="Angsana New"/>
                <w:spacing w:val="-2"/>
                <w:sz w:val="30"/>
                <w:szCs w:val="30"/>
              </w:rPr>
              <w:t>Ta Chung</w:t>
            </w:r>
            <w:r>
              <w:rPr>
                <w:rFonts w:ascii="Angsana New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1845" w:type="dxa"/>
          </w:tcPr>
          <w:p w14:paraId="37E64CE6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1920DB1D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1C82ACEC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1,222</w:t>
            </w:r>
          </w:p>
        </w:tc>
      </w:tr>
      <w:tr w:rsidR="00AB20D2" w:rsidRPr="00283726" w14:paraId="67750074" w14:textId="77777777" w:rsidTr="004760E6">
        <w:trPr>
          <w:trHeight w:hRule="exact" w:val="144"/>
        </w:trPr>
        <w:tc>
          <w:tcPr>
            <w:tcW w:w="5094" w:type="dxa"/>
            <w:vAlign w:val="bottom"/>
          </w:tcPr>
          <w:p w14:paraId="4ECB5519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698C7B1E" w14:textId="77777777" w:rsidR="00AB20D2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4D5C2256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629E216B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531CEE9C" w14:textId="77777777" w:rsidTr="004760E6">
        <w:tc>
          <w:tcPr>
            <w:tcW w:w="5094" w:type="dxa"/>
            <w:vAlign w:val="bottom"/>
          </w:tcPr>
          <w:p w14:paraId="0E9F4247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845" w:type="dxa"/>
          </w:tcPr>
          <w:p w14:paraId="0EBE52FF" w14:textId="77777777" w:rsidR="00AB20D2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3682B2C4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4F10D089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14A3BE2D" w14:textId="77777777" w:rsidTr="004760E6">
        <w:tc>
          <w:tcPr>
            <w:tcW w:w="5094" w:type="dxa"/>
            <w:vAlign w:val="bottom"/>
          </w:tcPr>
          <w:p w14:paraId="17FAC485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ซี.พี. เมอร์แชนไดซิ่ง จำกัด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6C1">
              <w:rPr>
                <w:rFonts w:asciiTheme="majorBidi" w:hAnsiTheme="majorBidi" w:cs="Angsana New"/>
                <w:sz w:val="30"/>
                <w:szCs w:val="30"/>
              </w:rPr>
              <w:t>(“CPM”)</w:t>
            </w:r>
          </w:p>
        </w:tc>
        <w:tc>
          <w:tcPr>
            <w:tcW w:w="1845" w:type="dxa"/>
          </w:tcPr>
          <w:p w14:paraId="0A51E0BC" w14:textId="77777777" w:rsidR="00AB20D2" w:rsidRPr="00E5723F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94" w:type="dxa"/>
            <w:gridSpan w:val="2"/>
          </w:tcPr>
          <w:p w14:paraId="02274B8A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3889AC4C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(3,600)</w:t>
            </w:r>
          </w:p>
        </w:tc>
      </w:tr>
      <w:tr w:rsidR="00AB20D2" w:rsidRPr="00283726" w14:paraId="3855D5EF" w14:textId="77777777" w:rsidTr="004760E6">
        <w:trPr>
          <w:trHeight w:hRule="exact" w:val="182"/>
        </w:trPr>
        <w:tc>
          <w:tcPr>
            <w:tcW w:w="5094" w:type="dxa"/>
            <w:vAlign w:val="bottom"/>
          </w:tcPr>
          <w:p w14:paraId="68C3714D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2CDE9694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2436C0D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3" w:type="dxa"/>
            <w:vAlign w:val="bottom"/>
          </w:tcPr>
          <w:p w14:paraId="1F952915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7CB9E452" w14:textId="77777777" w:rsidTr="004760E6">
        <w:tc>
          <w:tcPr>
            <w:tcW w:w="5094" w:type="dxa"/>
            <w:vAlign w:val="bottom"/>
          </w:tcPr>
          <w:p w14:paraId="4FFCFA5B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572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45" w:type="dxa"/>
            <w:vAlign w:val="bottom"/>
          </w:tcPr>
          <w:p w14:paraId="371D484E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96BAA9B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3" w:type="dxa"/>
            <w:vAlign w:val="bottom"/>
          </w:tcPr>
          <w:p w14:paraId="327CE715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05EE0FF1" w14:textId="77777777" w:rsidTr="004760E6">
        <w:tc>
          <w:tcPr>
            <w:tcW w:w="5094" w:type="dxa"/>
            <w:vAlign w:val="bottom"/>
          </w:tcPr>
          <w:p w14:paraId="027919E0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B2AE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845" w:type="dxa"/>
          </w:tcPr>
          <w:p w14:paraId="7AE2520E" w14:textId="77777777" w:rsidR="00AB20D2" w:rsidRPr="003B2AE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5772DF51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6CEE1D7C" w14:textId="77777777" w:rsidR="00AB20D2" w:rsidRPr="003B2AE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04390B21" w14:textId="77777777" w:rsidTr="004760E6">
        <w:tc>
          <w:tcPr>
            <w:tcW w:w="5094" w:type="dxa"/>
            <w:vAlign w:val="bottom"/>
          </w:tcPr>
          <w:p w14:paraId="18E647A0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</w:t>
            </w:r>
            <w:r w:rsidRPr="003B2A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B2AEF">
              <w:rPr>
                <w:rFonts w:ascii="Angsana New" w:hAnsi="Angsana New" w:cs="Angsana New"/>
                <w:sz w:val="30"/>
                <w:szCs w:val="30"/>
                <w:cs/>
              </w:rPr>
              <w:t>ออลล์ จำกัด (มหาชน)</w:t>
            </w:r>
            <w:r w:rsidRPr="003B2A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B2AEF">
              <w:rPr>
                <w:rFonts w:asciiTheme="majorBidi" w:hAnsiTheme="majorBidi" w:cs="Angsana New"/>
                <w:sz w:val="30"/>
                <w:szCs w:val="30"/>
                <w:cs/>
              </w:rPr>
              <w:t>(“</w:t>
            </w:r>
            <w:r w:rsidRPr="003B2AEF">
              <w:rPr>
                <w:rFonts w:asciiTheme="majorBidi" w:hAnsiTheme="majorBidi" w:cs="Angsana New"/>
                <w:sz w:val="30"/>
                <w:szCs w:val="30"/>
              </w:rPr>
              <w:t>CPALL”)</w:t>
            </w:r>
          </w:p>
        </w:tc>
        <w:tc>
          <w:tcPr>
            <w:tcW w:w="1845" w:type="dxa"/>
            <w:vAlign w:val="bottom"/>
          </w:tcPr>
          <w:p w14:paraId="55568C02" w14:textId="4B70EDE0" w:rsidR="00AB20D2" w:rsidRPr="003B2AE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24462C" w:rsidRPr="003B2A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94" w:type="dxa"/>
            <w:gridSpan w:val="2"/>
            <w:vAlign w:val="bottom"/>
          </w:tcPr>
          <w:p w14:paraId="7445FC1E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3" w:type="dxa"/>
            <w:vAlign w:val="bottom"/>
          </w:tcPr>
          <w:p w14:paraId="3BE61178" w14:textId="77777777" w:rsidR="00AB20D2" w:rsidRPr="003B2AEF" w:rsidRDefault="00AB20D2" w:rsidP="00B2524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B20D2" w:rsidRPr="00283726" w14:paraId="48B50AEA" w14:textId="77777777" w:rsidTr="004760E6">
        <w:tc>
          <w:tcPr>
            <w:tcW w:w="5094" w:type="dxa"/>
            <w:vAlign w:val="bottom"/>
          </w:tcPr>
          <w:p w14:paraId="1B6C9EFF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Cloud Food System Joint Stock Company</w:t>
            </w:r>
          </w:p>
        </w:tc>
        <w:tc>
          <w:tcPr>
            <w:tcW w:w="1845" w:type="dxa"/>
          </w:tcPr>
          <w:p w14:paraId="311C6458" w14:textId="77777777" w:rsidR="00AB20D2" w:rsidRPr="003B2AE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77"/>
              <w:rPr>
                <w:rFonts w:ascii="Angsana New" w:hAnsi="Angsana New" w:cs="Angsana New"/>
                <w:sz w:val="30"/>
                <w:szCs w:val="30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294" w:type="dxa"/>
            <w:gridSpan w:val="2"/>
          </w:tcPr>
          <w:p w14:paraId="2942574A" w14:textId="77777777" w:rsidR="00AB20D2" w:rsidRPr="003B2AE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3" w:type="dxa"/>
          </w:tcPr>
          <w:p w14:paraId="711B8B1F" w14:textId="77777777" w:rsidR="00AB20D2" w:rsidRPr="003B2AEF" w:rsidRDefault="00AB20D2" w:rsidP="00B2524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B20D2" w:rsidRPr="00283726" w14:paraId="50C2AAD0" w14:textId="77777777" w:rsidTr="004760E6">
        <w:trPr>
          <w:trHeight w:hRule="exact" w:val="144"/>
        </w:trPr>
        <w:tc>
          <w:tcPr>
            <w:tcW w:w="5094" w:type="dxa"/>
            <w:vAlign w:val="bottom"/>
          </w:tcPr>
          <w:p w14:paraId="64708726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BFDBC55" w14:textId="77777777" w:rsidR="00AB20D2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602EE890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29CB46F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5D0D4C9F" w14:textId="77777777" w:rsidTr="004760E6">
        <w:tc>
          <w:tcPr>
            <w:tcW w:w="5094" w:type="dxa"/>
            <w:vAlign w:val="bottom"/>
          </w:tcPr>
          <w:p w14:paraId="571FD903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845" w:type="dxa"/>
          </w:tcPr>
          <w:p w14:paraId="7BD524B3" w14:textId="77777777" w:rsidR="00AB20D2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3AEDD459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50F834C5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41F8C1A6" w14:textId="77777777" w:rsidTr="004760E6">
        <w:tc>
          <w:tcPr>
            <w:tcW w:w="5094" w:type="dxa"/>
            <w:vAlign w:val="bottom"/>
          </w:tcPr>
          <w:p w14:paraId="62414E8B" w14:textId="77777777" w:rsidR="00AB20D2" w:rsidRPr="00867C73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7C73">
              <w:rPr>
                <w:rFonts w:ascii="Angsana New" w:hAnsi="Angsana New" w:cs="Angsana New"/>
                <w:sz w:val="30"/>
                <w:szCs w:val="30"/>
              </w:rPr>
              <w:t xml:space="preserve">CPALL </w:t>
            </w:r>
          </w:p>
        </w:tc>
        <w:tc>
          <w:tcPr>
            <w:tcW w:w="1845" w:type="dxa"/>
            <w:vAlign w:val="bottom"/>
          </w:tcPr>
          <w:p w14:paraId="7E6F2214" w14:textId="25BADF9F" w:rsidR="00AB20D2" w:rsidRPr="00867C73" w:rsidRDefault="00AB20D2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7C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</w:t>
            </w:r>
            <w:r w:rsidR="00907337" w:rsidRPr="00867C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693674" w:rsidRPr="00867C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867C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4" w:type="dxa"/>
            <w:gridSpan w:val="2"/>
            <w:vAlign w:val="bottom"/>
          </w:tcPr>
          <w:p w14:paraId="087B5593" w14:textId="77777777" w:rsidR="00AB20D2" w:rsidRPr="00867C73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3" w:type="dxa"/>
            <w:vAlign w:val="bottom"/>
          </w:tcPr>
          <w:p w14:paraId="7E8EA910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  <w:r w:rsidRPr="00867C73">
              <w:rPr>
                <w:rFonts w:ascii="Angsana New" w:hAnsi="Angsana New" w:cs="Angsana New"/>
                <w:sz w:val="30"/>
                <w:szCs w:val="30"/>
              </w:rPr>
              <w:t>(1,486)</w:t>
            </w:r>
          </w:p>
        </w:tc>
      </w:tr>
      <w:tr w:rsidR="00AB20D2" w:rsidRPr="00283726" w14:paraId="4339FD44" w14:textId="77777777" w:rsidTr="004760E6">
        <w:trPr>
          <w:trHeight w:hRule="exact" w:val="164"/>
        </w:trPr>
        <w:tc>
          <w:tcPr>
            <w:tcW w:w="5094" w:type="dxa"/>
            <w:vAlign w:val="bottom"/>
          </w:tcPr>
          <w:p w14:paraId="7F29DA70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4122" w:type="dxa"/>
            <w:gridSpan w:val="4"/>
            <w:vAlign w:val="bottom"/>
          </w:tcPr>
          <w:p w14:paraId="03ADF26D" w14:textId="77777777" w:rsidR="00AB20D2" w:rsidRPr="00E5723F" w:rsidRDefault="00AB20D2" w:rsidP="00B449D6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306D3" w:rsidRPr="00283726" w14:paraId="551DF81D" w14:textId="77777777" w:rsidTr="000306D3">
        <w:trPr>
          <w:trHeight w:hRule="exact" w:val="434"/>
        </w:trPr>
        <w:tc>
          <w:tcPr>
            <w:tcW w:w="5094" w:type="dxa"/>
            <w:vAlign w:val="bottom"/>
          </w:tcPr>
          <w:p w14:paraId="3A970CB3" w14:textId="0943232E" w:rsidR="000306D3" w:rsidRPr="007F1E97" w:rsidRDefault="000306D3" w:rsidP="007F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Pr="00E572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</w:t>
            </w:r>
          </w:p>
        </w:tc>
        <w:tc>
          <w:tcPr>
            <w:tcW w:w="1845" w:type="dxa"/>
            <w:vAlign w:val="bottom"/>
          </w:tcPr>
          <w:p w14:paraId="40848069" w14:textId="77777777" w:rsidR="000306D3" w:rsidRPr="007F1E97" w:rsidRDefault="000306D3" w:rsidP="007F1E97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363F0068" w14:textId="77777777" w:rsidR="000306D3" w:rsidRPr="007F1E97" w:rsidRDefault="000306D3" w:rsidP="007F1E97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4FCF0C76" w14:textId="4C4CFCA1" w:rsidR="000306D3" w:rsidRPr="007F1E97" w:rsidRDefault="000306D3" w:rsidP="007F1E97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306D3" w:rsidRPr="00283726" w14:paraId="6E7D224A" w14:textId="77777777" w:rsidTr="000306D3">
        <w:trPr>
          <w:trHeight w:hRule="exact" w:val="434"/>
        </w:trPr>
        <w:tc>
          <w:tcPr>
            <w:tcW w:w="5094" w:type="dxa"/>
            <w:vAlign w:val="bottom"/>
          </w:tcPr>
          <w:p w14:paraId="1E7B86A4" w14:textId="37D8461B" w:rsidR="000306D3" w:rsidRDefault="000306D3" w:rsidP="0003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5" w:type="dxa"/>
            <w:vAlign w:val="bottom"/>
          </w:tcPr>
          <w:p w14:paraId="03E905D7" w14:textId="77777777" w:rsidR="000306D3" w:rsidRPr="007F1E97" w:rsidRDefault="000306D3" w:rsidP="000306D3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1D91CECB" w14:textId="77777777" w:rsidR="000306D3" w:rsidRPr="007F1E97" w:rsidRDefault="000306D3" w:rsidP="000306D3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7DB6F25F" w14:textId="77777777" w:rsidR="000306D3" w:rsidRPr="007F1E97" w:rsidRDefault="000306D3" w:rsidP="000306D3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306D3" w:rsidRPr="00283726" w14:paraId="475DC839" w14:textId="77777777" w:rsidTr="000306D3">
        <w:trPr>
          <w:trHeight w:hRule="exact" w:val="434"/>
        </w:trPr>
        <w:tc>
          <w:tcPr>
            <w:tcW w:w="5094" w:type="dxa"/>
            <w:vAlign w:val="bottom"/>
          </w:tcPr>
          <w:p w14:paraId="0EE704AA" w14:textId="7F063D51" w:rsidR="000306D3" w:rsidRPr="00E5723F" w:rsidRDefault="000306D3" w:rsidP="00030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proofErr w:type="spellStart"/>
            <w:r w:rsidRPr="003B2AEF">
              <w:rPr>
                <w:rFonts w:ascii="Angsana New" w:hAnsi="Angsana New" w:cs="Angsana New"/>
                <w:sz w:val="30"/>
                <w:szCs w:val="30"/>
              </w:rPr>
              <w:t>HyLife</w:t>
            </w:r>
            <w:proofErr w:type="spellEnd"/>
            <w:r w:rsidRPr="003B2AEF">
              <w:rPr>
                <w:rFonts w:ascii="Angsana New" w:hAnsi="Angsana New" w:cs="Angsana New"/>
                <w:sz w:val="30"/>
                <w:szCs w:val="30"/>
              </w:rPr>
              <w:t xml:space="preserve"> Group Holdings Ltd.</w:t>
            </w:r>
          </w:p>
        </w:tc>
        <w:tc>
          <w:tcPr>
            <w:tcW w:w="1845" w:type="dxa"/>
            <w:vAlign w:val="bottom"/>
          </w:tcPr>
          <w:p w14:paraId="4FAA97CB" w14:textId="2D6B3F84" w:rsidR="000306D3" w:rsidRPr="00145CFE" w:rsidRDefault="000306D3" w:rsidP="00FC614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67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45C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88" w:type="dxa"/>
            <w:vAlign w:val="bottom"/>
          </w:tcPr>
          <w:p w14:paraId="5E8E1CC3" w14:textId="77777777" w:rsidR="000306D3" w:rsidRPr="007F1E97" w:rsidRDefault="000306D3" w:rsidP="000306D3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9" w:type="dxa"/>
            <w:gridSpan w:val="2"/>
            <w:vAlign w:val="bottom"/>
          </w:tcPr>
          <w:p w14:paraId="0CF252C3" w14:textId="067084CC" w:rsidR="000306D3" w:rsidRPr="00145CFE" w:rsidRDefault="000306D3" w:rsidP="00145CF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2A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F1E97" w:rsidRPr="00283726" w14:paraId="4959919C" w14:textId="77777777" w:rsidTr="004760E6">
        <w:trPr>
          <w:trHeight w:hRule="exact" w:val="164"/>
        </w:trPr>
        <w:tc>
          <w:tcPr>
            <w:tcW w:w="5094" w:type="dxa"/>
            <w:vAlign w:val="bottom"/>
          </w:tcPr>
          <w:p w14:paraId="1C9B9341" w14:textId="77777777" w:rsidR="007F1E97" w:rsidRPr="00E5723F" w:rsidRDefault="007F1E97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4122" w:type="dxa"/>
            <w:gridSpan w:val="4"/>
            <w:vAlign w:val="bottom"/>
          </w:tcPr>
          <w:p w14:paraId="176CF0AB" w14:textId="77777777" w:rsidR="007F1E97" w:rsidRPr="00E5723F" w:rsidRDefault="007F1E97" w:rsidP="00B449D6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62ADD" w:rsidRPr="00283726" w14:paraId="44B23954" w14:textId="77777777" w:rsidTr="00B62ADD">
        <w:trPr>
          <w:trHeight w:hRule="exact" w:val="488"/>
        </w:trPr>
        <w:tc>
          <w:tcPr>
            <w:tcW w:w="5094" w:type="dxa"/>
            <w:vAlign w:val="bottom"/>
          </w:tcPr>
          <w:p w14:paraId="4DDE717B" w14:textId="77777777" w:rsidR="00B62ADD" w:rsidRPr="00E5723F" w:rsidRDefault="00B62AD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4122" w:type="dxa"/>
            <w:gridSpan w:val="4"/>
            <w:vAlign w:val="bottom"/>
          </w:tcPr>
          <w:p w14:paraId="69B44B1B" w14:textId="77777777" w:rsidR="00B62ADD" w:rsidRPr="00E5723F" w:rsidRDefault="00B62ADD" w:rsidP="00B449D6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D174E" w:rsidRPr="00283726" w14:paraId="37BFE6F4" w14:textId="77777777" w:rsidTr="004760E6">
        <w:trPr>
          <w:trHeight w:hRule="exact" w:val="398"/>
        </w:trPr>
        <w:tc>
          <w:tcPr>
            <w:tcW w:w="5094" w:type="dxa"/>
            <w:vAlign w:val="bottom"/>
          </w:tcPr>
          <w:p w14:paraId="552086B6" w14:textId="77777777" w:rsidR="00DD174E" w:rsidRDefault="00DD174E" w:rsidP="0031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22" w:type="dxa"/>
            <w:gridSpan w:val="4"/>
            <w:vAlign w:val="bottom"/>
          </w:tcPr>
          <w:p w14:paraId="41BE2C8D" w14:textId="4BCBE9BA" w:rsidR="00DD174E" w:rsidRPr="009E6CDC" w:rsidRDefault="00DD174E" w:rsidP="00DD174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23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572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D174E" w:rsidRPr="00283726" w14:paraId="3FBFA8BC" w14:textId="77777777" w:rsidTr="004760E6">
        <w:trPr>
          <w:trHeight w:hRule="exact" w:val="398"/>
        </w:trPr>
        <w:tc>
          <w:tcPr>
            <w:tcW w:w="5094" w:type="dxa"/>
            <w:vAlign w:val="bottom"/>
          </w:tcPr>
          <w:p w14:paraId="6B5754F7" w14:textId="77777777" w:rsidR="00DD174E" w:rsidRDefault="00DD174E" w:rsidP="00DD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1063719B" w14:textId="2BA5FB0E" w:rsidR="00DD174E" w:rsidRDefault="00DD174E" w:rsidP="00DD174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72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E5723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4" w:type="dxa"/>
            <w:gridSpan w:val="2"/>
            <w:vAlign w:val="center"/>
          </w:tcPr>
          <w:p w14:paraId="520A141C" w14:textId="77777777" w:rsidR="00DD174E" w:rsidRPr="00E5723F" w:rsidRDefault="00DD174E" w:rsidP="00DD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67B256FA" w14:textId="199D2094" w:rsidR="00DD174E" w:rsidRPr="00E5723F" w:rsidRDefault="00DD174E" w:rsidP="003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5723F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6935DA" w:rsidRPr="00283726" w14:paraId="12F353B9" w14:textId="77777777" w:rsidTr="004760E6">
        <w:trPr>
          <w:trHeight w:hRule="exact" w:val="398"/>
        </w:trPr>
        <w:tc>
          <w:tcPr>
            <w:tcW w:w="5094" w:type="dxa"/>
            <w:vAlign w:val="bottom"/>
          </w:tcPr>
          <w:p w14:paraId="52DD186F" w14:textId="51D1DBC5" w:rsidR="006935DA" w:rsidRDefault="006935DA" w:rsidP="00DD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06FF4720" w14:textId="77777777" w:rsidR="006935DA" w:rsidRPr="00E5723F" w:rsidRDefault="006935DA" w:rsidP="00DD174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94" w:type="dxa"/>
            <w:gridSpan w:val="2"/>
            <w:vAlign w:val="center"/>
          </w:tcPr>
          <w:p w14:paraId="0A584037" w14:textId="77777777" w:rsidR="006935DA" w:rsidRPr="00E5723F" w:rsidRDefault="006935DA" w:rsidP="00DD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  <w:vAlign w:val="center"/>
          </w:tcPr>
          <w:p w14:paraId="76A42A2F" w14:textId="77777777" w:rsidR="006935DA" w:rsidRPr="00E5723F" w:rsidRDefault="006935DA" w:rsidP="003C5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B62ADD" w:rsidRPr="00283726" w14:paraId="5340F57F" w14:textId="77777777" w:rsidTr="00C92633">
        <w:trPr>
          <w:trHeight w:hRule="exact" w:val="398"/>
        </w:trPr>
        <w:tc>
          <w:tcPr>
            <w:tcW w:w="5094" w:type="dxa"/>
            <w:vAlign w:val="bottom"/>
          </w:tcPr>
          <w:p w14:paraId="073786A0" w14:textId="4BB33BD2" w:rsidR="00B62ADD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845" w:type="dxa"/>
          </w:tcPr>
          <w:p w14:paraId="78346184" w14:textId="77777777" w:rsidR="00B62ADD" w:rsidRPr="00E5723F" w:rsidRDefault="00B62ADD" w:rsidP="00B62AD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94" w:type="dxa"/>
            <w:gridSpan w:val="2"/>
          </w:tcPr>
          <w:p w14:paraId="0C8E0A67" w14:textId="77777777" w:rsidR="00B62ADD" w:rsidRPr="00E5723F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4031D83A" w14:textId="77777777" w:rsidR="00B62ADD" w:rsidRPr="00E5723F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B62ADD" w:rsidRPr="00283726" w14:paraId="3B1FF9E2" w14:textId="77777777" w:rsidTr="00C92633">
        <w:trPr>
          <w:trHeight w:hRule="exact" w:val="398"/>
        </w:trPr>
        <w:tc>
          <w:tcPr>
            <w:tcW w:w="5094" w:type="dxa"/>
            <w:vAlign w:val="bottom"/>
          </w:tcPr>
          <w:p w14:paraId="175BA958" w14:textId="360AC3D4" w:rsidR="00B62ADD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ออลล์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นาว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แมนเนจเม้นท์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45" w:type="dxa"/>
          </w:tcPr>
          <w:p w14:paraId="327C49F2" w14:textId="56075C01" w:rsidR="00B62ADD" w:rsidRPr="00E5723F" w:rsidRDefault="00B62ADD" w:rsidP="00145CF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22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94" w:type="dxa"/>
            <w:gridSpan w:val="2"/>
          </w:tcPr>
          <w:p w14:paraId="652D8C7F" w14:textId="77777777" w:rsidR="00B62ADD" w:rsidRPr="00E5723F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1F73DE32" w14:textId="736170D8" w:rsidR="00B62ADD" w:rsidRPr="00C628C7" w:rsidRDefault="00B62ADD" w:rsidP="00C628C7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C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2ADD" w:rsidRPr="00283726" w14:paraId="2F2C1FB9" w14:textId="77777777" w:rsidTr="00B62ADD">
        <w:trPr>
          <w:trHeight w:hRule="exact" w:val="158"/>
        </w:trPr>
        <w:tc>
          <w:tcPr>
            <w:tcW w:w="5094" w:type="dxa"/>
            <w:vAlign w:val="bottom"/>
          </w:tcPr>
          <w:p w14:paraId="1F46416C" w14:textId="77777777" w:rsidR="00B62ADD" w:rsidRPr="00144420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14:paraId="65489F54" w14:textId="77777777" w:rsidR="00B62ADD" w:rsidRDefault="00B62ADD" w:rsidP="00B62ADD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4" w:type="dxa"/>
            <w:gridSpan w:val="2"/>
          </w:tcPr>
          <w:p w14:paraId="2E154437" w14:textId="77777777" w:rsidR="00B62ADD" w:rsidRPr="00E5723F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00E6BEA3" w14:textId="77777777" w:rsidR="00B62ADD" w:rsidRPr="009E6CDC" w:rsidRDefault="00B62ADD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6F0C5F0A" w14:textId="77777777" w:rsidTr="00B62ADD">
        <w:tc>
          <w:tcPr>
            <w:tcW w:w="5094" w:type="dxa"/>
            <w:vAlign w:val="bottom"/>
          </w:tcPr>
          <w:p w14:paraId="2ED21A4E" w14:textId="77777777" w:rsidR="00AB20D2" w:rsidRPr="00635D0A" w:rsidRDefault="00AB20D2" w:rsidP="00B6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845" w:type="dxa"/>
          </w:tcPr>
          <w:p w14:paraId="4D47F5BB" w14:textId="77777777" w:rsidR="00AB20D2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4" w:type="dxa"/>
            <w:gridSpan w:val="2"/>
          </w:tcPr>
          <w:p w14:paraId="5CAAE724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983" w:type="dxa"/>
          </w:tcPr>
          <w:p w14:paraId="2372329C" w14:textId="77777777" w:rsidR="00AB20D2" w:rsidRPr="00E5723F" w:rsidRDefault="00AB20D2" w:rsidP="00B449D6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0D2" w:rsidRPr="00283726" w14:paraId="37D27251" w14:textId="77777777" w:rsidTr="004760E6">
        <w:tc>
          <w:tcPr>
            <w:tcW w:w="5094" w:type="dxa"/>
            <w:vAlign w:val="bottom"/>
          </w:tcPr>
          <w:p w14:paraId="48A6F0B4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เวนเจอร์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แคปปิตัล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45" w:type="dxa"/>
            <w:vAlign w:val="bottom"/>
          </w:tcPr>
          <w:p w14:paraId="476CFCC9" w14:textId="77777777" w:rsidR="00AB20D2" w:rsidRPr="00E5723F" w:rsidRDefault="00AB20D2" w:rsidP="00145CFE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94" w:type="dxa"/>
            <w:gridSpan w:val="2"/>
            <w:vAlign w:val="bottom"/>
          </w:tcPr>
          <w:p w14:paraId="3B2A8B3A" w14:textId="77777777" w:rsidR="00AB20D2" w:rsidRPr="00E5723F" w:rsidRDefault="00AB20D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3" w:type="dxa"/>
            <w:vAlign w:val="bottom"/>
          </w:tcPr>
          <w:p w14:paraId="6A2C1299" w14:textId="77777777" w:rsidR="00AB20D2" w:rsidRPr="00E5723F" w:rsidRDefault="00AB20D2" w:rsidP="00145CFE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</w:tr>
    </w:tbl>
    <w:p w14:paraId="71C94A38" w14:textId="77777777" w:rsidR="004738F2" w:rsidRPr="000B579E" w:rsidRDefault="004738F2" w:rsidP="0057433D">
      <w:pPr>
        <w:pStyle w:val="BodyText2"/>
        <w:ind w:left="558" w:right="-2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58C93F25" w14:textId="3B39CFD0" w:rsidR="0057433D" w:rsidRDefault="0057433D" w:rsidP="0057433D">
      <w:pPr>
        <w:pStyle w:val="BodyText2"/>
        <w:ind w:left="558" w:right="-27" w:firstLine="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7F1D33">
        <w:rPr>
          <w:rFonts w:asciiTheme="majorBidi" w:hAnsiTheme="majorBidi" w:cs="Angsana New" w:hint="cs"/>
          <w:sz w:val="30"/>
          <w:szCs w:val="30"/>
          <w:cs/>
        </w:rPr>
        <w:t>กลุ่มบริษัทได้แสดงเงินลงทุนใน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E6351E">
        <w:rPr>
          <w:rFonts w:asciiTheme="majorBidi" w:hAnsiTheme="majorBidi" w:cs="Angsana New"/>
          <w:sz w:val="30"/>
          <w:szCs w:val="30"/>
        </w:rPr>
        <w:t>CPALL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สยามแม็คโคร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ตามวิธีส่วนได้เสียในงบการเงินรวม</w:t>
      </w:r>
      <w:r w:rsidR="008E6B01">
        <w:rPr>
          <w:rFonts w:asciiTheme="majorBidi" w:hAnsiTheme="majorBidi" w:cs="Angsana New"/>
          <w:sz w:val="30"/>
          <w:szCs w:val="30"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มูลค่ายุติธรรมของเงินลงทุน</w:t>
      </w:r>
      <w:r w:rsidR="007C0132">
        <w:rPr>
          <w:rFonts w:asciiTheme="majorBidi" w:hAnsiTheme="majorBidi" w:cs="Angsana New" w:hint="cs"/>
          <w:sz w:val="30"/>
          <w:szCs w:val="30"/>
          <w:cs/>
        </w:rPr>
        <w:t xml:space="preserve">ดังกล่าว ณ วันที่ </w:t>
      </w:r>
      <w:r w:rsidR="007C0132">
        <w:rPr>
          <w:rFonts w:asciiTheme="majorBidi" w:hAnsiTheme="majorBidi" w:cs="Angsana New"/>
          <w:sz w:val="30"/>
          <w:szCs w:val="30"/>
        </w:rPr>
        <w:t xml:space="preserve">30 </w:t>
      </w:r>
      <w:r w:rsidR="007C013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AC1AD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C1AD5">
        <w:rPr>
          <w:rFonts w:asciiTheme="majorBidi" w:hAnsiTheme="majorBidi" w:cs="Angsana New"/>
          <w:sz w:val="30"/>
          <w:szCs w:val="30"/>
        </w:rPr>
        <w:t xml:space="preserve">2565 </w:t>
      </w:r>
      <w:r w:rsidRPr="00283726">
        <w:rPr>
          <w:rFonts w:asciiTheme="majorBidi" w:hAnsiTheme="majorBidi" w:cs="Angsana New"/>
          <w:sz w:val="30"/>
          <w:szCs w:val="30"/>
          <w:cs/>
        </w:rPr>
        <w:t xml:space="preserve">มีจำนวนเงิน </w:t>
      </w:r>
      <w:r w:rsidR="001D60CC">
        <w:rPr>
          <w:rFonts w:asciiTheme="majorBidi" w:hAnsiTheme="majorBidi" w:cs="Angsana New"/>
          <w:sz w:val="30"/>
          <w:szCs w:val="30"/>
        </w:rPr>
        <w:t>172,702</w:t>
      </w:r>
      <w:r w:rsidRPr="00283726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="Angsana New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4B7BC6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B7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D60CC">
        <w:rPr>
          <w:rFonts w:asciiTheme="majorBidi" w:hAnsiTheme="majorBidi" w:cs="Angsana New"/>
          <w:sz w:val="30"/>
          <w:szCs w:val="30"/>
        </w:rPr>
        <w:t>31,592</w:t>
      </w:r>
      <w:r w:rsidR="00E22246" w:rsidRPr="00283726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Pr="004B7BC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4B7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B7BC6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(</w:t>
      </w:r>
      <w:r w:rsidRPr="005E6EC5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B2614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Pr="00AB2614">
        <w:rPr>
          <w:rFonts w:asciiTheme="majorBidi" w:hAnsiTheme="majorBidi" w:cs="Angsana New"/>
          <w:i/>
          <w:iCs/>
          <w:sz w:val="30"/>
          <w:szCs w:val="30"/>
        </w:rPr>
        <w:t>2564</w:t>
      </w:r>
      <w:r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AB2614">
        <w:rPr>
          <w:rFonts w:asciiTheme="majorBidi" w:hAnsiTheme="majorBidi" w:cs="Angsana New"/>
          <w:i/>
          <w:iCs/>
          <w:sz w:val="30"/>
          <w:szCs w:val="30"/>
        </w:rPr>
        <w:t>180</w:t>
      </w:r>
      <w:r w:rsidRPr="00E06975">
        <w:rPr>
          <w:rFonts w:asciiTheme="majorBidi" w:hAnsiTheme="majorBidi" w:cs="Angsana New"/>
          <w:i/>
          <w:iCs/>
          <w:sz w:val="30"/>
          <w:szCs w:val="30"/>
        </w:rPr>
        <w:t>,</w:t>
      </w:r>
      <w:r w:rsidRPr="00AB2614">
        <w:rPr>
          <w:rFonts w:asciiTheme="majorBidi" w:hAnsiTheme="majorBidi" w:cs="Angsana New"/>
          <w:i/>
          <w:iCs/>
          <w:sz w:val="30"/>
          <w:szCs w:val="30"/>
        </w:rPr>
        <w:t>181</w:t>
      </w:r>
      <w:r w:rsidRPr="00E0697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A5781">
        <w:rPr>
          <w:rFonts w:asciiTheme="majorBidi" w:hAnsiTheme="majorBidi" w:cs="Angsana New"/>
          <w:i/>
          <w:iCs/>
          <w:sz w:val="30"/>
          <w:szCs w:val="30"/>
          <w:cs/>
        </w:rPr>
        <w:br/>
      </w:r>
      <w:r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5E6EC5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B2614">
        <w:rPr>
          <w:rFonts w:asciiTheme="majorBidi" w:hAnsiTheme="majorBidi" w:cs="Angsana New"/>
          <w:i/>
          <w:iCs/>
          <w:sz w:val="30"/>
          <w:szCs w:val="30"/>
        </w:rPr>
        <w:t>9</w:t>
      </w:r>
      <w:r w:rsidRPr="00E06975">
        <w:rPr>
          <w:rFonts w:asciiTheme="majorBidi" w:hAnsiTheme="majorBidi" w:cs="Angsana New"/>
          <w:i/>
          <w:iCs/>
          <w:sz w:val="30"/>
          <w:szCs w:val="30"/>
        </w:rPr>
        <w:t>,</w:t>
      </w:r>
      <w:r w:rsidRPr="005E6EC5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AB2614">
        <w:rPr>
          <w:rFonts w:asciiTheme="majorBidi" w:hAnsiTheme="majorBidi" w:cs="Angsana New"/>
          <w:i/>
          <w:iCs/>
          <w:sz w:val="30"/>
          <w:szCs w:val="30"/>
        </w:rPr>
        <w:t>15</w:t>
      </w:r>
      <w:r w:rsidRPr="00E0697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283726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74679928" w14:textId="77777777" w:rsidR="00EA5356" w:rsidRPr="000B579E" w:rsidRDefault="00EA5356" w:rsidP="00EA5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highlight w:val="cyan"/>
        </w:rPr>
      </w:pPr>
    </w:p>
    <w:p w14:paraId="7951E0E8" w14:textId="0879EC40" w:rsidR="0057433D" w:rsidRDefault="00EA5356" w:rsidP="005743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กลุ่มบริษัทได้ขายเงินลงทุนบางส่วนใน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CPALL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ซึ่งมีมูลค่าตามบัญชีในงบการเงินรวม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25ADA">
        <w:rPr>
          <w:rFonts w:asciiTheme="majorBidi" w:hAnsiTheme="majorBidi" w:cs="Angsana New"/>
          <w:sz w:val="30"/>
          <w:szCs w:val="30"/>
        </w:rPr>
        <w:t>2,</w:t>
      </w:r>
      <w:r w:rsidR="00DF53FD" w:rsidRPr="00B25ADA">
        <w:rPr>
          <w:rFonts w:asciiTheme="majorBidi" w:hAnsiTheme="majorBidi" w:cs="Angsana New"/>
          <w:sz w:val="30"/>
          <w:szCs w:val="30"/>
        </w:rPr>
        <w:t>62</w:t>
      </w:r>
      <w:r w:rsidR="00693674" w:rsidRPr="00B25ADA">
        <w:rPr>
          <w:rFonts w:asciiTheme="majorBidi" w:hAnsiTheme="majorBidi" w:cs="Angsana New"/>
          <w:sz w:val="30"/>
          <w:szCs w:val="30"/>
        </w:rPr>
        <w:t>9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และบริษัทได้ขายเงินลงทุนทั้งหมดใน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CPALL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ในสัดส่วน</w:t>
      </w:r>
      <w:r w:rsidR="00BA52E3">
        <w:rPr>
          <w:rFonts w:asciiTheme="majorBidi" w:hAnsiTheme="majorBidi" w:cs="Angsana New"/>
          <w:sz w:val="30"/>
          <w:szCs w:val="30"/>
          <w:cs/>
        </w:rPr>
        <w:br/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0.28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ซึ่งมีมูลค่าในงบการเงินเฉพาะกิจการ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1,486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B67D3A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กลุ่มบริษัทและบริษัทมีกำไรจากการขายเงินลงทุนเป็นจำนวนเงิน</w:t>
      </w:r>
      <w:r w:rsidR="0057433D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B25ADA">
        <w:rPr>
          <w:rFonts w:asciiTheme="majorBidi" w:hAnsiTheme="majorBidi" w:cs="Angsana New"/>
          <w:sz w:val="30"/>
          <w:szCs w:val="30"/>
        </w:rPr>
        <w:t>2,</w:t>
      </w:r>
      <w:r w:rsidR="0053313D" w:rsidRPr="00B25ADA">
        <w:rPr>
          <w:rFonts w:asciiTheme="majorBidi" w:hAnsiTheme="majorBidi" w:cs="Angsana New"/>
          <w:sz w:val="30"/>
          <w:szCs w:val="30"/>
        </w:rPr>
        <w:t>304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</w:rPr>
        <w:t xml:space="preserve">143 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ตามลำดับ ณ วันที่ 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</w:rPr>
        <w:t>3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</w:rPr>
        <w:t>0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015025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57433D" w:rsidRPr="00B67D3A">
        <w:rPr>
          <w:rFonts w:asciiTheme="majorBidi" w:hAnsiTheme="majorBidi" w:cs="Angsana New"/>
          <w:sz w:val="30"/>
          <w:szCs w:val="30"/>
        </w:rPr>
        <w:t xml:space="preserve">2565 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กลุ่มบริษัทมีสัดส่วนการถือหุ้นใน </w:t>
      </w:r>
      <w:r w:rsidR="0057433D" w:rsidRPr="00B67D3A">
        <w:rPr>
          <w:rFonts w:asciiTheme="majorBidi" w:hAnsiTheme="majorBidi" w:cs="Angsana New"/>
          <w:spacing w:val="-2"/>
          <w:sz w:val="30"/>
          <w:szCs w:val="30"/>
        </w:rPr>
        <w:t xml:space="preserve">CPALL </w:t>
      </w:r>
      <w:r w:rsidR="0057433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532302">
        <w:rPr>
          <w:rFonts w:asciiTheme="majorBidi" w:hAnsiTheme="majorBidi" w:cs="Angsana New"/>
          <w:spacing w:val="-2"/>
          <w:sz w:val="30"/>
          <w:szCs w:val="30"/>
        </w:rPr>
        <w:t>34.17</w:t>
      </w:r>
    </w:p>
    <w:p w14:paraId="420C607A" w14:textId="77777777" w:rsidR="00EA5356" w:rsidRPr="000B579E" w:rsidRDefault="00EA5356" w:rsidP="00EA5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highlight w:val="cyan"/>
        </w:rPr>
      </w:pPr>
    </w:p>
    <w:p w14:paraId="66237BD4" w14:textId="1DEC71E0" w:rsidR="0057433D" w:rsidRPr="003B5BD2" w:rsidRDefault="00EA5356" w:rsidP="005743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highlight w:val="cyan"/>
          <w:cs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3B5BD2">
        <w:rPr>
          <w:rFonts w:asciiTheme="majorBidi" w:hAnsiTheme="majorBidi" w:cs="Angsana New"/>
          <w:sz w:val="30"/>
          <w:szCs w:val="30"/>
          <w:cs/>
        </w:rPr>
        <w:t>บริษัท</w:t>
      </w:r>
      <w:r w:rsidR="0057433D" w:rsidRPr="003B5BD2">
        <w:rPr>
          <w:rFonts w:asciiTheme="majorBidi" w:hAnsiTheme="majorBidi" w:cs="Angsana New" w:hint="cs"/>
          <w:sz w:val="30"/>
          <w:szCs w:val="30"/>
          <w:cs/>
        </w:rPr>
        <w:t>เพิ่มทุนใน</w:t>
      </w:r>
      <w:r w:rsidR="0057433D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3B5BD2">
        <w:rPr>
          <w:rFonts w:asciiTheme="majorBidi" w:hAnsiTheme="majorBidi" w:cs="Angsana New"/>
          <w:sz w:val="30"/>
          <w:szCs w:val="30"/>
        </w:rPr>
        <w:t xml:space="preserve">C.P. Foods International Limited </w:t>
      </w:r>
      <w:r w:rsidR="0057433D" w:rsidRPr="003B5BD2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ซึ่งเป็นบริษัทย่อยที่บริษัทถือหุ้นทางตรงในสัดส่วนร้อยละ</w:t>
      </w:r>
      <w:r w:rsidR="0057433D" w:rsidRPr="003B5BD2">
        <w:rPr>
          <w:rFonts w:asciiTheme="majorBidi" w:hAnsiTheme="majorBidi" w:cs="Angsana New"/>
          <w:sz w:val="30"/>
          <w:szCs w:val="30"/>
        </w:rPr>
        <w:t xml:space="preserve"> 100.00</w:t>
      </w:r>
      <w:r w:rsidR="0057433D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3B5BD2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57433D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>
        <w:rPr>
          <w:rFonts w:asciiTheme="majorBidi" w:hAnsiTheme="majorBidi" w:cs="Angsana New"/>
          <w:sz w:val="30"/>
          <w:szCs w:val="30"/>
        </w:rPr>
        <w:t>213</w:t>
      </w:r>
      <w:r w:rsidR="0057433D" w:rsidRPr="003B5BD2">
        <w:rPr>
          <w:rFonts w:asciiTheme="majorBidi" w:hAnsiTheme="majorBidi" w:cs="Angsana New"/>
          <w:sz w:val="30"/>
          <w:szCs w:val="30"/>
        </w:rPr>
        <w:t>,</w:t>
      </w:r>
      <w:r w:rsidR="0057433D" w:rsidRPr="003B5BD2">
        <w:rPr>
          <w:rFonts w:asciiTheme="majorBidi" w:hAnsiTheme="majorBidi" w:cs="Angsana New"/>
          <w:sz w:val="30"/>
          <w:szCs w:val="30"/>
          <w:cs/>
        </w:rPr>
        <w:t>600</w:t>
      </w:r>
      <w:r w:rsidR="0057433D" w:rsidRPr="003B5BD2">
        <w:rPr>
          <w:rFonts w:asciiTheme="majorBidi" w:hAnsiTheme="majorBidi" w:cs="Angsana New"/>
          <w:sz w:val="30"/>
          <w:szCs w:val="30"/>
        </w:rPr>
        <w:t>,000</w:t>
      </w:r>
      <w:r w:rsidR="0057433D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3B5BD2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57433D" w:rsidRPr="003B5BD2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3B5BD2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57433D" w:rsidRPr="003B5BD2">
        <w:rPr>
          <w:rFonts w:asciiTheme="majorBidi" w:hAnsiTheme="majorBidi" w:cs="Angsana New"/>
          <w:sz w:val="30"/>
          <w:szCs w:val="30"/>
        </w:rPr>
        <w:t xml:space="preserve"> 7,171 </w:t>
      </w:r>
      <w:r w:rsidR="0057433D" w:rsidRPr="003B5BD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7433D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โดยชำระค่าหุ้นดังกล่าวด้วยการหักลบกลบหนี้กับเงินปันผลรับจาก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CPFI</w:t>
      </w:r>
    </w:p>
    <w:p w14:paraId="127673D7" w14:textId="77777777" w:rsidR="00EA5356" w:rsidRPr="000B579E" w:rsidRDefault="00EA5356" w:rsidP="00EA53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highlight w:val="cyan"/>
        </w:rPr>
      </w:pPr>
    </w:p>
    <w:p w14:paraId="42ACBA4A" w14:textId="717D001E" w:rsidR="006D7754" w:rsidRDefault="00EA5356" w:rsidP="005743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7433D" w:rsidRPr="000656C1">
        <w:rPr>
          <w:rFonts w:asciiTheme="majorBidi" w:hAnsiTheme="majorBidi" w:cs="Angsana New"/>
          <w:spacing w:val="-2"/>
          <w:sz w:val="30"/>
          <w:szCs w:val="30"/>
          <w:cs/>
        </w:rPr>
        <w:t>บริษัท</w:t>
      </w:r>
      <w:r w:rsidR="0057433D" w:rsidRPr="000656C1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ทำสัญญาซื้อหุ้นสามัญของ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 xml:space="preserve">CPE </w:t>
      </w:r>
      <w:r w:rsidR="0057433D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เป็นจำนวน </w:t>
      </w:r>
      <w:r w:rsidR="0057433D">
        <w:rPr>
          <w:rFonts w:asciiTheme="majorBidi" w:hAnsiTheme="majorBidi" w:cs="Angsana New"/>
          <w:spacing w:val="-4"/>
          <w:sz w:val="30"/>
          <w:szCs w:val="30"/>
        </w:rPr>
        <w:t>49,267,115</w:t>
      </w:r>
      <w:r w:rsidR="0057433D" w:rsidRPr="00FD27E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57433D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>หุ้น จำนวนเงิน</w:t>
      </w:r>
      <w:r w:rsidR="0057433D">
        <w:rPr>
          <w:rFonts w:asciiTheme="majorBidi" w:hAnsiTheme="majorBidi" w:cs="Angsana New"/>
          <w:spacing w:val="-4"/>
          <w:sz w:val="30"/>
          <w:szCs w:val="30"/>
        </w:rPr>
        <w:t xml:space="preserve"> 135</w:t>
      </w:r>
      <w:r w:rsidR="0057433D" w:rsidRPr="00FD27E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57433D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>ล้านเหรียญสหรัฐ หรือเทียบเท่าประมาณ</w:t>
      </w:r>
      <w:r w:rsidR="0057433D">
        <w:rPr>
          <w:rFonts w:asciiTheme="majorBidi" w:hAnsiTheme="majorBidi" w:cs="Angsana New"/>
          <w:spacing w:val="-4"/>
          <w:sz w:val="30"/>
          <w:szCs w:val="30"/>
        </w:rPr>
        <w:t xml:space="preserve"> 4,815</w:t>
      </w:r>
      <w:r w:rsidR="0057433D" w:rsidRPr="00FD27E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57433D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57433D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 xml:space="preserve">Ta Chung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10,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>000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,000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หุ้น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จำนวนเงิน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34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ล้านเหรียญสหรัฐ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หรือเทียบเท่าประมาณ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1,222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และ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>Chun Ta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5,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>000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>,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000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หุ้น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จำนวนเงิน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42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ล้านเหรียญสหรัฐ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หรือเทียบเท่าประมาณ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1,473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จาก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>CPFI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433D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โดยชำระค่าหุ้นดังกล่าวด้วยการหักลบกลบหนี้กับเงินปันผลรับจาก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CPFI </w:t>
      </w:r>
      <w:r w:rsidR="0057433D" w:rsidRPr="00D512F3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เป็นจำนวนเงินรวม</w:t>
      </w:r>
      <w:r w:rsidR="0057433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211</w:t>
      </w:r>
      <w:r w:rsidR="0057433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ล้านเหรียญสหรัฐ</w:t>
      </w:r>
      <w:r w:rsidR="0057433D" w:rsidRP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หรือเทียบเท่าประมาณ</w:t>
      </w:r>
      <w:r w:rsidR="0057433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82587">
        <w:rPr>
          <w:rFonts w:asciiTheme="majorBidi" w:hAnsiTheme="majorBidi" w:cs="Angsana New"/>
          <w:spacing w:val="-2"/>
          <w:sz w:val="30"/>
          <w:szCs w:val="30"/>
        </w:rPr>
        <w:t>7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,</w:t>
      </w:r>
      <w:r w:rsidR="0057433D">
        <w:rPr>
          <w:rFonts w:asciiTheme="majorBidi" w:hAnsiTheme="majorBidi" w:cs="Angsana New"/>
          <w:spacing w:val="-2"/>
          <w:sz w:val="30"/>
          <w:szCs w:val="30"/>
          <w:cs/>
        </w:rPr>
        <w:t>510</w:t>
      </w:r>
      <w:r w:rsidR="0057433D" w:rsidRP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57433D" w:rsidRP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ณ วันที่</w:t>
      </w:r>
      <w:r w:rsidR="0057433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30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B6A62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ยน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2565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บริษัทมีสัดส่วนการถือหุ้น</w:t>
      </w:r>
      <w:r w:rsidR="0057433D">
        <w:rPr>
          <w:rFonts w:asciiTheme="majorBidi" w:hAnsiTheme="majorBidi" w:cs="Angsana New" w:hint="cs"/>
          <w:spacing w:val="-2"/>
          <w:sz w:val="30"/>
          <w:szCs w:val="30"/>
          <w:cs/>
        </w:rPr>
        <w:t>ใน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>CPE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>,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>Ta Chung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และ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>Chun Ta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18.38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2"/>
          <w:sz w:val="30"/>
          <w:szCs w:val="30"/>
        </w:rPr>
        <w:br/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100.00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57433D">
        <w:rPr>
          <w:rFonts w:asciiTheme="majorBidi" w:hAnsiTheme="majorBidi" w:cs="Angsana New"/>
          <w:spacing w:val="-2"/>
          <w:sz w:val="30"/>
          <w:szCs w:val="30"/>
        </w:rPr>
        <w:t xml:space="preserve"> 100.00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ตามลำดับ ทั้งนี้ บริษัทจัดประเภทเงินลงทุนใน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7433D" w:rsidRPr="00EA281D">
        <w:rPr>
          <w:rFonts w:asciiTheme="majorBidi" w:hAnsiTheme="majorBidi" w:cs="Angsana New"/>
          <w:spacing w:val="-2"/>
          <w:sz w:val="30"/>
          <w:szCs w:val="30"/>
        </w:rPr>
        <w:t xml:space="preserve">CPE </w:t>
      </w:r>
      <w:r w:rsidR="0057433D" w:rsidRPr="00103DCF">
        <w:rPr>
          <w:rFonts w:asciiTheme="majorBidi" w:hAnsiTheme="majorBidi" w:cs="Angsana New" w:hint="cs"/>
          <w:spacing w:val="-2"/>
          <w:sz w:val="30"/>
          <w:szCs w:val="30"/>
          <w:cs/>
        </w:rPr>
        <w:t>เป็นบริษัทย่อยเนื่องจากมีอำนาจควบคุม</w:t>
      </w:r>
    </w:p>
    <w:p w14:paraId="637A75F5" w14:textId="77777777" w:rsidR="006D7754" w:rsidRDefault="006D7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  <w:cs/>
        </w:rPr>
      </w:pPr>
      <w:r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27986BCB" w14:textId="6551CC2A" w:rsidR="0057433D" w:rsidRDefault="00EA5356" w:rsidP="005743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934DB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ในระหว่างงวดเก้าเดือนสิ้นสุดวันที่ </w:t>
      </w:r>
      <w:r w:rsidRPr="00934DBD">
        <w:rPr>
          <w:rFonts w:asciiTheme="majorBidi" w:hAnsiTheme="majorBidi" w:cstheme="majorBidi"/>
          <w:sz w:val="30"/>
          <w:szCs w:val="30"/>
        </w:rPr>
        <w:t xml:space="preserve">30 </w:t>
      </w:r>
      <w:r w:rsidRPr="00934D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34DBD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>บริษัทได้ขายเงินลงทุน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>ใน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 CPM </w:t>
      </w:r>
      <w:r w:rsidR="0057433D" w:rsidRPr="00E92DC8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57433D" w:rsidRPr="00E92D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E92DC8">
        <w:rPr>
          <w:rFonts w:asciiTheme="majorBidi" w:hAnsiTheme="majorBidi" w:cs="Angsana New"/>
          <w:sz w:val="30"/>
          <w:szCs w:val="30"/>
        </w:rPr>
        <w:t xml:space="preserve">360,000,000 </w:t>
      </w:r>
      <w:r w:rsidR="0057433D" w:rsidRPr="00E92DC8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>มีมูลค่าตามบัญชี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ในงบ</w:t>
      </w:r>
      <w:r w:rsidR="0057433D">
        <w:rPr>
          <w:rFonts w:asciiTheme="majorBidi" w:hAnsiTheme="majorBidi" w:cs="Angsana New" w:hint="cs"/>
          <w:sz w:val="30"/>
          <w:szCs w:val="30"/>
          <w:cs/>
        </w:rPr>
        <w:t>การเงิน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เฉพาะกิจการจำนวน</w:t>
      </w:r>
      <w:r w:rsidR="0057433D">
        <w:rPr>
          <w:rFonts w:asciiTheme="majorBidi" w:hAnsiTheme="majorBidi" w:cs="Angsana New"/>
          <w:sz w:val="30"/>
          <w:szCs w:val="30"/>
        </w:rPr>
        <w:t xml:space="preserve"> 3,6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00 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="0057433D" w:rsidRPr="001B574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57433D" w:rsidRPr="001B574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1B5748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="0057433D" w:rsidRPr="001B574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57433D" w:rsidRPr="001B5748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="0057433D" w:rsidRPr="001B574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57433D" w:rsidRPr="001B5748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57433D" w:rsidRPr="001B574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57433D" w:rsidRPr="001B5748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57433D" w:rsidRPr="001B5748">
        <w:rPr>
          <w:rFonts w:asciiTheme="majorBidi" w:hAnsiTheme="majorBidi" w:cs="Angsana New"/>
          <w:sz w:val="30"/>
          <w:szCs w:val="30"/>
          <w:cs/>
        </w:rPr>
        <w:t>)  (“</w:t>
      </w:r>
      <w:r w:rsidR="0057433D" w:rsidRPr="001B5748">
        <w:rPr>
          <w:rFonts w:asciiTheme="majorBidi" w:hAnsiTheme="majorBidi" w:cs="Angsana New"/>
          <w:sz w:val="30"/>
          <w:szCs w:val="30"/>
        </w:rPr>
        <w:t>CPFTH”)</w:t>
      </w:r>
      <w:r w:rsidR="0057433D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7D4741">
        <w:rPr>
          <w:rFonts w:asciiTheme="majorBidi" w:hAnsiTheme="majorBidi" w:cs="Angsana New" w:hint="cs"/>
          <w:sz w:val="30"/>
          <w:szCs w:val="30"/>
          <w:cs/>
        </w:rPr>
        <w:t>โดยการชำระหนี้ค่าหุ้น</w:t>
      </w:r>
      <w:r w:rsidR="0057433D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57433D">
        <w:rPr>
          <w:rFonts w:asciiTheme="majorBidi" w:hAnsiTheme="majorBidi" w:cs="Angsana New"/>
          <w:sz w:val="30"/>
          <w:szCs w:val="30"/>
        </w:rPr>
        <w:t xml:space="preserve">12,078 </w:t>
      </w:r>
      <w:r w:rsidR="0057433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57433D" w:rsidRPr="007D47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762CA2">
        <w:rPr>
          <w:rFonts w:asciiTheme="majorBidi" w:hAnsiTheme="majorBidi" w:cs="Angsana New"/>
          <w:sz w:val="30"/>
          <w:szCs w:val="30"/>
        </w:rPr>
        <w:t xml:space="preserve">CPFTH </w:t>
      </w:r>
      <w:r w:rsidR="0057433D" w:rsidRPr="00762CA2">
        <w:rPr>
          <w:rFonts w:asciiTheme="majorBidi" w:hAnsiTheme="majorBidi" w:cs="Angsana New" w:hint="cs"/>
          <w:sz w:val="30"/>
          <w:szCs w:val="30"/>
          <w:cs/>
        </w:rPr>
        <w:t>ได้หักลบกลบหนี้</w:t>
      </w:r>
      <w:r w:rsidR="0057433D" w:rsidRPr="00762C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762CA2">
        <w:rPr>
          <w:rFonts w:asciiTheme="majorBidi" w:hAnsiTheme="majorBidi" w:cs="Angsana New" w:hint="cs"/>
          <w:sz w:val="30"/>
          <w:szCs w:val="30"/>
          <w:cs/>
        </w:rPr>
        <w:t>โดยทำสัญญาให้</w:t>
      </w:r>
      <w:r w:rsidR="0057433D" w:rsidRPr="00762C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762CA2">
        <w:rPr>
          <w:rFonts w:asciiTheme="majorBidi" w:hAnsiTheme="majorBidi" w:cs="Angsana New"/>
          <w:sz w:val="30"/>
          <w:szCs w:val="30"/>
        </w:rPr>
        <w:t xml:space="preserve">CPM </w:t>
      </w:r>
      <w:r w:rsidR="0057433D" w:rsidRPr="00762CA2">
        <w:rPr>
          <w:rFonts w:asciiTheme="majorBidi" w:hAnsiTheme="majorBidi" w:cs="Angsana New" w:hint="cs"/>
          <w:sz w:val="30"/>
          <w:szCs w:val="30"/>
          <w:cs/>
        </w:rPr>
        <w:t>ชำระคืนเงินกู้</w:t>
      </w:r>
      <w:r w:rsidR="0057433D" w:rsidRPr="007D4741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57433D" w:rsidRPr="007D4741">
        <w:rPr>
          <w:rFonts w:asciiTheme="majorBidi" w:hAnsiTheme="majorBidi" w:cs="Angsana New"/>
          <w:sz w:val="30"/>
          <w:szCs w:val="30"/>
        </w:rPr>
        <w:t xml:space="preserve">CPM </w:t>
      </w:r>
      <w:r w:rsidR="0057433D" w:rsidRPr="007D4741">
        <w:rPr>
          <w:rFonts w:asciiTheme="majorBidi" w:hAnsiTheme="majorBidi" w:cs="Angsana New" w:hint="cs"/>
          <w:sz w:val="30"/>
          <w:szCs w:val="30"/>
          <w:cs/>
        </w:rPr>
        <w:t xml:space="preserve">มีต่อ </w:t>
      </w:r>
      <w:r w:rsidR="0057433D" w:rsidRPr="007D4741">
        <w:rPr>
          <w:rFonts w:asciiTheme="majorBidi" w:hAnsiTheme="majorBidi" w:cs="Angsana New"/>
          <w:sz w:val="30"/>
          <w:szCs w:val="30"/>
        </w:rPr>
        <w:t>CPFTH</w:t>
      </w:r>
      <w:r w:rsidR="0057433D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7D4741">
        <w:rPr>
          <w:rFonts w:asciiTheme="majorBidi" w:hAnsiTheme="majorBidi" w:cs="Angsana New" w:hint="cs"/>
          <w:sz w:val="30"/>
          <w:szCs w:val="30"/>
          <w:cs/>
        </w:rPr>
        <w:t>ให้กับบริษัท</w:t>
      </w:r>
      <w:r w:rsidR="0057433D">
        <w:rPr>
          <w:rFonts w:asciiTheme="majorBidi" w:hAnsiTheme="majorBidi" w:cs="Angsana New"/>
          <w:sz w:val="30"/>
          <w:szCs w:val="30"/>
        </w:rPr>
        <w:t xml:space="preserve"> </w:t>
      </w:r>
      <w:r w:rsidR="0057433D">
        <w:rPr>
          <w:rFonts w:asciiTheme="majorBidi" w:hAnsiTheme="majorBidi" w:cs="Angsana New" w:hint="cs"/>
          <w:sz w:val="30"/>
          <w:szCs w:val="30"/>
          <w:cs/>
        </w:rPr>
        <w:t>รายการดังกล่าวรับรู้เป็นเงินให้กู้ยืมแก่กิจการที่เกี่ยวข้องกันใน</w:t>
      </w:r>
      <w:r w:rsidR="0057433D" w:rsidRPr="00A752B0">
        <w:rPr>
          <w:rFonts w:asciiTheme="majorBidi" w:hAnsiTheme="majorBidi" w:cs="Angsana New" w:hint="cs"/>
          <w:sz w:val="30"/>
          <w:szCs w:val="30"/>
          <w:cs/>
        </w:rPr>
        <w:t>งบการเงินเฉพาะกิจการ</w:t>
      </w:r>
      <w:r w:rsidR="0057433D" w:rsidRPr="00FF55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>ทั้งนี้ บริษัทมีกำไรจากการขายเงินลงทุน</w:t>
      </w:r>
      <w:r w:rsidR="0057433D">
        <w:rPr>
          <w:rFonts w:asciiTheme="majorBidi" w:hAnsiTheme="majorBidi" w:cs="Angsana New" w:hint="cs"/>
          <w:sz w:val="30"/>
          <w:szCs w:val="30"/>
          <w:cs/>
        </w:rPr>
        <w:t>สุทธิค่าใช้จ่ายในการขาย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 xml:space="preserve">เป็นจำนวนเงิน </w:t>
      </w:r>
      <w:r w:rsidR="0057433D" w:rsidRPr="000656C1">
        <w:rPr>
          <w:rFonts w:asciiTheme="majorBidi" w:hAnsiTheme="majorBidi" w:cs="Angsana New"/>
          <w:sz w:val="30"/>
          <w:szCs w:val="30"/>
        </w:rPr>
        <w:t>8,466</w:t>
      </w:r>
      <w:r w:rsidR="0057433D" w:rsidRPr="000656C1">
        <w:rPr>
          <w:rFonts w:asciiTheme="majorBidi" w:hAnsiTheme="majorBidi" w:cs="Angsana New" w:hint="cs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 ทำให้บริษัทมีสัดส่วนการถือหุ้นใน 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CPM </w:t>
      </w:r>
      <w:r w:rsidR="0057433D" w:rsidRPr="00B1667E">
        <w:rPr>
          <w:rFonts w:asciiTheme="majorBidi" w:hAnsiTheme="majorBidi" w:cs="Angsana New" w:hint="cs"/>
          <w:sz w:val="30"/>
          <w:szCs w:val="30"/>
          <w:cs/>
        </w:rPr>
        <w:t>ลดลงจากร้อยละ</w:t>
      </w:r>
      <w:r w:rsidR="0057433D" w:rsidRPr="00B16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7433D">
        <w:rPr>
          <w:rFonts w:asciiTheme="majorBidi" w:hAnsiTheme="majorBidi" w:cs="Angsana New"/>
          <w:sz w:val="30"/>
          <w:szCs w:val="30"/>
        </w:rPr>
        <w:t>87.54</w:t>
      </w:r>
      <w:r w:rsidR="0057433D" w:rsidRPr="00B1667E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="0057433D">
        <w:rPr>
          <w:rFonts w:asciiTheme="majorBidi" w:hAnsiTheme="majorBidi" w:cs="Angsana New"/>
          <w:sz w:val="30"/>
          <w:szCs w:val="30"/>
        </w:rPr>
        <w:t xml:space="preserve"> 79.46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7D4741">
        <w:rPr>
          <w:rFonts w:asciiTheme="majorBidi" w:hAnsiTheme="majorBidi" w:cs="Angsana New" w:hint="cs"/>
          <w:sz w:val="30"/>
          <w:szCs w:val="30"/>
          <w:cs/>
        </w:rPr>
        <w:t>ใน</w:t>
      </w:r>
      <w:r w:rsidR="0057433D">
        <w:rPr>
          <w:rFonts w:asciiTheme="majorBidi" w:hAnsiTheme="majorBidi" w:cs="Angsana New" w:hint="cs"/>
          <w:sz w:val="30"/>
          <w:szCs w:val="30"/>
          <w:cs/>
        </w:rPr>
        <w:t>ภายหลัง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7433D" w:rsidRPr="000656C1">
        <w:rPr>
          <w:rFonts w:asciiTheme="majorBidi" w:hAnsiTheme="majorBidi" w:cs="Angsana New"/>
          <w:sz w:val="30"/>
          <w:szCs w:val="30"/>
        </w:rPr>
        <w:t>CPM</w:t>
      </w:r>
      <w:r w:rsidR="0057433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ออกหุ้นสามัญเพิ่มทุนให้แก่ผู้ถือหุ้นเดิมตามสัดส่วน </w:t>
      </w:r>
      <w:r w:rsidR="0057433D" w:rsidRPr="00B1667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บริษัทสละสิทธิการซื้อหุ้นเพิ่มทุนดังกล่าว ทำให้บริษัทมีสัดส่วนการถือหุ้นใน 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CPM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ลดลงจากร้อยละ </w:t>
      </w:r>
      <w:r w:rsidR="0057433D" w:rsidRPr="000656C1">
        <w:rPr>
          <w:rFonts w:asciiTheme="majorBidi" w:hAnsiTheme="majorBidi" w:cs="Angsana New"/>
          <w:sz w:val="30"/>
          <w:szCs w:val="30"/>
        </w:rPr>
        <w:t>79.46</w:t>
      </w:r>
      <w:r w:rsidR="0057433D" w:rsidRPr="000656C1">
        <w:rPr>
          <w:rFonts w:asciiTheme="majorBidi" w:hAnsiTheme="majorBidi" w:cs="Angsana New" w:hint="cs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เป็นร้อยละ 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68.20 </w:t>
      </w:r>
      <w:r w:rsidR="0057433D" w:rsidRPr="00B1667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30 </w:t>
      </w:r>
      <w:r w:rsidR="00C66056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7433D" w:rsidRPr="000656C1">
        <w:rPr>
          <w:rFonts w:asciiTheme="majorBidi" w:hAnsiTheme="majorBidi" w:cs="Angsana New"/>
          <w:sz w:val="30"/>
          <w:szCs w:val="30"/>
        </w:rPr>
        <w:t>2565</w:t>
      </w:r>
      <w:r w:rsidR="0057433D" w:rsidRPr="000656C1">
        <w:rPr>
          <w:rFonts w:asciiTheme="majorBidi" w:hAnsiTheme="majorBidi" w:cs="Angsana New" w:hint="cs"/>
          <w:sz w:val="30"/>
          <w:szCs w:val="30"/>
        </w:rPr>
        <w:t xml:space="preserve">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 xml:space="preserve">สัดส่วนการถือหุ้นใน </w:t>
      </w:r>
      <w:r w:rsidR="0057433D" w:rsidRPr="000656C1">
        <w:rPr>
          <w:rFonts w:asciiTheme="majorBidi" w:hAnsiTheme="majorBidi" w:cs="Angsana New"/>
          <w:sz w:val="30"/>
          <w:szCs w:val="30"/>
        </w:rPr>
        <w:t xml:space="preserve">CPM </w:t>
      </w:r>
      <w:r w:rsidR="0057433D" w:rsidRPr="000656C1">
        <w:rPr>
          <w:rFonts w:asciiTheme="majorBidi" w:hAnsiTheme="majorBidi" w:cs="Angsana New" w:hint="cs"/>
          <w:sz w:val="30"/>
          <w:szCs w:val="30"/>
          <w:cs/>
        </w:rPr>
        <w:t>ของกลุ่มบริษัทไม่มีการเปลี่ยนแปลง</w:t>
      </w:r>
    </w:p>
    <w:p w14:paraId="714E868F" w14:textId="77777777" w:rsidR="001C4F74" w:rsidRPr="00E23E10" w:rsidRDefault="001C4F74" w:rsidP="005743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33DDC1C0" w14:textId="4103D013" w:rsidR="005A4B1D" w:rsidRPr="00E22246" w:rsidRDefault="005A4B1D" w:rsidP="00E222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22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E22246">
        <w:rPr>
          <w:rFonts w:asciiTheme="majorBidi" w:hAnsiTheme="majorBidi" w:cs="Angsana New"/>
          <w:sz w:val="30"/>
          <w:szCs w:val="30"/>
          <w:cs/>
        </w:rPr>
        <w:t>รายละเอียดบริษัทย่อย</w:t>
      </w:r>
      <w:r w:rsidR="007C5FCD" w:rsidRPr="00E22246">
        <w:rPr>
          <w:rFonts w:asciiTheme="majorBidi" w:hAnsiTheme="majorBidi" w:cs="Angsana New"/>
          <w:sz w:val="30"/>
          <w:szCs w:val="30"/>
          <w:cs/>
        </w:rPr>
        <w:t>ของ</w:t>
      </w:r>
      <w:r w:rsidR="000D6C48" w:rsidRPr="00E22246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ณ วันที่ </w:t>
      </w:r>
      <w:r w:rsidR="009500F5" w:rsidRPr="00E22246">
        <w:rPr>
          <w:rFonts w:asciiTheme="majorBidi" w:hAnsiTheme="majorBidi" w:cs="Angsana New"/>
          <w:sz w:val="30"/>
          <w:szCs w:val="30"/>
        </w:rPr>
        <w:t>30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05F7" w:rsidRPr="00E22246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500F5" w:rsidRPr="00E22246">
        <w:rPr>
          <w:rFonts w:asciiTheme="majorBidi" w:hAnsiTheme="majorBidi" w:cs="Angsana New"/>
          <w:sz w:val="30"/>
          <w:szCs w:val="30"/>
        </w:rPr>
        <w:t>256</w:t>
      </w:r>
      <w:r w:rsidR="004715E4" w:rsidRPr="00E22246">
        <w:rPr>
          <w:rFonts w:asciiTheme="majorBidi" w:hAnsiTheme="majorBidi" w:cs="Angsana New"/>
          <w:sz w:val="30"/>
          <w:szCs w:val="30"/>
        </w:rPr>
        <w:t>5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9500F5" w:rsidRPr="00E22246">
        <w:rPr>
          <w:rFonts w:asciiTheme="majorBidi" w:hAnsiTheme="majorBidi" w:cs="Angsana New"/>
          <w:sz w:val="30"/>
          <w:szCs w:val="30"/>
        </w:rPr>
        <w:t>31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9500F5" w:rsidRPr="00E22246">
        <w:rPr>
          <w:rFonts w:asciiTheme="majorBidi" w:hAnsiTheme="majorBidi" w:cs="Angsana New"/>
          <w:sz w:val="30"/>
          <w:szCs w:val="30"/>
        </w:rPr>
        <w:t>256</w:t>
      </w:r>
      <w:r w:rsidR="004715E4" w:rsidRPr="00E22246">
        <w:rPr>
          <w:rFonts w:asciiTheme="majorBidi" w:hAnsiTheme="majorBidi" w:cs="Angsana New"/>
          <w:sz w:val="30"/>
          <w:szCs w:val="30"/>
        </w:rPr>
        <w:t>4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2205F7" w:rsidRPr="00E22246">
        <w:rPr>
          <w:rFonts w:asciiTheme="majorBidi" w:hAnsiTheme="majorBidi" w:cs="Angsana New"/>
          <w:sz w:val="30"/>
          <w:szCs w:val="30"/>
          <w:cs/>
        </w:rPr>
        <w:t>เก้า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9500F5" w:rsidRPr="00E22246">
        <w:rPr>
          <w:rFonts w:asciiTheme="majorBidi" w:hAnsiTheme="majorBidi" w:cs="Angsana New"/>
          <w:sz w:val="30"/>
          <w:szCs w:val="30"/>
        </w:rPr>
        <w:t>30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05F7" w:rsidRPr="00E22246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500F5" w:rsidRPr="00E22246">
        <w:rPr>
          <w:rFonts w:asciiTheme="majorBidi" w:hAnsiTheme="majorBidi" w:cs="Angsana New"/>
          <w:sz w:val="30"/>
          <w:szCs w:val="30"/>
        </w:rPr>
        <w:t>256</w:t>
      </w:r>
      <w:r w:rsidR="004715E4" w:rsidRPr="00E22246">
        <w:rPr>
          <w:rFonts w:asciiTheme="majorBidi" w:hAnsiTheme="majorBidi" w:cs="Angsana New"/>
          <w:sz w:val="30"/>
          <w:szCs w:val="30"/>
        </w:rPr>
        <w:t>5</w:t>
      </w:r>
      <w:r w:rsidRPr="00E22246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3F47E34F" w14:textId="77777777" w:rsidR="004715E4" w:rsidRDefault="004715E4" w:rsidP="004715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673"/>
        <w:gridCol w:w="236"/>
        <w:gridCol w:w="2302"/>
        <w:gridCol w:w="270"/>
        <w:gridCol w:w="1132"/>
        <w:gridCol w:w="272"/>
        <w:gridCol w:w="996"/>
        <w:gridCol w:w="246"/>
        <w:gridCol w:w="963"/>
      </w:tblGrid>
      <w:tr w:rsidR="00606B02" w:rsidRPr="004D74D7" w14:paraId="0882E309" w14:textId="77777777" w:rsidTr="00B449D6">
        <w:trPr>
          <w:trHeight w:val="20"/>
          <w:tblHeader/>
        </w:trPr>
        <w:tc>
          <w:tcPr>
            <w:tcW w:w="2673" w:type="dxa"/>
          </w:tcPr>
          <w:p w14:paraId="69E06558" w14:textId="77777777" w:rsidR="00606B02" w:rsidRPr="004D74D7" w:rsidRDefault="00606B02" w:rsidP="00B449D6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9CC5BF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</w:tcPr>
          <w:p w14:paraId="795B15FC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677070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hideMark/>
          </w:tcPr>
          <w:p w14:paraId="39515753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107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2" w:type="dxa"/>
          </w:tcPr>
          <w:p w14:paraId="008FCE71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7EF7CE0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29965D37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6B02" w:rsidRPr="004D74D7" w14:paraId="1BC34378" w14:textId="77777777" w:rsidTr="00B449D6">
        <w:trPr>
          <w:trHeight w:val="20"/>
          <w:tblHeader/>
        </w:trPr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C7626" w14:textId="77777777" w:rsidR="00606B02" w:rsidRPr="004D74D7" w:rsidRDefault="00606B02" w:rsidP="00B449D6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305D4F88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0EDB0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26B2988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50528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107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2" w:type="dxa"/>
          </w:tcPr>
          <w:p w14:paraId="2B43C150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BD9E6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606B02" w:rsidRPr="004D74D7" w14:paraId="65EDAF84" w14:textId="77777777" w:rsidTr="001C4F74">
        <w:trPr>
          <w:trHeight w:val="20"/>
          <w:tblHeader/>
        </w:trPr>
        <w:tc>
          <w:tcPr>
            <w:tcW w:w="2673" w:type="dxa"/>
          </w:tcPr>
          <w:p w14:paraId="2D001030" w14:textId="77777777" w:rsidR="00606B02" w:rsidRPr="004D74D7" w:rsidRDefault="00606B02" w:rsidP="00B449D6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79C0C0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</w:tcPr>
          <w:p w14:paraId="37E4723F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FB553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59DC1435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B001409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</w:tcPr>
          <w:p w14:paraId="7D0D94DA" w14:textId="2B59A1B1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96522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0D146B81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636CF486" w14:textId="77777777" w:rsidR="00606B02" w:rsidRPr="004D74D7" w:rsidRDefault="00606B02" w:rsidP="00B449D6">
            <w:pPr>
              <w:tabs>
                <w:tab w:val="clear" w:pos="680"/>
                <w:tab w:val="clear" w:pos="907"/>
                <w:tab w:val="left" w:pos="540"/>
              </w:tabs>
              <w:spacing w:line="350" w:lineRule="exact"/>
              <w:ind w:left="-104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06B02" w:rsidRPr="004D74D7" w14:paraId="0BAD5757" w14:textId="77777777" w:rsidTr="001C4F74">
        <w:trPr>
          <w:trHeight w:val="20"/>
          <w:tblHeader/>
        </w:trPr>
        <w:tc>
          <w:tcPr>
            <w:tcW w:w="2673" w:type="dxa"/>
          </w:tcPr>
          <w:p w14:paraId="6A7337F0" w14:textId="77777777" w:rsidR="00606B02" w:rsidRPr="004D74D7" w:rsidRDefault="00606B02" w:rsidP="00B449D6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5DBFC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</w:tcPr>
          <w:p w14:paraId="6A453EAB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820414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7FE36AEC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289E315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</w:tcPr>
          <w:p w14:paraId="0ED98682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4A09CF97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756DADB1" w14:textId="77777777" w:rsidR="00606B02" w:rsidRPr="004D74D7" w:rsidRDefault="00606B02" w:rsidP="00B449D6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06B02" w:rsidRPr="004D74D7" w14:paraId="18132E70" w14:textId="77777777" w:rsidTr="001C4F74">
        <w:tc>
          <w:tcPr>
            <w:tcW w:w="5211" w:type="dxa"/>
            <w:gridSpan w:val="3"/>
          </w:tcPr>
          <w:p w14:paraId="13FC57C9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6765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  <w:r w:rsidRPr="00DF5C5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ที่จัดตั้งขึ้นใหม่</w:t>
            </w:r>
          </w:p>
        </w:tc>
        <w:tc>
          <w:tcPr>
            <w:tcW w:w="270" w:type="dxa"/>
            <w:vAlign w:val="center"/>
          </w:tcPr>
          <w:p w14:paraId="52C06FD1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3B8E8ECD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67091B32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63654D5D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4055E0D2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14:paraId="399EB1AE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3D851447" w14:textId="77777777" w:rsidTr="00B449D6">
        <w:tc>
          <w:tcPr>
            <w:tcW w:w="2673" w:type="dxa"/>
          </w:tcPr>
          <w:p w14:paraId="32E94A71" w14:textId="77777777" w:rsidR="00606B02" w:rsidRPr="000822EB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2F4121">
              <w:rPr>
                <w:rFonts w:ascii="Angsana New" w:hAnsi="Angsana New" w:cs="Angsana New"/>
                <w:sz w:val="28"/>
                <w:szCs w:val="28"/>
              </w:rPr>
              <w:t>Advanced Aquaculture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F4121">
              <w:rPr>
                <w:rFonts w:ascii="Angsana New" w:hAnsi="Angsana New" w:cs="Angsana New"/>
                <w:sz w:val="28"/>
                <w:szCs w:val="28"/>
              </w:rPr>
              <w:t>Vietnam</w:t>
            </w:r>
          </w:p>
        </w:tc>
        <w:tc>
          <w:tcPr>
            <w:tcW w:w="236" w:type="dxa"/>
          </w:tcPr>
          <w:p w14:paraId="3AD99D07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4969F66D" w14:textId="77777777" w:rsidR="00606B02" w:rsidRPr="000822EB" w:rsidRDefault="00606B02" w:rsidP="00B449D6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ฟาร์ม</w:t>
            </w:r>
            <w:r w:rsidRPr="00496A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เพาะเลี้ยงสัตว์น้ำ</w:t>
            </w:r>
          </w:p>
        </w:tc>
        <w:tc>
          <w:tcPr>
            <w:tcW w:w="270" w:type="dxa"/>
            <w:vAlign w:val="center"/>
          </w:tcPr>
          <w:p w14:paraId="011F881F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31B5BC8B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96AB7">
              <w:rPr>
                <w:rFonts w:ascii="Angsana New" w:hAnsi="Angsana New" w:cs="Angsan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72" w:type="dxa"/>
            <w:vAlign w:val="center"/>
          </w:tcPr>
          <w:p w14:paraId="240EEB94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6B704BE4" w14:textId="1A7EF560" w:rsidR="00606B02" w:rsidRPr="00FD6B09" w:rsidRDefault="00522E53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522E53">
              <w:rPr>
                <w:rFonts w:ascii="Angsana New" w:hAnsi="Angsana New" w:cs="Angsana New"/>
                <w:sz w:val="28"/>
                <w:szCs w:val="28"/>
                <w:lang w:eastAsia="th-TH"/>
              </w:rPr>
              <w:t>83.18</w:t>
            </w:r>
          </w:p>
        </w:tc>
        <w:tc>
          <w:tcPr>
            <w:tcW w:w="246" w:type="dxa"/>
            <w:vAlign w:val="center"/>
          </w:tcPr>
          <w:p w14:paraId="4E1C5816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306C1597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0822EB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606B02" w:rsidRPr="004D74D7" w14:paraId="66A09B20" w14:textId="77777777" w:rsidTr="00B449D6">
        <w:tc>
          <w:tcPr>
            <w:tcW w:w="2673" w:type="dxa"/>
          </w:tcPr>
          <w:p w14:paraId="3567BA24" w14:textId="77777777" w:rsidR="00606B02" w:rsidRPr="000822EB" w:rsidRDefault="00606B02" w:rsidP="00B449D6">
            <w:pPr>
              <w:tabs>
                <w:tab w:val="clear" w:pos="227"/>
              </w:tabs>
              <w:spacing w:line="350" w:lineRule="exact"/>
              <w:ind w:left="281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121">
              <w:rPr>
                <w:rFonts w:ascii="Angsana New" w:hAnsi="Angsana New" w:cs="Angsana New"/>
                <w:sz w:val="28"/>
                <w:szCs w:val="28"/>
              </w:rPr>
              <w:t>Co., Ltd.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6" w:type="dxa"/>
          </w:tcPr>
          <w:p w14:paraId="675CC274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6C9CD200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7313F7D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75D710F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76C70D56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4D57819F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31148176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7AB75764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E74742" w14:paraId="1932669D" w14:textId="77777777" w:rsidTr="00B449D6">
        <w:trPr>
          <w:trHeight w:hRule="exact" w:val="288"/>
        </w:trPr>
        <w:tc>
          <w:tcPr>
            <w:tcW w:w="2673" w:type="dxa"/>
          </w:tcPr>
          <w:p w14:paraId="3A6C07F2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D79A947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1F5FE4E2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CDC6EA5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F8D80C9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22929ED9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6DE4C02C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vAlign w:val="center"/>
          </w:tcPr>
          <w:p w14:paraId="7BAD53EA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437922A2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6B02" w:rsidRPr="004D74D7" w14:paraId="732472EF" w14:textId="77777777" w:rsidTr="00B449D6">
        <w:tc>
          <w:tcPr>
            <w:tcW w:w="2673" w:type="dxa"/>
          </w:tcPr>
          <w:p w14:paraId="3D974CA2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46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6B72F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6E46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จากการซื้อหุ้น</w:t>
            </w:r>
          </w:p>
        </w:tc>
        <w:tc>
          <w:tcPr>
            <w:tcW w:w="236" w:type="dxa"/>
          </w:tcPr>
          <w:p w14:paraId="7063B425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3C02F2B7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826394F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D717BF1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15ACAA24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1C07D589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7397B3EB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1DDE45B2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74E7E237" w14:textId="77777777" w:rsidTr="00B449D6">
        <w:tc>
          <w:tcPr>
            <w:tcW w:w="2673" w:type="dxa"/>
          </w:tcPr>
          <w:p w14:paraId="585A40A5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</w:t>
            </w:r>
            <w:r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Pr="00022720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บริษัท</w:t>
            </w:r>
            <w:r w:rsidRPr="00022720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022720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ท่าจามเกษตร</w:t>
            </w:r>
          </w:p>
        </w:tc>
        <w:tc>
          <w:tcPr>
            <w:tcW w:w="236" w:type="dxa"/>
          </w:tcPr>
          <w:p w14:paraId="196EE3AB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4E20D5E9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เลี้ยงสัตว์</w:t>
            </w:r>
          </w:p>
        </w:tc>
        <w:tc>
          <w:tcPr>
            <w:tcW w:w="270" w:type="dxa"/>
            <w:vAlign w:val="center"/>
          </w:tcPr>
          <w:p w14:paraId="5CBB2DB9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3D6097F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42AE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2" w:type="dxa"/>
            <w:vAlign w:val="center"/>
          </w:tcPr>
          <w:p w14:paraId="15370736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7B1C4D53" w14:textId="5AC96E30" w:rsidR="00606B02" w:rsidRPr="00FD6B09" w:rsidRDefault="00F661C6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F661C6"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  <w:tc>
          <w:tcPr>
            <w:tcW w:w="246" w:type="dxa"/>
            <w:vAlign w:val="center"/>
          </w:tcPr>
          <w:p w14:paraId="07CF5787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385D7896" w14:textId="77777777" w:rsidR="00606B02" w:rsidRPr="0052539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822EB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606B02" w:rsidRPr="004D74D7" w14:paraId="4889631C" w14:textId="77777777" w:rsidTr="00B449D6">
        <w:tc>
          <w:tcPr>
            <w:tcW w:w="2673" w:type="dxa"/>
          </w:tcPr>
          <w:p w14:paraId="7EDE3C02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276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3043">
              <w:rPr>
                <w:rFonts w:ascii="Angsana New" w:hAnsi="Angsana New" w:cs="Angsana New" w:hint="cs"/>
                <w:sz w:val="28"/>
                <w:szCs w:val="28"/>
                <w:cs/>
              </w:rPr>
              <w:t>อุตสาหกรรม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2048B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6" w:type="dxa"/>
          </w:tcPr>
          <w:p w14:paraId="2EB10573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582AD5D5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E5A2A09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640B9D6B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2CA2FF58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042A94E9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709F5C20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C9E1B48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E74742" w14:paraId="18DC4FA5" w14:textId="77777777" w:rsidTr="00B449D6">
        <w:trPr>
          <w:trHeight w:hRule="exact" w:val="288"/>
        </w:trPr>
        <w:tc>
          <w:tcPr>
            <w:tcW w:w="2673" w:type="dxa"/>
          </w:tcPr>
          <w:p w14:paraId="59AC0DB9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976945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23AE4799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FFD6FA7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8B146E9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73FA528D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653DD95E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vAlign w:val="center"/>
          </w:tcPr>
          <w:p w14:paraId="10C8C597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0150EE8D" w14:textId="77777777" w:rsidR="00606B02" w:rsidRPr="00E74742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06B02" w:rsidRPr="004D74D7" w14:paraId="4DF23EC3" w14:textId="77777777" w:rsidTr="00B449D6">
        <w:tc>
          <w:tcPr>
            <w:tcW w:w="5211" w:type="dxa"/>
            <w:gridSpan w:val="3"/>
          </w:tcPr>
          <w:p w14:paraId="56E83E2A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70" w:type="dxa"/>
            <w:vAlign w:val="center"/>
          </w:tcPr>
          <w:p w14:paraId="26A5B2B4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3DC572AA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5ACCC457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7C951C9C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7F779929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A3BA9EA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74EDC070" w14:textId="77777777" w:rsidTr="00B449D6">
        <w:tc>
          <w:tcPr>
            <w:tcW w:w="2673" w:type="dxa"/>
          </w:tcPr>
          <w:p w14:paraId="615EA6FD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บริษัทย่อยทางตรงและทางอ้อม</w:t>
            </w:r>
          </w:p>
        </w:tc>
        <w:tc>
          <w:tcPr>
            <w:tcW w:w="236" w:type="dxa"/>
          </w:tcPr>
          <w:p w14:paraId="0739242F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362DE49C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19A7FDBB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5CBDA63B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729F0138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8FEAEBD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3D8269FE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4F290D3D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14:paraId="6047A8EB" w14:textId="77777777" w:rsidTr="00B449D6">
        <w:trPr>
          <w:trHeight w:val="288"/>
        </w:trPr>
        <w:tc>
          <w:tcPr>
            <w:tcW w:w="2673" w:type="dxa"/>
          </w:tcPr>
          <w:p w14:paraId="5FFC7C60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</w:t>
            </w:r>
            <w:r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>C.P. Pokphand Co., Ltd.</w:t>
            </w:r>
          </w:p>
        </w:tc>
        <w:tc>
          <w:tcPr>
            <w:tcW w:w="236" w:type="dxa"/>
          </w:tcPr>
          <w:p w14:paraId="743C5A18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4A594826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กิจการลงทุนในธุรกิจเกษตร</w:t>
            </w:r>
          </w:p>
        </w:tc>
        <w:tc>
          <w:tcPr>
            <w:tcW w:w="270" w:type="dxa"/>
            <w:vAlign w:val="center"/>
          </w:tcPr>
          <w:p w14:paraId="5E31B657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342D0DF5" w14:textId="77777777" w:rsidR="00606B02" w:rsidRPr="00FD6B09" w:rsidRDefault="00606B02" w:rsidP="00B449D6">
            <w:pPr>
              <w:tabs>
                <w:tab w:val="clear" w:pos="907"/>
                <w:tab w:val="left" w:pos="791"/>
              </w:tabs>
              <w:spacing w:line="350" w:lineRule="exact"/>
              <w:ind w:left="-118" w:right="-14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sz w:val="28"/>
                <w:szCs w:val="28"/>
                <w:cs/>
              </w:rPr>
              <w:t>เบอร์มิวดา</w:t>
            </w:r>
          </w:p>
        </w:tc>
        <w:tc>
          <w:tcPr>
            <w:tcW w:w="272" w:type="dxa"/>
            <w:vAlign w:val="center"/>
          </w:tcPr>
          <w:p w14:paraId="3F7D4E7D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4538ED1F" w14:textId="4D38ED63" w:rsidR="00606B02" w:rsidRPr="00FE0B81" w:rsidRDefault="00C04D9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C04D9E">
              <w:rPr>
                <w:rFonts w:ascii="Angsana New" w:hAnsi="Angsana New" w:cs="Angsana New"/>
                <w:sz w:val="28"/>
                <w:szCs w:val="28"/>
                <w:lang w:eastAsia="th-TH"/>
              </w:rPr>
              <w:t>76.24</w:t>
            </w:r>
          </w:p>
        </w:tc>
        <w:tc>
          <w:tcPr>
            <w:tcW w:w="246" w:type="dxa"/>
            <w:vAlign w:val="center"/>
          </w:tcPr>
          <w:p w14:paraId="33EDA4B1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3ED3D964" w14:textId="77777777" w:rsidR="00606B02" w:rsidRPr="00FE0B81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52</w:t>
            </w:r>
            <w:r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25</w:t>
            </w:r>
          </w:p>
        </w:tc>
      </w:tr>
      <w:tr w:rsidR="00606B02" w14:paraId="54DEEF44" w14:textId="77777777" w:rsidTr="00B449D6">
        <w:trPr>
          <w:trHeight w:val="288"/>
        </w:trPr>
        <w:tc>
          <w:tcPr>
            <w:tcW w:w="2673" w:type="dxa"/>
          </w:tcPr>
          <w:p w14:paraId="3828262C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74D47EA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6ACCC55B" w14:textId="77777777" w:rsidR="00606B02" w:rsidRPr="00FD6B09" w:rsidRDefault="00606B02" w:rsidP="00B449D6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อุตสาหกรรมและอาหาร</w:t>
            </w:r>
          </w:p>
        </w:tc>
        <w:tc>
          <w:tcPr>
            <w:tcW w:w="270" w:type="dxa"/>
            <w:vAlign w:val="center"/>
          </w:tcPr>
          <w:p w14:paraId="4CBC1CE2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67ACE86F" w14:textId="77777777" w:rsidR="00606B02" w:rsidRPr="00FD6B09" w:rsidRDefault="00606B02" w:rsidP="00B449D6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" w:type="dxa"/>
            <w:vAlign w:val="center"/>
          </w:tcPr>
          <w:p w14:paraId="6F5DDE76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7F2C4388" w14:textId="77777777" w:rsidR="00606B02" w:rsidRPr="00FE0B81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027C38C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7085B789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14:paraId="59056D59" w14:textId="77777777" w:rsidTr="00B449D6">
        <w:trPr>
          <w:trHeight w:hRule="exact" w:val="288"/>
        </w:trPr>
        <w:tc>
          <w:tcPr>
            <w:tcW w:w="2673" w:type="dxa"/>
          </w:tcPr>
          <w:p w14:paraId="078DDE25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88FEE22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74AF6D22" w14:textId="77777777" w:rsidR="00606B02" w:rsidRPr="00FD6B09" w:rsidRDefault="00606B02" w:rsidP="00B449D6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8FAA8F1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32FD522" w14:textId="77777777" w:rsidR="00606B02" w:rsidRPr="00FD6B09" w:rsidRDefault="00606B02" w:rsidP="00B449D6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" w:type="dxa"/>
            <w:vAlign w:val="center"/>
          </w:tcPr>
          <w:p w14:paraId="2D1039F1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628B9C0E" w14:textId="77777777" w:rsidR="00606B02" w:rsidRPr="00FE0B81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0EEA632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7E6A8F39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5823DCFF" w14:textId="77777777" w:rsidTr="00B449D6">
        <w:tc>
          <w:tcPr>
            <w:tcW w:w="2673" w:type="dxa"/>
          </w:tcPr>
          <w:p w14:paraId="4040E20C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142CC3B9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145D5020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AD78CC7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A408E21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399947AE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485FA0D2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17A9847D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D4C6DF9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55684FED" w14:textId="77777777" w:rsidTr="00B449D6">
        <w:tc>
          <w:tcPr>
            <w:tcW w:w="2673" w:type="dxa"/>
          </w:tcPr>
          <w:p w14:paraId="72E1FFEB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FD6B09">
              <w:rPr>
                <w:rFonts w:ascii="Angsana New" w:hAnsi="Angsana New" w:cs="Angsana New"/>
                <w:sz w:val="28"/>
                <w:szCs w:val="28"/>
              </w:rPr>
              <w:t>C.P. Foods Holdings Limited</w:t>
            </w: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D6B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</w:t>
            </w:r>
            <w:r w:rsidRPr="00FD6B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6323E00B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7256E1A1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70" w:type="dxa"/>
            <w:vAlign w:val="center"/>
          </w:tcPr>
          <w:p w14:paraId="0A1AE350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48F376C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บริติช</w:t>
            </w:r>
            <w:r w:rsidRPr="00FD6B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เวอร์จิน</w:t>
            </w:r>
          </w:p>
        </w:tc>
        <w:tc>
          <w:tcPr>
            <w:tcW w:w="272" w:type="dxa"/>
            <w:vAlign w:val="center"/>
          </w:tcPr>
          <w:p w14:paraId="454E0F63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EB12B0B" w14:textId="071480C4" w:rsidR="00606B02" w:rsidRPr="00DE27A6" w:rsidRDefault="00D1112A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D1112A">
              <w:rPr>
                <w:rFonts w:ascii="Angsana New" w:hAnsi="Angsana New" w:cs="Angsana New"/>
                <w:sz w:val="28"/>
                <w:szCs w:val="28"/>
                <w:lang w:eastAsia="th-TH"/>
              </w:rPr>
              <w:t>99.99</w:t>
            </w:r>
          </w:p>
        </w:tc>
        <w:tc>
          <w:tcPr>
            <w:tcW w:w="246" w:type="dxa"/>
            <w:vAlign w:val="center"/>
          </w:tcPr>
          <w:p w14:paraId="4DCD3C48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58E7697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ind w:left="-104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100</w:t>
            </w:r>
            <w:r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00</w:t>
            </w:r>
          </w:p>
        </w:tc>
      </w:tr>
      <w:tr w:rsidR="00606B02" w:rsidRPr="004D74D7" w14:paraId="76DBEB45" w14:textId="77777777" w:rsidTr="00B449D6">
        <w:tc>
          <w:tcPr>
            <w:tcW w:w="2673" w:type="dxa"/>
          </w:tcPr>
          <w:p w14:paraId="1DCF2578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EDD356D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77575F5A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6DF1E7D8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745835E3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ไอส์แลนด์</w:t>
            </w:r>
          </w:p>
        </w:tc>
        <w:tc>
          <w:tcPr>
            <w:tcW w:w="272" w:type="dxa"/>
            <w:vAlign w:val="center"/>
          </w:tcPr>
          <w:p w14:paraId="77183F5F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78440DBA" w14:textId="77777777" w:rsidR="00606B02" w:rsidRPr="00FE0B81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5CFA043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694428BE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495966" w:rsidRPr="004D74D7" w14:paraId="23FE5D4C" w14:textId="77777777" w:rsidTr="00B449D6">
        <w:tc>
          <w:tcPr>
            <w:tcW w:w="2673" w:type="dxa"/>
          </w:tcPr>
          <w:p w14:paraId="7FE49AC4" w14:textId="77777777" w:rsidR="00495966" w:rsidRPr="00FD6B09" w:rsidRDefault="00495966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01256BB" w14:textId="77777777" w:rsidR="00495966" w:rsidRPr="00FD6B09" w:rsidRDefault="00495966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5A95EB6B" w14:textId="77777777" w:rsidR="00495966" w:rsidRPr="00FD6B09" w:rsidRDefault="00495966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4755D83" w14:textId="77777777" w:rsidR="00495966" w:rsidRPr="00FD6B09" w:rsidRDefault="00495966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65913272" w14:textId="77777777" w:rsidR="00495966" w:rsidRPr="00FD6B09" w:rsidRDefault="00495966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center"/>
          </w:tcPr>
          <w:p w14:paraId="0E4920AD" w14:textId="77777777" w:rsidR="00495966" w:rsidRPr="00FD6B09" w:rsidRDefault="00495966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2677377C" w14:textId="77777777" w:rsidR="00495966" w:rsidRPr="00FE0B81" w:rsidRDefault="00495966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46985116" w14:textId="77777777" w:rsidR="00495966" w:rsidRPr="00FD6B09" w:rsidRDefault="00495966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C6B85F1" w14:textId="77777777" w:rsidR="00495966" w:rsidRPr="00FD6B09" w:rsidRDefault="00495966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59E2FA7F" w14:textId="77777777" w:rsidTr="00B449D6">
        <w:trPr>
          <w:trHeight w:hRule="exact" w:val="288"/>
        </w:trPr>
        <w:tc>
          <w:tcPr>
            <w:tcW w:w="2673" w:type="dxa"/>
          </w:tcPr>
          <w:p w14:paraId="6DDDA5A2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282385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7DE7A644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26FC5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BE6B628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center"/>
          </w:tcPr>
          <w:p w14:paraId="7CE6CAFC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3D061710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DAFA1D9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45E0BDED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06B02" w:rsidRPr="004D74D7" w14:paraId="7945E1E7" w14:textId="77777777" w:rsidTr="00495966">
        <w:tc>
          <w:tcPr>
            <w:tcW w:w="5211" w:type="dxa"/>
            <w:gridSpan w:val="3"/>
          </w:tcPr>
          <w:p w14:paraId="73B0CC53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ที่เลิกบริษัท</w:t>
            </w:r>
          </w:p>
        </w:tc>
        <w:tc>
          <w:tcPr>
            <w:tcW w:w="270" w:type="dxa"/>
            <w:vAlign w:val="center"/>
          </w:tcPr>
          <w:p w14:paraId="609B8576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95BDCB4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642EC140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70B8A89C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77296C3E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14:paraId="0B2A853B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AD3330" w:rsidRPr="00157265" w14:paraId="015BEEB4" w14:textId="77777777" w:rsidTr="006C45E2">
        <w:tc>
          <w:tcPr>
            <w:tcW w:w="2673" w:type="dxa"/>
          </w:tcPr>
          <w:p w14:paraId="5E3B979F" w14:textId="1A6972CA" w:rsidR="00AD3330" w:rsidRPr="00033DA3" w:rsidRDefault="00AD3330" w:rsidP="006C45E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="00C2111C" w:rsidRPr="00033DA3">
              <w:rPr>
                <w:rFonts w:ascii="Angsana New" w:hAnsi="Angsana New" w:cs="Angsana New"/>
                <w:sz w:val="28"/>
                <w:szCs w:val="28"/>
              </w:rPr>
              <w:t xml:space="preserve">Charoen Pokphand </w:t>
            </w:r>
            <w:proofErr w:type="spellStart"/>
            <w:r w:rsidR="00C2111C" w:rsidRPr="00033DA3">
              <w:rPr>
                <w:rFonts w:ascii="Angsana New" w:hAnsi="Angsana New" w:cs="Angsana New"/>
                <w:sz w:val="28"/>
                <w:szCs w:val="28"/>
              </w:rPr>
              <w:t>Feedmills</w:t>
            </w:r>
            <w:proofErr w:type="spellEnd"/>
          </w:p>
        </w:tc>
        <w:tc>
          <w:tcPr>
            <w:tcW w:w="236" w:type="dxa"/>
          </w:tcPr>
          <w:p w14:paraId="2F34A932" w14:textId="77777777" w:rsidR="00AD3330" w:rsidRPr="00033DA3" w:rsidRDefault="00AD3330" w:rsidP="006C45E2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124BB55D" w14:textId="27FF83D9" w:rsidR="00AD3330" w:rsidRPr="00033DA3" w:rsidRDefault="00DA2516" w:rsidP="006C45E2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33D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ผลิตและจำหน่ายเนื้อสัตว์</w:t>
            </w:r>
          </w:p>
        </w:tc>
        <w:tc>
          <w:tcPr>
            <w:tcW w:w="270" w:type="dxa"/>
            <w:vAlign w:val="center"/>
          </w:tcPr>
          <w:p w14:paraId="7D796E39" w14:textId="77777777" w:rsidR="00AD3330" w:rsidRPr="00033DA3" w:rsidRDefault="00AD3330" w:rsidP="006C45E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36867ED0" w14:textId="07F64E1A" w:rsidR="00AD3330" w:rsidRPr="00033DA3" w:rsidRDefault="004E218E" w:rsidP="006C45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DA3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72" w:type="dxa"/>
            <w:vAlign w:val="center"/>
          </w:tcPr>
          <w:p w14:paraId="60BBC003" w14:textId="77777777" w:rsidR="00AD3330" w:rsidRPr="00033DA3" w:rsidRDefault="00AD3330" w:rsidP="006C45E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1DC213C0" w14:textId="4F7B4399" w:rsidR="00AD3330" w:rsidRPr="00033DA3" w:rsidRDefault="00A0218B" w:rsidP="00FD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  <w:tab w:val="left" w:pos="630"/>
              </w:tabs>
              <w:ind w:left="-131" w:right="82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  <w:vAlign w:val="center"/>
          </w:tcPr>
          <w:p w14:paraId="397C6C5D" w14:textId="77777777" w:rsidR="00AD3330" w:rsidRPr="00033DA3" w:rsidRDefault="00AD3330" w:rsidP="006C45E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5560DCA" w14:textId="0B18BF9B" w:rsidR="00AD3330" w:rsidRPr="00033DA3" w:rsidRDefault="00A0218B" w:rsidP="006C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ind w:left="-104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  <w:lang w:eastAsia="th-TH"/>
              </w:rPr>
              <w:t>100.00</w:t>
            </w:r>
          </w:p>
        </w:tc>
      </w:tr>
      <w:tr w:rsidR="00C2111C" w:rsidRPr="00157265" w14:paraId="32262CA7" w14:textId="77777777" w:rsidTr="006C45E2">
        <w:tc>
          <w:tcPr>
            <w:tcW w:w="2673" w:type="dxa"/>
          </w:tcPr>
          <w:p w14:paraId="345EE96E" w14:textId="2EED8EDD" w:rsidR="00C2111C" w:rsidRPr="00033DA3" w:rsidRDefault="00CE4B6A" w:rsidP="006C45E2">
            <w:pPr>
              <w:tabs>
                <w:tab w:val="clear" w:pos="227"/>
              </w:tabs>
              <w:spacing w:line="350" w:lineRule="exact"/>
              <w:ind w:left="309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</w:rPr>
              <w:t>(</w:t>
            </w:r>
            <w:proofErr w:type="spellStart"/>
            <w:r w:rsidRPr="00033DA3">
              <w:rPr>
                <w:rFonts w:ascii="Angsana New" w:hAnsi="Angsana New" w:cs="Angsana New"/>
                <w:sz w:val="28"/>
                <w:szCs w:val="28"/>
              </w:rPr>
              <w:t>B’worth</w:t>
            </w:r>
            <w:proofErr w:type="spellEnd"/>
            <w:r w:rsidRPr="00033DA3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9C53A2" w:rsidRPr="00033DA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="009C53A2" w:rsidRPr="00033DA3">
              <w:rPr>
                <w:rFonts w:ascii="Angsana New" w:hAnsi="Angsana New" w:cs="Angsana New"/>
                <w:sz w:val="28"/>
                <w:szCs w:val="28"/>
              </w:rPr>
              <w:t>Sdn</w:t>
            </w:r>
            <w:proofErr w:type="spellEnd"/>
            <w:r w:rsidR="009C53A2" w:rsidRPr="00033DA3">
              <w:rPr>
                <w:rFonts w:ascii="Angsana New" w:hAnsi="Angsana New" w:cs="Angsana New"/>
                <w:sz w:val="28"/>
                <w:szCs w:val="28"/>
              </w:rPr>
              <w:t>. Bhd.</w:t>
            </w:r>
            <w:r w:rsidR="00C2111C" w:rsidRPr="00033DA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2111C" w:rsidRPr="00033DA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236" w:type="dxa"/>
          </w:tcPr>
          <w:p w14:paraId="382DF75B" w14:textId="77777777" w:rsidR="00C2111C" w:rsidRPr="00033DA3" w:rsidRDefault="00C2111C" w:rsidP="006C45E2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56772218" w14:textId="2D9C0734" w:rsidR="00C2111C" w:rsidRPr="00033DA3" w:rsidRDefault="00CA4DC5" w:rsidP="00CA4DC5">
            <w:pPr>
              <w:tabs>
                <w:tab w:val="left" w:pos="162"/>
              </w:tabs>
              <w:spacing w:line="350" w:lineRule="exact"/>
              <w:ind w:left="57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33D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แปรรูป</w:t>
            </w:r>
            <w:r w:rsidR="00B02F0A" w:rsidRPr="00033DA3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02F0A" w:rsidRPr="00033D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และเลี้ยงสัตว์</w:t>
            </w:r>
          </w:p>
        </w:tc>
        <w:tc>
          <w:tcPr>
            <w:tcW w:w="270" w:type="dxa"/>
            <w:vAlign w:val="center"/>
          </w:tcPr>
          <w:p w14:paraId="3363C9DD" w14:textId="77777777" w:rsidR="00C2111C" w:rsidRPr="00033DA3" w:rsidRDefault="00C2111C" w:rsidP="006C45E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1643E048" w14:textId="77777777" w:rsidR="00C2111C" w:rsidRPr="00033DA3" w:rsidRDefault="00C2111C" w:rsidP="006C45E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center"/>
          </w:tcPr>
          <w:p w14:paraId="44FFD816" w14:textId="77777777" w:rsidR="00C2111C" w:rsidRPr="00033DA3" w:rsidRDefault="00C2111C" w:rsidP="006C45E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2611AB18" w14:textId="77777777" w:rsidR="00C2111C" w:rsidRPr="00033DA3" w:rsidRDefault="00C2111C" w:rsidP="006C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0EDD8F2A" w14:textId="77777777" w:rsidR="00C2111C" w:rsidRPr="00033DA3" w:rsidRDefault="00C2111C" w:rsidP="006C45E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64C9F0C2" w14:textId="77777777" w:rsidR="00C2111C" w:rsidRPr="00033DA3" w:rsidRDefault="00C2111C" w:rsidP="006C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A15FE6" w:rsidRPr="004D74D7" w14:paraId="3693C51F" w14:textId="77777777" w:rsidTr="006C45E2">
        <w:tc>
          <w:tcPr>
            <w:tcW w:w="2673" w:type="dxa"/>
          </w:tcPr>
          <w:p w14:paraId="2A8381F7" w14:textId="5E049921" w:rsidR="00A15FE6" w:rsidRPr="00033DA3" w:rsidRDefault="00A15FE6" w:rsidP="006C45E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</w:rPr>
              <w:t xml:space="preserve">2)  </w:t>
            </w:r>
            <w:proofErr w:type="spellStart"/>
            <w:r w:rsidR="00BC0976" w:rsidRPr="00033DA3">
              <w:rPr>
                <w:rFonts w:ascii="Angsana New" w:hAnsi="Angsana New" w:cs="Angsana New"/>
                <w:sz w:val="28"/>
                <w:szCs w:val="28"/>
              </w:rPr>
              <w:t>Wignall</w:t>
            </w:r>
            <w:proofErr w:type="spellEnd"/>
            <w:r w:rsidR="00BC0976" w:rsidRPr="00033DA3">
              <w:rPr>
                <w:rFonts w:ascii="Angsana New" w:hAnsi="Angsana New" w:cs="Angsana New"/>
                <w:sz w:val="28"/>
                <w:szCs w:val="28"/>
              </w:rPr>
              <w:t xml:space="preserve"> Holdings</w:t>
            </w:r>
            <w:r w:rsidR="0079758F" w:rsidRPr="00033DA3">
              <w:rPr>
                <w:rFonts w:ascii="Angsana New" w:hAnsi="Angsana New" w:cs="Angsana New"/>
                <w:sz w:val="28"/>
                <w:szCs w:val="28"/>
              </w:rPr>
              <w:t xml:space="preserve"> Limited </w:t>
            </w:r>
            <w:r w:rsidR="0079758F" w:rsidRPr="00033DA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236" w:type="dxa"/>
          </w:tcPr>
          <w:p w14:paraId="121DB806" w14:textId="77777777" w:rsidR="00A15FE6" w:rsidRPr="00033DA3" w:rsidRDefault="00A15FE6" w:rsidP="006C45E2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1929891C" w14:textId="5D230A02" w:rsidR="00A15FE6" w:rsidRPr="00033DA3" w:rsidRDefault="0049194C" w:rsidP="006C45E2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33D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70" w:type="dxa"/>
            <w:vAlign w:val="center"/>
          </w:tcPr>
          <w:p w14:paraId="697DC339" w14:textId="77777777" w:rsidR="00A15FE6" w:rsidRPr="00033DA3" w:rsidRDefault="00A15FE6" w:rsidP="006C45E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18B7498F" w14:textId="77777777" w:rsidR="00A15FE6" w:rsidRPr="00033DA3" w:rsidRDefault="00A15FE6" w:rsidP="006C45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DA3"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2" w:type="dxa"/>
            <w:vAlign w:val="center"/>
          </w:tcPr>
          <w:p w14:paraId="4A8DC359" w14:textId="77777777" w:rsidR="00A15FE6" w:rsidRPr="00033DA3" w:rsidRDefault="00A15FE6" w:rsidP="006C45E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3B8C035A" w14:textId="77777777" w:rsidR="00A15FE6" w:rsidRPr="00033DA3" w:rsidRDefault="00A15FE6" w:rsidP="00FD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  <w:tab w:val="left" w:pos="630"/>
              </w:tabs>
              <w:ind w:left="-131" w:right="82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  <w:vAlign w:val="center"/>
          </w:tcPr>
          <w:p w14:paraId="05695B41" w14:textId="77777777" w:rsidR="00A15FE6" w:rsidRPr="00033DA3" w:rsidRDefault="00A15FE6" w:rsidP="006C45E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35DE91FF" w14:textId="77777777" w:rsidR="00A15FE6" w:rsidRPr="00033DA3" w:rsidRDefault="00A15FE6" w:rsidP="006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ind w:left="-104" w:right="-191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  <w:lang w:eastAsia="th-TH"/>
              </w:rPr>
              <w:t>99.99</w:t>
            </w:r>
          </w:p>
        </w:tc>
      </w:tr>
      <w:tr w:rsidR="00606B02" w:rsidRPr="004D74D7" w14:paraId="4B2D5EC4" w14:textId="77777777" w:rsidTr="00B449D6">
        <w:tc>
          <w:tcPr>
            <w:tcW w:w="2673" w:type="dxa"/>
          </w:tcPr>
          <w:p w14:paraId="08F840F9" w14:textId="73C66622" w:rsidR="00606B02" w:rsidRPr="00033DA3" w:rsidRDefault="0079758F" w:rsidP="00B449D6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06B02" w:rsidRPr="00033DA3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proofErr w:type="spellStart"/>
            <w:r w:rsidR="00606B02" w:rsidRPr="00033DA3">
              <w:rPr>
                <w:rFonts w:ascii="Angsana New" w:hAnsi="Angsana New" w:cs="Angsana New"/>
                <w:sz w:val="28"/>
                <w:szCs w:val="28"/>
              </w:rPr>
              <w:t>Westbridge</w:t>
            </w:r>
            <w:proofErr w:type="spellEnd"/>
            <w:r w:rsidR="00606B02" w:rsidRPr="00033DA3">
              <w:rPr>
                <w:rFonts w:ascii="Angsana New" w:hAnsi="Angsana New" w:cs="Angsana New"/>
                <w:sz w:val="28"/>
                <w:szCs w:val="28"/>
              </w:rPr>
              <w:t xml:space="preserve"> Foods (Haydock)</w:t>
            </w:r>
          </w:p>
        </w:tc>
        <w:tc>
          <w:tcPr>
            <w:tcW w:w="236" w:type="dxa"/>
          </w:tcPr>
          <w:p w14:paraId="36E15338" w14:textId="77777777" w:rsidR="00606B02" w:rsidRPr="00033DA3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7D425F1C" w14:textId="77777777" w:rsidR="00606B02" w:rsidRPr="00033DA3" w:rsidRDefault="00606B02" w:rsidP="00B449D6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33D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จัดจำหน่ายเนื้อสัตว์</w:t>
            </w:r>
          </w:p>
        </w:tc>
        <w:tc>
          <w:tcPr>
            <w:tcW w:w="270" w:type="dxa"/>
            <w:vAlign w:val="center"/>
          </w:tcPr>
          <w:p w14:paraId="7647B838" w14:textId="77777777" w:rsidR="00606B02" w:rsidRPr="00033DA3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387330B5" w14:textId="77777777" w:rsidR="00606B02" w:rsidRPr="00033DA3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3DA3"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2" w:type="dxa"/>
            <w:vAlign w:val="center"/>
          </w:tcPr>
          <w:p w14:paraId="36206D0A" w14:textId="77777777" w:rsidR="00606B02" w:rsidRPr="00033DA3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1503F7F2" w14:textId="46DD1774" w:rsidR="00606B02" w:rsidRPr="00033DA3" w:rsidRDefault="00A0218B" w:rsidP="00FD3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  <w:tab w:val="left" w:pos="630"/>
              </w:tabs>
              <w:ind w:left="-131" w:right="82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  <w:vAlign w:val="center"/>
          </w:tcPr>
          <w:p w14:paraId="544BB430" w14:textId="77777777" w:rsidR="00606B02" w:rsidRPr="00033DA3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774C74E5" w14:textId="77777777" w:rsidR="00606B02" w:rsidRPr="00033DA3" w:rsidRDefault="00606B02" w:rsidP="006F5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ind w:left="-104" w:right="-191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33DA3">
              <w:rPr>
                <w:rFonts w:ascii="Angsana New" w:hAnsi="Angsana New" w:cs="Angsana New"/>
                <w:sz w:val="28"/>
                <w:szCs w:val="28"/>
                <w:lang w:eastAsia="th-TH"/>
              </w:rPr>
              <w:t>99.99</w:t>
            </w:r>
          </w:p>
        </w:tc>
      </w:tr>
      <w:tr w:rsidR="00606B02" w:rsidRPr="004D74D7" w14:paraId="286A952F" w14:textId="77777777" w:rsidTr="00B449D6">
        <w:tc>
          <w:tcPr>
            <w:tcW w:w="2673" w:type="dxa"/>
          </w:tcPr>
          <w:p w14:paraId="26995C7F" w14:textId="0AB590AE" w:rsidR="00606B02" w:rsidRPr="00534509" w:rsidRDefault="00606B02" w:rsidP="00B449D6">
            <w:pPr>
              <w:tabs>
                <w:tab w:val="clear" w:pos="227"/>
              </w:tabs>
              <w:spacing w:line="350" w:lineRule="exact"/>
              <w:ind w:left="309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3639">
              <w:rPr>
                <w:rFonts w:ascii="Angsana New" w:hAnsi="Angsana New" w:cs="Angsana New"/>
                <w:sz w:val="28"/>
                <w:szCs w:val="28"/>
              </w:rPr>
              <w:t>Limited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345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FB0DB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5</w:t>
            </w:r>
            <w:r w:rsidRPr="005345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647E3F10" w14:textId="77777777" w:rsidR="00606B02" w:rsidRPr="00FD6B09" w:rsidRDefault="00606B02" w:rsidP="00B449D6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5A463B3A" w14:textId="77777777" w:rsidR="00606B02" w:rsidRPr="00FD6B09" w:rsidRDefault="00606B02" w:rsidP="00B449D6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35B07EC" w14:textId="77777777" w:rsidR="00606B02" w:rsidRPr="00FD6B09" w:rsidRDefault="00606B02" w:rsidP="00B449D6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664BB921" w14:textId="77777777" w:rsidR="00606B02" w:rsidRPr="00FD6B09" w:rsidRDefault="00606B02" w:rsidP="00B449D6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center"/>
          </w:tcPr>
          <w:p w14:paraId="020A2360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9FBBB11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94466ED" w14:textId="77777777" w:rsidR="00606B02" w:rsidRPr="00FD6B09" w:rsidRDefault="00606B02" w:rsidP="00B449D6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402D6438" w14:textId="77777777" w:rsidR="00606B02" w:rsidRPr="00FD6B09" w:rsidRDefault="00606B02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</w:tbl>
    <w:p w14:paraId="1BE9E193" w14:textId="77777777" w:rsidR="00606B02" w:rsidRPr="003A4A62" w:rsidRDefault="00606B02" w:rsidP="00606B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34"/>
        <w:jc w:val="thaiDistribute"/>
        <w:rPr>
          <w:rFonts w:asciiTheme="majorBidi" w:hAnsiTheme="majorBidi" w:cstheme="majorBidi"/>
          <w:sz w:val="20"/>
          <w:szCs w:val="20"/>
        </w:rPr>
      </w:pPr>
    </w:p>
    <w:p w14:paraId="767F9266" w14:textId="77777777" w:rsidR="00606B02" w:rsidRPr="00062FCB" w:rsidRDefault="00606B02" w:rsidP="00606B02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5F369E">
        <w:rPr>
          <w:sz w:val="30"/>
          <w:szCs w:val="30"/>
        </w:rPr>
        <w:t xml:space="preserve"> </w:t>
      </w:r>
      <w:r w:rsidRPr="005F369E">
        <w:rPr>
          <w:rFonts w:asciiTheme="majorBidi" w:hAnsiTheme="majorBidi" w:cstheme="majorBidi"/>
          <w:sz w:val="30"/>
          <w:szCs w:val="30"/>
        </w:rPr>
        <w:t xml:space="preserve">C.P. </w:t>
      </w:r>
      <w:r w:rsidRPr="00057AEF">
        <w:rPr>
          <w:rFonts w:asciiTheme="majorBidi" w:hAnsiTheme="majorBidi" w:cstheme="majorBidi"/>
          <w:sz w:val="30"/>
          <w:szCs w:val="30"/>
        </w:rPr>
        <w:t>Vietnam Corporation</w:t>
      </w:r>
    </w:p>
    <w:p w14:paraId="172056A2" w14:textId="77777777" w:rsidR="00606B02" w:rsidRPr="006343F6" w:rsidRDefault="00606B02" w:rsidP="00606B02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2965F9">
        <w:rPr>
          <w:rFonts w:asciiTheme="majorBidi" w:hAnsiTheme="majorBidi" w:cs="Angsana New" w:hint="cs"/>
          <w:sz w:val="30"/>
          <w:szCs w:val="30"/>
          <w:cs/>
        </w:rPr>
        <w:t>เป็นบริษัทย่อยของบริษัท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2965F9">
        <w:rPr>
          <w:rFonts w:asciiTheme="majorBidi" w:hAnsiTheme="majorBidi" w:cs="Angsana New"/>
          <w:sz w:val="30"/>
          <w:szCs w:val="30"/>
          <w:cs/>
        </w:rPr>
        <w:t>)</w:t>
      </w:r>
    </w:p>
    <w:p w14:paraId="4EA836D4" w14:textId="77777777" w:rsidR="00606B02" w:rsidRPr="008A248D" w:rsidRDefault="00606B02" w:rsidP="00606B02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 ซี.พี. เมอร์แชนไดซิ่ง จำกัด</w:t>
      </w:r>
    </w:p>
    <w:p w14:paraId="1C823AFE" w14:textId="68A96FA1" w:rsidR="00FB0DBB" w:rsidRPr="00EC113B" w:rsidRDefault="00FB0DBB" w:rsidP="00EC113B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5B325E">
        <w:rPr>
          <w:sz w:val="30"/>
          <w:szCs w:val="30"/>
        </w:rPr>
        <w:t xml:space="preserve"> </w:t>
      </w:r>
      <w:r w:rsidR="00A726DA" w:rsidRPr="00A726DA">
        <w:rPr>
          <w:rFonts w:asciiTheme="majorBidi" w:hAnsiTheme="majorBidi" w:cstheme="majorBidi"/>
          <w:sz w:val="30"/>
          <w:szCs w:val="30"/>
        </w:rPr>
        <w:t xml:space="preserve">Charoen Pokphand Holdings (Malaysia) </w:t>
      </w:r>
      <w:proofErr w:type="spellStart"/>
      <w:r w:rsidR="00A726DA" w:rsidRPr="00A726DA">
        <w:rPr>
          <w:rFonts w:asciiTheme="majorBidi" w:hAnsiTheme="majorBidi" w:cstheme="majorBidi"/>
          <w:sz w:val="30"/>
          <w:szCs w:val="30"/>
        </w:rPr>
        <w:t>Sdn</w:t>
      </w:r>
      <w:proofErr w:type="spellEnd"/>
      <w:r w:rsidR="00A726DA" w:rsidRPr="00A726DA">
        <w:rPr>
          <w:rFonts w:asciiTheme="majorBidi" w:hAnsiTheme="majorBidi" w:cstheme="majorBidi"/>
          <w:sz w:val="30"/>
          <w:szCs w:val="30"/>
        </w:rPr>
        <w:t>. Bhd.</w:t>
      </w:r>
    </w:p>
    <w:p w14:paraId="264C42C7" w14:textId="77777777" w:rsidR="00606B02" w:rsidRPr="000E61A8" w:rsidRDefault="00606B02" w:rsidP="00606B02">
      <w:pPr>
        <w:pStyle w:val="ListParagraph"/>
        <w:numPr>
          <w:ilvl w:val="0"/>
          <w:numId w:val="42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5F369E">
        <w:rPr>
          <w:sz w:val="30"/>
          <w:szCs w:val="30"/>
        </w:rPr>
        <w:t xml:space="preserve"> </w:t>
      </w:r>
      <w:r w:rsidRPr="00B57856">
        <w:rPr>
          <w:rFonts w:asciiTheme="majorBidi" w:hAnsiTheme="majorBidi" w:cstheme="majorBidi"/>
          <w:sz w:val="30"/>
          <w:szCs w:val="30"/>
        </w:rPr>
        <w:t>CPF Europe S.A.</w:t>
      </w:r>
    </w:p>
    <w:p w14:paraId="5490C7BF" w14:textId="77777777" w:rsidR="00D9507D" w:rsidRPr="00DE5B59" w:rsidRDefault="00D9507D" w:rsidP="00DE5B59">
      <w:pPr>
        <w:ind w:right="-9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1DCBBCB7" w14:textId="77777777" w:rsidR="00D9507D" w:rsidRDefault="00D9507D" w:rsidP="00D9507D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14:paraId="2C137CF7" w14:textId="77777777" w:rsidR="00D9507D" w:rsidRPr="00794ACC" w:rsidRDefault="00D9507D" w:rsidP="00D9507D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2ADEA53" w14:textId="77777777" w:rsidR="00D9507D" w:rsidRPr="006440DF" w:rsidRDefault="00D9507D" w:rsidP="00D9507D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1252E">
        <w:rPr>
          <w:rFonts w:asciiTheme="majorBidi" w:hAnsiTheme="majorBidi" w:cstheme="majorBidi"/>
          <w:b/>
          <w:bCs/>
          <w:sz w:val="30"/>
          <w:szCs w:val="30"/>
        </w:rPr>
        <w:t>C.P. Pokphand Co., Ltd. (“CPP”)</w:t>
      </w:r>
    </w:p>
    <w:p w14:paraId="6503166A" w14:textId="77777777" w:rsidR="00D9507D" w:rsidRPr="00794ACC" w:rsidRDefault="00D9507D" w:rsidP="00D9507D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27FDD6A" w14:textId="77777777" w:rsidR="00D9507D" w:rsidRDefault="00D9507D" w:rsidP="00D9507D">
      <w:pPr>
        <w:pStyle w:val="BodyText2"/>
        <w:ind w:left="540" w:right="-54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606D6">
        <w:rPr>
          <w:rFonts w:asciiTheme="majorBidi" w:hAnsiTheme="majorBidi" w:cs="Angsana New" w:hint="cs"/>
          <w:sz w:val="30"/>
          <w:szCs w:val="30"/>
          <w:cs/>
        </w:rPr>
        <w:t xml:space="preserve">ตามที่ผู้ถือหุ้นของ </w:t>
      </w:r>
      <w:r w:rsidRPr="005606D6">
        <w:rPr>
          <w:rFonts w:asciiTheme="majorBidi" w:hAnsiTheme="majorBidi" w:cs="Angsana New"/>
          <w:sz w:val="30"/>
          <w:szCs w:val="30"/>
        </w:rPr>
        <w:t xml:space="preserve">CPP 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ได้มีมติอนุมัติให้นำหุ้นสามัญของ</w:t>
      </w:r>
      <w:r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ออกจากการเป็นหลักทรัพย์จดทะเบียนในตลาดหลักทรัพย์ฮ่องกง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25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2565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theme="majorBidi"/>
          <w:sz w:val="30"/>
          <w:szCs w:val="30"/>
        </w:rPr>
        <w:t xml:space="preserve">CPF Investment Limited (“CPFI”)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ซึ่งเป็นบริษัทย่อยที่บริษัทถือหุ้นทางตรงในสัดส่วนร้อย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100</w:t>
      </w:r>
      <w:r w:rsidRPr="005606D6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00</w:t>
      </w:r>
      <w:r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ได้ชำระราคาหุ้นสามัญของ</w:t>
      </w:r>
      <w:r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ที่ถูกยกเลิก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6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AB2614">
        <w:rPr>
          <w:rFonts w:asciiTheme="majorBidi" w:hAnsiTheme="majorBidi" w:cs="Angsana New"/>
          <w:sz w:val="30"/>
          <w:szCs w:val="30"/>
        </w:rPr>
        <w:t>079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5E6EC5">
        <w:rPr>
          <w:rFonts w:asciiTheme="majorBidi" w:hAnsiTheme="majorBidi" w:cs="Angsana New"/>
          <w:sz w:val="30"/>
          <w:szCs w:val="30"/>
        </w:rPr>
        <w:t>3</w:t>
      </w:r>
      <w:r w:rsidRPr="00AB2614">
        <w:rPr>
          <w:rFonts w:asciiTheme="majorBidi" w:hAnsiTheme="majorBidi" w:cs="Angsana New"/>
          <w:sz w:val="30"/>
          <w:szCs w:val="30"/>
        </w:rPr>
        <w:t>56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AB2614">
        <w:rPr>
          <w:rFonts w:asciiTheme="majorBidi" w:hAnsiTheme="majorBidi" w:cs="Angsana New"/>
          <w:sz w:val="30"/>
          <w:szCs w:val="30"/>
        </w:rPr>
        <w:t>827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เป็นสัดส่วนร้อยละ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25</w:t>
      </w:r>
      <w:r>
        <w:rPr>
          <w:rFonts w:asciiTheme="majorBidi" w:hAnsiTheme="majorBidi" w:cs="Angsana New"/>
          <w:sz w:val="30"/>
          <w:szCs w:val="30"/>
        </w:rPr>
        <w:t>.</w:t>
      </w:r>
      <w:r w:rsidRPr="00AB2614">
        <w:rPr>
          <w:rFonts w:asciiTheme="majorBidi" w:hAnsiTheme="majorBidi" w:cs="Angsana New"/>
          <w:sz w:val="30"/>
          <w:szCs w:val="30"/>
        </w:rPr>
        <w:t>26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6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AB2614">
        <w:rPr>
          <w:rFonts w:asciiTheme="majorBidi" w:hAnsiTheme="majorBidi" w:cs="Angsana New"/>
          <w:sz w:val="30"/>
          <w:szCs w:val="30"/>
        </w:rPr>
        <w:t>99</w:t>
      </w:r>
      <w:r>
        <w:rPr>
          <w:rFonts w:asciiTheme="majorBidi" w:hAnsiTheme="majorBidi" w:cs="Angsana New"/>
          <w:sz w:val="30"/>
          <w:szCs w:val="30"/>
        </w:rPr>
        <w:t>2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ล้านดอลลาร์ฮ่องกง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29</w:t>
      </w:r>
      <w:r w:rsidRPr="00C226F8">
        <w:rPr>
          <w:rFonts w:asciiTheme="majorBidi" w:hAnsiTheme="majorBidi" w:cstheme="majorBidi"/>
          <w:sz w:val="30"/>
          <w:szCs w:val="30"/>
        </w:rPr>
        <w:t>,</w:t>
      </w:r>
      <w:r w:rsidRPr="00AB2614"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/>
          <w:sz w:val="30"/>
          <w:szCs w:val="30"/>
        </w:rPr>
        <w:t>8</w:t>
      </w:r>
      <w:r w:rsidRPr="00AB2614">
        <w:rPr>
          <w:rFonts w:asciiTheme="majorBidi" w:hAnsiTheme="majorBidi" w:cs="Angsana New"/>
          <w:sz w:val="30"/>
          <w:szCs w:val="30"/>
        </w:rPr>
        <w:t>9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โดยจ่ายจากกระแสเงินสดภายในและกู้ยืมจากสถาบันการเงิน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ทำให้กลุ่มบริษัทมีสัดส่วนความเป็นเจ้าของใน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theme="majorBidi"/>
          <w:sz w:val="30"/>
          <w:szCs w:val="30"/>
        </w:rPr>
        <w:t xml:space="preserve">CPP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52</w:t>
      </w:r>
      <w:r w:rsidRPr="00C226F8">
        <w:rPr>
          <w:rFonts w:asciiTheme="majorBidi" w:hAnsiTheme="majorBidi" w:cs="Angsana New"/>
          <w:sz w:val="30"/>
          <w:szCs w:val="30"/>
          <w:cs/>
        </w:rPr>
        <w:t>.</w:t>
      </w:r>
      <w:r w:rsidRPr="00AB2614">
        <w:rPr>
          <w:rFonts w:asciiTheme="majorBidi" w:hAnsiTheme="majorBidi" w:cs="Angsana New"/>
          <w:sz w:val="30"/>
          <w:szCs w:val="30"/>
        </w:rPr>
        <w:t>25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26F8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76</w:t>
      </w:r>
      <w:r w:rsidRPr="00C226F8">
        <w:rPr>
          <w:rFonts w:asciiTheme="majorBidi" w:hAnsiTheme="majorBidi" w:cs="Angsana New"/>
          <w:sz w:val="30"/>
          <w:szCs w:val="30"/>
          <w:cs/>
        </w:rPr>
        <w:t>.</w:t>
      </w:r>
      <w:r w:rsidRPr="00AB2614">
        <w:rPr>
          <w:rFonts w:asciiTheme="majorBidi" w:hAnsiTheme="majorBidi" w:cs="Angsana New"/>
          <w:sz w:val="30"/>
          <w:szCs w:val="30"/>
        </w:rPr>
        <w:t>24</w:t>
      </w:r>
    </w:p>
    <w:p w14:paraId="3E5E147C" w14:textId="77777777" w:rsidR="00D9507D" w:rsidRDefault="00D9507D" w:rsidP="00D9507D">
      <w:pPr>
        <w:pStyle w:val="BodyText2"/>
        <w:ind w:left="540" w:right="-54" w:firstLine="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D9507D" w:rsidRPr="007726E2" w14:paraId="49C76C0B" w14:textId="77777777" w:rsidTr="00B449D6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9EE1" w14:textId="77777777" w:rsidR="00D9507D" w:rsidRPr="007726E2" w:rsidRDefault="00D9507D" w:rsidP="00B449D6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02AA" w14:textId="77777777" w:rsidR="00D9507D" w:rsidRPr="007726E2" w:rsidRDefault="00D9507D" w:rsidP="00B449D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3274C" w14:textId="77777777" w:rsidR="00D9507D" w:rsidRPr="007726E2" w:rsidRDefault="00D9507D" w:rsidP="00B449D6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507D" w:rsidRPr="007726E2" w14:paraId="652F524C" w14:textId="77777777" w:rsidTr="00B449D6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CF3F" w14:textId="77777777" w:rsidR="00D9507D" w:rsidRPr="007726E2" w:rsidRDefault="00D9507D" w:rsidP="00B449D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50EB" w14:textId="77777777" w:rsidR="00D9507D" w:rsidRPr="007726E2" w:rsidRDefault="00D9507D" w:rsidP="00B449D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42795" w14:textId="77777777" w:rsidR="00D9507D" w:rsidRPr="00950015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D9507D" w:rsidRPr="007726E2" w14:paraId="55DCD953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1F46" w14:textId="77777777" w:rsidR="00D9507D" w:rsidRPr="007726E2" w:rsidRDefault="00D9507D" w:rsidP="00B449D6">
            <w:pPr>
              <w:tabs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AF53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D666" w14:textId="77777777" w:rsidR="00D9507D" w:rsidRPr="007726E2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29,129</w:t>
            </w:r>
          </w:p>
        </w:tc>
      </w:tr>
      <w:tr w:rsidR="00D9507D" w:rsidRPr="007726E2" w14:paraId="01CF1464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A2FEE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6AB8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3E398" w14:textId="77777777" w:rsidR="00D9507D" w:rsidRPr="00BA7315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29,789</w:t>
            </w:r>
          </w:p>
        </w:tc>
      </w:tr>
      <w:tr w:rsidR="00D9507D" w:rsidRPr="007726E2" w14:paraId="1D1E048A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DEF76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3F03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628F5" w14:textId="77777777" w:rsidR="00D9507D" w:rsidRPr="00AE10D7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75B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</w:t>
            </w:r>
            <w:r w:rsidRPr="00075B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23A0EB31" w14:textId="77777777" w:rsidR="00D9507D" w:rsidRPr="001A47D9" w:rsidRDefault="00D9507D" w:rsidP="00D9507D">
      <w:pPr>
        <w:pStyle w:val="BodyText2"/>
        <w:ind w:left="0" w:right="-54" w:firstLine="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495966" w:rsidRPr="007726E2" w14:paraId="16BB248D" w14:textId="77777777" w:rsidTr="00C27C38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7919" w14:textId="77777777" w:rsidR="00495966" w:rsidRPr="007726E2" w:rsidRDefault="00495966" w:rsidP="00C27C38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28FB8" w14:textId="77777777" w:rsidR="00495966" w:rsidRPr="007726E2" w:rsidRDefault="00495966" w:rsidP="00C27C38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54D" w14:textId="77777777" w:rsidR="00495966" w:rsidRPr="007726E2" w:rsidRDefault="00495966" w:rsidP="00C27C38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5966" w:rsidRPr="007726E2" w14:paraId="6660A7FF" w14:textId="77777777" w:rsidTr="00C27C38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E614" w14:textId="77777777" w:rsidR="00495966" w:rsidRPr="007726E2" w:rsidRDefault="00495966" w:rsidP="00C27C38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5139" w14:textId="77777777" w:rsidR="00495966" w:rsidRPr="007726E2" w:rsidRDefault="00495966" w:rsidP="00C27C38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0EE3F" w14:textId="77777777" w:rsidR="00495966" w:rsidRPr="00950015" w:rsidRDefault="00495966" w:rsidP="00C2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D9507D" w:rsidRPr="007726E2" w14:paraId="0309A134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6E18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90DF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1821E" w14:textId="77777777" w:rsidR="00D9507D" w:rsidRPr="007726E2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D9507D" w:rsidRPr="007726E2" w14:paraId="6603FC82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F560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ส่วนเกินทุนจากการเปลี่ยนแปลงส่วนได้เสียในบริษัทย่อย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212C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04F6E" w14:textId="77777777" w:rsidR="00D9507D" w:rsidRPr="000464EA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(978)</w:t>
            </w:r>
          </w:p>
        </w:tc>
      </w:tr>
      <w:tr w:rsidR="00D9507D" w:rsidRPr="007726E2" w14:paraId="0240008D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B075B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ผลขาดทุนจากการตีราคาสินทรัพย์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F8C3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2E5A" w14:textId="77777777" w:rsidR="00D9507D" w:rsidRPr="000464EA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(80)</w:t>
            </w:r>
          </w:p>
        </w:tc>
      </w:tr>
      <w:tr w:rsidR="00D9507D" w:rsidRPr="007726E2" w14:paraId="483586E1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CA22" w14:textId="77777777" w:rsidR="00D9507D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ผลขาดทุนจากการป้องกันความเสี่ยงกระแสเงินสด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5AEF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178D7" w14:textId="77777777" w:rsidR="00D9507D" w:rsidRPr="000464EA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(3)</w:t>
            </w:r>
          </w:p>
        </w:tc>
      </w:tr>
      <w:tr w:rsidR="00D9507D" w:rsidRPr="007726E2" w14:paraId="74BAB293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371C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110E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1FE6F" w14:textId="77777777" w:rsidR="00D9507D" w:rsidRPr="000464EA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401</w:t>
            </w:r>
          </w:p>
        </w:tc>
      </w:tr>
      <w:tr w:rsidR="00D9507D" w:rsidRPr="007726E2" w14:paraId="5509902A" w14:textId="77777777" w:rsidTr="00B449D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B1D5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F8BD" w14:textId="77777777" w:rsidR="00D9507D" w:rsidRPr="007726E2" w:rsidRDefault="00D9507D" w:rsidP="00B449D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6BFC" w14:textId="77777777" w:rsidR="00D9507D" w:rsidRPr="007726E2" w:rsidRDefault="00D9507D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(660)</w:t>
            </w:r>
          </w:p>
        </w:tc>
      </w:tr>
    </w:tbl>
    <w:p w14:paraId="6AEC917E" w14:textId="77777777" w:rsidR="00D9507D" w:rsidRDefault="00D9507D" w:rsidP="00D9507D">
      <w:pPr>
        <w:tabs>
          <w:tab w:val="left" w:pos="720"/>
          <w:tab w:val="left" w:pos="810"/>
        </w:tabs>
        <w:ind w:right="2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109680BE" w14:textId="2E2003D7" w:rsidR="00D9507D" w:rsidRPr="007306E6" w:rsidRDefault="00D9507D" w:rsidP="00D9507D">
      <w:pPr>
        <w:tabs>
          <w:tab w:val="left" w:pos="720"/>
          <w:tab w:val="left" w:pos="810"/>
        </w:tabs>
        <w:ind w:right="245" w:firstLine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306E6">
        <w:rPr>
          <w:rFonts w:ascii="Angsana New" w:hAnsi="Angsana New" w:cs="Angsana New"/>
          <w:sz w:val="30"/>
          <w:szCs w:val="30"/>
          <w:cs/>
        </w:rPr>
        <w:t>ทั้งนี้ กลุ่มบริษัทไม่มีรายการขายเงินลงทุนในบริษัทย่อยระหว่างงวดเก้าเดือนสิ้นสุดวันที</w:t>
      </w:r>
      <w:r w:rsidR="007306E6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="007306E6">
        <w:rPr>
          <w:rFonts w:ascii="Angsana New" w:hAnsi="Angsana New" w:cs="Angsana New"/>
          <w:sz w:val="30"/>
          <w:szCs w:val="30"/>
        </w:rPr>
        <w:t>30</w:t>
      </w:r>
      <w:r w:rsidR="007306E6" w:rsidRPr="007306E6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E6" w:rsidRPr="007306E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306E6" w:rsidRPr="007306E6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E6">
        <w:rPr>
          <w:rFonts w:ascii="Angsana New" w:hAnsi="Angsana New" w:cs="Angsana New"/>
          <w:sz w:val="30"/>
          <w:szCs w:val="30"/>
        </w:rPr>
        <w:t>2565</w:t>
      </w:r>
    </w:p>
    <w:p w14:paraId="75985882" w14:textId="77777777" w:rsidR="00DA4291" w:rsidRDefault="00DA4291" w:rsidP="00F743D6">
      <w:pPr>
        <w:pStyle w:val="ListParagraph"/>
        <w:spacing w:line="240" w:lineRule="atLeast"/>
        <w:ind w:left="540" w:right="-90" w:hanging="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8243362" w14:textId="16DDD162" w:rsidR="00A7223B" w:rsidRDefault="00A7223B" w:rsidP="00377C79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6B0A65">
        <w:rPr>
          <w:rFonts w:asciiTheme="majorBidi" w:hAnsiTheme="majorBidi" w:cstheme="majorBidi"/>
          <w:sz w:val="30"/>
          <w:szCs w:val="30"/>
        </w:rPr>
        <w:tab/>
      </w:r>
      <w:r w:rsidR="00377C79" w:rsidRPr="00377C79">
        <w:rPr>
          <w:rFonts w:asciiTheme="majorBidi" w:hAnsiTheme="majorBidi" w:cs="Angsana New" w:hint="cs"/>
          <w:sz w:val="30"/>
          <w:szCs w:val="30"/>
          <w:cs/>
        </w:rPr>
        <w:t>อสังหาริมทรัพย์เพื่อการลงทุน</w:t>
      </w:r>
    </w:p>
    <w:p w14:paraId="6B567417" w14:textId="77777777" w:rsidR="00377C79" w:rsidRPr="001620B7" w:rsidRDefault="00377C79" w:rsidP="00377C79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6EB07E81" w14:textId="37429D0D" w:rsidR="00377C79" w:rsidRPr="00D32DE4" w:rsidRDefault="008F457E" w:rsidP="00D32DE4">
      <w:pPr>
        <w:pStyle w:val="BodyText2"/>
        <w:ind w:left="547" w:right="-43" w:hanging="7"/>
        <w:jc w:val="thaiDistribute"/>
        <w:rPr>
          <w:rFonts w:ascii="Angsana New" w:hAnsi="Angsana New"/>
          <w:sz w:val="30"/>
          <w:szCs w:val="30"/>
        </w:rPr>
      </w:pPr>
      <w:r w:rsidRPr="008F457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890F3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8F457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="00890F31">
        <w:rPr>
          <w:rFonts w:ascii="Angsana New" w:hAnsi="Angsana New" w:cs="Angsana New"/>
          <w:sz w:val="30"/>
          <w:szCs w:val="30"/>
        </w:rPr>
        <w:t>30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="00890F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="00890F31">
        <w:rPr>
          <w:rFonts w:ascii="Angsana New" w:hAnsi="Angsana New" w:cs="Angsana New"/>
          <w:sz w:val="30"/>
          <w:szCs w:val="30"/>
        </w:rPr>
        <w:t>2565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57E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กลุ่มบริษัทและบริษัทได้มีการประเมินราคาอสังหาริมทรัพย์เพื่อการลงทุนใหม่โดยผู้ประเมินราคาอิสระ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57E">
        <w:rPr>
          <w:rFonts w:ascii="Angsana New" w:hAnsi="Angsana New" w:cs="Angsana New" w:hint="cs"/>
          <w:sz w:val="30"/>
          <w:szCs w:val="30"/>
          <w:cs/>
        </w:rPr>
        <w:t>โดยพิจารณาตามเกณฑ์มูลค่ายุติธรรมด้วยวิธีเปรียบเทียบข้อมูลตลาด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="004D380A">
        <w:rPr>
          <w:rFonts w:ascii="Angsana New" w:hAnsi="Angsana New"/>
          <w:sz w:val="30"/>
          <w:szCs w:val="30"/>
        </w:rPr>
        <w:br/>
      </w:r>
      <w:r w:rsidRPr="008F457E">
        <w:rPr>
          <w:rFonts w:ascii="Angsana New" w:hAnsi="Angsana New" w:cs="Angsana New" w:hint="cs"/>
          <w:sz w:val="30"/>
          <w:szCs w:val="30"/>
          <w:cs/>
        </w:rPr>
        <w:t>ทำให้กลุ่มบริษัทและบริษัทรับรู้มูลค่าอสังหาริมทรัพย์เพื่อการลงทุนเพิ่มขึ้นในงบการเงินรวมและงบการเงินเฉพาะกิจการจำนวน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="009368BE">
        <w:rPr>
          <w:rFonts w:ascii="Angsana New" w:hAnsi="Angsana New" w:cs="Angsana New"/>
          <w:sz w:val="30"/>
          <w:szCs w:val="30"/>
        </w:rPr>
        <w:t>1,430</w:t>
      </w:r>
      <w:r w:rsidR="00890F31">
        <w:rPr>
          <w:rFonts w:ascii="Angsana New" w:hAnsi="Angsana New" w:cs="Angsana New"/>
          <w:sz w:val="30"/>
          <w:szCs w:val="30"/>
        </w:rPr>
        <w:t xml:space="preserve"> </w:t>
      </w:r>
      <w:r w:rsidRPr="008F457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57E">
        <w:rPr>
          <w:rFonts w:ascii="Angsana New" w:hAnsi="Angsana New" w:cs="Angsana New" w:hint="cs"/>
          <w:sz w:val="30"/>
          <w:szCs w:val="30"/>
          <w:cs/>
        </w:rPr>
        <w:t>และ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="006E243A">
        <w:rPr>
          <w:rFonts w:ascii="Angsana New" w:hAnsi="Angsana New" w:cs="Angsana New"/>
          <w:sz w:val="30"/>
          <w:szCs w:val="30"/>
        </w:rPr>
        <w:t>608</w:t>
      </w:r>
      <w:r w:rsidR="00D5287E">
        <w:rPr>
          <w:rFonts w:ascii="Angsana New" w:hAnsi="Angsana New" w:cs="Angsana New"/>
          <w:sz w:val="30"/>
          <w:szCs w:val="30"/>
        </w:rPr>
        <w:t xml:space="preserve"> </w:t>
      </w:r>
      <w:r w:rsidRPr="008F457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F45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F457E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66EF3A9" w14:textId="77777777" w:rsidR="001620B7" w:rsidRPr="001620B7" w:rsidRDefault="001620B7" w:rsidP="001620B7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1DED1521" w14:textId="773DCB07" w:rsidR="00CF6E2E" w:rsidRPr="00762954" w:rsidRDefault="00CF6E2E" w:rsidP="00CF6E2E">
      <w:pPr>
        <w:ind w:left="531"/>
        <w:rPr>
          <w:rFonts w:asciiTheme="majorBidi" w:hAnsiTheme="majorBidi" w:cstheme="majorBidi"/>
          <w:b/>
          <w:bCs/>
          <w:sz w:val="30"/>
          <w:szCs w:val="30"/>
        </w:rPr>
      </w:pPr>
      <w:r w:rsidRPr="00762954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88EDCBB" w14:textId="77777777" w:rsidR="00CF6E2E" w:rsidRPr="001620B7" w:rsidRDefault="00CF6E2E" w:rsidP="001620B7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421F0FBB" w14:textId="77777777" w:rsidR="00CF6E2E" w:rsidRPr="00605EBF" w:rsidRDefault="00CF6E2E" w:rsidP="00CF6E2E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ดังกล่าวถูกจัดลำดับชั้นการวัดมูลค่ายุติธรรมอยู่ในระดับที่ </w:t>
      </w:r>
      <w:r w:rsidRPr="00605EBF">
        <w:rPr>
          <w:rFonts w:asciiTheme="majorBidi" w:hAnsiTheme="majorBidi" w:cstheme="majorBidi"/>
          <w:sz w:val="30"/>
          <w:szCs w:val="30"/>
        </w:rPr>
        <w:t>3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7A4A3940" w14:textId="77777777" w:rsidR="00CF6E2E" w:rsidRPr="001620B7" w:rsidRDefault="00CF6E2E" w:rsidP="001620B7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11CD1C0A" w14:textId="77777777" w:rsidR="00CF6E2E" w:rsidRPr="00605EBF" w:rsidRDefault="00CF6E2E" w:rsidP="00CF6E2E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05EBF">
        <w:rPr>
          <w:rFonts w:asciiTheme="majorBidi" w:hAnsiTheme="majorBidi" w:cstheme="majorBidi"/>
          <w:sz w:val="30"/>
          <w:szCs w:val="30"/>
          <w:cs/>
        </w:rPr>
        <w:t>แสดงในตาราง ดังต่อไปนี้</w:t>
      </w:r>
    </w:p>
    <w:p w14:paraId="04B95D9D" w14:textId="77777777" w:rsidR="00CF6E2E" w:rsidRPr="00C47881" w:rsidRDefault="00CF6E2E" w:rsidP="00CF6E2E">
      <w:pPr>
        <w:ind w:left="531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520"/>
        <w:gridCol w:w="270"/>
        <w:gridCol w:w="3042"/>
        <w:gridCol w:w="236"/>
        <w:gridCol w:w="3040"/>
      </w:tblGrid>
      <w:tr w:rsidR="00CF6E2E" w:rsidRPr="00091A85" w14:paraId="5B210EE4" w14:textId="77777777" w:rsidTr="00B449D6"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9096E" w14:textId="77777777" w:rsidR="00CF6E2E" w:rsidRPr="00091A85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AFBA00B" w14:textId="77777777" w:rsidR="00CF6E2E" w:rsidRPr="00091A85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7B318" w14:textId="77777777" w:rsidR="00CF6E2E" w:rsidRPr="00091A85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1DDE652E" w14:textId="77777777" w:rsidR="00CF6E2E" w:rsidRPr="00091A85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57CB" w14:textId="77777777" w:rsidR="00CF6E2E" w:rsidRPr="00091A85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CF6E2E" w:rsidRPr="00CE1916" w14:paraId="66EEF941" w14:textId="77777777" w:rsidTr="00B449D6">
        <w:trPr>
          <w:trHeight w:hRule="exact" w:val="10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E451C51" w14:textId="77777777" w:rsidR="00CF6E2E" w:rsidRPr="00CE1916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5C20F2" w14:textId="77777777" w:rsidR="00CF6E2E" w:rsidRPr="00CE1916" w:rsidRDefault="00CF6E2E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5568D5BB" w14:textId="77777777" w:rsidR="00CF6E2E" w:rsidRPr="00CE1916" w:rsidRDefault="00CF6E2E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DC3D67" w14:textId="77777777" w:rsidR="00CF6E2E" w:rsidRPr="00CE1916" w:rsidRDefault="00CF6E2E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</w:tcPr>
          <w:p w14:paraId="692C636B" w14:textId="77777777" w:rsidR="00CF6E2E" w:rsidRPr="00CE1916" w:rsidRDefault="00CF6E2E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F6E2E" w:rsidRPr="00091A85" w14:paraId="5D50CC73" w14:textId="77777777" w:rsidTr="00B449D6">
        <w:tc>
          <w:tcPr>
            <w:tcW w:w="2520" w:type="dxa"/>
            <w:shd w:val="clear" w:color="auto" w:fill="auto"/>
          </w:tcPr>
          <w:p w14:paraId="78DD1657" w14:textId="77777777" w:rsidR="00CF6E2E" w:rsidRPr="00091A85" w:rsidRDefault="00CF6E2E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54AEFEBE" w14:textId="77777777" w:rsidR="00CF6E2E" w:rsidRPr="00091A85" w:rsidRDefault="00CF6E2E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586F91AB" w14:textId="77777777" w:rsidR="00CF6E2E" w:rsidRPr="00091A85" w:rsidRDefault="00CF6E2E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4B34345F" w14:textId="77777777" w:rsidR="00CF6E2E" w:rsidRPr="00091A85" w:rsidRDefault="00CF6E2E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2CCA05E4" w14:textId="77777777" w:rsidR="00CF6E2E" w:rsidRPr="00091A85" w:rsidRDefault="00CF6E2E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หาก</w:t>
            </w:r>
            <w:r w:rsidRPr="00091A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</w:t>
            </w:r>
            <w:r w:rsidRPr="00091A8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EF9DBE7" w14:textId="3874EFE0" w:rsidR="00B60FDD" w:rsidRDefault="00BE0CED" w:rsidP="00C16540">
      <w:pPr>
        <w:pStyle w:val="Heading8"/>
        <w:tabs>
          <w:tab w:val="left" w:pos="63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2D33FB" w:rsidRPr="00F57EBD">
        <w:rPr>
          <w:rFonts w:asciiTheme="majorBidi" w:hAnsiTheme="majorBidi" w:cstheme="majorBidi" w:hint="cs"/>
          <w:sz w:val="30"/>
          <w:szCs w:val="30"/>
        </w:rPr>
        <w:tab/>
      </w:r>
      <w:r w:rsidR="00C142F6" w:rsidRPr="00F57EBD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14:paraId="627606C1" w14:textId="77777777" w:rsidR="00504229" w:rsidRPr="003E740D" w:rsidRDefault="00504229" w:rsidP="005042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5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23"/>
        <w:gridCol w:w="1917"/>
        <w:gridCol w:w="198"/>
        <w:gridCol w:w="2016"/>
      </w:tblGrid>
      <w:tr w:rsidR="00FE121F" w:rsidRPr="00291DE4" w14:paraId="68A7E114" w14:textId="77777777" w:rsidTr="00F71C3A">
        <w:trPr>
          <w:cantSplit/>
          <w:trHeight w:hRule="exact" w:val="389"/>
          <w:tblHeader/>
        </w:trPr>
        <w:tc>
          <w:tcPr>
            <w:tcW w:w="4923" w:type="dxa"/>
            <w:vAlign w:val="bottom"/>
          </w:tcPr>
          <w:p w14:paraId="64EE1225" w14:textId="77777777" w:rsidR="00FE121F" w:rsidRPr="000E61FB" w:rsidRDefault="00FE121F" w:rsidP="00FE121F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4131" w:type="dxa"/>
            <w:gridSpan w:val="3"/>
          </w:tcPr>
          <w:p w14:paraId="21A8ED64" w14:textId="77777777" w:rsidR="00FE121F" w:rsidRPr="00291DE4" w:rsidRDefault="00FE121F" w:rsidP="00242380">
            <w:pPr>
              <w:pStyle w:val="acctmergecolhdg"/>
              <w:spacing w:line="240" w:lineRule="auto"/>
              <w:ind w:firstLine="4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834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E121F" w:rsidRPr="00291DE4" w14:paraId="78A63667" w14:textId="77777777" w:rsidTr="00F71C3A">
        <w:trPr>
          <w:cantSplit/>
          <w:trHeight w:val="299"/>
          <w:tblHeader/>
        </w:trPr>
        <w:tc>
          <w:tcPr>
            <w:tcW w:w="4923" w:type="dxa"/>
          </w:tcPr>
          <w:p w14:paraId="0B72AE9C" w14:textId="77777777" w:rsidR="00FE121F" w:rsidRPr="00805C7C" w:rsidRDefault="00FE121F" w:rsidP="003272E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4CB49952" w14:textId="77777777" w:rsidR="00FE121F" w:rsidRPr="00805C7C" w:rsidRDefault="00FE121F" w:rsidP="00FE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476AB46F" w14:textId="77777777" w:rsidR="00FE121F" w:rsidRPr="00805C7C" w:rsidRDefault="00FE121F" w:rsidP="00FE121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398D167" w14:textId="77777777" w:rsidR="00FE121F" w:rsidRPr="003272E3" w:rsidRDefault="00FE121F" w:rsidP="003C6CF5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121F" w:rsidRPr="00291DE4" w14:paraId="265CD752" w14:textId="77777777" w:rsidTr="00F71C3A">
        <w:trPr>
          <w:cantSplit/>
          <w:trHeight w:val="420"/>
        </w:trPr>
        <w:tc>
          <w:tcPr>
            <w:tcW w:w="4923" w:type="dxa"/>
          </w:tcPr>
          <w:p w14:paraId="1B821364" w14:textId="15DD5515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715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131" w:type="dxa"/>
            <w:gridSpan w:val="3"/>
          </w:tcPr>
          <w:p w14:paraId="62CE7B4B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E121F" w:rsidRPr="00291DE4" w14:paraId="51E6E3EB" w14:textId="77777777" w:rsidTr="00F71C3A">
        <w:trPr>
          <w:cantSplit/>
          <w:trHeight w:val="420"/>
        </w:trPr>
        <w:tc>
          <w:tcPr>
            <w:tcW w:w="4923" w:type="dxa"/>
          </w:tcPr>
          <w:p w14:paraId="52BD2DEB" w14:textId="77777777" w:rsidR="00FE121F" w:rsidRPr="00FB64AF" w:rsidRDefault="00FE121F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17" w:type="dxa"/>
          </w:tcPr>
          <w:p w14:paraId="537058AA" w14:textId="4DEC31D9" w:rsidR="00FE121F" w:rsidRPr="00F71C3A" w:rsidRDefault="00177B45" w:rsidP="00F71C3A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9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1C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20,144</w:t>
            </w:r>
          </w:p>
        </w:tc>
        <w:tc>
          <w:tcPr>
            <w:tcW w:w="198" w:type="dxa"/>
          </w:tcPr>
          <w:p w14:paraId="18065F88" w14:textId="77777777" w:rsidR="00FE121F" w:rsidRPr="00805C7C" w:rsidRDefault="00FE121F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478B9BDA" w14:textId="1D700A66" w:rsidR="00FE121F" w:rsidRPr="00C92559" w:rsidRDefault="00F12F11" w:rsidP="0015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D35D4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5A2800" w:rsidRPr="00291DE4" w14:paraId="79812DDE" w14:textId="77777777" w:rsidTr="00F71C3A">
        <w:trPr>
          <w:cantSplit/>
          <w:trHeight w:val="420"/>
        </w:trPr>
        <w:tc>
          <w:tcPr>
            <w:tcW w:w="4923" w:type="dxa"/>
          </w:tcPr>
          <w:p w14:paraId="21C29387" w14:textId="1DDFE40F" w:rsidR="005A2800" w:rsidRPr="00FB64AF" w:rsidRDefault="00AC4E8A" w:rsidP="00805C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E8A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สินทรัพย์ได้มาจากการซื้อธุรกิจ</w:t>
            </w:r>
          </w:p>
        </w:tc>
        <w:tc>
          <w:tcPr>
            <w:tcW w:w="1917" w:type="dxa"/>
          </w:tcPr>
          <w:p w14:paraId="2FF3D2C4" w14:textId="0B3AA793" w:rsidR="005A2800" w:rsidRDefault="00FB3D12" w:rsidP="006B4718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9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D4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98" w:type="dxa"/>
          </w:tcPr>
          <w:p w14:paraId="37E96346" w14:textId="77777777" w:rsidR="005A2800" w:rsidRPr="00805C7C" w:rsidRDefault="005A2800" w:rsidP="00FE12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0F924581" w14:textId="09585F0F" w:rsidR="005A2800" w:rsidRPr="00C92559" w:rsidRDefault="00F12F11" w:rsidP="0084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0F49" w:rsidRPr="00291DE4" w14:paraId="5A5530CA" w14:textId="77777777" w:rsidTr="00F71C3A">
        <w:trPr>
          <w:cantSplit/>
          <w:trHeight w:val="420"/>
        </w:trPr>
        <w:tc>
          <w:tcPr>
            <w:tcW w:w="4923" w:type="dxa"/>
          </w:tcPr>
          <w:p w14:paraId="4BAD9E54" w14:textId="307362F2" w:rsidR="00E80F49" w:rsidRPr="00572CBA" w:rsidRDefault="00E80F49" w:rsidP="00E80F49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17" w:type="dxa"/>
          </w:tcPr>
          <w:p w14:paraId="34231BEA" w14:textId="5586C157" w:rsidR="00E80F49" w:rsidRDefault="00E65C41" w:rsidP="00583757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19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(266)</w:t>
            </w:r>
          </w:p>
        </w:tc>
        <w:tc>
          <w:tcPr>
            <w:tcW w:w="198" w:type="dxa"/>
          </w:tcPr>
          <w:p w14:paraId="41F2AB16" w14:textId="77777777" w:rsidR="00E80F49" w:rsidRPr="00805C7C" w:rsidRDefault="00E80F49" w:rsidP="00E80F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59A44FC" w14:textId="25FC244A" w:rsidR="00E80F49" w:rsidRDefault="00F12F11" w:rsidP="0090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(97)</w:t>
            </w:r>
          </w:p>
        </w:tc>
      </w:tr>
      <w:tr w:rsidR="002E110E" w:rsidRPr="00291DE4" w14:paraId="22D4A212" w14:textId="77777777" w:rsidTr="00F71C3A">
        <w:trPr>
          <w:cantSplit/>
          <w:trHeight w:val="420"/>
        </w:trPr>
        <w:tc>
          <w:tcPr>
            <w:tcW w:w="4923" w:type="dxa"/>
          </w:tcPr>
          <w:p w14:paraId="2C50341A" w14:textId="0AF8A5F8" w:rsidR="002E110E" w:rsidRPr="00572CBA" w:rsidRDefault="002E110E" w:rsidP="002E110E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  <w:r w:rsidR="001B5999" w:rsidRPr="001B5999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จากอสังหาริมทรัพย์</w:t>
            </w: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</w:t>
            </w:r>
            <w:r w:rsidR="001B5999" w:rsidRPr="001B5999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การลงทุน</w:t>
            </w:r>
            <w:r w:rsidRPr="003274E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</w:t>
            </w:r>
            <w:r w:rsidR="00BC15AD" w:rsidRPr="00BC15AD">
              <w:rPr>
                <w:rFonts w:asciiTheme="majorBidi" w:hAnsiTheme="majorBidi" w:cs="Angsana New" w:hint="cs"/>
                <w:sz w:val="30"/>
                <w:szCs w:val="30"/>
                <w:cs/>
              </w:rPr>
              <w:t>บัญชี</w:t>
            </w:r>
            <w:r w:rsidRPr="003274E4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17" w:type="dxa"/>
          </w:tcPr>
          <w:p w14:paraId="3782949C" w14:textId="7FFFEE92" w:rsidR="002E110E" w:rsidRDefault="00BF6577" w:rsidP="00FA6CB9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28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198" w:type="dxa"/>
          </w:tcPr>
          <w:p w14:paraId="278BF55F" w14:textId="77777777" w:rsidR="002E110E" w:rsidRPr="00805C7C" w:rsidRDefault="002E110E" w:rsidP="002E11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3F51090A" w14:textId="550904DF" w:rsidR="002E110E" w:rsidRDefault="00F12F11" w:rsidP="00DE5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E110E" w:rsidRPr="00291DE4" w14:paraId="7B9EE733" w14:textId="77777777" w:rsidTr="00F71C3A">
        <w:trPr>
          <w:cantSplit/>
          <w:trHeight w:val="407"/>
        </w:trPr>
        <w:tc>
          <w:tcPr>
            <w:tcW w:w="4923" w:type="dxa"/>
          </w:tcPr>
          <w:p w14:paraId="4CB6686F" w14:textId="323C10A8" w:rsidR="002E110E" w:rsidRPr="00FB64AF" w:rsidRDefault="00CE2FBF" w:rsidP="00EF7CC6">
            <w:pPr>
              <w:tabs>
                <w:tab w:val="clear" w:pos="227"/>
                <w:tab w:val="clear" w:pos="4451"/>
                <w:tab w:val="clear" w:pos="4678"/>
                <w:tab w:val="left" w:pos="188"/>
              </w:tabs>
              <w:spacing w:line="240" w:lineRule="auto"/>
              <w:ind w:left="188" w:right="-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2FBF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  <w:r w:rsidR="00C73FCD" w:rsidRPr="00C73FCD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  <w:r w:rsidRPr="00CE2FBF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CE2FB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CE2FBF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17" w:type="dxa"/>
          </w:tcPr>
          <w:p w14:paraId="53421027" w14:textId="1F8BAE2D" w:rsidR="002E110E" w:rsidRDefault="00394AFB" w:rsidP="002E110E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128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(464)</w:t>
            </w:r>
          </w:p>
        </w:tc>
        <w:tc>
          <w:tcPr>
            <w:tcW w:w="198" w:type="dxa"/>
          </w:tcPr>
          <w:p w14:paraId="28728F32" w14:textId="77777777" w:rsidR="002E110E" w:rsidRPr="00805C7C" w:rsidRDefault="002E110E" w:rsidP="002E110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4DEC41A3" w14:textId="560CCA1F" w:rsidR="002E110E" w:rsidRDefault="00F12F11" w:rsidP="002E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E9D2EE0" w14:textId="77777777" w:rsidR="00766375" w:rsidRPr="00AA6340" w:rsidRDefault="00766375" w:rsidP="00766375">
      <w:pPr>
        <w:ind w:left="531"/>
        <w:rPr>
          <w:rFonts w:asciiTheme="majorBidi" w:hAnsiTheme="majorBidi" w:cstheme="majorBidi"/>
          <w:sz w:val="28"/>
          <w:szCs w:val="28"/>
        </w:rPr>
      </w:pPr>
    </w:p>
    <w:p w14:paraId="2A06A68F" w14:textId="7484D9CF" w:rsidR="00AC4E8A" w:rsidRPr="00012BE0" w:rsidRDefault="00EA2C25" w:rsidP="00802F3E">
      <w:pPr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EA2C25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69052B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7306E6">
        <w:rPr>
          <w:rFonts w:asciiTheme="majorBidi" w:hAnsiTheme="majorBidi" w:cs="Angsana New"/>
          <w:sz w:val="30"/>
          <w:szCs w:val="30"/>
        </w:rPr>
        <w:t xml:space="preserve"> </w:t>
      </w:r>
      <w:r w:rsidR="007306E6">
        <w:rPr>
          <w:rFonts w:ascii="Angsana New" w:hAnsi="Angsana New" w:cs="Angsana New"/>
          <w:sz w:val="30"/>
          <w:szCs w:val="30"/>
        </w:rPr>
        <w:t>30</w:t>
      </w:r>
      <w:r w:rsidR="007306E6" w:rsidRPr="007306E6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E6" w:rsidRPr="007306E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306E6" w:rsidRPr="007306E6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E6">
        <w:rPr>
          <w:rFonts w:ascii="Angsana New" w:hAnsi="Angsana New" w:cs="Angsana New"/>
          <w:sz w:val="30"/>
          <w:szCs w:val="30"/>
        </w:rPr>
        <w:t>2565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กลุ่มบริษัทและบริษัทได้มีการประเมินราคาที่ดินใหม่โดย</w:t>
      </w:r>
      <w:r>
        <w:rPr>
          <w:rFonts w:asciiTheme="majorBidi" w:hAnsiTheme="majorBidi" w:cstheme="majorBidi"/>
          <w:sz w:val="30"/>
          <w:szCs w:val="30"/>
        </w:rPr>
        <w:br/>
      </w:r>
      <w:r w:rsidRPr="00EA2C25">
        <w:rPr>
          <w:rFonts w:asciiTheme="majorBidi" w:hAnsiTheme="majorBidi" w:cs="Angsana New" w:hint="cs"/>
          <w:sz w:val="30"/>
          <w:szCs w:val="30"/>
          <w:cs/>
        </w:rPr>
        <w:t>ผู้ประเมินราคาอิสระ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โดยพิจารณาตามเกณฑ์มูลค่ายุติธรรมด้วยวิธีเปรียบเทียบข้อมูลตลาด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ทำให้กลุ่มบริษัทและ</w:t>
      </w:r>
      <w:r w:rsidRPr="005F4CFE">
        <w:rPr>
          <w:rFonts w:asciiTheme="majorBidi" w:hAnsiTheme="majorBidi" w:cs="Angsana New" w:hint="cs"/>
          <w:spacing w:val="-6"/>
          <w:sz w:val="30"/>
          <w:szCs w:val="30"/>
          <w:cs/>
        </w:rPr>
        <w:t>บริษัทรับรู้มูลค่าที่ดินเพิ่มขึ้นในงบการเงินรวมและงบการเงินเฉพาะกิจการจำนวน</w:t>
      </w:r>
      <w:r w:rsidRPr="005F4CFE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120602" w:rsidRPr="005F4CFE">
        <w:rPr>
          <w:rFonts w:asciiTheme="majorBidi" w:hAnsiTheme="majorBidi" w:cstheme="majorBidi"/>
          <w:spacing w:val="-6"/>
          <w:sz w:val="30"/>
          <w:szCs w:val="30"/>
        </w:rPr>
        <w:t>14,</w:t>
      </w:r>
      <w:r w:rsidR="00EF6092" w:rsidRPr="005F4CFE">
        <w:rPr>
          <w:rFonts w:asciiTheme="majorBidi" w:hAnsiTheme="majorBidi" w:cstheme="majorBidi"/>
          <w:spacing w:val="-6"/>
          <w:sz w:val="30"/>
          <w:szCs w:val="30"/>
        </w:rPr>
        <w:t>981</w:t>
      </w:r>
      <w:r w:rsidRPr="005F4CFE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F4CFE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5F4CFE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5F4CFE">
        <w:rPr>
          <w:rFonts w:asciiTheme="majorBidi" w:hAnsiTheme="majorBidi" w:cs="Angsana New" w:hint="cs"/>
          <w:spacing w:val="-6"/>
          <w:sz w:val="30"/>
          <w:szCs w:val="30"/>
          <w:cs/>
        </w:rPr>
        <w:t>และ</w:t>
      </w:r>
      <w:r w:rsidRPr="005F4CFE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120602" w:rsidRPr="005F4CFE">
        <w:rPr>
          <w:rFonts w:asciiTheme="majorBidi" w:hAnsiTheme="majorBidi" w:cstheme="majorBidi"/>
          <w:spacing w:val="-6"/>
          <w:sz w:val="30"/>
          <w:szCs w:val="30"/>
        </w:rPr>
        <w:t>2,793</w:t>
      </w:r>
      <w:r w:rsidR="0069052B" w:rsidRPr="005F4CF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F4CFE">
        <w:rPr>
          <w:rFonts w:asciiTheme="majorBidi" w:hAnsiTheme="majorBidi" w:cs="Angsana New" w:hint="cs"/>
          <w:spacing w:val="-6"/>
          <w:sz w:val="30"/>
          <w:szCs w:val="30"/>
          <w:cs/>
        </w:rPr>
        <w:t>ล้านบาท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ณ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7306E6">
        <w:rPr>
          <w:rFonts w:asciiTheme="majorBidi" w:hAnsiTheme="majorBidi" w:cs="Angsana New"/>
          <w:sz w:val="30"/>
          <w:szCs w:val="30"/>
        </w:rPr>
        <w:t xml:space="preserve"> </w:t>
      </w:r>
      <w:r w:rsidR="007306E6">
        <w:rPr>
          <w:rFonts w:ascii="Angsana New" w:hAnsi="Angsana New" w:cs="Angsana New"/>
          <w:sz w:val="30"/>
          <w:szCs w:val="30"/>
        </w:rPr>
        <w:t>30</w:t>
      </w:r>
      <w:r w:rsidR="007306E6" w:rsidRPr="007306E6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E6" w:rsidRPr="007306E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306E6" w:rsidRPr="007306E6">
        <w:rPr>
          <w:rFonts w:ascii="Angsana New" w:hAnsi="Angsana New" w:cs="Angsana New"/>
          <w:sz w:val="30"/>
          <w:szCs w:val="30"/>
          <w:cs/>
        </w:rPr>
        <w:t xml:space="preserve"> </w:t>
      </w:r>
      <w:r w:rsidR="007306E6">
        <w:rPr>
          <w:rFonts w:ascii="Angsana New" w:hAnsi="Angsana New" w:cs="Angsana New"/>
          <w:sz w:val="30"/>
          <w:szCs w:val="30"/>
        </w:rPr>
        <w:t>2565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มูลค่าที่ดินของกลุ่มบริษัทและบริษัท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มีจำนวนเงินรวม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2DF4">
        <w:rPr>
          <w:rFonts w:asciiTheme="majorBidi" w:hAnsiTheme="majorBidi" w:cstheme="majorBidi"/>
          <w:sz w:val="30"/>
          <w:szCs w:val="30"/>
        </w:rPr>
        <w:t>71,392</w:t>
      </w:r>
      <w:r w:rsidR="0069052B"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ล้านบาทและ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1A50">
        <w:rPr>
          <w:rFonts w:asciiTheme="majorBidi" w:hAnsiTheme="majorBidi" w:cstheme="majorBidi"/>
          <w:sz w:val="30"/>
          <w:szCs w:val="30"/>
        </w:rPr>
        <w:t>12,014</w:t>
      </w:r>
      <w:r w:rsidR="0069052B"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C25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EA2C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9052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69052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69052B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69052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9052B">
        <w:rPr>
          <w:rFonts w:asciiTheme="majorBidi" w:hAnsiTheme="majorBidi" w:cstheme="majorBidi"/>
          <w:i/>
          <w:iCs/>
          <w:sz w:val="30"/>
          <w:szCs w:val="30"/>
        </w:rPr>
        <w:t xml:space="preserve">2564: 53,820 </w:t>
      </w:r>
      <w:r w:rsidRPr="0069052B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69052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9052B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69052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9052B">
        <w:rPr>
          <w:rFonts w:asciiTheme="majorBidi" w:hAnsiTheme="majorBidi" w:cstheme="majorBidi"/>
          <w:i/>
          <w:iCs/>
          <w:sz w:val="30"/>
          <w:szCs w:val="30"/>
        </w:rPr>
        <w:t xml:space="preserve">9,221 </w:t>
      </w:r>
      <w:r w:rsidRPr="0069052B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69052B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69052B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Pr="0069052B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F6D599C" w14:textId="77777777" w:rsidR="00766375" w:rsidRPr="00AA6340" w:rsidRDefault="00766375" w:rsidP="00802F3E">
      <w:pPr>
        <w:ind w:left="531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943FA" w14:textId="77777777" w:rsidR="008E47DB" w:rsidRPr="00762954" w:rsidRDefault="008E47DB" w:rsidP="00766375">
      <w:pPr>
        <w:ind w:left="558"/>
        <w:rPr>
          <w:rFonts w:asciiTheme="majorBidi" w:hAnsiTheme="majorBidi" w:cstheme="majorBidi"/>
          <w:b/>
          <w:bCs/>
          <w:sz w:val="30"/>
          <w:szCs w:val="30"/>
        </w:rPr>
      </w:pPr>
      <w:r w:rsidRPr="00762954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6FE1B4C5" w14:textId="77777777" w:rsidR="008E47DB" w:rsidRPr="00AA6340" w:rsidRDefault="008E47DB" w:rsidP="008E47DB">
      <w:pPr>
        <w:ind w:left="531"/>
        <w:rPr>
          <w:rFonts w:asciiTheme="majorBidi" w:hAnsiTheme="majorBidi" w:cstheme="majorBidi"/>
          <w:sz w:val="28"/>
          <w:szCs w:val="28"/>
        </w:rPr>
      </w:pPr>
    </w:p>
    <w:p w14:paraId="40E0D96F" w14:textId="77777777" w:rsidR="008E47DB" w:rsidRPr="00605EBF" w:rsidRDefault="008E47DB" w:rsidP="008E47DB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การวัดมูลค่ายุติธรรมของที่ดินดังกล่าวถูกจัดลำดับชั้นการวัดมูลค่ายุติธรรมอยู่ในระดับที่ </w:t>
      </w:r>
      <w:r w:rsidRPr="00605EBF">
        <w:rPr>
          <w:rFonts w:asciiTheme="majorBidi" w:hAnsiTheme="majorBidi" w:cstheme="majorBidi"/>
          <w:sz w:val="30"/>
          <w:szCs w:val="30"/>
        </w:rPr>
        <w:t>3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0D025882" w14:textId="77777777" w:rsidR="008E47DB" w:rsidRPr="00AA6340" w:rsidRDefault="008E47DB" w:rsidP="008E47DB">
      <w:pPr>
        <w:ind w:left="531"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A3D42" w14:textId="77777777" w:rsidR="008E47DB" w:rsidRPr="00605EBF" w:rsidRDefault="008E47DB" w:rsidP="008E47DB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งในตาราง ดังต่อไปนี้</w:t>
      </w:r>
    </w:p>
    <w:p w14:paraId="59DCD222" w14:textId="77777777" w:rsidR="008E47DB" w:rsidRPr="00993DE1" w:rsidRDefault="008E47DB" w:rsidP="008E47DB">
      <w:pPr>
        <w:ind w:left="531"/>
        <w:rPr>
          <w:rFonts w:asciiTheme="majorBidi" w:hAnsiTheme="majorBidi" w:cstheme="majorBidi"/>
          <w:sz w:val="20"/>
          <w:szCs w:val="20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520"/>
        <w:gridCol w:w="270"/>
        <w:gridCol w:w="3042"/>
        <w:gridCol w:w="236"/>
        <w:gridCol w:w="3040"/>
      </w:tblGrid>
      <w:tr w:rsidR="008E47DB" w:rsidRPr="00091A85" w14:paraId="32253807" w14:textId="77777777" w:rsidTr="00B449D6"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554C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1B2EA26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D8DB8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13C2A47D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FE51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8E47DB" w:rsidRPr="00091A85" w14:paraId="5C4942B7" w14:textId="77777777" w:rsidTr="00B449D6">
        <w:trPr>
          <w:trHeight w:hRule="exact" w:val="10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8E32CC6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3985AB" w14:textId="77777777" w:rsidR="008E47DB" w:rsidRPr="00091A85" w:rsidRDefault="008E47DB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1FC9AD84" w14:textId="77777777" w:rsidR="008E47DB" w:rsidRPr="00091A85" w:rsidRDefault="008E47DB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71263DE" w14:textId="77777777" w:rsidR="008E47DB" w:rsidRPr="00091A85" w:rsidRDefault="008E47DB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</w:tcPr>
          <w:p w14:paraId="378DF6FE" w14:textId="77777777" w:rsidR="008E47DB" w:rsidRPr="00091A85" w:rsidRDefault="008E47DB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E47DB" w:rsidRPr="00091A85" w14:paraId="16E2E13B" w14:textId="77777777" w:rsidTr="00B449D6">
        <w:tc>
          <w:tcPr>
            <w:tcW w:w="2520" w:type="dxa"/>
            <w:shd w:val="clear" w:color="auto" w:fill="auto"/>
          </w:tcPr>
          <w:p w14:paraId="01915B86" w14:textId="77777777" w:rsidR="008E47DB" w:rsidRPr="00091A85" w:rsidRDefault="008E47DB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4070CC84" w14:textId="77777777" w:rsidR="008E47DB" w:rsidRPr="00091A85" w:rsidRDefault="008E47DB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4262BD92" w14:textId="77777777" w:rsidR="008E47DB" w:rsidRPr="00091A85" w:rsidRDefault="008E47DB" w:rsidP="00B449D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610F5245" w14:textId="77777777" w:rsidR="008E47DB" w:rsidRPr="00091A85" w:rsidRDefault="008E47DB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23D3FECE" w14:textId="77777777" w:rsidR="008E47DB" w:rsidRPr="00091A85" w:rsidRDefault="008E47DB" w:rsidP="00B449D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หาก</w:t>
            </w:r>
            <w:r w:rsidRPr="00091A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</w:t>
            </w:r>
            <w:r w:rsidRPr="00091A8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63D8A11" w14:textId="58298277" w:rsidR="00AD2CCA" w:rsidRDefault="00BE0CED" w:rsidP="00AD2CC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AD2CCA" w:rsidRPr="00A57B00">
        <w:rPr>
          <w:rFonts w:asciiTheme="majorBidi" w:hAnsiTheme="majorBidi" w:cstheme="majorBidi"/>
          <w:sz w:val="30"/>
          <w:szCs w:val="30"/>
        </w:rPr>
        <w:tab/>
      </w:r>
      <w:r w:rsidR="00AD2CCA" w:rsidRPr="00934DBD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D3E58">
        <w:rPr>
          <w:rFonts w:asciiTheme="majorBidi" w:hAnsiTheme="majorBidi" w:cstheme="majorBidi" w:hint="cs"/>
          <w:sz w:val="30"/>
          <w:szCs w:val="30"/>
          <w:cs/>
        </w:rPr>
        <w:t>ระยะยาว</w:t>
      </w:r>
    </w:p>
    <w:p w14:paraId="7EA373B9" w14:textId="77777777" w:rsidR="00993DE1" w:rsidRPr="00AA6340" w:rsidRDefault="00993DE1" w:rsidP="00993DE1">
      <w:pPr>
        <w:rPr>
          <w:rFonts w:asciiTheme="majorBidi" w:hAnsiTheme="majorBidi" w:cstheme="majorBidi"/>
          <w:sz w:val="28"/>
          <w:szCs w:val="28"/>
        </w:rPr>
      </w:pPr>
    </w:p>
    <w:p w14:paraId="3ACBB7F8" w14:textId="77777777" w:rsidR="002D53E6" w:rsidRPr="000F57AF" w:rsidRDefault="002D53E6" w:rsidP="002D53E6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345D793D" w14:textId="77777777" w:rsidR="002D53E6" w:rsidRPr="00AA6340" w:rsidRDefault="002D53E6" w:rsidP="002D53E6">
      <w:pPr>
        <w:rPr>
          <w:rFonts w:asciiTheme="majorBidi" w:hAnsiTheme="majorBidi" w:cstheme="majorBidi"/>
          <w:sz w:val="28"/>
          <w:szCs w:val="28"/>
        </w:rPr>
      </w:pPr>
    </w:p>
    <w:p w14:paraId="7DDE1FC0" w14:textId="6B7F65F8" w:rsidR="00E338AE" w:rsidRDefault="002D53E6" w:rsidP="00586E4F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004B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5A004B">
        <w:rPr>
          <w:rFonts w:asciiTheme="majorBidi" w:hAnsiTheme="majorBidi" w:cstheme="majorBidi"/>
          <w:sz w:val="30"/>
          <w:szCs w:val="30"/>
          <w:cs/>
          <w:lang w:bidi="th-TH"/>
        </w:rPr>
        <w:t>เดือนสิ้นสุดวันที่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561F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บริษัทย่อยแห่งหนึ่งได้ออกหุ้นกู้ประเภทไม่ด้อยสิทธิและไม่มีหลักประกัน ดังนี้</w:t>
      </w:r>
    </w:p>
    <w:p w14:paraId="29CEDFE4" w14:textId="77777777" w:rsidR="00586E4F" w:rsidRDefault="00586E4F" w:rsidP="00586E4F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907"/>
        <w:gridCol w:w="238"/>
        <w:gridCol w:w="1220"/>
        <w:gridCol w:w="239"/>
        <w:gridCol w:w="946"/>
        <w:gridCol w:w="236"/>
        <w:gridCol w:w="6"/>
        <w:gridCol w:w="1212"/>
        <w:gridCol w:w="237"/>
        <w:gridCol w:w="1663"/>
        <w:gridCol w:w="237"/>
        <w:gridCol w:w="12"/>
        <w:gridCol w:w="2018"/>
      </w:tblGrid>
      <w:tr w:rsidR="0022774E" w:rsidRPr="00520F9D" w14:paraId="1F2301A9" w14:textId="77777777" w:rsidTr="00F17356">
        <w:trPr>
          <w:trHeight w:hRule="exact" w:val="389"/>
        </w:trPr>
        <w:tc>
          <w:tcPr>
            <w:tcW w:w="907" w:type="dxa"/>
            <w:shd w:val="clear" w:color="auto" w:fill="auto"/>
          </w:tcPr>
          <w:p w14:paraId="10117CA5" w14:textId="77777777" w:rsidR="003628B3" w:rsidRPr="00F5296F" w:rsidRDefault="003628B3" w:rsidP="001B4E6A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8" w:type="dxa"/>
          </w:tcPr>
          <w:p w14:paraId="09E79020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20" w:type="dxa"/>
          </w:tcPr>
          <w:p w14:paraId="1390C85C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</w:tcPr>
          <w:p w14:paraId="346335C2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46" w:type="dxa"/>
          </w:tcPr>
          <w:p w14:paraId="5D122020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1B6764DD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18" w:type="dxa"/>
            <w:gridSpan w:val="2"/>
          </w:tcPr>
          <w:p w14:paraId="689521B6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7" w:type="dxa"/>
          </w:tcPr>
          <w:p w14:paraId="3C3B427F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63" w:type="dxa"/>
            <w:shd w:val="clear" w:color="auto" w:fill="auto"/>
          </w:tcPr>
          <w:p w14:paraId="4872D3E2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78376575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018" w:type="dxa"/>
            <w:shd w:val="clear" w:color="auto" w:fill="auto"/>
          </w:tcPr>
          <w:p w14:paraId="003C29FA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32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2774E" w:rsidRPr="00520F9D" w14:paraId="3ED5AC4E" w14:textId="77777777" w:rsidTr="00F17356">
        <w:trPr>
          <w:trHeight w:hRule="exact" w:val="428"/>
        </w:trPr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D037FD3" w14:textId="77777777" w:rsidR="003628B3" w:rsidRPr="00F5296F" w:rsidRDefault="003628B3" w:rsidP="001B4E6A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8" w:type="dxa"/>
          </w:tcPr>
          <w:p w14:paraId="2A4B71D5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B5ACA5A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5511AD98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23D8453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2D0A3168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7B1620AB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7" w:type="dxa"/>
          </w:tcPr>
          <w:p w14:paraId="1AF041AD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0E143F93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9D7A6F2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14:paraId="212C62C4" w14:textId="77777777" w:rsidR="003628B3" w:rsidRPr="00F5296F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งบการเงินเฉพาะกิจการกิจการ</w:t>
            </w:r>
          </w:p>
        </w:tc>
      </w:tr>
      <w:tr w:rsidR="00385FDE" w:rsidRPr="00520F9D" w14:paraId="67B4DAC1" w14:textId="77777777" w:rsidTr="00F17356">
        <w:trPr>
          <w:trHeight w:hRule="exact" w:val="428"/>
        </w:trPr>
        <w:tc>
          <w:tcPr>
            <w:tcW w:w="9171" w:type="dxa"/>
            <w:gridSpan w:val="13"/>
            <w:shd w:val="clear" w:color="auto" w:fill="auto"/>
          </w:tcPr>
          <w:p w14:paraId="24659293" w14:textId="2E2FA039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3C0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เจริญโภคภัณฑ์อาหาร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จำกัด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มหาชน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  <w:r w:rsidR="001A46F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(“บริษัท”)</w:t>
            </w:r>
          </w:p>
        </w:tc>
      </w:tr>
      <w:tr w:rsidR="00343B20" w:rsidRPr="00520F9D" w14:paraId="13D6C12B" w14:textId="77777777" w:rsidTr="00F17356">
        <w:trPr>
          <w:trHeight w:hRule="exact" w:val="428"/>
        </w:trPr>
        <w:tc>
          <w:tcPr>
            <w:tcW w:w="907" w:type="dxa"/>
            <w:shd w:val="clear" w:color="auto" w:fill="auto"/>
          </w:tcPr>
          <w:p w14:paraId="0E96773D" w14:textId="59706EC6" w:rsidR="00385FDE" w:rsidRPr="0038347A" w:rsidRDefault="00385FDE" w:rsidP="0087609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cs/>
              </w:rPr>
            </w:pPr>
            <w:r w:rsidRPr="000A400A">
              <w:rPr>
                <w:rFonts w:asciiTheme="majorBidi" w:hAnsiTheme="majorBidi" w:cstheme="majorBidi"/>
                <w:lang w:val="en-US"/>
              </w:rPr>
              <w:t>1</w:t>
            </w:r>
            <w:r w:rsidRPr="0038347A">
              <w:rPr>
                <w:rFonts w:asciiTheme="majorBidi" w:hAnsiTheme="majorBidi" w:cstheme="majorBidi" w:hint="cs"/>
                <w:cs/>
                <w:lang w:val="en-US"/>
              </w:rPr>
              <w:t>/</w:t>
            </w:r>
            <w:r w:rsidRPr="000A400A">
              <w:rPr>
                <w:rFonts w:asciiTheme="majorBidi" w:hAnsiTheme="majorBidi" w:cstheme="majorBidi" w:hint="cs"/>
                <w:cs/>
                <w:lang w:val="en-US"/>
              </w:rPr>
              <w:t>2</w:t>
            </w:r>
            <w:r w:rsidRPr="0038347A">
              <w:rPr>
                <w:rFonts w:asciiTheme="majorBidi" w:hAnsiTheme="majorBidi" w:cstheme="majorBidi" w:hint="cs"/>
                <w:cs/>
                <w:lang w:val="en-US"/>
              </w:rPr>
              <w:t>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8" w:type="dxa"/>
          </w:tcPr>
          <w:p w14:paraId="3D6907EC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20" w:type="dxa"/>
          </w:tcPr>
          <w:p w14:paraId="0161BB62" w14:textId="49568D4D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D5E5F7E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46" w:type="dxa"/>
          </w:tcPr>
          <w:p w14:paraId="488223CA" w14:textId="1877A7FB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3A3D882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18" w:type="dxa"/>
            <w:gridSpan w:val="2"/>
          </w:tcPr>
          <w:p w14:paraId="7FB5C665" w14:textId="4173F5F7" w:rsidR="00385FDE" w:rsidRPr="00F5296F" w:rsidRDefault="00385FDE" w:rsidP="008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73</w:t>
            </w:r>
          </w:p>
        </w:tc>
        <w:tc>
          <w:tcPr>
            <w:tcW w:w="237" w:type="dxa"/>
          </w:tcPr>
          <w:p w14:paraId="7B89025B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18AFDDE6" w14:textId="77777777" w:rsidR="00385FDE" w:rsidRPr="0038347A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  <w:p w14:paraId="522C4C07" w14:textId="2DE079E0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6B3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086D82D6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th-TH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14:paraId="17B05E7E" w14:textId="77777777" w:rsidR="00385FDE" w:rsidRPr="000D28A5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0D28A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875</w:t>
            </w:r>
          </w:p>
          <w:p w14:paraId="6C40FA7F" w14:textId="6425D2A0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3B20" w:rsidRPr="00520F9D" w14:paraId="4B9BB008" w14:textId="77777777" w:rsidTr="00F17356">
        <w:trPr>
          <w:trHeight w:hRule="exact" w:val="428"/>
        </w:trPr>
        <w:tc>
          <w:tcPr>
            <w:tcW w:w="907" w:type="dxa"/>
            <w:shd w:val="clear" w:color="auto" w:fill="auto"/>
          </w:tcPr>
          <w:p w14:paraId="05B106B6" w14:textId="1A0E2F93" w:rsidR="00385FDE" w:rsidRPr="0038347A" w:rsidRDefault="00385FDE" w:rsidP="0087609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735B20FF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20" w:type="dxa"/>
          </w:tcPr>
          <w:p w14:paraId="0A0DCF46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ED574FD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946" w:type="dxa"/>
          </w:tcPr>
          <w:p w14:paraId="6DF5EF77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F0951B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218" w:type="dxa"/>
            <w:gridSpan w:val="2"/>
          </w:tcPr>
          <w:p w14:paraId="3E94DD70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FFFE71A" w14:textId="77777777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3E003" w14:textId="77777777" w:rsidR="00385FDE" w:rsidRPr="0038347A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11,875</w:t>
            </w:r>
          </w:p>
          <w:p w14:paraId="4751D358" w14:textId="1FF5A31E" w:rsidR="00385FDE" w:rsidRPr="00385FDE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3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2925BD66" w14:textId="77777777" w:rsidR="00385FDE" w:rsidRPr="00385FDE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8" w:type="dxa"/>
            <w:tcBorders>
              <w:bottom w:val="double" w:sz="4" w:space="0" w:color="auto"/>
            </w:tcBorders>
            <w:shd w:val="clear" w:color="auto" w:fill="auto"/>
          </w:tcPr>
          <w:p w14:paraId="2D7F6913" w14:textId="77777777" w:rsidR="00385FDE" w:rsidRPr="001667C3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ind w:left="-115" w:right="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6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11,875</w:t>
            </w:r>
          </w:p>
          <w:p w14:paraId="27DFB125" w14:textId="0BEEDA11" w:rsidR="00385FDE" w:rsidRPr="00F5296F" w:rsidRDefault="00385FDE" w:rsidP="00385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166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0D28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3B20" w:rsidRPr="00520F9D" w14:paraId="18DEDE57" w14:textId="77777777" w:rsidTr="00F17356">
        <w:trPr>
          <w:trHeight w:hRule="exact" w:val="144"/>
        </w:trPr>
        <w:tc>
          <w:tcPr>
            <w:tcW w:w="907" w:type="dxa"/>
            <w:shd w:val="clear" w:color="auto" w:fill="auto"/>
          </w:tcPr>
          <w:p w14:paraId="63BAB7D4" w14:textId="77777777" w:rsidR="00DA2093" w:rsidRDefault="00DA2093" w:rsidP="00583B01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8" w:type="dxa"/>
          </w:tcPr>
          <w:p w14:paraId="0D2B2FE3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CD8D235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50524AE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215CF07E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82DDFB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088A8F3F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A62C0B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  <w:shd w:val="clear" w:color="auto" w:fill="auto"/>
          </w:tcPr>
          <w:p w14:paraId="6FF478C3" w14:textId="77777777" w:rsidR="00DA2093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10C9B7B8" w14:textId="77777777" w:rsidR="00DA2093" w:rsidRPr="0038347A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8" w:type="dxa"/>
            <w:tcBorders>
              <w:top w:val="double" w:sz="4" w:space="0" w:color="auto"/>
            </w:tcBorders>
            <w:shd w:val="clear" w:color="auto" w:fill="auto"/>
          </w:tcPr>
          <w:p w14:paraId="2599D075" w14:textId="77777777" w:rsidR="00DA2093" w:rsidRDefault="00DA2093" w:rsidP="0058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628B3" w:rsidRPr="00520F9D" w14:paraId="63B450AE" w14:textId="77777777" w:rsidTr="00F17356">
        <w:trPr>
          <w:trHeight w:hRule="exact" w:val="403"/>
        </w:trPr>
        <w:tc>
          <w:tcPr>
            <w:tcW w:w="9171" w:type="dxa"/>
            <w:gridSpan w:val="13"/>
            <w:shd w:val="clear" w:color="auto" w:fill="auto"/>
          </w:tcPr>
          <w:p w14:paraId="16415706" w14:textId="00EC30E8" w:rsidR="003628B3" w:rsidRPr="00750851" w:rsidRDefault="00750851" w:rsidP="0075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ซีพีเอฟ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ประเทศไทย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จำกัด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7723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มหาชน</w:t>
            </w:r>
            <w:r w:rsidRPr="00B772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 (“</w:t>
            </w:r>
            <w:r w:rsidRPr="00750851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CPFTH”)</w:t>
            </w:r>
          </w:p>
        </w:tc>
      </w:tr>
      <w:tr w:rsidR="00343B20" w:rsidRPr="00520F9D" w14:paraId="1D777668" w14:textId="77777777" w:rsidTr="00F17356">
        <w:trPr>
          <w:trHeight w:hRule="exact" w:val="439"/>
        </w:trPr>
        <w:tc>
          <w:tcPr>
            <w:tcW w:w="907" w:type="dxa"/>
            <w:shd w:val="clear" w:color="auto" w:fill="auto"/>
          </w:tcPr>
          <w:p w14:paraId="1787FDD7" w14:textId="4BBCC930" w:rsidR="003628B3" w:rsidRPr="00397A38" w:rsidRDefault="003628B3" w:rsidP="003628B3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s/>
              </w:rPr>
              <w:t>/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5</w:t>
            </w:r>
          </w:p>
        </w:tc>
        <w:tc>
          <w:tcPr>
            <w:tcW w:w="238" w:type="dxa"/>
          </w:tcPr>
          <w:p w14:paraId="5721DBFF" w14:textId="77777777" w:rsidR="003628B3" w:rsidRPr="0038347A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901BCFF" w14:textId="3852D478" w:rsidR="003628B3" w:rsidRPr="00397A38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0 -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2BC6A09" w14:textId="77777777" w:rsidR="003628B3" w:rsidRPr="00397A38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46" w:type="dxa"/>
          </w:tcPr>
          <w:p w14:paraId="713CCE95" w14:textId="1150AD78" w:rsidR="003628B3" w:rsidRPr="00397A38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4CE18DF" w14:textId="77777777" w:rsidR="003628B3" w:rsidRPr="00397A38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319D0ED6" w14:textId="3FDDD997" w:rsidR="003628B3" w:rsidRPr="00397A38" w:rsidRDefault="003628B3" w:rsidP="008A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>257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25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7" w:type="dxa"/>
          </w:tcPr>
          <w:p w14:paraId="714EE9D4" w14:textId="77777777" w:rsidR="003628B3" w:rsidRPr="0038347A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7B6D4BCB" w14:textId="350131D8" w:rsidR="003628B3" w:rsidRPr="006B300C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B30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B30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B01AC99" w14:textId="77777777" w:rsidR="003628B3" w:rsidRPr="006B300C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709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6B3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A473B2D" w14:textId="77777777" w:rsidR="003628B3" w:rsidRPr="006B300C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14:paraId="19B62622" w14:textId="77777777" w:rsidR="003628B3" w:rsidRPr="003C5BEE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7BE1B8B2" w14:textId="77777777" w:rsidR="003628B3" w:rsidRPr="003C5BEE" w:rsidRDefault="003628B3" w:rsidP="00362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F0E1B" w:rsidRPr="00520F9D" w14:paraId="7847FA33" w14:textId="77777777" w:rsidTr="00F17356">
        <w:trPr>
          <w:trHeight w:hRule="exact" w:val="439"/>
        </w:trPr>
        <w:tc>
          <w:tcPr>
            <w:tcW w:w="907" w:type="dxa"/>
            <w:shd w:val="clear" w:color="auto" w:fill="auto"/>
          </w:tcPr>
          <w:p w14:paraId="0B06436F" w14:textId="77777777" w:rsidR="003628B3" w:rsidRPr="0038347A" w:rsidRDefault="003628B3" w:rsidP="001B4E6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0A55B007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44EA096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735C22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0FA23C54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109ED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0316B7C5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4BEE9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CA8EA" w14:textId="3F2FEFB3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10,150</w:t>
            </w:r>
          </w:p>
          <w:p w14:paraId="359919A9" w14:textId="77777777" w:rsidR="003628B3" w:rsidRPr="000D28A5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709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0D28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4D7A3D96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9917C" w14:textId="77777777" w:rsidR="003628B3" w:rsidRPr="003C5BEE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4"/>
              </w:tabs>
              <w:ind w:left="-115" w:right="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  <w:p w14:paraId="4F6F34C3" w14:textId="77777777" w:rsidR="003628B3" w:rsidRPr="003C5BEE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1626"/>
              </w:tabs>
              <w:ind w:left="-115" w:right="126"/>
              <w:rPr>
                <w:rFonts w:ascii="Angsana New" w:hAnsi="Angsana New" w:cs="Angsana New"/>
                <w:sz w:val="30"/>
                <w:szCs w:val="30"/>
              </w:rPr>
            </w:pPr>
            <w:r w:rsidRPr="003C5B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3B20" w:rsidRPr="00520F9D" w14:paraId="52FCEB29" w14:textId="77777777" w:rsidTr="00F17356">
        <w:trPr>
          <w:trHeight w:hRule="exact" w:val="144"/>
        </w:trPr>
        <w:tc>
          <w:tcPr>
            <w:tcW w:w="907" w:type="dxa"/>
            <w:shd w:val="clear" w:color="auto" w:fill="auto"/>
          </w:tcPr>
          <w:p w14:paraId="7C565CCD" w14:textId="77777777" w:rsidR="003628B3" w:rsidRDefault="003628B3" w:rsidP="001B4E6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8" w:type="dxa"/>
          </w:tcPr>
          <w:p w14:paraId="1833226E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CBC9679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E588DB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25C01ECA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9EE11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gridSpan w:val="2"/>
          </w:tcPr>
          <w:p w14:paraId="38DEF557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76EB69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double" w:sz="4" w:space="0" w:color="auto"/>
            </w:tcBorders>
            <w:shd w:val="clear" w:color="auto" w:fill="auto"/>
          </w:tcPr>
          <w:p w14:paraId="59320F0F" w14:textId="77777777" w:rsidR="003628B3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70788C36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8" w:type="dxa"/>
            <w:tcBorders>
              <w:top w:val="double" w:sz="4" w:space="0" w:color="auto"/>
            </w:tcBorders>
            <w:shd w:val="clear" w:color="auto" w:fill="auto"/>
          </w:tcPr>
          <w:p w14:paraId="5BA7E4AF" w14:textId="77777777" w:rsidR="003628B3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18D6" w:rsidRPr="00520F9D" w14:paraId="662DD72B" w14:textId="77777777" w:rsidTr="00F17356">
        <w:trPr>
          <w:trHeight w:hRule="exact" w:val="439"/>
        </w:trPr>
        <w:tc>
          <w:tcPr>
            <w:tcW w:w="2365" w:type="dxa"/>
            <w:gridSpan w:val="3"/>
            <w:shd w:val="clear" w:color="auto" w:fill="auto"/>
            <w:vAlign w:val="center"/>
          </w:tcPr>
          <w:p w14:paraId="4BD658B7" w14:textId="77777777" w:rsidR="003628B3" w:rsidRPr="00E139E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2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139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39" w:type="dxa"/>
            <w:vAlign w:val="center"/>
          </w:tcPr>
          <w:p w14:paraId="79162FA1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center"/>
          </w:tcPr>
          <w:p w14:paraId="632E3ACF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center"/>
          </w:tcPr>
          <w:p w14:paraId="7F92F2D5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center"/>
          </w:tcPr>
          <w:p w14:paraId="437ADB33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5B381D40" w14:textId="77777777" w:rsidR="003628B3" w:rsidRPr="0038347A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C70568" w14:textId="5A9033EB" w:rsidR="003628B3" w:rsidRDefault="00BB5289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22,025</w:t>
            </w:r>
          </w:p>
          <w:p w14:paraId="7827227F" w14:textId="77777777" w:rsidR="003628B3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456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063596D" w14:textId="77777777" w:rsidR="003628B3" w:rsidRPr="0038347A" w:rsidRDefault="003628B3" w:rsidP="00F17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 w:hanging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6A64AB" w14:textId="375F249C" w:rsidR="003628B3" w:rsidRDefault="00F32478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11,875</w:t>
            </w:r>
          </w:p>
          <w:p w14:paraId="62A4C531" w14:textId="77777777" w:rsidR="003628B3" w:rsidRDefault="003628B3" w:rsidP="001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5D5D410" w14:textId="77777777" w:rsidR="003628B3" w:rsidRPr="00875DFF" w:rsidRDefault="003628B3" w:rsidP="00875D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B5672" w14:textId="3A1821FD" w:rsidR="002D53E6" w:rsidRDefault="00C539CB" w:rsidP="002D5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บริษัทและ </w:t>
      </w:r>
      <w:r w:rsidR="002D53E6">
        <w:rPr>
          <w:rFonts w:asciiTheme="majorBidi" w:hAnsiTheme="majorBidi" w:cstheme="majorBidi"/>
          <w:sz w:val="30"/>
          <w:szCs w:val="30"/>
        </w:rPr>
        <w:t xml:space="preserve">CPFTH </w:t>
      </w:r>
      <w:r w:rsidR="002D53E6" w:rsidRPr="00595FD1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</w:t>
      </w:r>
      <w:r w:rsidR="002D53E6" w:rsidRPr="00AB26B5">
        <w:rPr>
          <w:rFonts w:asciiTheme="majorBidi" w:hAnsiTheme="majorBidi" w:cstheme="majorBidi"/>
          <w:sz w:val="30"/>
          <w:szCs w:val="30"/>
          <w:cs/>
        </w:rPr>
        <w:t>ตราสารหนี้ไทยแล้ว</w:t>
      </w:r>
      <w:r w:rsidR="002D53E6" w:rsidRPr="00AB26B5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D923F8">
        <w:rPr>
          <w:rFonts w:asciiTheme="majorBidi" w:hAnsiTheme="majorBidi" w:cstheme="majorBidi"/>
          <w:sz w:val="30"/>
          <w:szCs w:val="30"/>
        </w:rPr>
        <w:t xml:space="preserve"> </w:t>
      </w:r>
      <w:r w:rsidR="00D923F8">
        <w:rPr>
          <w:rFonts w:ascii="Angsana New" w:hAnsi="Angsana New" w:cs="Angsana New"/>
          <w:sz w:val="30"/>
          <w:szCs w:val="30"/>
        </w:rPr>
        <w:t xml:space="preserve">10 </w:t>
      </w:r>
      <w:r w:rsidR="00D923F8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923F8">
        <w:rPr>
          <w:rFonts w:ascii="Angsana New" w:hAnsi="Angsana New" w:cs="Angsana New"/>
          <w:sz w:val="30"/>
          <w:szCs w:val="30"/>
        </w:rPr>
        <w:t xml:space="preserve">2565 </w:t>
      </w:r>
      <w:r w:rsidR="00D923F8">
        <w:rPr>
          <w:rFonts w:ascii="Angsana New" w:hAnsi="Angsana New" w:cs="Angsana New" w:hint="cs"/>
          <w:sz w:val="30"/>
          <w:szCs w:val="30"/>
          <w:cs/>
        </w:rPr>
        <w:t>และ</w:t>
      </w:r>
      <w:r w:rsidR="002D53E6" w:rsidRPr="00AB26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53E6" w:rsidRPr="00AB26B5">
        <w:rPr>
          <w:rFonts w:ascii="Angsana New" w:hAnsi="Angsana New" w:cs="Angsana New"/>
          <w:sz w:val="30"/>
          <w:szCs w:val="30"/>
        </w:rPr>
        <w:t xml:space="preserve">5 </w:t>
      </w:r>
      <w:r w:rsidR="002D53E6" w:rsidRPr="00AB26B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D53E6" w:rsidRPr="00AB26B5">
        <w:rPr>
          <w:rFonts w:ascii="Angsana New" w:hAnsi="Angsana New" w:cs="Angsana New"/>
          <w:sz w:val="30"/>
          <w:szCs w:val="30"/>
          <w:cs/>
        </w:rPr>
        <w:t xml:space="preserve"> </w:t>
      </w:r>
      <w:r w:rsidR="002D53E6" w:rsidRPr="00AB26B5">
        <w:rPr>
          <w:rFonts w:ascii="Angsana New" w:hAnsi="Angsana New" w:cs="Angsana New"/>
          <w:sz w:val="30"/>
          <w:szCs w:val="30"/>
        </w:rPr>
        <w:t>2565</w:t>
      </w:r>
      <w:r w:rsidR="002D53E6" w:rsidRPr="00AB26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40D5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0B41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3E6" w:rsidRPr="00AB26B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2D53E6" w:rsidRPr="009F111B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="00B800B5">
        <w:rPr>
          <w:rFonts w:asciiTheme="majorBidi" w:hAnsiTheme="majorBidi" w:cstheme="majorBidi" w:hint="cs"/>
          <w:sz w:val="30"/>
          <w:szCs w:val="30"/>
          <w:cs/>
        </w:rPr>
        <w:t>ของบริษัทและ</w:t>
      </w:r>
      <w:r w:rsidR="002D53E6"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53E6" w:rsidRPr="009F111B">
        <w:rPr>
          <w:rFonts w:asciiTheme="majorBidi" w:hAnsiTheme="majorBidi" w:cstheme="majorBidi"/>
          <w:sz w:val="30"/>
          <w:szCs w:val="30"/>
        </w:rPr>
        <w:t xml:space="preserve">CPFTH </w:t>
      </w:r>
      <w:r w:rsidR="002D53E6" w:rsidRPr="009F111B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="002D53E6" w:rsidRPr="009F111B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="002D53E6" w:rsidRPr="009F111B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 “</w:t>
      </w:r>
      <w:r w:rsidR="002D53E6" w:rsidRPr="009F111B">
        <w:rPr>
          <w:rFonts w:asciiTheme="majorBidi" w:hAnsiTheme="majorBidi" w:cstheme="majorBidi"/>
          <w:sz w:val="30"/>
          <w:szCs w:val="30"/>
        </w:rPr>
        <w:t xml:space="preserve">A+” </w:t>
      </w:r>
      <w:r w:rsidR="002D53E6" w:rsidRPr="009F111B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2D53E6" w:rsidRPr="009B738D">
        <w:rPr>
          <w:rFonts w:asciiTheme="majorBidi" w:hAnsiTheme="majorBidi" w:cstheme="majorBidi"/>
          <w:sz w:val="30"/>
          <w:szCs w:val="30"/>
        </w:rPr>
        <w:t xml:space="preserve">31 </w:t>
      </w:r>
      <w:r w:rsidR="002D53E6" w:rsidRPr="009B738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D53E6" w:rsidRPr="009B738D">
        <w:rPr>
          <w:rFonts w:asciiTheme="majorBidi" w:hAnsiTheme="majorBidi" w:cstheme="majorBidi"/>
          <w:sz w:val="30"/>
          <w:szCs w:val="30"/>
        </w:rPr>
        <w:t>2565</w:t>
      </w:r>
      <w:r w:rsidR="002D53E6"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2F420F4" w14:textId="77777777" w:rsidR="003A178A" w:rsidRPr="00875DFF" w:rsidRDefault="003A178A" w:rsidP="00C758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E46181" w14:textId="14567108" w:rsidR="002D53E6" w:rsidRDefault="002D53E6" w:rsidP="00C758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 w:rsidR="001F3464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>
        <w:rPr>
          <w:rFonts w:asciiTheme="majorBidi" w:hAnsiTheme="majorBidi" w:cstheme="majorBidi"/>
          <w:sz w:val="30"/>
          <w:szCs w:val="30"/>
        </w:rPr>
        <w:t xml:space="preserve"> CPFTH </w:t>
      </w:r>
      <w:r w:rsidRPr="00C20284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47910190" w14:textId="77777777" w:rsidR="00171CBA" w:rsidRPr="00875DFF" w:rsidRDefault="00171CBA" w:rsidP="00875D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D693A" w14:textId="2A1B2801" w:rsidR="002D53E6" w:rsidRPr="003154EE" w:rsidRDefault="002D53E6" w:rsidP="002D53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4E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หุ้นกู้อนุพันธ์</w:t>
      </w:r>
    </w:p>
    <w:p w14:paraId="2DF495F8" w14:textId="77777777" w:rsidR="002D53E6" w:rsidRPr="00875DFF" w:rsidRDefault="002D53E6" w:rsidP="00875D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0A5AE3" w14:textId="3EFC1260" w:rsidR="002D53E6" w:rsidRPr="00046A5C" w:rsidRDefault="002D53E6" w:rsidP="002D53E6">
      <w:pPr>
        <w:ind w:left="56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ในระหว่าง</w:t>
      </w:r>
      <w:r w:rsidR="00576EEB">
        <w:rPr>
          <w:rFonts w:asciiTheme="majorBidi" w:hAnsiTheme="majorBidi" w:cs="Angsana New" w:hint="cs"/>
          <w:spacing w:val="-2"/>
          <w:sz w:val="30"/>
          <w:szCs w:val="30"/>
          <w:cs/>
        </w:rPr>
        <w:t>งวดเก้าเดือน</w:t>
      </w:r>
      <w:r w:rsidR="00C30371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สิ้นสุดวันที่ </w:t>
      </w:r>
      <w:r w:rsidR="00C30371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C30371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กันยายน </w:t>
      </w:r>
      <w:r w:rsidR="00C30371">
        <w:rPr>
          <w:rFonts w:asciiTheme="majorBidi" w:hAnsiTheme="majorBidi" w:cs="Angsana New"/>
          <w:spacing w:val="-2"/>
          <w:sz w:val="30"/>
          <w:szCs w:val="30"/>
        </w:rPr>
        <w:t>2565</w:t>
      </w:r>
      <w:r w:rsidRPr="009C5C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ผู้ถือหุ้นกู้อนุพันธ์ได้ใช้สิทธิไถ่ถอนหุ้นกู้จาก </w:t>
      </w:r>
      <w:r w:rsidRPr="009C5C3A">
        <w:rPr>
          <w:rFonts w:asciiTheme="majorBidi" w:hAnsiTheme="majorBidi" w:cstheme="majorBidi"/>
          <w:spacing w:val="-2"/>
          <w:sz w:val="30"/>
          <w:szCs w:val="30"/>
        </w:rPr>
        <w:t>C.P. Foods Capital Limited (</w:t>
      </w:r>
      <w:r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ที่บริษัทถือหุ้นในสัดส่วนร้อยละ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100</w:t>
      </w:r>
      <w:r w:rsidRPr="00633956">
        <w:rPr>
          <w:rFonts w:asciiTheme="majorBidi" w:hAnsiTheme="majorBidi" w:cs="Angsana New"/>
          <w:sz w:val="30"/>
          <w:szCs w:val="30"/>
          <w:cs/>
        </w:rPr>
        <w:t>.</w:t>
      </w:r>
      <w:r w:rsidRPr="00633956">
        <w:rPr>
          <w:rFonts w:asciiTheme="majorBidi" w:hAnsiTheme="majorBidi" w:cs="Angsana New"/>
          <w:sz w:val="30"/>
          <w:szCs w:val="30"/>
        </w:rPr>
        <w:t>00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ของหุ้นที่ออกและชำระแล้ว</w:t>
      </w:r>
      <w:r>
        <w:rPr>
          <w:rFonts w:asciiTheme="majorBidi" w:hAnsiTheme="majorBidi" w:cs="Angsana New"/>
          <w:sz w:val="30"/>
          <w:szCs w:val="30"/>
        </w:rPr>
        <w:t>)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ซึ่งเป็นผู้ออกและเสนอขายหุ้นกู้อนุพันธ์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33956">
        <w:rPr>
          <w:rFonts w:asciiTheme="majorBidi" w:hAnsiTheme="majorBidi" w:cstheme="majorBidi"/>
          <w:sz w:val="30"/>
          <w:szCs w:val="30"/>
        </w:rPr>
        <w:t xml:space="preserve">Exchangeable Bonds) </w:t>
      </w:r>
      <w:r>
        <w:rPr>
          <w:rFonts w:asciiTheme="majorBidi" w:hAnsiTheme="majorBidi" w:cstheme="majorBidi" w:hint="cs"/>
          <w:sz w:val="30"/>
          <w:szCs w:val="30"/>
          <w:cs/>
        </w:rPr>
        <w:t>ตามข้อกำหนดสิทธิของหุ้นกู้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ในอัตราร้อยละ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104</w:t>
      </w:r>
      <w:r w:rsidRPr="00633956">
        <w:rPr>
          <w:rFonts w:asciiTheme="majorBidi" w:hAnsiTheme="majorBidi" w:cs="Angsana New"/>
          <w:sz w:val="30"/>
          <w:szCs w:val="30"/>
          <w:cs/>
        </w:rPr>
        <w:t>.</w:t>
      </w:r>
      <w:r w:rsidRPr="00633956">
        <w:rPr>
          <w:rFonts w:asciiTheme="majorBidi" w:hAnsiTheme="majorBidi" w:cs="Angsana New"/>
          <w:sz w:val="30"/>
          <w:szCs w:val="30"/>
        </w:rPr>
        <w:t>08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ของยอดเงินต้นของหุ้นกู้เป็นจำนวนเงินรวม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286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ล้านเหรียญสหรัฐ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9</w:t>
      </w:r>
      <w:r w:rsidRPr="00633956">
        <w:rPr>
          <w:rFonts w:asciiTheme="majorBidi" w:hAnsiTheme="majorBidi" w:cstheme="majorBidi"/>
          <w:sz w:val="30"/>
          <w:szCs w:val="30"/>
        </w:rPr>
        <w:t>,</w:t>
      </w:r>
      <w:r w:rsidRPr="00633956">
        <w:rPr>
          <w:rFonts w:asciiTheme="majorBidi" w:hAnsiTheme="majorBidi" w:cs="Angsana New"/>
          <w:sz w:val="30"/>
          <w:szCs w:val="30"/>
        </w:rPr>
        <w:t>8</w:t>
      </w:r>
      <w:r>
        <w:rPr>
          <w:rFonts w:asciiTheme="majorBidi" w:hAnsiTheme="majorBidi" w:cs="Angsana New"/>
          <w:sz w:val="30"/>
          <w:szCs w:val="30"/>
        </w:rPr>
        <w:t>43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หุ้นกู้ดังกล่าวถือเป็นหุ้นกู้แปลงสภาพ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33956">
        <w:rPr>
          <w:rFonts w:asciiTheme="majorBidi" w:hAnsiTheme="majorBidi" w:cstheme="majorBidi"/>
          <w:sz w:val="30"/>
          <w:szCs w:val="30"/>
        </w:rPr>
        <w:t xml:space="preserve">Convertible Bonds)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ในงบการเงินรวม</w:t>
      </w:r>
    </w:p>
    <w:p w14:paraId="0654C8D4" w14:textId="77777777" w:rsidR="00E139EA" w:rsidRPr="00875DFF" w:rsidRDefault="00E139EA" w:rsidP="00875D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15EB8C" w14:textId="45CA3D40" w:rsidR="00D04902" w:rsidRPr="00D04902" w:rsidRDefault="00BE0CED" w:rsidP="00D04902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8</w:t>
      </w:r>
      <w:r w:rsidR="00BD7038">
        <w:rPr>
          <w:rFonts w:asciiTheme="majorBidi" w:hAnsiTheme="majorBidi" w:cstheme="majorBidi"/>
          <w:sz w:val="30"/>
          <w:szCs w:val="30"/>
        </w:rPr>
        <w:tab/>
      </w:r>
      <w:r w:rsidR="007D1109" w:rsidRPr="007D1109">
        <w:rPr>
          <w:rFonts w:asciiTheme="majorBidi" w:hAnsiTheme="majorBidi" w:cs="Angsana New" w:hint="cs"/>
          <w:sz w:val="30"/>
          <w:szCs w:val="30"/>
          <w:cs/>
        </w:rPr>
        <w:t>หุ้นกู้ด้อยสิทธิที่มีลักษณะคล้ายทุน</w:t>
      </w:r>
    </w:p>
    <w:p w14:paraId="691EE764" w14:textId="77777777" w:rsidR="00D04902" w:rsidRPr="00C3583F" w:rsidRDefault="00D04902" w:rsidP="00875D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7C5D9BC" w14:textId="1AB054DF" w:rsidR="00E97EBC" w:rsidRDefault="00E97EBC" w:rsidP="00E97E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3B62FE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บริษัทได้ใช้สิทธิไถ่ถอนหุ้นกู้ด้อยสิทธิที่มีลักษณะคล้ายทุน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ชำระคืนเงินต้นเพียงครั้งเดียวเมื่อเลิกกิจการ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หรือเมื่อผู้ออกหุ้นกู้ใช้สิทธิไถ่ถอนหุ้นกู้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Pr="003B62FE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3B62FE">
        <w:rPr>
          <w:rFonts w:asciiTheme="majorBidi" w:hAnsiTheme="majorBidi" w:cs="Angsana New"/>
          <w:sz w:val="30"/>
          <w:szCs w:val="30"/>
          <w:cs/>
        </w:rPr>
        <w:t>) (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หุ้นกู้ชุดที่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1</w:t>
      </w:r>
      <w:r w:rsidRPr="003B62FE">
        <w:rPr>
          <w:rFonts w:asciiTheme="majorBidi" w:hAnsiTheme="majorBidi" w:cs="Angsana New"/>
          <w:sz w:val="30"/>
          <w:szCs w:val="30"/>
          <w:cs/>
        </w:rPr>
        <w:t>/</w:t>
      </w:r>
      <w:r w:rsidRPr="00AB2614">
        <w:rPr>
          <w:rFonts w:asciiTheme="majorBidi" w:hAnsiTheme="majorBidi" w:cs="Angsana New"/>
          <w:sz w:val="30"/>
          <w:szCs w:val="30"/>
        </w:rPr>
        <w:t>2560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ก่อนกำหนดตามเงื่อนไขที่ระบุไว้ในข้อกำหนดสิทธิหุ้นกู้เป็นจ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นวนเงิน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>,</w:t>
      </w:r>
      <w:r w:rsidRPr="00AB2614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และในวันเดียวกันบริษัทได้ออกหุ้นกู้เป็นจ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นวนเงิน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>,</w:t>
      </w:r>
      <w:r w:rsidRPr="00AB2614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(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หุ้นกู้ชุดที่ </w:t>
      </w:r>
      <w:r w:rsidRPr="00AB2614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/</w:t>
      </w:r>
      <w:r w:rsidRPr="00AB2614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)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หุ้นกู้ดังกล่าวเป็นชนิดระบุชื่อผู้ถือ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ไม่มีประกัน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ไม่แปลงสภาพ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มีตัวแทนผู้ถือหุ้นกู้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โดยบริษัทมีสิทธิไถ่ถอนหุ้นกู้ก่อนครบกำหนดตามเงื่อนไขที่กำหนดไว้ในข้อกำหนดสิทธิ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อัตราดอกเบี้ยของหุ้นกู้ในปีที่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1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ถึงปีที่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5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เท่ากับร้อยละ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/>
          <w:sz w:val="30"/>
          <w:szCs w:val="30"/>
        </w:rPr>
        <w:t>.</w:t>
      </w:r>
      <w:r w:rsidRPr="00AB2614">
        <w:rPr>
          <w:rFonts w:asciiTheme="majorBidi" w:hAnsiTheme="majorBidi" w:cs="Angsana New"/>
          <w:sz w:val="30"/>
          <w:szCs w:val="30"/>
        </w:rPr>
        <w:t>50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และภายหลังจากปีที่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5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จะมีการปรับอัตราดอกเบี้ยทุกๆ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5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โดยอ้างอิงจาก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B2614">
        <w:rPr>
          <w:rFonts w:asciiTheme="majorBidi" w:hAnsiTheme="majorBidi" w:cs="Angsana New"/>
          <w:sz w:val="30"/>
          <w:szCs w:val="30"/>
        </w:rPr>
        <w:t>1</w:t>
      </w:r>
      <w:r w:rsidRPr="007F167F">
        <w:rPr>
          <w:rFonts w:asciiTheme="majorBidi" w:hAnsiTheme="majorBidi" w:cs="Angsana New"/>
          <w:sz w:val="30"/>
          <w:szCs w:val="30"/>
        </w:rPr>
        <w:t xml:space="preserve">)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อัตราผลตอบแทนพันธบัตรรัฐบาลอายุ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5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 (</w:t>
      </w:r>
      <w:r w:rsidRPr="00AB2614">
        <w:rPr>
          <w:rFonts w:asciiTheme="majorBidi" w:hAnsiTheme="majorBidi" w:cs="Angsana New"/>
          <w:sz w:val="30"/>
          <w:szCs w:val="30"/>
        </w:rPr>
        <w:t>2</w:t>
      </w:r>
      <w:r w:rsidRPr="007F167F">
        <w:rPr>
          <w:rFonts w:asciiTheme="majorBidi" w:hAnsiTheme="majorBidi" w:cs="Angsana New"/>
          <w:sz w:val="30"/>
          <w:szCs w:val="30"/>
        </w:rPr>
        <w:t xml:space="preserve">) Initial Credit Spread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E6EC5">
        <w:rPr>
          <w:rFonts w:asciiTheme="majorBidi" w:hAnsiTheme="majorBidi" w:cs="Angsana New"/>
          <w:sz w:val="30"/>
          <w:szCs w:val="30"/>
        </w:rPr>
        <w:t>3</w:t>
      </w:r>
      <w:r w:rsidRPr="007F167F">
        <w:rPr>
          <w:rFonts w:asciiTheme="majorBidi" w:hAnsiTheme="majorBidi" w:cs="Angsana New"/>
          <w:sz w:val="30"/>
          <w:szCs w:val="30"/>
        </w:rPr>
        <w:t xml:space="preserve">)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อัตราร้อยละตามเงื่อนไขที่กำหนดไว้ในหนังสือชี้ชวน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และจะชำระดอกเบี้ยทุกๆ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B2614">
        <w:rPr>
          <w:rFonts w:asciiTheme="majorBidi" w:hAnsiTheme="majorBidi" w:cs="Angsana New"/>
          <w:sz w:val="30"/>
          <w:szCs w:val="30"/>
        </w:rPr>
        <w:t>6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หากบริษัทเลื่อนการชำระดอกเบี้ย</w:t>
      </w:r>
      <w:r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2BF8">
        <w:rPr>
          <w:rFonts w:asciiTheme="majorBidi" w:hAnsiTheme="majorBidi" w:cs="Angsana New" w:hint="cs"/>
          <w:sz w:val="30"/>
          <w:szCs w:val="30"/>
          <w:cs/>
        </w:rPr>
        <w:t>บริษัทจะไม่สามารถกระทำการดังต่อไปนี้</w:t>
      </w:r>
    </w:p>
    <w:p w14:paraId="1FE72BC4" w14:textId="77777777" w:rsidR="00192E30" w:rsidRPr="006A5471" w:rsidRDefault="00192E30" w:rsidP="00192E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6"/>
          <w:szCs w:val="26"/>
        </w:rPr>
      </w:pPr>
    </w:p>
    <w:p w14:paraId="0286D2BA" w14:textId="77777777" w:rsidR="00192E30" w:rsidRPr="007A3316" w:rsidRDefault="00192E30" w:rsidP="00192E30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ประกาศหรือจ่ายเงินปันผล </w:t>
      </w:r>
    </w:p>
    <w:p w14:paraId="094ED8DB" w14:textId="77777777" w:rsidR="00192E30" w:rsidRPr="007A3316" w:rsidRDefault="00192E30" w:rsidP="00192E30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>ชำระดอกเบี้ยหรือแจกจ่ายทรัพย์สินใดๆ</w:t>
      </w:r>
      <w:r w:rsidRPr="007A3316">
        <w:rPr>
          <w:rFonts w:asciiTheme="majorBidi" w:eastAsia="Courier New" w:hAnsiTheme="majorBidi" w:cstheme="majorBidi"/>
          <w:sz w:val="30"/>
          <w:szCs w:val="30"/>
        </w:rPr>
        <w:t xml:space="preserve"> </w:t>
      </w: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30E1EE47" w14:textId="77777777" w:rsidR="00192E30" w:rsidRPr="007A3316" w:rsidRDefault="00192E30" w:rsidP="00192E30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>ไถ่ถอน</w:t>
      </w:r>
      <w:r w:rsidRPr="007A3316">
        <w:rPr>
          <w:rFonts w:asciiTheme="majorBidi" w:eastAsia="Courier New" w:hAnsiTheme="majorBidi" w:cstheme="majorBidi"/>
          <w:sz w:val="30"/>
          <w:szCs w:val="30"/>
        </w:rPr>
        <w:t xml:space="preserve"> </w:t>
      </w: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 </w:t>
      </w:r>
    </w:p>
    <w:p w14:paraId="667EE469" w14:textId="77777777" w:rsidR="00192E30" w:rsidRPr="006A5471" w:rsidRDefault="00192E30" w:rsidP="00192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</w:rPr>
      </w:pPr>
    </w:p>
    <w:p w14:paraId="2D0D7DCE" w14:textId="2FD34E82" w:rsidR="00192E30" w:rsidRPr="00880855" w:rsidRDefault="000142DB" w:rsidP="00192E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142DB">
        <w:rPr>
          <w:rFonts w:asciiTheme="majorBidi" w:hAnsiTheme="majorBidi" w:cs="Angsana New" w:hint="cs"/>
          <w:sz w:val="30"/>
          <w:szCs w:val="30"/>
          <w:cs/>
        </w:rPr>
        <w:t>ในระหว่างงวดเก้าเดือนสิ้นสุดวันที่</w:t>
      </w:r>
      <w:r w:rsidRPr="000142D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216A">
        <w:rPr>
          <w:rFonts w:asciiTheme="majorBidi" w:hAnsiTheme="majorBidi" w:cs="Angsana New"/>
          <w:sz w:val="30"/>
          <w:szCs w:val="30"/>
        </w:rPr>
        <w:t xml:space="preserve">30 </w:t>
      </w:r>
      <w:r w:rsidRPr="000142D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0142D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216A">
        <w:rPr>
          <w:rFonts w:asciiTheme="majorBidi" w:hAnsiTheme="majorBidi" w:cs="Angsana New"/>
          <w:sz w:val="30"/>
          <w:szCs w:val="30"/>
        </w:rPr>
        <w:t xml:space="preserve">2565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บริษัทได้จ่ายดอกเบี้ยให้กับผู้ถือหุ้นกู้ไปแล้วเป็นจำนวนเงิน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F64">
        <w:rPr>
          <w:rFonts w:asciiTheme="majorBidi" w:hAnsiTheme="majorBidi" w:cs="Angsana New"/>
          <w:sz w:val="30"/>
          <w:szCs w:val="30"/>
        </w:rPr>
        <w:t>712</w:t>
      </w:r>
      <w:r w:rsidR="00192E30">
        <w:rPr>
          <w:rFonts w:asciiTheme="majorBidi" w:hAnsiTheme="majorBidi" w:cs="Angsana New"/>
          <w:sz w:val="30"/>
          <w:szCs w:val="30"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โดยดอกเบี้ยจ่ายและค่าใช้จ่ายอื่น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รวมเป็นจำนวนเงิน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F1F64">
        <w:rPr>
          <w:rFonts w:asciiTheme="majorBidi" w:hAnsiTheme="majorBidi" w:cs="Angsana New"/>
          <w:sz w:val="30"/>
          <w:szCs w:val="30"/>
        </w:rPr>
        <w:t>686</w:t>
      </w:r>
      <w:r w:rsidR="00192E30">
        <w:rPr>
          <w:rFonts w:asciiTheme="majorBidi" w:hAnsiTheme="majorBidi" w:cs="Angsana New"/>
          <w:sz w:val="30"/>
          <w:szCs w:val="30"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ได้นำไปปรับกำไรสะสมยังไม่ได้จัดสรรในงบแสดงฐานะการเงิน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ณ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 w:rsidRPr="0088085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 w:rsidRPr="005E6EC5">
        <w:rPr>
          <w:rFonts w:asciiTheme="majorBidi" w:hAnsiTheme="majorBidi" w:cs="Angsana New"/>
          <w:sz w:val="30"/>
          <w:szCs w:val="30"/>
        </w:rPr>
        <w:t>3</w:t>
      </w:r>
      <w:r w:rsidR="00192E30">
        <w:rPr>
          <w:rFonts w:asciiTheme="majorBidi" w:hAnsiTheme="majorBidi" w:cs="Angsana New"/>
          <w:sz w:val="30"/>
          <w:szCs w:val="30"/>
        </w:rPr>
        <w:t>0</w:t>
      </w:r>
      <w:r w:rsidR="00192E30" w:rsidRPr="00880855">
        <w:rPr>
          <w:rFonts w:asciiTheme="majorBidi" w:hAnsiTheme="majorBidi" w:cs="Angsana New"/>
          <w:sz w:val="30"/>
          <w:szCs w:val="30"/>
        </w:rPr>
        <w:t xml:space="preserve"> </w:t>
      </w:r>
      <w:r w:rsidR="00192E3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192E30"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92E30">
        <w:rPr>
          <w:rFonts w:asciiTheme="majorBidi" w:hAnsiTheme="majorBidi" w:cs="Angsana New"/>
          <w:sz w:val="30"/>
          <w:szCs w:val="30"/>
        </w:rPr>
        <w:t>2565</w:t>
      </w:r>
    </w:p>
    <w:p w14:paraId="79A007F9" w14:textId="77777777" w:rsidR="00192E30" w:rsidRPr="006A5471" w:rsidRDefault="00192E30" w:rsidP="00192E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0B5EC7E2" w14:textId="41657736" w:rsidR="00192E30" w:rsidRDefault="00192E30" w:rsidP="00192E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6D7BED">
        <w:rPr>
          <w:rFonts w:asciiTheme="majorBidi" w:hAnsiTheme="majorBidi" w:cs="Angsana New" w:hint="cs"/>
          <w:sz w:val="30"/>
          <w:szCs w:val="30"/>
          <w:cs/>
        </w:rPr>
        <w:t>ณ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6EC5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0</w:t>
      </w:r>
      <w:r w:rsidRPr="00880855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2565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มีดอกเบี้ยค้างจ่ายสะสมนับจากวันที่จ่ายดอกเบี้ยครั้งล่าสุดเป็นจำนวนเงิน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4CFB">
        <w:rPr>
          <w:rFonts w:asciiTheme="majorBidi" w:hAnsiTheme="majorBidi" w:cs="Angsana New"/>
          <w:sz w:val="30"/>
          <w:szCs w:val="30"/>
        </w:rPr>
        <w:t>54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53EACD83" w14:textId="77777777" w:rsidR="00D04902" w:rsidRPr="00C3583F" w:rsidRDefault="00D04902" w:rsidP="00D0490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09E8D042" w14:textId="19ACC3E7" w:rsidR="00D63C40" w:rsidRPr="00913109" w:rsidRDefault="00BE0CED" w:rsidP="00DD52C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D77808" w:rsidRPr="00913109">
        <w:rPr>
          <w:rFonts w:asciiTheme="majorBidi" w:hAnsiTheme="majorBidi" w:cstheme="majorBidi"/>
          <w:sz w:val="30"/>
          <w:szCs w:val="30"/>
        </w:rPr>
        <w:tab/>
      </w:r>
      <w:r w:rsidR="009A35C2" w:rsidRPr="0091310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91310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913109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C3583F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2865A44D" w14:textId="77777777" w:rsidR="004158A6" w:rsidRPr="00A57B00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A57B00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C3583F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6ADA6F" w14:textId="3BCD2EB7" w:rsidR="004158A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A57B00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A57B00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A57B00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A57B00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4985FB92" w14:textId="77777777" w:rsidR="004715E4" w:rsidRPr="00C3583F" w:rsidRDefault="004715E4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26"/>
          <w:szCs w:val="26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A57B00" w14:paraId="3EEF78EF" w14:textId="77777777" w:rsidTr="001E47F5">
        <w:tc>
          <w:tcPr>
            <w:tcW w:w="990" w:type="dxa"/>
          </w:tcPr>
          <w:p w14:paraId="17F73F38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2576B753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A57B00" w14:paraId="00E6F493" w14:textId="77777777" w:rsidTr="001E47F5">
        <w:tc>
          <w:tcPr>
            <w:tcW w:w="990" w:type="dxa"/>
          </w:tcPr>
          <w:p w14:paraId="03FF4CDC" w14:textId="77777777" w:rsidR="004158A6" w:rsidRPr="00A57B00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2F41EE26" w:rsidR="004158A6" w:rsidRPr="00A57B00" w:rsidRDefault="00E00098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A57B00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A57B00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A57B00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4DC201F0" w14:textId="23931EA4" w:rsidR="00C77B93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lastRenderedPageBreak/>
        <w:t>รายได้และผลการดำเนินงานจำแนกตามส่วนงานที่รายงานของกลุ่มบริษัทสำหรับงวด</w:t>
      </w:r>
      <w:r w:rsidR="00970E0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BF3738">
        <w:rPr>
          <w:rFonts w:ascii="Angsana New" w:hAnsi="Angsana New" w:cs="Angsana New"/>
          <w:sz w:val="30"/>
          <w:szCs w:val="30"/>
        </w:rPr>
        <w:br/>
      </w:r>
      <w:r w:rsidR="00752AC4">
        <w:rPr>
          <w:rFonts w:ascii="Angsana New" w:hAnsi="Angsana New" w:cs="Angsana New"/>
          <w:sz w:val="30"/>
          <w:szCs w:val="30"/>
        </w:rPr>
        <w:t xml:space="preserve">30 </w:t>
      </w:r>
      <w:r w:rsidR="00970E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5AF368BE" w14:textId="77777777" w:rsidR="00192E30" w:rsidRPr="00CF3A36" w:rsidRDefault="00192E30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2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10"/>
        <w:gridCol w:w="246"/>
        <w:gridCol w:w="628"/>
        <w:gridCol w:w="628"/>
        <w:gridCol w:w="569"/>
        <w:gridCol w:w="1313"/>
        <w:gridCol w:w="270"/>
        <w:gridCol w:w="1261"/>
      </w:tblGrid>
      <w:tr w:rsidR="00C95AD8" w:rsidRPr="007B685F" w14:paraId="23C46217" w14:textId="77777777" w:rsidTr="005B7A3B">
        <w:trPr>
          <w:trHeight w:hRule="exact" w:val="389"/>
        </w:trPr>
        <w:tc>
          <w:tcPr>
            <w:tcW w:w="4310" w:type="dxa"/>
          </w:tcPr>
          <w:p w14:paraId="04154688" w14:textId="77777777" w:rsidR="00C95AD8" w:rsidRPr="007B685F" w:rsidRDefault="00C95AD8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3F3F7A0A" w14:textId="77777777" w:rsidR="00C95AD8" w:rsidRPr="007B685F" w:rsidDel="00285FCA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</w:tcPr>
          <w:p w14:paraId="0139B90A" w14:textId="77777777" w:rsidR="00C95AD8" w:rsidRPr="007B685F" w:rsidRDefault="00C95AD8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left w:val="nil"/>
              <w:right w:val="nil"/>
            </w:tcBorders>
          </w:tcPr>
          <w:p w14:paraId="1E7C5B39" w14:textId="45ED4140" w:rsidR="00C95AD8" w:rsidRPr="007B685F" w:rsidRDefault="00C95AD8" w:rsidP="003F2568">
            <w:pPr>
              <w:tabs>
                <w:tab w:val="clear" w:pos="2580"/>
                <w:tab w:val="left" w:pos="2497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04CC" w:rsidRPr="007B685F" w14:paraId="38924AB7" w14:textId="77777777" w:rsidTr="00805C7C">
        <w:trPr>
          <w:trHeight w:hRule="exact" w:val="353"/>
        </w:trPr>
        <w:tc>
          <w:tcPr>
            <w:tcW w:w="4310" w:type="dxa"/>
          </w:tcPr>
          <w:p w14:paraId="13C70E89" w14:textId="77777777" w:rsidR="008E04CC" w:rsidRPr="007B685F" w:rsidRDefault="008E04CC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56856939" w14:textId="77777777" w:rsidR="008E04CC" w:rsidRPr="007B685F" w:rsidDel="00285FCA" w:rsidRDefault="008E04CC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</w:tcPr>
          <w:p w14:paraId="5722862C" w14:textId="77777777" w:rsidR="008E04CC" w:rsidRPr="007B685F" w:rsidRDefault="008E04CC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tcBorders>
              <w:left w:val="nil"/>
              <w:bottom w:val="nil"/>
              <w:right w:val="nil"/>
            </w:tcBorders>
          </w:tcPr>
          <w:p w14:paraId="62823759" w14:textId="04E3F3A3" w:rsidR="008E04CC" w:rsidRPr="007B685F" w:rsidRDefault="00C95AD8" w:rsidP="00AB596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3BC3" w:rsidRPr="007B685F" w14:paraId="0B8E1E7C" w14:textId="77777777" w:rsidTr="00805C7C">
        <w:trPr>
          <w:trHeight w:hRule="exact" w:val="353"/>
        </w:trPr>
        <w:tc>
          <w:tcPr>
            <w:tcW w:w="4310" w:type="dxa"/>
          </w:tcPr>
          <w:p w14:paraId="10DA81D7" w14:textId="77777777" w:rsidR="00C77B93" w:rsidRPr="007B685F" w:rsidRDefault="00C77B93" w:rsidP="00AC0F9D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9B3D565" w14:textId="5412F52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30E57AF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0846C62B" w14:textId="7653CB5B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1E2D2130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EDF71" w14:textId="07BE105B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EC3F4" w14:textId="77777777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A00935" w14:textId="3033E1F4" w:rsidR="00C77B93" w:rsidRPr="007B685F" w:rsidRDefault="00C77B93" w:rsidP="00AC0F9D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93BC3" w:rsidRPr="007B685F" w14:paraId="4B1FF0D0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663421A2" w14:textId="77777777" w:rsidR="005C2F64" w:rsidRPr="007B685F" w:rsidRDefault="005C2F64" w:rsidP="005F05EE">
            <w:pPr>
              <w:spacing w:line="240" w:lineRule="auto"/>
              <w:ind w:hanging="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78FB3298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57D0DCE4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2B6F16C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3F586080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C7AE50C" w14:textId="77777777" w:rsidR="005C2F64" w:rsidRPr="007B685F" w:rsidRDefault="005C2F64" w:rsidP="00805C7C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1BFF8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1E794B" w14:textId="77777777" w:rsidR="005C2F64" w:rsidRPr="007B685F" w:rsidRDefault="005C2F64" w:rsidP="005C2F64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715E4" w:rsidRPr="007B685F" w14:paraId="62DC8E5E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236628BE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</w:tcPr>
          <w:p w14:paraId="2135B7F3" w14:textId="3F95F271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24DE9E3A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B68CC59" w14:textId="5C33FC68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4E742B6D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9B2DE2C" w14:textId="627B6A35" w:rsidR="004715E4" w:rsidRPr="007B685F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388,866</w:t>
            </w:r>
          </w:p>
        </w:tc>
        <w:tc>
          <w:tcPr>
            <w:tcW w:w="270" w:type="dxa"/>
          </w:tcPr>
          <w:p w14:paraId="3E021534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0F42FD9" w14:textId="6AD15CFA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316,111</w:t>
            </w:r>
          </w:p>
        </w:tc>
      </w:tr>
      <w:tr w:rsidR="004715E4" w:rsidRPr="007B685F" w14:paraId="1D34AB57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424E93C6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5B87F4C9" w14:textId="7682AE2B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09C6A567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24C426DA" w14:textId="1B73ED03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</w:tcPr>
          <w:p w14:paraId="14134926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2E9E303" w14:textId="740B3D22" w:rsidR="004715E4" w:rsidRPr="007B685F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66,283</w:t>
            </w:r>
          </w:p>
        </w:tc>
        <w:tc>
          <w:tcPr>
            <w:tcW w:w="270" w:type="dxa"/>
          </w:tcPr>
          <w:p w14:paraId="21B6CA60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C7E8802" w14:textId="08AE64BB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58,812</w:t>
            </w:r>
          </w:p>
        </w:tc>
      </w:tr>
      <w:tr w:rsidR="004715E4" w:rsidRPr="007B685F" w14:paraId="5D78A5D5" w14:textId="77777777" w:rsidTr="00F709C4">
        <w:trPr>
          <w:trHeight w:hRule="exact" w:val="403"/>
        </w:trPr>
        <w:tc>
          <w:tcPr>
            <w:tcW w:w="4310" w:type="dxa"/>
            <w:hideMark/>
          </w:tcPr>
          <w:p w14:paraId="089DF0C4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E2A3F9C" w14:textId="0E608EA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25D70430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44C867F9" w14:textId="4B3C99F9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5749A0AF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642A0" w14:textId="1F8BF65F" w:rsidR="004715E4" w:rsidRPr="00445E51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5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455,149</w:t>
            </w:r>
          </w:p>
        </w:tc>
        <w:tc>
          <w:tcPr>
            <w:tcW w:w="270" w:type="dxa"/>
          </w:tcPr>
          <w:p w14:paraId="0B56C0EE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424E8" w14:textId="304F5021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374,923</w:t>
            </w:r>
          </w:p>
        </w:tc>
      </w:tr>
      <w:tr w:rsidR="00562EA6" w:rsidRPr="007B685F" w14:paraId="1DEE0EB6" w14:textId="77777777" w:rsidTr="00562EA6">
        <w:trPr>
          <w:trHeight w:hRule="exact" w:val="403"/>
        </w:trPr>
        <w:tc>
          <w:tcPr>
            <w:tcW w:w="4310" w:type="dxa"/>
          </w:tcPr>
          <w:p w14:paraId="1C9B6C56" w14:textId="77777777" w:rsidR="00562EA6" w:rsidRDefault="00562EA6" w:rsidP="004715E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CA14ADE" w14:textId="50B721E0" w:rsidR="00562EA6" w:rsidRPr="007B685F" w:rsidRDefault="00562EA6" w:rsidP="004715E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2C21CAA" w14:textId="77777777" w:rsidR="00562EA6" w:rsidRPr="007B685F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6BD25C87" w14:textId="77777777" w:rsidR="00562EA6" w:rsidRPr="007B685F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00349EC9" w14:textId="77777777" w:rsidR="00562EA6" w:rsidRPr="007B685F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</w:tcPr>
          <w:p w14:paraId="7DBC333F" w14:textId="77777777" w:rsidR="00562EA6" w:rsidRPr="007B685F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3806FADD" w14:textId="77777777" w:rsidR="00562EA6" w:rsidRPr="007B685F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2C5A0" w14:textId="77777777" w:rsidR="00562EA6" w:rsidRPr="007B685F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</w:tcPr>
          <w:p w14:paraId="76F4870E" w14:textId="77777777" w:rsidR="00562EA6" w:rsidRDefault="00562EA6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15E4" w:rsidRPr="007B685F" w14:paraId="285F1F52" w14:textId="77777777" w:rsidTr="00DD5393">
        <w:trPr>
          <w:trHeight w:hRule="exact" w:val="403"/>
        </w:trPr>
        <w:tc>
          <w:tcPr>
            <w:tcW w:w="4310" w:type="dxa"/>
            <w:vAlign w:val="center"/>
          </w:tcPr>
          <w:p w14:paraId="646B45D6" w14:textId="77777777" w:rsidR="004715E4" w:rsidRPr="007B685F" w:rsidRDefault="004715E4" w:rsidP="004715E4">
            <w:pPr>
              <w:spacing w:line="240" w:lineRule="auto"/>
              <w:ind w:hanging="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ผลการดำเนินงานจำแนกตามส่วนงาน </w:t>
            </w:r>
          </w:p>
        </w:tc>
        <w:tc>
          <w:tcPr>
            <w:tcW w:w="246" w:type="dxa"/>
            <w:vAlign w:val="center"/>
          </w:tcPr>
          <w:p w14:paraId="0262FF82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2AF0CCC2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72EC0099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62DFE16B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41D7BF2E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CE247A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B5A0AD9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5E4" w:rsidRPr="007B685F" w14:paraId="6EC1C74E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64414343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  <w:vAlign w:val="center"/>
          </w:tcPr>
          <w:p w14:paraId="36BE3D34" w14:textId="294D46DB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3B3EC1E4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71A12509" w14:textId="384032D5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4E16C8F9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5B28D84A" w14:textId="5F44D346" w:rsidR="004715E4" w:rsidRPr="007B685F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28,384</w:t>
            </w:r>
          </w:p>
        </w:tc>
        <w:tc>
          <w:tcPr>
            <w:tcW w:w="270" w:type="dxa"/>
            <w:vAlign w:val="center"/>
          </w:tcPr>
          <w:p w14:paraId="48FE74EF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64D8DDCC" w14:textId="3F82F80D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17,585</w:t>
            </w:r>
          </w:p>
        </w:tc>
      </w:tr>
      <w:tr w:rsidR="004715E4" w:rsidRPr="007B685F" w14:paraId="7A3F54B9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1B07E044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  <w:vAlign w:val="center"/>
          </w:tcPr>
          <w:p w14:paraId="18335DF5" w14:textId="14A3FD2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05A83DE6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vAlign w:val="center"/>
          </w:tcPr>
          <w:p w14:paraId="225B5562" w14:textId="4CEA36A5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24E74641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577EE130" w14:textId="6EEEB73F" w:rsidR="004715E4" w:rsidRPr="007B685F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1,504</w:t>
            </w:r>
          </w:p>
        </w:tc>
        <w:tc>
          <w:tcPr>
            <w:tcW w:w="270" w:type="dxa"/>
            <w:vAlign w:val="center"/>
          </w:tcPr>
          <w:p w14:paraId="3991C368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280245DF" w14:textId="3A1BA9F3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1,930</w:t>
            </w:r>
          </w:p>
        </w:tc>
      </w:tr>
      <w:tr w:rsidR="004715E4" w:rsidRPr="007B685F" w14:paraId="607EBF18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6AA23FCE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  <w:vAlign w:val="center"/>
          </w:tcPr>
          <w:p w14:paraId="6D76B2C0" w14:textId="7233807B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7DB465AF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center"/>
          </w:tcPr>
          <w:p w14:paraId="0CADE72F" w14:textId="1B1EDFD9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068AAC40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FED33E" w14:textId="2E9240CE" w:rsidR="004715E4" w:rsidRPr="007B685F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29,888</w:t>
            </w:r>
          </w:p>
        </w:tc>
        <w:tc>
          <w:tcPr>
            <w:tcW w:w="270" w:type="dxa"/>
            <w:vAlign w:val="center"/>
          </w:tcPr>
          <w:p w14:paraId="1AFAA9A6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4AFAA8" w14:textId="6CA30B8E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19,515</w:t>
            </w:r>
          </w:p>
        </w:tc>
      </w:tr>
      <w:tr w:rsidR="004715E4" w:rsidRPr="007B685F" w14:paraId="0BADEE62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7975E12B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246" w:type="dxa"/>
            <w:vAlign w:val="center"/>
          </w:tcPr>
          <w:p w14:paraId="3A4C2C94" w14:textId="3CD4DB2E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1756EA48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vAlign w:val="center"/>
          </w:tcPr>
          <w:p w14:paraId="7C668EB0" w14:textId="1132E4AA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057D0188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dxa"/>
            <w:vAlign w:val="center"/>
          </w:tcPr>
          <w:p w14:paraId="27B0812B" w14:textId="1E38BA20" w:rsidR="004715E4" w:rsidRPr="007B685F" w:rsidRDefault="001C41CA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1C41CA">
              <w:rPr>
                <w:rFonts w:ascii="Angsana New" w:hAnsi="Angsana New" w:cs="Angsana New"/>
                <w:sz w:val="30"/>
                <w:szCs w:val="30"/>
              </w:rPr>
              <w:t>(17,322)</w:t>
            </w:r>
          </w:p>
        </w:tc>
        <w:tc>
          <w:tcPr>
            <w:tcW w:w="270" w:type="dxa"/>
            <w:vAlign w:val="center"/>
          </w:tcPr>
          <w:p w14:paraId="39582264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52C3305" w14:textId="68FBB6CA" w:rsidR="004715E4" w:rsidRPr="00403000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(11,254)</w:t>
            </w:r>
          </w:p>
        </w:tc>
      </w:tr>
      <w:tr w:rsidR="004715E4" w:rsidRPr="007B685F" w14:paraId="54141024" w14:textId="77777777" w:rsidTr="00DD5393">
        <w:trPr>
          <w:trHeight w:hRule="exact" w:val="403"/>
        </w:trPr>
        <w:tc>
          <w:tcPr>
            <w:tcW w:w="4310" w:type="dxa"/>
            <w:vAlign w:val="center"/>
            <w:hideMark/>
          </w:tcPr>
          <w:p w14:paraId="2A9ED57B" w14:textId="77777777" w:rsidR="004715E4" w:rsidRPr="007B685F" w:rsidRDefault="004715E4" w:rsidP="004715E4">
            <w:pPr>
              <w:spacing w:line="240" w:lineRule="auto"/>
              <w:ind w:hanging="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2A70AC26" w14:textId="4CE94E26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vAlign w:val="center"/>
          </w:tcPr>
          <w:p w14:paraId="3F88E6D3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vAlign w:val="center"/>
          </w:tcPr>
          <w:p w14:paraId="020C0F43" w14:textId="4B7E4224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dxa"/>
            <w:vAlign w:val="center"/>
          </w:tcPr>
          <w:p w14:paraId="23B23251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411104" w14:textId="5B541CDF" w:rsidR="004715E4" w:rsidRPr="007B685F" w:rsidRDefault="00D9312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12,566</w:t>
            </w:r>
          </w:p>
        </w:tc>
        <w:tc>
          <w:tcPr>
            <w:tcW w:w="270" w:type="dxa"/>
            <w:vAlign w:val="center"/>
          </w:tcPr>
          <w:p w14:paraId="09368ACB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77340A" w14:textId="4A28D4BF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8,261</w:t>
            </w:r>
          </w:p>
        </w:tc>
      </w:tr>
    </w:tbl>
    <w:p w14:paraId="3F12F99B" w14:textId="77777777" w:rsidR="00562EA6" w:rsidRPr="00CF3A36" w:rsidRDefault="00562EA6" w:rsidP="00405F51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24"/>
          <w:szCs w:val="24"/>
        </w:rPr>
      </w:pPr>
    </w:p>
    <w:p w14:paraId="58909073" w14:textId="29C3DFE9" w:rsidR="004158A6" w:rsidRPr="00A57B00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t>ข้อมูลเกี่ยวกับเขต</w:t>
      </w:r>
      <w:r w:rsidR="004158A6" w:rsidRPr="00A57B00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CF3A36" w:rsidRDefault="001C38A3" w:rsidP="00405F51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24"/>
          <w:szCs w:val="24"/>
        </w:rPr>
      </w:pPr>
    </w:p>
    <w:p w14:paraId="6033F7A9" w14:textId="23FF905F" w:rsidR="00C77B93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รายละเอียดข้อมูลทางการเงินเกี่ยวกับเขตภูมิศาสตร์ของกลุ่มบริษัทสำหรับงวด</w:t>
      </w:r>
      <w:r w:rsidR="00970E0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 w:hint="cs"/>
          <w:sz w:val="30"/>
          <w:szCs w:val="30"/>
        </w:rPr>
        <w:t>30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0E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20EA">
        <w:rPr>
          <w:rFonts w:ascii="Angsana New" w:hAnsi="Angsana New" w:cs="Angsana New"/>
          <w:sz w:val="30"/>
          <w:szCs w:val="30"/>
          <w:cs/>
        </w:rPr>
        <w:br/>
      </w:r>
      <w:r w:rsidRPr="007B685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4B0F6B2" w14:textId="77777777" w:rsidR="00C77B93" w:rsidRPr="00CF3A36" w:rsidRDefault="00C77B93" w:rsidP="00405F51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0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48"/>
        <w:gridCol w:w="236"/>
        <w:gridCol w:w="238"/>
        <w:gridCol w:w="264"/>
        <w:gridCol w:w="2340"/>
        <w:gridCol w:w="1350"/>
        <w:gridCol w:w="270"/>
        <w:gridCol w:w="1260"/>
      </w:tblGrid>
      <w:tr w:rsidR="007A0202" w:rsidRPr="007B685F" w14:paraId="7B4A1E81" w14:textId="77777777" w:rsidTr="00C63A45">
        <w:trPr>
          <w:trHeight w:hRule="exact" w:val="389"/>
        </w:trPr>
        <w:tc>
          <w:tcPr>
            <w:tcW w:w="3348" w:type="dxa"/>
          </w:tcPr>
          <w:p w14:paraId="2F97532E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5B5ED969" w14:textId="0B126EBC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0C778D8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hideMark/>
          </w:tcPr>
          <w:p w14:paraId="5F73DF4B" w14:textId="5D2EDE2A" w:rsidR="007A0202" w:rsidRPr="007B685F" w:rsidRDefault="007A0202" w:rsidP="00F829A2">
            <w:pPr>
              <w:tabs>
                <w:tab w:val="clear" w:pos="2580"/>
                <w:tab w:val="clear" w:pos="2807"/>
              </w:tabs>
              <w:ind w:left="-108" w:right="-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0202" w:rsidRPr="007B685F" w14:paraId="3B44F5D6" w14:textId="77777777" w:rsidTr="00C63A45">
        <w:trPr>
          <w:trHeight w:hRule="exact" w:val="425"/>
        </w:trPr>
        <w:tc>
          <w:tcPr>
            <w:tcW w:w="3348" w:type="dxa"/>
          </w:tcPr>
          <w:p w14:paraId="07CE8ADC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19B1BE57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2DFCDB8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  <w:vAlign w:val="bottom"/>
          </w:tcPr>
          <w:p w14:paraId="6EE3FBEF" w14:textId="1E7321E0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0202" w:rsidRPr="007B685F" w14:paraId="33E31E44" w14:textId="77777777" w:rsidTr="00C63A45">
        <w:trPr>
          <w:trHeight w:hRule="exact" w:val="360"/>
        </w:trPr>
        <w:tc>
          <w:tcPr>
            <w:tcW w:w="3348" w:type="dxa"/>
          </w:tcPr>
          <w:p w14:paraId="651B74D2" w14:textId="77777777" w:rsidR="007A0202" w:rsidRPr="007B685F" w:rsidRDefault="007A0202" w:rsidP="007A020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5D826A" w14:textId="2C5CA9F8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610C73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7D277FD9" w14:textId="79F14D6E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F60B37F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D2FF27" w14:textId="7DA496E4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8936A4A" w14:textId="77777777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15ABE" w14:textId="0E8789DC" w:rsidR="007A0202" w:rsidRPr="007B685F" w:rsidRDefault="007A0202" w:rsidP="007A02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A0202" w:rsidRPr="007B685F" w14:paraId="686B607C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2B0CD81E" w14:textId="77777777" w:rsidR="007A0202" w:rsidRPr="007B685F" w:rsidRDefault="007A0202" w:rsidP="007A020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6CBC054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19E30A7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CBD6436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8BA5B09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4345EE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E9740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5D3948" w14:textId="77777777" w:rsidR="007A0202" w:rsidRPr="007B685F" w:rsidRDefault="007A0202" w:rsidP="007A0202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5E4" w:rsidRPr="007B685F" w14:paraId="3D85D0E2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7A61735F" w14:textId="0C74951B" w:rsidR="004715E4" w:rsidRPr="007B685F" w:rsidRDefault="004715E4" w:rsidP="004715E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07940D29" w14:textId="0F447456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C984EE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FD90A7" w14:textId="4877E5B9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0A3299D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048CC" w14:textId="1986EFB4" w:rsidR="004715E4" w:rsidRPr="007B685F" w:rsidRDefault="00D9312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141,311</w:t>
            </w:r>
          </w:p>
        </w:tc>
        <w:tc>
          <w:tcPr>
            <w:tcW w:w="270" w:type="dxa"/>
          </w:tcPr>
          <w:p w14:paraId="3A758F01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BEB7C" w14:textId="6B2262D9" w:rsidR="004715E4" w:rsidRPr="007B685F" w:rsidRDefault="00BF2151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</w:tr>
      <w:tr w:rsidR="004715E4" w:rsidRPr="007B685F" w14:paraId="763C228D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51AB49F7" w14:textId="43E505C4" w:rsidR="004715E4" w:rsidRPr="007B685F" w:rsidRDefault="004715E4" w:rsidP="004715E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236" w:type="dxa"/>
          </w:tcPr>
          <w:p w14:paraId="334156BB" w14:textId="502FBC11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A92124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6960C9" w14:textId="45B4D645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8B2B87D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5C7976" w14:textId="38F9EDAE" w:rsidR="004715E4" w:rsidRPr="007B685F" w:rsidRDefault="00D9312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227,974</w:t>
            </w:r>
          </w:p>
        </w:tc>
        <w:tc>
          <w:tcPr>
            <w:tcW w:w="270" w:type="dxa"/>
          </w:tcPr>
          <w:p w14:paraId="25AC8CFE" w14:textId="4A840AE8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9C01E" w14:textId="2FF21E95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28D7">
              <w:rPr>
                <w:rFonts w:ascii="Angsana New" w:hAnsi="Angsana New" w:cs="Angsana New"/>
                <w:sz w:val="30"/>
                <w:szCs w:val="30"/>
              </w:rPr>
              <w:t>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28D7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D28D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4715E4" w:rsidRPr="007B685F" w14:paraId="6AA3B051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7C066B63" w14:textId="64508B6F" w:rsidR="004715E4" w:rsidRPr="007B685F" w:rsidRDefault="004715E4" w:rsidP="004715E4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36" w:type="dxa"/>
          </w:tcPr>
          <w:p w14:paraId="1D52B206" w14:textId="524EB430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88449CE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6100B19" w14:textId="13EA7E69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0869ED1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77E83" w14:textId="2A347FC1" w:rsidR="004715E4" w:rsidRPr="007B685F" w:rsidRDefault="00D9312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59,400</w:t>
            </w:r>
          </w:p>
        </w:tc>
        <w:tc>
          <w:tcPr>
            <w:tcW w:w="270" w:type="dxa"/>
          </w:tcPr>
          <w:p w14:paraId="740D1F1C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6F65DD" w14:textId="69ABA728" w:rsidR="004715E4" w:rsidRPr="007B685F" w:rsidRDefault="004D28D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4715E4" w:rsidRPr="007B685F" w14:paraId="1CF8D334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24AFF5E2" w14:textId="4C41940C" w:rsidR="004715E4" w:rsidRPr="007B685F" w:rsidRDefault="004715E4" w:rsidP="004715E4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0D78AC82" w14:textId="30637160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97E9CB0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94E053F" w14:textId="36BF0AD5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12C1EA7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A09B34" w14:textId="0B2A35D5" w:rsidR="004715E4" w:rsidRPr="007B685F" w:rsidRDefault="00D9312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25,261</w:t>
            </w:r>
          </w:p>
        </w:tc>
        <w:tc>
          <w:tcPr>
            <w:tcW w:w="270" w:type="dxa"/>
          </w:tcPr>
          <w:p w14:paraId="706EC5A6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159A4" w14:textId="19F25EB7" w:rsidR="004715E4" w:rsidRPr="007B685F" w:rsidRDefault="004D28D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4715E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715E4" w:rsidRPr="007B685F" w14:paraId="6530B569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10CB3794" w14:textId="76742902" w:rsidR="004715E4" w:rsidRPr="007B685F" w:rsidRDefault="004715E4" w:rsidP="004715E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1FD964" w14:textId="720144D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3E3CD1C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</w:tcPr>
          <w:p w14:paraId="354087B6" w14:textId="1973BDFD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07A3111C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4174C" w14:textId="13F34B2E" w:rsidR="004715E4" w:rsidRPr="007B685F" w:rsidRDefault="00D9312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9312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537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3123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048E73F6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3646E" w14:textId="50963D63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28D7">
              <w:rPr>
                <w:rFonts w:ascii="Angsana New" w:hAnsi="Angsana New" w:cs="Angsana New"/>
                <w:sz w:val="30"/>
                <w:szCs w:val="30"/>
              </w:rPr>
              <w:t>,092</w:t>
            </w:r>
          </w:p>
        </w:tc>
      </w:tr>
      <w:tr w:rsidR="004715E4" w:rsidRPr="007B685F" w14:paraId="7C56C375" w14:textId="77777777" w:rsidTr="00C63A45">
        <w:trPr>
          <w:trHeight w:hRule="exact" w:val="403"/>
        </w:trPr>
        <w:tc>
          <w:tcPr>
            <w:tcW w:w="3348" w:type="dxa"/>
            <w:hideMark/>
          </w:tcPr>
          <w:p w14:paraId="18AC7B1A" w14:textId="74F15EBD" w:rsidR="004715E4" w:rsidRPr="007B685F" w:rsidRDefault="004715E4" w:rsidP="004715E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FB54E3" w14:textId="35BAEB8F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3F44408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2CE2D042" w14:textId="4FB2A8C3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145C364B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B8535" w14:textId="339291DE" w:rsidR="004715E4" w:rsidRPr="008934BE" w:rsidRDefault="00130833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45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455,149</w:t>
            </w:r>
          </w:p>
        </w:tc>
        <w:tc>
          <w:tcPr>
            <w:tcW w:w="270" w:type="dxa"/>
          </w:tcPr>
          <w:p w14:paraId="5952114D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EA904" w14:textId="48ACA346" w:rsidR="004715E4" w:rsidRPr="007B685F" w:rsidRDefault="004D28D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</w:t>
            </w:r>
            <w:r w:rsidR="004715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</w:t>
            </w:r>
          </w:p>
        </w:tc>
      </w:tr>
    </w:tbl>
    <w:p w14:paraId="2C1E506C" w14:textId="55FE9150" w:rsidR="003B2C72" w:rsidRDefault="003B2C72" w:rsidP="003B2C72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7B685F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spacing w:val="-6"/>
          <w:sz w:val="30"/>
          <w:szCs w:val="30"/>
        </w:rPr>
        <w:t>30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70E0C">
        <w:rPr>
          <w:rFonts w:ascii="Angsana New" w:hAnsi="Angsana New" w:cs="Angsana New" w:hint="cs"/>
          <w:spacing w:val="-6"/>
          <w:sz w:val="30"/>
          <w:szCs w:val="30"/>
          <w:cs/>
        </w:rPr>
        <w:t>กันยายน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06E5">
        <w:rPr>
          <w:rFonts w:ascii="Angsana New" w:hAnsi="Angsana New" w:cs="Angsana New"/>
          <w:spacing w:val="-6"/>
          <w:sz w:val="30"/>
          <w:szCs w:val="30"/>
        </w:rPr>
        <w:t>256</w:t>
      </w:r>
      <w:r w:rsidR="004715E4">
        <w:rPr>
          <w:rFonts w:ascii="Angsana New" w:hAnsi="Angsana New" w:cs="Angsana New"/>
          <w:spacing w:val="-6"/>
          <w:sz w:val="30"/>
          <w:szCs w:val="30"/>
        </w:rPr>
        <w:t>5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Pr="002606E5">
        <w:rPr>
          <w:rFonts w:ascii="Angsana New" w:hAnsi="Angsana New" w:cs="Angsana New" w:hint="cs"/>
          <w:spacing w:val="-6"/>
          <w:sz w:val="30"/>
          <w:szCs w:val="30"/>
        </w:rPr>
        <w:t>31</w:t>
      </w:r>
      <w:r w:rsidRPr="007B685F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7B68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2606E5">
        <w:rPr>
          <w:rFonts w:ascii="Angsana New" w:hAnsi="Angsana New" w:cs="Angsana New"/>
          <w:spacing w:val="-6"/>
          <w:sz w:val="30"/>
          <w:szCs w:val="30"/>
        </w:rPr>
        <w:t>256</w:t>
      </w:r>
      <w:r w:rsidR="004715E4">
        <w:rPr>
          <w:rFonts w:ascii="Angsana New" w:hAnsi="Angsana New" w:cs="Angsana New"/>
          <w:spacing w:val="-6"/>
          <w:sz w:val="30"/>
          <w:szCs w:val="30"/>
        </w:rPr>
        <w:t>4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CD79FB" w:rsidRPr="007B685F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CD79F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E0089CF" w14:textId="4E82A997" w:rsidR="003B2C72" w:rsidRDefault="003B2C72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1269"/>
        <w:gridCol w:w="240"/>
        <w:gridCol w:w="1302"/>
      </w:tblGrid>
      <w:tr w:rsidR="00C40383" w14:paraId="6533170A" w14:textId="77777777" w:rsidTr="004715E4">
        <w:trPr>
          <w:trHeight w:hRule="exact" w:val="403"/>
        </w:trPr>
        <w:tc>
          <w:tcPr>
            <w:tcW w:w="6264" w:type="dxa"/>
          </w:tcPr>
          <w:p w14:paraId="6B34961C" w14:textId="77777777" w:rsidR="00C40383" w:rsidRDefault="00C40383" w:rsidP="004715E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  <w:r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2811" w:type="dxa"/>
            <w:gridSpan w:val="3"/>
            <w:vAlign w:val="center"/>
            <w:hideMark/>
          </w:tcPr>
          <w:p w14:paraId="5B6FA5A8" w14:textId="77777777" w:rsidR="00C40383" w:rsidRDefault="00C40383" w:rsidP="00262BAE">
            <w:pPr>
              <w:tabs>
                <w:tab w:val="clear" w:pos="2580"/>
                <w:tab w:val="left" w:pos="540"/>
                <w:tab w:val="left" w:pos="2497"/>
              </w:tabs>
              <w:ind w:left="-108" w:right="-4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0383" w14:paraId="3EA19F62" w14:textId="77777777" w:rsidTr="004715E4">
        <w:trPr>
          <w:trHeight w:hRule="exact" w:val="403"/>
        </w:trPr>
        <w:tc>
          <w:tcPr>
            <w:tcW w:w="6264" w:type="dxa"/>
          </w:tcPr>
          <w:p w14:paraId="7407C1E2" w14:textId="77777777" w:rsidR="00C40383" w:rsidRDefault="00C40383" w:rsidP="004715E4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5E07A" w14:textId="77777777" w:rsidR="00C40383" w:rsidRDefault="00C4038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40383" w14:paraId="211F7E8D" w14:textId="77777777" w:rsidTr="004715E4">
        <w:trPr>
          <w:trHeight w:hRule="exact" w:val="403"/>
        </w:trPr>
        <w:tc>
          <w:tcPr>
            <w:tcW w:w="6264" w:type="dxa"/>
          </w:tcPr>
          <w:p w14:paraId="596C3E21" w14:textId="77777777" w:rsidR="00C40383" w:rsidRDefault="00C40383" w:rsidP="004715E4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2898556D" w14:textId="78DEB4AE" w:rsidR="00C40383" w:rsidRDefault="00C77B9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70E0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7711FD7A" w14:textId="77777777" w:rsidR="00C40383" w:rsidRDefault="00C40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08362B15" w14:textId="3344BA8E" w:rsidR="00C40383" w:rsidRDefault="00C4038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15E4" w14:paraId="73667407" w14:textId="77777777" w:rsidTr="004715E4">
        <w:trPr>
          <w:trHeight w:hRule="exact" w:val="403"/>
        </w:trPr>
        <w:tc>
          <w:tcPr>
            <w:tcW w:w="6264" w:type="dxa"/>
          </w:tcPr>
          <w:p w14:paraId="5046AA5C" w14:textId="77777777" w:rsidR="004715E4" w:rsidRDefault="004715E4" w:rsidP="004715E4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25BAC" w14:textId="0BBF98CA" w:rsidR="004715E4" w:rsidRDefault="004715E4" w:rsidP="004715E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6F839D90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0937A" w14:textId="6FF55172" w:rsidR="004715E4" w:rsidRDefault="004715E4" w:rsidP="004715E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715E4" w14:paraId="623B5858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3C7E2009" w14:textId="3604F76A" w:rsidR="004715E4" w:rsidRDefault="004715E4" w:rsidP="004715E4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ไม่รวมสินทรัพย์ภาษีเงินได้รอการตัดบัญชี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DDE6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109839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C8A1D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5E4" w14:paraId="16AE4BCB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19B911B2" w14:textId="130FE166" w:rsidR="004715E4" w:rsidRDefault="004715E4" w:rsidP="004715E4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และสินทรัพย์ทางการเงินไม่หมุนเวียนอื่น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269" w:type="dxa"/>
          </w:tcPr>
          <w:p w14:paraId="6BE89874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52D7C39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4D0367B4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5E4" w14:paraId="49C633B1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379E77B3" w14:textId="2CA1588F" w:rsidR="004715E4" w:rsidRDefault="004715E4" w:rsidP="004715E4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9" w:type="dxa"/>
          </w:tcPr>
          <w:p w14:paraId="5562D668" w14:textId="45A4C121" w:rsidR="004715E4" w:rsidRDefault="00C544E9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44E9">
              <w:rPr>
                <w:rFonts w:ascii="Angsana New" w:hAnsi="Angsana New" w:cs="Angsana New"/>
                <w:sz w:val="30"/>
                <w:szCs w:val="30"/>
              </w:rPr>
              <w:t>284,809</w:t>
            </w:r>
          </w:p>
        </w:tc>
        <w:tc>
          <w:tcPr>
            <w:tcW w:w="240" w:type="dxa"/>
          </w:tcPr>
          <w:p w14:paraId="4BC83F74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5C371FA7" w14:textId="721C7301" w:rsidR="004715E4" w:rsidRPr="00FE5943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4715E4" w14:paraId="6682C025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53B9E7F7" w14:textId="49DBB936" w:rsidR="004715E4" w:rsidRDefault="004715E4" w:rsidP="004715E4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9" w:type="dxa"/>
          </w:tcPr>
          <w:p w14:paraId="1E04C054" w14:textId="0E0EFF6A" w:rsidR="004715E4" w:rsidRDefault="00C544E9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C544E9">
              <w:rPr>
                <w:rFonts w:ascii="Angsana New" w:hAnsi="Angsana New" w:cs="Angsana New"/>
                <w:sz w:val="30"/>
                <w:szCs w:val="30"/>
              </w:rPr>
              <w:t>281,778</w:t>
            </w:r>
          </w:p>
        </w:tc>
        <w:tc>
          <w:tcPr>
            <w:tcW w:w="240" w:type="dxa"/>
          </w:tcPr>
          <w:p w14:paraId="375328F0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0C56518A" w14:textId="62482589" w:rsidR="004715E4" w:rsidRPr="00FE5943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4715E4" w14:paraId="49223A5B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4112414E" w14:textId="7618DFE4" w:rsidR="004715E4" w:rsidRDefault="004715E4" w:rsidP="004715E4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269" w:type="dxa"/>
          </w:tcPr>
          <w:p w14:paraId="74601C75" w14:textId="263F8547" w:rsidR="004715E4" w:rsidRDefault="007E4D4F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4D4F">
              <w:rPr>
                <w:rFonts w:ascii="Angsana New" w:hAnsi="Angsana New" w:cs="Angsana New"/>
                <w:sz w:val="30"/>
                <w:szCs w:val="30"/>
              </w:rPr>
              <w:t>67,187</w:t>
            </w:r>
          </w:p>
        </w:tc>
        <w:tc>
          <w:tcPr>
            <w:tcW w:w="240" w:type="dxa"/>
          </w:tcPr>
          <w:p w14:paraId="2630AD84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347D61EB" w14:textId="268CF91C" w:rsidR="004715E4" w:rsidRPr="00FE5943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4715E4" w14:paraId="3066C2CB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41258190" w14:textId="13E7CBAB" w:rsidR="004715E4" w:rsidRDefault="004715E4" w:rsidP="004715E4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69" w:type="dxa"/>
          </w:tcPr>
          <w:p w14:paraId="56E8363F" w14:textId="5C35F6CC" w:rsidR="004715E4" w:rsidRDefault="007E4D4F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4D4F">
              <w:rPr>
                <w:rFonts w:ascii="Angsana New" w:hAnsi="Angsana New" w:cs="Angsana New"/>
                <w:sz w:val="30"/>
                <w:szCs w:val="30"/>
              </w:rPr>
              <w:t>55,561</w:t>
            </w:r>
          </w:p>
        </w:tc>
        <w:tc>
          <w:tcPr>
            <w:tcW w:w="240" w:type="dxa"/>
          </w:tcPr>
          <w:p w14:paraId="2575ECEC" w14:textId="77777777" w:rsidR="004715E4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hideMark/>
          </w:tcPr>
          <w:p w14:paraId="380EF200" w14:textId="70C24397" w:rsidR="004715E4" w:rsidRPr="00FE5943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4715E4" w:rsidRPr="00862BF5" w14:paraId="5024C81E" w14:textId="77777777" w:rsidTr="004715E4">
        <w:trPr>
          <w:trHeight w:hRule="exact" w:val="403"/>
        </w:trPr>
        <w:tc>
          <w:tcPr>
            <w:tcW w:w="6264" w:type="dxa"/>
            <w:hideMark/>
          </w:tcPr>
          <w:p w14:paraId="714BA296" w14:textId="2FF2DFA5" w:rsidR="004715E4" w:rsidRPr="00862BF5" w:rsidRDefault="004715E4" w:rsidP="004715E4">
            <w:pPr>
              <w:tabs>
                <w:tab w:val="left" w:pos="12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94136" w14:textId="4445FBCA" w:rsidR="004715E4" w:rsidRPr="00862BF5" w:rsidRDefault="007E4D4F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4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689,335</w:t>
            </w:r>
          </w:p>
        </w:tc>
        <w:tc>
          <w:tcPr>
            <w:tcW w:w="240" w:type="dxa"/>
          </w:tcPr>
          <w:p w14:paraId="6137A409" w14:textId="77777777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9CCB02" w14:textId="528AF183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</w:tr>
    </w:tbl>
    <w:p w14:paraId="6C2DC4EE" w14:textId="77777777" w:rsidR="00610006" w:rsidRDefault="00610006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8FD0AFA" w14:textId="3B133D91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862BF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970F36" w:rsidRDefault="00862BF5" w:rsidP="00970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AU"/>
        </w:rPr>
      </w:pPr>
    </w:p>
    <w:p w14:paraId="1B27FA60" w14:textId="60761B1C" w:rsidR="00862BF5" w:rsidRPr="0020189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970E0C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262BA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70E0C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3D601B" w:rsidRPr="002018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B8CF5B8" w14:textId="77777777" w:rsidR="00862BF5" w:rsidRPr="00862BF5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18"/>
      </w:tblGrid>
      <w:tr w:rsidR="00862BF5" w:rsidRPr="00862BF5" w14:paraId="5729D87D" w14:textId="77777777" w:rsidTr="00416D8A">
        <w:trPr>
          <w:trHeight w:val="87"/>
          <w:tblHeader/>
        </w:trPr>
        <w:tc>
          <w:tcPr>
            <w:tcW w:w="3240" w:type="dxa"/>
            <w:vAlign w:val="bottom"/>
          </w:tcPr>
          <w:p w14:paraId="67BD0738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282" w:type="dxa"/>
            <w:gridSpan w:val="11"/>
          </w:tcPr>
          <w:p w14:paraId="59CAE115" w14:textId="77777777" w:rsidR="00862BF5" w:rsidRPr="00862BF5" w:rsidRDefault="00862BF5" w:rsidP="007530E7">
            <w:pPr>
              <w:tabs>
                <w:tab w:val="left" w:pos="540"/>
                <w:tab w:val="left" w:pos="5996"/>
              </w:tabs>
              <w:spacing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862BF5" w14:paraId="6DA0D5DA" w14:textId="77777777" w:rsidTr="00416D8A">
        <w:trPr>
          <w:trHeight w:val="87"/>
          <w:tblHeader/>
        </w:trPr>
        <w:tc>
          <w:tcPr>
            <w:tcW w:w="3240" w:type="dxa"/>
            <w:vAlign w:val="bottom"/>
          </w:tcPr>
          <w:p w14:paraId="7B6328E5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282" w:type="dxa"/>
            <w:gridSpan w:val="11"/>
            <w:tcBorders>
              <w:bottom w:val="single" w:sz="4" w:space="0" w:color="auto"/>
            </w:tcBorders>
            <w:vAlign w:val="bottom"/>
          </w:tcPr>
          <w:p w14:paraId="2624D234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62BF5" w:rsidRPr="00862BF5" w14:paraId="7602B9AC" w14:textId="77777777" w:rsidTr="00416D8A">
        <w:trPr>
          <w:trHeight w:val="87"/>
          <w:tblHeader/>
        </w:trPr>
        <w:tc>
          <w:tcPr>
            <w:tcW w:w="3240" w:type="dxa"/>
            <w:vAlign w:val="bottom"/>
          </w:tcPr>
          <w:p w14:paraId="4E38F88B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282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3B925" w14:textId="77777777" w:rsidR="00862BF5" w:rsidRPr="00862BF5" w:rsidRDefault="00862BF5" w:rsidP="00AC0F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862BF5" w:rsidRPr="00862BF5" w14:paraId="09442113" w14:textId="77777777" w:rsidTr="00416D8A">
        <w:trPr>
          <w:trHeight w:val="345"/>
          <w:tblHeader/>
        </w:trPr>
        <w:tc>
          <w:tcPr>
            <w:tcW w:w="3240" w:type="dxa"/>
            <w:vAlign w:val="bottom"/>
          </w:tcPr>
          <w:p w14:paraId="6199F7CA" w14:textId="77777777" w:rsidR="00862BF5" w:rsidRPr="00862BF5" w:rsidRDefault="00862BF5" w:rsidP="00AC0F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C3E768" w14:textId="77777777" w:rsidR="00862BF5" w:rsidRPr="00862BF5" w:rsidRDefault="00862BF5" w:rsidP="00AC0F9D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91779D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6C562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EF2A7A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3D571F" w14:textId="77777777" w:rsidR="00862BF5" w:rsidRPr="00862BF5" w:rsidRDefault="00862BF5" w:rsidP="00AC0F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4715E4" w:rsidRPr="00862BF5" w14:paraId="3DF93EA0" w14:textId="77777777" w:rsidTr="00416D8A">
        <w:trPr>
          <w:trHeight w:val="87"/>
          <w:tblHeader/>
        </w:trPr>
        <w:tc>
          <w:tcPr>
            <w:tcW w:w="3240" w:type="dxa"/>
            <w:vAlign w:val="bottom"/>
            <w:hideMark/>
          </w:tcPr>
          <w:p w14:paraId="15B57D18" w14:textId="77777777" w:rsidR="004715E4" w:rsidRPr="00862BF5" w:rsidRDefault="004715E4" w:rsidP="004715E4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B51E" w14:textId="2ECE37C9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70D30F8" w14:textId="77777777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C5151" w14:textId="5DDCA19B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1968653F" w14:textId="77777777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00ED0A" w14:textId="0B90ECA2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1F927998" w14:textId="77777777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4F7158" w14:textId="1A33D701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6FBC0E7D" w14:textId="77777777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84C33B" w14:textId="60F65E3F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44" w:type="dxa"/>
            <w:vAlign w:val="bottom"/>
          </w:tcPr>
          <w:p w14:paraId="2C425E9D" w14:textId="77777777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09347F03" w14:textId="688C1BCF" w:rsidR="004715E4" w:rsidRPr="00862BF5" w:rsidRDefault="004715E4" w:rsidP="004715E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4715E4" w:rsidRPr="00862BF5" w14:paraId="5704F8F2" w14:textId="77777777" w:rsidTr="00416D8A">
        <w:trPr>
          <w:trHeight w:hRule="exact" w:val="415"/>
        </w:trPr>
        <w:tc>
          <w:tcPr>
            <w:tcW w:w="3240" w:type="dxa"/>
            <w:hideMark/>
          </w:tcPr>
          <w:p w14:paraId="0BB41394" w14:textId="77777777" w:rsidR="004715E4" w:rsidRPr="00862BF5" w:rsidRDefault="004715E4" w:rsidP="004715E4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165FDB0D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66343BB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2A5E1C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6937B5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48AE4EE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7D77EC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6E5D12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3F54830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3DF52AC" w14:textId="77777777" w:rsidR="004715E4" w:rsidRPr="00862BF5" w:rsidRDefault="004715E4" w:rsidP="004715E4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9736647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B278ACF" w14:textId="77777777" w:rsidR="004715E4" w:rsidRPr="00862BF5" w:rsidRDefault="004715E4" w:rsidP="004715E4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715E4" w:rsidRPr="00862BF5" w14:paraId="4BCD8CA0" w14:textId="77777777" w:rsidTr="00416D8A">
        <w:tc>
          <w:tcPr>
            <w:tcW w:w="3240" w:type="dxa"/>
            <w:hideMark/>
          </w:tcPr>
          <w:p w14:paraId="74CF3C45" w14:textId="77777777" w:rsidR="004715E4" w:rsidRPr="00862BF5" w:rsidRDefault="004715E4" w:rsidP="004715E4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4D481389" w14:textId="3FBAB961" w:rsidR="004715E4" w:rsidRPr="00DD555B" w:rsidRDefault="00BE39F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36,740</w:t>
            </w:r>
          </w:p>
        </w:tc>
        <w:tc>
          <w:tcPr>
            <w:tcW w:w="270" w:type="dxa"/>
          </w:tcPr>
          <w:p w14:paraId="61223AF8" w14:textId="77777777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3D31E1" w14:textId="21796D38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32,500</w:t>
            </w:r>
          </w:p>
        </w:tc>
        <w:tc>
          <w:tcPr>
            <w:tcW w:w="270" w:type="dxa"/>
          </w:tcPr>
          <w:p w14:paraId="3BAF7342" w14:textId="77777777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4E581D1" w14:textId="37EA27AA" w:rsidR="004715E4" w:rsidRPr="00DD555B" w:rsidRDefault="002112D5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112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73,449</w:t>
            </w:r>
          </w:p>
        </w:tc>
        <w:tc>
          <w:tcPr>
            <w:tcW w:w="270" w:type="dxa"/>
          </w:tcPr>
          <w:p w14:paraId="03B21CC6" w14:textId="77777777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3069658" w14:textId="36D365B0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62,391</w:t>
            </w:r>
          </w:p>
        </w:tc>
        <w:tc>
          <w:tcPr>
            <w:tcW w:w="270" w:type="dxa"/>
          </w:tcPr>
          <w:p w14:paraId="0EC29393" w14:textId="77777777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9A42D91" w14:textId="3F8F0931" w:rsidR="004715E4" w:rsidRPr="00DD555B" w:rsidRDefault="009C4A6B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110,189</w:t>
            </w:r>
          </w:p>
        </w:tc>
        <w:tc>
          <w:tcPr>
            <w:tcW w:w="244" w:type="dxa"/>
          </w:tcPr>
          <w:p w14:paraId="0A74F23D" w14:textId="77777777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8" w:type="dxa"/>
          </w:tcPr>
          <w:p w14:paraId="437DCA7A" w14:textId="396D0452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94,891</w:t>
            </w:r>
          </w:p>
        </w:tc>
      </w:tr>
      <w:tr w:rsidR="004715E4" w:rsidRPr="00862BF5" w14:paraId="720D517A" w14:textId="77777777" w:rsidTr="00416D8A">
        <w:tc>
          <w:tcPr>
            <w:tcW w:w="3240" w:type="dxa"/>
            <w:hideMark/>
          </w:tcPr>
          <w:p w14:paraId="2798BBF4" w14:textId="77777777" w:rsidR="004715E4" w:rsidRPr="00862BF5" w:rsidRDefault="004715E4" w:rsidP="004715E4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296F53B6" w14:textId="0EA6A605" w:rsidR="004715E4" w:rsidRPr="00DD555B" w:rsidRDefault="00BE39F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24,000</w:t>
            </w:r>
          </w:p>
        </w:tc>
        <w:tc>
          <w:tcPr>
            <w:tcW w:w="270" w:type="dxa"/>
          </w:tcPr>
          <w:p w14:paraId="2EEB3F51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1E8C3DF" w14:textId="57569432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20,807</w:t>
            </w:r>
          </w:p>
        </w:tc>
        <w:tc>
          <w:tcPr>
            <w:tcW w:w="270" w:type="dxa"/>
          </w:tcPr>
          <w:p w14:paraId="29AEF364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7BC11B4" w14:textId="6E0AE182" w:rsidR="004715E4" w:rsidRPr="00DD555B" w:rsidRDefault="002112D5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112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227,792</w:t>
            </w:r>
          </w:p>
        </w:tc>
        <w:tc>
          <w:tcPr>
            <w:tcW w:w="270" w:type="dxa"/>
          </w:tcPr>
          <w:p w14:paraId="45000014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2C0FE95E" w14:textId="4185F2D3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181,572</w:t>
            </w:r>
          </w:p>
        </w:tc>
        <w:tc>
          <w:tcPr>
            <w:tcW w:w="270" w:type="dxa"/>
          </w:tcPr>
          <w:p w14:paraId="7978766A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D63B459" w14:textId="47AC6B50" w:rsidR="004715E4" w:rsidRPr="00DD555B" w:rsidRDefault="0065486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548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251,792</w:t>
            </w:r>
          </w:p>
        </w:tc>
        <w:tc>
          <w:tcPr>
            <w:tcW w:w="244" w:type="dxa"/>
          </w:tcPr>
          <w:p w14:paraId="150A8D48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8" w:type="dxa"/>
          </w:tcPr>
          <w:p w14:paraId="50DAB98E" w14:textId="3A13AF0B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202,379</w:t>
            </w:r>
          </w:p>
        </w:tc>
      </w:tr>
      <w:tr w:rsidR="004715E4" w:rsidRPr="00862BF5" w14:paraId="60CD82D7" w14:textId="77777777" w:rsidTr="00416D8A">
        <w:trPr>
          <w:trHeight w:val="119"/>
        </w:trPr>
        <w:tc>
          <w:tcPr>
            <w:tcW w:w="3240" w:type="dxa"/>
            <w:hideMark/>
          </w:tcPr>
          <w:p w14:paraId="03FBADCF" w14:textId="77777777" w:rsidR="004715E4" w:rsidRPr="00862BF5" w:rsidRDefault="004715E4" w:rsidP="004715E4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694794AB" w14:textId="6BC0D599" w:rsidR="004715E4" w:rsidRPr="00DD555B" w:rsidRDefault="00BE39F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5,543</w:t>
            </w:r>
          </w:p>
        </w:tc>
        <w:tc>
          <w:tcPr>
            <w:tcW w:w="270" w:type="dxa"/>
          </w:tcPr>
          <w:p w14:paraId="7A1F6658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1A63256" w14:textId="64513AE8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5,505</w:t>
            </w:r>
          </w:p>
        </w:tc>
        <w:tc>
          <w:tcPr>
            <w:tcW w:w="270" w:type="dxa"/>
          </w:tcPr>
          <w:p w14:paraId="7FE5C429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CA35E91" w14:textId="58E19314" w:rsidR="004715E4" w:rsidRPr="00DD555B" w:rsidRDefault="002112D5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112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87,625</w:t>
            </w:r>
          </w:p>
        </w:tc>
        <w:tc>
          <w:tcPr>
            <w:tcW w:w="270" w:type="dxa"/>
          </w:tcPr>
          <w:p w14:paraId="126FBC51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3982885" w14:textId="776253A6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72,148</w:t>
            </w:r>
          </w:p>
        </w:tc>
        <w:tc>
          <w:tcPr>
            <w:tcW w:w="270" w:type="dxa"/>
          </w:tcPr>
          <w:p w14:paraId="5F575FE4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606850C" w14:textId="453AB48B" w:rsidR="004715E4" w:rsidRPr="00DD555B" w:rsidRDefault="0065486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5486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93,168</w:t>
            </w:r>
          </w:p>
        </w:tc>
        <w:tc>
          <w:tcPr>
            <w:tcW w:w="244" w:type="dxa"/>
          </w:tcPr>
          <w:p w14:paraId="332AE152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8" w:type="dxa"/>
          </w:tcPr>
          <w:p w14:paraId="0F12D6F7" w14:textId="49B5E49F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77,653</w:t>
            </w:r>
          </w:p>
        </w:tc>
      </w:tr>
      <w:tr w:rsidR="004715E4" w:rsidRPr="00862BF5" w14:paraId="2FD61938" w14:textId="77777777" w:rsidTr="00416D8A">
        <w:tc>
          <w:tcPr>
            <w:tcW w:w="3240" w:type="dxa"/>
            <w:hideMark/>
          </w:tcPr>
          <w:p w14:paraId="47216C63" w14:textId="77777777" w:rsidR="004715E4" w:rsidRPr="00862BF5" w:rsidRDefault="004715E4" w:rsidP="004715E4">
            <w:pPr>
              <w:tabs>
                <w:tab w:val="clear" w:pos="227"/>
                <w:tab w:val="left" w:pos="630"/>
              </w:tabs>
              <w:ind w:left="45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7FC96" w14:textId="27767573" w:rsidR="004715E4" w:rsidRPr="00DD555B" w:rsidRDefault="00BE39F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66,283</w:t>
            </w:r>
          </w:p>
        </w:tc>
        <w:tc>
          <w:tcPr>
            <w:tcW w:w="270" w:type="dxa"/>
          </w:tcPr>
          <w:p w14:paraId="2CB1F28A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26F20" w14:textId="132D301A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58,812</w:t>
            </w:r>
          </w:p>
        </w:tc>
        <w:tc>
          <w:tcPr>
            <w:tcW w:w="270" w:type="dxa"/>
          </w:tcPr>
          <w:p w14:paraId="755DF40A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82689" w14:textId="7C7F72F3" w:rsidR="004715E4" w:rsidRPr="00DD555B" w:rsidRDefault="0065486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5486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388,866</w:t>
            </w:r>
          </w:p>
        </w:tc>
        <w:tc>
          <w:tcPr>
            <w:tcW w:w="270" w:type="dxa"/>
          </w:tcPr>
          <w:p w14:paraId="269B15D6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A171D5" w14:textId="58718E67" w:rsidR="004715E4" w:rsidRPr="00DD555B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D55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316,111</w:t>
            </w:r>
          </w:p>
        </w:tc>
        <w:tc>
          <w:tcPr>
            <w:tcW w:w="270" w:type="dxa"/>
          </w:tcPr>
          <w:p w14:paraId="1A98CFF9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F43E4" w14:textId="25FFEA26" w:rsidR="004715E4" w:rsidRPr="00DD555B" w:rsidRDefault="00654867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45E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455,149</w:t>
            </w:r>
          </w:p>
        </w:tc>
        <w:tc>
          <w:tcPr>
            <w:tcW w:w="244" w:type="dxa"/>
          </w:tcPr>
          <w:p w14:paraId="0E8C8A20" w14:textId="77777777" w:rsidR="004715E4" w:rsidRPr="00DD555B" w:rsidRDefault="004715E4" w:rsidP="004715E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9BB0B0" w14:textId="2C771792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374,923</w:t>
            </w:r>
          </w:p>
        </w:tc>
      </w:tr>
    </w:tbl>
    <w:p w14:paraId="64B839DB" w14:textId="4B080134" w:rsidR="001C322F" w:rsidRDefault="001C322F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29D566C4" w14:textId="77777777" w:rsidR="009C4A6B" w:rsidRDefault="009C4A6B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3"/>
        <w:gridCol w:w="1269"/>
        <w:gridCol w:w="261"/>
        <w:gridCol w:w="1107"/>
      </w:tblGrid>
      <w:tr w:rsidR="00862BF5" w:rsidRPr="00862BF5" w14:paraId="2988D365" w14:textId="77777777" w:rsidTr="009F2670">
        <w:trPr>
          <w:trHeight w:val="87"/>
          <w:tblHeader/>
        </w:trPr>
        <w:tc>
          <w:tcPr>
            <w:tcW w:w="6903" w:type="dxa"/>
            <w:tcBorders>
              <w:top w:val="nil"/>
              <w:bottom w:val="nil"/>
            </w:tcBorders>
            <w:vAlign w:val="center"/>
          </w:tcPr>
          <w:p w14:paraId="6CD8A671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37" w:type="dxa"/>
            <w:gridSpan w:val="3"/>
            <w:tcBorders>
              <w:top w:val="nil"/>
              <w:bottom w:val="nil"/>
            </w:tcBorders>
            <w:vAlign w:val="center"/>
          </w:tcPr>
          <w:p w14:paraId="4E76402D" w14:textId="77777777" w:rsidR="00862BF5" w:rsidRPr="00862BF5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862BF5" w14:paraId="2B3AE790" w14:textId="77777777" w:rsidTr="009F2670">
        <w:trPr>
          <w:trHeight w:val="87"/>
          <w:tblHeader/>
        </w:trPr>
        <w:tc>
          <w:tcPr>
            <w:tcW w:w="6903" w:type="dxa"/>
            <w:tcBorders>
              <w:top w:val="nil"/>
            </w:tcBorders>
            <w:vAlign w:val="center"/>
          </w:tcPr>
          <w:p w14:paraId="01228364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4174190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862BF5" w14:paraId="54CF9943" w14:textId="77777777" w:rsidTr="009F2670">
        <w:trPr>
          <w:trHeight w:val="87"/>
          <w:tblHeader/>
        </w:trPr>
        <w:tc>
          <w:tcPr>
            <w:tcW w:w="6903" w:type="dxa"/>
            <w:vAlign w:val="center"/>
          </w:tcPr>
          <w:p w14:paraId="0DD251C6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897DB94" w14:textId="77777777" w:rsidR="00862BF5" w:rsidRPr="00862BF5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862BF5" w14:paraId="7DDD98C4" w14:textId="77777777" w:rsidTr="009F2670">
        <w:trPr>
          <w:trHeight w:val="87"/>
          <w:tblHeader/>
        </w:trPr>
        <w:tc>
          <w:tcPr>
            <w:tcW w:w="6903" w:type="dxa"/>
            <w:vAlign w:val="center"/>
          </w:tcPr>
          <w:p w14:paraId="3B37956D" w14:textId="77777777" w:rsidR="00862BF5" w:rsidRPr="00862BF5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5E6C5AA0" w14:textId="77777777" w:rsidR="00862BF5" w:rsidRPr="00862BF5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862BF5" w14:paraId="56444864" w14:textId="77777777" w:rsidTr="009F2670">
        <w:trPr>
          <w:trHeight w:val="87"/>
          <w:tblHeader/>
        </w:trPr>
        <w:tc>
          <w:tcPr>
            <w:tcW w:w="6903" w:type="dxa"/>
            <w:vAlign w:val="center"/>
          </w:tcPr>
          <w:p w14:paraId="393AA5F1" w14:textId="77777777" w:rsidR="00862BF5" w:rsidRPr="00862BF5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CE971" w14:textId="25CC717A" w:rsidR="00862BF5" w:rsidRPr="00862BF5" w:rsidRDefault="00862BF5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715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16945431" w14:textId="77777777" w:rsidR="00862BF5" w:rsidRPr="00862BF5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A1DC" w14:textId="7AF687E6" w:rsidR="00862BF5" w:rsidRPr="00862BF5" w:rsidRDefault="00862BF5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715E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</w:tr>
      <w:tr w:rsidR="00862BF5" w:rsidRPr="00862BF5" w14:paraId="4532F2EC" w14:textId="77777777" w:rsidTr="009F2670">
        <w:trPr>
          <w:trHeight w:val="92"/>
        </w:trPr>
        <w:tc>
          <w:tcPr>
            <w:tcW w:w="6903" w:type="dxa"/>
            <w:tcBorders>
              <w:top w:val="nil"/>
            </w:tcBorders>
            <w:vAlign w:val="center"/>
          </w:tcPr>
          <w:p w14:paraId="0A0EFFA0" w14:textId="258C5028" w:rsidR="00862BF5" w:rsidRPr="00862BF5" w:rsidRDefault="00862BF5" w:rsidP="00862BF5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269" w:type="dxa"/>
            <w:tcBorders>
              <w:top w:val="nil"/>
            </w:tcBorders>
            <w:vAlign w:val="center"/>
          </w:tcPr>
          <w:p w14:paraId="7C7163EE" w14:textId="77777777" w:rsidR="00862BF5" w:rsidRPr="00862BF5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tcBorders>
              <w:top w:val="nil"/>
            </w:tcBorders>
            <w:vAlign w:val="center"/>
          </w:tcPr>
          <w:p w14:paraId="25139441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7" w:type="dxa"/>
            <w:tcBorders>
              <w:top w:val="nil"/>
            </w:tcBorders>
            <w:vAlign w:val="center"/>
          </w:tcPr>
          <w:p w14:paraId="7B2B3F93" w14:textId="77777777" w:rsidR="00862BF5" w:rsidRPr="00862BF5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715E4" w:rsidRPr="00862BF5" w14:paraId="28469053" w14:textId="77777777" w:rsidTr="009F2670">
        <w:tc>
          <w:tcPr>
            <w:tcW w:w="6903" w:type="dxa"/>
            <w:vAlign w:val="center"/>
            <w:hideMark/>
          </w:tcPr>
          <w:p w14:paraId="5176897A" w14:textId="77777777" w:rsidR="004715E4" w:rsidRPr="00862BF5" w:rsidRDefault="004715E4" w:rsidP="004715E4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269" w:type="dxa"/>
            <w:tcBorders>
              <w:bottom w:val="nil"/>
            </w:tcBorders>
            <w:vAlign w:val="center"/>
          </w:tcPr>
          <w:p w14:paraId="4B84EA75" w14:textId="44ADF77B" w:rsidR="004715E4" w:rsidRPr="00CC58D2" w:rsidRDefault="00447FCF" w:rsidP="0044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11,271</w:t>
            </w:r>
          </w:p>
        </w:tc>
        <w:tc>
          <w:tcPr>
            <w:tcW w:w="261" w:type="dxa"/>
            <w:tcBorders>
              <w:bottom w:val="nil"/>
            </w:tcBorders>
            <w:vAlign w:val="center"/>
          </w:tcPr>
          <w:p w14:paraId="45235BE0" w14:textId="77777777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  <w:vAlign w:val="center"/>
          </w:tcPr>
          <w:p w14:paraId="78888440" w14:textId="048039FE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10,606</w:t>
            </w:r>
          </w:p>
        </w:tc>
      </w:tr>
      <w:tr w:rsidR="004715E4" w:rsidRPr="00862BF5" w14:paraId="13E33C51" w14:textId="77777777" w:rsidTr="009F2670">
        <w:tc>
          <w:tcPr>
            <w:tcW w:w="6903" w:type="dxa"/>
            <w:vAlign w:val="center"/>
            <w:hideMark/>
          </w:tcPr>
          <w:p w14:paraId="361B8A68" w14:textId="77777777" w:rsidR="004715E4" w:rsidRPr="00862BF5" w:rsidRDefault="004715E4" w:rsidP="004715E4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269" w:type="dxa"/>
            <w:tcBorders>
              <w:top w:val="nil"/>
              <w:bottom w:val="nil"/>
            </w:tcBorders>
            <w:vAlign w:val="center"/>
          </w:tcPr>
          <w:p w14:paraId="599991D8" w14:textId="62A4DEC3" w:rsidR="004715E4" w:rsidRPr="00CC58D2" w:rsidRDefault="00447FCF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8,518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center"/>
          </w:tcPr>
          <w:p w14:paraId="737CF20B" w14:textId="77777777" w:rsidR="004715E4" w:rsidRPr="00862BF5" w:rsidRDefault="004715E4" w:rsidP="004715E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E8363" w14:textId="3E2EBC5B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8,249</w:t>
            </w:r>
          </w:p>
        </w:tc>
      </w:tr>
      <w:tr w:rsidR="004715E4" w:rsidRPr="00862BF5" w14:paraId="04DB32E5" w14:textId="77777777" w:rsidTr="009F2670">
        <w:trPr>
          <w:trHeight w:val="119"/>
        </w:trPr>
        <w:tc>
          <w:tcPr>
            <w:tcW w:w="6903" w:type="dxa"/>
            <w:tcBorders>
              <w:bottom w:val="nil"/>
            </w:tcBorders>
            <w:vAlign w:val="center"/>
            <w:hideMark/>
          </w:tcPr>
          <w:p w14:paraId="0F8DB09E" w14:textId="77777777" w:rsidR="004715E4" w:rsidRPr="00862BF5" w:rsidRDefault="004715E4" w:rsidP="004715E4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  <w:vAlign w:val="center"/>
          </w:tcPr>
          <w:p w14:paraId="49BD51EC" w14:textId="68CA4F33" w:rsidR="004715E4" w:rsidRPr="00CC58D2" w:rsidRDefault="0025508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1,455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center"/>
          </w:tcPr>
          <w:p w14:paraId="7EFCB13C" w14:textId="77777777" w:rsidR="004715E4" w:rsidRPr="00862BF5" w:rsidRDefault="004715E4" w:rsidP="004715E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283738" w14:textId="78274312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1,959</w:t>
            </w:r>
          </w:p>
        </w:tc>
      </w:tr>
      <w:tr w:rsidR="004715E4" w:rsidRPr="00862BF5" w14:paraId="65B27573" w14:textId="77777777" w:rsidTr="009F2670">
        <w:tc>
          <w:tcPr>
            <w:tcW w:w="6903" w:type="dxa"/>
            <w:tcBorders>
              <w:top w:val="nil"/>
              <w:bottom w:val="nil"/>
            </w:tcBorders>
            <w:vAlign w:val="center"/>
            <w:hideMark/>
          </w:tcPr>
          <w:p w14:paraId="683C1C9B" w14:textId="77777777" w:rsidR="004715E4" w:rsidRPr="00862BF5" w:rsidRDefault="004715E4" w:rsidP="004715E4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652266F5" w14:textId="1728737A" w:rsidR="004715E4" w:rsidRPr="00CC58D2" w:rsidRDefault="00255088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C58D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21,244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center"/>
          </w:tcPr>
          <w:p w14:paraId="73D4C07C" w14:textId="77777777" w:rsidR="004715E4" w:rsidRPr="00862BF5" w:rsidRDefault="004715E4" w:rsidP="004715E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93C13" w14:textId="137F9C30" w:rsidR="004715E4" w:rsidRPr="00862BF5" w:rsidRDefault="004715E4" w:rsidP="00471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20,814</w:t>
            </w:r>
          </w:p>
        </w:tc>
      </w:tr>
    </w:tbl>
    <w:p w14:paraId="07A6FC7E" w14:textId="72CF97D5" w:rsidR="006D2F35" w:rsidRDefault="006D2F3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5AF1AE7A" w:rsidR="00B8635A" w:rsidRPr="00862BF5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862BF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221F44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42386060" w14:textId="4626643A" w:rsidR="00D96072" w:rsidRDefault="00D96072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AU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Pr="000A400A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AU"/>
        </w:rPr>
        <w:t>กันยายน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0A400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A57B0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D96072">
        <w:rPr>
          <w:rFonts w:asciiTheme="majorBidi" w:hAnsiTheme="majorBidi" w:cs="Angsana New" w:hint="cs"/>
          <w:sz w:val="30"/>
          <w:szCs w:val="30"/>
          <w:cs/>
          <w:lang w:val="en-AU"/>
        </w:rPr>
        <w:t>กลุ่มบริษัทและบริษัทมีหนี้สินที่เกิดจากสัญญาจำนวน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="008C679A">
        <w:rPr>
          <w:rFonts w:asciiTheme="majorBidi" w:hAnsiTheme="majorBidi" w:cs="Angsana New"/>
          <w:sz w:val="30"/>
          <w:szCs w:val="30"/>
          <w:lang w:val="en-AU"/>
        </w:rPr>
        <w:t>1,30</w:t>
      </w:r>
      <w:r w:rsidR="00821860">
        <w:rPr>
          <w:rFonts w:asciiTheme="majorBidi" w:hAnsiTheme="majorBidi" w:cs="Angsana New"/>
          <w:sz w:val="30"/>
          <w:szCs w:val="30"/>
        </w:rPr>
        <w:t>3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D96072">
        <w:rPr>
          <w:rFonts w:asciiTheme="majorBidi" w:hAnsiTheme="majorBidi" w:cs="Angsana New" w:hint="cs"/>
          <w:sz w:val="30"/>
          <w:szCs w:val="30"/>
          <w:cs/>
          <w:lang w:val="en-AU"/>
        </w:rPr>
        <w:t>ล้านบาท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D96072">
        <w:rPr>
          <w:rFonts w:asciiTheme="majorBidi" w:hAnsiTheme="majorBidi" w:cs="Angsana New" w:hint="cs"/>
          <w:sz w:val="30"/>
          <w:szCs w:val="30"/>
          <w:cs/>
          <w:lang w:val="en-AU"/>
        </w:rPr>
        <w:t>และ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="008C679A">
        <w:rPr>
          <w:rFonts w:asciiTheme="majorBidi" w:hAnsiTheme="majorBidi" w:cs="Angsana New"/>
          <w:sz w:val="30"/>
          <w:szCs w:val="30"/>
          <w:lang w:val="en-AU"/>
        </w:rPr>
        <w:t>2</w:t>
      </w:r>
      <w:r w:rsidR="00821860">
        <w:rPr>
          <w:rFonts w:asciiTheme="majorBidi" w:hAnsiTheme="majorBidi" w:cs="Angsana New"/>
          <w:sz w:val="30"/>
          <w:szCs w:val="30"/>
          <w:lang w:val="en-AU"/>
        </w:rPr>
        <w:t>3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D96072">
        <w:rPr>
          <w:rFonts w:asciiTheme="majorBidi" w:hAnsiTheme="majorBidi" w:cs="Angsana New" w:hint="cs"/>
          <w:sz w:val="30"/>
          <w:szCs w:val="30"/>
          <w:cs/>
          <w:lang w:val="en-AU"/>
        </w:rPr>
        <w:t>ล้านบาท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D96072">
        <w:rPr>
          <w:rFonts w:asciiTheme="majorBidi" w:hAnsiTheme="majorBidi" w:cs="Angsana New" w:hint="cs"/>
          <w:sz w:val="30"/>
          <w:szCs w:val="30"/>
          <w:cs/>
          <w:lang w:val="en-AU"/>
        </w:rPr>
        <w:t>ตามลำดับ</w:t>
      </w:r>
      <w:r w:rsidRPr="00D96072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0A40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ธันวาคม </w:t>
      </w:r>
      <w:r w:rsidRPr="000A400A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57B00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Pr="00A57B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1,521</w:t>
      </w:r>
      <w:r w:rsidRPr="00A57B00">
        <w:rPr>
          <w:rFonts w:asciiTheme="majorBidi" w:hAnsiTheme="majorBidi" w:cstheme="majorBidi"/>
          <w:sz w:val="30"/>
          <w:szCs w:val="30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ล้านบาท และ </w:t>
      </w:r>
      <w:r>
        <w:rPr>
          <w:rFonts w:asciiTheme="majorBidi" w:hAnsiTheme="majorBidi" w:cstheme="majorBidi"/>
          <w:i/>
          <w:iCs/>
          <w:sz w:val="30"/>
          <w:szCs w:val="30"/>
        </w:rPr>
        <w:t>55</w:t>
      </w:r>
      <w:r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A57B00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ตามลำดับ)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D96072">
        <w:rPr>
          <w:rFonts w:asciiTheme="majorBidi" w:hAnsiTheme="majorBidi" w:cs="Angsana New" w:hint="cs"/>
          <w:sz w:val="30"/>
          <w:szCs w:val="30"/>
          <w:cs/>
          <w:lang w:val="en-AU"/>
        </w:rPr>
        <w:t>ซึ่งเป็นภาระผูกพันในการโอนสินค้าให้กับลูกค้าที่กลุ่มบริษัทและบริษัทได้รับชำระเงินแล้ว</w:t>
      </w:r>
    </w:p>
    <w:p w14:paraId="0EC9A4C6" w14:textId="77777777" w:rsidR="00D96072" w:rsidRDefault="00D96072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763A50B1" w14:textId="5D2C7D24" w:rsidR="00454F39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A57B00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A57B00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>
        <w:rPr>
          <w:rFonts w:asciiTheme="majorBidi" w:hAnsiTheme="majorBidi" w:cstheme="majorBidi" w:hint="cs"/>
          <w:sz w:val="30"/>
          <w:szCs w:val="30"/>
          <w:cs/>
          <w:lang w:val="en-AU"/>
        </w:rPr>
        <w:t>ม</w:t>
      </w:r>
      <w:r w:rsidR="000578C4" w:rsidRPr="00A57B00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A57B00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862BF5" w:rsidRPr="000A400A">
        <w:rPr>
          <w:rFonts w:asciiTheme="majorBidi" w:hAnsiTheme="majorBidi" w:cstheme="majorBidi"/>
          <w:sz w:val="30"/>
          <w:szCs w:val="30"/>
        </w:rPr>
        <w:t>30</w:t>
      </w:r>
      <w:r w:rsidR="00862BF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DE5AFE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กันยายน </w:t>
      </w:r>
      <w:r w:rsidR="00E00098" w:rsidRPr="000A400A">
        <w:rPr>
          <w:rFonts w:asciiTheme="majorBidi" w:hAnsiTheme="majorBidi" w:cstheme="majorBidi"/>
          <w:sz w:val="30"/>
          <w:szCs w:val="30"/>
        </w:rPr>
        <w:t>2</w:t>
      </w:r>
      <w:r w:rsidR="00AD4873" w:rsidRPr="000A400A">
        <w:rPr>
          <w:rFonts w:asciiTheme="majorBidi" w:hAnsiTheme="majorBidi" w:cstheme="majorBidi"/>
          <w:sz w:val="30"/>
          <w:szCs w:val="30"/>
        </w:rPr>
        <w:t>56</w:t>
      </w:r>
      <w:r w:rsidR="004715E4">
        <w:rPr>
          <w:rFonts w:asciiTheme="majorBidi" w:hAnsiTheme="majorBidi" w:cstheme="majorBidi"/>
          <w:sz w:val="30"/>
          <w:szCs w:val="30"/>
        </w:rPr>
        <w:t>5</w:t>
      </w:r>
    </w:p>
    <w:p w14:paraId="72DE2304" w14:textId="77777777" w:rsidR="00DB231B" w:rsidRDefault="00DB231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7B1ED" w14:textId="2D58B16D" w:rsidR="001E191E" w:rsidRPr="00913109" w:rsidRDefault="008A68D9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D96072">
        <w:rPr>
          <w:rFonts w:asciiTheme="majorBidi" w:hAnsiTheme="majorBidi" w:cstheme="majorBidi"/>
          <w:sz w:val="30"/>
          <w:szCs w:val="30"/>
        </w:rPr>
        <w:t>0</w:t>
      </w:r>
      <w:r w:rsidR="00A332A5" w:rsidRPr="00502CA4">
        <w:rPr>
          <w:rFonts w:asciiTheme="majorBidi" w:hAnsiTheme="majorBidi" w:cstheme="majorBidi"/>
          <w:sz w:val="30"/>
          <w:szCs w:val="30"/>
        </w:rPr>
        <w:tab/>
      </w:r>
      <w:r w:rsidR="001E191E" w:rsidRPr="00502CA4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081C589" w14:textId="16DE0518" w:rsidR="001E191E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lang w:val="en-US"/>
        </w:rPr>
      </w:pPr>
    </w:p>
    <w:p w14:paraId="501DCB6E" w14:textId="63E933B3" w:rsidR="006B2F18" w:rsidRDefault="006B2F18" w:rsidP="00805C7C">
      <w:pPr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กำไรต่อหุ้นสำหรับแต่ละ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2E7E29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DE5AFE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6034FC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lang w:val="en-AU"/>
        </w:rPr>
        <w:t xml:space="preserve"> </w:t>
      </w:r>
      <w:r w:rsidR="00DE5AFE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คำนวณจาก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กำไรสำหรับงวดที่เป็น</w:t>
      </w:r>
      <w:r w:rsidR="00A26044">
        <w:rPr>
          <w:rFonts w:ascii="Angsana New" w:hAnsi="Angsana New" w:cs="Angsana New"/>
          <w:sz w:val="30"/>
          <w:szCs w:val="30"/>
          <w:cs/>
        </w:rPr>
        <w:br/>
      </w:r>
      <w:r w:rsidRPr="00DD7CDF">
        <w:rPr>
          <w:rFonts w:ascii="Angsana New" w:hAnsi="Angsana New" w:cs="Angsana New" w:hint="cs"/>
          <w:sz w:val="30"/>
          <w:szCs w:val="30"/>
          <w:cs/>
        </w:rPr>
        <w:t>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AA67D0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598E9D80" w14:textId="5F403280" w:rsidR="002D1F76" w:rsidRDefault="002D1F76" w:rsidP="006B2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B2BAB15" w14:textId="77777777" w:rsidR="00E73862" w:rsidRDefault="00E73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DFE5AD6" w14:textId="7A5B9582" w:rsidR="00AF6F4A" w:rsidRDefault="00AF6F4A" w:rsidP="00A67BA7">
      <w:pPr>
        <w:tabs>
          <w:tab w:val="clear" w:pos="454"/>
        </w:tabs>
        <w:ind w:left="504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372310">
        <w:rPr>
          <w:rFonts w:ascii="Angsana New" w:hAnsi="Angsana New" w:cs="Angsana New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DE5AF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31EFB2C9" w14:textId="77777777" w:rsidR="00AF6F4A" w:rsidRPr="007A34F4" w:rsidRDefault="00AF6F4A" w:rsidP="00AF6F4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AF6F4A" w:rsidRPr="007B685F" w14:paraId="093C3A79" w14:textId="77777777" w:rsidTr="009F2670">
        <w:tc>
          <w:tcPr>
            <w:tcW w:w="2276" w:type="pct"/>
            <w:vAlign w:val="center"/>
          </w:tcPr>
          <w:p w14:paraId="53AAAA33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center"/>
          </w:tcPr>
          <w:p w14:paraId="555056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062360E6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vAlign w:val="center"/>
            <w:hideMark/>
          </w:tcPr>
          <w:p w14:paraId="1648FDC5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AF6F4A" w:rsidRPr="007B685F" w14:paraId="33BAC0B0" w14:textId="77777777" w:rsidTr="009F2670">
        <w:tc>
          <w:tcPr>
            <w:tcW w:w="2276" w:type="pct"/>
            <w:vAlign w:val="center"/>
          </w:tcPr>
          <w:p w14:paraId="669BE781" w14:textId="77777777" w:rsidR="00AF6F4A" w:rsidRPr="007B685F" w:rsidRDefault="00AF6F4A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0D3EDF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45319FEB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D0C8F9" w14:textId="77777777" w:rsidR="00AF6F4A" w:rsidRPr="007B685F" w:rsidRDefault="00AF6F4A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15E4" w:rsidRPr="007B685F" w14:paraId="5582DB12" w14:textId="77777777" w:rsidTr="009F2670">
        <w:tc>
          <w:tcPr>
            <w:tcW w:w="2276" w:type="pct"/>
            <w:vAlign w:val="center"/>
          </w:tcPr>
          <w:p w14:paraId="1E7EFDAD" w14:textId="77777777" w:rsidR="004715E4" w:rsidRPr="007B685F" w:rsidRDefault="004715E4" w:rsidP="004715E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D6923E" w14:textId="20E877F2" w:rsidR="004715E4" w:rsidRPr="007B685F" w:rsidRDefault="004715E4" w:rsidP="004715E4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51770" w14:textId="77777777" w:rsidR="004715E4" w:rsidRPr="007B685F" w:rsidRDefault="004715E4" w:rsidP="004715E4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50DF09" w14:textId="013A8922" w:rsidR="004715E4" w:rsidRPr="007B685F" w:rsidRDefault="004715E4" w:rsidP="004715E4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center"/>
          </w:tcPr>
          <w:p w14:paraId="39890A5A" w14:textId="77777777" w:rsidR="004715E4" w:rsidRPr="007B685F" w:rsidRDefault="004715E4" w:rsidP="004715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EED5F" w14:textId="5BDB4AD0" w:rsidR="004715E4" w:rsidRPr="007B685F" w:rsidRDefault="004715E4" w:rsidP="004715E4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C53319" w14:textId="77777777" w:rsidR="004715E4" w:rsidRPr="007B685F" w:rsidRDefault="004715E4" w:rsidP="004715E4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461AE7" w14:textId="3FC393C7" w:rsidR="004715E4" w:rsidRPr="007B685F" w:rsidRDefault="004715E4" w:rsidP="004715E4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715E4" w:rsidRPr="007B685F" w14:paraId="44631B39" w14:textId="77777777" w:rsidTr="009F2670">
        <w:tc>
          <w:tcPr>
            <w:tcW w:w="2276" w:type="pct"/>
            <w:vAlign w:val="center"/>
            <w:hideMark/>
          </w:tcPr>
          <w:p w14:paraId="181B2280" w14:textId="2D1ECDC8" w:rsidR="004715E4" w:rsidRPr="007B685F" w:rsidRDefault="004715E4" w:rsidP="004715E4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  <w:vAlign w:val="center"/>
          </w:tcPr>
          <w:p w14:paraId="64073D9F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04D3F4A7" w14:textId="77777777" w:rsidR="004715E4" w:rsidRPr="007B685F" w:rsidRDefault="004715E4" w:rsidP="00471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525D4FC2" w14:textId="77777777" w:rsidR="004715E4" w:rsidRPr="007B685F" w:rsidRDefault="004715E4" w:rsidP="004715E4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0C99BF1" w14:textId="77777777" w:rsidR="004715E4" w:rsidRPr="007B685F" w:rsidRDefault="004715E4" w:rsidP="00471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31705DEB" w14:textId="77777777" w:rsidR="004715E4" w:rsidRPr="007B685F" w:rsidRDefault="004715E4" w:rsidP="00471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3ECFD364" w14:textId="77777777" w:rsidR="004715E4" w:rsidRPr="007B685F" w:rsidRDefault="004715E4" w:rsidP="00471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45ED870F" w14:textId="77777777" w:rsidR="004715E4" w:rsidRPr="007B685F" w:rsidRDefault="004715E4" w:rsidP="004715E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54A45" w:rsidRPr="007B685F" w14:paraId="4B1F0606" w14:textId="77777777" w:rsidTr="009F2670">
        <w:tc>
          <w:tcPr>
            <w:tcW w:w="2276" w:type="pct"/>
            <w:vAlign w:val="center"/>
            <w:hideMark/>
          </w:tcPr>
          <w:p w14:paraId="29182C34" w14:textId="77777777" w:rsidR="00A54A45" w:rsidRPr="007B685F" w:rsidRDefault="00A54A45" w:rsidP="00A54A45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  <w:vAlign w:val="center"/>
          </w:tcPr>
          <w:p w14:paraId="1F64A035" w14:textId="231B6E8D" w:rsidR="00A54A45" w:rsidRPr="007B685F" w:rsidRDefault="00A9198B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5,108</w:t>
            </w:r>
          </w:p>
        </w:tc>
        <w:tc>
          <w:tcPr>
            <w:tcW w:w="140" w:type="pct"/>
            <w:vAlign w:val="center"/>
          </w:tcPr>
          <w:p w14:paraId="7262D882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5518E976" w14:textId="4DA88401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(5,374)</w:t>
            </w:r>
          </w:p>
        </w:tc>
        <w:tc>
          <w:tcPr>
            <w:tcW w:w="147" w:type="pct"/>
            <w:vAlign w:val="center"/>
          </w:tcPr>
          <w:p w14:paraId="37C145FC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CA6A087" w14:textId="1E2E8233" w:rsidR="00A54A45" w:rsidRPr="007B685F" w:rsidRDefault="00CF7ABC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856</w:t>
            </w:r>
          </w:p>
        </w:tc>
        <w:tc>
          <w:tcPr>
            <w:tcW w:w="148" w:type="pct"/>
            <w:gridSpan w:val="3"/>
            <w:vAlign w:val="center"/>
          </w:tcPr>
          <w:p w14:paraId="6F69158F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2D6D09D5" w14:textId="065EF3E6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(1,032)</w:t>
            </w:r>
          </w:p>
        </w:tc>
      </w:tr>
      <w:tr w:rsidR="00A54A45" w:rsidRPr="007B685F" w14:paraId="515D056F" w14:textId="77777777" w:rsidTr="009F2670">
        <w:tc>
          <w:tcPr>
            <w:tcW w:w="2276" w:type="pct"/>
            <w:vAlign w:val="center"/>
            <w:hideMark/>
          </w:tcPr>
          <w:p w14:paraId="0036DF43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  <w:vAlign w:val="center"/>
          </w:tcPr>
          <w:p w14:paraId="541FC0F7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613AA357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21992024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0A72CF43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185EA12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39719F3D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56F6B3D0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54A45" w:rsidRPr="007B685F" w14:paraId="764C41B2" w14:textId="77777777" w:rsidTr="009F2670">
        <w:tc>
          <w:tcPr>
            <w:tcW w:w="2276" w:type="pct"/>
            <w:vAlign w:val="center"/>
            <w:hideMark/>
          </w:tcPr>
          <w:p w14:paraId="78A6491D" w14:textId="05078C1E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</w:tabs>
              <w:ind w:left="444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สำหรับงวดของหุ้นกู้ด้อยสิทธิ</w:t>
            </w:r>
          </w:p>
        </w:tc>
        <w:tc>
          <w:tcPr>
            <w:tcW w:w="572" w:type="pct"/>
            <w:vAlign w:val="center"/>
          </w:tcPr>
          <w:p w14:paraId="1E4FDCEA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78DACEC0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D3AA278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4D77C636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6FBDFC2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07C3DCAA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7FF5084C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54A45" w:rsidRPr="007B685F" w14:paraId="0E7F71BA" w14:textId="77777777" w:rsidTr="009F2670">
        <w:tc>
          <w:tcPr>
            <w:tcW w:w="2276" w:type="pct"/>
            <w:vAlign w:val="center"/>
            <w:hideMark/>
          </w:tcPr>
          <w:p w14:paraId="66812DB1" w14:textId="332B3152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</w:tabs>
              <w:ind w:left="444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2CC07" w14:textId="49ACBC93" w:rsidR="00A54A45" w:rsidRPr="007B685F" w:rsidRDefault="00A9198B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(138)</w:t>
            </w:r>
          </w:p>
        </w:tc>
        <w:tc>
          <w:tcPr>
            <w:tcW w:w="140" w:type="pct"/>
            <w:vAlign w:val="center"/>
          </w:tcPr>
          <w:p w14:paraId="4019CB29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93BA96" w14:textId="39B13629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(151)</w:t>
            </w:r>
          </w:p>
        </w:tc>
        <w:tc>
          <w:tcPr>
            <w:tcW w:w="147" w:type="pct"/>
            <w:vAlign w:val="center"/>
          </w:tcPr>
          <w:p w14:paraId="1669EC67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EF212" w14:textId="04ADF5F3" w:rsidR="00A54A45" w:rsidRPr="007B685F" w:rsidRDefault="00CF7ABC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(138)</w:t>
            </w:r>
          </w:p>
        </w:tc>
        <w:tc>
          <w:tcPr>
            <w:tcW w:w="148" w:type="pct"/>
            <w:gridSpan w:val="3"/>
            <w:vAlign w:val="center"/>
          </w:tcPr>
          <w:p w14:paraId="04B9A7C3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583D5" w14:textId="63A301C6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(151)</w:t>
            </w:r>
          </w:p>
        </w:tc>
      </w:tr>
      <w:tr w:rsidR="00AE044E" w:rsidRPr="007B685F" w14:paraId="585C94F8" w14:textId="77777777" w:rsidTr="009F2670">
        <w:tc>
          <w:tcPr>
            <w:tcW w:w="2276" w:type="pct"/>
            <w:vAlign w:val="center"/>
          </w:tcPr>
          <w:p w14:paraId="7DA60FEE" w14:textId="7836715A" w:rsidR="00AE044E" w:rsidRPr="007B685F" w:rsidRDefault="00AE044E" w:rsidP="00AE044E">
            <w:pPr>
              <w:tabs>
                <w:tab w:val="clear" w:pos="227"/>
                <w:tab w:val="clear" w:pos="454"/>
                <w:tab w:val="clear" w:pos="680"/>
              </w:tabs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BE26F4" w14:textId="77777777" w:rsidR="00AE044E" w:rsidRDefault="00AE044E" w:rsidP="00AE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27E94478" w14:textId="77777777" w:rsidR="00AE044E" w:rsidRPr="007B685F" w:rsidRDefault="00AE044E" w:rsidP="00AE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F483AA" w14:textId="77777777" w:rsidR="00AE044E" w:rsidRDefault="00AE044E" w:rsidP="00AE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516BE2F4" w14:textId="77777777" w:rsidR="00AE044E" w:rsidRPr="007B685F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EE8E72" w14:textId="77777777" w:rsidR="00AE044E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04DB8329" w14:textId="77777777" w:rsidR="00AE044E" w:rsidRPr="007B685F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4363E7" w14:textId="77777777" w:rsidR="00AE044E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E044E" w:rsidRPr="007B685F" w14:paraId="4FC19E52" w14:textId="77777777" w:rsidTr="009F2670">
        <w:tc>
          <w:tcPr>
            <w:tcW w:w="2276" w:type="pct"/>
            <w:vAlign w:val="center"/>
          </w:tcPr>
          <w:p w14:paraId="43566C63" w14:textId="44E0B432" w:rsidR="00AE044E" w:rsidRPr="007B685F" w:rsidRDefault="00AE044E" w:rsidP="00AE04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4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8EFC6" w14:textId="54D47A66" w:rsidR="00AE044E" w:rsidRDefault="00AE044E" w:rsidP="00AE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4,970</w:t>
            </w:r>
          </w:p>
        </w:tc>
        <w:tc>
          <w:tcPr>
            <w:tcW w:w="140" w:type="pct"/>
            <w:vAlign w:val="center"/>
          </w:tcPr>
          <w:p w14:paraId="516368A7" w14:textId="77777777" w:rsidR="00AE044E" w:rsidRPr="007B685F" w:rsidRDefault="00AE044E" w:rsidP="00AE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6DB2B3D2" w14:textId="76688886" w:rsidR="00AE044E" w:rsidRDefault="00AE044E" w:rsidP="00AE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(5,525)</w:t>
            </w:r>
          </w:p>
        </w:tc>
        <w:tc>
          <w:tcPr>
            <w:tcW w:w="147" w:type="pct"/>
            <w:vAlign w:val="center"/>
          </w:tcPr>
          <w:p w14:paraId="7BA9615E" w14:textId="77777777" w:rsidR="00AE044E" w:rsidRPr="007B685F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2C094A83" w14:textId="234A64FB" w:rsidR="00AE044E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718</w:t>
            </w:r>
          </w:p>
        </w:tc>
        <w:tc>
          <w:tcPr>
            <w:tcW w:w="148" w:type="pct"/>
            <w:gridSpan w:val="3"/>
            <w:vAlign w:val="center"/>
          </w:tcPr>
          <w:p w14:paraId="7B7C44B3" w14:textId="77777777" w:rsidR="00AE044E" w:rsidRPr="007B685F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6964814F" w14:textId="7810C506" w:rsidR="00AE044E" w:rsidRDefault="00AE044E" w:rsidP="00AE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(1,183)</w:t>
            </w:r>
          </w:p>
        </w:tc>
      </w:tr>
      <w:tr w:rsidR="00FC29F8" w:rsidRPr="007B685F" w14:paraId="34FE1CDE" w14:textId="77777777" w:rsidTr="009F2670">
        <w:tc>
          <w:tcPr>
            <w:tcW w:w="2276" w:type="pct"/>
            <w:vAlign w:val="center"/>
          </w:tcPr>
          <w:p w14:paraId="60B895D0" w14:textId="1F2183C5" w:rsidR="00FC29F8" w:rsidRPr="00FC3F9A" w:rsidRDefault="00FC29F8" w:rsidP="00FC29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584593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971D94A" w14:textId="77777777" w:rsidR="00FC29F8" w:rsidRPr="007B685F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4FA9D143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40CDC7F7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317D134B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2659DF71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60DDB88E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29F8" w:rsidRPr="007B685F" w14:paraId="7668273B" w14:textId="77777777" w:rsidTr="009F2670">
        <w:tc>
          <w:tcPr>
            <w:tcW w:w="2276" w:type="pct"/>
            <w:vAlign w:val="center"/>
          </w:tcPr>
          <w:p w14:paraId="63855398" w14:textId="660FCEA4" w:rsidR="00FC29F8" w:rsidRPr="00FC3F9A" w:rsidRDefault="00FC29F8" w:rsidP="000274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E4E6DB" w14:textId="3C372833" w:rsidR="00FC29F8" w:rsidRPr="003F6637" w:rsidRDefault="008E7663" w:rsidP="00443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center"/>
          </w:tcPr>
          <w:p w14:paraId="447923F8" w14:textId="77777777" w:rsidR="00FC29F8" w:rsidRPr="003F6637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5B4B6" w14:textId="2D0F8312" w:rsidR="00FC29F8" w:rsidRPr="003F6637" w:rsidRDefault="00FC29F8" w:rsidP="0066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F6637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7" w:type="pct"/>
            <w:vAlign w:val="center"/>
          </w:tcPr>
          <w:p w14:paraId="36D29F3B" w14:textId="77777777" w:rsidR="00FC29F8" w:rsidRPr="003F6637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370AD" w14:textId="2B0E10C8" w:rsidR="00FC29F8" w:rsidRPr="003F6637" w:rsidRDefault="008E7663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  <w:vAlign w:val="center"/>
          </w:tcPr>
          <w:p w14:paraId="5576794F" w14:textId="77777777" w:rsidR="00FC29F8" w:rsidRPr="003F6637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8AB15" w14:textId="47241391" w:rsidR="00FC29F8" w:rsidRPr="003F6637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29F8" w:rsidRPr="007B685F" w14:paraId="6904312C" w14:textId="77777777" w:rsidTr="009F2670">
        <w:tc>
          <w:tcPr>
            <w:tcW w:w="2276" w:type="pct"/>
            <w:vAlign w:val="center"/>
          </w:tcPr>
          <w:p w14:paraId="06A6F1AD" w14:textId="4E0F8D33" w:rsidR="00FC29F8" w:rsidRPr="00FC3F9A" w:rsidRDefault="00FC29F8" w:rsidP="00FC29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9231D2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8E1310" w14:textId="77777777" w:rsidR="00FC29F8" w:rsidRPr="007B685F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7E3B7B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12BCC277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7D0E8B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4EA3D6FE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7BA8B5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29F8" w:rsidRPr="007B685F" w14:paraId="3A1A8FD3" w14:textId="77777777" w:rsidTr="009F2670">
        <w:tc>
          <w:tcPr>
            <w:tcW w:w="2276" w:type="pct"/>
            <w:vAlign w:val="center"/>
          </w:tcPr>
          <w:p w14:paraId="6DC77368" w14:textId="45A8AA1B" w:rsidR="00FC29F8" w:rsidRPr="00FC3F9A" w:rsidRDefault="00FC29F8" w:rsidP="006445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A35232" w14:textId="077215E6" w:rsidR="00FC29F8" w:rsidRPr="003F6637" w:rsidRDefault="008E7663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4,970</w:t>
            </w:r>
          </w:p>
        </w:tc>
        <w:tc>
          <w:tcPr>
            <w:tcW w:w="140" w:type="pct"/>
            <w:vAlign w:val="center"/>
          </w:tcPr>
          <w:p w14:paraId="6F9513EA" w14:textId="77777777" w:rsidR="00FC29F8" w:rsidRPr="003F6637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529EA59" w14:textId="729299B5" w:rsidR="00FC29F8" w:rsidRPr="003F6637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(5,525)</w:t>
            </w:r>
          </w:p>
        </w:tc>
        <w:tc>
          <w:tcPr>
            <w:tcW w:w="147" w:type="pct"/>
            <w:vAlign w:val="center"/>
          </w:tcPr>
          <w:p w14:paraId="7410395C" w14:textId="77777777" w:rsidR="00FC29F8" w:rsidRPr="003F6637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D75873E" w14:textId="30FBB2CF" w:rsidR="00FC29F8" w:rsidRPr="003F6637" w:rsidRDefault="008E7663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718</w:t>
            </w:r>
          </w:p>
        </w:tc>
        <w:tc>
          <w:tcPr>
            <w:tcW w:w="148" w:type="pct"/>
            <w:gridSpan w:val="3"/>
            <w:vAlign w:val="center"/>
          </w:tcPr>
          <w:p w14:paraId="10D22314" w14:textId="77777777" w:rsidR="00FC29F8" w:rsidRPr="003F6637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89869AA" w14:textId="7D1FB507" w:rsidR="00FC29F8" w:rsidRPr="003F6637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(1,183)</w:t>
            </w:r>
          </w:p>
        </w:tc>
      </w:tr>
      <w:tr w:rsidR="00FC29F8" w:rsidRPr="007B685F" w14:paraId="3A83A7AD" w14:textId="77777777" w:rsidTr="009F2670">
        <w:tc>
          <w:tcPr>
            <w:tcW w:w="2276" w:type="pct"/>
            <w:vAlign w:val="center"/>
          </w:tcPr>
          <w:p w14:paraId="31DA7EA1" w14:textId="77777777" w:rsidR="00FC29F8" w:rsidRPr="00FC3F9A" w:rsidRDefault="00FC29F8" w:rsidP="00FC29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38AD73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762C8C7" w14:textId="77777777" w:rsidR="00FC29F8" w:rsidRPr="007B685F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3BD5661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21A7AA25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8371E4A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3591D659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8E987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29F8" w:rsidRPr="007B685F" w14:paraId="2CC1A5EF" w14:textId="77777777" w:rsidTr="009F2670">
        <w:tc>
          <w:tcPr>
            <w:tcW w:w="2276" w:type="pct"/>
            <w:vAlign w:val="center"/>
          </w:tcPr>
          <w:p w14:paraId="1FC06E7B" w14:textId="77777777" w:rsidR="00FC29F8" w:rsidRPr="007B685F" w:rsidRDefault="00FC29F8" w:rsidP="00FC29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B2D71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28EB09D7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5BE54303" w14:textId="77777777" w:rsidR="00FC29F8" w:rsidRPr="007B685F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0548B5FE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517A73F7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61BFA864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10ABE01E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29F8" w:rsidRPr="007B685F" w14:paraId="78C345A1" w14:textId="77777777" w:rsidTr="009F2670">
        <w:tc>
          <w:tcPr>
            <w:tcW w:w="2276" w:type="pct"/>
            <w:vAlign w:val="center"/>
          </w:tcPr>
          <w:p w14:paraId="1C077CCC" w14:textId="45DBF336" w:rsidR="00FC29F8" w:rsidRPr="007B685F" w:rsidRDefault="00FC29F8" w:rsidP="000274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2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4B4FB6" w14:textId="77777777" w:rsidR="00FC29F8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23DDC65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4A3D0261" w14:textId="77777777" w:rsidR="00FC29F8" w:rsidRPr="007B685F" w:rsidRDefault="00FC29F8" w:rsidP="00FC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21912E76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59B03BEF" w14:textId="7777777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58F81C36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415F1C08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29F8" w:rsidRPr="007B685F" w14:paraId="0D7D90C4" w14:textId="77777777" w:rsidTr="009F2670">
        <w:tc>
          <w:tcPr>
            <w:tcW w:w="2276" w:type="pct"/>
            <w:vAlign w:val="center"/>
            <w:hideMark/>
          </w:tcPr>
          <w:p w14:paraId="765332D0" w14:textId="77777777" w:rsidR="00FC29F8" w:rsidRPr="007B685F" w:rsidRDefault="00FC29F8" w:rsidP="00FC29F8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0D1432E" w14:textId="082DE4B4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  <w:vAlign w:val="center"/>
          </w:tcPr>
          <w:p w14:paraId="270B3206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38AE2D3" w14:textId="27266D5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  <w:vAlign w:val="center"/>
          </w:tcPr>
          <w:p w14:paraId="322C9FE8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4FF4671" w14:textId="737FA7CB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  <w:vAlign w:val="center"/>
          </w:tcPr>
          <w:p w14:paraId="003E61FA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vAlign w:val="center"/>
          </w:tcPr>
          <w:p w14:paraId="74417049" w14:textId="77528271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FC29F8" w:rsidRPr="007B685F" w14:paraId="3E60C23E" w14:textId="77777777" w:rsidTr="009F2670">
        <w:tc>
          <w:tcPr>
            <w:tcW w:w="2276" w:type="pct"/>
            <w:vAlign w:val="center"/>
            <w:hideMark/>
          </w:tcPr>
          <w:p w14:paraId="252774D0" w14:textId="77777777" w:rsidR="00FC29F8" w:rsidRPr="007B685F" w:rsidRDefault="00FC29F8" w:rsidP="00FC29F8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B91F95" w14:textId="65D6AA4E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0" w:type="pct"/>
            <w:vAlign w:val="center"/>
          </w:tcPr>
          <w:p w14:paraId="59FD9708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7097EA24" w14:textId="3563E68F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(449)</w:t>
            </w:r>
          </w:p>
        </w:tc>
        <w:tc>
          <w:tcPr>
            <w:tcW w:w="151" w:type="pct"/>
            <w:gridSpan w:val="2"/>
            <w:vAlign w:val="center"/>
          </w:tcPr>
          <w:p w14:paraId="0EFE57EC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center"/>
          </w:tcPr>
          <w:p w14:paraId="4E7FC17D" w14:textId="03550A5D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center"/>
          </w:tcPr>
          <w:p w14:paraId="162EC090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A9E1A39" w14:textId="7D6C1D5B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C29F8" w:rsidRPr="007B685F" w14:paraId="56AD95FB" w14:textId="77777777" w:rsidTr="009F2670">
        <w:tc>
          <w:tcPr>
            <w:tcW w:w="2276" w:type="pct"/>
            <w:vAlign w:val="center"/>
          </w:tcPr>
          <w:p w14:paraId="21088D95" w14:textId="77777777" w:rsidR="00FC29F8" w:rsidRPr="007B685F" w:rsidRDefault="00FC29F8" w:rsidP="00FC29F8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2C446D" w14:textId="5339BC47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0" w:type="pct"/>
            <w:vAlign w:val="center"/>
          </w:tcPr>
          <w:p w14:paraId="1D49E563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F1CDFF" w14:textId="51EB0920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51" w:type="pct"/>
            <w:gridSpan w:val="2"/>
            <w:vAlign w:val="center"/>
          </w:tcPr>
          <w:p w14:paraId="757890F7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5E5210" w14:textId="6C62FD61" w:rsidR="00FC29F8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5" w:type="pct"/>
            <w:gridSpan w:val="2"/>
            <w:vAlign w:val="center"/>
          </w:tcPr>
          <w:p w14:paraId="167EECE2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524F01" w14:textId="54E607CF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</w:tr>
      <w:tr w:rsidR="00FC29F8" w:rsidRPr="007B685F" w14:paraId="30B833A8" w14:textId="77777777" w:rsidTr="009F2670">
        <w:tc>
          <w:tcPr>
            <w:tcW w:w="2276" w:type="pct"/>
            <w:vAlign w:val="center"/>
          </w:tcPr>
          <w:p w14:paraId="5C5F9600" w14:textId="05A73718" w:rsidR="00FC29F8" w:rsidRDefault="00FC29F8" w:rsidP="00FC29F8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3634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634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634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0A5358" w14:textId="69D8C435" w:rsidR="00FC29F8" w:rsidRPr="00EE560B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  <w:vAlign w:val="center"/>
          </w:tcPr>
          <w:p w14:paraId="592C2C89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0EB56E3F" w14:textId="1E2BDDC8" w:rsidR="00FC29F8" w:rsidRPr="0042307F" w:rsidRDefault="00FC29F8" w:rsidP="00DA4B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7,964</w:t>
            </w:r>
          </w:p>
        </w:tc>
        <w:tc>
          <w:tcPr>
            <w:tcW w:w="151" w:type="pct"/>
            <w:gridSpan w:val="2"/>
            <w:vAlign w:val="center"/>
          </w:tcPr>
          <w:p w14:paraId="61531EA2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4CCB0C16" w14:textId="143E2D6A" w:rsidR="00FC29F8" w:rsidRPr="00ED25B2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  <w:vAlign w:val="center"/>
          </w:tcPr>
          <w:p w14:paraId="249B7CAA" w14:textId="77777777" w:rsidR="00FC29F8" w:rsidRPr="007B685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  <w:vAlign w:val="center"/>
          </w:tcPr>
          <w:p w14:paraId="7C0A42F9" w14:textId="33E15C28" w:rsidR="00FC29F8" w:rsidRPr="0042307F" w:rsidRDefault="00FC29F8" w:rsidP="00FC2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8,413</w:t>
            </w:r>
          </w:p>
        </w:tc>
      </w:tr>
      <w:tr w:rsidR="00A40342" w:rsidRPr="007B685F" w14:paraId="1755E102" w14:textId="77777777" w:rsidTr="009F2670">
        <w:tc>
          <w:tcPr>
            <w:tcW w:w="2276" w:type="pct"/>
            <w:vAlign w:val="center"/>
          </w:tcPr>
          <w:p w14:paraId="09AB77BB" w14:textId="7922F588" w:rsidR="00A40342" w:rsidRPr="00FC3F9A" w:rsidRDefault="00A40342" w:rsidP="00A40342">
            <w:pPr>
              <w:tabs>
                <w:tab w:val="left" w:pos="540"/>
              </w:tabs>
              <w:ind w:left="38" w:right="-138" w:hanging="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1CFD8E" w14:textId="796AF007" w:rsidR="00A40342" w:rsidRPr="003F6637" w:rsidRDefault="00A40342" w:rsidP="00667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center"/>
          </w:tcPr>
          <w:p w14:paraId="7D37E209" w14:textId="77777777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E76EF9" w14:textId="4D3265D4" w:rsidR="00A40342" w:rsidRPr="003F6637" w:rsidRDefault="00A40342" w:rsidP="00C51C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2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C2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3F663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1" w:type="pct"/>
            <w:gridSpan w:val="2"/>
            <w:vAlign w:val="center"/>
          </w:tcPr>
          <w:p w14:paraId="40994277" w14:textId="77777777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979A4F" w14:textId="1687419E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center"/>
          </w:tcPr>
          <w:p w14:paraId="1D07A2B1" w14:textId="77777777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F9198C" w14:textId="217966EF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</w:tr>
      <w:tr w:rsidR="00A40342" w:rsidRPr="007B685F" w14:paraId="699AD12A" w14:textId="77777777" w:rsidTr="009F2670">
        <w:tc>
          <w:tcPr>
            <w:tcW w:w="2276" w:type="pct"/>
            <w:vAlign w:val="center"/>
          </w:tcPr>
          <w:p w14:paraId="462215D0" w14:textId="496EAE66" w:rsidR="00A40342" w:rsidRPr="00FC3F9A" w:rsidRDefault="00A40342" w:rsidP="00A40342">
            <w:pPr>
              <w:tabs>
                <w:tab w:val="left" w:pos="540"/>
              </w:tabs>
              <w:ind w:left="38" w:right="-138" w:hanging="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ABAAF9" w14:textId="33F7529F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  <w:vAlign w:val="center"/>
          </w:tcPr>
          <w:p w14:paraId="68CAE733" w14:textId="77777777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147A13" w14:textId="36255526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7,964</w:t>
            </w:r>
          </w:p>
        </w:tc>
        <w:tc>
          <w:tcPr>
            <w:tcW w:w="151" w:type="pct"/>
            <w:gridSpan w:val="2"/>
            <w:vAlign w:val="center"/>
          </w:tcPr>
          <w:p w14:paraId="6B9C0FFA" w14:textId="77777777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1DEB4C" w14:textId="024DBB9B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  <w:vAlign w:val="center"/>
          </w:tcPr>
          <w:p w14:paraId="5FD897A7" w14:textId="77777777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3EC1BB" w14:textId="51406154" w:rsidR="00A40342" w:rsidRPr="003F6637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8,647</w:t>
            </w:r>
          </w:p>
        </w:tc>
      </w:tr>
      <w:tr w:rsidR="00A40342" w:rsidRPr="007B685F" w14:paraId="75865C61" w14:textId="77777777" w:rsidTr="009F2670">
        <w:tc>
          <w:tcPr>
            <w:tcW w:w="2276" w:type="pct"/>
            <w:vAlign w:val="center"/>
          </w:tcPr>
          <w:p w14:paraId="00C7FB41" w14:textId="77777777" w:rsidR="00A40342" w:rsidRPr="00FC3F9A" w:rsidRDefault="00A40342" w:rsidP="00A40342">
            <w:pPr>
              <w:tabs>
                <w:tab w:val="left" w:pos="540"/>
              </w:tabs>
              <w:ind w:left="38" w:right="-138" w:hanging="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FEA9C2" w14:textId="77777777" w:rsidR="00A40342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4EC33ED8" w14:textId="77777777" w:rsidR="00A40342" w:rsidRPr="007B685F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34EBAF9" w14:textId="77777777" w:rsidR="00A40342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vAlign w:val="center"/>
          </w:tcPr>
          <w:p w14:paraId="6E67C429" w14:textId="77777777" w:rsidR="00A40342" w:rsidRPr="007B685F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DDD53B4" w14:textId="77777777" w:rsidR="00A40342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center"/>
          </w:tcPr>
          <w:p w14:paraId="4EE0EF24" w14:textId="77777777" w:rsidR="00A40342" w:rsidRPr="007B685F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6430E3F" w14:textId="77777777" w:rsidR="00A40342" w:rsidRDefault="00A40342" w:rsidP="00A40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63906" w:rsidRPr="007B685F" w14:paraId="099B277F" w14:textId="77777777" w:rsidTr="009F2670">
        <w:trPr>
          <w:trHeight w:val="331"/>
        </w:trPr>
        <w:tc>
          <w:tcPr>
            <w:tcW w:w="2276" w:type="pct"/>
            <w:vAlign w:val="center"/>
          </w:tcPr>
          <w:p w14:paraId="47176999" w14:textId="7AFC3076" w:rsidR="00E63906" w:rsidRDefault="00E63906" w:rsidP="00E63906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3ADD95" w14:textId="4A54536F" w:rsidR="00E63906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140" w:type="pct"/>
            <w:vAlign w:val="center"/>
          </w:tcPr>
          <w:p w14:paraId="35539684" w14:textId="77777777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2C20351" w14:textId="20119946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(0.69)</w:t>
            </w:r>
          </w:p>
        </w:tc>
        <w:tc>
          <w:tcPr>
            <w:tcW w:w="151" w:type="pct"/>
            <w:gridSpan w:val="2"/>
            <w:vAlign w:val="center"/>
          </w:tcPr>
          <w:p w14:paraId="48063190" w14:textId="77777777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0A833CF" w14:textId="5E31E500" w:rsidR="00E63906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0.09</w:t>
            </w:r>
          </w:p>
        </w:tc>
        <w:tc>
          <w:tcPr>
            <w:tcW w:w="145" w:type="pct"/>
            <w:gridSpan w:val="2"/>
            <w:vAlign w:val="center"/>
          </w:tcPr>
          <w:p w14:paraId="3FD86584" w14:textId="77777777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BBB4035" w14:textId="3B2B1149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(0.14)</w:t>
            </w:r>
          </w:p>
        </w:tc>
      </w:tr>
      <w:tr w:rsidR="00E63906" w:rsidRPr="007B685F" w14:paraId="351F571A" w14:textId="77777777" w:rsidTr="009F2670">
        <w:tc>
          <w:tcPr>
            <w:tcW w:w="2276" w:type="pct"/>
            <w:vAlign w:val="center"/>
          </w:tcPr>
          <w:p w14:paraId="2046D887" w14:textId="6F6982C2" w:rsidR="00E63906" w:rsidRDefault="00E63906" w:rsidP="00E63906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ต่อหุ้น</w:t>
            </w:r>
            <w:r w:rsidR="004E1EC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4E1E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ED7F05" w14:textId="681DB7F5" w:rsidR="00E63906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0.63</w:t>
            </w:r>
          </w:p>
        </w:tc>
        <w:tc>
          <w:tcPr>
            <w:tcW w:w="140" w:type="pct"/>
            <w:vAlign w:val="center"/>
          </w:tcPr>
          <w:p w14:paraId="2A2EC3B3" w14:textId="77777777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167E8B" w14:textId="7B9F398D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(0.69)</w:t>
            </w:r>
          </w:p>
        </w:tc>
        <w:tc>
          <w:tcPr>
            <w:tcW w:w="151" w:type="pct"/>
            <w:gridSpan w:val="2"/>
            <w:vAlign w:val="center"/>
          </w:tcPr>
          <w:p w14:paraId="7D019680" w14:textId="77777777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79DF1" w14:textId="4CE7A377" w:rsidR="00E63906" w:rsidRPr="00C42D7D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74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0.09</w:t>
            </w:r>
          </w:p>
        </w:tc>
        <w:tc>
          <w:tcPr>
            <w:tcW w:w="145" w:type="pct"/>
            <w:gridSpan w:val="2"/>
            <w:vAlign w:val="center"/>
          </w:tcPr>
          <w:p w14:paraId="767300B0" w14:textId="77777777" w:rsidR="00E63906" w:rsidRPr="007B685F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EE4D7C" w14:textId="7F72B33D" w:rsidR="00E63906" w:rsidRPr="00C42D7D" w:rsidRDefault="00E63906" w:rsidP="00E6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(0.14)</w:t>
            </w:r>
          </w:p>
        </w:tc>
      </w:tr>
    </w:tbl>
    <w:p w14:paraId="042448E9" w14:textId="243A40FC" w:rsidR="000E61FB" w:rsidRDefault="000E61FB" w:rsidP="00886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9FA6C8D" w14:textId="1449B724" w:rsidR="006B2F18" w:rsidRDefault="006B2F18" w:rsidP="008D08AD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 w:rsidR="002E5B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2E5B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21FFD1B1" w14:textId="77777777" w:rsidR="006B2F18" w:rsidRPr="00D13C50" w:rsidRDefault="006B2F18" w:rsidP="006B2F18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6B2F18" w:rsidRPr="007B685F" w14:paraId="33587D53" w14:textId="77777777" w:rsidTr="009F2670">
        <w:tc>
          <w:tcPr>
            <w:tcW w:w="2276" w:type="pct"/>
            <w:vAlign w:val="center"/>
          </w:tcPr>
          <w:p w14:paraId="37232887" w14:textId="77777777" w:rsidR="006B2F18" w:rsidRPr="007B685F" w:rsidRDefault="006B2F18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center"/>
          </w:tcPr>
          <w:p w14:paraId="5AD68B92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73B559A5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vAlign w:val="center"/>
            <w:hideMark/>
          </w:tcPr>
          <w:p w14:paraId="0F3D0794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B2F18" w:rsidRPr="007B685F" w14:paraId="20ED4926" w14:textId="77777777" w:rsidTr="009F2670">
        <w:tc>
          <w:tcPr>
            <w:tcW w:w="2276" w:type="pct"/>
            <w:vAlign w:val="center"/>
          </w:tcPr>
          <w:p w14:paraId="64CCBAB5" w14:textId="77777777" w:rsidR="006B2F18" w:rsidRPr="007B685F" w:rsidRDefault="006B2F18" w:rsidP="00AC0F9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239EA1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14:paraId="7A89370A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16F71" w14:textId="77777777" w:rsidR="006B2F18" w:rsidRPr="007B685F" w:rsidRDefault="006B2F18" w:rsidP="00AC0F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54A45" w:rsidRPr="007B685F" w14:paraId="1F33A7F4" w14:textId="77777777" w:rsidTr="009F2670">
        <w:tc>
          <w:tcPr>
            <w:tcW w:w="2276" w:type="pct"/>
            <w:vAlign w:val="center"/>
          </w:tcPr>
          <w:p w14:paraId="4A1BFD76" w14:textId="77777777" w:rsidR="00A54A45" w:rsidRPr="007B685F" w:rsidRDefault="00A54A45" w:rsidP="00A54A4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D77CB9" w14:textId="5FB2AF4C" w:rsidR="00A54A45" w:rsidRPr="007B685F" w:rsidRDefault="00A54A45" w:rsidP="00A54A4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D88B6B" w14:textId="77777777" w:rsidR="00A54A45" w:rsidRPr="007B685F" w:rsidRDefault="00A54A45" w:rsidP="00A54A4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942EA" w14:textId="2D670735" w:rsidR="00A54A45" w:rsidRPr="007B685F" w:rsidRDefault="00A54A45" w:rsidP="00A54A4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center"/>
          </w:tcPr>
          <w:p w14:paraId="2A38E9F2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73A1B5" w14:textId="740108B8" w:rsidR="00A54A45" w:rsidRPr="007B685F" w:rsidRDefault="00A54A45" w:rsidP="00A54A4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0F90D1" w14:textId="77777777" w:rsidR="00A54A45" w:rsidRPr="007B685F" w:rsidRDefault="00A54A45" w:rsidP="00A54A4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3389A0" w14:textId="4D6F5774" w:rsidR="00A54A45" w:rsidRPr="007B685F" w:rsidRDefault="00A54A45" w:rsidP="00A54A45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54A45" w:rsidRPr="007B685F" w14:paraId="625843BB" w14:textId="77777777" w:rsidTr="009F2670">
        <w:tc>
          <w:tcPr>
            <w:tcW w:w="2276" w:type="pct"/>
            <w:vAlign w:val="center"/>
            <w:hideMark/>
          </w:tcPr>
          <w:p w14:paraId="1BBEF38A" w14:textId="77777777" w:rsidR="00A54A45" w:rsidRPr="007B685F" w:rsidRDefault="00A54A45" w:rsidP="00A54A45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  <w:vAlign w:val="center"/>
          </w:tcPr>
          <w:p w14:paraId="0791BBF2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E3D8F9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C07D326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33C3B09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18B1A722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7265752D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394D3789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54A45" w:rsidRPr="007B685F" w14:paraId="4FFBBF2A" w14:textId="77777777" w:rsidTr="009F2670">
        <w:tc>
          <w:tcPr>
            <w:tcW w:w="2276" w:type="pct"/>
            <w:vAlign w:val="center"/>
            <w:hideMark/>
          </w:tcPr>
          <w:p w14:paraId="6F2B4947" w14:textId="77777777" w:rsidR="00A54A45" w:rsidRPr="007B685F" w:rsidRDefault="00A54A45" w:rsidP="00027418">
            <w:pPr>
              <w:tabs>
                <w:tab w:val="clear" w:pos="227"/>
                <w:tab w:val="left" w:pos="121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AA71BA8" w14:textId="70FA94BC" w:rsidR="00A54A45" w:rsidRPr="007B685F" w:rsidRDefault="008D1AFF" w:rsidP="0051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1D56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,158</w:t>
            </w:r>
          </w:p>
        </w:tc>
        <w:tc>
          <w:tcPr>
            <w:tcW w:w="140" w:type="pct"/>
            <w:vAlign w:val="center"/>
          </w:tcPr>
          <w:p w14:paraId="27DCE768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0A63F6B" w14:textId="6F7030FA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6,308</w:t>
            </w:r>
          </w:p>
        </w:tc>
        <w:tc>
          <w:tcPr>
            <w:tcW w:w="147" w:type="pct"/>
            <w:vAlign w:val="center"/>
          </w:tcPr>
          <w:p w14:paraId="64DBE660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6321F067" w14:textId="1D5D0DAD" w:rsidR="00A54A45" w:rsidRPr="007B685F" w:rsidRDefault="001D5638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21,030</w:t>
            </w:r>
          </w:p>
        </w:tc>
        <w:tc>
          <w:tcPr>
            <w:tcW w:w="148" w:type="pct"/>
            <w:gridSpan w:val="3"/>
            <w:vAlign w:val="center"/>
          </w:tcPr>
          <w:p w14:paraId="28107F1A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1BE8E090" w14:textId="26641559" w:rsidR="00A54A45" w:rsidRPr="007B685F" w:rsidRDefault="00A54A45" w:rsidP="00515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3,266</w:t>
            </w:r>
          </w:p>
        </w:tc>
      </w:tr>
      <w:tr w:rsidR="00A54A45" w:rsidRPr="007B685F" w14:paraId="62AE66A3" w14:textId="77777777" w:rsidTr="009F2670">
        <w:tc>
          <w:tcPr>
            <w:tcW w:w="2276" w:type="pct"/>
            <w:vAlign w:val="center"/>
            <w:hideMark/>
          </w:tcPr>
          <w:p w14:paraId="07E199B5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4D27A5C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49AD11CF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F910BBE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4A7C2DD2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18F6BB2A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4C7706FC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0D53CB64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54A45" w:rsidRPr="007B685F" w14:paraId="65D8AF71" w14:textId="77777777" w:rsidTr="009F2670">
        <w:tc>
          <w:tcPr>
            <w:tcW w:w="2276" w:type="pct"/>
            <w:vAlign w:val="center"/>
            <w:hideMark/>
          </w:tcPr>
          <w:p w14:paraId="57A4549A" w14:textId="39DE764C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35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สำหรับงวดของหุ้นกู้ด้อยสิทธิ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64E8C88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center"/>
          </w:tcPr>
          <w:p w14:paraId="1E722F86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1D95F3A9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center"/>
          </w:tcPr>
          <w:p w14:paraId="1CB154EA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5A136987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35C435B0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434C6C04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54A45" w:rsidRPr="007B685F" w14:paraId="0C36CCFE" w14:textId="77777777" w:rsidTr="009F2670">
        <w:tc>
          <w:tcPr>
            <w:tcW w:w="2276" w:type="pct"/>
            <w:vAlign w:val="center"/>
            <w:hideMark/>
          </w:tcPr>
          <w:p w14:paraId="44CF61A9" w14:textId="0B08AC72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435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2618A" w14:textId="2C939E7B" w:rsidR="00A54A45" w:rsidRPr="007B685F" w:rsidRDefault="001D5638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(418)</w:t>
            </w:r>
          </w:p>
        </w:tc>
        <w:tc>
          <w:tcPr>
            <w:tcW w:w="140" w:type="pct"/>
            <w:vAlign w:val="center"/>
          </w:tcPr>
          <w:p w14:paraId="21C4E079" w14:textId="7777777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446AB" w14:textId="1BFD29A7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(448)</w:t>
            </w:r>
          </w:p>
        </w:tc>
        <w:tc>
          <w:tcPr>
            <w:tcW w:w="147" w:type="pct"/>
            <w:vAlign w:val="center"/>
          </w:tcPr>
          <w:p w14:paraId="0877D741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8996E0" w14:textId="103DD5CD" w:rsidR="00A54A45" w:rsidRPr="007B685F" w:rsidRDefault="001D5638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(418)</w:t>
            </w:r>
          </w:p>
        </w:tc>
        <w:tc>
          <w:tcPr>
            <w:tcW w:w="148" w:type="pct"/>
            <w:gridSpan w:val="3"/>
            <w:vAlign w:val="center"/>
          </w:tcPr>
          <w:p w14:paraId="516E0D67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051657" w14:textId="0992D93F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(448)</w:t>
            </w:r>
          </w:p>
        </w:tc>
      </w:tr>
      <w:tr w:rsidR="00A54A45" w:rsidRPr="007B685F" w14:paraId="796A1455" w14:textId="77777777" w:rsidTr="009F2670">
        <w:tc>
          <w:tcPr>
            <w:tcW w:w="2276" w:type="pct"/>
            <w:vAlign w:val="center"/>
          </w:tcPr>
          <w:p w14:paraId="633A54C2" w14:textId="67B97B2A" w:rsidR="00A54A45" w:rsidRPr="007B685F" w:rsidRDefault="00A54A45" w:rsidP="00A54A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AF02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D28C30" w14:textId="3FA2FC69" w:rsidR="00A54A45" w:rsidRPr="007B685F" w:rsidRDefault="001D5638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11,740</w:t>
            </w:r>
          </w:p>
        </w:tc>
        <w:tc>
          <w:tcPr>
            <w:tcW w:w="140" w:type="pct"/>
            <w:vAlign w:val="center"/>
          </w:tcPr>
          <w:p w14:paraId="5B58F4FD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7EBB68CB" w14:textId="0DC58E11" w:rsidR="00A54A45" w:rsidRPr="002606E5" w:rsidRDefault="00A54A45" w:rsidP="0051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5,860</w:t>
            </w:r>
          </w:p>
        </w:tc>
        <w:tc>
          <w:tcPr>
            <w:tcW w:w="147" w:type="pct"/>
            <w:vAlign w:val="center"/>
          </w:tcPr>
          <w:p w14:paraId="76B0409C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62AB8D17" w14:textId="1ED242B0" w:rsidR="00A54A45" w:rsidRPr="007B685F" w:rsidRDefault="001D5638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20,612</w:t>
            </w:r>
          </w:p>
        </w:tc>
        <w:tc>
          <w:tcPr>
            <w:tcW w:w="148" w:type="pct"/>
            <w:gridSpan w:val="3"/>
            <w:vAlign w:val="center"/>
          </w:tcPr>
          <w:p w14:paraId="6A50A543" w14:textId="77777777" w:rsidR="00A54A45" w:rsidRPr="007B685F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32E0E97C" w14:textId="11C86D68" w:rsidR="00A54A45" w:rsidRPr="002606E5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2,818</w:t>
            </w:r>
          </w:p>
        </w:tc>
      </w:tr>
      <w:tr w:rsidR="0064459D" w:rsidRPr="007B685F" w14:paraId="705D464D" w14:textId="77777777" w:rsidTr="009F2670">
        <w:tc>
          <w:tcPr>
            <w:tcW w:w="2276" w:type="pct"/>
            <w:vAlign w:val="center"/>
          </w:tcPr>
          <w:p w14:paraId="03130DEC" w14:textId="25C1564D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vAlign w:val="center"/>
          </w:tcPr>
          <w:p w14:paraId="0D09C737" w14:textId="77777777" w:rsidR="0064459D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4B2C5077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7E17BAA3" w14:textId="77777777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6F5FF2D4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4EF39358" w14:textId="77777777" w:rsidR="0064459D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71687932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4FFE7863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459D" w:rsidRPr="007B685F" w14:paraId="1368943B" w14:textId="77777777" w:rsidTr="009F2670">
        <w:tc>
          <w:tcPr>
            <w:tcW w:w="2276" w:type="pct"/>
            <w:vAlign w:val="center"/>
          </w:tcPr>
          <w:p w14:paraId="6E2F96D4" w14:textId="241716E6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left" w:pos="120"/>
                <w:tab w:val="left" w:pos="720"/>
              </w:tabs>
              <w:ind w:left="12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BA3C53" w14:textId="13B0DCB5" w:rsidR="0064459D" w:rsidRPr="003F6637" w:rsidRDefault="003F6637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center"/>
          </w:tcPr>
          <w:p w14:paraId="2DA918FD" w14:textId="77777777" w:rsidR="0064459D" w:rsidRPr="003F6637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307DC6" w14:textId="18F9A8CB" w:rsidR="0064459D" w:rsidRPr="003F6637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3F663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F6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663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7" w:type="pct"/>
            <w:vAlign w:val="center"/>
          </w:tcPr>
          <w:p w14:paraId="1E55E2EF" w14:textId="77777777" w:rsidR="0064459D" w:rsidRPr="003F6637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EFA1AC" w14:textId="7DE128B8" w:rsidR="0064459D" w:rsidRPr="003F6637" w:rsidRDefault="003F6637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  <w:vAlign w:val="center"/>
          </w:tcPr>
          <w:p w14:paraId="071A1BD4" w14:textId="77777777" w:rsidR="0064459D" w:rsidRPr="003F6637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AA4D6A" w14:textId="3CCD408C" w:rsidR="0064459D" w:rsidRPr="003F6637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663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3F6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459D" w:rsidRPr="007B685F" w14:paraId="42B4A15B" w14:textId="77777777" w:rsidTr="009F2670">
        <w:tc>
          <w:tcPr>
            <w:tcW w:w="2276" w:type="pct"/>
            <w:vAlign w:val="center"/>
          </w:tcPr>
          <w:p w14:paraId="03ABA2DA" w14:textId="29321BAB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932556" w14:textId="63352131" w:rsidR="0064459D" w:rsidRDefault="003F6637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11,740</w:t>
            </w:r>
          </w:p>
        </w:tc>
        <w:tc>
          <w:tcPr>
            <w:tcW w:w="140" w:type="pct"/>
            <w:vAlign w:val="center"/>
          </w:tcPr>
          <w:p w14:paraId="2A0C5186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A05021" w14:textId="025C3CAD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5,860</w:t>
            </w:r>
          </w:p>
        </w:tc>
        <w:tc>
          <w:tcPr>
            <w:tcW w:w="147" w:type="pct"/>
            <w:vAlign w:val="center"/>
          </w:tcPr>
          <w:p w14:paraId="622EE2A5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B9B9EB" w14:textId="3252747D" w:rsidR="0064459D" w:rsidRDefault="003F6637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20,612</w:t>
            </w:r>
          </w:p>
        </w:tc>
        <w:tc>
          <w:tcPr>
            <w:tcW w:w="148" w:type="pct"/>
            <w:gridSpan w:val="3"/>
            <w:vAlign w:val="center"/>
          </w:tcPr>
          <w:p w14:paraId="5F1E4E60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B1A932" w14:textId="27906C40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2,818</w:t>
            </w:r>
          </w:p>
        </w:tc>
      </w:tr>
      <w:tr w:rsidR="0064459D" w:rsidRPr="007B685F" w14:paraId="16717822" w14:textId="77777777" w:rsidTr="009F2670">
        <w:tc>
          <w:tcPr>
            <w:tcW w:w="2276" w:type="pct"/>
            <w:vAlign w:val="center"/>
          </w:tcPr>
          <w:p w14:paraId="17CEBC02" w14:textId="77777777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10F5A83" w14:textId="77777777" w:rsidR="0064459D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5103FDC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B6EC6E6" w14:textId="77777777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33D10F4A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6446A63" w14:textId="77777777" w:rsidR="0064459D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39B2565F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9A83E7A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459D" w:rsidRPr="007B685F" w14:paraId="0F873C2D" w14:textId="77777777" w:rsidTr="009F2670">
        <w:tc>
          <w:tcPr>
            <w:tcW w:w="2276" w:type="pct"/>
            <w:vAlign w:val="center"/>
          </w:tcPr>
          <w:p w14:paraId="455EFE18" w14:textId="77777777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vAlign w:val="center"/>
          </w:tcPr>
          <w:p w14:paraId="6846BDF3" w14:textId="77777777" w:rsidR="0064459D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7CF20E4E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6D1BD047" w14:textId="77777777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5F121D11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54F1F6F5" w14:textId="77777777" w:rsidR="0064459D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619BF06A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3663036D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459D" w:rsidRPr="007B685F" w14:paraId="2F2DCC3C" w14:textId="77777777" w:rsidTr="009F2670">
        <w:tc>
          <w:tcPr>
            <w:tcW w:w="2276" w:type="pct"/>
            <w:vAlign w:val="center"/>
          </w:tcPr>
          <w:p w14:paraId="521C3A14" w14:textId="7A1FCD91" w:rsidR="0064459D" w:rsidRPr="007B685F" w:rsidRDefault="0064459D" w:rsidP="000274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11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vAlign w:val="center"/>
          </w:tcPr>
          <w:p w14:paraId="1FECDFCB" w14:textId="77777777" w:rsidR="0064459D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5D523002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  <w:vAlign w:val="center"/>
          </w:tcPr>
          <w:p w14:paraId="35089E95" w14:textId="77777777" w:rsidR="0064459D" w:rsidRPr="007B685F" w:rsidRDefault="0064459D" w:rsidP="00644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14:paraId="26B89C83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13591407" w14:textId="77777777" w:rsidR="0064459D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  <w:vAlign w:val="center"/>
          </w:tcPr>
          <w:p w14:paraId="5B61FA20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center"/>
          </w:tcPr>
          <w:p w14:paraId="58C5968F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4459D" w:rsidRPr="007B685F" w14:paraId="41EC8932" w14:textId="77777777" w:rsidTr="009F2670">
        <w:tc>
          <w:tcPr>
            <w:tcW w:w="2276" w:type="pct"/>
            <w:vAlign w:val="center"/>
            <w:hideMark/>
          </w:tcPr>
          <w:p w14:paraId="0B00DCF0" w14:textId="77777777" w:rsidR="0064459D" w:rsidRPr="007B685F" w:rsidRDefault="0064459D" w:rsidP="0064459D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B288D13" w14:textId="38EFD6CD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  <w:vAlign w:val="center"/>
          </w:tcPr>
          <w:p w14:paraId="1DB8D9FC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78F6858" w14:textId="29CD1FA1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51" w:type="pct"/>
            <w:gridSpan w:val="2"/>
            <w:vAlign w:val="center"/>
          </w:tcPr>
          <w:p w14:paraId="33A2E2F8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0AEA0642" w14:textId="4F9DA255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  <w:vAlign w:val="center"/>
          </w:tcPr>
          <w:p w14:paraId="4EFED45D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vAlign w:val="center"/>
          </w:tcPr>
          <w:p w14:paraId="2125CB14" w14:textId="4D7C078B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64459D" w:rsidRPr="007B685F" w14:paraId="1981AF41" w14:textId="77777777" w:rsidTr="009F2670">
        <w:tc>
          <w:tcPr>
            <w:tcW w:w="2276" w:type="pct"/>
            <w:vAlign w:val="center"/>
            <w:hideMark/>
          </w:tcPr>
          <w:p w14:paraId="2A580F38" w14:textId="77777777" w:rsidR="0064459D" w:rsidRPr="007B685F" w:rsidRDefault="0064459D" w:rsidP="0064459D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C98D6" w14:textId="587EEFAB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0" w:type="pct"/>
            <w:vAlign w:val="center"/>
          </w:tcPr>
          <w:p w14:paraId="088FF3C8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vAlign w:val="center"/>
          </w:tcPr>
          <w:p w14:paraId="1587EF50" w14:textId="536D010A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(433)</w:t>
            </w:r>
          </w:p>
        </w:tc>
        <w:tc>
          <w:tcPr>
            <w:tcW w:w="151" w:type="pct"/>
            <w:gridSpan w:val="2"/>
            <w:vAlign w:val="center"/>
          </w:tcPr>
          <w:p w14:paraId="1AF4979F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center"/>
          </w:tcPr>
          <w:p w14:paraId="34697425" w14:textId="18BD5701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center"/>
          </w:tcPr>
          <w:p w14:paraId="4C9990EC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A5993A3" w14:textId="16350FBD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459D" w:rsidRPr="007B685F" w14:paraId="0940407E" w14:textId="77777777" w:rsidTr="009F2670">
        <w:tc>
          <w:tcPr>
            <w:tcW w:w="2276" w:type="pct"/>
            <w:vAlign w:val="center"/>
          </w:tcPr>
          <w:p w14:paraId="1F2D1EB1" w14:textId="77777777" w:rsidR="0064459D" w:rsidRPr="007B685F" w:rsidRDefault="0064459D" w:rsidP="0064459D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F2A1E" w14:textId="73E1A1F3" w:rsidR="0064459D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0" w:type="pct"/>
            <w:vAlign w:val="center"/>
          </w:tcPr>
          <w:p w14:paraId="77FF951D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088009" w14:textId="48572338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51" w:type="pct"/>
            <w:gridSpan w:val="2"/>
            <w:vAlign w:val="center"/>
          </w:tcPr>
          <w:p w14:paraId="18248E8C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7D49F4" w14:textId="0C1C9A04" w:rsidR="0064459D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5" w:type="pct"/>
            <w:gridSpan w:val="2"/>
            <w:vAlign w:val="center"/>
          </w:tcPr>
          <w:p w14:paraId="5A8AFF37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6DB833" w14:textId="5B93712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</w:tr>
      <w:tr w:rsidR="0064459D" w:rsidRPr="007B685F" w14:paraId="11500BCB" w14:textId="77777777" w:rsidTr="009F2670">
        <w:tc>
          <w:tcPr>
            <w:tcW w:w="2276" w:type="pct"/>
            <w:vAlign w:val="center"/>
          </w:tcPr>
          <w:p w14:paraId="00F6CB96" w14:textId="7EF178D2" w:rsidR="0064459D" w:rsidRDefault="0064459D" w:rsidP="0064459D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="00AF02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ECFA9C" w14:textId="3CBBC512" w:rsidR="0064459D" w:rsidRPr="00B07E45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  <w:vAlign w:val="center"/>
          </w:tcPr>
          <w:p w14:paraId="1C56E03B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  <w:vAlign w:val="center"/>
          </w:tcPr>
          <w:p w14:paraId="4BE50732" w14:textId="54F0B863" w:rsidR="0064459D" w:rsidRPr="0069781C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7,980</w:t>
            </w:r>
          </w:p>
        </w:tc>
        <w:tc>
          <w:tcPr>
            <w:tcW w:w="151" w:type="pct"/>
            <w:gridSpan w:val="2"/>
            <w:vAlign w:val="center"/>
          </w:tcPr>
          <w:p w14:paraId="2C51DD7F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  <w:vAlign w:val="center"/>
          </w:tcPr>
          <w:p w14:paraId="5BAB2880" w14:textId="13D40CE4" w:rsidR="0064459D" w:rsidRPr="00CD2901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  <w:vAlign w:val="center"/>
          </w:tcPr>
          <w:p w14:paraId="503DAEC2" w14:textId="77777777" w:rsidR="0064459D" w:rsidRPr="007B685F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  <w:vAlign w:val="center"/>
          </w:tcPr>
          <w:p w14:paraId="696636C5" w14:textId="4BD86ED5" w:rsidR="0064459D" w:rsidRPr="0069781C" w:rsidRDefault="0064459D" w:rsidP="00644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8,413</w:t>
            </w:r>
          </w:p>
        </w:tc>
      </w:tr>
      <w:tr w:rsidR="002E5C37" w:rsidRPr="005E101F" w14:paraId="2CE975BE" w14:textId="77777777" w:rsidTr="009F2670">
        <w:tc>
          <w:tcPr>
            <w:tcW w:w="2276" w:type="pct"/>
            <w:vAlign w:val="center"/>
          </w:tcPr>
          <w:p w14:paraId="2881874D" w14:textId="272D735A" w:rsidR="002E5C37" w:rsidRPr="00FC3F9A" w:rsidRDefault="002E5C37" w:rsidP="002E5C37">
            <w:pPr>
              <w:tabs>
                <w:tab w:val="left" w:pos="540"/>
              </w:tabs>
              <w:ind w:left="38" w:right="-138" w:hanging="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065AD" w14:textId="0F02A975" w:rsidR="002E5C37" w:rsidRPr="005E101F" w:rsidRDefault="005E101F" w:rsidP="002E5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101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center"/>
          </w:tcPr>
          <w:p w14:paraId="37B94303" w14:textId="77777777" w:rsidR="002E5C37" w:rsidRPr="005E101F" w:rsidRDefault="002E5C37" w:rsidP="002E5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4CA786" w14:textId="15AEF8BF" w:rsidR="002E5C37" w:rsidRPr="005E101F" w:rsidRDefault="002E5C37" w:rsidP="002E5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101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10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101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1" w:type="pct"/>
            <w:gridSpan w:val="2"/>
            <w:vAlign w:val="center"/>
          </w:tcPr>
          <w:p w14:paraId="6CC3ACEC" w14:textId="77777777" w:rsidR="002E5C37" w:rsidRPr="005E101F" w:rsidRDefault="002E5C37" w:rsidP="002E5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CDD37F" w14:textId="742B967D" w:rsidR="002E5C37" w:rsidRPr="005E101F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vAlign w:val="center"/>
          </w:tcPr>
          <w:p w14:paraId="5837690E" w14:textId="77777777" w:rsidR="002E5C37" w:rsidRPr="005E101F" w:rsidRDefault="002E5C37" w:rsidP="002E5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C62795" w14:textId="748981F0" w:rsidR="002E5C37" w:rsidRPr="005E101F" w:rsidRDefault="002E5C37" w:rsidP="002E5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101F">
              <w:rPr>
                <w:rFonts w:ascii="Angsana New" w:hAnsi="Angsana New" w:cs="Angsana New"/>
                <w:sz w:val="30"/>
                <w:szCs w:val="30"/>
              </w:rPr>
              <w:t>234</w:t>
            </w:r>
          </w:p>
        </w:tc>
      </w:tr>
      <w:tr w:rsidR="007C19DC" w:rsidRPr="007B685F" w14:paraId="3E3A2ACD" w14:textId="77777777" w:rsidTr="009F2670">
        <w:tc>
          <w:tcPr>
            <w:tcW w:w="2276" w:type="pct"/>
            <w:vAlign w:val="center"/>
          </w:tcPr>
          <w:p w14:paraId="4F803956" w14:textId="1739D081" w:rsidR="007C19DC" w:rsidRPr="00FC3F9A" w:rsidRDefault="007C19DC" w:rsidP="007C19DC">
            <w:pPr>
              <w:tabs>
                <w:tab w:val="left" w:pos="540"/>
              </w:tabs>
              <w:ind w:left="38" w:right="-138" w:hanging="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2466EC" w14:textId="08441AA0" w:rsidR="007C19DC" w:rsidRDefault="005E101F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  <w:vAlign w:val="center"/>
          </w:tcPr>
          <w:p w14:paraId="608D1492" w14:textId="77777777" w:rsidR="007C19DC" w:rsidRPr="007B685F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5AFEA8" w14:textId="20009B1D" w:rsidR="007C19DC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7,980</w:t>
            </w:r>
          </w:p>
        </w:tc>
        <w:tc>
          <w:tcPr>
            <w:tcW w:w="151" w:type="pct"/>
            <w:gridSpan w:val="2"/>
            <w:vAlign w:val="center"/>
          </w:tcPr>
          <w:p w14:paraId="00E82FCD" w14:textId="77777777" w:rsidR="007C19DC" w:rsidRPr="007B685F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7E8ADC" w14:textId="252D31D5" w:rsidR="007C19DC" w:rsidRDefault="005E101F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  <w:vAlign w:val="center"/>
          </w:tcPr>
          <w:p w14:paraId="1FA20D64" w14:textId="77777777" w:rsidR="007C19DC" w:rsidRPr="007B685F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E870C0" w14:textId="524B6E7E" w:rsidR="007C19DC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8,647</w:t>
            </w:r>
          </w:p>
        </w:tc>
      </w:tr>
      <w:tr w:rsidR="007C19DC" w:rsidRPr="007B685F" w14:paraId="1EF42BBD" w14:textId="77777777" w:rsidTr="009F2670">
        <w:trPr>
          <w:trHeight w:val="331"/>
        </w:trPr>
        <w:tc>
          <w:tcPr>
            <w:tcW w:w="2276" w:type="pct"/>
            <w:vAlign w:val="center"/>
          </w:tcPr>
          <w:p w14:paraId="46E1379F" w14:textId="77777777" w:rsidR="007C19DC" w:rsidRDefault="007C19DC" w:rsidP="007C19DC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1FB68A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center"/>
          </w:tcPr>
          <w:p w14:paraId="60AA9590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B388F74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vAlign w:val="center"/>
          </w:tcPr>
          <w:p w14:paraId="13E41C53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11F650F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center"/>
          </w:tcPr>
          <w:p w14:paraId="1C74C02D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FD3C03" w14:textId="77777777" w:rsidR="007C19DC" w:rsidRPr="00093C3D" w:rsidRDefault="007C19DC" w:rsidP="007C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280A" w:rsidRPr="007B685F" w14:paraId="259CF846" w14:textId="77777777" w:rsidTr="009F2670">
        <w:trPr>
          <w:trHeight w:val="331"/>
        </w:trPr>
        <w:tc>
          <w:tcPr>
            <w:tcW w:w="2276" w:type="pct"/>
            <w:vAlign w:val="center"/>
          </w:tcPr>
          <w:p w14:paraId="4F06FFB0" w14:textId="67579856" w:rsidR="0094280A" w:rsidRDefault="0094280A" w:rsidP="008D7526">
            <w:pPr>
              <w:tabs>
                <w:tab w:val="left" w:pos="540"/>
              </w:tabs>
              <w:ind w:left="35" w:right="-318" w:hanging="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8BDC40" w14:textId="0DC531CC" w:rsidR="0094280A" w:rsidRPr="00093C3D" w:rsidRDefault="000766ED" w:rsidP="00076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1.48</w:t>
            </w:r>
          </w:p>
        </w:tc>
        <w:tc>
          <w:tcPr>
            <w:tcW w:w="140" w:type="pct"/>
            <w:vAlign w:val="center"/>
          </w:tcPr>
          <w:p w14:paraId="428D70DF" w14:textId="77777777" w:rsidR="0094280A" w:rsidRPr="00093C3D" w:rsidRDefault="0094280A" w:rsidP="0094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72FEAE3" w14:textId="644D60CF" w:rsidR="0094280A" w:rsidRPr="00093C3D" w:rsidRDefault="0094280A" w:rsidP="0094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151" w:type="pct"/>
            <w:gridSpan w:val="2"/>
            <w:vAlign w:val="center"/>
          </w:tcPr>
          <w:p w14:paraId="1452D212" w14:textId="77777777" w:rsidR="0094280A" w:rsidRPr="00093C3D" w:rsidRDefault="0094280A" w:rsidP="0094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51BA94" w14:textId="7B15788D" w:rsidR="0094280A" w:rsidRPr="000766ED" w:rsidRDefault="000766ED" w:rsidP="00076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66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2.45</w:t>
            </w:r>
          </w:p>
        </w:tc>
        <w:tc>
          <w:tcPr>
            <w:tcW w:w="145" w:type="pct"/>
            <w:gridSpan w:val="2"/>
            <w:vAlign w:val="center"/>
          </w:tcPr>
          <w:p w14:paraId="026FA8E5" w14:textId="77777777" w:rsidR="0094280A" w:rsidRPr="00093C3D" w:rsidRDefault="0094280A" w:rsidP="00942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AF069A" w14:textId="7CEEB2DE" w:rsidR="0094280A" w:rsidRPr="00093C3D" w:rsidRDefault="0094280A" w:rsidP="000766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0.33</w:t>
            </w:r>
          </w:p>
        </w:tc>
      </w:tr>
      <w:tr w:rsidR="005E101F" w:rsidRPr="007B685F" w14:paraId="0B669452" w14:textId="77777777" w:rsidTr="009F2670">
        <w:tc>
          <w:tcPr>
            <w:tcW w:w="2276" w:type="pct"/>
            <w:vAlign w:val="center"/>
          </w:tcPr>
          <w:p w14:paraId="183EB3AD" w14:textId="61E79F68" w:rsidR="005E101F" w:rsidRDefault="005E101F" w:rsidP="008D7526">
            <w:pPr>
              <w:tabs>
                <w:tab w:val="left" w:pos="540"/>
              </w:tabs>
              <w:ind w:left="21" w:right="-318" w:hanging="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C5167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="004E1EC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="004E1E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7FA84C" w14:textId="4BD6A5D1" w:rsidR="005E101F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1.48</w:t>
            </w:r>
          </w:p>
        </w:tc>
        <w:tc>
          <w:tcPr>
            <w:tcW w:w="140" w:type="pct"/>
            <w:vAlign w:val="center"/>
          </w:tcPr>
          <w:p w14:paraId="14684B25" w14:textId="77777777" w:rsidR="005E101F" w:rsidRPr="007B685F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1794A0" w14:textId="0816A51B" w:rsidR="005E101F" w:rsidRPr="007B685F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151" w:type="pct"/>
            <w:gridSpan w:val="2"/>
            <w:vAlign w:val="center"/>
          </w:tcPr>
          <w:p w14:paraId="23AD6ADC" w14:textId="77777777" w:rsidR="005E101F" w:rsidRPr="007B685F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E93E42" w14:textId="60678084" w:rsidR="005E101F" w:rsidRPr="00C42D7D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2.45</w:t>
            </w:r>
          </w:p>
        </w:tc>
        <w:tc>
          <w:tcPr>
            <w:tcW w:w="145" w:type="pct"/>
            <w:gridSpan w:val="2"/>
            <w:vAlign w:val="center"/>
          </w:tcPr>
          <w:p w14:paraId="65064443" w14:textId="77777777" w:rsidR="005E101F" w:rsidRPr="007B685F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75B9D2" w14:textId="176A9382" w:rsidR="005E101F" w:rsidRPr="00C42D7D" w:rsidRDefault="005E101F" w:rsidP="005E1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9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0.33</w:t>
            </w:r>
          </w:p>
        </w:tc>
      </w:tr>
    </w:tbl>
    <w:p w14:paraId="7302BF9C" w14:textId="77777777" w:rsidR="00D43D23" w:rsidRDefault="00D43D23" w:rsidP="0031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27" w:hanging="243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008BE20C" w14:textId="605092F2" w:rsidR="007F1C7D" w:rsidRPr="00E760F3" w:rsidRDefault="00D43D23" w:rsidP="00CD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right="27" w:hanging="234"/>
        <w:jc w:val="thaiDistribute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 w:rsidRPr="00E760F3">
        <w:rPr>
          <w:rFonts w:asciiTheme="majorBidi" w:hAnsiTheme="majorBidi" w:cstheme="majorBidi"/>
          <w:sz w:val="30"/>
          <w:szCs w:val="30"/>
          <w:vertAlign w:val="superscript"/>
        </w:rPr>
        <w:t xml:space="preserve">(1) </w:t>
      </w:r>
      <w:r w:rsidRPr="00E760F3">
        <w:rPr>
          <w:rFonts w:asciiTheme="majorBidi" w:hAnsiTheme="majorBidi" w:cstheme="majorBidi" w:hint="cs"/>
          <w:sz w:val="30"/>
          <w:szCs w:val="30"/>
          <w:vertAlign w:val="superscript"/>
        </w:rPr>
        <w:t xml:space="preserve"> 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ไม่นำมารวมคำนวณเนื่องจาก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การปรับปรุง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ผลกระทบจาก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หุ้นกู้แปลง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สภาพไม่มีผลทำให้</w:t>
      </w:r>
      <w:r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3521BE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>
        <w:rPr>
          <w:rFonts w:asciiTheme="majorBidi" w:hAnsiTheme="majorBidi" w:cstheme="majorBidi" w:hint="cs"/>
          <w:sz w:val="30"/>
          <w:szCs w:val="30"/>
          <w:cs/>
        </w:rPr>
        <w:t>ลดลงหรือ</w:t>
      </w:r>
      <w:r w:rsidR="009F4F51">
        <w:rPr>
          <w:rFonts w:asciiTheme="majorBidi" w:hAnsiTheme="majorBidi" w:cstheme="majorBidi"/>
          <w:sz w:val="30"/>
          <w:szCs w:val="30"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</w:rPr>
        <w:t>ขาดทุนต่อหุ้นเพิ่มขึ้น</w:t>
      </w:r>
      <w:r w:rsidR="007F1C7D" w:rsidRPr="00E760F3">
        <w:rPr>
          <w:rFonts w:asciiTheme="majorBidi" w:hAnsiTheme="majorBidi" w:cstheme="majorBidi"/>
          <w:sz w:val="30"/>
          <w:szCs w:val="30"/>
          <w:cs/>
          <w:lang w:val="en-AU"/>
        </w:rPr>
        <w:br w:type="page"/>
      </w:r>
    </w:p>
    <w:p w14:paraId="3322CB96" w14:textId="54D1A1C0" w:rsidR="008E29FC" w:rsidRDefault="00D04902" w:rsidP="008E29FC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D96072">
        <w:rPr>
          <w:rFonts w:asciiTheme="majorBidi" w:hAnsiTheme="majorBidi" w:cstheme="majorBidi"/>
          <w:sz w:val="30"/>
          <w:szCs w:val="30"/>
        </w:rPr>
        <w:t>1</w:t>
      </w:r>
      <w:r w:rsidR="008E29FC" w:rsidRPr="00913109">
        <w:rPr>
          <w:rFonts w:asciiTheme="majorBidi" w:hAnsiTheme="majorBidi" w:cstheme="majorBidi"/>
          <w:sz w:val="30"/>
          <w:szCs w:val="30"/>
        </w:rPr>
        <w:tab/>
      </w:r>
      <w:r w:rsidR="00FC1891" w:rsidRPr="00FC1891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E54CF7">
        <w:rPr>
          <w:rFonts w:asciiTheme="majorBidi" w:hAnsiTheme="majorBidi" w:cs="Angsana New" w:hint="cs"/>
          <w:sz w:val="30"/>
          <w:szCs w:val="30"/>
          <w:cs/>
        </w:rPr>
        <w:t>จ่าย</w:t>
      </w:r>
    </w:p>
    <w:p w14:paraId="1FAF9CB4" w14:textId="2F1B6AED" w:rsidR="00FC1891" w:rsidRPr="00173B82" w:rsidRDefault="00FC1891" w:rsidP="00FC1891">
      <w:pPr>
        <w:rPr>
          <w:rFonts w:asciiTheme="majorBidi" w:hAnsiTheme="majorBidi" w:cstheme="majorBidi"/>
          <w:sz w:val="30"/>
          <w:szCs w:val="30"/>
        </w:rPr>
      </w:pPr>
    </w:p>
    <w:p w14:paraId="1036BDB2" w14:textId="3ECE372D" w:rsidR="00E94A7B" w:rsidRDefault="00E94A7B" w:rsidP="00E94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805C7C">
        <w:rPr>
          <w:rFonts w:asciiTheme="majorBidi" w:eastAsia="Angsana New" w:hAnsiTheme="majorBidi" w:cstheme="majorBidi"/>
          <w:sz w:val="30"/>
          <w:szCs w:val="30"/>
          <w:cs/>
        </w:rPr>
        <w:t>รายละเอียดเงินปันผลสำหรับแต่ละ</w:t>
      </w:r>
      <w:r w:rsidR="00A737A9">
        <w:rPr>
          <w:rFonts w:asciiTheme="majorBidi" w:eastAsia="Angsana New" w:hAnsiTheme="majorBidi" w:cstheme="majorBidi" w:hint="cs"/>
          <w:sz w:val="30"/>
          <w:szCs w:val="30"/>
          <w:cs/>
        </w:rPr>
        <w:t>งวด</w:t>
      </w:r>
      <w:r w:rsidR="002E5BBE">
        <w:rPr>
          <w:rFonts w:asciiTheme="majorBidi" w:eastAsia="Angsana New" w:hAnsiTheme="majorBidi" w:cstheme="majorBidi" w:hint="cs"/>
          <w:sz w:val="30"/>
          <w:szCs w:val="30"/>
          <w:cs/>
        </w:rPr>
        <w:t>เก้า</w:t>
      </w:r>
      <w:r w:rsidR="00A737A9">
        <w:rPr>
          <w:rFonts w:asciiTheme="majorBidi" w:eastAsia="Angsana New" w:hAnsiTheme="majorBidi" w:cstheme="majorBidi" w:hint="cs"/>
          <w:sz w:val="30"/>
          <w:szCs w:val="30"/>
          <w:cs/>
        </w:rPr>
        <w:t>เดือนสิ้น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สุดวันที่ </w:t>
      </w:r>
      <w:r w:rsidRPr="00805C7C">
        <w:rPr>
          <w:rFonts w:asciiTheme="majorBidi" w:eastAsia="Angsana New" w:hAnsiTheme="majorBidi" w:cstheme="majorBidi"/>
          <w:sz w:val="30"/>
          <w:szCs w:val="30"/>
        </w:rPr>
        <w:t>3</w:t>
      </w:r>
      <w:r w:rsidR="00A737A9">
        <w:rPr>
          <w:rFonts w:asciiTheme="majorBidi" w:eastAsia="Angsana New" w:hAnsiTheme="majorBidi" w:cstheme="majorBidi"/>
          <w:sz w:val="30"/>
          <w:szCs w:val="30"/>
        </w:rPr>
        <w:t>0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2E5BBE">
        <w:rPr>
          <w:rFonts w:asciiTheme="majorBidi" w:eastAsia="Angsana New" w:hAnsiTheme="majorBidi" w:cstheme="majorBidi" w:hint="cs"/>
          <w:sz w:val="30"/>
          <w:szCs w:val="30"/>
          <w:cs/>
        </w:rPr>
        <w:t>กันยายน</w:t>
      </w:r>
      <w:r w:rsidRPr="00805C7C">
        <w:rPr>
          <w:rFonts w:asciiTheme="majorBidi" w:eastAsia="Angsana New" w:hAnsiTheme="majorBidi" w:cstheme="majorBidi"/>
          <w:sz w:val="30"/>
          <w:szCs w:val="30"/>
          <w:cs/>
        </w:rPr>
        <w:t xml:space="preserve"> มีดังนี้</w:t>
      </w:r>
    </w:p>
    <w:p w14:paraId="2FEE1195" w14:textId="77777777" w:rsidR="00EA4D80" w:rsidRPr="00805C7C" w:rsidRDefault="00EA4D80" w:rsidP="00E94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EA4D80" w:rsidRPr="00CC55A5" w14:paraId="78A5C878" w14:textId="77777777" w:rsidTr="009F2670">
        <w:trPr>
          <w:trHeight w:hRule="exact" w:val="374"/>
        </w:trPr>
        <w:tc>
          <w:tcPr>
            <w:tcW w:w="1710" w:type="dxa"/>
            <w:vAlign w:val="center"/>
          </w:tcPr>
          <w:p w14:paraId="457DE31F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7EF12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65F65DA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3773AC81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6BADACB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  <w:vAlign w:val="center"/>
          </w:tcPr>
          <w:p w14:paraId="00C82993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19EFA35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959867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A884402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D80" w:rsidRPr="00CC55A5" w14:paraId="6B1623C2" w14:textId="77777777" w:rsidTr="009F2670">
        <w:trPr>
          <w:trHeight w:hRule="exact" w:val="374"/>
        </w:trPr>
        <w:tc>
          <w:tcPr>
            <w:tcW w:w="1710" w:type="dxa"/>
            <w:vAlign w:val="center"/>
          </w:tcPr>
          <w:p w14:paraId="0B088D95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2C513D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59356F45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  <w:vAlign w:val="center"/>
          </w:tcPr>
          <w:p w14:paraId="71FA894C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337223A5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  <w:vAlign w:val="center"/>
          </w:tcPr>
          <w:p w14:paraId="3CCE2E4F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4CD35D7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center"/>
          </w:tcPr>
          <w:p w14:paraId="63B5BD7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E31E47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D80" w:rsidRPr="00CC55A5" w14:paraId="7FF44A72" w14:textId="77777777" w:rsidTr="009F2670">
        <w:trPr>
          <w:trHeight w:hRule="exact" w:val="374"/>
        </w:trPr>
        <w:tc>
          <w:tcPr>
            <w:tcW w:w="1710" w:type="dxa"/>
            <w:vAlign w:val="center"/>
          </w:tcPr>
          <w:p w14:paraId="4B66BFB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center"/>
          </w:tcPr>
          <w:p w14:paraId="3FD59B3C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00B118C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  <w:vAlign w:val="center"/>
          </w:tcPr>
          <w:p w14:paraId="251044D0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7C2CB41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  <w:vAlign w:val="center"/>
          </w:tcPr>
          <w:p w14:paraId="5A056AC6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1CDE07C5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0CDCE23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0E0178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D80" w:rsidRPr="00CC55A5" w14:paraId="24C799C2" w14:textId="77777777" w:rsidTr="009F2670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9D8E98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  <w:vAlign w:val="center"/>
          </w:tcPr>
          <w:p w14:paraId="7183D275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692DBA5A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  <w:vAlign w:val="center"/>
          </w:tcPr>
          <w:p w14:paraId="1A53059C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7E0AEF42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center"/>
          </w:tcPr>
          <w:p w14:paraId="0489C306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340B5D06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32FC9096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1E43A96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EA4D80" w:rsidRPr="00CC55A5" w14:paraId="75361BE9" w14:textId="77777777" w:rsidTr="009F2670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862752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1436270D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14:paraId="7C84E02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vAlign w:val="center"/>
          </w:tcPr>
          <w:p w14:paraId="10994956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639F2F33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vAlign w:val="center"/>
          </w:tcPr>
          <w:p w14:paraId="6CE291E3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4B03B3EA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6819FAFC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center"/>
          </w:tcPr>
          <w:p w14:paraId="47BE93BA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4D80" w:rsidRPr="00CC55A5" w14:paraId="173F1F28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37D9B59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617B30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463BD93A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01095D11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5F44043B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4F6327F8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A0146E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0A2F1D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37BE368A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D80" w:rsidRPr="00CC55A5" w14:paraId="1FB11579" w14:textId="77777777" w:rsidTr="009F2670">
        <w:trPr>
          <w:trHeight w:hRule="exact" w:val="374"/>
        </w:trPr>
        <w:tc>
          <w:tcPr>
            <w:tcW w:w="1710" w:type="dxa"/>
            <w:shd w:val="clear" w:color="auto" w:fill="auto"/>
            <w:vAlign w:val="center"/>
          </w:tcPr>
          <w:p w14:paraId="6B9AFEE5" w14:textId="77777777" w:rsidR="00EA4D80" w:rsidRPr="00D06C89" w:rsidRDefault="00EA4D80" w:rsidP="00B449D6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6C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318E54" w14:textId="77777777" w:rsidR="00EA4D80" w:rsidRPr="00D06C89" w:rsidRDefault="00EA4D80" w:rsidP="00B449D6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6C2DFF29" w14:textId="77777777" w:rsidR="00EA4D80" w:rsidRPr="00D06C89" w:rsidRDefault="00EA4D80" w:rsidP="00B449D6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3BA2AF25" w14:textId="77777777" w:rsidR="00EA4D80" w:rsidRPr="00D06C89" w:rsidRDefault="00EA4D80" w:rsidP="00B449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6B2603F8" w14:textId="77777777" w:rsidR="00EA4D80" w:rsidRPr="00D06C89" w:rsidRDefault="00EA4D80" w:rsidP="00B449D6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2C731FA8" w14:textId="77777777" w:rsidR="00EA4D80" w:rsidRPr="00D06C89" w:rsidRDefault="00EA4D80" w:rsidP="00B449D6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57922C7F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2,102</w:t>
            </w:r>
          </w:p>
        </w:tc>
        <w:tc>
          <w:tcPr>
            <w:tcW w:w="270" w:type="dxa"/>
            <w:vAlign w:val="center"/>
          </w:tcPr>
          <w:p w14:paraId="1DC1F462" w14:textId="77777777" w:rsidR="00EA4D80" w:rsidRPr="00805C7C" w:rsidRDefault="00EA4D80" w:rsidP="00B449D6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34C90AD3" w14:textId="77777777" w:rsidR="00EA4D80" w:rsidRPr="006546F5" w:rsidRDefault="00EA4D80" w:rsidP="00B449D6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827779" w:rsidRPr="00CC55A5" w14:paraId="6BDD64F4" w14:textId="77777777" w:rsidTr="009F2670">
        <w:trPr>
          <w:trHeight w:hRule="exact" w:val="374"/>
        </w:trPr>
        <w:tc>
          <w:tcPr>
            <w:tcW w:w="1710" w:type="dxa"/>
            <w:shd w:val="clear" w:color="auto" w:fill="auto"/>
            <w:vAlign w:val="center"/>
          </w:tcPr>
          <w:p w14:paraId="4C35841A" w14:textId="6C6FCC82" w:rsidR="00827779" w:rsidRDefault="007F4710" w:rsidP="00B449D6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19AE6A" w14:textId="77777777" w:rsidR="00827779" w:rsidRPr="00D06C89" w:rsidRDefault="00827779" w:rsidP="00B449D6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4044F199" w14:textId="3E59DBCA" w:rsidR="00827779" w:rsidRPr="00D06C89" w:rsidRDefault="007F4710" w:rsidP="00B449D6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FF5534C" w14:textId="77777777" w:rsidR="00827779" w:rsidRPr="00D06C89" w:rsidRDefault="00827779" w:rsidP="00B449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718966D8" w14:textId="02C2A021" w:rsidR="00827779" w:rsidRPr="00D06C89" w:rsidRDefault="00E31427" w:rsidP="00B449D6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F3B5D50" w14:textId="77777777" w:rsidR="00827779" w:rsidRPr="00D06C89" w:rsidRDefault="00827779" w:rsidP="00B449D6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3778ED1" w14:textId="7B234D93" w:rsidR="00827779" w:rsidRPr="00D06C89" w:rsidRDefault="00701ABC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020E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7CAED013" w14:textId="77777777" w:rsidR="00827779" w:rsidRPr="00805C7C" w:rsidRDefault="00827779" w:rsidP="00B449D6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971552C" w14:textId="2511B6D1" w:rsidR="00827779" w:rsidRPr="001546EF" w:rsidRDefault="001C5A6C" w:rsidP="00B449D6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EA4D80" w:rsidRPr="00CC55A5" w14:paraId="02CC771C" w14:textId="77777777" w:rsidTr="009F2670">
        <w:trPr>
          <w:trHeight w:hRule="exact" w:val="374"/>
        </w:trPr>
        <w:tc>
          <w:tcPr>
            <w:tcW w:w="1710" w:type="dxa"/>
            <w:shd w:val="clear" w:color="auto" w:fill="auto"/>
            <w:vAlign w:val="center"/>
          </w:tcPr>
          <w:p w14:paraId="67918E1C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05A921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3236327A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643B43D7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50A680EC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1EACB434" w14:textId="77777777" w:rsidR="00EA4D80" w:rsidRPr="00D06C89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89F9E4" w14:textId="59D73EE2" w:rsidR="00EA4D80" w:rsidRPr="00D06C89" w:rsidRDefault="00701ABC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</w:t>
            </w:r>
            <w:r w:rsidR="00020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62449936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7CB69058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D80" w:rsidRPr="00CC55A5" w14:paraId="4434D4D0" w14:textId="77777777" w:rsidTr="009F2670">
        <w:trPr>
          <w:trHeight w:val="359"/>
        </w:trPr>
        <w:tc>
          <w:tcPr>
            <w:tcW w:w="1710" w:type="dxa"/>
            <w:vAlign w:val="center"/>
          </w:tcPr>
          <w:p w14:paraId="7902197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60975E6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vAlign w:val="center"/>
          </w:tcPr>
          <w:p w14:paraId="2A0D1EC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vAlign w:val="center"/>
          </w:tcPr>
          <w:p w14:paraId="5462D38B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vAlign w:val="center"/>
          </w:tcPr>
          <w:p w14:paraId="6E5A631F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vAlign w:val="center"/>
          </w:tcPr>
          <w:p w14:paraId="1C997E1F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center"/>
          </w:tcPr>
          <w:p w14:paraId="4788276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4D5D7B5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vAlign w:val="center"/>
          </w:tcPr>
          <w:p w14:paraId="1651339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4D80" w:rsidRPr="00CC55A5" w14:paraId="2D87B02B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39D508C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CBF8720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1AAFAA9F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603160FD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6162B1D5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224D361C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0721A213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053547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07DC67D3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D80" w:rsidRPr="00CC55A5" w14:paraId="5787901F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497E230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712D9B4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7936822A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50" w:type="dxa"/>
            <w:vAlign w:val="center"/>
          </w:tcPr>
          <w:p w14:paraId="3B2C72CE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333D11E4" w14:textId="77777777" w:rsidR="00EA4D80" w:rsidRPr="00805C7C" w:rsidRDefault="00EA4D80" w:rsidP="00B449D6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8,413,568,585</w:t>
            </w:r>
          </w:p>
        </w:tc>
        <w:tc>
          <w:tcPr>
            <w:tcW w:w="288" w:type="dxa"/>
            <w:vAlign w:val="center"/>
          </w:tcPr>
          <w:p w14:paraId="48E4357D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75E4D832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  <w:vAlign w:val="center"/>
          </w:tcPr>
          <w:p w14:paraId="6746E38F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2594C648" w14:textId="77777777" w:rsidR="00EA4D80" w:rsidRPr="00805C7C" w:rsidRDefault="00EA4D80" w:rsidP="00B449D6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701ABC" w:rsidRPr="00CC55A5" w14:paraId="3E7BF384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3A40BFDD" w14:textId="36F98C20" w:rsidR="00701ABC" w:rsidRDefault="00701ABC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610D5A4C" w14:textId="77777777" w:rsidR="00701ABC" w:rsidRPr="00805C7C" w:rsidRDefault="00701ABC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584E0DB8" w14:textId="025CF960" w:rsidR="00701ABC" w:rsidRDefault="00701ABC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  <w:vAlign w:val="center"/>
          </w:tcPr>
          <w:p w14:paraId="45712C34" w14:textId="77777777" w:rsidR="00701ABC" w:rsidRPr="00805C7C" w:rsidRDefault="00701ABC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21B990FF" w14:textId="67289CBB" w:rsidR="00701ABC" w:rsidRDefault="00701ABC" w:rsidP="00701AB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8,413,568,585</w:t>
            </w:r>
          </w:p>
        </w:tc>
        <w:tc>
          <w:tcPr>
            <w:tcW w:w="288" w:type="dxa"/>
            <w:vAlign w:val="center"/>
          </w:tcPr>
          <w:p w14:paraId="66FC52C3" w14:textId="77777777" w:rsidR="00701ABC" w:rsidRPr="00805C7C" w:rsidRDefault="00701ABC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78FFF1A8" w14:textId="76B0FB89" w:rsidR="00701ABC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3,366</w:t>
            </w:r>
          </w:p>
        </w:tc>
        <w:tc>
          <w:tcPr>
            <w:tcW w:w="270" w:type="dxa"/>
            <w:vAlign w:val="center"/>
          </w:tcPr>
          <w:p w14:paraId="0DE6ACAD" w14:textId="77777777" w:rsidR="00701ABC" w:rsidRPr="00805C7C" w:rsidRDefault="00701ABC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657B1906" w14:textId="4EB69B75" w:rsidR="00701ABC" w:rsidRPr="001546EF" w:rsidRDefault="00661F66" w:rsidP="00701AB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0534CD" w:rsidRPr="00CC55A5" w14:paraId="4AD0FDBE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5B41339F" w14:textId="77777777" w:rsidR="000534CD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F664AC7" w14:textId="77777777" w:rsidR="000534CD" w:rsidRPr="00805C7C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424FA356" w14:textId="77777777" w:rsidR="000534CD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0439FB94" w14:textId="77777777" w:rsidR="000534CD" w:rsidRPr="00805C7C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3F750E5E" w14:textId="77777777" w:rsidR="000534CD" w:rsidRDefault="000534CD" w:rsidP="00701AB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08B50F6F" w14:textId="77777777" w:rsidR="000534CD" w:rsidRPr="00805C7C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51DBC4A" w14:textId="77777777" w:rsidR="000534CD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CD27BF" w14:textId="77777777" w:rsidR="000534CD" w:rsidRPr="00805C7C" w:rsidRDefault="000534CD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97A7B17" w14:textId="79806B49" w:rsidR="000534CD" w:rsidRPr="001546EF" w:rsidRDefault="002F6F1A" w:rsidP="00701AB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โ</w:t>
            </w:r>
            <w:r w:rsidR="00A27D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ดยบริษัทย่อยได้จ่ายเงินปันผล </w:t>
            </w:r>
          </w:p>
        </w:tc>
      </w:tr>
      <w:tr w:rsidR="00A27D34" w:rsidRPr="00CC55A5" w14:paraId="40D9EE53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6D339B2B" w14:textId="77777777" w:rsidR="00A27D34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FD4A625" w14:textId="77777777" w:rsidR="00A27D34" w:rsidRPr="00805C7C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4BF6DE70" w14:textId="77777777" w:rsidR="00A27D34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58C05869" w14:textId="77777777" w:rsidR="00A27D34" w:rsidRPr="00805C7C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660C994C" w14:textId="77777777" w:rsidR="00A27D34" w:rsidRDefault="00A27D34" w:rsidP="00701AB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0C61DAB2" w14:textId="77777777" w:rsidR="00A27D34" w:rsidRPr="00805C7C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10F893A" w14:textId="77777777" w:rsidR="00A27D34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C103023" w14:textId="77777777" w:rsidR="00A27D34" w:rsidRPr="00805C7C" w:rsidRDefault="00A27D34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413A627" w14:textId="6DC9BAE0" w:rsidR="00A27D34" w:rsidRDefault="00A27D34" w:rsidP="00701AB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จากกำไรที่เสียภาษี</w:t>
            </w:r>
            <w:r w:rsidR="00A8786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เงินได้</w:t>
            </w:r>
          </w:p>
        </w:tc>
      </w:tr>
      <w:tr w:rsidR="00A87863" w:rsidRPr="00CC55A5" w14:paraId="5220AB3A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7DC17F38" w14:textId="77777777" w:rsidR="00A87863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3A853A" w14:textId="77777777" w:rsidR="00A87863" w:rsidRPr="00805C7C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7715BB8A" w14:textId="77777777" w:rsidR="00A87863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17C88331" w14:textId="77777777" w:rsidR="00A87863" w:rsidRPr="00805C7C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025DA221" w14:textId="77777777" w:rsidR="00A87863" w:rsidRDefault="00A87863" w:rsidP="00701AB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5D218FB9" w14:textId="77777777" w:rsidR="00A87863" w:rsidRPr="00805C7C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B938DD7" w14:textId="77777777" w:rsidR="00A87863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B55596" w14:textId="77777777" w:rsidR="00A87863" w:rsidRPr="00805C7C" w:rsidRDefault="00A87863" w:rsidP="00701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5A1254C" w14:textId="660E925F" w:rsidR="00A87863" w:rsidRDefault="00A87863" w:rsidP="00701AB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</w:t>
            </w:r>
            <w:r w:rsidR="00E76A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อัตราร้อยละ </w:t>
            </w:r>
            <w:r w:rsidR="00E76AC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A4D80" w:rsidRPr="00CC55A5" w14:paraId="28040E16" w14:textId="77777777" w:rsidTr="009F2670">
        <w:trPr>
          <w:trHeight w:hRule="exact" w:val="389"/>
        </w:trPr>
        <w:tc>
          <w:tcPr>
            <w:tcW w:w="1710" w:type="dxa"/>
            <w:vAlign w:val="center"/>
          </w:tcPr>
          <w:p w14:paraId="06B0D88C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97019D2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center"/>
          </w:tcPr>
          <w:p w14:paraId="6C9B7882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center"/>
          </w:tcPr>
          <w:p w14:paraId="236B10A9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5D6AD991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14:paraId="67297607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1C907" w14:textId="5CC1E770" w:rsidR="00EA4D80" w:rsidRPr="00805C7C" w:rsidRDefault="00E76AC6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8,414</w:t>
            </w:r>
          </w:p>
        </w:tc>
        <w:tc>
          <w:tcPr>
            <w:tcW w:w="270" w:type="dxa"/>
            <w:vAlign w:val="center"/>
          </w:tcPr>
          <w:p w14:paraId="25A9ED42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02FFBD0B" w14:textId="77777777" w:rsidR="00EA4D80" w:rsidRPr="00805C7C" w:rsidRDefault="00EA4D80" w:rsidP="00B4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E9D3996" w14:textId="77777777" w:rsidR="00EA4D80" w:rsidRDefault="00EA4D80" w:rsidP="00EA4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9C4215" w14:textId="7CF4CCB8" w:rsidR="00450FFC" w:rsidRPr="00A57B00" w:rsidRDefault="00E00098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EA4D80">
        <w:rPr>
          <w:rFonts w:asciiTheme="majorBidi" w:hAnsiTheme="majorBidi" w:cstheme="majorBidi"/>
          <w:sz w:val="30"/>
          <w:szCs w:val="30"/>
        </w:rPr>
        <w:t>2</w:t>
      </w:r>
      <w:r w:rsidR="00450FFC" w:rsidRPr="00913109">
        <w:rPr>
          <w:rFonts w:asciiTheme="majorBidi" w:hAnsiTheme="majorBidi" w:cstheme="majorBidi"/>
          <w:sz w:val="30"/>
          <w:szCs w:val="30"/>
        </w:rPr>
        <w:tab/>
      </w:r>
      <w:r w:rsidR="00450FFC" w:rsidRPr="0091310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C034FC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A57B00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A57B00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A57B00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14F9FC0E" w:rsidR="00DA1740" w:rsidRPr="00A57B00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7B0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D04E6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ยุติธรรม</w:t>
      </w:r>
      <w:r w:rsidR="000D04E6" w:rsidRPr="000D04E6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0D04E6"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0D04E6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A57B00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A57B00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A57B00" w:rsidSect="0088622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23"/>
          <w:cols w:space="708"/>
          <w:docGrid w:linePitch="360"/>
        </w:sectPr>
      </w:pPr>
    </w:p>
    <w:tbl>
      <w:tblPr>
        <w:tblW w:w="151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75"/>
        <w:gridCol w:w="1324"/>
        <w:gridCol w:w="236"/>
        <w:gridCol w:w="1483"/>
        <w:gridCol w:w="236"/>
        <w:gridCol w:w="1469"/>
        <w:gridCol w:w="249"/>
        <w:gridCol w:w="1310"/>
        <w:gridCol w:w="245"/>
        <w:gridCol w:w="936"/>
        <w:gridCol w:w="259"/>
        <w:gridCol w:w="936"/>
        <w:gridCol w:w="263"/>
        <w:gridCol w:w="936"/>
        <w:gridCol w:w="252"/>
        <w:gridCol w:w="954"/>
      </w:tblGrid>
      <w:tr w:rsidR="00022D38" w:rsidRPr="00C20284" w14:paraId="4B1BDA89" w14:textId="77777777" w:rsidTr="0027314E">
        <w:trPr>
          <w:trHeight w:val="288"/>
          <w:tblHeader/>
        </w:trPr>
        <w:tc>
          <w:tcPr>
            <w:tcW w:w="4075" w:type="dxa"/>
            <w:vAlign w:val="bottom"/>
          </w:tcPr>
          <w:p w14:paraId="4B01C057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1" w:name="_Hlk64780014"/>
          </w:p>
        </w:tc>
        <w:tc>
          <w:tcPr>
            <w:tcW w:w="11088" w:type="dxa"/>
            <w:gridSpan w:val="15"/>
          </w:tcPr>
          <w:p w14:paraId="3931EB4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022D38" w:rsidRPr="00C20284" w14:paraId="03810EA1" w14:textId="77777777" w:rsidTr="0027314E">
        <w:trPr>
          <w:trHeight w:val="288"/>
          <w:tblHeader/>
        </w:trPr>
        <w:tc>
          <w:tcPr>
            <w:tcW w:w="4075" w:type="dxa"/>
            <w:vAlign w:val="bottom"/>
          </w:tcPr>
          <w:p w14:paraId="069B8826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8" w:type="dxa"/>
            <w:gridSpan w:val="15"/>
            <w:tcBorders>
              <w:bottom w:val="single" w:sz="4" w:space="0" w:color="auto"/>
            </w:tcBorders>
          </w:tcPr>
          <w:p w14:paraId="27445517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D14AA" w:rsidRPr="00C20284" w14:paraId="2210D31D" w14:textId="77777777" w:rsidTr="0027314E">
        <w:trPr>
          <w:trHeight w:val="288"/>
          <w:tblHeader/>
        </w:trPr>
        <w:tc>
          <w:tcPr>
            <w:tcW w:w="4075" w:type="dxa"/>
            <w:vAlign w:val="bottom"/>
          </w:tcPr>
          <w:p w14:paraId="091ADD9B" w14:textId="77777777" w:rsidR="00022D38" w:rsidRPr="00C20284" w:rsidRDefault="00022D38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985AD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4E213F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4E278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42832" w:rsidRPr="00C20284" w14:paraId="229258B8" w14:textId="77777777" w:rsidTr="0027314E">
        <w:trPr>
          <w:trHeight w:val="288"/>
          <w:tblHeader/>
        </w:trPr>
        <w:tc>
          <w:tcPr>
            <w:tcW w:w="4075" w:type="dxa"/>
            <w:vAlign w:val="bottom"/>
            <w:hideMark/>
          </w:tcPr>
          <w:p w14:paraId="7A7FB7E1" w14:textId="2DE0E32A" w:rsidR="00022D38" w:rsidRPr="00E24E64" w:rsidRDefault="00022D38" w:rsidP="006D57CD">
            <w:pPr>
              <w:ind w:right="-90"/>
              <w:rPr>
                <w:rFonts w:asciiTheme="majorBidi" w:hAnsiTheme="majorBidi" w:cs="Browallia New"/>
                <w:b/>
                <w:bCs/>
                <w:i/>
                <w:iCs/>
                <w:sz w:val="24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43137" w:rsidRPr="006D57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E5BB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D57C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54A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71B5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31BAB8" w14:textId="77777777" w:rsidR="00022D38" w:rsidRPr="00C20284" w:rsidRDefault="00022D38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4E91B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FF767E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7196C4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78B1B29E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1E5A4C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2B7AFC0A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2823CAB9" w14:textId="7C0B11CB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</w:tcPr>
          <w:p w14:paraId="0024F2C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248362EA" w14:textId="2A9030E5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3" w:type="dxa"/>
          </w:tcPr>
          <w:p w14:paraId="5F766693" w14:textId="77777777" w:rsidR="00022D38" w:rsidRPr="00C20284" w:rsidRDefault="00022D38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5C4A0D23" w14:textId="3AC35AF3" w:rsidR="00022D38" w:rsidRPr="00C20284" w:rsidRDefault="00022D38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1FE6DB99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768334ED" w14:textId="77777777" w:rsidR="00022D38" w:rsidRPr="00C20284" w:rsidRDefault="00022D38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42832" w:rsidRPr="00C20284" w14:paraId="4DE767A1" w14:textId="77777777" w:rsidTr="0027314E">
        <w:trPr>
          <w:trHeight w:val="288"/>
        </w:trPr>
        <w:tc>
          <w:tcPr>
            <w:tcW w:w="4075" w:type="dxa"/>
            <w:hideMark/>
          </w:tcPr>
          <w:p w14:paraId="5F6440C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24" w:type="dxa"/>
          </w:tcPr>
          <w:p w14:paraId="7C1B7776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C2F635" w14:textId="77777777" w:rsidR="00022D38" w:rsidRPr="00C20284" w:rsidRDefault="00022D38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066C315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AD81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E4108B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</w:tcPr>
          <w:p w14:paraId="5FF73F7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B49EDC1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4E32C9D2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D756CC9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CDB1948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C65DD30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AE341FE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B679905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066364D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5C3DE783" w14:textId="77777777" w:rsidR="00022D38" w:rsidRPr="00C20284" w:rsidRDefault="00022D38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C20284" w14:paraId="4F4C93D7" w14:textId="77777777" w:rsidTr="0027314E">
        <w:trPr>
          <w:trHeight w:val="288"/>
        </w:trPr>
        <w:tc>
          <w:tcPr>
            <w:tcW w:w="4075" w:type="dxa"/>
            <w:hideMark/>
          </w:tcPr>
          <w:p w14:paraId="417F5990" w14:textId="77777777" w:rsidR="00022D38" w:rsidRPr="00C20284" w:rsidRDefault="00022D38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24" w:type="dxa"/>
          </w:tcPr>
          <w:p w14:paraId="6D272EF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2A66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7EF6BF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A4B5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AC8BF3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225D6C5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5111B2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2C4B2B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ACB6F3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976886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35C38E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3FED891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2C721CB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C685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78F44D7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C20284" w14:paraId="2E4C31E0" w14:textId="77777777" w:rsidTr="0027314E">
        <w:trPr>
          <w:trHeight w:val="288"/>
        </w:trPr>
        <w:tc>
          <w:tcPr>
            <w:tcW w:w="4075" w:type="dxa"/>
          </w:tcPr>
          <w:p w14:paraId="47D06F34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24" w:type="dxa"/>
          </w:tcPr>
          <w:p w14:paraId="189A6719" w14:textId="53DBDA3A" w:rsidR="00022D38" w:rsidRPr="00C20284" w:rsidRDefault="00215286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671EDF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0BC30C4D" w14:textId="0C786925" w:rsidR="00022D38" w:rsidRPr="00C20284" w:rsidRDefault="00215286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3,704</w:t>
            </w:r>
          </w:p>
        </w:tc>
        <w:tc>
          <w:tcPr>
            <w:tcW w:w="236" w:type="dxa"/>
          </w:tcPr>
          <w:p w14:paraId="54BBAB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3EA6C3AC" w14:textId="02666E56" w:rsidR="00022D38" w:rsidRPr="00C20284" w:rsidRDefault="0021528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1EAD6126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C74A31A" w14:textId="6A3859FD" w:rsidR="00022D38" w:rsidRPr="00C20284" w:rsidRDefault="0021528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3,704</w:t>
            </w:r>
          </w:p>
        </w:tc>
        <w:tc>
          <w:tcPr>
            <w:tcW w:w="245" w:type="dxa"/>
            <w:vAlign w:val="bottom"/>
          </w:tcPr>
          <w:p w14:paraId="21A2146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1F5AC47" w14:textId="26B2EA58" w:rsidR="00022D38" w:rsidRPr="00486C54" w:rsidRDefault="0021528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3,704</w:t>
            </w:r>
          </w:p>
        </w:tc>
        <w:tc>
          <w:tcPr>
            <w:tcW w:w="259" w:type="dxa"/>
            <w:vAlign w:val="bottom"/>
          </w:tcPr>
          <w:p w14:paraId="28DEF91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D076E6F" w14:textId="327AD866" w:rsidR="00022D38" w:rsidRPr="00C20284" w:rsidRDefault="000D45A3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12441D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6FE7A59" w14:textId="2DCC9487" w:rsidR="00022D38" w:rsidRPr="00C20284" w:rsidRDefault="000D45A3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BA8667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66F1382" w14:textId="68394FF5" w:rsidR="00022D38" w:rsidRPr="00C20284" w:rsidRDefault="000D45A3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3,704</w:t>
            </w:r>
          </w:p>
        </w:tc>
      </w:tr>
      <w:tr w:rsidR="00F42832" w:rsidRPr="00C20284" w14:paraId="64D6B4F4" w14:textId="77777777" w:rsidTr="0027314E">
        <w:trPr>
          <w:trHeight w:val="288"/>
        </w:trPr>
        <w:tc>
          <w:tcPr>
            <w:tcW w:w="4075" w:type="dxa"/>
          </w:tcPr>
          <w:p w14:paraId="3C223B70" w14:textId="77777777" w:rsidR="00022D38" w:rsidRPr="00C20284" w:rsidRDefault="00022D38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24" w:type="dxa"/>
          </w:tcPr>
          <w:p w14:paraId="5A10145B" w14:textId="79BD6B7A" w:rsidR="00022D38" w:rsidRPr="00C20284" w:rsidRDefault="000D45A3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E9C56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64468177" w14:textId="157A2170" w:rsidR="00022D38" w:rsidRPr="00C20284" w:rsidRDefault="000D45A3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11,805</w:t>
            </w:r>
          </w:p>
        </w:tc>
        <w:tc>
          <w:tcPr>
            <w:tcW w:w="236" w:type="dxa"/>
          </w:tcPr>
          <w:p w14:paraId="7FE1A0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0DE67C43" w14:textId="09618861" w:rsidR="00022D38" w:rsidRPr="00363C76" w:rsidRDefault="000D45A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5E39CE9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AB82052" w14:textId="4D105CC7" w:rsidR="00022D38" w:rsidRPr="00C20284" w:rsidRDefault="000D45A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11,805</w:t>
            </w:r>
          </w:p>
        </w:tc>
        <w:tc>
          <w:tcPr>
            <w:tcW w:w="245" w:type="dxa"/>
            <w:vAlign w:val="bottom"/>
          </w:tcPr>
          <w:p w14:paraId="34BCC7F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95081A9" w14:textId="679BC9D6" w:rsidR="00022D38" w:rsidRPr="00C20284" w:rsidRDefault="00E63BC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308B00F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FB00181" w14:textId="5E9B0B08" w:rsidR="00022D38" w:rsidRPr="00C20284" w:rsidRDefault="00E63BCA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E36978A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F6075A2" w14:textId="3252979E" w:rsidR="00022D38" w:rsidRPr="00C20284" w:rsidRDefault="00E63BCA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11,805</w:t>
            </w:r>
          </w:p>
        </w:tc>
        <w:tc>
          <w:tcPr>
            <w:tcW w:w="252" w:type="dxa"/>
          </w:tcPr>
          <w:p w14:paraId="028D7BE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8D81628" w14:textId="5566197A" w:rsidR="00022D38" w:rsidRPr="00C20284" w:rsidRDefault="00E63BCA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11,805</w:t>
            </w:r>
          </w:p>
        </w:tc>
      </w:tr>
      <w:tr w:rsidR="00F42832" w:rsidRPr="00C20284" w14:paraId="0A9A3335" w14:textId="77777777" w:rsidTr="0027314E">
        <w:trPr>
          <w:trHeight w:val="288"/>
        </w:trPr>
        <w:tc>
          <w:tcPr>
            <w:tcW w:w="4075" w:type="dxa"/>
          </w:tcPr>
          <w:p w14:paraId="221748CF" w14:textId="0135C208" w:rsidR="00CB1DAF" w:rsidRPr="00CB1DAF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1324" w:type="dxa"/>
          </w:tcPr>
          <w:p w14:paraId="7250F92C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74143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2B38F007" w14:textId="77777777" w:rsidR="00CB1DAF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5D192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089ADA7E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37BCC7C6" w14:textId="77777777" w:rsidR="00CB1DAF" w:rsidRPr="00C20284" w:rsidRDefault="00CB1DA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048D304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64D4235B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5D5145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C039D88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1BF3F9A" w14:textId="77777777" w:rsidR="00CB1DAF" w:rsidRDefault="00CB1DA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60F7BE93" w14:textId="77777777" w:rsidR="00CB1DAF" w:rsidRPr="00C20284" w:rsidRDefault="00CB1DA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B57001F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</w:tcPr>
          <w:p w14:paraId="73AC5C42" w14:textId="77777777" w:rsidR="00CB1DAF" w:rsidRPr="00C20284" w:rsidRDefault="00CB1DA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65C3641" w14:textId="77777777" w:rsidR="00CB1DAF" w:rsidRDefault="00CB1DAF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C20284" w14:paraId="13806276" w14:textId="77777777" w:rsidTr="0027314E">
        <w:trPr>
          <w:trHeight w:val="288"/>
        </w:trPr>
        <w:tc>
          <w:tcPr>
            <w:tcW w:w="4075" w:type="dxa"/>
          </w:tcPr>
          <w:p w14:paraId="1BE8DCDC" w14:textId="392776E1" w:rsidR="00022D38" w:rsidRPr="00C20284" w:rsidRDefault="00022D38" w:rsidP="005C165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="00CB1DA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24" w:type="dxa"/>
          </w:tcPr>
          <w:p w14:paraId="3BDA0445" w14:textId="4C6E63A5" w:rsidR="00022D38" w:rsidRPr="00964150" w:rsidRDefault="003F49A6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7,52</w:t>
            </w:r>
            <w:r w:rsidR="00AB727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5E2913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4FE92BF7" w14:textId="7DD23E4B" w:rsidR="00022D38" w:rsidRPr="00C20284" w:rsidRDefault="00F02F9B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4885C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C414ECD" w14:textId="6DFC775D" w:rsidR="00022D38" w:rsidRPr="00C20284" w:rsidRDefault="00F02F9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</w:tcPr>
          <w:p w14:paraId="5079060F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14:paraId="4DEA4364" w14:textId="511A9BFA" w:rsidR="00022D38" w:rsidRPr="00C20284" w:rsidRDefault="00F02F9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7,52</w:t>
            </w:r>
            <w:r w:rsidR="00AB727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5" w:type="dxa"/>
          </w:tcPr>
          <w:p w14:paraId="2F283A4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550A5A9" w14:textId="658B8F42" w:rsidR="00022D38" w:rsidRPr="00C20284" w:rsidRDefault="003113F4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1F0258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4DB88ED" w14:textId="44FFA7B1" w:rsidR="00022D38" w:rsidRPr="00C20284" w:rsidRDefault="001F564D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7,52</w:t>
            </w:r>
            <w:r w:rsidR="00AB727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1520B575" w14:textId="77777777" w:rsidR="00022D38" w:rsidRPr="00C20284" w:rsidRDefault="00022D38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22DDF650" w14:textId="60900CA8" w:rsidR="00022D38" w:rsidRPr="00C20284" w:rsidRDefault="00806C8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</w:tcPr>
          <w:p w14:paraId="383F265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9AFACAD" w14:textId="5326E6F3" w:rsidR="00022D38" w:rsidRPr="00C20284" w:rsidRDefault="00420F97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7,52</w:t>
            </w:r>
            <w:r w:rsidR="00AB727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42832" w:rsidRPr="00C20284" w14:paraId="31A26922" w14:textId="77777777" w:rsidTr="0027314E">
        <w:trPr>
          <w:trHeight w:val="288"/>
        </w:trPr>
        <w:tc>
          <w:tcPr>
            <w:tcW w:w="4075" w:type="dxa"/>
            <w:hideMark/>
          </w:tcPr>
          <w:p w14:paraId="3F4DF4C7" w14:textId="77777777" w:rsidR="00022D38" w:rsidRPr="00C20284" w:rsidRDefault="00022D38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193CDF03" w14:textId="154889C9" w:rsidR="00022D38" w:rsidRPr="00C20284" w:rsidRDefault="003F49A6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7,52</w:t>
            </w:r>
            <w:r w:rsidR="00AB727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</w:tcPr>
          <w:p w14:paraId="4F4444D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0911C247" w14:textId="688B43BB" w:rsidR="00022D38" w:rsidRPr="00C20284" w:rsidRDefault="00F02F9B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15,509</w:t>
            </w:r>
          </w:p>
        </w:tc>
        <w:tc>
          <w:tcPr>
            <w:tcW w:w="236" w:type="dxa"/>
          </w:tcPr>
          <w:p w14:paraId="0956CCED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05D3D" w14:textId="41B23DDF" w:rsidR="00022D38" w:rsidRPr="000C2450" w:rsidRDefault="00F02F9B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9" w:type="dxa"/>
            <w:vAlign w:val="bottom"/>
          </w:tcPr>
          <w:p w14:paraId="4305CF64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20E30" w14:textId="5C9C41AD" w:rsidR="00022D38" w:rsidRPr="00C20284" w:rsidRDefault="004723C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23,03</w:t>
            </w:r>
            <w:r w:rsidR="006142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5" w:type="dxa"/>
            <w:vAlign w:val="bottom"/>
          </w:tcPr>
          <w:p w14:paraId="71171FA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F25355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17AFF0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696758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252788B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8B3E788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8C6489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9DA9567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C20284" w14:paraId="17A5598F" w14:textId="77777777" w:rsidTr="0027314E">
        <w:trPr>
          <w:trHeight w:val="259"/>
        </w:trPr>
        <w:tc>
          <w:tcPr>
            <w:tcW w:w="4075" w:type="dxa"/>
          </w:tcPr>
          <w:p w14:paraId="3EA81997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C4A2BD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80FE0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539EE082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17C66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220F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3057D0F7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F86BC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5C4B4ED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01B712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7CFEA9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E6750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2C76576A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30457CC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8A9023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6C7521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C20284" w14:paraId="486C276B" w14:textId="77777777" w:rsidTr="0027314E">
        <w:trPr>
          <w:trHeight w:val="288"/>
        </w:trPr>
        <w:tc>
          <w:tcPr>
            <w:tcW w:w="4075" w:type="dxa"/>
          </w:tcPr>
          <w:p w14:paraId="3D69799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24" w:type="dxa"/>
          </w:tcPr>
          <w:p w14:paraId="7DF160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1DDC3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04972E5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95DB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BED832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71CD868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4AE993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6938F1C0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89F4F0E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2A8B30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CE9502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DB42FD2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49B74B6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AD959C3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F555A0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C20284" w14:paraId="18FF0D7B" w14:textId="77777777" w:rsidTr="0027314E">
        <w:trPr>
          <w:trHeight w:val="288"/>
        </w:trPr>
        <w:tc>
          <w:tcPr>
            <w:tcW w:w="4075" w:type="dxa"/>
          </w:tcPr>
          <w:p w14:paraId="78312263" w14:textId="77777777" w:rsidR="00022D38" w:rsidRPr="00C20284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24" w:type="dxa"/>
          </w:tcPr>
          <w:p w14:paraId="182BD8BF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26E7D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2099BFE9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64111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2AF01864" w14:textId="14968241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vAlign w:val="bottom"/>
          </w:tcPr>
          <w:p w14:paraId="57E46BEC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10D3464" w14:textId="064797B0" w:rsidR="00022D38" w:rsidRPr="00C20284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229FE39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AEB6DC6" w14:textId="7FA2F99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4DF352C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207B6B8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5CF99399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DA03DDB" w14:textId="5744A60C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771DC44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61BF126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867C73" w14:paraId="539272C4" w14:textId="77777777" w:rsidTr="0027314E">
        <w:trPr>
          <w:trHeight w:val="288"/>
        </w:trPr>
        <w:tc>
          <w:tcPr>
            <w:tcW w:w="4075" w:type="dxa"/>
          </w:tcPr>
          <w:p w14:paraId="0BB4F6E3" w14:textId="0F47D6CC" w:rsidR="00022D38" w:rsidRPr="00867C73" w:rsidRDefault="00022D38" w:rsidP="00633E18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867C73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24" w:type="dxa"/>
          </w:tcPr>
          <w:p w14:paraId="3EFDF09C" w14:textId="7AC7F6E3" w:rsidR="00022D38" w:rsidRPr="00867C73" w:rsidRDefault="0008014F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04766D" w14:textId="77777777" w:rsidR="00022D38" w:rsidRPr="00867C73" w:rsidRDefault="00022D38" w:rsidP="00633E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594000B3" w14:textId="76312F33" w:rsidR="00022D38" w:rsidRPr="00867C73" w:rsidRDefault="00CB5E82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67A959" w14:textId="77777777" w:rsidR="00022D38" w:rsidRPr="00867C73" w:rsidRDefault="00022D38" w:rsidP="00633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2ED87866" w14:textId="4DC26BAF" w:rsidR="00022D38" w:rsidRPr="00867C73" w:rsidRDefault="00271A5D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212,215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18FBC51" w14:textId="77777777" w:rsidR="00022D38" w:rsidRPr="00867C73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2385268" w14:textId="0B0A21C6" w:rsidR="00022D38" w:rsidRPr="00867C73" w:rsidRDefault="000B3C50" w:rsidP="003930CA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1089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212,215</w:t>
            </w:r>
          </w:p>
        </w:tc>
        <w:tc>
          <w:tcPr>
            <w:tcW w:w="245" w:type="dxa"/>
            <w:vAlign w:val="bottom"/>
          </w:tcPr>
          <w:p w14:paraId="05BE379A" w14:textId="77777777" w:rsidR="00022D38" w:rsidRPr="00867C73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D67BDEC" w14:textId="6D45CF01" w:rsidR="00022D38" w:rsidRPr="00867C73" w:rsidRDefault="00AC6582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3FEE02AB" w14:textId="77777777" w:rsidR="00022D38" w:rsidRPr="00867C73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E91E62" w14:textId="7D931266" w:rsidR="00022D38" w:rsidRPr="00867C73" w:rsidRDefault="00275500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208,344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23F5B4A" w14:textId="77777777" w:rsidR="00022D38" w:rsidRPr="00867C73" w:rsidRDefault="00022D38" w:rsidP="00633E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9DD683" w14:textId="4BB15150" w:rsidR="00022D38" w:rsidRPr="00867C73" w:rsidRDefault="006B41CE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3B3501" w14:textId="77777777" w:rsidR="00022D38" w:rsidRPr="00867C73" w:rsidRDefault="00022D38" w:rsidP="00633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F6D6A43" w14:textId="2A2DDCFB" w:rsidR="00022D38" w:rsidRPr="00867C73" w:rsidRDefault="0057244E" w:rsidP="00633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208,344</w:t>
            </w:r>
          </w:p>
        </w:tc>
      </w:tr>
      <w:tr w:rsidR="00F42832" w:rsidRPr="00867C73" w14:paraId="61FA3C68" w14:textId="77777777" w:rsidTr="0027314E">
        <w:trPr>
          <w:trHeight w:val="288"/>
        </w:trPr>
        <w:tc>
          <w:tcPr>
            <w:tcW w:w="4075" w:type="dxa"/>
          </w:tcPr>
          <w:p w14:paraId="47824C9D" w14:textId="6E52FB61" w:rsidR="00D30702" w:rsidRPr="00867C73" w:rsidRDefault="00D30702" w:rsidP="00D30702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67C73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4" w:type="dxa"/>
          </w:tcPr>
          <w:p w14:paraId="6CC1FE25" w14:textId="08DE1B86" w:rsidR="00D30702" w:rsidRPr="00867C73" w:rsidRDefault="0008014F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3FCCD9" w14:textId="77777777" w:rsidR="00D30702" w:rsidRPr="00867C73" w:rsidRDefault="00D30702" w:rsidP="00D3070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4FA280F7" w14:textId="2E2EFFD2" w:rsidR="00D30702" w:rsidRPr="00867C73" w:rsidRDefault="00CB5E82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3A5F4B" w14:textId="77777777" w:rsidR="00D30702" w:rsidRPr="00867C73" w:rsidRDefault="00D30702" w:rsidP="00D3070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26698BC" w14:textId="69294DAC" w:rsidR="00D30702" w:rsidRPr="00867C73" w:rsidRDefault="00D42A00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170,</w:t>
            </w:r>
            <w:r w:rsidR="00645841"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FE51FF" w14:textId="77777777" w:rsidR="00D30702" w:rsidRPr="00867C73" w:rsidRDefault="00D30702" w:rsidP="00D3070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B9C541D" w14:textId="6C7FE761" w:rsidR="00D30702" w:rsidRPr="00867C73" w:rsidRDefault="00200E3B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170,375</w:t>
            </w:r>
          </w:p>
        </w:tc>
        <w:tc>
          <w:tcPr>
            <w:tcW w:w="245" w:type="dxa"/>
            <w:vAlign w:val="bottom"/>
          </w:tcPr>
          <w:p w14:paraId="3753CA62" w14:textId="77777777" w:rsidR="00D30702" w:rsidRPr="00867C73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487D02B" w14:textId="27BA323D" w:rsidR="00D30702" w:rsidRPr="00867C73" w:rsidRDefault="00AC6582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0949CECD" w14:textId="77777777" w:rsidR="00D30702" w:rsidRPr="00867C73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8F4564" w14:textId="4B962149" w:rsidR="00D30702" w:rsidRPr="00867C73" w:rsidRDefault="0089722B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169,110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661300" w14:textId="77777777" w:rsidR="00D30702" w:rsidRPr="00867C73" w:rsidRDefault="00D30702" w:rsidP="00D3070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4F3C2A2" w14:textId="6C894F5D" w:rsidR="00D30702" w:rsidRPr="00867C73" w:rsidRDefault="006B41CE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7EC6AC" w14:textId="77777777" w:rsidR="00D30702" w:rsidRPr="00867C73" w:rsidRDefault="00D30702" w:rsidP="00D3070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8989E36" w14:textId="085D65B7" w:rsidR="00D30702" w:rsidRPr="00867C73" w:rsidRDefault="00B2493C" w:rsidP="00D3070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169,110</w:t>
            </w:r>
          </w:p>
        </w:tc>
      </w:tr>
      <w:tr w:rsidR="00F42832" w:rsidRPr="00867C73" w14:paraId="41094897" w14:textId="77777777" w:rsidTr="0027314E">
        <w:trPr>
          <w:trHeight w:val="288"/>
        </w:trPr>
        <w:tc>
          <w:tcPr>
            <w:tcW w:w="4075" w:type="dxa"/>
          </w:tcPr>
          <w:p w14:paraId="75D3500C" w14:textId="1F8224C1" w:rsidR="00CB1DAF" w:rsidRPr="00867C73" w:rsidRDefault="00CB1DAF" w:rsidP="00CB1DA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 w:rsidRPr="00867C7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</w:t>
            </w:r>
            <w:r w:rsidR="00A400DC" w:rsidRPr="00867C7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หมุนเวียน</w:t>
            </w:r>
            <w:r w:rsidRPr="00867C7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1324" w:type="dxa"/>
          </w:tcPr>
          <w:p w14:paraId="46B2C722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8E370C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11E29D15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B0DA50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44B404EE" w14:textId="6FEC7700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92DFE72" w14:textId="77777777" w:rsidR="00CB1DAF" w:rsidRPr="00867C73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487290B" w14:textId="726D8DF9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503E455D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FF7EDBA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567FCD1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5ACEB1" w14:textId="77777777" w:rsidR="00CB1DAF" w:rsidRPr="00867C73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3B8444C" w14:textId="77777777" w:rsidR="00CB1DAF" w:rsidRPr="00867C73" w:rsidRDefault="00CB1DAF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F211C4E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447D08D" w14:textId="77777777" w:rsidR="00CB1DAF" w:rsidRPr="00867C73" w:rsidRDefault="00CB1DAF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2188092" w14:textId="77777777" w:rsidR="00CB1DAF" w:rsidRPr="00867C73" w:rsidRDefault="00CB1DAF" w:rsidP="2919F6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2832" w:rsidRPr="00867C73" w14:paraId="507F7671" w14:textId="77777777" w:rsidTr="0027314E">
        <w:trPr>
          <w:trHeight w:val="288"/>
        </w:trPr>
        <w:tc>
          <w:tcPr>
            <w:tcW w:w="4075" w:type="dxa"/>
          </w:tcPr>
          <w:p w14:paraId="3124A9A1" w14:textId="0CF4C0EB" w:rsidR="00022D38" w:rsidRPr="00867C73" w:rsidRDefault="00022D38" w:rsidP="007D190B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867C73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 w:rsidR="00CB1DAF" w:rsidRPr="00867C7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24" w:type="dxa"/>
          </w:tcPr>
          <w:p w14:paraId="308B5E33" w14:textId="4E8BB7DB" w:rsidR="00022D38" w:rsidRPr="00867C73" w:rsidRDefault="0008014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236" w:type="dxa"/>
          </w:tcPr>
          <w:p w14:paraId="6DA99BE6" w14:textId="77777777" w:rsidR="00022D38" w:rsidRPr="00867C73" w:rsidRDefault="00022D38" w:rsidP="00F521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</w:tcPr>
          <w:p w14:paraId="1ECEAA70" w14:textId="5C18D67B" w:rsidR="00022D38" w:rsidRPr="00867C73" w:rsidRDefault="00CB5E82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6D431B" w14:textId="77777777" w:rsidR="00022D38" w:rsidRPr="00867C73" w:rsidRDefault="00022D38" w:rsidP="00F5217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B45A64" w14:textId="6CDFAC0E" w:rsidR="00022D38" w:rsidRPr="00867C73" w:rsidRDefault="00D42A00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4FCAAA2" w14:textId="77777777" w:rsidR="00022D38" w:rsidRPr="00867C73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C2AEFE1" w14:textId="0C6426CE" w:rsidR="00022D38" w:rsidRPr="00867C73" w:rsidRDefault="00A33AA4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245" w:type="dxa"/>
            <w:vAlign w:val="bottom"/>
          </w:tcPr>
          <w:p w14:paraId="36415B4A" w14:textId="77777777" w:rsidR="00022D38" w:rsidRPr="00867C73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457E37A" w14:textId="2D2606CF" w:rsidR="00022D38" w:rsidRPr="00867C73" w:rsidRDefault="00AC6582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3ABE7EA3" w14:textId="77777777" w:rsidR="00022D38" w:rsidRPr="00867C73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90CF959" w14:textId="1350B3AF" w:rsidR="00022D38" w:rsidRPr="00867C73" w:rsidRDefault="007147AF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263" w:type="dxa"/>
            <w:vAlign w:val="bottom"/>
          </w:tcPr>
          <w:p w14:paraId="41C6A5C5" w14:textId="77777777" w:rsidR="00022D38" w:rsidRPr="00867C73" w:rsidRDefault="00022D38" w:rsidP="00F5217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CD2599E" w14:textId="6AB692CD" w:rsidR="00022D38" w:rsidRPr="00867C73" w:rsidRDefault="006B41CE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2CC5078C" w14:textId="77777777" w:rsidR="00022D38" w:rsidRPr="00867C73" w:rsidRDefault="00022D38" w:rsidP="00F521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DBF5729" w14:textId="500AB5AB" w:rsidR="00022D38" w:rsidRPr="00867C73" w:rsidRDefault="003966AB" w:rsidP="00F521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531</w:t>
            </w:r>
          </w:p>
        </w:tc>
      </w:tr>
      <w:tr w:rsidR="00F42832" w:rsidRPr="00C20284" w14:paraId="6AFE2342" w14:textId="77777777" w:rsidTr="0027314E">
        <w:trPr>
          <w:trHeight w:val="288"/>
        </w:trPr>
        <w:tc>
          <w:tcPr>
            <w:tcW w:w="4075" w:type="dxa"/>
          </w:tcPr>
          <w:p w14:paraId="44EFAFE2" w14:textId="77777777" w:rsidR="00022D38" w:rsidRPr="00867C73" w:rsidRDefault="00022D38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67C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0D528CC6" w14:textId="503E22C0" w:rsidR="00022D38" w:rsidRPr="00867C73" w:rsidRDefault="0008014F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67C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531</w:t>
            </w:r>
          </w:p>
        </w:tc>
        <w:tc>
          <w:tcPr>
            <w:tcW w:w="236" w:type="dxa"/>
          </w:tcPr>
          <w:p w14:paraId="32EF3663" w14:textId="77777777" w:rsidR="00022D38" w:rsidRPr="00867C73" w:rsidRDefault="00022D3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E063F1F" w14:textId="3FE9198E" w:rsidR="00022D38" w:rsidRPr="00867C73" w:rsidRDefault="00CB5E82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B042DA" w14:textId="77777777" w:rsidR="00022D38" w:rsidRPr="00867C73" w:rsidRDefault="00022D3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1A70C" w14:textId="4213BBB7" w:rsidR="00022D38" w:rsidRPr="00867C73" w:rsidRDefault="008218B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382,5</w:t>
            </w:r>
            <w:r w:rsidR="001B6484" w:rsidRPr="00867C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B7248F5" w14:textId="77777777" w:rsidR="00022D38" w:rsidRPr="00867C73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5B16E" w14:textId="2D534D11" w:rsidR="00022D38" w:rsidRPr="006C4B53" w:rsidRDefault="002313F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67C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383,121</w:t>
            </w:r>
          </w:p>
        </w:tc>
        <w:tc>
          <w:tcPr>
            <w:tcW w:w="245" w:type="dxa"/>
            <w:vAlign w:val="bottom"/>
          </w:tcPr>
          <w:p w14:paraId="7A5474F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517334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61793E5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1919541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917A905" w14:textId="77777777" w:rsidR="00022D38" w:rsidRPr="00C20284" w:rsidRDefault="00022D38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BBBE674" w14:textId="77777777" w:rsidR="00022D38" w:rsidRPr="00C20284" w:rsidRDefault="00022D38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284CE7A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BF1EC2B" w14:textId="77777777" w:rsidR="00022D38" w:rsidRPr="00C20284" w:rsidRDefault="00022D38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1"/>
    </w:tbl>
    <w:p w14:paraId="06803584" w14:textId="1A615EEF" w:rsidR="00A54A45" w:rsidRDefault="00A5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1A19AA4" w14:textId="77777777" w:rsidR="008A381D" w:rsidRDefault="008A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1F2FF3B" w14:textId="77777777" w:rsidR="00E3334C" w:rsidRDefault="00E33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51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72"/>
        <w:gridCol w:w="1316"/>
        <w:gridCol w:w="236"/>
        <w:gridCol w:w="1481"/>
        <w:gridCol w:w="236"/>
        <w:gridCol w:w="1488"/>
        <w:gridCol w:w="240"/>
        <w:gridCol w:w="1311"/>
        <w:gridCol w:w="245"/>
        <w:gridCol w:w="936"/>
        <w:gridCol w:w="259"/>
        <w:gridCol w:w="936"/>
        <w:gridCol w:w="259"/>
        <w:gridCol w:w="936"/>
        <w:gridCol w:w="259"/>
        <w:gridCol w:w="954"/>
      </w:tblGrid>
      <w:tr w:rsidR="00DD14AA" w:rsidRPr="00283726" w14:paraId="11BDF544" w14:textId="77777777" w:rsidTr="00BD0E3E">
        <w:trPr>
          <w:trHeight w:val="285"/>
        </w:trPr>
        <w:tc>
          <w:tcPr>
            <w:tcW w:w="4072" w:type="dxa"/>
            <w:vAlign w:val="bottom"/>
          </w:tcPr>
          <w:p w14:paraId="70A575E2" w14:textId="77777777" w:rsidR="00DD14AA" w:rsidRPr="00283726" w:rsidRDefault="00DD14AA" w:rsidP="00B449D6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92" w:type="dxa"/>
            <w:gridSpan w:val="15"/>
          </w:tcPr>
          <w:p w14:paraId="534ED13D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DD14AA" w:rsidRPr="00283726" w14:paraId="72016B3F" w14:textId="77777777" w:rsidTr="00BD0E3E">
        <w:trPr>
          <w:trHeight w:val="285"/>
        </w:trPr>
        <w:tc>
          <w:tcPr>
            <w:tcW w:w="4072" w:type="dxa"/>
            <w:vAlign w:val="bottom"/>
          </w:tcPr>
          <w:p w14:paraId="3F76FEF4" w14:textId="77777777" w:rsidR="00DD14AA" w:rsidRPr="00283726" w:rsidRDefault="00DD14AA" w:rsidP="00B449D6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92" w:type="dxa"/>
            <w:gridSpan w:val="15"/>
            <w:tcBorders>
              <w:bottom w:val="single" w:sz="4" w:space="0" w:color="auto"/>
            </w:tcBorders>
          </w:tcPr>
          <w:p w14:paraId="0351BE62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D14AA" w:rsidRPr="00283726" w14:paraId="5EF695F5" w14:textId="77777777" w:rsidTr="00BD0E3E">
        <w:trPr>
          <w:trHeight w:val="285"/>
        </w:trPr>
        <w:tc>
          <w:tcPr>
            <w:tcW w:w="4072" w:type="dxa"/>
            <w:vAlign w:val="bottom"/>
          </w:tcPr>
          <w:p w14:paraId="3B7C5231" w14:textId="77777777" w:rsidR="00DD14AA" w:rsidRPr="00283726" w:rsidRDefault="00DD14AA" w:rsidP="00B449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8DF772C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4FEB8629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6AF0F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D14AA" w:rsidRPr="00283726" w14:paraId="3BBC240D" w14:textId="77777777" w:rsidTr="00BD0E3E">
        <w:trPr>
          <w:trHeight w:val="285"/>
        </w:trPr>
        <w:tc>
          <w:tcPr>
            <w:tcW w:w="4072" w:type="dxa"/>
            <w:vAlign w:val="bottom"/>
            <w:hideMark/>
          </w:tcPr>
          <w:p w14:paraId="34E3CB18" w14:textId="77777777" w:rsidR="00DD14AA" w:rsidRPr="00283726" w:rsidRDefault="00DD14AA" w:rsidP="00B449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10CA0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0E0927" w14:textId="77777777" w:rsidR="00DD14AA" w:rsidRPr="00283726" w:rsidRDefault="00DD14AA" w:rsidP="00B449D6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EB66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304D72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17DA64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8220F36" w14:textId="77777777" w:rsidR="00DD14AA" w:rsidRPr="00283726" w:rsidRDefault="00DD14AA" w:rsidP="00B449D6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E5F23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0584975D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4AAF6F80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</w:tcPr>
          <w:p w14:paraId="47555B7D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30A3AA05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9" w:type="dxa"/>
          </w:tcPr>
          <w:p w14:paraId="11BE52F8" w14:textId="77777777" w:rsidR="00DD14AA" w:rsidRPr="00283726" w:rsidRDefault="00DD14AA" w:rsidP="00B449D6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4D819CB4" w14:textId="77777777" w:rsidR="00DD14AA" w:rsidRPr="00283726" w:rsidRDefault="00DD14AA" w:rsidP="00B449D6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9" w:type="dxa"/>
          </w:tcPr>
          <w:p w14:paraId="00659078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5363EE5C" w14:textId="77777777" w:rsidR="00DD14AA" w:rsidRPr="00283726" w:rsidRDefault="00DD14AA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D14AA" w:rsidRPr="00283726" w14:paraId="580412EB" w14:textId="77777777" w:rsidTr="00BD0E3E">
        <w:trPr>
          <w:trHeight w:val="285"/>
        </w:trPr>
        <w:tc>
          <w:tcPr>
            <w:tcW w:w="4072" w:type="dxa"/>
            <w:hideMark/>
          </w:tcPr>
          <w:p w14:paraId="3BBFECC7" w14:textId="77777777" w:rsidR="00DD14AA" w:rsidRPr="00283726" w:rsidRDefault="00DD14AA" w:rsidP="00B449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6" w:type="dxa"/>
          </w:tcPr>
          <w:p w14:paraId="7A8B9A1C" w14:textId="77777777" w:rsidR="00DD14AA" w:rsidRPr="00283726" w:rsidRDefault="00DD14AA" w:rsidP="00B449D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42F76" w14:textId="77777777" w:rsidR="00DD14AA" w:rsidRPr="00283726" w:rsidRDefault="00DD14AA" w:rsidP="00B449D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DBDB57C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E813F0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</w:tcPr>
          <w:p w14:paraId="1F51B961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4173E4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307A766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7ADEF64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6C58235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220EB8B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53F9077D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13A13801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AEE3FED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11173E78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3C42D21" w14:textId="77777777" w:rsidR="00DD14AA" w:rsidRPr="00283726" w:rsidRDefault="00DD14AA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4AA" w:rsidRPr="00283726" w14:paraId="71E19D46" w14:textId="77777777" w:rsidTr="00BD0E3E">
        <w:trPr>
          <w:trHeight w:val="285"/>
        </w:trPr>
        <w:tc>
          <w:tcPr>
            <w:tcW w:w="4072" w:type="dxa"/>
            <w:hideMark/>
          </w:tcPr>
          <w:p w14:paraId="2F56A999" w14:textId="77777777" w:rsidR="00DD14AA" w:rsidRPr="00283726" w:rsidRDefault="00DD14AA" w:rsidP="00B449D6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6" w:type="dxa"/>
          </w:tcPr>
          <w:p w14:paraId="0184B349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DE9A96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8DD46A2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EB877F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25B9FA64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C78D57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486399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2C5C40C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A2DF3D9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FF0B8B3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0EAA84F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5547AD26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9CA6B76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58973D9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252E077A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4AA" w:rsidRPr="00283726" w14:paraId="494749C1" w14:textId="77777777" w:rsidTr="00BD0E3E">
        <w:trPr>
          <w:trHeight w:val="285"/>
        </w:trPr>
        <w:tc>
          <w:tcPr>
            <w:tcW w:w="4072" w:type="dxa"/>
          </w:tcPr>
          <w:p w14:paraId="775B6AFB" w14:textId="77777777" w:rsidR="00DD14AA" w:rsidRPr="00283726" w:rsidRDefault="00DD14AA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316" w:type="dxa"/>
          </w:tcPr>
          <w:p w14:paraId="487BFA3B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73B859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181021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36" w:type="dxa"/>
          </w:tcPr>
          <w:p w14:paraId="6D3A1F71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69D53240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2F5B95C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7D4DEC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45" w:type="dxa"/>
            <w:vAlign w:val="bottom"/>
          </w:tcPr>
          <w:p w14:paraId="5C7368C2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286CCF7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59" w:type="dxa"/>
            <w:vAlign w:val="bottom"/>
          </w:tcPr>
          <w:p w14:paraId="18720E8D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AA5037F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57841BE4" w14:textId="77777777" w:rsidR="00DD14AA" w:rsidRPr="00283726" w:rsidRDefault="00DD14AA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22EE43B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5BF65C36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153C66FA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DD14AA" w:rsidRPr="00283726" w14:paraId="471F8A35" w14:textId="77777777" w:rsidTr="00BD0E3E">
        <w:trPr>
          <w:trHeight w:val="285"/>
        </w:trPr>
        <w:tc>
          <w:tcPr>
            <w:tcW w:w="4072" w:type="dxa"/>
          </w:tcPr>
          <w:p w14:paraId="4EE54F26" w14:textId="77777777" w:rsidR="00DD14AA" w:rsidRPr="00283726" w:rsidRDefault="00DD14AA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16" w:type="dxa"/>
          </w:tcPr>
          <w:p w14:paraId="5FA5B454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03DDB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65DC890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36" w:type="dxa"/>
          </w:tcPr>
          <w:p w14:paraId="06E42BBC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7A6E82AA" w14:textId="18D8AAA7" w:rsidR="00DD14AA" w:rsidRPr="00283726" w:rsidRDefault="009B777C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C97BCE0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435C6CC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45" w:type="dxa"/>
            <w:vAlign w:val="bottom"/>
          </w:tcPr>
          <w:p w14:paraId="7E186FD3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A86EB31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74F95BE3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D47104C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4A48FEC3" w14:textId="77777777" w:rsidR="00DD14AA" w:rsidRPr="00283726" w:rsidRDefault="00DD14AA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6D625FCB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517</w:t>
            </w:r>
          </w:p>
        </w:tc>
        <w:tc>
          <w:tcPr>
            <w:tcW w:w="259" w:type="dxa"/>
          </w:tcPr>
          <w:p w14:paraId="7201F09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4F77EF2E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DD14AA" w:rsidRPr="00283726" w14:paraId="1FF770C4" w14:textId="77777777" w:rsidTr="00BD0E3E">
        <w:trPr>
          <w:trHeight w:val="285"/>
        </w:trPr>
        <w:tc>
          <w:tcPr>
            <w:tcW w:w="4072" w:type="dxa"/>
          </w:tcPr>
          <w:p w14:paraId="2005EC92" w14:textId="77777777" w:rsidR="00DD14AA" w:rsidRPr="00283726" w:rsidRDefault="00DD14AA" w:rsidP="00B449D6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16" w:type="dxa"/>
          </w:tcPr>
          <w:p w14:paraId="3381877C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376BA7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829A3B5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A3FE1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0CF16E83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5294DEA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C9ED7EF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34CEC211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AF7E2A2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2BE669A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D72DE44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AC592A6" w14:textId="77777777" w:rsidR="00DD14AA" w:rsidRPr="00283726" w:rsidRDefault="00DD14AA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7897A9C4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9" w:type="dxa"/>
          </w:tcPr>
          <w:p w14:paraId="6D58BEA2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00964591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14AA" w:rsidRPr="00283726" w14:paraId="67327AE9" w14:textId="77777777" w:rsidTr="00BD0E3E">
        <w:trPr>
          <w:trHeight w:val="285"/>
        </w:trPr>
        <w:tc>
          <w:tcPr>
            <w:tcW w:w="4072" w:type="dxa"/>
          </w:tcPr>
          <w:p w14:paraId="72ADE5AB" w14:textId="77777777" w:rsidR="00DD14AA" w:rsidRPr="00283726" w:rsidRDefault="00DD14AA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16" w:type="dxa"/>
          </w:tcPr>
          <w:p w14:paraId="7AFB44B0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36" w:type="dxa"/>
          </w:tcPr>
          <w:p w14:paraId="148715B7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D58D809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464A0D7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</w:tcPr>
          <w:p w14:paraId="537B548F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D67E6EA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12673D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45" w:type="dxa"/>
          </w:tcPr>
          <w:p w14:paraId="1B0F6CE6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D16FF3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2C08030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E029325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59" w:type="dxa"/>
          </w:tcPr>
          <w:p w14:paraId="63D3C6E2" w14:textId="77777777" w:rsidR="00DD14AA" w:rsidRPr="00283726" w:rsidRDefault="00DD14AA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4E81C124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62DB5147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12C9EA69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DD14AA" w:rsidRPr="00283726" w14:paraId="4008B390" w14:textId="77777777" w:rsidTr="00BD0E3E">
        <w:trPr>
          <w:trHeight w:val="285"/>
        </w:trPr>
        <w:tc>
          <w:tcPr>
            <w:tcW w:w="4072" w:type="dxa"/>
            <w:hideMark/>
          </w:tcPr>
          <w:p w14:paraId="16A22266" w14:textId="77777777" w:rsidR="00DD14AA" w:rsidRPr="00283726" w:rsidRDefault="00DD14AA" w:rsidP="00B449D6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5F184D8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36" w:type="dxa"/>
          </w:tcPr>
          <w:p w14:paraId="4D825C43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D1A51AE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034</w:t>
            </w:r>
          </w:p>
        </w:tc>
        <w:tc>
          <w:tcPr>
            <w:tcW w:w="236" w:type="dxa"/>
          </w:tcPr>
          <w:p w14:paraId="15BC43CD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1BCCD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635008D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319A1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180</w:t>
            </w:r>
          </w:p>
        </w:tc>
        <w:tc>
          <w:tcPr>
            <w:tcW w:w="245" w:type="dxa"/>
            <w:vAlign w:val="bottom"/>
          </w:tcPr>
          <w:p w14:paraId="76DB31CB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2121FB2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C56DFAF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BD00541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06666FCD" w14:textId="77777777" w:rsidR="00DD14AA" w:rsidRPr="00283726" w:rsidRDefault="00DD14AA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2DBAF24" w14:textId="77777777" w:rsidR="00DD14AA" w:rsidRPr="00283726" w:rsidRDefault="00DD14AA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0DABD3C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29A99BD" w14:textId="77777777" w:rsidR="00DD14AA" w:rsidRPr="00283726" w:rsidRDefault="00DD14AA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1DC5638F" w14:textId="77777777" w:rsidTr="00BD0E3E">
        <w:trPr>
          <w:trHeight w:val="285"/>
        </w:trPr>
        <w:tc>
          <w:tcPr>
            <w:tcW w:w="4072" w:type="dxa"/>
          </w:tcPr>
          <w:p w14:paraId="28DD753A" w14:textId="77777777" w:rsidR="00445E51" w:rsidRPr="00283726" w:rsidRDefault="00445E51" w:rsidP="00445E5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0492BD6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84D9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7E447BE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525105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FAE94A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8D45F67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5CA9A3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5BE4CD65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3A88D3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43E0B3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B40F240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059A8713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43CA744" w14:textId="77777777" w:rsidR="00445E51" w:rsidRPr="00283726" w:rsidRDefault="00445E51" w:rsidP="00445E5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5E99A7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DD8B5D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000B7123" w14:textId="77777777" w:rsidTr="00BD0E3E">
        <w:trPr>
          <w:trHeight w:val="285"/>
        </w:trPr>
        <w:tc>
          <w:tcPr>
            <w:tcW w:w="4072" w:type="dxa"/>
          </w:tcPr>
          <w:p w14:paraId="388925FD" w14:textId="77777777" w:rsidR="00445E51" w:rsidRPr="00283726" w:rsidRDefault="00445E51" w:rsidP="00445E5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16" w:type="dxa"/>
          </w:tcPr>
          <w:p w14:paraId="429D11A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BB926F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ED6BF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2B83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0F71201F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1EA0375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99349D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728488A2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17AA34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8D6D633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4E44296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3DB4916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E8FAD9A" w14:textId="77777777" w:rsidR="00445E51" w:rsidRPr="00283726" w:rsidRDefault="00445E51" w:rsidP="00445E5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903DA45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3D93D2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63B8E26A" w14:textId="77777777" w:rsidTr="00BD0E3E">
        <w:trPr>
          <w:trHeight w:val="285"/>
        </w:trPr>
        <w:tc>
          <w:tcPr>
            <w:tcW w:w="4072" w:type="dxa"/>
          </w:tcPr>
          <w:p w14:paraId="52000423" w14:textId="77777777" w:rsidR="00445E51" w:rsidRPr="00283726" w:rsidRDefault="00445E51" w:rsidP="00445E5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16" w:type="dxa"/>
          </w:tcPr>
          <w:p w14:paraId="7FF171C3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A65566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4272B2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AF762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3F554B4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34CB37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264C535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1EEE865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FA50D8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A04BDE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2F6E45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4A1F29C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3E515D3" w14:textId="77777777" w:rsidR="00445E51" w:rsidRPr="00283726" w:rsidRDefault="00445E51" w:rsidP="00445E5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683209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F86DC29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7578AEDD" w14:textId="77777777" w:rsidTr="00BD0E3E">
        <w:trPr>
          <w:trHeight w:val="285"/>
        </w:trPr>
        <w:tc>
          <w:tcPr>
            <w:tcW w:w="4072" w:type="dxa"/>
          </w:tcPr>
          <w:p w14:paraId="46D2EE53" w14:textId="77777777" w:rsidR="00445E51" w:rsidRPr="00283726" w:rsidRDefault="00445E51" w:rsidP="00445E5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16" w:type="dxa"/>
          </w:tcPr>
          <w:p w14:paraId="1B09EAC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803439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F60526F" w14:textId="77777777" w:rsidR="00445E51" w:rsidRPr="00DE0C05" w:rsidRDefault="00445E51" w:rsidP="00DE0C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0C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D47637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06BF785E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40" w:type="dxa"/>
            <w:vAlign w:val="bottom"/>
          </w:tcPr>
          <w:p w14:paraId="7A796119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D8EE9B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45" w:type="dxa"/>
            <w:vAlign w:val="bottom"/>
          </w:tcPr>
          <w:p w14:paraId="0EA86E5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E9DD22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3794E8A2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AD520F" w14:textId="77777777" w:rsidR="00445E51" w:rsidRPr="00283726" w:rsidRDefault="00445E51" w:rsidP="00445E51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2320708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44481D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336F1D3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DE7ECEA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</w:p>
        </w:tc>
      </w:tr>
      <w:tr w:rsidR="00445E51" w:rsidRPr="00283726" w14:paraId="22E1E6D9" w14:textId="77777777" w:rsidTr="00BD0E3E">
        <w:trPr>
          <w:trHeight w:val="285"/>
        </w:trPr>
        <w:tc>
          <w:tcPr>
            <w:tcW w:w="4072" w:type="dxa"/>
          </w:tcPr>
          <w:p w14:paraId="31D94DBF" w14:textId="77777777" w:rsidR="00445E51" w:rsidRPr="00283726" w:rsidRDefault="00445E51" w:rsidP="00445E5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1316" w:type="dxa"/>
          </w:tcPr>
          <w:p w14:paraId="225CD1B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E6C1AF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8A12CBD" w14:textId="77777777" w:rsidR="00445E51" w:rsidRPr="00DE0C05" w:rsidRDefault="00445E51" w:rsidP="00DE0C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0C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A3E4A8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22BD8D89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240" w:type="dxa"/>
            <w:vAlign w:val="bottom"/>
          </w:tcPr>
          <w:p w14:paraId="5CEB839B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224AC0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245" w:type="dxa"/>
            <w:vAlign w:val="bottom"/>
          </w:tcPr>
          <w:p w14:paraId="63E920E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1A0F26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168005C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6A6B26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59D7D90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5E6DCE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B61AE2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9321F2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</w:tr>
      <w:tr w:rsidR="00445E51" w:rsidRPr="00283726" w14:paraId="1F951379" w14:textId="77777777" w:rsidTr="00BD0E3E">
        <w:trPr>
          <w:trHeight w:val="285"/>
        </w:trPr>
        <w:tc>
          <w:tcPr>
            <w:tcW w:w="4072" w:type="dxa"/>
          </w:tcPr>
          <w:p w14:paraId="4F61D7D7" w14:textId="77777777" w:rsidR="00445E51" w:rsidRPr="00283726" w:rsidRDefault="00445E51" w:rsidP="00445E5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16" w:type="dxa"/>
          </w:tcPr>
          <w:p w14:paraId="254F5E5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0E222AA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58BA69" w14:textId="77777777" w:rsidR="00445E51" w:rsidRPr="00DE0C05" w:rsidRDefault="00445E51" w:rsidP="00DE0C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0C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CF4224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5CD44A0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40" w:type="dxa"/>
            <w:vAlign w:val="bottom"/>
          </w:tcPr>
          <w:p w14:paraId="57298E0B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03B141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45" w:type="dxa"/>
            <w:vAlign w:val="bottom"/>
          </w:tcPr>
          <w:p w14:paraId="257F676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3AE2C7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6BED83F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ED4CD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7A8A18D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B4A7DD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3CA2586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D0E7B1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</w:tr>
      <w:tr w:rsidR="00445E51" w:rsidRPr="00283726" w14:paraId="1127D52C" w14:textId="77777777" w:rsidTr="00BD0E3E">
        <w:trPr>
          <w:trHeight w:val="285"/>
        </w:trPr>
        <w:tc>
          <w:tcPr>
            <w:tcW w:w="4072" w:type="dxa"/>
          </w:tcPr>
          <w:p w14:paraId="3518D4EF" w14:textId="77777777" w:rsidR="00445E51" w:rsidRPr="00283726" w:rsidRDefault="00445E51" w:rsidP="00445E51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16" w:type="dxa"/>
          </w:tcPr>
          <w:p w14:paraId="6720B545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D71412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229E7FC" w14:textId="77777777" w:rsidR="00445E51" w:rsidRPr="00DE0C05" w:rsidRDefault="00445E51" w:rsidP="00DE0C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CB56252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0589D15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330994D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75D645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25A9F0D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0389C89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57E12A30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41C4B6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C8591B2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B334D6E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A2E40D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B7B383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37B23650" w14:textId="77777777" w:rsidTr="00BD0E3E">
        <w:trPr>
          <w:trHeight w:val="285"/>
        </w:trPr>
        <w:tc>
          <w:tcPr>
            <w:tcW w:w="4072" w:type="dxa"/>
          </w:tcPr>
          <w:p w14:paraId="4029A7E4" w14:textId="77777777" w:rsidR="00445E51" w:rsidRPr="00283726" w:rsidRDefault="00445E51" w:rsidP="00445E51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316" w:type="dxa"/>
          </w:tcPr>
          <w:p w14:paraId="2E22D83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236" w:type="dxa"/>
          </w:tcPr>
          <w:p w14:paraId="09CCAD8A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C2A4387" w14:textId="77777777" w:rsidR="00445E51" w:rsidRPr="00DE0C05" w:rsidRDefault="00445E51" w:rsidP="00DE0C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0C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C6D54F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960F65A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7D788C7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2A708F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245" w:type="dxa"/>
            <w:vAlign w:val="bottom"/>
          </w:tcPr>
          <w:p w14:paraId="3D0FE14B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42D3D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0FC6820E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D78127A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  <w:tc>
          <w:tcPr>
            <w:tcW w:w="259" w:type="dxa"/>
            <w:vAlign w:val="bottom"/>
          </w:tcPr>
          <w:p w14:paraId="12699F6D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915C88C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53BBACA7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1DB5E0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</w:p>
        </w:tc>
      </w:tr>
      <w:tr w:rsidR="00445E51" w:rsidRPr="00283726" w14:paraId="1BE6B399" w14:textId="77777777" w:rsidTr="00BD0E3E">
        <w:trPr>
          <w:trHeight w:val="285"/>
        </w:trPr>
        <w:tc>
          <w:tcPr>
            <w:tcW w:w="4072" w:type="dxa"/>
          </w:tcPr>
          <w:p w14:paraId="4ADA6EC2" w14:textId="77777777" w:rsidR="00445E51" w:rsidRPr="00283726" w:rsidRDefault="00445E51" w:rsidP="00445E5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4C73F636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</w:t>
            </w:r>
          </w:p>
        </w:tc>
        <w:tc>
          <w:tcPr>
            <w:tcW w:w="236" w:type="dxa"/>
          </w:tcPr>
          <w:p w14:paraId="17B94B7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A91B40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B46489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19623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</w:t>
            </w:r>
          </w:p>
        </w:tc>
        <w:tc>
          <w:tcPr>
            <w:tcW w:w="240" w:type="dxa"/>
            <w:vAlign w:val="bottom"/>
          </w:tcPr>
          <w:p w14:paraId="4F69A9AA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EAD49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704</w:t>
            </w:r>
          </w:p>
        </w:tc>
        <w:tc>
          <w:tcPr>
            <w:tcW w:w="245" w:type="dxa"/>
            <w:vAlign w:val="bottom"/>
          </w:tcPr>
          <w:p w14:paraId="196A8AC9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75AFC84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8960FF8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FEF89E3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0389BFC8" w14:textId="77777777" w:rsidR="00445E51" w:rsidRPr="00283726" w:rsidRDefault="00445E51" w:rsidP="00445E5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68F07DD" w14:textId="77777777" w:rsidR="00445E51" w:rsidRPr="00283726" w:rsidRDefault="00445E51" w:rsidP="00445E5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82D8991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603692D" w14:textId="77777777" w:rsidR="00445E51" w:rsidRPr="00283726" w:rsidRDefault="00445E51" w:rsidP="00445E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28AF5BC" w14:textId="77777777" w:rsidR="00CE306C" w:rsidRPr="00A57B00" w:rsidRDefault="00CE3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411D278" w14:textId="77777777" w:rsidR="00D54C25" w:rsidRPr="002A7104" w:rsidRDefault="00D54C25" w:rsidP="0005578E">
      <w:pPr>
        <w:pStyle w:val="acctmergecolhdg"/>
        <w:spacing w:line="240" w:lineRule="auto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51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70"/>
        <w:gridCol w:w="1324"/>
        <w:gridCol w:w="236"/>
        <w:gridCol w:w="1481"/>
        <w:gridCol w:w="236"/>
        <w:gridCol w:w="1468"/>
        <w:gridCol w:w="245"/>
        <w:gridCol w:w="1315"/>
        <w:gridCol w:w="245"/>
        <w:gridCol w:w="938"/>
        <w:gridCol w:w="259"/>
        <w:gridCol w:w="936"/>
        <w:gridCol w:w="264"/>
        <w:gridCol w:w="936"/>
        <w:gridCol w:w="252"/>
        <w:gridCol w:w="954"/>
      </w:tblGrid>
      <w:tr w:rsidR="00921D2F" w:rsidRPr="00C20284" w14:paraId="75D87078" w14:textId="77777777" w:rsidTr="00BD0E3E">
        <w:trPr>
          <w:trHeight w:val="302"/>
          <w:tblHeader/>
        </w:trPr>
        <w:tc>
          <w:tcPr>
            <w:tcW w:w="4070" w:type="dxa"/>
            <w:vAlign w:val="bottom"/>
          </w:tcPr>
          <w:p w14:paraId="0DF25670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9" w:type="dxa"/>
            <w:gridSpan w:val="15"/>
          </w:tcPr>
          <w:p w14:paraId="5F2DA9D0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C2028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21D2F" w:rsidRPr="00C20284" w14:paraId="185D2CB8" w14:textId="77777777" w:rsidTr="00BD0E3E">
        <w:trPr>
          <w:trHeight w:val="302"/>
          <w:tblHeader/>
        </w:trPr>
        <w:tc>
          <w:tcPr>
            <w:tcW w:w="4070" w:type="dxa"/>
            <w:vAlign w:val="bottom"/>
          </w:tcPr>
          <w:p w14:paraId="0B5F989E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9" w:type="dxa"/>
            <w:gridSpan w:val="15"/>
            <w:tcBorders>
              <w:bottom w:val="single" w:sz="4" w:space="0" w:color="auto"/>
            </w:tcBorders>
          </w:tcPr>
          <w:p w14:paraId="489507E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1D2F" w:rsidRPr="00C20284" w14:paraId="635443AF" w14:textId="77777777" w:rsidTr="008A381D">
        <w:trPr>
          <w:trHeight w:val="302"/>
          <w:tblHeader/>
        </w:trPr>
        <w:tc>
          <w:tcPr>
            <w:tcW w:w="4070" w:type="dxa"/>
            <w:vAlign w:val="bottom"/>
          </w:tcPr>
          <w:p w14:paraId="498955BA" w14:textId="77777777" w:rsidR="00921D2F" w:rsidRPr="00C20284" w:rsidRDefault="00921D2F" w:rsidP="00884C7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FB4AF1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976BBB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C5637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1D2F" w:rsidRPr="00C20284" w14:paraId="614EB788" w14:textId="77777777" w:rsidTr="00BD0E3E">
        <w:trPr>
          <w:trHeight w:val="302"/>
          <w:tblHeader/>
        </w:trPr>
        <w:tc>
          <w:tcPr>
            <w:tcW w:w="4070" w:type="dxa"/>
            <w:vAlign w:val="bottom"/>
            <w:hideMark/>
          </w:tcPr>
          <w:p w14:paraId="32B58A42" w14:textId="6C3FFD1B" w:rsidR="00921D2F" w:rsidRPr="00C20284" w:rsidRDefault="00921D2F" w:rsidP="00B133E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43137"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2E5BB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133E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54A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127A2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EA45FF" w14:textId="77777777" w:rsidR="00921D2F" w:rsidRPr="00C20284" w:rsidRDefault="00921D2F" w:rsidP="00884C71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C20CC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D33828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1E2EB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57F34107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1290D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254C80FF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FD8324" w14:textId="4AE8BA9E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529CC103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A56E20" w14:textId="0520C213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0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F7EB0E4" w14:textId="77777777" w:rsidR="00921D2F" w:rsidRPr="00C20284" w:rsidRDefault="00921D2F" w:rsidP="00884C71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5510EA" w14:textId="7A1576FB" w:rsidR="00921D2F" w:rsidRPr="00C20284" w:rsidRDefault="00921D2F" w:rsidP="00884C71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202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4B3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C76C509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71D6EB" w14:textId="77777777" w:rsidR="00921D2F" w:rsidRPr="00C20284" w:rsidRDefault="00921D2F" w:rsidP="00884C7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1D2F" w:rsidRPr="00C20284" w14:paraId="330F3A22" w14:textId="77777777" w:rsidTr="00BD0E3E">
        <w:trPr>
          <w:trHeight w:val="302"/>
        </w:trPr>
        <w:tc>
          <w:tcPr>
            <w:tcW w:w="4070" w:type="dxa"/>
            <w:hideMark/>
          </w:tcPr>
          <w:p w14:paraId="71A3AD4A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24" w:type="dxa"/>
          </w:tcPr>
          <w:p w14:paraId="25CD37E7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E653A9" w14:textId="77777777" w:rsidR="00921D2F" w:rsidRPr="00C20284" w:rsidRDefault="00921D2F" w:rsidP="00884C7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B2463D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1638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3585053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4B26EB0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</w:tcPr>
          <w:p w14:paraId="2F13144E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9FEC6FC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E247270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746F1B4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7B357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661DF903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6E6C9A6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7ED2ABCF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7316217A" w14:textId="77777777" w:rsidR="00921D2F" w:rsidRPr="00C20284" w:rsidRDefault="00921D2F" w:rsidP="00884C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1813CAF" w14:textId="77777777" w:rsidTr="00BD0E3E">
        <w:trPr>
          <w:trHeight w:val="302"/>
        </w:trPr>
        <w:tc>
          <w:tcPr>
            <w:tcW w:w="4070" w:type="dxa"/>
            <w:hideMark/>
          </w:tcPr>
          <w:p w14:paraId="6A360B15" w14:textId="77777777" w:rsidR="00921D2F" w:rsidRPr="00C20284" w:rsidRDefault="00921D2F" w:rsidP="00884C7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24" w:type="dxa"/>
          </w:tcPr>
          <w:p w14:paraId="5233124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516B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A8AD7A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7FDD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636B4F3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26CBC95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</w:tcPr>
          <w:p w14:paraId="72F85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3BD3F45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D5182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B0DFA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24A96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277E3D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C6CE92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39578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67DFD87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B78823E" w14:textId="77777777" w:rsidTr="00BD0E3E">
        <w:trPr>
          <w:trHeight w:val="302"/>
        </w:trPr>
        <w:tc>
          <w:tcPr>
            <w:tcW w:w="4070" w:type="dxa"/>
          </w:tcPr>
          <w:p w14:paraId="2601B00F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24" w:type="dxa"/>
            <w:vAlign w:val="bottom"/>
          </w:tcPr>
          <w:p w14:paraId="137ECE34" w14:textId="22B00115" w:rsidR="00921D2F" w:rsidRPr="006B4A2B" w:rsidRDefault="006B4A2B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B96887" w14:textId="56EFC68C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1DEBA909" w14:textId="6233177E" w:rsidR="00921D2F" w:rsidRPr="00C20284" w:rsidRDefault="00D91F8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36" w:type="dxa"/>
            <w:vAlign w:val="bottom"/>
          </w:tcPr>
          <w:p w14:paraId="74C075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65FAEFC" w14:textId="3092CAF5" w:rsidR="00921D2F" w:rsidRPr="00FC2474" w:rsidRDefault="007345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6FC8C7F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</w:tcPr>
          <w:p w14:paraId="04AD624C" w14:textId="0C69060C" w:rsidR="00921D2F" w:rsidRPr="00C20284" w:rsidRDefault="007345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45" w:type="dxa"/>
            <w:vAlign w:val="bottom"/>
          </w:tcPr>
          <w:p w14:paraId="0AA0BD6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38DD574" w14:textId="460B5EDA" w:rsidR="00921D2F" w:rsidRPr="00C20284" w:rsidRDefault="00DE585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0342A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FAF4249" w14:textId="4085F701" w:rsidR="00921D2F" w:rsidRPr="00C20284" w:rsidRDefault="00DE585A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4" w:type="dxa"/>
            <w:vAlign w:val="bottom"/>
          </w:tcPr>
          <w:p w14:paraId="718EB42C" w14:textId="77777777" w:rsidR="00921D2F" w:rsidRPr="00C20284" w:rsidRDefault="00921D2F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AA30209" w14:textId="1F283EB1" w:rsidR="00921D2F" w:rsidRPr="00C20284" w:rsidRDefault="00C3037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52" w:type="dxa"/>
            <w:vAlign w:val="bottom"/>
          </w:tcPr>
          <w:p w14:paraId="2A91C51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54321E8" w14:textId="67836236" w:rsidR="00921D2F" w:rsidRPr="00C20284" w:rsidRDefault="00C30378" w:rsidP="007031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8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E343DE" w:rsidRPr="00C20284" w14:paraId="0674D5CF" w14:textId="77777777" w:rsidTr="00BD0E3E">
        <w:trPr>
          <w:trHeight w:val="302"/>
        </w:trPr>
        <w:tc>
          <w:tcPr>
            <w:tcW w:w="4070" w:type="dxa"/>
          </w:tcPr>
          <w:p w14:paraId="0548E80C" w14:textId="18656A7A" w:rsidR="00E343DE" w:rsidRPr="00C20284" w:rsidRDefault="00E85EE7" w:rsidP="00E85EE7">
            <w:pPr>
              <w:pStyle w:val="ListParagraph"/>
              <w:ind w:left="0"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E85EE7">
              <w:rPr>
                <w:rFonts w:asciiTheme="majorBidi" w:hAnsiTheme="majorBidi" w:cs="Angsana New" w:hint="cs"/>
                <w:szCs w:val="24"/>
                <w:cs/>
                <w:lang w:val="en-GB"/>
              </w:rPr>
              <w:t>สินทรัพย์ทางการเงิน</w:t>
            </w:r>
            <w:r w:rsidR="008278E4">
              <w:rPr>
                <w:rFonts w:asciiTheme="majorBidi" w:hAnsiTheme="majorBidi" w:cs="Angsana New" w:hint="cs"/>
                <w:szCs w:val="24"/>
                <w:cs/>
              </w:rPr>
              <w:t>ไม่หมุนเวียน</w:t>
            </w:r>
            <w:r w:rsidRPr="00E85EE7">
              <w:rPr>
                <w:rFonts w:asciiTheme="majorBidi" w:hAnsiTheme="majorBidi" w:cs="Angsana New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1324" w:type="dxa"/>
            <w:vAlign w:val="bottom"/>
          </w:tcPr>
          <w:p w14:paraId="58FAB554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0B2E5C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38FE46E7" w14:textId="77777777" w:rsidR="00E343DE" w:rsidRDefault="00E343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F2F0B3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C08C244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3711903B" w14:textId="77777777" w:rsidR="00E343DE" w:rsidRPr="00C20284" w:rsidRDefault="00E343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</w:tcPr>
          <w:p w14:paraId="37D705FE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4F0DC3F4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5E2349F2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0AD8AEBF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5B48318" w14:textId="77777777" w:rsidR="00E343DE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91601EA" w14:textId="77777777" w:rsidR="00E343DE" w:rsidRPr="00C20284" w:rsidRDefault="00E343D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C5451D1" w14:textId="77777777" w:rsidR="00E343DE" w:rsidRDefault="00E343DE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vAlign w:val="bottom"/>
          </w:tcPr>
          <w:p w14:paraId="19D3704E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F882EB6" w14:textId="77777777" w:rsidR="00E343DE" w:rsidRDefault="00E343DE" w:rsidP="007031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8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43DE" w:rsidRPr="00C20284" w14:paraId="1648FCF1" w14:textId="77777777" w:rsidTr="00BD0E3E">
        <w:trPr>
          <w:trHeight w:val="302"/>
        </w:trPr>
        <w:tc>
          <w:tcPr>
            <w:tcW w:w="4070" w:type="dxa"/>
          </w:tcPr>
          <w:p w14:paraId="13485B8A" w14:textId="38F9264B" w:rsidR="00E343DE" w:rsidRPr="00C20284" w:rsidRDefault="008A546E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8A546E">
              <w:rPr>
                <w:rFonts w:asciiTheme="majorBidi" w:hAnsiTheme="majorBidi" w:cs="Angsana New" w:hint="cs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24" w:type="dxa"/>
            <w:vAlign w:val="bottom"/>
          </w:tcPr>
          <w:p w14:paraId="59EC8789" w14:textId="6D178847" w:rsidR="00E343DE" w:rsidRDefault="00D91F8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36" w:type="dxa"/>
            <w:vAlign w:val="bottom"/>
          </w:tcPr>
          <w:p w14:paraId="62187AC5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02AB5E6" w14:textId="7EB46771" w:rsidR="00E343DE" w:rsidRDefault="00D91F8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1912CB1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196C70F9" w14:textId="0A80D89F" w:rsidR="00E343DE" w:rsidRDefault="007345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7036BECB" w14:textId="77777777" w:rsidR="00E343DE" w:rsidRPr="00C20284" w:rsidRDefault="00E343DE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</w:tcPr>
          <w:p w14:paraId="7F4276BE" w14:textId="6C9EF671" w:rsidR="00E343DE" w:rsidRDefault="007345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45" w:type="dxa"/>
            <w:vAlign w:val="bottom"/>
          </w:tcPr>
          <w:p w14:paraId="33D240C0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240AC49E" w14:textId="3D42A378" w:rsidR="00E343DE" w:rsidRDefault="00DE585A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4C25A416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B14ACCB" w14:textId="16BD97DB" w:rsidR="00E343DE" w:rsidRDefault="00DE585A" w:rsidP="00884C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264" w:type="dxa"/>
            <w:vAlign w:val="bottom"/>
          </w:tcPr>
          <w:p w14:paraId="4335C88E" w14:textId="77777777" w:rsidR="00E343DE" w:rsidRPr="00C20284" w:rsidRDefault="00E343DE" w:rsidP="00884C71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15BBD24" w14:textId="7440A1B8" w:rsidR="00E343DE" w:rsidRDefault="00C30378" w:rsidP="00884C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3773C17B" w14:textId="77777777" w:rsidR="00E343DE" w:rsidRPr="00C20284" w:rsidRDefault="00E343DE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ED25663" w14:textId="740E8764" w:rsidR="00E343DE" w:rsidRDefault="00C30378" w:rsidP="007031A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811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921D2F" w:rsidRPr="00C20284" w14:paraId="4A4571F5" w14:textId="77777777" w:rsidTr="00BD0E3E">
        <w:trPr>
          <w:trHeight w:val="302"/>
        </w:trPr>
        <w:tc>
          <w:tcPr>
            <w:tcW w:w="4070" w:type="dxa"/>
            <w:hideMark/>
          </w:tcPr>
          <w:p w14:paraId="2FFE820F" w14:textId="77777777" w:rsidR="00921D2F" w:rsidRPr="00C20284" w:rsidRDefault="00921D2F" w:rsidP="00884C71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3FE731C1" w14:textId="55BD42A2" w:rsidR="00921D2F" w:rsidRPr="00C20284" w:rsidRDefault="00D91F88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501</w:t>
            </w:r>
          </w:p>
        </w:tc>
        <w:tc>
          <w:tcPr>
            <w:tcW w:w="236" w:type="dxa"/>
          </w:tcPr>
          <w:p w14:paraId="236C8BD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D589A" w14:textId="4F3A0C91" w:rsidR="00921D2F" w:rsidRPr="00C20284" w:rsidRDefault="00D91F88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36" w:type="dxa"/>
          </w:tcPr>
          <w:p w14:paraId="4A7CC6D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4F71B" w14:textId="0C030768" w:rsidR="00921D2F" w:rsidRPr="001243CF" w:rsidRDefault="007345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7DE887D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05CC8" w14:textId="679AC765" w:rsidR="00921D2F" w:rsidRPr="00C20284" w:rsidRDefault="00734538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1,420</w:t>
            </w:r>
          </w:p>
        </w:tc>
        <w:tc>
          <w:tcPr>
            <w:tcW w:w="245" w:type="dxa"/>
            <w:vAlign w:val="bottom"/>
          </w:tcPr>
          <w:p w14:paraId="74E4537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76633B9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57F2332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1A024A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77ABB059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0994CAF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41F887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8C28A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F32A44" w14:textId="77777777" w:rsidTr="00BD0E3E">
        <w:trPr>
          <w:trHeight w:val="302"/>
        </w:trPr>
        <w:tc>
          <w:tcPr>
            <w:tcW w:w="4070" w:type="dxa"/>
          </w:tcPr>
          <w:p w14:paraId="65318F3B" w14:textId="77777777" w:rsidR="00921D2F" w:rsidRPr="00681363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67D74AC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5CF9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ED407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0BF3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5494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4DC7104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7FE6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5B78BA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418CE4A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552C297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A3EA0E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FB08B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2F2D9CE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99A8D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945770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58E27D0D" w14:textId="77777777" w:rsidTr="00BD0E3E">
        <w:trPr>
          <w:trHeight w:val="302"/>
        </w:trPr>
        <w:tc>
          <w:tcPr>
            <w:tcW w:w="4070" w:type="dxa"/>
          </w:tcPr>
          <w:p w14:paraId="03A968CB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24" w:type="dxa"/>
          </w:tcPr>
          <w:p w14:paraId="6BAB35C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3B6EC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D14E35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634D4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4D98D5F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7B54520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</w:tcPr>
          <w:p w14:paraId="6CDB70F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398A9EC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5F9544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9227BB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AF1BCA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6DE447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7F4F96C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C117190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43E662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65BCEE91" w14:textId="77777777" w:rsidTr="00BD0E3E">
        <w:trPr>
          <w:trHeight w:val="302"/>
        </w:trPr>
        <w:tc>
          <w:tcPr>
            <w:tcW w:w="4070" w:type="dxa"/>
          </w:tcPr>
          <w:p w14:paraId="03E4381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24" w:type="dxa"/>
          </w:tcPr>
          <w:p w14:paraId="4B57FB38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4D6E4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A8D93C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6C2E23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6532C88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6844F99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vAlign w:val="bottom"/>
          </w:tcPr>
          <w:p w14:paraId="392879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60BB242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0666C51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FA48DF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6E687C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64F2E734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59CABE7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67B99F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ECEFC9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0570C46" w14:textId="77777777" w:rsidTr="00BD0E3E">
        <w:trPr>
          <w:trHeight w:val="302"/>
        </w:trPr>
        <w:tc>
          <w:tcPr>
            <w:tcW w:w="4070" w:type="dxa"/>
          </w:tcPr>
          <w:p w14:paraId="1C19160E" w14:textId="77777777" w:rsidR="00921D2F" w:rsidRPr="00C20284" w:rsidRDefault="00921D2F" w:rsidP="00E24E64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C20284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24" w:type="dxa"/>
          </w:tcPr>
          <w:p w14:paraId="2518F5AE" w14:textId="225B593E" w:rsidR="00921D2F" w:rsidRPr="00C20284" w:rsidRDefault="005251C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95CF6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3428F4B" w14:textId="257B7565" w:rsidR="00921D2F" w:rsidRPr="00C20284" w:rsidRDefault="005251CE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7FE0C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73DFE6EB" w14:textId="6CD5107D" w:rsidR="00921D2F" w:rsidRPr="00ED3597" w:rsidRDefault="004A7DD7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123,015</w:t>
            </w:r>
          </w:p>
        </w:tc>
        <w:tc>
          <w:tcPr>
            <w:tcW w:w="245" w:type="dxa"/>
            <w:vAlign w:val="bottom"/>
          </w:tcPr>
          <w:p w14:paraId="6FAACC77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0672DE41" w14:textId="6E4E86E6" w:rsidR="00921D2F" w:rsidRPr="00C20284" w:rsidRDefault="00114EF7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123,015</w:t>
            </w:r>
          </w:p>
        </w:tc>
        <w:tc>
          <w:tcPr>
            <w:tcW w:w="245" w:type="dxa"/>
            <w:vAlign w:val="bottom"/>
          </w:tcPr>
          <w:p w14:paraId="7FC5222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8BD0BE3" w14:textId="7B6520AA" w:rsidR="00921D2F" w:rsidRPr="00C20284" w:rsidRDefault="002F183B" w:rsidP="007031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177DE0E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329C4CD" w14:textId="677A67B2" w:rsidR="00921D2F" w:rsidRPr="00C20284" w:rsidRDefault="003A4666" w:rsidP="007031A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120,813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6FBFDF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E2087DB" w14:textId="5DE90BCD" w:rsidR="00921D2F" w:rsidRPr="00C20284" w:rsidRDefault="003A466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08BF1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797A9B9" w14:textId="47DD3433" w:rsidR="00921D2F" w:rsidRPr="00C20284" w:rsidRDefault="003A466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120,813</w:t>
            </w:r>
          </w:p>
        </w:tc>
      </w:tr>
      <w:tr w:rsidR="00920E1A" w:rsidRPr="00C20284" w14:paraId="7B456F99" w14:textId="77777777" w:rsidTr="00F22839">
        <w:trPr>
          <w:trHeight w:val="302"/>
        </w:trPr>
        <w:tc>
          <w:tcPr>
            <w:tcW w:w="4070" w:type="dxa"/>
          </w:tcPr>
          <w:p w14:paraId="055A27B0" w14:textId="73CF82B4" w:rsidR="00920E1A" w:rsidRPr="00867C73" w:rsidRDefault="00920E1A" w:rsidP="00920E1A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867C73"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4" w:type="dxa"/>
          </w:tcPr>
          <w:p w14:paraId="6EB147B4" w14:textId="7DA91104" w:rsidR="00920E1A" w:rsidRPr="00867C73" w:rsidRDefault="00E96406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18AA25" w14:textId="77777777" w:rsidR="00920E1A" w:rsidRPr="00867C73" w:rsidRDefault="00920E1A" w:rsidP="00920E1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7441AB2" w14:textId="59FEB259" w:rsidR="00920E1A" w:rsidRPr="00867C73" w:rsidRDefault="00E96406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0DC8D" w14:textId="77777777" w:rsidR="00920E1A" w:rsidRPr="00867C73" w:rsidRDefault="00920E1A" w:rsidP="00920E1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53DA0EC6" w14:textId="2945913C" w:rsidR="00920E1A" w:rsidRPr="00867C73" w:rsidRDefault="00D5310D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2,844</w:t>
            </w:r>
          </w:p>
        </w:tc>
        <w:tc>
          <w:tcPr>
            <w:tcW w:w="245" w:type="dxa"/>
            <w:vAlign w:val="bottom"/>
          </w:tcPr>
          <w:p w14:paraId="6F759E04" w14:textId="77777777" w:rsidR="00920E1A" w:rsidRPr="00867C73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0E3BE25D" w14:textId="2E68D952" w:rsidR="00920E1A" w:rsidRPr="00867C73" w:rsidRDefault="00D5310D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2,844</w:t>
            </w:r>
          </w:p>
        </w:tc>
        <w:tc>
          <w:tcPr>
            <w:tcW w:w="245" w:type="dxa"/>
            <w:vAlign w:val="bottom"/>
          </w:tcPr>
          <w:p w14:paraId="2A67B445" w14:textId="77777777" w:rsidR="00920E1A" w:rsidRPr="00867C73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677B9487" w14:textId="0765F329" w:rsidR="00920E1A" w:rsidRPr="00867C73" w:rsidRDefault="00D5310D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0AFDFA9A" w14:textId="77777777" w:rsidR="00920E1A" w:rsidRPr="00867C73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83AD94" w14:textId="471A511F" w:rsidR="00920E1A" w:rsidRPr="00867C73" w:rsidRDefault="00F22839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2,824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A6D31D" w14:textId="77777777" w:rsidR="00920E1A" w:rsidRPr="00867C73" w:rsidRDefault="00920E1A" w:rsidP="00920E1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4FE0343" w14:textId="5CD04E4F" w:rsidR="00920E1A" w:rsidRPr="00867C73" w:rsidRDefault="00CD4C2F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CFE168" w14:textId="77777777" w:rsidR="00920E1A" w:rsidRPr="00867C73" w:rsidRDefault="00920E1A" w:rsidP="00920E1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50711E0" w14:textId="0E9F49CF" w:rsidR="00920E1A" w:rsidRPr="00C20284" w:rsidRDefault="00F22839" w:rsidP="00920E1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67C73">
              <w:rPr>
                <w:rFonts w:asciiTheme="majorBidi" w:hAnsiTheme="majorBidi" w:cstheme="majorBidi"/>
                <w:sz w:val="24"/>
                <w:szCs w:val="24"/>
              </w:rPr>
              <w:t>2,824</w:t>
            </w:r>
          </w:p>
        </w:tc>
      </w:tr>
      <w:tr w:rsidR="00A94A75" w:rsidRPr="00C20284" w14:paraId="431704A4" w14:textId="77777777" w:rsidTr="00BD0E3E">
        <w:trPr>
          <w:trHeight w:val="302"/>
        </w:trPr>
        <w:tc>
          <w:tcPr>
            <w:tcW w:w="4070" w:type="dxa"/>
          </w:tcPr>
          <w:p w14:paraId="22DF1B96" w14:textId="2A058209" w:rsidR="00A94A75" w:rsidRPr="00A94A75" w:rsidRDefault="00A94A75" w:rsidP="00A94A75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7D190B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ทางการเงิน</w:t>
            </w:r>
            <w:r w:rsidR="00730CB3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หมุนเวียน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1324" w:type="dxa"/>
          </w:tcPr>
          <w:p w14:paraId="6431FDDD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E50636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92C3A48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C4AEF4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34789577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110AD35F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675B8E85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3E776832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05E524E1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2C46FA1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FB4D8E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37DB00CD" w14:textId="77777777" w:rsidR="00A94A75" w:rsidRPr="00C20284" w:rsidRDefault="00A94A75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7BA857F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9A04ED9" w14:textId="77777777" w:rsidR="00A94A75" w:rsidRPr="00C20284" w:rsidRDefault="00A94A75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5FDC263" w14:textId="77777777" w:rsidR="00A94A75" w:rsidRDefault="00A94A7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1B012CF7" w14:textId="77777777" w:rsidTr="00BD0E3E">
        <w:trPr>
          <w:trHeight w:val="302"/>
        </w:trPr>
        <w:tc>
          <w:tcPr>
            <w:tcW w:w="4070" w:type="dxa"/>
          </w:tcPr>
          <w:p w14:paraId="567ED31D" w14:textId="136A67E5" w:rsidR="00921D2F" w:rsidRPr="00F96CE7" w:rsidRDefault="00A94A75" w:rsidP="00F96CE7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D190B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324" w:type="dxa"/>
          </w:tcPr>
          <w:p w14:paraId="760A0A94" w14:textId="3C751CE3" w:rsidR="00921D2F" w:rsidRPr="00C20284" w:rsidRDefault="006E5B7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C5E4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A44CA1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C0AF8EE" w14:textId="695CD0D1" w:rsidR="00921D2F" w:rsidRPr="00C20284" w:rsidRDefault="006E5B7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FC8B12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14:paraId="726FE563" w14:textId="28C3E367" w:rsidR="00921D2F" w:rsidRPr="00C20284" w:rsidRDefault="006E5B7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49BFFB7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651F628A" w14:textId="5AA7AE0B" w:rsidR="00921D2F" w:rsidRPr="000C5E42" w:rsidRDefault="005A357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C5E4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45" w:type="dxa"/>
            <w:vAlign w:val="bottom"/>
          </w:tcPr>
          <w:p w14:paraId="0014459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24BD81B3" w14:textId="5C80F27E" w:rsidR="00921D2F" w:rsidRPr="00744CE5" w:rsidRDefault="00744C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9" w:type="dxa"/>
            <w:vAlign w:val="bottom"/>
          </w:tcPr>
          <w:p w14:paraId="15258872" w14:textId="77777777" w:rsidR="00921D2F" w:rsidRPr="00C20284" w:rsidRDefault="00921D2F" w:rsidP="00744CE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BF04B6A" w14:textId="6190E29A" w:rsidR="00921D2F" w:rsidRPr="00C20284" w:rsidRDefault="00744C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C5E4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64" w:type="dxa"/>
            <w:vAlign w:val="bottom"/>
          </w:tcPr>
          <w:p w14:paraId="2C89FEB8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4FDB12F" w14:textId="2B025529" w:rsidR="00921D2F" w:rsidRPr="00C20284" w:rsidRDefault="00744C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</w:tcPr>
          <w:p w14:paraId="538337D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C01C576" w14:textId="7ECA5B9D" w:rsidR="00921D2F" w:rsidRPr="00C20284" w:rsidRDefault="00744CE5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C5E4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21D2F" w:rsidRPr="00C20284" w14:paraId="669926BC" w14:textId="77777777" w:rsidTr="00BD0E3E">
        <w:trPr>
          <w:trHeight w:val="302"/>
        </w:trPr>
        <w:tc>
          <w:tcPr>
            <w:tcW w:w="4070" w:type="dxa"/>
          </w:tcPr>
          <w:p w14:paraId="1726C531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3513A83F" w14:textId="41FA00C6" w:rsidR="00921D2F" w:rsidRPr="002F0E8D" w:rsidRDefault="006E5B76" w:rsidP="00884C71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0C5E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E2A544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8F0D887" w14:textId="11B1B441" w:rsidR="00921D2F" w:rsidRPr="00A8659A" w:rsidRDefault="006E5B76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AF829E" w14:textId="77777777" w:rsidR="00921D2F" w:rsidRPr="002F0E8D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2BD7E" w14:textId="3F1AD0D9" w:rsidR="00921D2F" w:rsidRPr="002F0E8D" w:rsidRDefault="005A357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125,859</w:t>
            </w:r>
          </w:p>
        </w:tc>
        <w:tc>
          <w:tcPr>
            <w:tcW w:w="245" w:type="dxa"/>
            <w:vAlign w:val="bottom"/>
          </w:tcPr>
          <w:p w14:paraId="279C594D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A03C" w14:textId="79FD26EB" w:rsidR="00921D2F" w:rsidRPr="002F0E8D" w:rsidRDefault="005A3573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</w:t>
            </w:r>
            <w:r w:rsidR="007A53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  <w:r w:rsidR="00CE2A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5" w:type="dxa"/>
            <w:vAlign w:val="bottom"/>
          </w:tcPr>
          <w:p w14:paraId="7C81FFA6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22398C0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4BE953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E6FCF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52727E25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D5E322D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1B7AEED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EBEBE5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D2F" w:rsidRPr="00C20284" w14:paraId="755F7F13" w14:textId="77777777" w:rsidTr="00BD0E3E">
        <w:trPr>
          <w:trHeight w:val="302"/>
        </w:trPr>
        <w:tc>
          <w:tcPr>
            <w:tcW w:w="4070" w:type="dxa"/>
          </w:tcPr>
          <w:p w14:paraId="1C6FE24D" w14:textId="77777777" w:rsidR="00921D2F" w:rsidRPr="00C20284" w:rsidRDefault="00921D2F" w:rsidP="00884C71">
            <w:pPr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185920B1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47EE9C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18999504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F672B9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  <w:vAlign w:val="bottom"/>
          </w:tcPr>
          <w:p w14:paraId="479C0CD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48A60BBE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double" w:sz="4" w:space="0" w:color="auto"/>
            </w:tcBorders>
            <w:vAlign w:val="bottom"/>
          </w:tcPr>
          <w:p w14:paraId="251D5E3A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vAlign w:val="bottom"/>
          </w:tcPr>
          <w:p w14:paraId="72B4A79E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</w:tcPr>
          <w:p w14:paraId="178F3C5B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D0B2E85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1049EB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094AFE1A" w14:textId="77777777" w:rsidR="00921D2F" w:rsidRPr="00C20284" w:rsidRDefault="00921D2F" w:rsidP="00884C7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D02D076" w14:textId="77777777" w:rsidR="00921D2F" w:rsidRPr="00C20284" w:rsidRDefault="00921D2F" w:rsidP="00884C71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10040E5F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6A7FB47" w14:textId="77777777" w:rsidR="00921D2F" w:rsidRPr="00C20284" w:rsidRDefault="00921D2F" w:rsidP="00884C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5B5A043" w14:textId="77777777" w:rsidR="00E24E64" w:rsidRDefault="00E24E64" w:rsidP="00E24E64"/>
    <w:p w14:paraId="65E3E4D6" w14:textId="373BF778" w:rsidR="00E24E64" w:rsidRPr="009E4244" w:rsidRDefault="00E24E64" w:rsidP="00E24E6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</w:pPr>
      <w:r>
        <w:tab/>
      </w:r>
    </w:p>
    <w:tbl>
      <w:tblPr>
        <w:tblW w:w="151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70"/>
        <w:gridCol w:w="1316"/>
        <w:gridCol w:w="236"/>
        <w:gridCol w:w="1480"/>
        <w:gridCol w:w="236"/>
        <w:gridCol w:w="1480"/>
        <w:gridCol w:w="240"/>
        <w:gridCol w:w="1310"/>
        <w:gridCol w:w="9"/>
        <w:gridCol w:w="236"/>
        <w:gridCol w:w="9"/>
        <w:gridCol w:w="927"/>
        <w:gridCol w:w="259"/>
        <w:gridCol w:w="936"/>
        <w:gridCol w:w="259"/>
        <w:gridCol w:w="936"/>
        <w:gridCol w:w="259"/>
        <w:gridCol w:w="958"/>
      </w:tblGrid>
      <w:tr w:rsidR="00445E51" w:rsidRPr="00283726" w14:paraId="3E618D6F" w14:textId="77777777" w:rsidTr="00BD0E3E">
        <w:trPr>
          <w:trHeight w:val="285"/>
          <w:tblHeader/>
        </w:trPr>
        <w:tc>
          <w:tcPr>
            <w:tcW w:w="4070" w:type="dxa"/>
            <w:vAlign w:val="bottom"/>
          </w:tcPr>
          <w:p w14:paraId="31878E36" w14:textId="77777777" w:rsidR="00445E51" w:rsidRPr="00283726" w:rsidRDefault="00445E51" w:rsidP="00B449D6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6" w:type="dxa"/>
            <w:gridSpan w:val="17"/>
          </w:tcPr>
          <w:p w14:paraId="74D8DB4A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45E51" w:rsidRPr="00283726" w14:paraId="378398AA" w14:textId="77777777" w:rsidTr="00BD0E3E">
        <w:trPr>
          <w:trHeight w:val="285"/>
          <w:tblHeader/>
        </w:trPr>
        <w:tc>
          <w:tcPr>
            <w:tcW w:w="4070" w:type="dxa"/>
            <w:vAlign w:val="bottom"/>
          </w:tcPr>
          <w:p w14:paraId="3F7BB65D" w14:textId="77777777" w:rsidR="00445E51" w:rsidRPr="00283726" w:rsidRDefault="00445E51" w:rsidP="00B449D6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86" w:type="dxa"/>
            <w:gridSpan w:val="17"/>
            <w:tcBorders>
              <w:bottom w:val="single" w:sz="4" w:space="0" w:color="auto"/>
            </w:tcBorders>
          </w:tcPr>
          <w:p w14:paraId="63726B19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45E51" w:rsidRPr="00283726" w14:paraId="612181CA" w14:textId="77777777" w:rsidTr="00BD0E3E">
        <w:trPr>
          <w:trHeight w:val="285"/>
          <w:tblHeader/>
        </w:trPr>
        <w:tc>
          <w:tcPr>
            <w:tcW w:w="4070" w:type="dxa"/>
            <w:vAlign w:val="bottom"/>
          </w:tcPr>
          <w:p w14:paraId="4E8491E4" w14:textId="77777777" w:rsidR="00445E51" w:rsidRPr="00283726" w:rsidRDefault="00445E51" w:rsidP="00B449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37DBD2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14:paraId="3BF8CE9F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3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B809A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45E51" w:rsidRPr="00283726" w14:paraId="08B7739F" w14:textId="77777777" w:rsidTr="00BD0E3E">
        <w:trPr>
          <w:trHeight w:val="285"/>
          <w:tblHeader/>
        </w:trPr>
        <w:tc>
          <w:tcPr>
            <w:tcW w:w="4070" w:type="dxa"/>
            <w:vAlign w:val="bottom"/>
            <w:hideMark/>
          </w:tcPr>
          <w:p w14:paraId="5D7D0729" w14:textId="77777777" w:rsidR="00445E51" w:rsidRPr="00283726" w:rsidRDefault="00445E51" w:rsidP="00B449D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C0EAA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2B6E51" w14:textId="77777777" w:rsidR="00445E51" w:rsidRPr="00283726" w:rsidRDefault="00445E51" w:rsidP="00B449D6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3FC1C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55B7A1D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168905E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377223E" w14:textId="77777777" w:rsidR="00445E51" w:rsidRPr="00283726" w:rsidRDefault="00445E51" w:rsidP="00B449D6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6971ED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5" w:type="dxa"/>
            <w:gridSpan w:val="2"/>
          </w:tcPr>
          <w:p w14:paraId="6444686D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66FF31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9" w:type="dxa"/>
          </w:tcPr>
          <w:p w14:paraId="1D58D804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7463C36D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9" w:type="dxa"/>
          </w:tcPr>
          <w:p w14:paraId="324D32B8" w14:textId="77777777" w:rsidR="00445E51" w:rsidRPr="00283726" w:rsidRDefault="00445E51" w:rsidP="00B449D6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569F9C14" w14:textId="77777777" w:rsidR="00445E51" w:rsidRPr="00283726" w:rsidRDefault="00445E51" w:rsidP="00B449D6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9" w:type="dxa"/>
          </w:tcPr>
          <w:p w14:paraId="44337FEF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  <w:hideMark/>
          </w:tcPr>
          <w:p w14:paraId="06BFD768" w14:textId="77777777" w:rsidR="00445E51" w:rsidRPr="00283726" w:rsidRDefault="00445E51" w:rsidP="00B449D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45E51" w:rsidRPr="00283726" w14:paraId="7ED5181C" w14:textId="77777777" w:rsidTr="00BD0E3E">
        <w:trPr>
          <w:trHeight w:val="285"/>
        </w:trPr>
        <w:tc>
          <w:tcPr>
            <w:tcW w:w="4070" w:type="dxa"/>
            <w:hideMark/>
          </w:tcPr>
          <w:p w14:paraId="00DB4F24" w14:textId="77777777" w:rsidR="00445E51" w:rsidRPr="00283726" w:rsidRDefault="00445E51" w:rsidP="00B449D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6" w:type="dxa"/>
          </w:tcPr>
          <w:p w14:paraId="2697FA76" w14:textId="77777777" w:rsidR="00445E51" w:rsidRPr="00283726" w:rsidRDefault="00445E51" w:rsidP="00B449D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7038D7" w14:textId="77777777" w:rsidR="00445E51" w:rsidRPr="00283726" w:rsidRDefault="00445E51" w:rsidP="00B449D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F415DE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B6F69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6ADCD8F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4B3CC8E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0BB22C1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</w:tcPr>
          <w:p w14:paraId="2630FE50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4098FF62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88A1A0C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5160C6F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9E7E280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FE94327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2C23CA2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609CEA4B" w14:textId="77777777" w:rsidR="00445E51" w:rsidRPr="00283726" w:rsidRDefault="00445E51" w:rsidP="00B449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582092CB" w14:textId="77777777" w:rsidTr="00BD0E3E">
        <w:trPr>
          <w:trHeight w:val="285"/>
        </w:trPr>
        <w:tc>
          <w:tcPr>
            <w:tcW w:w="4070" w:type="dxa"/>
            <w:hideMark/>
          </w:tcPr>
          <w:p w14:paraId="500AD458" w14:textId="77777777" w:rsidR="00445E51" w:rsidRPr="00283726" w:rsidRDefault="00445E51" w:rsidP="00B449D6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6" w:type="dxa"/>
          </w:tcPr>
          <w:p w14:paraId="5634B64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411DC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01F40C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0570C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DC3811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3D300C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668EF29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2ABD79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57A20E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94C48F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E97A42A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0A81ABD7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BA9FCA5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34E1FD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5728ED3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6E7F8E59" w14:textId="77777777" w:rsidTr="00BD0E3E">
        <w:trPr>
          <w:trHeight w:val="285"/>
        </w:trPr>
        <w:tc>
          <w:tcPr>
            <w:tcW w:w="4070" w:type="dxa"/>
          </w:tcPr>
          <w:p w14:paraId="74AC6AB5" w14:textId="77777777" w:rsidR="00445E51" w:rsidRPr="00283726" w:rsidRDefault="00445E51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16" w:type="dxa"/>
            <w:vAlign w:val="bottom"/>
          </w:tcPr>
          <w:p w14:paraId="665C841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64362E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2372DBC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236" w:type="dxa"/>
            <w:vAlign w:val="bottom"/>
          </w:tcPr>
          <w:p w14:paraId="79E2670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D9665CE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DCC84F4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A15348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245" w:type="dxa"/>
            <w:gridSpan w:val="2"/>
            <w:vAlign w:val="bottom"/>
          </w:tcPr>
          <w:p w14:paraId="1A8CAEC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219E7D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56DF7A3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65FA34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2E0705AD" w14:textId="77777777" w:rsidR="00445E51" w:rsidRPr="00283726" w:rsidRDefault="00445E51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5E718A7F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761</w:t>
            </w:r>
          </w:p>
        </w:tc>
        <w:tc>
          <w:tcPr>
            <w:tcW w:w="259" w:type="dxa"/>
            <w:vAlign w:val="bottom"/>
          </w:tcPr>
          <w:p w14:paraId="44DB235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5E8C94E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445E51" w:rsidRPr="00283726" w14:paraId="0459D7E3" w14:textId="77777777" w:rsidTr="00BD0E3E">
        <w:trPr>
          <w:trHeight w:val="285"/>
        </w:trPr>
        <w:tc>
          <w:tcPr>
            <w:tcW w:w="4070" w:type="dxa"/>
          </w:tcPr>
          <w:p w14:paraId="2E84E472" w14:textId="5066EC71" w:rsidR="00445E51" w:rsidRPr="00283726" w:rsidRDefault="00445E51" w:rsidP="00B449D6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สินทรัพย์ทางการเงินไม่หมุนเวียน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1316" w:type="dxa"/>
            <w:vAlign w:val="bottom"/>
          </w:tcPr>
          <w:p w14:paraId="20589D1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90764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B15FDE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5BA295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1CFBAD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9402067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C27D5C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F40FC4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0B1AE04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11AA4EA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635636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9340BD7" w14:textId="77777777" w:rsidR="00445E51" w:rsidRPr="00283726" w:rsidRDefault="00445E51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7CB6F644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9" w:type="dxa"/>
            <w:vAlign w:val="bottom"/>
          </w:tcPr>
          <w:p w14:paraId="121293A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DB643F4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0B835020" w14:textId="77777777" w:rsidTr="00BD0E3E">
        <w:trPr>
          <w:trHeight w:val="285"/>
        </w:trPr>
        <w:tc>
          <w:tcPr>
            <w:tcW w:w="4070" w:type="dxa"/>
          </w:tcPr>
          <w:p w14:paraId="05BBD6D7" w14:textId="77777777" w:rsidR="00445E51" w:rsidRPr="00283726" w:rsidRDefault="00445E51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16" w:type="dxa"/>
          </w:tcPr>
          <w:p w14:paraId="7E259B6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36" w:type="dxa"/>
          </w:tcPr>
          <w:p w14:paraId="03C7ECD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27D63BA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BAD14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9FA79C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91FFA2E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CD7379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45" w:type="dxa"/>
            <w:gridSpan w:val="2"/>
          </w:tcPr>
          <w:p w14:paraId="36D3F51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C6DA72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15B2676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836759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59" w:type="dxa"/>
          </w:tcPr>
          <w:p w14:paraId="5C494BFC" w14:textId="77777777" w:rsidR="00445E51" w:rsidRPr="00283726" w:rsidRDefault="00445E51" w:rsidP="00B449D6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02F4FCC2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9" w:type="dxa"/>
          </w:tcPr>
          <w:p w14:paraId="0B915BC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14:paraId="627A5E5F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445E51" w:rsidRPr="00283726" w14:paraId="43B08C70" w14:textId="77777777" w:rsidTr="00BD0E3E">
        <w:trPr>
          <w:trHeight w:val="285"/>
        </w:trPr>
        <w:tc>
          <w:tcPr>
            <w:tcW w:w="4070" w:type="dxa"/>
            <w:hideMark/>
          </w:tcPr>
          <w:p w14:paraId="47A59C37" w14:textId="77777777" w:rsidR="00445E51" w:rsidRPr="00283726" w:rsidRDefault="00445E51" w:rsidP="00B449D6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A007D2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7FCE2A9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2344D29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236" w:type="dxa"/>
          </w:tcPr>
          <w:p w14:paraId="224F24A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DC69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9F7E02D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FF1F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</w:p>
        </w:tc>
        <w:tc>
          <w:tcPr>
            <w:tcW w:w="245" w:type="dxa"/>
            <w:gridSpan w:val="2"/>
            <w:vAlign w:val="bottom"/>
          </w:tcPr>
          <w:p w14:paraId="0CD285D9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036585A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8C493B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8636A4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8F04834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350EF81D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A5148E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B65992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753F0239" w14:textId="77777777" w:rsidTr="00BD0E3E">
        <w:trPr>
          <w:trHeight w:val="285"/>
        </w:trPr>
        <w:tc>
          <w:tcPr>
            <w:tcW w:w="4070" w:type="dxa"/>
          </w:tcPr>
          <w:p w14:paraId="67086B6B" w14:textId="77777777" w:rsidR="00445E51" w:rsidRPr="00283726" w:rsidRDefault="00445E51" w:rsidP="00B449D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327F15C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72488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auto"/>
            </w:tcBorders>
          </w:tcPr>
          <w:p w14:paraId="4B5564D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0996D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ECAC0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A90F818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A58E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480975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443BACB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05DD1D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A479AB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5806489F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41CF12E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55D170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F492C8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26A269E0" w14:textId="77777777" w:rsidTr="00BD0E3E">
        <w:trPr>
          <w:trHeight w:val="285"/>
        </w:trPr>
        <w:tc>
          <w:tcPr>
            <w:tcW w:w="4070" w:type="dxa"/>
          </w:tcPr>
          <w:p w14:paraId="0D453F38" w14:textId="77777777" w:rsidR="00445E51" w:rsidRPr="00283726" w:rsidRDefault="00445E51" w:rsidP="00B449D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16" w:type="dxa"/>
          </w:tcPr>
          <w:p w14:paraId="1F0A1CF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0736A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9C7B01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AD73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6DE4A2A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8D02584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43C275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2BD63FC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76B1834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1307092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FF5D6B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539CB0B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752F4C2B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28A126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75F0816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517A55FB" w14:textId="77777777" w:rsidTr="00BD0E3E">
        <w:trPr>
          <w:trHeight w:val="285"/>
        </w:trPr>
        <w:tc>
          <w:tcPr>
            <w:tcW w:w="4070" w:type="dxa"/>
          </w:tcPr>
          <w:p w14:paraId="3FC4753D" w14:textId="77777777" w:rsidR="00445E51" w:rsidRPr="00283726" w:rsidRDefault="00445E51" w:rsidP="00B449D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1316" w:type="dxa"/>
          </w:tcPr>
          <w:p w14:paraId="1EA67A6C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B33BC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E082FA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182F7E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9E2E63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A6A5F9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439FAB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F539C8A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35A9291C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59ADBE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0F2363C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37175A10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5E6EF7B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577E091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192F952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6EF3A7A9" w14:textId="77777777" w:rsidTr="00BD0E3E">
        <w:trPr>
          <w:trHeight w:val="285"/>
        </w:trPr>
        <w:tc>
          <w:tcPr>
            <w:tcW w:w="4070" w:type="dxa"/>
          </w:tcPr>
          <w:p w14:paraId="5D416356" w14:textId="77777777" w:rsidR="00445E51" w:rsidRPr="00283726" w:rsidRDefault="00445E51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16" w:type="dxa"/>
          </w:tcPr>
          <w:p w14:paraId="22218D1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2DF25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9B69E5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E4519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B1A97E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40" w:type="dxa"/>
            <w:vAlign w:val="bottom"/>
          </w:tcPr>
          <w:p w14:paraId="46421311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FE25C2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45" w:type="dxa"/>
            <w:gridSpan w:val="2"/>
            <w:vAlign w:val="bottom"/>
          </w:tcPr>
          <w:p w14:paraId="59F60A0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4EEA86EE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164725A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27BBB8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259" w:type="dxa"/>
            <w:vAlign w:val="bottom"/>
          </w:tcPr>
          <w:p w14:paraId="1FD4FCD0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8F36CD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3DA32D3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809E71A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</w:tr>
      <w:tr w:rsidR="00445E51" w:rsidRPr="00283726" w14:paraId="578D60FB" w14:textId="77777777" w:rsidTr="00BD0E3E">
        <w:trPr>
          <w:trHeight w:val="285"/>
        </w:trPr>
        <w:tc>
          <w:tcPr>
            <w:tcW w:w="4070" w:type="dxa"/>
          </w:tcPr>
          <w:p w14:paraId="1473E8B9" w14:textId="77777777" w:rsidR="00445E51" w:rsidRPr="00283726" w:rsidRDefault="00445E51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16" w:type="dxa"/>
          </w:tcPr>
          <w:p w14:paraId="30B77FC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AEAB4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9ED611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B18B5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03B4AF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40" w:type="dxa"/>
            <w:vAlign w:val="bottom"/>
          </w:tcPr>
          <w:p w14:paraId="7DB8C990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5198A9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45" w:type="dxa"/>
            <w:gridSpan w:val="2"/>
            <w:vAlign w:val="bottom"/>
          </w:tcPr>
          <w:p w14:paraId="2FE736C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542C207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3BE56DD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6BB37BF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9" w:type="dxa"/>
            <w:vAlign w:val="bottom"/>
          </w:tcPr>
          <w:p w14:paraId="5FA788AC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33158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77CD130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116129C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445E51" w:rsidRPr="00283726" w14:paraId="209D86AE" w14:textId="77777777" w:rsidTr="00BD0E3E">
        <w:trPr>
          <w:trHeight w:val="285"/>
        </w:trPr>
        <w:tc>
          <w:tcPr>
            <w:tcW w:w="4070" w:type="dxa"/>
          </w:tcPr>
          <w:p w14:paraId="65CE7045" w14:textId="77777777" w:rsidR="00445E51" w:rsidRPr="00283726" w:rsidRDefault="00445E51" w:rsidP="00B449D6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316" w:type="dxa"/>
          </w:tcPr>
          <w:p w14:paraId="5141B3B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099330C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04847F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FD010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81D5BF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95DADDB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9E37AF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6F0DF0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1A8B0BD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0F91081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9F14F59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497DEB1D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EB192F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D5F3ED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49FA410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E51" w:rsidRPr="00283726" w14:paraId="7BB1EC74" w14:textId="77777777" w:rsidTr="00BD0E3E">
        <w:trPr>
          <w:trHeight w:val="285"/>
        </w:trPr>
        <w:tc>
          <w:tcPr>
            <w:tcW w:w="4070" w:type="dxa"/>
          </w:tcPr>
          <w:p w14:paraId="56449295" w14:textId="77777777" w:rsidR="00445E51" w:rsidRPr="00283726" w:rsidRDefault="00445E51" w:rsidP="00A54A45">
            <w:pPr>
              <w:pStyle w:val="ListParagraph"/>
              <w:numPr>
                <w:ilvl w:val="0"/>
                <w:numId w:val="21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316" w:type="dxa"/>
          </w:tcPr>
          <w:p w14:paraId="7AC9256F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</w:tcPr>
          <w:p w14:paraId="11AE03F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BDA0EB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72637B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A5F54F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64AE45E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227A7D0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45" w:type="dxa"/>
            <w:gridSpan w:val="2"/>
            <w:vAlign w:val="bottom"/>
          </w:tcPr>
          <w:p w14:paraId="565DC33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616B0A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0F82EB4E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C89C88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59" w:type="dxa"/>
            <w:vAlign w:val="bottom"/>
          </w:tcPr>
          <w:p w14:paraId="3CDDED68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8E981E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21285913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3EDFA8E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445E51" w:rsidRPr="00283726" w14:paraId="2D48CDEC" w14:textId="77777777" w:rsidTr="00BD0E3E">
        <w:trPr>
          <w:trHeight w:val="285"/>
        </w:trPr>
        <w:tc>
          <w:tcPr>
            <w:tcW w:w="4070" w:type="dxa"/>
          </w:tcPr>
          <w:p w14:paraId="73C91A4B" w14:textId="77777777" w:rsidR="00445E51" w:rsidRPr="00283726" w:rsidRDefault="00445E51" w:rsidP="00B449D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52F4E1D1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</w:tcPr>
          <w:p w14:paraId="1787F22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</w:tcPr>
          <w:p w14:paraId="5560C8B5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00B71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D10C7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240" w:type="dxa"/>
            <w:vAlign w:val="bottom"/>
          </w:tcPr>
          <w:p w14:paraId="1BF95BEA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7EDA2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  <w:tc>
          <w:tcPr>
            <w:tcW w:w="245" w:type="dxa"/>
            <w:gridSpan w:val="2"/>
            <w:vAlign w:val="bottom"/>
          </w:tcPr>
          <w:p w14:paraId="0A74409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8DE811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B0A93C9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5FD476B6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74DB0525" w14:textId="77777777" w:rsidR="00445E51" w:rsidRPr="00283726" w:rsidRDefault="00445E51" w:rsidP="00B449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1616543" w14:textId="77777777" w:rsidR="00445E51" w:rsidRPr="00283726" w:rsidRDefault="00445E51" w:rsidP="00B449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607688E4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E6E6C98" w14:textId="77777777" w:rsidR="00445E51" w:rsidRPr="00283726" w:rsidRDefault="00445E51" w:rsidP="00B449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D10B43E" w14:textId="77777777" w:rsidR="00A54A45" w:rsidRDefault="00A54A45" w:rsidP="00A54A4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8295392" w14:textId="47D763A5" w:rsidR="003E2335" w:rsidRPr="003E2335" w:rsidRDefault="003E2335" w:rsidP="003E2335">
      <w:pPr>
        <w:pStyle w:val="acctmergecolhdg"/>
        <w:spacing w:line="240" w:lineRule="auto"/>
        <w:ind w:right="-387"/>
        <w:jc w:val="left"/>
        <w:rPr>
          <w:rFonts w:asciiTheme="majorBidi" w:hAnsiTheme="majorBidi" w:cstheme="majorBidi"/>
          <w:sz w:val="29"/>
          <w:szCs w:val="29"/>
        </w:rPr>
        <w:sectPr w:rsidR="003E2335" w:rsidRPr="003E2335" w:rsidSect="00B449D6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Theme="majorBidi" w:hAnsiTheme="majorBidi" w:cs="Angsana New" w:hint="cs"/>
          <w:sz w:val="29"/>
          <w:szCs w:val="29"/>
          <w:cs/>
          <w:lang w:bidi="th-TH"/>
        </w:rPr>
        <w:t>ไม่มีการเปลี่ยนแปลง</w:t>
      </w:r>
      <w:r w:rsidRPr="00C840F5">
        <w:rPr>
          <w:rFonts w:asciiTheme="majorBidi" w:hAnsiTheme="majorBidi" w:cs="Angsana New" w:hint="cs"/>
          <w:sz w:val="29"/>
          <w:szCs w:val="29"/>
          <w:cs/>
          <w:lang w:bidi="th-TH"/>
        </w:rPr>
        <w:t>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>
        <w:rPr>
          <w:rFonts w:asciiTheme="majorBidi" w:hAnsiTheme="majorBidi" w:cs="Angsana New" w:hint="cs"/>
          <w:sz w:val="29"/>
          <w:szCs w:val="29"/>
          <w:cs/>
          <w:lang w:bidi="th-TH"/>
        </w:rPr>
        <w:t>ที่มีนัยสำคัญระหว่างงวด</w:t>
      </w:r>
    </w:p>
    <w:p w14:paraId="16854FE5" w14:textId="5D33FEA9" w:rsidR="00A911E8" w:rsidRDefault="00E22A6D" w:rsidP="0074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ด้านเครดิต</w:t>
      </w:r>
      <w:r w:rsidR="00DC3E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="00B53D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="00DC3E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0A4FBEF9" w14:textId="77777777" w:rsidR="00DC3EE7" w:rsidRPr="000572B4" w:rsidRDefault="00DC3EE7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9"/>
          <w:szCs w:val="29"/>
          <w:cs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270"/>
        <w:gridCol w:w="1260"/>
      </w:tblGrid>
      <w:tr w:rsidR="00DF3DC6" w:rsidRPr="00A57B00" w14:paraId="01DD64D3" w14:textId="77777777" w:rsidTr="00233648">
        <w:trPr>
          <w:trHeight w:hRule="exact" w:val="360"/>
        </w:trPr>
        <w:tc>
          <w:tcPr>
            <w:tcW w:w="3580" w:type="dxa"/>
          </w:tcPr>
          <w:p w14:paraId="082EF28F" w14:textId="721655D0" w:rsidR="00DF3DC6" w:rsidRPr="00A57B00" w:rsidRDefault="00221B93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5D0390"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C1C0882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7F0B51" w14:textId="77777777" w:rsidR="00DF3DC6" w:rsidRPr="00A57B00" w:rsidRDefault="00DF3DC6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946A0" w14:textId="7777777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3E43B90F" w14:textId="51C47FD7" w:rsidR="00233648" w:rsidRPr="00A57B00" w:rsidRDefault="00233648" w:rsidP="00DF3DC6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5"/>
          </w:tcPr>
          <w:p w14:paraId="66E1DCB8" w14:textId="1AAD6ADD" w:rsidR="00DF3DC6" w:rsidRPr="00A57B00" w:rsidRDefault="00DF3DC6" w:rsidP="003C7D9C">
            <w:pPr>
              <w:tabs>
                <w:tab w:val="clear" w:pos="227"/>
                <w:tab w:val="clear" w:pos="2807"/>
                <w:tab w:val="clear" w:pos="3515"/>
                <w:tab w:val="left" w:pos="0"/>
                <w:tab w:val="left" w:pos="540"/>
                <w:tab w:val="left" w:pos="2509"/>
                <w:tab w:val="left" w:pos="3043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24939" w:rsidRPr="00A57B00" w14:paraId="5ECAF74D" w14:textId="77777777" w:rsidTr="00233648">
        <w:trPr>
          <w:trHeight w:hRule="exact" w:val="360"/>
        </w:trPr>
        <w:tc>
          <w:tcPr>
            <w:tcW w:w="3580" w:type="dxa"/>
          </w:tcPr>
          <w:p w14:paraId="1D5CC50F" w14:textId="77777777" w:rsidR="00B24939" w:rsidRPr="00A57B00" w:rsidRDefault="00B24939" w:rsidP="00C972F9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09B9B" w14:textId="77777777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8"/>
            <w:tcBorders>
              <w:bottom w:val="single" w:sz="4" w:space="0" w:color="auto"/>
            </w:tcBorders>
          </w:tcPr>
          <w:p w14:paraId="61EF7E99" w14:textId="0E22579C" w:rsidR="00B24939" w:rsidRPr="00A57B00" w:rsidRDefault="00B24939" w:rsidP="00B2493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085FD069" w14:textId="40359059" w:rsidR="00B24939" w:rsidRPr="00A57B00" w:rsidRDefault="00B24939" w:rsidP="00C972F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53E8" w:rsidRPr="00A57B00" w14:paraId="1F15081F" w14:textId="77777777" w:rsidTr="000B7FDB">
        <w:trPr>
          <w:trHeight w:hRule="exact" w:val="360"/>
        </w:trPr>
        <w:tc>
          <w:tcPr>
            <w:tcW w:w="3580" w:type="dxa"/>
          </w:tcPr>
          <w:p w14:paraId="62A8531E" w14:textId="73ECB62A" w:rsidR="00A653E8" w:rsidRPr="00A57B00" w:rsidRDefault="00A653E8" w:rsidP="00A653E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9A367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2D084560" w14:textId="771B869B" w:rsidR="00A653E8" w:rsidRPr="00A57B00" w:rsidRDefault="00A653E8" w:rsidP="0082522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A90ADA" w14:textId="77777777" w:rsidR="00A653E8" w:rsidRPr="00A57B00" w:rsidRDefault="00A653E8" w:rsidP="00A653E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1209F7" w14:textId="6F5C04B9" w:rsidR="00A653E8" w:rsidRPr="00A57B00" w:rsidRDefault="000B7FDB" w:rsidP="00825223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1E000808" w14:textId="77777777" w:rsidTr="000B7FDB">
        <w:trPr>
          <w:trHeight w:hRule="exact" w:val="360"/>
        </w:trPr>
        <w:tc>
          <w:tcPr>
            <w:tcW w:w="3580" w:type="dxa"/>
          </w:tcPr>
          <w:p w14:paraId="366EE8A9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07276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5893F541" w14:textId="3CAEDE0C" w:rsidR="000B7FDB" w:rsidRPr="00A57B00" w:rsidRDefault="000B7FDB" w:rsidP="00D3766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F349707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F92CE45" w14:textId="382E15CF" w:rsidR="000B7FDB" w:rsidRPr="000B7FDB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43137" w:rsidRPr="00A57B00" w14:paraId="5380D04A" w14:textId="77777777" w:rsidTr="000B7FDB">
        <w:trPr>
          <w:trHeight w:hRule="exact" w:val="372"/>
        </w:trPr>
        <w:tc>
          <w:tcPr>
            <w:tcW w:w="3580" w:type="dxa"/>
          </w:tcPr>
          <w:p w14:paraId="67B8A0E5" w14:textId="2E2BA972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1658E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DA1D5CD" w14:textId="2461EE38" w:rsidR="00043137" w:rsidRPr="00A57B00" w:rsidRDefault="00CD4B09" w:rsidP="00FD2425">
            <w:pPr>
              <w:tabs>
                <w:tab w:val="clear" w:pos="907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092F3C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493CB73" w14:textId="1EF9200B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14F0DA8A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84EEA4" w14:textId="04CACC97" w:rsidR="00043137" w:rsidRDefault="00CD4B09" w:rsidP="00FD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A612DD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FC98DA" w14:textId="491136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54A45" w:rsidRPr="00A57B00" w14:paraId="5C9AEC77" w14:textId="77777777" w:rsidTr="00233648">
        <w:trPr>
          <w:trHeight w:hRule="exact" w:val="372"/>
        </w:trPr>
        <w:tc>
          <w:tcPr>
            <w:tcW w:w="3580" w:type="dxa"/>
          </w:tcPr>
          <w:p w14:paraId="0CF651BC" w14:textId="77777777" w:rsidR="00A54A45" w:rsidRPr="00A57B00" w:rsidRDefault="00A54A45" w:rsidP="00A54A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AA5BFB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2979F5A" w14:textId="6936E9D3" w:rsidR="00A54A45" w:rsidRPr="00A57B00" w:rsidRDefault="00A54A45" w:rsidP="00A54A45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DC8FA25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23104A1" w14:textId="48EDB38E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Merge/>
          </w:tcPr>
          <w:p w14:paraId="5D8B8541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83F6B0" w14:textId="37AAF6E3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9BA33D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D24B2D" w14:textId="68425E9E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54A45" w:rsidRPr="00A57B00" w14:paraId="2A731F62" w14:textId="77777777" w:rsidTr="00233648">
        <w:trPr>
          <w:trHeight w:hRule="exact" w:val="165"/>
        </w:trPr>
        <w:tc>
          <w:tcPr>
            <w:tcW w:w="3580" w:type="dxa"/>
          </w:tcPr>
          <w:p w14:paraId="1DBAE2C4" w14:textId="77777777" w:rsidR="00A54A45" w:rsidRPr="00A57B00" w:rsidRDefault="00A54A45" w:rsidP="00A54A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A48B5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AE40785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ED943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90142E6" w14:textId="38699DFE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10703345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0760A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8FDFD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6B9D02" w14:textId="3F2F0ED6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4A45" w:rsidRPr="00A57B00" w14:paraId="69A24785" w14:textId="77777777" w:rsidTr="00B449D6">
        <w:trPr>
          <w:trHeight w:hRule="exact" w:val="360"/>
        </w:trPr>
        <w:tc>
          <w:tcPr>
            <w:tcW w:w="3580" w:type="dxa"/>
          </w:tcPr>
          <w:p w14:paraId="770064BD" w14:textId="48CE59AE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6525A19E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B60715" w14:textId="340C99E8" w:rsidR="00A54A45" w:rsidRPr="00A57B00" w:rsidRDefault="008A040C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</w:t>
            </w:r>
            <w:r w:rsidR="002D344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6B873625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3AA4EB" w14:textId="2FC59E65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70" w:type="dxa"/>
            <w:vMerge/>
            <w:vAlign w:val="center"/>
          </w:tcPr>
          <w:p w14:paraId="25D5A19E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420F2" w14:textId="36B3D2CD" w:rsidR="00A54A45" w:rsidRDefault="00F36531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25E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A9C0A80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A5E080" w14:textId="078E99D0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A54A45" w:rsidRPr="00A57B00" w14:paraId="3FBEF7F6" w14:textId="77777777" w:rsidTr="00B449D6">
        <w:trPr>
          <w:trHeight w:hRule="exact" w:val="403"/>
        </w:trPr>
        <w:tc>
          <w:tcPr>
            <w:tcW w:w="3580" w:type="dxa"/>
          </w:tcPr>
          <w:p w14:paraId="5E6823CE" w14:textId="679043C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C328015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689533" w14:textId="69BF5EDE" w:rsidR="00A54A45" w:rsidRPr="00A57B00" w:rsidRDefault="002D3444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6,848</w:t>
            </w:r>
          </w:p>
        </w:tc>
        <w:tc>
          <w:tcPr>
            <w:tcW w:w="270" w:type="dxa"/>
          </w:tcPr>
          <w:p w14:paraId="33731C90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F308AC2" w14:textId="41A71E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vMerge/>
            <w:vAlign w:val="center"/>
          </w:tcPr>
          <w:p w14:paraId="0624808D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8BC8" w14:textId="01EA0E48" w:rsidR="00A54A45" w:rsidRDefault="00F36531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7928677B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44BDB" w14:textId="1EF0181F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30B9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4A45" w:rsidRPr="00A57B00" w14:paraId="79262C37" w14:textId="77777777" w:rsidTr="00B449D6">
        <w:trPr>
          <w:trHeight w:hRule="exact" w:val="403"/>
        </w:trPr>
        <w:tc>
          <w:tcPr>
            <w:tcW w:w="3580" w:type="dxa"/>
          </w:tcPr>
          <w:p w14:paraId="0EE6CF31" w14:textId="1D4FC989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47A75342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1D740" w14:textId="6CDF183E" w:rsidR="00A54A45" w:rsidRPr="00A57B00" w:rsidRDefault="002D3444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2,137</w:t>
            </w:r>
          </w:p>
        </w:tc>
        <w:tc>
          <w:tcPr>
            <w:tcW w:w="270" w:type="dxa"/>
          </w:tcPr>
          <w:p w14:paraId="5651B8C7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1BAF02" w14:textId="5C5F16F3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70" w:type="dxa"/>
            <w:vMerge/>
            <w:vAlign w:val="center"/>
          </w:tcPr>
          <w:p w14:paraId="7E4E586D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2B7A16" w14:textId="2CBB7205" w:rsidR="00A54A45" w:rsidRDefault="00F36531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281502F2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348A2" w14:textId="1EF5BA1F" w:rsidR="00A54A45" w:rsidRPr="00A57B00" w:rsidRDefault="002212D8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54A45" w:rsidRPr="00A57B00" w14:paraId="041CE7DE" w14:textId="77777777" w:rsidTr="00B449D6">
        <w:trPr>
          <w:trHeight w:hRule="exact" w:val="403"/>
        </w:trPr>
        <w:tc>
          <w:tcPr>
            <w:tcW w:w="3580" w:type="dxa"/>
          </w:tcPr>
          <w:p w14:paraId="487B311E" w14:textId="481F751C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39181E8C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58A1BF" w14:textId="776F9569" w:rsidR="00A54A45" w:rsidRPr="00A57B00" w:rsidRDefault="002D3444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3,849</w:t>
            </w:r>
          </w:p>
        </w:tc>
        <w:tc>
          <w:tcPr>
            <w:tcW w:w="270" w:type="dxa"/>
          </w:tcPr>
          <w:p w14:paraId="182B99C3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4201C3" w14:textId="55B5E1F5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  <w:vMerge/>
            <w:vAlign w:val="center"/>
          </w:tcPr>
          <w:p w14:paraId="5FD3E3B8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56AF3" w14:textId="3782E26D" w:rsidR="00A54A45" w:rsidRDefault="00C30B9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302EA2CB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3F2F7" w14:textId="17186516" w:rsidR="00A54A45" w:rsidRPr="00A57B00" w:rsidRDefault="002212D8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A54A45" w:rsidRPr="00A57B00" w14:paraId="687DB7DD" w14:textId="77777777" w:rsidTr="00B449D6">
        <w:trPr>
          <w:trHeight w:hRule="exact" w:val="403"/>
        </w:trPr>
        <w:tc>
          <w:tcPr>
            <w:tcW w:w="3580" w:type="dxa"/>
          </w:tcPr>
          <w:p w14:paraId="63F7E5F8" w14:textId="7777777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3E4F62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38D8" w14:textId="31A9BA23" w:rsidR="00A54A45" w:rsidRPr="00A57B00" w:rsidRDefault="002D3444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41,918</w:t>
            </w:r>
          </w:p>
        </w:tc>
        <w:tc>
          <w:tcPr>
            <w:tcW w:w="270" w:type="dxa"/>
          </w:tcPr>
          <w:p w14:paraId="6B6787BB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42992EF" w14:textId="487F6F38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70" w:type="dxa"/>
            <w:vMerge/>
            <w:vAlign w:val="center"/>
          </w:tcPr>
          <w:p w14:paraId="1C46BC3E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4A2B59" w14:textId="22F5D487" w:rsidR="00A54A45" w:rsidRDefault="00F36531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</w:t>
            </w:r>
          </w:p>
        </w:tc>
        <w:tc>
          <w:tcPr>
            <w:tcW w:w="270" w:type="dxa"/>
          </w:tcPr>
          <w:p w14:paraId="26EEFD62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05A1B" w14:textId="24197EE9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A54A45" w:rsidRPr="00A57B00" w14:paraId="374F6528" w14:textId="77777777" w:rsidTr="00B449D6">
        <w:trPr>
          <w:trHeight w:hRule="exact" w:val="403"/>
        </w:trPr>
        <w:tc>
          <w:tcPr>
            <w:tcW w:w="3580" w:type="dxa"/>
          </w:tcPr>
          <w:p w14:paraId="3A03955E" w14:textId="5F985549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36860932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1B9908" w14:textId="1B3074E3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BC810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CAA7E3" w14:textId="154D3ADD" w:rsidR="00A54A45" w:rsidRPr="00F52FE4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2B5E4CF6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2D9FF3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3E440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BB30E3" w14:textId="24E040D5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A45" w:rsidRPr="00A57B00" w14:paraId="3A4DB26D" w14:textId="77777777" w:rsidTr="00B449D6">
        <w:trPr>
          <w:trHeight w:hRule="exact" w:val="403"/>
        </w:trPr>
        <w:tc>
          <w:tcPr>
            <w:tcW w:w="3580" w:type="dxa"/>
          </w:tcPr>
          <w:p w14:paraId="1D8A46A9" w14:textId="720CB672" w:rsidR="00A54A45" w:rsidRPr="00A57B00" w:rsidRDefault="00A54A45" w:rsidP="00A54A45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5CC57698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E637DB6" w14:textId="642A0D80" w:rsidR="00A54A45" w:rsidRDefault="002D3444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(1,109)</w:t>
            </w:r>
          </w:p>
        </w:tc>
        <w:tc>
          <w:tcPr>
            <w:tcW w:w="270" w:type="dxa"/>
          </w:tcPr>
          <w:p w14:paraId="69DA7672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CFEF09E" w14:textId="6ADED6AF" w:rsidR="00A54A45" w:rsidRPr="00E67EAF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  <w:vAlign w:val="center"/>
          </w:tcPr>
          <w:p w14:paraId="5B61CB3E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EEE73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EA552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8F1B7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A45" w:rsidRPr="00A57B00" w14:paraId="64743C14" w14:textId="77777777" w:rsidTr="00B449D6">
        <w:trPr>
          <w:trHeight w:hRule="exact" w:val="403"/>
        </w:trPr>
        <w:tc>
          <w:tcPr>
            <w:tcW w:w="3580" w:type="dxa"/>
          </w:tcPr>
          <w:p w14:paraId="7BE8908F" w14:textId="7777777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FEC6C5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01C411F" w14:textId="6C4461D2" w:rsidR="00A54A45" w:rsidRPr="008E5D14" w:rsidRDefault="002D3444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40,809</w:t>
            </w:r>
          </w:p>
        </w:tc>
        <w:tc>
          <w:tcPr>
            <w:tcW w:w="270" w:type="dxa"/>
          </w:tcPr>
          <w:p w14:paraId="593631A4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AF5A9" w14:textId="692F3B89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  <w:vMerge/>
            <w:vAlign w:val="center"/>
          </w:tcPr>
          <w:p w14:paraId="7EB24741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E22A2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3EF0F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48CA4" w14:textId="2EF33C7A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A817CE" w14:textId="77777777" w:rsidR="00F67FD7" w:rsidRPr="008517D4" w:rsidRDefault="00F6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043137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0"/>
        <w:gridCol w:w="270"/>
        <w:gridCol w:w="1172"/>
        <w:gridCol w:w="270"/>
        <w:gridCol w:w="1160"/>
        <w:gridCol w:w="10"/>
        <w:gridCol w:w="270"/>
        <w:gridCol w:w="1170"/>
        <w:gridCol w:w="270"/>
        <w:gridCol w:w="1260"/>
      </w:tblGrid>
      <w:tr w:rsidR="00BD54E9" w:rsidRPr="00A57B00" w14:paraId="0F8AE9FD" w14:textId="77777777" w:rsidTr="00E446A1">
        <w:trPr>
          <w:trHeight w:hRule="exact" w:val="360"/>
        </w:trPr>
        <w:tc>
          <w:tcPr>
            <w:tcW w:w="3580" w:type="dxa"/>
          </w:tcPr>
          <w:p w14:paraId="51642304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57B00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0" w:type="dxa"/>
          </w:tcPr>
          <w:p w14:paraId="09A03C47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531E1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76686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1EB4D7BB" w14:textId="77777777" w:rsidR="00BD54E9" w:rsidRPr="00A57B00" w:rsidRDefault="00BD54E9" w:rsidP="00E446A1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0" w:type="dxa"/>
            <w:gridSpan w:val="5"/>
          </w:tcPr>
          <w:p w14:paraId="1AC4EB7D" w14:textId="77777777" w:rsidR="00BD54E9" w:rsidRPr="00A57B00" w:rsidRDefault="00BD54E9" w:rsidP="003C7D9C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D54E9" w:rsidRPr="00A57B00" w14:paraId="51254612" w14:textId="77777777" w:rsidTr="00E446A1">
        <w:trPr>
          <w:trHeight w:hRule="exact" w:val="360"/>
        </w:trPr>
        <w:tc>
          <w:tcPr>
            <w:tcW w:w="3580" w:type="dxa"/>
          </w:tcPr>
          <w:p w14:paraId="5F3F3EA3" w14:textId="77777777" w:rsidR="00BD54E9" w:rsidRPr="00A57B00" w:rsidRDefault="00BD54E9" w:rsidP="00E446A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2E81B" w14:textId="77777777" w:rsidR="00BD54E9" w:rsidRPr="00A57B00" w:rsidRDefault="00BD54E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8"/>
            <w:tcBorders>
              <w:bottom w:val="single" w:sz="4" w:space="0" w:color="auto"/>
            </w:tcBorders>
          </w:tcPr>
          <w:p w14:paraId="54F83565" w14:textId="0A848843" w:rsidR="00BD54E9" w:rsidRPr="00A57B00" w:rsidRDefault="00562939" w:rsidP="00E446A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FDB" w:rsidRPr="00A57B00" w14:paraId="78F632DE" w14:textId="77777777" w:rsidTr="000B7FDB">
        <w:trPr>
          <w:trHeight w:hRule="exact" w:val="360"/>
        </w:trPr>
        <w:tc>
          <w:tcPr>
            <w:tcW w:w="3580" w:type="dxa"/>
          </w:tcPr>
          <w:p w14:paraId="1DFE0D56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26C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</w:tcPr>
          <w:p w14:paraId="130D6660" w14:textId="4D3276C7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1D2ACC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15A1C24" w14:textId="7634AB85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0B7FDB" w:rsidRPr="00A57B00" w14:paraId="54389BE6" w14:textId="77777777" w:rsidTr="000B7FDB">
        <w:trPr>
          <w:trHeight w:hRule="exact" w:val="360"/>
        </w:trPr>
        <w:tc>
          <w:tcPr>
            <w:tcW w:w="3580" w:type="dxa"/>
          </w:tcPr>
          <w:p w14:paraId="3AB8618F" w14:textId="77777777" w:rsidR="000B7FDB" w:rsidRPr="00A57B00" w:rsidRDefault="000B7FDB" w:rsidP="000B7FDB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38131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14:paraId="26001144" w14:textId="24039F30" w:rsidR="000B7FDB" w:rsidRPr="00A57B00" w:rsidRDefault="000B7FDB" w:rsidP="000B7FD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6BA316B9" w14:textId="77777777" w:rsidR="000B7FDB" w:rsidRPr="00A57B00" w:rsidRDefault="000B7FDB" w:rsidP="000B7FD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AAB99CF" w14:textId="5DA51682" w:rsidR="000B7FDB" w:rsidRPr="00A57B00" w:rsidRDefault="000B7FDB" w:rsidP="000B7FDB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43137" w:rsidRPr="00A57B00" w14:paraId="7794627E" w14:textId="77777777" w:rsidTr="000B7FDB">
        <w:trPr>
          <w:trHeight w:hRule="exact" w:val="372"/>
        </w:trPr>
        <w:tc>
          <w:tcPr>
            <w:tcW w:w="3580" w:type="dxa"/>
          </w:tcPr>
          <w:p w14:paraId="180A6BC8" w14:textId="77777777" w:rsidR="00043137" w:rsidRPr="00A57B00" w:rsidRDefault="00043137" w:rsidP="000431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5A3B5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8F63E9B" w14:textId="37268F02" w:rsidR="00043137" w:rsidRPr="00A57B00" w:rsidRDefault="00CD4B09" w:rsidP="00C759F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93E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CC90B5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7D845C6" w14:textId="346C4413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5EF9847C" w14:textId="77777777" w:rsidR="00043137" w:rsidRPr="00A57B00" w:rsidRDefault="00043137" w:rsidP="00043137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5C74CC" w14:textId="557E22D8" w:rsidR="00043137" w:rsidRPr="00A57B00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F9713A" w14:textId="77777777" w:rsidR="00043137" w:rsidRPr="00A57B00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79A3FA" w14:textId="4E1ADF7C" w:rsidR="00043137" w:rsidRPr="00A57B00" w:rsidRDefault="00043137" w:rsidP="00C7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54A45" w:rsidRPr="00A57B00" w14:paraId="7DE9B2B3" w14:textId="77777777" w:rsidTr="00E446A1">
        <w:trPr>
          <w:trHeight w:hRule="exact" w:val="372"/>
        </w:trPr>
        <w:tc>
          <w:tcPr>
            <w:tcW w:w="3580" w:type="dxa"/>
          </w:tcPr>
          <w:p w14:paraId="12937037" w14:textId="77777777" w:rsidR="00A54A45" w:rsidRPr="00A57B00" w:rsidRDefault="00A54A45" w:rsidP="00A54A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4ABF2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E854513" w14:textId="157F270A" w:rsidR="00A54A45" w:rsidRPr="00A57B00" w:rsidRDefault="00A54A45" w:rsidP="00A54A45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B79B6E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3D2A747" w14:textId="66EA4D22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Merge/>
          </w:tcPr>
          <w:p w14:paraId="4367F9E0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9F13A" w14:textId="57237F29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D7F24B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77183E" w14:textId="24DAAA29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54A45" w:rsidRPr="00A57B00" w14:paraId="5D2A5008" w14:textId="77777777" w:rsidTr="00E446A1">
        <w:trPr>
          <w:trHeight w:hRule="exact" w:val="165"/>
        </w:trPr>
        <w:tc>
          <w:tcPr>
            <w:tcW w:w="3580" w:type="dxa"/>
          </w:tcPr>
          <w:p w14:paraId="0979755E" w14:textId="77777777" w:rsidR="00A54A45" w:rsidRPr="00A57B00" w:rsidRDefault="00A54A45" w:rsidP="00A54A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983FD6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2D5C06B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3B43E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9669387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</w:tcPr>
          <w:p w14:paraId="4F367630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0E899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83BA1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A467AE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4A45" w:rsidRPr="00A57B00" w14:paraId="74D78B82" w14:textId="77777777" w:rsidTr="00B449D6">
        <w:trPr>
          <w:trHeight w:hRule="exact" w:val="360"/>
        </w:trPr>
        <w:tc>
          <w:tcPr>
            <w:tcW w:w="3580" w:type="dxa"/>
          </w:tcPr>
          <w:p w14:paraId="3B4D2A3C" w14:textId="7777777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0" w:type="dxa"/>
          </w:tcPr>
          <w:p w14:paraId="1A5A05C8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9C9629" w14:textId="1962216A" w:rsidR="00A54A45" w:rsidRPr="00A57B00" w:rsidRDefault="00AA0D0B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55BC">
              <w:rPr>
                <w:rFonts w:asciiTheme="majorBidi" w:hAnsiTheme="majorBidi" w:cstheme="majorBidi"/>
                <w:sz w:val="30"/>
                <w:szCs w:val="30"/>
              </w:rPr>
              <w:t>,605</w:t>
            </w:r>
          </w:p>
        </w:tc>
        <w:tc>
          <w:tcPr>
            <w:tcW w:w="270" w:type="dxa"/>
          </w:tcPr>
          <w:p w14:paraId="343967D4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510E0E" w14:textId="66A8D5DA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  <w:vMerge/>
            <w:vAlign w:val="center"/>
          </w:tcPr>
          <w:p w14:paraId="5594E0FD" w14:textId="77777777" w:rsidR="00A54A45" w:rsidRPr="00A57B00" w:rsidRDefault="00A54A45" w:rsidP="00A54A4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8822B3" w14:textId="5A132AF8" w:rsidR="00A54A45" w:rsidRDefault="009B2857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A8103C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39428" w14:textId="4DE74B6C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4A45" w:rsidRPr="00A57B00" w14:paraId="5D113B25" w14:textId="77777777" w:rsidTr="00B449D6">
        <w:trPr>
          <w:trHeight w:hRule="exact" w:val="403"/>
        </w:trPr>
        <w:tc>
          <w:tcPr>
            <w:tcW w:w="3580" w:type="dxa"/>
          </w:tcPr>
          <w:p w14:paraId="0C0FF749" w14:textId="4CE1DEEA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0" w:type="dxa"/>
          </w:tcPr>
          <w:p w14:paraId="5B8E6523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CAE3B5" w14:textId="17948557" w:rsidR="00A54A45" w:rsidRPr="00A57B00" w:rsidRDefault="00A655BC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028E5121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CAFF36" w14:textId="66033D6A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vMerge/>
            <w:vAlign w:val="center"/>
          </w:tcPr>
          <w:p w14:paraId="0EAD7DA4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9BE8E" w14:textId="2C644CFA" w:rsidR="00A54A45" w:rsidRDefault="009B2857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011BB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527B6" w14:textId="7DC15CD6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4A45" w:rsidRPr="00A57B00" w14:paraId="6BC5608D" w14:textId="77777777" w:rsidTr="00B449D6">
        <w:trPr>
          <w:trHeight w:hRule="exact" w:val="403"/>
        </w:trPr>
        <w:tc>
          <w:tcPr>
            <w:tcW w:w="3580" w:type="dxa"/>
          </w:tcPr>
          <w:p w14:paraId="7916E5F6" w14:textId="20771238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E81014E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1BFFC1" w14:textId="1BD2E6F8" w:rsidR="00A54A45" w:rsidRPr="00A57B00" w:rsidRDefault="005708EF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B2F50AC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36D438" w14:textId="7E55752B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70" w:type="dxa"/>
            <w:vMerge/>
            <w:vAlign w:val="center"/>
          </w:tcPr>
          <w:p w14:paraId="7F781406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F6A48" w14:textId="1EE9E757" w:rsidR="00A54A45" w:rsidRDefault="009B2857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5D015C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09D88D" w14:textId="2EB3FF0E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4A45" w:rsidRPr="00A57B00" w14:paraId="7D72142A" w14:textId="77777777" w:rsidTr="00B449D6">
        <w:trPr>
          <w:trHeight w:hRule="exact" w:val="403"/>
        </w:trPr>
        <w:tc>
          <w:tcPr>
            <w:tcW w:w="3580" w:type="dxa"/>
          </w:tcPr>
          <w:p w14:paraId="0E15FE6E" w14:textId="699BE93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A400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0" w:type="dxa"/>
          </w:tcPr>
          <w:p w14:paraId="7CCE8984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7E78B4" w14:textId="0CD6AAA8" w:rsidR="00A54A45" w:rsidRPr="00A57B00" w:rsidRDefault="005708EF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0E94CAA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12EBCE0" w14:textId="1A04F97D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  <w:vMerge/>
            <w:vAlign w:val="center"/>
          </w:tcPr>
          <w:p w14:paraId="491089CF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83A487" w14:textId="0E5CCA40" w:rsidR="00A54A45" w:rsidRDefault="009B2857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4B946D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89FB15" w14:textId="5790D49A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A54A45" w:rsidRPr="00A57B00" w14:paraId="60F39F28" w14:textId="77777777" w:rsidTr="00B449D6">
        <w:trPr>
          <w:trHeight w:hRule="exact" w:val="403"/>
        </w:trPr>
        <w:tc>
          <w:tcPr>
            <w:tcW w:w="3580" w:type="dxa"/>
          </w:tcPr>
          <w:p w14:paraId="1C7C90A9" w14:textId="7777777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1C6718B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FECCA4" w14:textId="5C53E689" w:rsidR="00A54A45" w:rsidRPr="00A57B00" w:rsidRDefault="005708EF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3,105</w:t>
            </w:r>
          </w:p>
        </w:tc>
        <w:tc>
          <w:tcPr>
            <w:tcW w:w="270" w:type="dxa"/>
          </w:tcPr>
          <w:p w14:paraId="1DFDA631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6DD6DE2" w14:textId="775A2C51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  <w:vMerge/>
            <w:vAlign w:val="center"/>
          </w:tcPr>
          <w:p w14:paraId="17CD46E7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25D08E" w14:textId="668AC878" w:rsidR="00A54A45" w:rsidRDefault="009B2857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BE99BF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1D1D22" w14:textId="14974B60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A54A45" w:rsidRPr="00A57B00" w14:paraId="24CA5E35" w14:textId="77777777" w:rsidTr="00B449D6">
        <w:trPr>
          <w:trHeight w:hRule="exact" w:val="403"/>
        </w:trPr>
        <w:tc>
          <w:tcPr>
            <w:tcW w:w="3580" w:type="dxa"/>
          </w:tcPr>
          <w:p w14:paraId="7D2D9A78" w14:textId="5AE7AE15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</w:tcPr>
          <w:p w14:paraId="598BDEBC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ECB6EC" w14:textId="6B337E01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279C4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761B9C" w14:textId="05CAED50" w:rsidR="00A54A45" w:rsidRPr="002023A2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in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1A0E0D7C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281169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0A7F0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A75DE7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A45" w:rsidRPr="00A57B00" w14:paraId="7A273BFC" w14:textId="77777777" w:rsidTr="00B449D6">
        <w:trPr>
          <w:trHeight w:hRule="exact" w:val="403"/>
        </w:trPr>
        <w:tc>
          <w:tcPr>
            <w:tcW w:w="3580" w:type="dxa"/>
          </w:tcPr>
          <w:p w14:paraId="57242F6D" w14:textId="0BCBE839" w:rsidR="00A54A45" w:rsidRPr="00A57B00" w:rsidRDefault="00A54A45" w:rsidP="00A54A45">
            <w:pPr>
              <w:ind w:left="-113" w:firstLine="45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FD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223C4B48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E20C518" w14:textId="3625E979" w:rsidR="00A54A45" w:rsidRDefault="005708EF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4A3635E9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CBEFFCB" w14:textId="3F9CCA9D" w:rsidR="00A54A45" w:rsidRPr="00C20284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  <w:vAlign w:val="center"/>
          </w:tcPr>
          <w:p w14:paraId="6667C18C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8F78B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D679C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CBCE4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A45" w:rsidRPr="00A57B00" w14:paraId="57F8F31C" w14:textId="77777777" w:rsidTr="00B449D6">
        <w:trPr>
          <w:trHeight w:hRule="exact" w:val="403"/>
        </w:trPr>
        <w:tc>
          <w:tcPr>
            <w:tcW w:w="3580" w:type="dxa"/>
          </w:tcPr>
          <w:p w14:paraId="028CD154" w14:textId="77777777" w:rsidR="00A54A45" w:rsidRPr="00A57B00" w:rsidRDefault="00A54A45" w:rsidP="00A54A45">
            <w:pPr>
              <w:ind w:lef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F472E39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C52F15" w14:textId="747B875B" w:rsidR="00A54A45" w:rsidRPr="00E2371E" w:rsidRDefault="005708EF" w:rsidP="000E2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270" w:type="dxa"/>
          </w:tcPr>
          <w:p w14:paraId="5FABF219" w14:textId="77777777" w:rsidR="00A54A4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38F22" w14:textId="60606214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  <w:vMerge/>
            <w:vAlign w:val="center"/>
          </w:tcPr>
          <w:p w14:paraId="0646F454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80059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23B43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84698" w14:textId="77777777" w:rsidR="00A54A45" w:rsidRPr="00A57B00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A45" w:rsidRPr="00A57B00" w14:paraId="7AD6B2AC" w14:textId="77777777" w:rsidTr="00123193">
        <w:trPr>
          <w:trHeight w:hRule="exact" w:val="360"/>
        </w:trPr>
        <w:tc>
          <w:tcPr>
            <w:tcW w:w="3580" w:type="dxa"/>
          </w:tcPr>
          <w:p w14:paraId="0493545D" w14:textId="77777777" w:rsidR="00A54A45" w:rsidRPr="00A57B00" w:rsidRDefault="00A54A45" w:rsidP="00A54A4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82970" w14:textId="77777777" w:rsidR="00A54A45" w:rsidRPr="00A57B00" w:rsidRDefault="00A54A45" w:rsidP="00A54A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70FA6342" w14:textId="77777777" w:rsidR="00A54A45" w:rsidRPr="00A57B00" w:rsidRDefault="00A54A45" w:rsidP="00A54A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ED64F" w14:textId="77777777" w:rsidR="00A54A45" w:rsidRPr="00A57B00" w:rsidRDefault="00A54A45" w:rsidP="00A54A4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4306DF0" w14:textId="77777777" w:rsidR="00A54A45" w:rsidRPr="00A57B00" w:rsidRDefault="00A54A45" w:rsidP="00A54A4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0" w:type="dxa"/>
            <w:gridSpan w:val="4"/>
          </w:tcPr>
          <w:p w14:paraId="10F676D8" w14:textId="77777777" w:rsidR="00A54A45" w:rsidRPr="00A57B00" w:rsidRDefault="00A54A45" w:rsidP="00A54A4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39EA19" w14:textId="77777777" w:rsidR="00A54A45" w:rsidRPr="00A57B00" w:rsidRDefault="00A54A45" w:rsidP="00A54A45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4C0ED9E9" w14:textId="5F68E713" w:rsidR="00BC322F" w:rsidRPr="00D17C60" w:rsidRDefault="00E00098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919F2">
        <w:rPr>
          <w:rFonts w:asciiTheme="majorBidi" w:hAnsiTheme="majorBidi" w:cstheme="majorBidi"/>
          <w:sz w:val="30"/>
          <w:szCs w:val="30"/>
        </w:rPr>
        <w:t>3</w:t>
      </w:r>
      <w:r w:rsidR="00A332A5" w:rsidRPr="00D17C60">
        <w:rPr>
          <w:rFonts w:asciiTheme="majorBidi" w:hAnsiTheme="majorBidi" w:cstheme="majorBidi"/>
          <w:sz w:val="30"/>
          <w:szCs w:val="30"/>
        </w:rPr>
        <w:tab/>
      </w:r>
      <w:r w:rsidR="00813B31" w:rsidRPr="00D17C60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D17C60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6A221A86" w:rsidR="003645D7" w:rsidRPr="00A57B00" w:rsidRDefault="00BC322F" w:rsidP="00891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</w:rPr>
        <w:tab/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919F2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E00098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91D9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A57B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77777777" w:rsidR="00A332A5" w:rsidRPr="00A332A5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990"/>
        <w:gridCol w:w="270"/>
        <w:gridCol w:w="990"/>
      </w:tblGrid>
      <w:tr w:rsidR="00A332A5" w:rsidRPr="00A332A5" w14:paraId="68ED53EB" w14:textId="77777777" w:rsidTr="002042F8">
        <w:trPr>
          <w:trHeight w:hRule="exact" w:val="360"/>
        </w:trPr>
        <w:tc>
          <w:tcPr>
            <w:tcW w:w="4212" w:type="dxa"/>
          </w:tcPr>
          <w:p w14:paraId="19513710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BBA212D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979650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86E422B" w14:textId="77777777" w:rsidR="00A332A5" w:rsidRPr="00A332A5" w:rsidRDefault="00A332A5" w:rsidP="0050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A332A5" w:rsidRPr="00A332A5" w14:paraId="5DE12FF8" w14:textId="77777777" w:rsidTr="002042F8">
        <w:trPr>
          <w:trHeight w:hRule="exact" w:val="360"/>
        </w:trPr>
        <w:tc>
          <w:tcPr>
            <w:tcW w:w="4212" w:type="dxa"/>
          </w:tcPr>
          <w:p w14:paraId="73B95894" w14:textId="77777777" w:rsidR="00A332A5" w:rsidRPr="00A332A5" w:rsidRDefault="00A332A5" w:rsidP="00DA1EF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888096C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DE3E31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A049BFE" w14:textId="77777777" w:rsidR="00A332A5" w:rsidRPr="00A332A5" w:rsidRDefault="00A332A5" w:rsidP="00DA1EF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137" w:rsidRPr="00A332A5" w14:paraId="7EAD5B04" w14:textId="77777777" w:rsidTr="002042F8">
        <w:trPr>
          <w:trHeight w:hRule="exact" w:val="360"/>
        </w:trPr>
        <w:tc>
          <w:tcPr>
            <w:tcW w:w="4212" w:type="dxa"/>
          </w:tcPr>
          <w:p w14:paraId="22FA2EFD" w14:textId="77777777" w:rsidR="00043137" w:rsidRPr="00A332A5" w:rsidRDefault="00043137" w:rsidP="0004313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E956FB" w14:textId="403E18FA" w:rsidR="00043137" w:rsidRPr="00A332A5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BAC86D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7F782" w14:textId="62721DDD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CEFE15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F64CE3" w14:textId="2275E7B6" w:rsidR="00043137" w:rsidRPr="00A332A5" w:rsidRDefault="00CD4B09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83D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07176" w14:textId="77777777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DA344" w14:textId="72B4B391" w:rsidR="00043137" w:rsidRPr="00A332A5" w:rsidRDefault="00043137" w:rsidP="00043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4A45" w:rsidRPr="00A332A5" w14:paraId="577A32E6" w14:textId="77777777" w:rsidTr="002042F8">
        <w:trPr>
          <w:trHeight w:hRule="exact" w:val="360"/>
        </w:trPr>
        <w:tc>
          <w:tcPr>
            <w:tcW w:w="4212" w:type="dxa"/>
          </w:tcPr>
          <w:p w14:paraId="192D01C0" w14:textId="77777777" w:rsidR="00A54A45" w:rsidRPr="00A332A5" w:rsidRDefault="00A54A45" w:rsidP="00A54A4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A8F1A6" w14:textId="16E44950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24B5CE9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383296" w14:textId="194D0A6F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6F9531A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5BF2D" w14:textId="74E3C6F3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B3E213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54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4E176" w14:textId="790A5880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spacing w:line="240" w:lineRule="auto"/>
              <w:ind w:left="-11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40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54A45" w:rsidRPr="00A332A5" w14:paraId="09E5C91C" w14:textId="77777777" w:rsidTr="002042F8">
        <w:trPr>
          <w:trHeight w:hRule="exact" w:val="144"/>
        </w:trPr>
        <w:tc>
          <w:tcPr>
            <w:tcW w:w="4212" w:type="dxa"/>
          </w:tcPr>
          <w:p w14:paraId="5B899732" w14:textId="77777777" w:rsidR="00A54A45" w:rsidRPr="00A332A5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A44FC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56000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09B6A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73348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074213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EA279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2BF86A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54A45" w:rsidRPr="00A332A5" w14:paraId="2A3ACC90" w14:textId="77777777" w:rsidTr="002042F8">
        <w:trPr>
          <w:trHeight w:hRule="exact" w:val="403"/>
        </w:trPr>
        <w:tc>
          <w:tcPr>
            <w:tcW w:w="4212" w:type="dxa"/>
          </w:tcPr>
          <w:p w14:paraId="4F60FF67" w14:textId="77777777" w:rsidR="00A54A45" w:rsidRPr="00A332A5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5732F027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3EAEC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C84902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5B36F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17DC4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2BD3F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2C2DF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A45" w:rsidRPr="00A332A5" w14:paraId="1AEAA2A5" w14:textId="77777777" w:rsidTr="002042F8">
        <w:trPr>
          <w:trHeight w:hRule="exact" w:val="403"/>
        </w:trPr>
        <w:tc>
          <w:tcPr>
            <w:tcW w:w="4212" w:type="dxa"/>
          </w:tcPr>
          <w:p w14:paraId="2CC68B34" w14:textId="77777777" w:rsidR="00A54A45" w:rsidRPr="00A332A5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57D70A07" w14:textId="326B1DA2" w:rsidR="00A54A45" w:rsidRPr="00A332A5" w:rsidRDefault="009F441A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122C8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A89AF6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DC934" w14:textId="3E8A51AA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6D2C90DA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BDE78A" w14:textId="1882134D" w:rsidR="00A54A45" w:rsidRPr="00F9019E" w:rsidRDefault="009F441A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88C26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560AD" w14:textId="6BDDA76E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4A45" w:rsidRPr="00A332A5" w14:paraId="72DD16F0" w14:textId="77777777" w:rsidTr="002042F8">
        <w:trPr>
          <w:trHeight w:hRule="exact" w:val="403"/>
        </w:trPr>
        <w:tc>
          <w:tcPr>
            <w:tcW w:w="4212" w:type="dxa"/>
          </w:tcPr>
          <w:p w14:paraId="366E4698" w14:textId="77777777" w:rsidR="00A54A45" w:rsidRPr="00A332A5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3F9706F7" w14:textId="37D329AA" w:rsidR="00A54A45" w:rsidRPr="00A332A5" w:rsidRDefault="009F441A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122C89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1FF31217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9C676" w14:textId="744064FC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510F68FE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BC717" w14:textId="01F0D820" w:rsidR="00A54A45" w:rsidRPr="00A332A5" w:rsidRDefault="009F441A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2B51AFFF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9A007" w14:textId="2C63EC25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A54A45" w:rsidRPr="00A332A5" w14:paraId="27FAABE3" w14:textId="77777777" w:rsidTr="002042F8">
        <w:trPr>
          <w:trHeight w:hRule="exact" w:val="403"/>
        </w:trPr>
        <w:tc>
          <w:tcPr>
            <w:tcW w:w="4212" w:type="dxa"/>
          </w:tcPr>
          <w:p w14:paraId="26C5F2B2" w14:textId="77777777" w:rsidR="00A54A45" w:rsidRPr="00A332A5" w:rsidRDefault="00A54A45" w:rsidP="00A5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2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FC53BC" w14:textId="6E93225C" w:rsidR="00A54A45" w:rsidRPr="00A332A5" w:rsidRDefault="009F441A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122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75250831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B84925" w14:textId="46AF09A6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40DAE855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0FE131" w14:textId="546D3CA8" w:rsidR="00A54A45" w:rsidRPr="00A332A5" w:rsidRDefault="009F441A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13EE63F" w14:textId="77777777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13E9BC" w14:textId="69E8A520" w:rsidR="00A54A45" w:rsidRPr="00A332A5" w:rsidRDefault="00A54A45" w:rsidP="00A5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</w:tbl>
    <w:p w14:paraId="16A666B0" w14:textId="34EBAD03" w:rsidR="00D44780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60FA6C9C" w:rsidR="00BC322F" w:rsidRPr="00A57B00" w:rsidRDefault="00E00098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919F2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0A40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A57B00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948CA" w14:textId="6A49D393" w:rsidR="001A557C" w:rsidRPr="00283726" w:rsidRDefault="001A557C" w:rsidP="001A557C">
      <w:pPr>
        <w:pStyle w:val="a"/>
        <w:numPr>
          <w:ilvl w:val="0"/>
          <w:numId w:val="46"/>
        </w:numPr>
        <w:tabs>
          <w:tab w:val="clear" w:pos="1080"/>
        </w:tabs>
        <w:ind w:right="-27"/>
        <w:jc w:val="thaiDistribute"/>
        <w:rPr>
          <w:rFonts w:asciiTheme="majorBidi" w:eastAsia="CG Times (W1)" w:hAnsiTheme="majorBidi" w:cstheme="majorBidi"/>
          <w:i/>
          <w:i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) โดยทางมหาวิทยาลัย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และใช้เป็นศูนย์วิจัยและฝึกอบรมแก่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       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อาจารย์และนักวิชาการ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ธันวาคม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2565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</w:t>
      </w:r>
      <w:r w:rsidRPr="007B7268">
        <w:rPr>
          <w:rFonts w:ascii="Angsana New" w:eastAsia="Cordia New" w:hAnsi="Angsana New" w:cs="Angsana New"/>
          <w:spacing w:val="-4"/>
          <w:lang w:val="en-US"/>
        </w:rPr>
        <w:br/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ทั้งนี้ราคาตามบัญชีของสินทรัพย์ของบริษัทภายใต้สัญญาดังกล่าว ณ วันที่ </w:t>
      </w:r>
      <w:r w:rsidRPr="001A557C">
        <w:rPr>
          <w:rFonts w:ascii="Angsana New" w:eastAsia="Cordia New" w:hAnsi="Angsana New" w:cs="Angsana New"/>
          <w:spacing w:val="-4"/>
          <w:lang w:val="en-US"/>
        </w:rPr>
        <w:t xml:space="preserve">30 </w:t>
      </w:r>
      <w:r w:rsidRPr="001A557C">
        <w:rPr>
          <w:rFonts w:ascii="Angsana New" w:eastAsia="Cordia New" w:hAnsi="Angsana New" w:cs="Angsana New" w:hint="cs"/>
          <w:spacing w:val="-4"/>
          <w:cs/>
          <w:lang w:val="en-US"/>
        </w:rPr>
        <w:t>กันยายน</w:t>
      </w:r>
      <w:r w:rsidRPr="001A557C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Pr="001A557C">
        <w:rPr>
          <w:rFonts w:ascii="Angsana New" w:eastAsia="Cordia New" w:hAnsi="Angsana New" w:cs="Angsana New"/>
          <w:spacing w:val="-4"/>
          <w:lang w:val="en-US"/>
        </w:rPr>
        <w:t xml:space="preserve">2565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มีจำนวนเงินรวม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58715F">
        <w:rPr>
          <w:rFonts w:ascii="Angsana New" w:eastAsia="Cordia New" w:hAnsi="Angsana New" w:cs="Angsana New"/>
          <w:spacing w:val="-4"/>
          <w:lang w:val="en-US"/>
        </w:rPr>
        <w:br/>
      </w:r>
      <w:r w:rsidR="009F441A">
        <w:rPr>
          <w:rFonts w:ascii="Angsana New" w:eastAsia="Cordia New" w:hAnsi="Angsana New" w:cs="Angsana New"/>
          <w:spacing w:val="-4"/>
          <w:lang w:val="en-US"/>
        </w:rPr>
        <w:t>13</w:t>
      </w:r>
      <w:r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2564</w:t>
      </w:r>
      <w:r w:rsidRPr="00283726">
        <w:rPr>
          <w:rFonts w:asciiTheme="majorBidi" w:eastAsia="CG Times (W1)" w:hAnsiTheme="majorBidi" w:cstheme="majorBidi"/>
          <w:i/>
          <w:iCs/>
        </w:rPr>
        <w:t xml:space="preserve">: </w:t>
      </w:r>
      <w:r>
        <w:rPr>
          <w:rFonts w:asciiTheme="majorBidi" w:eastAsia="CG Times (W1)" w:hAnsiTheme="majorBidi" w:cstheme="majorBidi"/>
          <w:i/>
          <w:iCs/>
        </w:rPr>
        <w:t xml:space="preserve">15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06AA5F5A" w14:textId="77777777" w:rsidR="001A557C" w:rsidRDefault="001A557C" w:rsidP="001A5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5118BDBC" w14:textId="128A0821" w:rsidR="001A557C" w:rsidRDefault="001A557C" w:rsidP="001A557C">
      <w:pPr>
        <w:pStyle w:val="a"/>
        <w:numPr>
          <w:ilvl w:val="0"/>
          <w:numId w:val="46"/>
        </w:numPr>
        <w:tabs>
          <w:tab w:val="clear" w:pos="1080"/>
        </w:tabs>
        <w:ind w:right="-27"/>
        <w:jc w:val="thaiDistribute"/>
        <w:rPr>
          <w:rFonts w:ascii="Angsana New" w:eastAsia="Cordia New" w:hAnsi="Angsana New" w:cs="Angsana New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9F441A">
        <w:rPr>
          <w:rFonts w:ascii="Angsana New" w:eastAsia="Cordia New" w:hAnsi="Angsana New" w:cs="Angsana New"/>
          <w:spacing w:val="-4"/>
          <w:lang w:val="en-US"/>
        </w:rPr>
        <w:t>12</w:t>
      </w:r>
      <w:r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 และ</w:t>
      </w:r>
      <w:r w:rsidRPr="00367ADF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9F441A">
        <w:rPr>
          <w:rFonts w:ascii="Angsana New" w:eastAsia="Cordia New" w:hAnsi="Angsana New" w:cs="Angsana New"/>
          <w:spacing w:val="-4"/>
          <w:lang w:val="en-US"/>
        </w:rPr>
        <w:t>201</w:t>
      </w:r>
      <w:r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Pr="00C20284">
        <w:rPr>
          <w:rFonts w:ascii="Angsana New" w:eastAsia="Cordia New" w:hAnsi="Angsana New" w:cs="Angsana New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2564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Pr="009711B9">
        <w:rPr>
          <w:rFonts w:ascii="Angsana New" w:eastAsia="Cordia New" w:hAnsi="Angsana New" w:cs="Angsana New"/>
          <w:i/>
          <w:iCs/>
          <w:lang w:val="en-US"/>
        </w:rPr>
        <w:t>1</w:t>
      </w:r>
      <w:r>
        <w:rPr>
          <w:rFonts w:ascii="Angsana New" w:eastAsia="Cordia New" w:hAnsi="Angsana New" w:cs="Angsana New"/>
          <w:i/>
          <w:iCs/>
          <w:lang w:val="en-US"/>
        </w:rPr>
        <w:t>1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>
        <w:rPr>
          <w:rFonts w:ascii="Angsana New" w:eastAsia="Cordia New" w:hAnsi="Angsana New" w:cs="Angsana New"/>
          <w:i/>
          <w:iCs/>
          <w:lang w:val="en-US"/>
        </w:rPr>
        <w:t>874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หนังสือค้ำประกันเหล่านี้ส่วนใหญ่เป็นการค้ำประกัน</w:t>
      </w:r>
      <w:r w:rsidRPr="000B7F2E">
        <w:rPr>
          <w:rFonts w:ascii="Angsana New" w:eastAsia="Cordia New" w:hAnsi="Angsana New" w:cs="Angsana New" w:hint="cs"/>
          <w:cs/>
          <w:lang w:val="en-US"/>
        </w:rPr>
        <w:t>การขายสินค้า</w:t>
      </w:r>
      <w:r w:rsidRPr="000B7F2E">
        <w:rPr>
          <w:rFonts w:ascii="Angsana New" w:eastAsia="Cordia New" w:hAnsi="Angsana New" w:cs="Angsana New"/>
          <w: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Pr="000B7F2E">
        <w:rPr>
          <w:rFonts w:ascii="Angsana New" w:eastAsia="Cordia New" w:hAnsi="Angsana New" w:cs="Angsana New" w:hint="cs"/>
          <w:cs/>
          <w:lang w:val="en-US"/>
        </w:rPr>
        <w:t>และ</w:t>
      </w:r>
      <w:r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07ABE8A7" w14:textId="77777777" w:rsidR="001A557C" w:rsidRDefault="001A557C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8B131" w14:textId="74EF525A" w:rsidR="00F1014A" w:rsidRPr="00A57B00" w:rsidRDefault="00E00098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919F2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A57B00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520691B9" w:rsidR="002C1FB9" w:rsidRPr="00A57B00" w:rsidRDefault="00F1014A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A57B00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A57B00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</w:t>
      </w:r>
      <w:r w:rsidRPr="002C2C7F">
        <w:rPr>
          <w:rFonts w:asciiTheme="majorBidi" w:hAnsiTheme="majorBidi" w:cstheme="majorBidi"/>
          <w:sz w:val="30"/>
          <w:szCs w:val="30"/>
          <w:cs/>
        </w:rPr>
        <w:t>รวม</w:t>
      </w:r>
      <w:r w:rsidR="006C0FDD">
        <w:rPr>
          <w:rFonts w:asciiTheme="majorBidi" w:hAnsiTheme="majorBidi" w:cstheme="majorBidi"/>
          <w:sz w:val="30"/>
          <w:szCs w:val="30"/>
        </w:rPr>
        <w:t xml:space="preserve"> </w:t>
      </w:r>
      <w:r w:rsidR="009F441A">
        <w:rPr>
          <w:rFonts w:asciiTheme="majorBidi" w:hAnsiTheme="majorBidi" w:cstheme="majorBidi"/>
          <w:sz w:val="30"/>
          <w:szCs w:val="30"/>
        </w:rPr>
        <w:t>1,916</w:t>
      </w:r>
      <w:r w:rsidR="00CE358D" w:rsidRPr="002C2C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832D2" w:rsidRPr="005832D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83DA9">
        <w:rPr>
          <w:rFonts w:asciiTheme="majorBidi" w:hAnsiTheme="majorBidi" w:cstheme="majorBidi"/>
          <w:sz w:val="30"/>
          <w:szCs w:val="30"/>
        </w:rPr>
        <w:t xml:space="preserve"> </w:t>
      </w:r>
      <w:r w:rsidR="004A63AD">
        <w:rPr>
          <w:rFonts w:asciiTheme="majorBidi" w:hAnsiTheme="majorBidi" w:cstheme="majorBidi"/>
          <w:sz w:val="30"/>
          <w:szCs w:val="30"/>
        </w:rPr>
        <w:br/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31 </w:t>
      </w:r>
      <w:r w:rsidR="00DA236A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256</w:t>
      </w:r>
      <w:r w:rsidR="00A54A45">
        <w:rPr>
          <w:rFonts w:asciiTheme="majorBidi" w:eastAsia="CG Times (W1)" w:hAnsiTheme="majorBidi" w:cstheme="majorBidi"/>
          <w:i/>
          <w:iCs/>
          <w:sz w:val="30"/>
          <w:szCs w:val="30"/>
        </w:rPr>
        <w:t>4</w:t>
      </w:r>
      <w:r w:rsidR="000A3B65">
        <w:rPr>
          <w:rFonts w:asciiTheme="majorBidi" w:eastAsia="CG Times (W1)" w:hAnsiTheme="majorBidi" w:cstheme="majorBidi"/>
          <w:i/>
          <w:iCs/>
          <w:sz w:val="30"/>
          <w:szCs w:val="30"/>
        </w:rPr>
        <w:t>: 2,</w:t>
      </w:r>
      <w:r w:rsidR="00A54A45">
        <w:rPr>
          <w:rFonts w:asciiTheme="majorBidi" w:eastAsia="CG Times (W1)" w:hAnsiTheme="majorBidi" w:cstheme="majorBidi"/>
          <w:i/>
          <w:iCs/>
          <w:sz w:val="30"/>
          <w:szCs w:val="30"/>
        </w:rPr>
        <w:t>658</w:t>
      </w:r>
      <w:r w:rsidR="00DA236A" w:rsidRPr="00A57B00">
        <w:rPr>
          <w:rFonts w:asciiTheme="majorBidi" w:hAnsiTheme="majorBidi" w:cstheme="majorBidi"/>
          <w:i/>
          <w:iCs/>
          <w:cs/>
        </w:rPr>
        <w:t xml:space="preserve"> </w:t>
      </w:r>
      <w:r w:rsidR="0088679E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A57B00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330133CF" w14:textId="2BCF02A4" w:rsidR="003645D7" w:rsidRPr="00A57B00" w:rsidRDefault="00E00098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400A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A557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D4873" w:rsidRPr="00A57B0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867F83" w:rsidRPr="00867F83">
        <w:rPr>
          <w:rFonts w:asciiTheme="majorBidi" w:hAnsiTheme="majorBidi" w:cs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502D588D" w14:textId="77777777" w:rsidR="00EC4737" w:rsidRPr="00A57B00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0DAFBC" w14:textId="65132EA9" w:rsidR="00195823" w:rsidRPr="00B24537" w:rsidRDefault="00195823" w:rsidP="00195823">
      <w:pPr>
        <w:pStyle w:val="a"/>
        <w:tabs>
          <w:tab w:val="clear" w:pos="1080"/>
          <w:tab w:val="left" w:pos="1620"/>
        </w:tabs>
        <w:ind w:left="1125"/>
        <w:jc w:val="thaiDistribute"/>
        <w:rPr>
          <w:rFonts w:ascii="Angsana New" w:eastAsia="Cordia New" w:hAnsi="Angsana New" w:cs="Angsana New"/>
          <w:i/>
          <w:iCs/>
          <w:spacing w:val="-4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บริษัทย่อยในต่างประเทศ</w:t>
      </w:r>
      <w:r>
        <w:rPr>
          <w:rFonts w:ascii="Angsana New" w:eastAsia="Cordia New" w:hAnsi="Angsana New" w:cs="Angsana New" w:hint="cs"/>
          <w:spacing w:val="-4"/>
          <w:cs/>
          <w:lang w:val="en-US"/>
        </w:rPr>
        <w:t>บาง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แห่งมีภาระผูกพันจากการออกหนังสือค้ำประกันให้กับสถาบันการเงิน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br/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9F441A">
        <w:rPr>
          <w:rFonts w:ascii="Angsana New" w:eastAsia="Cordia New" w:hAnsi="Angsana New" w:cs="Angsana New"/>
          <w:spacing w:val="-4"/>
          <w:lang w:val="en-US"/>
        </w:rPr>
        <w:t>146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>
        <w:rPr>
          <w:rFonts w:ascii="Angsana New" w:eastAsia="Cordia New" w:hAnsi="Angsana New" w:cs="Angsana New"/>
          <w:spacing w:val="-4"/>
          <w:lang w:val="en-US"/>
        </w:rPr>
        <w:br/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(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3</w:t>
      </w:r>
      <w:r w:rsidR="00B605BD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1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ธันวาคม </w:t>
      </w:r>
      <w:r w:rsidR="00B605BD" w:rsidRPr="000A400A">
        <w:rPr>
          <w:rFonts w:asciiTheme="majorBidi" w:eastAsia="CG Times (W1)" w:hAnsiTheme="majorBidi" w:cstheme="majorBidi"/>
          <w:i/>
          <w:iCs/>
          <w:spacing w:val="-4"/>
          <w:lang w:val="en-US"/>
        </w:rPr>
        <w:t>2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56</w:t>
      </w:r>
      <w:r w:rsidR="00B605BD">
        <w:rPr>
          <w:rFonts w:asciiTheme="majorBidi" w:eastAsia="CG Times (W1)" w:hAnsiTheme="majorBidi" w:cstheme="majorBidi"/>
          <w:i/>
          <w:iCs/>
          <w:spacing w:val="-4"/>
          <w:lang w:val="en-US"/>
        </w:rPr>
        <w:t>4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>: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 xml:space="preserve"> </w:t>
      </w:r>
      <w:r w:rsidR="00B605BD">
        <w:rPr>
          <w:rFonts w:asciiTheme="majorBidi" w:eastAsia="CG Times (W1)" w:hAnsiTheme="majorBidi" w:cstheme="majorBidi"/>
          <w:i/>
          <w:iCs/>
          <w:spacing w:val="-4"/>
          <w:lang w:val="en-US"/>
        </w:rPr>
        <w:t>253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lang w:val="en-US"/>
        </w:rPr>
        <w:t xml:space="preserve"> </w:t>
      </w:r>
      <w:r w:rsidR="00B605BD" w:rsidRPr="00A57B00">
        <w:rPr>
          <w:rFonts w:asciiTheme="majorBidi" w:eastAsia="CG Times (W1)" w:hAnsiTheme="majorBidi" w:cstheme="majorBidi"/>
          <w:i/>
          <w:iCs/>
          <w:spacing w:val="-4"/>
          <w:cs/>
          <w:lang w:val="en-US"/>
        </w:rPr>
        <w:t>ล้านบาท)</w:t>
      </w:r>
    </w:p>
    <w:p w14:paraId="3097463D" w14:textId="77777777" w:rsidR="005D2CF6" w:rsidRPr="00A57B00" w:rsidRDefault="005D2CF6" w:rsidP="00221B93">
      <w:pPr>
        <w:pStyle w:val="a"/>
        <w:tabs>
          <w:tab w:val="clear" w:pos="1080"/>
        </w:tabs>
        <w:ind w:left="1440" w:hanging="360"/>
        <w:jc w:val="thaiDistribute"/>
        <w:rPr>
          <w:rFonts w:asciiTheme="majorBidi" w:hAnsiTheme="majorBidi" w:cstheme="majorBidi"/>
          <w:b/>
          <w:bCs/>
        </w:rPr>
      </w:pPr>
    </w:p>
    <w:p w14:paraId="062DF5DC" w14:textId="4DE61A06" w:rsidR="001B597C" w:rsidRPr="00D17C60" w:rsidRDefault="001B597C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400A">
        <w:rPr>
          <w:rFonts w:asciiTheme="majorBidi" w:hAnsiTheme="majorBidi" w:cstheme="majorBidi"/>
          <w:sz w:val="30"/>
          <w:szCs w:val="30"/>
        </w:rPr>
        <w:t>1</w:t>
      </w:r>
      <w:r w:rsidR="001A557C">
        <w:rPr>
          <w:rFonts w:asciiTheme="majorBidi" w:hAnsiTheme="majorBidi" w:cstheme="majorBidi"/>
          <w:sz w:val="30"/>
          <w:szCs w:val="30"/>
        </w:rPr>
        <w:t>4</w:t>
      </w:r>
      <w:r w:rsidRPr="00A57B00">
        <w:rPr>
          <w:rFonts w:asciiTheme="majorBidi" w:hAnsiTheme="majorBidi" w:cstheme="majorBidi"/>
          <w:sz w:val="30"/>
          <w:szCs w:val="30"/>
        </w:rPr>
        <w:tab/>
      </w:r>
      <w:r w:rsidRPr="00D17C60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21F44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219CF88C" w:rsidR="001B597C" w:rsidRPr="00C15ECC" w:rsidRDefault="001B597C" w:rsidP="001B597C">
      <w:pPr>
        <w:ind w:left="540" w:right="-2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912F3" w:rsidRPr="00CD24D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83DA9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54A4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ไปใช้เป็นหลักประกันการกู้ยืมเงินจากสถาบันการเงิ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ซึ่งประกอบด้วย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อาคาร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D24DB">
        <w:rPr>
          <w:rFonts w:asciiTheme="majorBidi" w:hAnsiTheme="majorBidi" w:cstheme="majorBidi" w:hint="cs"/>
          <w:spacing w:val="-4"/>
          <w:sz w:val="30"/>
          <w:szCs w:val="30"/>
          <w:cs/>
        </w:rPr>
        <w:t>และอุปกรณ์ซึ่งมีมูลค่าสุทธิทางบัญชีเป็นจำนวน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 </w:t>
      </w:r>
      <w:r w:rsidR="003924E0">
        <w:rPr>
          <w:rFonts w:asciiTheme="majorBidi" w:hAnsiTheme="majorBidi" w:cstheme="majorBidi"/>
          <w:spacing w:val="-4"/>
          <w:sz w:val="30"/>
          <w:szCs w:val="30"/>
        </w:rPr>
        <w:t>21,923</w:t>
      </w:r>
      <w:r w:rsidRPr="00CD24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D24DB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13,731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91681" w:rsidRPr="00B91681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สินทรัพย์หมุนเวียนและไม่หมุนเวียนซึ่งส่วนใหญ่ประกอบด้วย</w:t>
      </w:r>
      <w:r w:rsidR="00B91681" w:rsidRPr="00B9168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91681" w:rsidRPr="00B91681">
        <w:rPr>
          <w:rFonts w:asciiTheme="majorBidi" w:hAnsiTheme="majorBidi" w:cs="Angsana New" w:hint="cs"/>
          <w:spacing w:val="-2"/>
          <w:sz w:val="30"/>
          <w:szCs w:val="30"/>
          <w:cs/>
        </w:rPr>
        <w:t>เงินลงทุนหมุนเวียน</w:t>
      </w:r>
      <w:r w:rsidR="00B91681" w:rsidRPr="00B9168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91681" w:rsidRPr="00B91681">
        <w:rPr>
          <w:rFonts w:asciiTheme="majorBidi" w:hAnsiTheme="majorBidi" w:cs="Angsana New" w:hint="cs"/>
          <w:spacing w:val="-2"/>
          <w:sz w:val="30"/>
          <w:szCs w:val="30"/>
          <w:cs/>
        </w:rPr>
        <w:t>สินทรัพย์สิทธิการเช่า</w:t>
      </w:r>
      <w:r w:rsidR="00B91681" w:rsidRPr="00B9168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91681" w:rsidRPr="00B91681">
        <w:rPr>
          <w:rFonts w:asciiTheme="majorBidi" w:hAnsiTheme="majorBidi" w:cs="Angsana New" w:hint="cs"/>
          <w:spacing w:val="-2"/>
          <w:sz w:val="30"/>
          <w:szCs w:val="30"/>
          <w:cs/>
        </w:rPr>
        <w:t>สินค้าคงเหลือ</w:t>
      </w:r>
      <w:r w:rsidR="00B91681" w:rsidRPr="00B9168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91681" w:rsidRPr="00B91681">
        <w:rPr>
          <w:rFonts w:asciiTheme="majorBidi" w:hAnsiTheme="majorBidi" w:cs="Angsana New" w:hint="cs"/>
          <w:spacing w:val="-2"/>
          <w:sz w:val="30"/>
          <w:szCs w:val="30"/>
          <w:cs/>
        </w:rPr>
        <w:t>และลูกหนี้สุทธิเจ้าหนี้</w:t>
      </w:r>
      <w:r w:rsidR="00B91681" w:rsidRPr="00B9168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91681" w:rsidRPr="00B91681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ซึ่งมีมูลค่าตามบัญชีจำนวน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924E0">
        <w:rPr>
          <w:rFonts w:asciiTheme="majorBidi" w:hAnsiTheme="majorBidi" w:cstheme="majorBidi"/>
          <w:spacing w:val="-4"/>
          <w:sz w:val="30"/>
          <w:szCs w:val="30"/>
        </w:rPr>
        <w:t>9,383</w:t>
      </w:r>
      <w:r w:rsidR="00B91681" w:rsidRPr="00CD24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91681">
        <w:rPr>
          <w:rFonts w:asciiTheme="majorBidi" w:hAnsiTheme="majorBidi" w:cstheme="majorBidi"/>
          <w:spacing w:val="-2"/>
          <w:sz w:val="30"/>
          <w:szCs w:val="30"/>
        </w:rPr>
        <w:br/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>7,</w:t>
      </w:r>
      <w:r w:rsidR="005552F6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>52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924E0">
        <w:rPr>
          <w:rFonts w:asciiTheme="majorBidi" w:hAnsiTheme="majorBidi" w:cstheme="majorBidi"/>
          <w:spacing w:val="-4"/>
          <w:sz w:val="30"/>
          <w:szCs w:val="30"/>
        </w:rPr>
        <w:t>1,574</w:t>
      </w:r>
      <w:r w:rsidR="00B91681" w:rsidRPr="00CD24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54A45">
        <w:rPr>
          <w:rFonts w:asciiTheme="majorBidi" w:hAnsiTheme="majorBidi" w:cstheme="majorBidi"/>
          <w:i/>
          <w:iCs/>
          <w:spacing w:val="-2"/>
          <w:sz w:val="30"/>
          <w:szCs w:val="30"/>
        </w:rPr>
        <w:t>1,102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15EC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Pr="00C15EC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2E20EF3F" w14:textId="77777777" w:rsidR="00B25DD5" w:rsidRPr="00F66E7A" w:rsidRDefault="00B25DD5" w:rsidP="00B2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244313AF" w14:textId="77777777" w:rsidR="002F2836" w:rsidRPr="0034180D" w:rsidRDefault="002F2836" w:rsidP="004306B0">
      <w:pPr>
        <w:rPr>
          <w:sz w:val="26"/>
          <w:szCs w:val="26"/>
        </w:rPr>
      </w:pPr>
    </w:p>
    <w:sectPr w:rsidR="002F2836" w:rsidRPr="0034180D" w:rsidSect="00203AF9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301E0" w14:textId="77777777" w:rsidR="001C3142" w:rsidRDefault="001C3142" w:rsidP="004956B4">
      <w:r>
        <w:separator/>
      </w:r>
    </w:p>
  </w:endnote>
  <w:endnote w:type="continuationSeparator" w:id="0">
    <w:p w14:paraId="0A2F510F" w14:textId="77777777" w:rsidR="001C3142" w:rsidRDefault="001C3142" w:rsidP="004956B4">
      <w:r>
        <w:continuationSeparator/>
      </w:r>
    </w:p>
  </w:endnote>
  <w:endnote w:type="continuationNotice" w:id="1">
    <w:p w14:paraId="076C1705" w14:textId="77777777" w:rsidR="001C3142" w:rsidRDefault="001C31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AFD77" w14:textId="4936E3DE" w:rsidR="00CD194C" w:rsidRPr="00E74A37" w:rsidRDefault="001C3142" w:rsidP="00CD194C">
    <w:pPr>
      <w:pStyle w:val="Footer"/>
      <w:jc w:val="center"/>
      <w:rPr>
        <w:rFonts w:cstheme="minorBidi"/>
      </w:rPr>
    </w:pPr>
    <w:sdt>
      <w:sdtPr>
        <w:id w:val="-52471106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D194C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CD194C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CD194C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CD194C" w:rsidRPr="00CD194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CD194C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5CEDE056" w:rsidR="00203AF9" w:rsidRDefault="00203AF9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1FC2E" w14:textId="77777777" w:rsidR="001C3142" w:rsidRDefault="001C3142" w:rsidP="004956B4">
      <w:r>
        <w:separator/>
      </w:r>
    </w:p>
  </w:footnote>
  <w:footnote w:type="continuationSeparator" w:id="0">
    <w:p w14:paraId="1950100A" w14:textId="77777777" w:rsidR="001C3142" w:rsidRDefault="001C3142" w:rsidP="004956B4">
      <w:r>
        <w:continuationSeparator/>
      </w:r>
    </w:p>
  </w:footnote>
  <w:footnote w:type="continuationNotice" w:id="1">
    <w:p w14:paraId="789D2224" w14:textId="77777777" w:rsidR="001C3142" w:rsidRDefault="001C314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16425" w14:textId="77777777" w:rsidR="00D77C3F" w:rsidRPr="0018399C" w:rsidRDefault="00D77C3F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BDBAC64" w14:textId="77777777" w:rsidR="00D77C3F" w:rsidRPr="0018399C" w:rsidRDefault="00D77C3F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5716713" w14:textId="281B0BAB" w:rsidR="00D77C3F" w:rsidRPr="0018399C" w:rsidRDefault="00D77C3F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</w:t>
    </w:r>
    <w:r w:rsidR="00C33F1A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30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C33F1A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 w:rsidR="00C04CB3">
      <w:rPr>
        <w:rFonts w:asciiTheme="majorBidi" w:hAnsiTheme="majorBidi" w:cstheme="majorBidi"/>
        <w:b/>
        <w:bCs/>
        <w:sz w:val="32"/>
        <w:szCs w:val="32"/>
      </w:rPr>
      <w:t>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3A8C0936" w14:textId="493C7859" w:rsidR="002F57A2" w:rsidRPr="00D80990" w:rsidRDefault="002F57A2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FC2E" w14:textId="77777777" w:rsidR="003E2335" w:rsidRPr="001A027B" w:rsidRDefault="003E2335" w:rsidP="00B449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A123904" w14:textId="77777777" w:rsidR="003E2335" w:rsidRPr="001A027B" w:rsidRDefault="003E2335" w:rsidP="00B449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8223329" w14:textId="274AF5E7" w:rsidR="003E2335" w:rsidRPr="0018399C" w:rsidRDefault="003E2335" w:rsidP="00B449D6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>สำหรับงวดสามเดือนและ</w:t>
    </w:r>
    <w:r w:rsidR="005B52AB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เดือนสิ้นสุดวันที่ </w:t>
    </w:r>
    <w:r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826316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2311642B" w14:textId="77777777" w:rsidR="003E2335" w:rsidRPr="001A027B" w:rsidRDefault="003E2335" w:rsidP="00B449D6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7F0107" w:rsidRPr="008B6CCF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7F0107" w:rsidRPr="008B6CCF" w:rsidRDefault="007F0107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03FDE9E3" w:rsidR="007F0107" w:rsidRPr="008B6CCF" w:rsidRDefault="007F0107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2E5BBE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8B6CCF">
      <w:rPr>
        <w:rFonts w:ascii="Angsana New" w:hAnsi="Angsana New" w:cs="Angsana New" w:hint="cs"/>
        <w:b/>
        <w:bCs/>
        <w:sz w:val="32"/>
        <w:szCs w:val="32"/>
      </w:rPr>
      <w:t>30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2E5BB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</w:rPr>
      <w:t>256</w:t>
    </w:r>
    <w:r w:rsidR="00A54A45">
      <w:rPr>
        <w:rFonts w:ascii="Angsana New" w:hAnsi="Angsana New" w:cs="Angsana New"/>
        <w:b/>
        <w:bCs/>
        <w:sz w:val="32"/>
        <w:szCs w:val="32"/>
      </w:rPr>
      <w:t>5</w:t>
    </w:r>
    <w:r w:rsidRPr="008B6CCF"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7F0107" w:rsidRPr="008B6CCF" w:rsidRDefault="007F0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118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76687"/>
    <w:multiLevelType w:val="hybridMultilevel"/>
    <w:tmpl w:val="48CAEF08"/>
    <w:lvl w:ilvl="0" w:tplc="D0A28FBA">
      <w:start w:val="2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28685B2C"/>
    <w:multiLevelType w:val="hybridMultilevel"/>
    <w:tmpl w:val="11124D48"/>
    <w:lvl w:ilvl="0" w:tplc="156C51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16" w15:restartNumberingAfterBreak="0">
    <w:nsid w:val="2D4E470C"/>
    <w:multiLevelType w:val="hybridMultilevel"/>
    <w:tmpl w:val="412476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C009A"/>
    <w:multiLevelType w:val="hybridMultilevel"/>
    <w:tmpl w:val="504CFCFE"/>
    <w:lvl w:ilvl="0" w:tplc="6B087F90">
      <w:start w:val="3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381B134E"/>
    <w:multiLevelType w:val="hybridMultilevel"/>
    <w:tmpl w:val="A13ACF10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24" w15:restartNumberingAfterBreak="0">
    <w:nsid w:val="3B54508A"/>
    <w:multiLevelType w:val="hybridMultilevel"/>
    <w:tmpl w:val="F7DA0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0622FC3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37AE8"/>
    <w:multiLevelType w:val="hybridMultilevel"/>
    <w:tmpl w:val="E7A2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1A0725"/>
    <w:multiLevelType w:val="hybridMultilevel"/>
    <w:tmpl w:val="72FE03F8"/>
    <w:lvl w:ilvl="0" w:tplc="C7083B12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985026F"/>
    <w:multiLevelType w:val="hybridMultilevel"/>
    <w:tmpl w:val="E40C1F3E"/>
    <w:lvl w:ilvl="0" w:tplc="960242B8">
      <w:start w:val="1"/>
      <w:numFmt w:val="decimal"/>
      <w:lvlText w:val="(%1)"/>
      <w:lvlJc w:val="left"/>
      <w:pPr>
        <w:ind w:left="180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4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D6647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9B143C"/>
    <w:multiLevelType w:val="hybridMultilevel"/>
    <w:tmpl w:val="8C28570E"/>
    <w:lvl w:ilvl="0" w:tplc="35D2095C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76805"/>
    <w:multiLevelType w:val="multilevel"/>
    <w:tmpl w:val="3CE6C0E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D352F0C"/>
    <w:multiLevelType w:val="hybridMultilevel"/>
    <w:tmpl w:val="6B4A830C"/>
    <w:lvl w:ilvl="0" w:tplc="6D90A77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8"/>
  </w:num>
  <w:num w:numId="2">
    <w:abstractNumId w:val="19"/>
  </w:num>
  <w:num w:numId="3">
    <w:abstractNumId w:val="15"/>
  </w:num>
  <w:num w:numId="4">
    <w:abstractNumId w:val="2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7"/>
  </w:num>
  <w:num w:numId="9">
    <w:abstractNumId w:val="7"/>
  </w:num>
  <w:num w:numId="10">
    <w:abstractNumId w:val="0"/>
  </w:num>
  <w:num w:numId="11">
    <w:abstractNumId w:val="33"/>
  </w:num>
  <w:num w:numId="12">
    <w:abstractNumId w:val="44"/>
  </w:num>
  <w:num w:numId="13">
    <w:abstractNumId w:val="35"/>
  </w:num>
  <w:num w:numId="14">
    <w:abstractNumId w:val="20"/>
  </w:num>
  <w:num w:numId="15">
    <w:abstractNumId w:val="1"/>
  </w:num>
  <w:num w:numId="16">
    <w:abstractNumId w:val="30"/>
  </w:num>
  <w:num w:numId="17">
    <w:abstractNumId w:val="25"/>
  </w:num>
  <w:num w:numId="18">
    <w:abstractNumId w:val="41"/>
  </w:num>
  <w:num w:numId="19">
    <w:abstractNumId w:val="3"/>
  </w:num>
  <w:num w:numId="20">
    <w:abstractNumId w:val="14"/>
  </w:num>
  <w:num w:numId="21">
    <w:abstractNumId w:val="43"/>
  </w:num>
  <w:num w:numId="22">
    <w:abstractNumId w:val="37"/>
  </w:num>
  <w:num w:numId="23">
    <w:abstractNumId w:val="36"/>
  </w:num>
  <w:num w:numId="24">
    <w:abstractNumId w:val="29"/>
  </w:num>
  <w:num w:numId="25">
    <w:abstractNumId w:val="27"/>
  </w:num>
  <w:num w:numId="26">
    <w:abstractNumId w:val="24"/>
  </w:num>
  <w:num w:numId="27">
    <w:abstractNumId w:val="38"/>
  </w:num>
  <w:num w:numId="28">
    <w:abstractNumId w:val="32"/>
  </w:num>
  <w:num w:numId="29">
    <w:abstractNumId w:val="16"/>
  </w:num>
  <w:num w:numId="30">
    <w:abstractNumId w:val="42"/>
  </w:num>
  <w:num w:numId="31">
    <w:abstractNumId w:val="13"/>
  </w:num>
  <w:num w:numId="32">
    <w:abstractNumId w:val="2"/>
  </w:num>
  <w:num w:numId="33">
    <w:abstractNumId w:val="22"/>
  </w:num>
  <w:num w:numId="34">
    <w:abstractNumId w:val="8"/>
  </w:num>
  <w:num w:numId="35">
    <w:abstractNumId w:val="39"/>
  </w:num>
  <w:num w:numId="36">
    <w:abstractNumId w:val="5"/>
  </w:num>
  <w:num w:numId="37">
    <w:abstractNumId w:val="28"/>
  </w:num>
  <w:num w:numId="38">
    <w:abstractNumId w:val="21"/>
  </w:num>
  <w:num w:numId="39">
    <w:abstractNumId w:val="9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34"/>
  </w:num>
  <w:num w:numId="43">
    <w:abstractNumId w:val="40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0"/>
  </w:num>
  <w:num w:numId="4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092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83"/>
    <w:rsid w:val="000053B2"/>
    <w:rsid w:val="00005420"/>
    <w:rsid w:val="00005497"/>
    <w:rsid w:val="000054C8"/>
    <w:rsid w:val="00005650"/>
    <w:rsid w:val="000058FD"/>
    <w:rsid w:val="000059C8"/>
    <w:rsid w:val="00005A18"/>
    <w:rsid w:val="00005A2F"/>
    <w:rsid w:val="00005B2F"/>
    <w:rsid w:val="00005B69"/>
    <w:rsid w:val="00005B91"/>
    <w:rsid w:val="00005CEA"/>
    <w:rsid w:val="00005D6D"/>
    <w:rsid w:val="00006012"/>
    <w:rsid w:val="000060E7"/>
    <w:rsid w:val="0000620C"/>
    <w:rsid w:val="00006276"/>
    <w:rsid w:val="00006607"/>
    <w:rsid w:val="000066BE"/>
    <w:rsid w:val="00006CCA"/>
    <w:rsid w:val="00006E72"/>
    <w:rsid w:val="00007201"/>
    <w:rsid w:val="00007216"/>
    <w:rsid w:val="00007345"/>
    <w:rsid w:val="0000742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221"/>
    <w:rsid w:val="00012414"/>
    <w:rsid w:val="00012583"/>
    <w:rsid w:val="0001267B"/>
    <w:rsid w:val="00012834"/>
    <w:rsid w:val="00012973"/>
    <w:rsid w:val="000129F0"/>
    <w:rsid w:val="00012A2D"/>
    <w:rsid w:val="00012B3C"/>
    <w:rsid w:val="00012BAD"/>
    <w:rsid w:val="00012BE0"/>
    <w:rsid w:val="00012BFB"/>
    <w:rsid w:val="00012D93"/>
    <w:rsid w:val="00012E56"/>
    <w:rsid w:val="00013089"/>
    <w:rsid w:val="0001308B"/>
    <w:rsid w:val="000130EA"/>
    <w:rsid w:val="00013110"/>
    <w:rsid w:val="000132EA"/>
    <w:rsid w:val="000134B6"/>
    <w:rsid w:val="00013628"/>
    <w:rsid w:val="00013635"/>
    <w:rsid w:val="00013679"/>
    <w:rsid w:val="00013701"/>
    <w:rsid w:val="00013704"/>
    <w:rsid w:val="00013786"/>
    <w:rsid w:val="000137F9"/>
    <w:rsid w:val="0001386B"/>
    <w:rsid w:val="0001387D"/>
    <w:rsid w:val="00013AF4"/>
    <w:rsid w:val="00013C2B"/>
    <w:rsid w:val="00013C42"/>
    <w:rsid w:val="00013CB1"/>
    <w:rsid w:val="00013D52"/>
    <w:rsid w:val="00013DDD"/>
    <w:rsid w:val="00013F46"/>
    <w:rsid w:val="00014102"/>
    <w:rsid w:val="000141ED"/>
    <w:rsid w:val="000142DB"/>
    <w:rsid w:val="00014949"/>
    <w:rsid w:val="0001498C"/>
    <w:rsid w:val="000149B9"/>
    <w:rsid w:val="000149D5"/>
    <w:rsid w:val="00014C1D"/>
    <w:rsid w:val="00014C66"/>
    <w:rsid w:val="00014C67"/>
    <w:rsid w:val="00015025"/>
    <w:rsid w:val="0001505E"/>
    <w:rsid w:val="00015077"/>
    <w:rsid w:val="000150F4"/>
    <w:rsid w:val="00015237"/>
    <w:rsid w:val="00015393"/>
    <w:rsid w:val="000153B6"/>
    <w:rsid w:val="000154BD"/>
    <w:rsid w:val="00015600"/>
    <w:rsid w:val="00015B25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6D"/>
    <w:rsid w:val="00016D9B"/>
    <w:rsid w:val="00016E09"/>
    <w:rsid w:val="00016EAF"/>
    <w:rsid w:val="0001706B"/>
    <w:rsid w:val="000171A4"/>
    <w:rsid w:val="00017264"/>
    <w:rsid w:val="000172A0"/>
    <w:rsid w:val="00017804"/>
    <w:rsid w:val="00017D92"/>
    <w:rsid w:val="00017E69"/>
    <w:rsid w:val="00017E6F"/>
    <w:rsid w:val="00017EEF"/>
    <w:rsid w:val="000201E9"/>
    <w:rsid w:val="00020377"/>
    <w:rsid w:val="0002041F"/>
    <w:rsid w:val="00020428"/>
    <w:rsid w:val="00020520"/>
    <w:rsid w:val="000206B1"/>
    <w:rsid w:val="00020955"/>
    <w:rsid w:val="00020AAD"/>
    <w:rsid w:val="00020C9C"/>
    <w:rsid w:val="00020DF6"/>
    <w:rsid w:val="00020E5B"/>
    <w:rsid w:val="00020EE6"/>
    <w:rsid w:val="00020FB1"/>
    <w:rsid w:val="00021040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4CA"/>
    <w:rsid w:val="000226E3"/>
    <w:rsid w:val="00022819"/>
    <w:rsid w:val="0002282F"/>
    <w:rsid w:val="00022851"/>
    <w:rsid w:val="00022B51"/>
    <w:rsid w:val="00022C21"/>
    <w:rsid w:val="00022CE6"/>
    <w:rsid w:val="00022D27"/>
    <w:rsid w:val="00022D38"/>
    <w:rsid w:val="00022E8E"/>
    <w:rsid w:val="00022E97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82"/>
    <w:rsid w:val="00025425"/>
    <w:rsid w:val="000255C8"/>
    <w:rsid w:val="00025719"/>
    <w:rsid w:val="0002599D"/>
    <w:rsid w:val="000259A7"/>
    <w:rsid w:val="00025A84"/>
    <w:rsid w:val="00025CEB"/>
    <w:rsid w:val="00025D14"/>
    <w:rsid w:val="00025FD3"/>
    <w:rsid w:val="000262E6"/>
    <w:rsid w:val="00026455"/>
    <w:rsid w:val="00026533"/>
    <w:rsid w:val="000265F1"/>
    <w:rsid w:val="00026636"/>
    <w:rsid w:val="00026695"/>
    <w:rsid w:val="000266A2"/>
    <w:rsid w:val="000266B1"/>
    <w:rsid w:val="0002693E"/>
    <w:rsid w:val="00026978"/>
    <w:rsid w:val="00026A7F"/>
    <w:rsid w:val="00026C83"/>
    <w:rsid w:val="00026CBE"/>
    <w:rsid w:val="000270A7"/>
    <w:rsid w:val="000273E2"/>
    <w:rsid w:val="00027418"/>
    <w:rsid w:val="00027606"/>
    <w:rsid w:val="000276BB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25"/>
    <w:rsid w:val="00030506"/>
    <w:rsid w:val="0003050A"/>
    <w:rsid w:val="0003050B"/>
    <w:rsid w:val="0003053E"/>
    <w:rsid w:val="00030568"/>
    <w:rsid w:val="0003059B"/>
    <w:rsid w:val="0003060F"/>
    <w:rsid w:val="000306D3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EF"/>
    <w:rsid w:val="00033792"/>
    <w:rsid w:val="00033803"/>
    <w:rsid w:val="00033995"/>
    <w:rsid w:val="000339B8"/>
    <w:rsid w:val="000339CC"/>
    <w:rsid w:val="00033A15"/>
    <w:rsid w:val="00033C3B"/>
    <w:rsid w:val="00033DA3"/>
    <w:rsid w:val="00033E6F"/>
    <w:rsid w:val="00033EC9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66A"/>
    <w:rsid w:val="0003680A"/>
    <w:rsid w:val="00036927"/>
    <w:rsid w:val="00036A1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018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41E6"/>
    <w:rsid w:val="000442A4"/>
    <w:rsid w:val="000443A4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106F"/>
    <w:rsid w:val="000510DE"/>
    <w:rsid w:val="00051103"/>
    <w:rsid w:val="000511EC"/>
    <w:rsid w:val="0005136A"/>
    <w:rsid w:val="00051378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582"/>
    <w:rsid w:val="00052644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CD"/>
    <w:rsid w:val="000534DB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D7"/>
    <w:rsid w:val="00054C6D"/>
    <w:rsid w:val="00054C9B"/>
    <w:rsid w:val="00054FC9"/>
    <w:rsid w:val="0005505B"/>
    <w:rsid w:val="0005514A"/>
    <w:rsid w:val="00055167"/>
    <w:rsid w:val="0005519C"/>
    <w:rsid w:val="00055234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5E49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8C4"/>
    <w:rsid w:val="00057DE0"/>
    <w:rsid w:val="00057E81"/>
    <w:rsid w:val="00057EF5"/>
    <w:rsid w:val="00057F80"/>
    <w:rsid w:val="0006013E"/>
    <w:rsid w:val="00060185"/>
    <w:rsid w:val="0006038B"/>
    <w:rsid w:val="00060457"/>
    <w:rsid w:val="00060492"/>
    <w:rsid w:val="000604B5"/>
    <w:rsid w:val="000606C3"/>
    <w:rsid w:val="00060700"/>
    <w:rsid w:val="0006072C"/>
    <w:rsid w:val="00060C24"/>
    <w:rsid w:val="00060D77"/>
    <w:rsid w:val="0006132F"/>
    <w:rsid w:val="0006138F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20"/>
    <w:rsid w:val="0006229F"/>
    <w:rsid w:val="000622B0"/>
    <w:rsid w:val="0006244A"/>
    <w:rsid w:val="000626C9"/>
    <w:rsid w:val="00062871"/>
    <w:rsid w:val="00062CEC"/>
    <w:rsid w:val="00062F3E"/>
    <w:rsid w:val="00062F4C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FE"/>
    <w:rsid w:val="00064DDB"/>
    <w:rsid w:val="00064E2B"/>
    <w:rsid w:val="00064F02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702A"/>
    <w:rsid w:val="0006704C"/>
    <w:rsid w:val="0006741C"/>
    <w:rsid w:val="00067611"/>
    <w:rsid w:val="0006776E"/>
    <w:rsid w:val="000677F1"/>
    <w:rsid w:val="00067865"/>
    <w:rsid w:val="000678E2"/>
    <w:rsid w:val="00067BB3"/>
    <w:rsid w:val="00067C85"/>
    <w:rsid w:val="00067D18"/>
    <w:rsid w:val="00067D22"/>
    <w:rsid w:val="00067D6A"/>
    <w:rsid w:val="00067ED8"/>
    <w:rsid w:val="00067F23"/>
    <w:rsid w:val="00067FA6"/>
    <w:rsid w:val="00070088"/>
    <w:rsid w:val="0007016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2D8"/>
    <w:rsid w:val="0007168B"/>
    <w:rsid w:val="000716D7"/>
    <w:rsid w:val="000719CC"/>
    <w:rsid w:val="00071AD7"/>
    <w:rsid w:val="00071B79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0D"/>
    <w:rsid w:val="00073C86"/>
    <w:rsid w:val="00073EE0"/>
    <w:rsid w:val="00073F25"/>
    <w:rsid w:val="00073F93"/>
    <w:rsid w:val="0007400D"/>
    <w:rsid w:val="00074160"/>
    <w:rsid w:val="0007419D"/>
    <w:rsid w:val="00074261"/>
    <w:rsid w:val="00074411"/>
    <w:rsid w:val="000744FA"/>
    <w:rsid w:val="000745C7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0C2"/>
    <w:rsid w:val="0007616E"/>
    <w:rsid w:val="00076392"/>
    <w:rsid w:val="00076431"/>
    <w:rsid w:val="000764E4"/>
    <w:rsid w:val="000764E8"/>
    <w:rsid w:val="000766ED"/>
    <w:rsid w:val="00076789"/>
    <w:rsid w:val="0007679B"/>
    <w:rsid w:val="000767A6"/>
    <w:rsid w:val="00076834"/>
    <w:rsid w:val="00076934"/>
    <w:rsid w:val="00076978"/>
    <w:rsid w:val="000770F6"/>
    <w:rsid w:val="00077107"/>
    <w:rsid w:val="000771C3"/>
    <w:rsid w:val="0007723D"/>
    <w:rsid w:val="00077255"/>
    <w:rsid w:val="0007728E"/>
    <w:rsid w:val="000772F2"/>
    <w:rsid w:val="000772FF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4F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A65"/>
    <w:rsid w:val="00080AF3"/>
    <w:rsid w:val="00080C30"/>
    <w:rsid w:val="00080C50"/>
    <w:rsid w:val="00080C6A"/>
    <w:rsid w:val="00080D81"/>
    <w:rsid w:val="00080DB8"/>
    <w:rsid w:val="00080E4B"/>
    <w:rsid w:val="00080F02"/>
    <w:rsid w:val="00080F86"/>
    <w:rsid w:val="0008135A"/>
    <w:rsid w:val="000813AB"/>
    <w:rsid w:val="00081500"/>
    <w:rsid w:val="00081562"/>
    <w:rsid w:val="0008166C"/>
    <w:rsid w:val="000816A5"/>
    <w:rsid w:val="000816C8"/>
    <w:rsid w:val="00081808"/>
    <w:rsid w:val="00081840"/>
    <w:rsid w:val="00081BF2"/>
    <w:rsid w:val="00081D7F"/>
    <w:rsid w:val="00081DA4"/>
    <w:rsid w:val="00081F54"/>
    <w:rsid w:val="000821C3"/>
    <w:rsid w:val="000823E4"/>
    <w:rsid w:val="0008250C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AF2"/>
    <w:rsid w:val="00086CE3"/>
    <w:rsid w:val="00086E8D"/>
    <w:rsid w:val="000871CF"/>
    <w:rsid w:val="0008723C"/>
    <w:rsid w:val="000873D6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527"/>
    <w:rsid w:val="000915F7"/>
    <w:rsid w:val="00091982"/>
    <w:rsid w:val="000919EC"/>
    <w:rsid w:val="00091A6F"/>
    <w:rsid w:val="00091BB8"/>
    <w:rsid w:val="00091D45"/>
    <w:rsid w:val="00092227"/>
    <w:rsid w:val="0009229B"/>
    <w:rsid w:val="000922A9"/>
    <w:rsid w:val="000923B3"/>
    <w:rsid w:val="0009240A"/>
    <w:rsid w:val="00092428"/>
    <w:rsid w:val="00092433"/>
    <w:rsid w:val="00092452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302D"/>
    <w:rsid w:val="00093199"/>
    <w:rsid w:val="000931C0"/>
    <w:rsid w:val="000933EB"/>
    <w:rsid w:val="0009345A"/>
    <w:rsid w:val="00093499"/>
    <w:rsid w:val="00093525"/>
    <w:rsid w:val="000936DE"/>
    <w:rsid w:val="0009386F"/>
    <w:rsid w:val="00093956"/>
    <w:rsid w:val="00093972"/>
    <w:rsid w:val="000939B9"/>
    <w:rsid w:val="00093A25"/>
    <w:rsid w:val="00093BAF"/>
    <w:rsid w:val="00093C25"/>
    <w:rsid w:val="00093C3D"/>
    <w:rsid w:val="00093E58"/>
    <w:rsid w:val="00093E6E"/>
    <w:rsid w:val="00093F1F"/>
    <w:rsid w:val="00093FE7"/>
    <w:rsid w:val="00093FF8"/>
    <w:rsid w:val="000940FC"/>
    <w:rsid w:val="0009422B"/>
    <w:rsid w:val="00094345"/>
    <w:rsid w:val="0009468E"/>
    <w:rsid w:val="000946EF"/>
    <w:rsid w:val="00094AA8"/>
    <w:rsid w:val="00094D59"/>
    <w:rsid w:val="00094E6A"/>
    <w:rsid w:val="00094E87"/>
    <w:rsid w:val="00094F78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312"/>
    <w:rsid w:val="0009634A"/>
    <w:rsid w:val="000967EC"/>
    <w:rsid w:val="00096961"/>
    <w:rsid w:val="00096A89"/>
    <w:rsid w:val="00096BCA"/>
    <w:rsid w:val="00096EFB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F6A"/>
    <w:rsid w:val="00097F97"/>
    <w:rsid w:val="000A01C7"/>
    <w:rsid w:val="000A0218"/>
    <w:rsid w:val="000A02B9"/>
    <w:rsid w:val="000A0305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36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5029"/>
    <w:rsid w:val="000A5385"/>
    <w:rsid w:val="000A5443"/>
    <w:rsid w:val="000A5596"/>
    <w:rsid w:val="000A580D"/>
    <w:rsid w:val="000A588C"/>
    <w:rsid w:val="000A588E"/>
    <w:rsid w:val="000A597D"/>
    <w:rsid w:val="000A59FB"/>
    <w:rsid w:val="000A5BA6"/>
    <w:rsid w:val="000A5DFC"/>
    <w:rsid w:val="000A5E29"/>
    <w:rsid w:val="000A61F9"/>
    <w:rsid w:val="000A6250"/>
    <w:rsid w:val="000A62C5"/>
    <w:rsid w:val="000A67A9"/>
    <w:rsid w:val="000A67DA"/>
    <w:rsid w:val="000A68A7"/>
    <w:rsid w:val="000A6A5A"/>
    <w:rsid w:val="000A6A7B"/>
    <w:rsid w:val="000A6BAC"/>
    <w:rsid w:val="000A6C35"/>
    <w:rsid w:val="000A6CB5"/>
    <w:rsid w:val="000A6DE3"/>
    <w:rsid w:val="000A6E9E"/>
    <w:rsid w:val="000A6F2B"/>
    <w:rsid w:val="000A7186"/>
    <w:rsid w:val="000A72CF"/>
    <w:rsid w:val="000A7330"/>
    <w:rsid w:val="000A74B7"/>
    <w:rsid w:val="000A7521"/>
    <w:rsid w:val="000A75F6"/>
    <w:rsid w:val="000A77F9"/>
    <w:rsid w:val="000A7987"/>
    <w:rsid w:val="000A79CC"/>
    <w:rsid w:val="000A7BD2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C50"/>
    <w:rsid w:val="000B3C89"/>
    <w:rsid w:val="000B3D68"/>
    <w:rsid w:val="000B3D8E"/>
    <w:rsid w:val="000B3F82"/>
    <w:rsid w:val="000B414F"/>
    <w:rsid w:val="000B4168"/>
    <w:rsid w:val="000B416D"/>
    <w:rsid w:val="000B421C"/>
    <w:rsid w:val="000B423E"/>
    <w:rsid w:val="000B42B9"/>
    <w:rsid w:val="000B431A"/>
    <w:rsid w:val="000B4425"/>
    <w:rsid w:val="000B47D0"/>
    <w:rsid w:val="000B49F3"/>
    <w:rsid w:val="000B4C2B"/>
    <w:rsid w:val="000B4D41"/>
    <w:rsid w:val="000B4E88"/>
    <w:rsid w:val="000B4EEC"/>
    <w:rsid w:val="000B4F38"/>
    <w:rsid w:val="000B4FDC"/>
    <w:rsid w:val="000B558C"/>
    <w:rsid w:val="000B56F9"/>
    <w:rsid w:val="000B579E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4FD"/>
    <w:rsid w:val="000B750A"/>
    <w:rsid w:val="000B75DB"/>
    <w:rsid w:val="000B75F8"/>
    <w:rsid w:val="000B76B8"/>
    <w:rsid w:val="000B774A"/>
    <w:rsid w:val="000B78AD"/>
    <w:rsid w:val="000B78F0"/>
    <w:rsid w:val="000B798E"/>
    <w:rsid w:val="000B7A60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C66"/>
    <w:rsid w:val="000C0FD3"/>
    <w:rsid w:val="000C15E3"/>
    <w:rsid w:val="000C16A9"/>
    <w:rsid w:val="000C16D5"/>
    <w:rsid w:val="000C1822"/>
    <w:rsid w:val="000C18B7"/>
    <w:rsid w:val="000C18BA"/>
    <w:rsid w:val="000C1A9D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22"/>
    <w:rsid w:val="000C2F5C"/>
    <w:rsid w:val="000C2FDA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42"/>
    <w:rsid w:val="000C5E54"/>
    <w:rsid w:val="000C5FAF"/>
    <w:rsid w:val="000C608D"/>
    <w:rsid w:val="000C6110"/>
    <w:rsid w:val="000C61AE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B3"/>
    <w:rsid w:val="000C7CDA"/>
    <w:rsid w:val="000C7F8A"/>
    <w:rsid w:val="000D004A"/>
    <w:rsid w:val="000D00F5"/>
    <w:rsid w:val="000D01F7"/>
    <w:rsid w:val="000D02B7"/>
    <w:rsid w:val="000D04E6"/>
    <w:rsid w:val="000D04FF"/>
    <w:rsid w:val="000D0538"/>
    <w:rsid w:val="000D054A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333"/>
    <w:rsid w:val="000D33B4"/>
    <w:rsid w:val="000D345D"/>
    <w:rsid w:val="000D374E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50"/>
    <w:rsid w:val="000D4071"/>
    <w:rsid w:val="000D41FB"/>
    <w:rsid w:val="000D4418"/>
    <w:rsid w:val="000D45A3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0B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313"/>
    <w:rsid w:val="000D765E"/>
    <w:rsid w:val="000D779C"/>
    <w:rsid w:val="000D77C6"/>
    <w:rsid w:val="000D7896"/>
    <w:rsid w:val="000D79DC"/>
    <w:rsid w:val="000D79F2"/>
    <w:rsid w:val="000D7C67"/>
    <w:rsid w:val="000D7C94"/>
    <w:rsid w:val="000E034D"/>
    <w:rsid w:val="000E0369"/>
    <w:rsid w:val="000E03B5"/>
    <w:rsid w:val="000E03C6"/>
    <w:rsid w:val="000E0773"/>
    <w:rsid w:val="000E08A8"/>
    <w:rsid w:val="000E0A03"/>
    <w:rsid w:val="000E0A89"/>
    <w:rsid w:val="000E0CD0"/>
    <w:rsid w:val="000E0D18"/>
    <w:rsid w:val="000E0FF1"/>
    <w:rsid w:val="000E1019"/>
    <w:rsid w:val="000E10C9"/>
    <w:rsid w:val="000E11C6"/>
    <w:rsid w:val="000E11F9"/>
    <w:rsid w:val="000E12CF"/>
    <w:rsid w:val="000E136C"/>
    <w:rsid w:val="000E1A14"/>
    <w:rsid w:val="000E1E20"/>
    <w:rsid w:val="000E24D0"/>
    <w:rsid w:val="000E24E8"/>
    <w:rsid w:val="000E2578"/>
    <w:rsid w:val="000E26F6"/>
    <w:rsid w:val="000E28AF"/>
    <w:rsid w:val="000E28CB"/>
    <w:rsid w:val="000E2929"/>
    <w:rsid w:val="000E2ADF"/>
    <w:rsid w:val="000E2B53"/>
    <w:rsid w:val="000E2DFA"/>
    <w:rsid w:val="000E308A"/>
    <w:rsid w:val="000E3120"/>
    <w:rsid w:val="000E3149"/>
    <w:rsid w:val="000E3196"/>
    <w:rsid w:val="000E35AA"/>
    <w:rsid w:val="000E36F9"/>
    <w:rsid w:val="000E3815"/>
    <w:rsid w:val="000E39AE"/>
    <w:rsid w:val="000E3A06"/>
    <w:rsid w:val="000E3B3B"/>
    <w:rsid w:val="000E3C2B"/>
    <w:rsid w:val="000E3C3C"/>
    <w:rsid w:val="000E3FCF"/>
    <w:rsid w:val="000E40C2"/>
    <w:rsid w:val="000E4226"/>
    <w:rsid w:val="000E423C"/>
    <w:rsid w:val="000E42AE"/>
    <w:rsid w:val="000E444E"/>
    <w:rsid w:val="000E44BE"/>
    <w:rsid w:val="000E4654"/>
    <w:rsid w:val="000E480D"/>
    <w:rsid w:val="000E49CB"/>
    <w:rsid w:val="000E4A21"/>
    <w:rsid w:val="000E4BE2"/>
    <w:rsid w:val="000E4CAE"/>
    <w:rsid w:val="000E4D88"/>
    <w:rsid w:val="000E4F2F"/>
    <w:rsid w:val="000E504E"/>
    <w:rsid w:val="000E5057"/>
    <w:rsid w:val="000E511E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B"/>
    <w:rsid w:val="000E6329"/>
    <w:rsid w:val="000E64F4"/>
    <w:rsid w:val="000E65C0"/>
    <w:rsid w:val="000E6837"/>
    <w:rsid w:val="000E6910"/>
    <w:rsid w:val="000E6969"/>
    <w:rsid w:val="000E6A6E"/>
    <w:rsid w:val="000E6A87"/>
    <w:rsid w:val="000E6AEC"/>
    <w:rsid w:val="000E6C47"/>
    <w:rsid w:val="000E6C98"/>
    <w:rsid w:val="000E6CEA"/>
    <w:rsid w:val="000E6D06"/>
    <w:rsid w:val="000E6DC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C4B"/>
    <w:rsid w:val="000E7D32"/>
    <w:rsid w:val="000E7D68"/>
    <w:rsid w:val="000E7E13"/>
    <w:rsid w:val="000E7E81"/>
    <w:rsid w:val="000E7FB2"/>
    <w:rsid w:val="000E7FCD"/>
    <w:rsid w:val="000F0015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2B6"/>
    <w:rsid w:val="000F17EB"/>
    <w:rsid w:val="000F1898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256"/>
    <w:rsid w:val="000F52B1"/>
    <w:rsid w:val="000F53C0"/>
    <w:rsid w:val="000F551B"/>
    <w:rsid w:val="000F55B7"/>
    <w:rsid w:val="000F56D6"/>
    <w:rsid w:val="000F5786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7C5"/>
    <w:rsid w:val="000F786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145"/>
    <w:rsid w:val="00101225"/>
    <w:rsid w:val="0010123E"/>
    <w:rsid w:val="0010138E"/>
    <w:rsid w:val="00101494"/>
    <w:rsid w:val="00101633"/>
    <w:rsid w:val="0010165B"/>
    <w:rsid w:val="0010167D"/>
    <w:rsid w:val="00101B3F"/>
    <w:rsid w:val="00101C04"/>
    <w:rsid w:val="00101C0D"/>
    <w:rsid w:val="00101E96"/>
    <w:rsid w:val="0010248F"/>
    <w:rsid w:val="00102494"/>
    <w:rsid w:val="00102516"/>
    <w:rsid w:val="001027FA"/>
    <w:rsid w:val="001028EB"/>
    <w:rsid w:val="0010291D"/>
    <w:rsid w:val="00102A46"/>
    <w:rsid w:val="00102A8C"/>
    <w:rsid w:val="00102CB5"/>
    <w:rsid w:val="00102DEC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838"/>
    <w:rsid w:val="0010394E"/>
    <w:rsid w:val="00103AB0"/>
    <w:rsid w:val="00103B97"/>
    <w:rsid w:val="00103C2A"/>
    <w:rsid w:val="00103C6B"/>
    <w:rsid w:val="00103F57"/>
    <w:rsid w:val="001041C0"/>
    <w:rsid w:val="0010446E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C"/>
    <w:rsid w:val="001063B0"/>
    <w:rsid w:val="00106409"/>
    <w:rsid w:val="00106622"/>
    <w:rsid w:val="0010666F"/>
    <w:rsid w:val="001066EB"/>
    <w:rsid w:val="0010682D"/>
    <w:rsid w:val="0010687D"/>
    <w:rsid w:val="00106BFE"/>
    <w:rsid w:val="00106CDD"/>
    <w:rsid w:val="00106DCF"/>
    <w:rsid w:val="00106E91"/>
    <w:rsid w:val="00107019"/>
    <w:rsid w:val="001070D4"/>
    <w:rsid w:val="00107104"/>
    <w:rsid w:val="0010712D"/>
    <w:rsid w:val="0010723A"/>
    <w:rsid w:val="00107293"/>
    <w:rsid w:val="001072DA"/>
    <w:rsid w:val="00107386"/>
    <w:rsid w:val="0010743B"/>
    <w:rsid w:val="00107576"/>
    <w:rsid w:val="001076D5"/>
    <w:rsid w:val="00107772"/>
    <w:rsid w:val="001077C4"/>
    <w:rsid w:val="00107886"/>
    <w:rsid w:val="0010790B"/>
    <w:rsid w:val="00107ABF"/>
    <w:rsid w:val="00107B30"/>
    <w:rsid w:val="00107D8A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6F2"/>
    <w:rsid w:val="001118FD"/>
    <w:rsid w:val="0011199A"/>
    <w:rsid w:val="00111ADB"/>
    <w:rsid w:val="00111B4C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1D7"/>
    <w:rsid w:val="001132FE"/>
    <w:rsid w:val="0011333C"/>
    <w:rsid w:val="001133B5"/>
    <w:rsid w:val="00113695"/>
    <w:rsid w:val="001138E7"/>
    <w:rsid w:val="00114040"/>
    <w:rsid w:val="00114247"/>
    <w:rsid w:val="00114313"/>
    <w:rsid w:val="0011438F"/>
    <w:rsid w:val="001143CC"/>
    <w:rsid w:val="00114452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E4"/>
    <w:rsid w:val="001149FD"/>
    <w:rsid w:val="001149FF"/>
    <w:rsid w:val="00114CAC"/>
    <w:rsid w:val="00114D94"/>
    <w:rsid w:val="00114EF7"/>
    <w:rsid w:val="001153E5"/>
    <w:rsid w:val="00115407"/>
    <w:rsid w:val="001154C3"/>
    <w:rsid w:val="0011552E"/>
    <w:rsid w:val="001156F8"/>
    <w:rsid w:val="0011571E"/>
    <w:rsid w:val="00115A14"/>
    <w:rsid w:val="00115A16"/>
    <w:rsid w:val="00115C82"/>
    <w:rsid w:val="00115D93"/>
    <w:rsid w:val="00115E56"/>
    <w:rsid w:val="00115FC5"/>
    <w:rsid w:val="001160E2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F7C"/>
    <w:rsid w:val="00117FE4"/>
    <w:rsid w:val="00120073"/>
    <w:rsid w:val="001201E4"/>
    <w:rsid w:val="001202F2"/>
    <w:rsid w:val="001202FE"/>
    <w:rsid w:val="00120302"/>
    <w:rsid w:val="0012041C"/>
    <w:rsid w:val="00120568"/>
    <w:rsid w:val="001205EC"/>
    <w:rsid w:val="00120602"/>
    <w:rsid w:val="001207AC"/>
    <w:rsid w:val="00120847"/>
    <w:rsid w:val="00120980"/>
    <w:rsid w:val="001209B0"/>
    <w:rsid w:val="00120B5F"/>
    <w:rsid w:val="00120DE5"/>
    <w:rsid w:val="00120E6E"/>
    <w:rsid w:val="00120FD9"/>
    <w:rsid w:val="00121317"/>
    <w:rsid w:val="0012133B"/>
    <w:rsid w:val="001213FD"/>
    <w:rsid w:val="0012152C"/>
    <w:rsid w:val="0012169C"/>
    <w:rsid w:val="001216D8"/>
    <w:rsid w:val="001216F7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AEA"/>
    <w:rsid w:val="00122C89"/>
    <w:rsid w:val="00122CAD"/>
    <w:rsid w:val="00122CD0"/>
    <w:rsid w:val="00122D5B"/>
    <w:rsid w:val="00122E38"/>
    <w:rsid w:val="00122EBB"/>
    <w:rsid w:val="00123032"/>
    <w:rsid w:val="00123062"/>
    <w:rsid w:val="00123170"/>
    <w:rsid w:val="00123193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D11"/>
    <w:rsid w:val="00124F5D"/>
    <w:rsid w:val="0012500F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8C3"/>
    <w:rsid w:val="0012595F"/>
    <w:rsid w:val="001259DD"/>
    <w:rsid w:val="00125BDC"/>
    <w:rsid w:val="00125C60"/>
    <w:rsid w:val="00125CB4"/>
    <w:rsid w:val="00125E2D"/>
    <w:rsid w:val="00125F9C"/>
    <w:rsid w:val="001261A0"/>
    <w:rsid w:val="001261B1"/>
    <w:rsid w:val="001262F5"/>
    <w:rsid w:val="00126495"/>
    <w:rsid w:val="001264E9"/>
    <w:rsid w:val="00126639"/>
    <w:rsid w:val="0012668E"/>
    <w:rsid w:val="0012690D"/>
    <w:rsid w:val="00126ABE"/>
    <w:rsid w:val="00126B4C"/>
    <w:rsid w:val="00126C02"/>
    <w:rsid w:val="00126C10"/>
    <w:rsid w:val="00126CCF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33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29F"/>
    <w:rsid w:val="001325C0"/>
    <w:rsid w:val="00132811"/>
    <w:rsid w:val="00132A18"/>
    <w:rsid w:val="00132B84"/>
    <w:rsid w:val="00132EA0"/>
    <w:rsid w:val="00132FD2"/>
    <w:rsid w:val="0013310F"/>
    <w:rsid w:val="00133180"/>
    <w:rsid w:val="0013342B"/>
    <w:rsid w:val="00133488"/>
    <w:rsid w:val="001334A2"/>
    <w:rsid w:val="0013362D"/>
    <w:rsid w:val="00133676"/>
    <w:rsid w:val="0013386A"/>
    <w:rsid w:val="00133887"/>
    <w:rsid w:val="00133B32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A62"/>
    <w:rsid w:val="00140A6A"/>
    <w:rsid w:val="00140B75"/>
    <w:rsid w:val="00140C9D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C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FA"/>
    <w:rsid w:val="00142DEA"/>
    <w:rsid w:val="00142E30"/>
    <w:rsid w:val="00142E4C"/>
    <w:rsid w:val="00142EB7"/>
    <w:rsid w:val="00142F89"/>
    <w:rsid w:val="001430C9"/>
    <w:rsid w:val="0014329F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406C"/>
    <w:rsid w:val="001440D8"/>
    <w:rsid w:val="00144397"/>
    <w:rsid w:val="001443B8"/>
    <w:rsid w:val="001444F9"/>
    <w:rsid w:val="00144724"/>
    <w:rsid w:val="001448B6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CFE"/>
    <w:rsid w:val="00145E26"/>
    <w:rsid w:val="00145E60"/>
    <w:rsid w:val="00145EEB"/>
    <w:rsid w:val="00145F44"/>
    <w:rsid w:val="00145F46"/>
    <w:rsid w:val="00146084"/>
    <w:rsid w:val="0014619B"/>
    <w:rsid w:val="001462D6"/>
    <w:rsid w:val="001468EB"/>
    <w:rsid w:val="00146ADF"/>
    <w:rsid w:val="00146DB3"/>
    <w:rsid w:val="00146E37"/>
    <w:rsid w:val="00146E97"/>
    <w:rsid w:val="00146F70"/>
    <w:rsid w:val="00146F8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E50"/>
    <w:rsid w:val="00147F8D"/>
    <w:rsid w:val="001500B5"/>
    <w:rsid w:val="001500E8"/>
    <w:rsid w:val="00150107"/>
    <w:rsid w:val="00150140"/>
    <w:rsid w:val="001501CE"/>
    <w:rsid w:val="001502C2"/>
    <w:rsid w:val="001502D3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6"/>
    <w:rsid w:val="00151479"/>
    <w:rsid w:val="001515C5"/>
    <w:rsid w:val="00151693"/>
    <w:rsid w:val="001517BC"/>
    <w:rsid w:val="00151966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3A9"/>
    <w:rsid w:val="00153429"/>
    <w:rsid w:val="00153466"/>
    <w:rsid w:val="0015359D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22A"/>
    <w:rsid w:val="00157265"/>
    <w:rsid w:val="001572C5"/>
    <w:rsid w:val="001572F0"/>
    <w:rsid w:val="00157301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7A"/>
    <w:rsid w:val="001606D0"/>
    <w:rsid w:val="001608AA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B0"/>
    <w:rsid w:val="0016207F"/>
    <w:rsid w:val="001620B7"/>
    <w:rsid w:val="001620C9"/>
    <w:rsid w:val="00162161"/>
    <w:rsid w:val="0016236C"/>
    <w:rsid w:val="0016248C"/>
    <w:rsid w:val="00162723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73E"/>
    <w:rsid w:val="00165745"/>
    <w:rsid w:val="00165864"/>
    <w:rsid w:val="001658BE"/>
    <w:rsid w:val="00165B0C"/>
    <w:rsid w:val="00165B13"/>
    <w:rsid w:val="00165C30"/>
    <w:rsid w:val="00165C8F"/>
    <w:rsid w:val="00165E2A"/>
    <w:rsid w:val="00165E6A"/>
    <w:rsid w:val="001661C5"/>
    <w:rsid w:val="001662E0"/>
    <w:rsid w:val="00166301"/>
    <w:rsid w:val="001663F2"/>
    <w:rsid w:val="0016640D"/>
    <w:rsid w:val="001664D9"/>
    <w:rsid w:val="00166575"/>
    <w:rsid w:val="001665BE"/>
    <w:rsid w:val="00166613"/>
    <w:rsid w:val="001667C3"/>
    <w:rsid w:val="0016685D"/>
    <w:rsid w:val="001668CB"/>
    <w:rsid w:val="00166957"/>
    <w:rsid w:val="00166977"/>
    <w:rsid w:val="00166B3F"/>
    <w:rsid w:val="00166C28"/>
    <w:rsid w:val="00166FCC"/>
    <w:rsid w:val="0016708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898"/>
    <w:rsid w:val="00167A04"/>
    <w:rsid w:val="00167A0F"/>
    <w:rsid w:val="00167AAB"/>
    <w:rsid w:val="00167C22"/>
    <w:rsid w:val="00167C2F"/>
    <w:rsid w:val="00167CF2"/>
    <w:rsid w:val="00167D08"/>
    <w:rsid w:val="00170065"/>
    <w:rsid w:val="001701BB"/>
    <w:rsid w:val="001701FB"/>
    <w:rsid w:val="0017032D"/>
    <w:rsid w:val="0017069C"/>
    <w:rsid w:val="001708B1"/>
    <w:rsid w:val="00170A66"/>
    <w:rsid w:val="00170A7E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B0"/>
    <w:rsid w:val="001717D8"/>
    <w:rsid w:val="00171846"/>
    <w:rsid w:val="0017192F"/>
    <w:rsid w:val="00171CBA"/>
    <w:rsid w:val="00171CF4"/>
    <w:rsid w:val="00171D05"/>
    <w:rsid w:val="00171ED8"/>
    <w:rsid w:val="00172212"/>
    <w:rsid w:val="0017245B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A8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A46"/>
    <w:rsid w:val="00176A57"/>
    <w:rsid w:val="00176B41"/>
    <w:rsid w:val="00176C8A"/>
    <w:rsid w:val="00176CA5"/>
    <w:rsid w:val="00176EE3"/>
    <w:rsid w:val="00177355"/>
    <w:rsid w:val="00177387"/>
    <w:rsid w:val="001774FC"/>
    <w:rsid w:val="0017753C"/>
    <w:rsid w:val="001775EC"/>
    <w:rsid w:val="00177685"/>
    <w:rsid w:val="0017783F"/>
    <w:rsid w:val="00177958"/>
    <w:rsid w:val="0017797F"/>
    <w:rsid w:val="001779F7"/>
    <w:rsid w:val="00177A80"/>
    <w:rsid w:val="00177AF3"/>
    <w:rsid w:val="00177B45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59A"/>
    <w:rsid w:val="001818A6"/>
    <w:rsid w:val="001818B5"/>
    <w:rsid w:val="00181939"/>
    <w:rsid w:val="001819F8"/>
    <w:rsid w:val="00181A9D"/>
    <w:rsid w:val="00181DB6"/>
    <w:rsid w:val="00182022"/>
    <w:rsid w:val="00182060"/>
    <w:rsid w:val="001820E2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2F80"/>
    <w:rsid w:val="0018303F"/>
    <w:rsid w:val="00183104"/>
    <w:rsid w:val="0018323A"/>
    <w:rsid w:val="00183317"/>
    <w:rsid w:val="001833FE"/>
    <w:rsid w:val="00183437"/>
    <w:rsid w:val="0018357F"/>
    <w:rsid w:val="0018360B"/>
    <w:rsid w:val="001836DA"/>
    <w:rsid w:val="001836E4"/>
    <w:rsid w:val="0018387E"/>
    <w:rsid w:val="00183880"/>
    <w:rsid w:val="0018399C"/>
    <w:rsid w:val="00183A1F"/>
    <w:rsid w:val="00183BC3"/>
    <w:rsid w:val="00183D67"/>
    <w:rsid w:val="00183DE3"/>
    <w:rsid w:val="00183E1D"/>
    <w:rsid w:val="0018406C"/>
    <w:rsid w:val="0018425C"/>
    <w:rsid w:val="00184364"/>
    <w:rsid w:val="00184509"/>
    <w:rsid w:val="00184610"/>
    <w:rsid w:val="00184649"/>
    <w:rsid w:val="0018464C"/>
    <w:rsid w:val="001846A4"/>
    <w:rsid w:val="00184705"/>
    <w:rsid w:val="001847FB"/>
    <w:rsid w:val="0018480B"/>
    <w:rsid w:val="00184878"/>
    <w:rsid w:val="001848A9"/>
    <w:rsid w:val="00184A51"/>
    <w:rsid w:val="00184AB2"/>
    <w:rsid w:val="00184BB1"/>
    <w:rsid w:val="00184FB6"/>
    <w:rsid w:val="001850FE"/>
    <w:rsid w:val="0018532A"/>
    <w:rsid w:val="001853F3"/>
    <w:rsid w:val="0018566F"/>
    <w:rsid w:val="001858AB"/>
    <w:rsid w:val="00185A0A"/>
    <w:rsid w:val="00185B63"/>
    <w:rsid w:val="00185C66"/>
    <w:rsid w:val="00185CD5"/>
    <w:rsid w:val="00185DB7"/>
    <w:rsid w:val="00185DE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5AE"/>
    <w:rsid w:val="001905F9"/>
    <w:rsid w:val="0019087C"/>
    <w:rsid w:val="001908A1"/>
    <w:rsid w:val="00190CC5"/>
    <w:rsid w:val="00190F6F"/>
    <w:rsid w:val="00191600"/>
    <w:rsid w:val="001916D0"/>
    <w:rsid w:val="00191747"/>
    <w:rsid w:val="00191A7C"/>
    <w:rsid w:val="00191B63"/>
    <w:rsid w:val="00191BA5"/>
    <w:rsid w:val="00191D82"/>
    <w:rsid w:val="00191F4B"/>
    <w:rsid w:val="00192018"/>
    <w:rsid w:val="001923AF"/>
    <w:rsid w:val="001923B5"/>
    <w:rsid w:val="00192439"/>
    <w:rsid w:val="00192482"/>
    <w:rsid w:val="001924B4"/>
    <w:rsid w:val="00192564"/>
    <w:rsid w:val="00192566"/>
    <w:rsid w:val="00192605"/>
    <w:rsid w:val="0019265D"/>
    <w:rsid w:val="001926C5"/>
    <w:rsid w:val="00192713"/>
    <w:rsid w:val="00192882"/>
    <w:rsid w:val="00192944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30"/>
    <w:rsid w:val="00192E84"/>
    <w:rsid w:val="00192E8D"/>
    <w:rsid w:val="00192FE3"/>
    <w:rsid w:val="00193024"/>
    <w:rsid w:val="00193039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78E"/>
    <w:rsid w:val="00195823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C25"/>
    <w:rsid w:val="00197C36"/>
    <w:rsid w:val="00197DC0"/>
    <w:rsid w:val="00197EC9"/>
    <w:rsid w:val="00197F67"/>
    <w:rsid w:val="001A0166"/>
    <w:rsid w:val="001A01E7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D1"/>
    <w:rsid w:val="001A1A2E"/>
    <w:rsid w:val="001A1AA9"/>
    <w:rsid w:val="001A1AF8"/>
    <w:rsid w:val="001A1B59"/>
    <w:rsid w:val="001A1CF0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835"/>
    <w:rsid w:val="001A2968"/>
    <w:rsid w:val="001A2D23"/>
    <w:rsid w:val="001A2E56"/>
    <w:rsid w:val="001A2EEF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AB"/>
    <w:rsid w:val="001A3BE1"/>
    <w:rsid w:val="001A3C3C"/>
    <w:rsid w:val="001A3CC7"/>
    <w:rsid w:val="001A3D06"/>
    <w:rsid w:val="001A3EEB"/>
    <w:rsid w:val="001A3FF2"/>
    <w:rsid w:val="001A4204"/>
    <w:rsid w:val="001A42B9"/>
    <w:rsid w:val="001A43BD"/>
    <w:rsid w:val="001A4558"/>
    <w:rsid w:val="001A45C8"/>
    <w:rsid w:val="001A46FB"/>
    <w:rsid w:val="001A47C5"/>
    <w:rsid w:val="001A47DD"/>
    <w:rsid w:val="001A48FA"/>
    <w:rsid w:val="001A4C10"/>
    <w:rsid w:val="001A4C2F"/>
    <w:rsid w:val="001A4D8D"/>
    <w:rsid w:val="001A4F6E"/>
    <w:rsid w:val="001A50A5"/>
    <w:rsid w:val="001A5211"/>
    <w:rsid w:val="001A522F"/>
    <w:rsid w:val="001A547F"/>
    <w:rsid w:val="001A557C"/>
    <w:rsid w:val="001A5666"/>
    <w:rsid w:val="001A5A0D"/>
    <w:rsid w:val="001A5B01"/>
    <w:rsid w:val="001A5CBE"/>
    <w:rsid w:val="001A5CCA"/>
    <w:rsid w:val="001A5D69"/>
    <w:rsid w:val="001A5E4F"/>
    <w:rsid w:val="001A60FE"/>
    <w:rsid w:val="001A618C"/>
    <w:rsid w:val="001A61A8"/>
    <w:rsid w:val="001A6215"/>
    <w:rsid w:val="001A634D"/>
    <w:rsid w:val="001A640B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D71"/>
    <w:rsid w:val="001A6E7E"/>
    <w:rsid w:val="001A6FE7"/>
    <w:rsid w:val="001A70EA"/>
    <w:rsid w:val="001A71A1"/>
    <w:rsid w:val="001A71ED"/>
    <w:rsid w:val="001A74A9"/>
    <w:rsid w:val="001A76DF"/>
    <w:rsid w:val="001A7831"/>
    <w:rsid w:val="001A784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B0"/>
    <w:rsid w:val="001B09D4"/>
    <w:rsid w:val="001B0A2F"/>
    <w:rsid w:val="001B0BB9"/>
    <w:rsid w:val="001B0C82"/>
    <w:rsid w:val="001B0D99"/>
    <w:rsid w:val="001B0F3A"/>
    <w:rsid w:val="001B0F72"/>
    <w:rsid w:val="001B1008"/>
    <w:rsid w:val="001B102B"/>
    <w:rsid w:val="001B1597"/>
    <w:rsid w:val="001B15D8"/>
    <w:rsid w:val="001B172A"/>
    <w:rsid w:val="001B1772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14B"/>
    <w:rsid w:val="001B427F"/>
    <w:rsid w:val="001B438E"/>
    <w:rsid w:val="001B4426"/>
    <w:rsid w:val="001B4618"/>
    <w:rsid w:val="001B466C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6A"/>
    <w:rsid w:val="001B4ECB"/>
    <w:rsid w:val="001B4F27"/>
    <w:rsid w:val="001B4F9F"/>
    <w:rsid w:val="001B5119"/>
    <w:rsid w:val="001B5131"/>
    <w:rsid w:val="001B51C7"/>
    <w:rsid w:val="001B51FF"/>
    <w:rsid w:val="001B53AB"/>
    <w:rsid w:val="001B558C"/>
    <w:rsid w:val="001B5832"/>
    <w:rsid w:val="001B584C"/>
    <w:rsid w:val="001B597C"/>
    <w:rsid w:val="001B5999"/>
    <w:rsid w:val="001B5A2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484"/>
    <w:rsid w:val="001B6518"/>
    <w:rsid w:val="001B6654"/>
    <w:rsid w:val="001B673D"/>
    <w:rsid w:val="001B6A09"/>
    <w:rsid w:val="001B6A62"/>
    <w:rsid w:val="001B6B20"/>
    <w:rsid w:val="001B6CD6"/>
    <w:rsid w:val="001B6F94"/>
    <w:rsid w:val="001B703A"/>
    <w:rsid w:val="001B7054"/>
    <w:rsid w:val="001B7124"/>
    <w:rsid w:val="001B7214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AA3"/>
    <w:rsid w:val="001C0D1D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59"/>
    <w:rsid w:val="001C168E"/>
    <w:rsid w:val="001C16A1"/>
    <w:rsid w:val="001C16C5"/>
    <w:rsid w:val="001C16DA"/>
    <w:rsid w:val="001C1735"/>
    <w:rsid w:val="001C1747"/>
    <w:rsid w:val="001C1ACA"/>
    <w:rsid w:val="001C1AE6"/>
    <w:rsid w:val="001C1BCB"/>
    <w:rsid w:val="001C20FA"/>
    <w:rsid w:val="001C236B"/>
    <w:rsid w:val="001C24F9"/>
    <w:rsid w:val="001C25E2"/>
    <w:rsid w:val="001C2639"/>
    <w:rsid w:val="001C2879"/>
    <w:rsid w:val="001C28D2"/>
    <w:rsid w:val="001C296C"/>
    <w:rsid w:val="001C29FF"/>
    <w:rsid w:val="001C2E3B"/>
    <w:rsid w:val="001C2EC8"/>
    <w:rsid w:val="001C2FBA"/>
    <w:rsid w:val="001C3069"/>
    <w:rsid w:val="001C3089"/>
    <w:rsid w:val="001C3142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1CA"/>
    <w:rsid w:val="001C42D2"/>
    <w:rsid w:val="001C46B1"/>
    <w:rsid w:val="001C47C5"/>
    <w:rsid w:val="001C4A45"/>
    <w:rsid w:val="001C4BC4"/>
    <w:rsid w:val="001C4C48"/>
    <w:rsid w:val="001C4CE6"/>
    <w:rsid w:val="001C4D39"/>
    <w:rsid w:val="001C4DE8"/>
    <w:rsid w:val="001C4F22"/>
    <w:rsid w:val="001C4F74"/>
    <w:rsid w:val="001C5012"/>
    <w:rsid w:val="001C5118"/>
    <w:rsid w:val="001C524E"/>
    <w:rsid w:val="001C52AF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A6C"/>
    <w:rsid w:val="001C5B25"/>
    <w:rsid w:val="001C5BC5"/>
    <w:rsid w:val="001C5D54"/>
    <w:rsid w:val="001C5FA1"/>
    <w:rsid w:val="001C6039"/>
    <w:rsid w:val="001C603E"/>
    <w:rsid w:val="001C61D0"/>
    <w:rsid w:val="001C6244"/>
    <w:rsid w:val="001C629F"/>
    <w:rsid w:val="001C6436"/>
    <w:rsid w:val="001C6512"/>
    <w:rsid w:val="001C6655"/>
    <w:rsid w:val="001C6728"/>
    <w:rsid w:val="001C6911"/>
    <w:rsid w:val="001C6971"/>
    <w:rsid w:val="001C6B14"/>
    <w:rsid w:val="001C6BAA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CBE"/>
    <w:rsid w:val="001D0E5A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6E6"/>
    <w:rsid w:val="001D18CB"/>
    <w:rsid w:val="001D1995"/>
    <w:rsid w:val="001D1ACB"/>
    <w:rsid w:val="001D1AD8"/>
    <w:rsid w:val="001D1B0A"/>
    <w:rsid w:val="001D1C0E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38"/>
    <w:rsid w:val="001D5653"/>
    <w:rsid w:val="001D5721"/>
    <w:rsid w:val="001D5802"/>
    <w:rsid w:val="001D5868"/>
    <w:rsid w:val="001D5B12"/>
    <w:rsid w:val="001D5BB0"/>
    <w:rsid w:val="001D5C64"/>
    <w:rsid w:val="001D5F2A"/>
    <w:rsid w:val="001D5F7F"/>
    <w:rsid w:val="001D6006"/>
    <w:rsid w:val="001D60CC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CD"/>
    <w:rsid w:val="001D7B6C"/>
    <w:rsid w:val="001D7BCA"/>
    <w:rsid w:val="001D7CC7"/>
    <w:rsid w:val="001D7DBC"/>
    <w:rsid w:val="001D7E99"/>
    <w:rsid w:val="001E0041"/>
    <w:rsid w:val="001E0162"/>
    <w:rsid w:val="001E048E"/>
    <w:rsid w:val="001E0499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EE0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A4F"/>
    <w:rsid w:val="001E2AA9"/>
    <w:rsid w:val="001E2AD0"/>
    <w:rsid w:val="001E2BAF"/>
    <w:rsid w:val="001E2CB8"/>
    <w:rsid w:val="001E2E50"/>
    <w:rsid w:val="001E2F97"/>
    <w:rsid w:val="001E2FAA"/>
    <w:rsid w:val="001E3071"/>
    <w:rsid w:val="001E32B9"/>
    <w:rsid w:val="001E3308"/>
    <w:rsid w:val="001E33F5"/>
    <w:rsid w:val="001E3466"/>
    <w:rsid w:val="001E35A5"/>
    <w:rsid w:val="001E37BA"/>
    <w:rsid w:val="001E385B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4FC"/>
    <w:rsid w:val="001E472B"/>
    <w:rsid w:val="001E47BF"/>
    <w:rsid w:val="001E47D6"/>
    <w:rsid w:val="001E47EB"/>
    <w:rsid w:val="001E47F5"/>
    <w:rsid w:val="001E4AB7"/>
    <w:rsid w:val="001E4C67"/>
    <w:rsid w:val="001E4EC5"/>
    <w:rsid w:val="001E4FE9"/>
    <w:rsid w:val="001E5192"/>
    <w:rsid w:val="001E5439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E7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23A"/>
    <w:rsid w:val="001E723B"/>
    <w:rsid w:val="001E7271"/>
    <w:rsid w:val="001E7422"/>
    <w:rsid w:val="001E742F"/>
    <w:rsid w:val="001E744F"/>
    <w:rsid w:val="001E7774"/>
    <w:rsid w:val="001E7871"/>
    <w:rsid w:val="001E789C"/>
    <w:rsid w:val="001E7A04"/>
    <w:rsid w:val="001E7A87"/>
    <w:rsid w:val="001E7B42"/>
    <w:rsid w:val="001E7B8C"/>
    <w:rsid w:val="001E7E16"/>
    <w:rsid w:val="001E7F1B"/>
    <w:rsid w:val="001E7FC3"/>
    <w:rsid w:val="001F00CE"/>
    <w:rsid w:val="001F0226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86"/>
    <w:rsid w:val="001F17FE"/>
    <w:rsid w:val="001F183C"/>
    <w:rsid w:val="001F1907"/>
    <w:rsid w:val="001F19CE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B19"/>
    <w:rsid w:val="001F2B8C"/>
    <w:rsid w:val="001F2C59"/>
    <w:rsid w:val="001F2D82"/>
    <w:rsid w:val="001F2D97"/>
    <w:rsid w:val="001F2D9E"/>
    <w:rsid w:val="001F300F"/>
    <w:rsid w:val="001F31CE"/>
    <w:rsid w:val="001F3443"/>
    <w:rsid w:val="001F3464"/>
    <w:rsid w:val="001F353C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86"/>
    <w:rsid w:val="001F41EF"/>
    <w:rsid w:val="001F4285"/>
    <w:rsid w:val="001F4460"/>
    <w:rsid w:val="001F48CE"/>
    <w:rsid w:val="001F4955"/>
    <w:rsid w:val="001F4963"/>
    <w:rsid w:val="001F49DE"/>
    <w:rsid w:val="001F4B6D"/>
    <w:rsid w:val="001F4C13"/>
    <w:rsid w:val="001F4C9E"/>
    <w:rsid w:val="001F4FF0"/>
    <w:rsid w:val="001F545C"/>
    <w:rsid w:val="001F5625"/>
    <w:rsid w:val="001F564D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473"/>
    <w:rsid w:val="00200525"/>
    <w:rsid w:val="002006A9"/>
    <w:rsid w:val="00200758"/>
    <w:rsid w:val="00200B77"/>
    <w:rsid w:val="00200B8F"/>
    <w:rsid w:val="00200E3B"/>
    <w:rsid w:val="002010FC"/>
    <w:rsid w:val="00201174"/>
    <w:rsid w:val="00201438"/>
    <w:rsid w:val="0020147B"/>
    <w:rsid w:val="002014F3"/>
    <w:rsid w:val="00201519"/>
    <w:rsid w:val="0020170B"/>
    <w:rsid w:val="0020176B"/>
    <w:rsid w:val="0020178D"/>
    <w:rsid w:val="002017F2"/>
    <w:rsid w:val="00201896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53F"/>
    <w:rsid w:val="00202627"/>
    <w:rsid w:val="00202654"/>
    <w:rsid w:val="00202740"/>
    <w:rsid w:val="00202896"/>
    <w:rsid w:val="002028B2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C1"/>
    <w:rsid w:val="00204284"/>
    <w:rsid w:val="002042F8"/>
    <w:rsid w:val="0020461B"/>
    <w:rsid w:val="002046E0"/>
    <w:rsid w:val="00204933"/>
    <w:rsid w:val="00204A1C"/>
    <w:rsid w:val="00204A9E"/>
    <w:rsid w:val="00204B6B"/>
    <w:rsid w:val="00204B6D"/>
    <w:rsid w:val="00204BE8"/>
    <w:rsid w:val="00204C79"/>
    <w:rsid w:val="00204D9D"/>
    <w:rsid w:val="00204DB8"/>
    <w:rsid w:val="00204ECC"/>
    <w:rsid w:val="00204F8C"/>
    <w:rsid w:val="00205123"/>
    <w:rsid w:val="002052DD"/>
    <w:rsid w:val="002055B0"/>
    <w:rsid w:val="00205605"/>
    <w:rsid w:val="00205840"/>
    <w:rsid w:val="00205B5C"/>
    <w:rsid w:val="00205BC1"/>
    <w:rsid w:val="002060BF"/>
    <w:rsid w:val="002060D7"/>
    <w:rsid w:val="00206239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74D"/>
    <w:rsid w:val="0020778F"/>
    <w:rsid w:val="002078F1"/>
    <w:rsid w:val="00207A38"/>
    <w:rsid w:val="00207ADA"/>
    <w:rsid w:val="00207AE5"/>
    <w:rsid w:val="00207B99"/>
    <w:rsid w:val="00207BD5"/>
    <w:rsid w:val="00207C27"/>
    <w:rsid w:val="00207C3A"/>
    <w:rsid w:val="00207F8B"/>
    <w:rsid w:val="00210174"/>
    <w:rsid w:val="0021031D"/>
    <w:rsid w:val="0021056F"/>
    <w:rsid w:val="00210710"/>
    <w:rsid w:val="00210822"/>
    <w:rsid w:val="00210883"/>
    <w:rsid w:val="00210A37"/>
    <w:rsid w:val="00210A59"/>
    <w:rsid w:val="00210AC6"/>
    <w:rsid w:val="002111AB"/>
    <w:rsid w:val="002111C5"/>
    <w:rsid w:val="002112D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21A7"/>
    <w:rsid w:val="0021224C"/>
    <w:rsid w:val="00212250"/>
    <w:rsid w:val="00212350"/>
    <w:rsid w:val="002123F1"/>
    <w:rsid w:val="0021249F"/>
    <w:rsid w:val="002124F5"/>
    <w:rsid w:val="002126B4"/>
    <w:rsid w:val="0021272B"/>
    <w:rsid w:val="00212A05"/>
    <w:rsid w:val="00212A9E"/>
    <w:rsid w:val="00212D02"/>
    <w:rsid w:val="00212F81"/>
    <w:rsid w:val="00213077"/>
    <w:rsid w:val="0021317D"/>
    <w:rsid w:val="0021321A"/>
    <w:rsid w:val="002132FC"/>
    <w:rsid w:val="00213455"/>
    <w:rsid w:val="002134A7"/>
    <w:rsid w:val="002136FD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286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FAD"/>
    <w:rsid w:val="0021647A"/>
    <w:rsid w:val="00216527"/>
    <w:rsid w:val="002168DD"/>
    <w:rsid w:val="002168FC"/>
    <w:rsid w:val="00216950"/>
    <w:rsid w:val="002169F4"/>
    <w:rsid w:val="00216C6B"/>
    <w:rsid w:val="00216D19"/>
    <w:rsid w:val="00216D1A"/>
    <w:rsid w:val="00216D1F"/>
    <w:rsid w:val="00216D32"/>
    <w:rsid w:val="00216D44"/>
    <w:rsid w:val="00216DF0"/>
    <w:rsid w:val="0021717A"/>
    <w:rsid w:val="002172E8"/>
    <w:rsid w:val="002173DC"/>
    <w:rsid w:val="002173E7"/>
    <w:rsid w:val="0021745A"/>
    <w:rsid w:val="00217532"/>
    <w:rsid w:val="00217535"/>
    <w:rsid w:val="0021789F"/>
    <w:rsid w:val="00217988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15"/>
    <w:rsid w:val="0022045A"/>
    <w:rsid w:val="002204FA"/>
    <w:rsid w:val="0022051B"/>
    <w:rsid w:val="002205F7"/>
    <w:rsid w:val="0022060C"/>
    <w:rsid w:val="00220773"/>
    <w:rsid w:val="002207F7"/>
    <w:rsid w:val="00220882"/>
    <w:rsid w:val="00220886"/>
    <w:rsid w:val="00220B60"/>
    <w:rsid w:val="00220CEE"/>
    <w:rsid w:val="00220DFE"/>
    <w:rsid w:val="00220F21"/>
    <w:rsid w:val="0022100E"/>
    <w:rsid w:val="002212CE"/>
    <w:rsid w:val="002212D8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D2"/>
    <w:rsid w:val="0022295D"/>
    <w:rsid w:val="002229A4"/>
    <w:rsid w:val="00222AC3"/>
    <w:rsid w:val="00222D1F"/>
    <w:rsid w:val="00222D26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8F3"/>
    <w:rsid w:val="00223A1A"/>
    <w:rsid w:val="00223A3C"/>
    <w:rsid w:val="00223A4E"/>
    <w:rsid w:val="00223ADB"/>
    <w:rsid w:val="00223E29"/>
    <w:rsid w:val="00223F3C"/>
    <w:rsid w:val="00223F58"/>
    <w:rsid w:val="00224018"/>
    <w:rsid w:val="002240F1"/>
    <w:rsid w:val="002245F6"/>
    <w:rsid w:val="00224642"/>
    <w:rsid w:val="00224724"/>
    <w:rsid w:val="002249E6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74E"/>
    <w:rsid w:val="0022789B"/>
    <w:rsid w:val="00227A9F"/>
    <w:rsid w:val="00227AA8"/>
    <w:rsid w:val="00227C14"/>
    <w:rsid w:val="00227C20"/>
    <w:rsid w:val="00227DC0"/>
    <w:rsid w:val="00227E85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3FF"/>
    <w:rsid w:val="00231901"/>
    <w:rsid w:val="00231933"/>
    <w:rsid w:val="00231B8D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240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412E"/>
    <w:rsid w:val="002341CA"/>
    <w:rsid w:val="0023431D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A41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E66"/>
    <w:rsid w:val="00243089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327"/>
    <w:rsid w:val="00244370"/>
    <w:rsid w:val="00244381"/>
    <w:rsid w:val="00244426"/>
    <w:rsid w:val="0024462C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DD"/>
    <w:rsid w:val="00245F4D"/>
    <w:rsid w:val="002460A3"/>
    <w:rsid w:val="0024614D"/>
    <w:rsid w:val="00246176"/>
    <w:rsid w:val="00246199"/>
    <w:rsid w:val="0024624B"/>
    <w:rsid w:val="002462BC"/>
    <w:rsid w:val="00246327"/>
    <w:rsid w:val="0024651E"/>
    <w:rsid w:val="0024687E"/>
    <w:rsid w:val="002468CC"/>
    <w:rsid w:val="00246913"/>
    <w:rsid w:val="00246A85"/>
    <w:rsid w:val="00246CDB"/>
    <w:rsid w:val="0024714A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C5E"/>
    <w:rsid w:val="00247C9C"/>
    <w:rsid w:val="00247CB0"/>
    <w:rsid w:val="00247F52"/>
    <w:rsid w:val="00247F5E"/>
    <w:rsid w:val="0025022A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590"/>
    <w:rsid w:val="00252675"/>
    <w:rsid w:val="00252676"/>
    <w:rsid w:val="0025269E"/>
    <w:rsid w:val="002527D8"/>
    <w:rsid w:val="002528F0"/>
    <w:rsid w:val="00252C55"/>
    <w:rsid w:val="00252CDA"/>
    <w:rsid w:val="00252FAE"/>
    <w:rsid w:val="00253447"/>
    <w:rsid w:val="00253535"/>
    <w:rsid w:val="0025357E"/>
    <w:rsid w:val="002535D9"/>
    <w:rsid w:val="0025367B"/>
    <w:rsid w:val="002536EA"/>
    <w:rsid w:val="00253762"/>
    <w:rsid w:val="002537B2"/>
    <w:rsid w:val="0025385F"/>
    <w:rsid w:val="002538E9"/>
    <w:rsid w:val="00253AC8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FC"/>
    <w:rsid w:val="00254BEA"/>
    <w:rsid w:val="00254C00"/>
    <w:rsid w:val="00255088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156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E1"/>
    <w:rsid w:val="0025733D"/>
    <w:rsid w:val="002574BC"/>
    <w:rsid w:val="0025765A"/>
    <w:rsid w:val="002577ED"/>
    <w:rsid w:val="00257989"/>
    <w:rsid w:val="002579B6"/>
    <w:rsid w:val="00257ACD"/>
    <w:rsid w:val="00257BF5"/>
    <w:rsid w:val="00257C99"/>
    <w:rsid w:val="00257CA3"/>
    <w:rsid w:val="00257DFC"/>
    <w:rsid w:val="00257E2F"/>
    <w:rsid w:val="00257F31"/>
    <w:rsid w:val="00257F94"/>
    <w:rsid w:val="002601BE"/>
    <w:rsid w:val="002604EA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EAA"/>
    <w:rsid w:val="00261F1B"/>
    <w:rsid w:val="00262043"/>
    <w:rsid w:val="0026218A"/>
    <w:rsid w:val="0026223F"/>
    <w:rsid w:val="002622C8"/>
    <w:rsid w:val="002623B2"/>
    <w:rsid w:val="00262405"/>
    <w:rsid w:val="0026252E"/>
    <w:rsid w:val="002625A6"/>
    <w:rsid w:val="002628FB"/>
    <w:rsid w:val="00262916"/>
    <w:rsid w:val="002629CE"/>
    <w:rsid w:val="00262BAE"/>
    <w:rsid w:val="00262CA9"/>
    <w:rsid w:val="00262D76"/>
    <w:rsid w:val="00262E14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CFB"/>
    <w:rsid w:val="00264E04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FC"/>
    <w:rsid w:val="00265C87"/>
    <w:rsid w:val="00265CCA"/>
    <w:rsid w:val="00265F02"/>
    <w:rsid w:val="00265F4B"/>
    <w:rsid w:val="00265FF4"/>
    <w:rsid w:val="002662DC"/>
    <w:rsid w:val="0026636E"/>
    <w:rsid w:val="00266387"/>
    <w:rsid w:val="002663C8"/>
    <w:rsid w:val="0026640E"/>
    <w:rsid w:val="00266660"/>
    <w:rsid w:val="0026670F"/>
    <w:rsid w:val="002667B5"/>
    <w:rsid w:val="002667F9"/>
    <w:rsid w:val="0026686B"/>
    <w:rsid w:val="00266874"/>
    <w:rsid w:val="00266B72"/>
    <w:rsid w:val="00266CF3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2C"/>
    <w:rsid w:val="00267CA2"/>
    <w:rsid w:val="00267CAF"/>
    <w:rsid w:val="00267EA8"/>
    <w:rsid w:val="00267EF7"/>
    <w:rsid w:val="00267F50"/>
    <w:rsid w:val="00267FEC"/>
    <w:rsid w:val="00270092"/>
    <w:rsid w:val="002701D2"/>
    <w:rsid w:val="002702F8"/>
    <w:rsid w:val="00270347"/>
    <w:rsid w:val="002703CB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108F"/>
    <w:rsid w:val="00271172"/>
    <w:rsid w:val="0027136A"/>
    <w:rsid w:val="0027138E"/>
    <w:rsid w:val="002716B3"/>
    <w:rsid w:val="00271A5D"/>
    <w:rsid w:val="00271A82"/>
    <w:rsid w:val="00271B16"/>
    <w:rsid w:val="00271CA9"/>
    <w:rsid w:val="00271D80"/>
    <w:rsid w:val="00271DD9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306D"/>
    <w:rsid w:val="002730C7"/>
    <w:rsid w:val="002730FB"/>
    <w:rsid w:val="0027314E"/>
    <w:rsid w:val="00273284"/>
    <w:rsid w:val="002733B7"/>
    <w:rsid w:val="002734F6"/>
    <w:rsid w:val="00273505"/>
    <w:rsid w:val="002736E9"/>
    <w:rsid w:val="0027381A"/>
    <w:rsid w:val="002739D3"/>
    <w:rsid w:val="00273C38"/>
    <w:rsid w:val="00273EFE"/>
    <w:rsid w:val="00273FAB"/>
    <w:rsid w:val="0027402D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1DD"/>
    <w:rsid w:val="00275214"/>
    <w:rsid w:val="00275500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7B"/>
    <w:rsid w:val="00275F58"/>
    <w:rsid w:val="00275F65"/>
    <w:rsid w:val="002760CE"/>
    <w:rsid w:val="002763D9"/>
    <w:rsid w:val="0027656E"/>
    <w:rsid w:val="00276626"/>
    <w:rsid w:val="0027662A"/>
    <w:rsid w:val="002766E8"/>
    <w:rsid w:val="00276750"/>
    <w:rsid w:val="00276770"/>
    <w:rsid w:val="00276872"/>
    <w:rsid w:val="00276AE6"/>
    <w:rsid w:val="00276B87"/>
    <w:rsid w:val="00276BFD"/>
    <w:rsid w:val="00276C0C"/>
    <w:rsid w:val="00276CB0"/>
    <w:rsid w:val="00276D00"/>
    <w:rsid w:val="00276F8A"/>
    <w:rsid w:val="0027711A"/>
    <w:rsid w:val="00277195"/>
    <w:rsid w:val="00277220"/>
    <w:rsid w:val="002775DE"/>
    <w:rsid w:val="002775FD"/>
    <w:rsid w:val="00277716"/>
    <w:rsid w:val="0027783F"/>
    <w:rsid w:val="00277856"/>
    <w:rsid w:val="0027792D"/>
    <w:rsid w:val="00277961"/>
    <w:rsid w:val="00277964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218"/>
    <w:rsid w:val="00283549"/>
    <w:rsid w:val="002835BE"/>
    <w:rsid w:val="00283707"/>
    <w:rsid w:val="002837F7"/>
    <w:rsid w:val="00283D69"/>
    <w:rsid w:val="00283EFC"/>
    <w:rsid w:val="00284076"/>
    <w:rsid w:val="0028421E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8B"/>
    <w:rsid w:val="00287BDD"/>
    <w:rsid w:val="00287E47"/>
    <w:rsid w:val="00287F49"/>
    <w:rsid w:val="0029017C"/>
    <w:rsid w:val="002901C2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DB"/>
    <w:rsid w:val="00295143"/>
    <w:rsid w:val="00295262"/>
    <w:rsid w:val="002954F1"/>
    <w:rsid w:val="0029562A"/>
    <w:rsid w:val="00295953"/>
    <w:rsid w:val="00295968"/>
    <w:rsid w:val="002959A8"/>
    <w:rsid w:val="00295B21"/>
    <w:rsid w:val="00295C84"/>
    <w:rsid w:val="00295D68"/>
    <w:rsid w:val="00295F30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30E"/>
    <w:rsid w:val="002A044D"/>
    <w:rsid w:val="002A04A0"/>
    <w:rsid w:val="002A04CC"/>
    <w:rsid w:val="002A051B"/>
    <w:rsid w:val="002A05DB"/>
    <w:rsid w:val="002A07DC"/>
    <w:rsid w:val="002A0898"/>
    <w:rsid w:val="002A0996"/>
    <w:rsid w:val="002A0A0F"/>
    <w:rsid w:val="002A0BED"/>
    <w:rsid w:val="002A0FF5"/>
    <w:rsid w:val="002A113D"/>
    <w:rsid w:val="002A12E1"/>
    <w:rsid w:val="002A150C"/>
    <w:rsid w:val="002A153F"/>
    <w:rsid w:val="002A1543"/>
    <w:rsid w:val="002A166B"/>
    <w:rsid w:val="002A180A"/>
    <w:rsid w:val="002A1897"/>
    <w:rsid w:val="002A1AF1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809"/>
    <w:rsid w:val="002A28DB"/>
    <w:rsid w:val="002A28E8"/>
    <w:rsid w:val="002A295B"/>
    <w:rsid w:val="002A29B7"/>
    <w:rsid w:val="002A2C4A"/>
    <w:rsid w:val="002A2F39"/>
    <w:rsid w:val="002A30BE"/>
    <w:rsid w:val="002A3155"/>
    <w:rsid w:val="002A3550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2A"/>
    <w:rsid w:val="002A4E72"/>
    <w:rsid w:val="002A4E94"/>
    <w:rsid w:val="002A4F20"/>
    <w:rsid w:val="002A4F26"/>
    <w:rsid w:val="002A4FD0"/>
    <w:rsid w:val="002A51B7"/>
    <w:rsid w:val="002A53E4"/>
    <w:rsid w:val="002A5585"/>
    <w:rsid w:val="002A5779"/>
    <w:rsid w:val="002A58B3"/>
    <w:rsid w:val="002A5AB9"/>
    <w:rsid w:val="002A5B87"/>
    <w:rsid w:val="002A5D92"/>
    <w:rsid w:val="002A5E03"/>
    <w:rsid w:val="002A5EA5"/>
    <w:rsid w:val="002A60C1"/>
    <w:rsid w:val="002A6277"/>
    <w:rsid w:val="002A6681"/>
    <w:rsid w:val="002A6705"/>
    <w:rsid w:val="002A6757"/>
    <w:rsid w:val="002A6BB7"/>
    <w:rsid w:val="002A6C16"/>
    <w:rsid w:val="002A6D6E"/>
    <w:rsid w:val="002A6EBB"/>
    <w:rsid w:val="002A6F8E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EF"/>
    <w:rsid w:val="002B1326"/>
    <w:rsid w:val="002B149D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2A1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3E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80"/>
    <w:rsid w:val="002B632E"/>
    <w:rsid w:val="002B64E4"/>
    <w:rsid w:val="002B6552"/>
    <w:rsid w:val="002B66D6"/>
    <w:rsid w:val="002B6812"/>
    <w:rsid w:val="002B6944"/>
    <w:rsid w:val="002B699D"/>
    <w:rsid w:val="002B6AB8"/>
    <w:rsid w:val="002B6ACD"/>
    <w:rsid w:val="002B6CC8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DE3"/>
    <w:rsid w:val="002C1F3B"/>
    <w:rsid w:val="002C1F4D"/>
    <w:rsid w:val="002C1FB9"/>
    <w:rsid w:val="002C21B3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C"/>
    <w:rsid w:val="002C2C7F"/>
    <w:rsid w:val="002C2CD3"/>
    <w:rsid w:val="002C2E20"/>
    <w:rsid w:val="002C362C"/>
    <w:rsid w:val="002C36EB"/>
    <w:rsid w:val="002C377B"/>
    <w:rsid w:val="002C3800"/>
    <w:rsid w:val="002C39BE"/>
    <w:rsid w:val="002C3A41"/>
    <w:rsid w:val="002C3CF0"/>
    <w:rsid w:val="002C3E72"/>
    <w:rsid w:val="002C40ED"/>
    <w:rsid w:val="002C430E"/>
    <w:rsid w:val="002C4334"/>
    <w:rsid w:val="002C43F0"/>
    <w:rsid w:val="002C440A"/>
    <w:rsid w:val="002C447D"/>
    <w:rsid w:val="002C4553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7B7"/>
    <w:rsid w:val="002C7828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CAD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2F69"/>
    <w:rsid w:val="002D3089"/>
    <w:rsid w:val="002D328A"/>
    <w:rsid w:val="002D33FB"/>
    <w:rsid w:val="002D3444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3E6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854"/>
    <w:rsid w:val="002D68ED"/>
    <w:rsid w:val="002D6AC4"/>
    <w:rsid w:val="002D6AE4"/>
    <w:rsid w:val="002D6BA7"/>
    <w:rsid w:val="002D6F49"/>
    <w:rsid w:val="002D7287"/>
    <w:rsid w:val="002D729A"/>
    <w:rsid w:val="002D72DC"/>
    <w:rsid w:val="002D7305"/>
    <w:rsid w:val="002D7429"/>
    <w:rsid w:val="002D758E"/>
    <w:rsid w:val="002D75D2"/>
    <w:rsid w:val="002D772D"/>
    <w:rsid w:val="002D7778"/>
    <w:rsid w:val="002D792B"/>
    <w:rsid w:val="002D795E"/>
    <w:rsid w:val="002D79A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B0"/>
    <w:rsid w:val="002E10D2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996"/>
    <w:rsid w:val="002E29D5"/>
    <w:rsid w:val="002E2A2E"/>
    <w:rsid w:val="002E2A62"/>
    <w:rsid w:val="002E2B35"/>
    <w:rsid w:val="002E2B6E"/>
    <w:rsid w:val="002E2DA3"/>
    <w:rsid w:val="002E2E1E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5B"/>
    <w:rsid w:val="002E5AA9"/>
    <w:rsid w:val="002E5BBE"/>
    <w:rsid w:val="002E5BE4"/>
    <w:rsid w:val="002E5C37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73A"/>
    <w:rsid w:val="002F076D"/>
    <w:rsid w:val="002F07D5"/>
    <w:rsid w:val="002F07E3"/>
    <w:rsid w:val="002F0880"/>
    <w:rsid w:val="002F08C2"/>
    <w:rsid w:val="002F0A1E"/>
    <w:rsid w:val="002F0EED"/>
    <w:rsid w:val="002F0F1F"/>
    <w:rsid w:val="002F0F2C"/>
    <w:rsid w:val="002F0F66"/>
    <w:rsid w:val="002F11FF"/>
    <w:rsid w:val="002F1345"/>
    <w:rsid w:val="002F1554"/>
    <w:rsid w:val="002F1601"/>
    <w:rsid w:val="002F1751"/>
    <w:rsid w:val="002F183B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C76"/>
    <w:rsid w:val="002F2C7D"/>
    <w:rsid w:val="002F2DCC"/>
    <w:rsid w:val="002F2E51"/>
    <w:rsid w:val="002F32B4"/>
    <w:rsid w:val="002F32F9"/>
    <w:rsid w:val="002F342D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81"/>
    <w:rsid w:val="002F50D1"/>
    <w:rsid w:val="002F53BB"/>
    <w:rsid w:val="002F56F0"/>
    <w:rsid w:val="002F57A2"/>
    <w:rsid w:val="002F58CB"/>
    <w:rsid w:val="002F5AAA"/>
    <w:rsid w:val="002F5CF6"/>
    <w:rsid w:val="002F60B4"/>
    <w:rsid w:val="002F6380"/>
    <w:rsid w:val="002F67C6"/>
    <w:rsid w:val="002F6B9B"/>
    <w:rsid w:val="002F6DB0"/>
    <w:rsid w:val="002F6E6B"/>
    <w:rsid w:val="002F6EBC"/>
    <w:rsid w:val="002F6F1A"/>
    <w:rsid w:val="002F709A"/>
    <w:rsid w:val="002F70AA"/>
    <w:rsid w:val="002F7471"/>
    <w:rsid w:val="002F7654"/>
    <w:rsid w:val="002F775E"/>
    <w:rsid w:val="002F79E4"/>
    <w:rsid w:val="002F7A0A"/>
    <w:rsid w:val="002F7A62"/>
    <w:rsid w:val="002F7AB4"/>
    <w:rsid w:val="002F7AEE"/>
    <w:rsid w:val="002F7B58"/>
    <w:rsid w:val="002F7C20"/>
    <w:rsid w:val="002F7C2C"/>
    <w:rsid w:val="002F7F2F"/>
    <w:rsid w:val="00300121"/>
    <w:rsid w:val="003002C0"/>
    <w:rsid w:val="0030032E"/>
    <w:rsid w:val="00300348"/>
    <w:rsid w:val="00300585"/>
    <w:rsid w:val="003005D7"/>
    <w:rsid w:val="00300708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EB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2F92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F3"/>
    <w:rsid w:val="00304F02"/>
    <w:rsid w:val="00305033"/>
    <w:rsid w:val="00305037"/>
    <w:rsid w:val="003051E1"/>
    <w:rsid w:val="003052F6"/>
    <w:rsid w:val="00305327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1FB"/>
    <w:rsid w:val="003073D1"/>
    <w:rsid w:val="0030749B"/>
    <w:rsid w:val="00307821"/>
    <w:rsid w:val="00307A24"/>
    <w:rsid w:val="00307A56"/>
    <w:rsid w:val="00307B54"/>
    <w:rsid w:val="00307D35"/>
    <w:rsid w:val="00307D62"/>
    <w:rsid w:val="00307F8A"/>
    <w:rsid w:val="00307FB2"/>
    <w:rsid w:val="0031006D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3F4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5D6"/>
    <w:rsid w:val="0031395A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0A4"/>
    <w:rsid w:val="00316107"/>
    <w:rsid w:val="0031611E"/>
    <w:rsid w:val="00316389"/>
    <w:rsid w:val="0031662E"/>
    <w:rsid w:val="00316753"/>
    <w:rsid w:val="00316900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6BC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A12"/>
    <w:rsid w:val="00320A80"/>
    <w:rsid w:val="00320AE3"/>
    <w:rsid w:val="00320CD1"/>
    <w:rsid w:val="00320E0D"/>
    <w:rsid w:val="00320F53"/>
    <w:rsid w:val="0032107B"/>
    <w:rsid w:val="003210D5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26B"/>
    <w:rsid w:val="003222F2"/>
    <w:rsid w:val="0032248F"/>
    <w:rsid w:val="003224D2"/>
    <w:rsid w:val="003225A8"/>
    <w:rsid w:val="0032266F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655"/>
    <w:rsid w:val="00323757"/>
    <w:rsid w:val="00323784"/>
    <w:rsid w:val="003237AA"/>
    <w:rsid w:val="00323B28"/>
    <w:rsid w:val="00323C64"/>
    <w:rsid w:val="00323CA6"/>
    <w:rsid w:val="00323CE6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3007E"/>
    <w:rsid w:val="003300B0"/>
    <w:rsid w:val="003300D8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2151"/>
    <w:rsid w:val="0033216A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B57"/>
    <w:rsid w:val="00333CBD"/>
    <w:rsid w:val="00333CE2"/>
    <w:rsid w:val="00333D3B"/>
    <w:rsid w:val="00333D4A"/>
    <w:rsid w:val="00333E36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789"/>
    <w:rsid w:val="00335A7C"/>
    <w:rsid w:val="00335B06"/>
    <w:rsid w:val="00335B0C"/>
    <w:rsid w:val="00335C7C"/>
    <w:rsid w:val="00335CA0"/>
    <w:rsid w:val="00335CC9"/>
    <w:rsid w:val="00335CDC"/>
    <w:rsid w:val="00335CEF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B20"/>
    <w:rsid w:val="00337BC0"/>
    <w:rsid w:val="00337C8D"/>
    <w:rsid w:val="00337E81"/>
    <w:rsid w:val="00337F3F"/>
    <w:rsid w:val="003403F4"/>
    <w:rsid w:val="00340411"/>
    <w:rsid w:val="00340634"/>
    <w:rsid w:val="00340642"/>
    <w:rsid w:val="003406F2"/>
    <w:rsid w:val="00340711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69B"/>
    <w:rsid w:val="003437CE"/>
    <w:rsid w:val="00343894"/>
    <w:rsid w:val="003439A0"/>
    <w:rsid w:val="00343A4B"/>
    <w:rsid w:val="00343A75"/>
    <w:rsid w:val="00343B20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B23"/>
    <w:rsid w:val="00344C8E"/>
    <w:rsid w:val="00344D63"/>
    <w:rsid w:val="00344E55"/>
    <w:rsid w:val="00344E62"/>
    <w:rsid w:val="00344E9D"/>
    <w:rsid w:val="00345164"/>
    <w:rsid w:val="0034523A"/>
    <w:rsid w:val="003453C0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46B"/>
    <w:rsid w:val="00346548"/>
    <w:rsid w:val="00346669"/>
    <w:rsid w:val="003466B6"/>
    <w:rsid w:val="003467CE"/>
    <w:rsid w:val="00346863"/>
    <w:rsid w:val="00346995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AE2"/>
    <w:rsid w:val="00347BA0"/>
    <w:rsid w:val="00347BE2"/>
    <w:rsid w:val="00347C4A"/>
    <w:rsid w:val="00347F0E"/>
    <w:rsid w:val="0035009A"/>
    <w:rsid w:val="00350763"/>
    <w:rsid w:val="00350783"/>
    <w:rsid w:val="00350968"/>
    <w:rsid w:val="00350A6A"/>
    <w:rsid w:val="00350AF0"/>
    <w:rsid w:val="00350B21"/>
    <w:rsid w:val="00350D88"/>
    <w:rsid w:val="00350D9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B26"/>
    <w:rsid w:val="00351C69"/>
    <w:rsid w:val="00351CCD"/>
    <w:rsid w:val="00351F62"/>
    <w:rsid w:val="00351F8D"/>
    <w:rsid w:val="00351FD2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32C"/>
    <w:rsid w:val="00353364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CD7"/>
    <w:rsid w:val="00353EE9"/>
    <w:rsid w:val="00353F77"/>
    <w:rsid w:val="00353FFD"/>
    <w:rsid w:val="00354040"/>
    <w:rsid w:val="00354157"/>
    <w:rsid w:val="003541B8"/>
    <w:rsid w:val="0035432A"/>
    <w:rsid w:val="00354480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569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FB5"/>
    <w:rsid w:val="0035618D"/>
    <w:rsid w:val="003561F7"/>
    <w:rsid w:val="003564A6"/>
    <w:rsid w:val="003564E1"/>
    <w:rsid w:val="00356540"/>
    <w:rsid w:val="0035678A"/>
    <w:rsid w:val="003567E0"/>
    <w:rsid w:val="00356812"/>
    <w:rsid w:val="00356907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2091"/>
    <w:rsid w:val="003622A3"/>
    <w:rsid w:val="003623C7"/>
    <w:rsid w:val="0036246A"/>
    <w:rsid w:val="0036252D"/>
    <w:rsid w:val="00362624"/>
    <w:rsid w:val="003628B3"/>
    <w:rsid w:val="003629C8"/>
    <w:rsid w:val="00362FAB"/>
    <w:rsid w:val="00363035"/>
    <w:rsid w:val="00363080"/>
    <w:rsid w:val="0036308E"/>
    <w:rsid w:val="003630A0"/>
    <w:rsid w:val="003630EA"/>
    <w:rsid w:val="0036312A"/>
    <w:rsid w:val="003632F5"/>
    <w:rsid w:val="0036330C"/>
    <w:rsid w:val="003633D5"/>
    <w:rsid w:val="0036342B"/>
    <w:rsid w:val="0036345F"/>
    <w:rsid w:val="003634AE"/>
    <w:rsid w:val="00363546"/>
    <w:rsid w:val="00363635"/>
    <w:rsid w:val="00363729"/>
    <w:rsid w:val="003638A3"/>
    <w:rsid w:val="003638EE"/>
    <w:rsid w:val="003638F0"/>
    <w:rsid w:val="00363A6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5EB"/>
    <w:rsid w:val="0036486D"/>
    <w:rsid w:val="00364903"/>
    <w:rsid w:val="00364951"/>
    <w:rsid w:val="003649AD"/>
    <w:rsid w:val="00364BC8"/>
    <w:rsid w:val="00364C1C"/>
    <w:rsid w:val="00364E74"/>
    <w:rsid w:val="00364ED8"/>
    <w:rsid w:val="00364F7F"/>
    <w:rsid w:val="00364F9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5BE"/>
    <w:rsid w:val="00367784"/>
    <w:rsid w:val="003677A3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F73"/>
    <w:rsid w:val="00370F7B"/>
    <w:rsid w:val="003710C5"/>
    <w:rsid w:val="003711C2"/>
    <w:rsid w:val="00371409"/>
    <w:rsid w:val="003714E2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10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7E"/>
    <w:rsid w:val="003737A6"/>
    <w:rsid w:val="003737AE"/>
    <w:rsid w:val="00373954"/>
    <w:rsid w:val="00373981"/>
    <w:rsid w:val="00373A91"/>
    <w:rsid w:val="00373B9E"/>
    <w:rsid w:val="00373D69"/>
    <w:rsid w:val="0037468C"/>
    <w:rsid w:val="003747F8"/>
    <w:rsid w:val="00374A94"/>
    <w:rsid w:val="00374C69"/>
    <w:rsid w:val="00374FCA"/>
    <w:rsid w:val="003750D4"/>
    <w:rsid w:val="003751E8"/>
    <w:rsid w:val="00375211"/>
    <w:rsid w:val="00375351"/>
    <w:rsid w:val="00375887"/>
    <w:rsid w:val="00375B1A"/>
    <w:rsid w:val="00375B9B"/>
    <w:rsid w:val="00375BFF"/>
    <w:rsid w:val="00375CC8"/>
    <w:rsid w:val="00375D95"/>
    <w:rsid w:val="00375F5C"/>
    <w:rsid w:val="0037609D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93F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C79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4FC"/>
    <w:rsid w:val="00381759"/>
    <w:rsid w:val="00381768"/>
    <w:rsid w:val="00381781"/>
    <w:rsid w:val="0038186D"/>
    <w:rsid w:val="00381886"/>
    <w:rsid w:val="003818D9"/>
    <w:rsid w:val="00381909"/>
    <w:rsid w:val="00381AA0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D6A"/>
    <w:rsid w:val="00382D8D"/>
    <w:rsid w:val="00382DD1"/>
    <w:rsid w:val="00383061"/>
    <w:rsid w:val="00383092"/>
    <w:rsid w:val="003830C8"/>
    <w:rsid w:val="00383112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D"/>
    <w:rsid w:val="00383A47"/>
    <w:rsid w:val="00383ACF"/>
    <w:rsid w:val="00383D2A"/>
    <w:rsid w:val="00383EAC"/>
    <w:rsid w:val="00384016"/>
    <w:rsid w:val="00384057"/>
    <w:rsid w:val="00384113"/>
    <w:rsid w:val="003841C4"/>
    <w:rsid w:val="003841EE"/>
    <w:rsid w:val="0038426A"/>
    <w:rsid w:val="0038429F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163"/>
    <w:rsid w:val="0038532E"/>
    <w:rsid w:val="0038545B"/>
    <w:rsid w:val="0038554D"/>
    <w:rsid w:val="003855C6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FDE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DDA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977"/>
    <w:rsid w:val="00390994"/>
    <w:rsid w:val="00390A25"/>
    <w:rsid w:val="00390A49"/>
    <w:rsid w:val="00390BBE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4E0"/>
    <w:rsid w:val="00392606"/>
    <w:rsid w:val="00392723"/>
    <w:rsid w:val="0039275B"/>
    <w:rsid w:val="00392797"/>
    <w:rsid w:val="003928F1"/>
    <w:rsid w:val="00392935"/>
    <w:rsid w:val="00392B1C"/>
    <w:rsid w:val="00392C5C"/>
    <w:rsid w:val="003930CA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ABA"/>
    <w:rsid w:val="00393D06"/>
    <w:rsid w:val="00394001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07"/>
    <w:rsid w:val="00394959"/>
    <w:rsid w:val="00394AFB"/>
    <w:rsid w:val="00394B57"/>
    <w:rsid w:val="00394FA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5C9"/>
    <w:rsid w:val="003965D2"/>
    <w:rsid w:val="003966AB"/>
    <w:rsid w:val="00396871"/>
    <w:rsid w:val="0039693D"/>
    <w:rsid w:val="003969CC"/>
    <w:rsid w:val="00396AFD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812"/>
    <w:rsid w:val="003A093D"/>
    <w:rsid w:val="003A0F94"/>
    <w:rsid w:val="003A0FA2"/>
    <w:rsid w:val="003A0FC6"/>
    <w:rsid w:val="003A1345"/>
    <w:rsid w:val="003A153D"/>
    <w:rsid w:val="003A15D2"/>
    <w:rsid w:val="003A1631"/>
    <w:rsid w:val="003A1707"/>
    <w:rsid w:val="003A178A"/>
    <w:rsid w:val="003A1826"/>
    <w:rsid w:val="003A197A"/>
    <w:rsid w:val="003A1C30"/>
    <w:rsid w:val="003A1C5B"/>
    <w:rsid w:val="003A1D58"/>
    <w:rsid w:val="003A1ECD"/>
    <w:rsid w:val="003A1EDB"/>
    <w:rsid w:val="003A227D"/>
    <w:rsid w:val="003A22C5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8B5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4F8"/>
    <w:rsid w:val="003A4590"/>
    <w:rsid w:val="003A4597"/>
    <w:rsid w:val="003A4666"/>
    <w:rsid w:val="003A4890"/>
    <w:rsid w:val="003A49AF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B98"/>
    <w:rsid w:val="003A5BEA"/>
    <w:rsid w:val="003A5C06"/>
    <w:rsid w:val="003A5CE2"/>
    <w:rsid w:val="003A5E50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AFE"/>
    <w:rsid w:val="003A6D06"/>
    <w:rsid w:val="003A6FB5"/>
    <w:rsid w:val="003A7034"/>
    <w:rsid w:val="003A7357"/>
    <w:rsid w:val="003A74EF"/>
    <w:rsid w:val="003A7625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6DE"/>
    <w:rsid w:val="003B0EAA"/>
    <w:rsid w:val="003B0F22"/>
    <w:rsid w:val="003B102F"/>
    <w:rsid w:val="003B1063"/>
    <w:rsid w:val="003B11A0"/>
    <w:rsid w:val="003B1471"/>
    <w:rsid w:val="003B1496"/>
    <w:rsid w:val="003B1622"/>
    <w:rsid w:val="003B171F"/>
    <w:rsid w:val="003B17CC"/>
    <w:rsid w:val="003B18D8"/>
    <w:rsid w:val="003B1BFD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AEF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A0C"/>
    <w:rsid w:val="003B5AA8"/>
    <w:rsid w:val="003B5D62"/>
    <w:rsid w:val="003B5EC9"/>
    <w:rsid w:val="003B6081"/>
    <w:rsid w:val="003B6170"/>
    <w:rsid w:val="003B6351"/>
    <w:rsid w:val="003B6572"/>
    <w:rsid w:val="003B6602"/>
    <w:rsid w:val="003B67A4"/>
    <w:rsid w:val="003B6A5C"/>
    <w:rsid w:val="003B6D70"/>
    <w:rsid w:val="003B6E96"/>
    <w:rsid w:val="003B6EDC"/>
    <w:rsid w:val="003B6FB5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BA8"/>
    <w:rsid w:val="003C0C39"/>
    <w:rsid w:val="003C0DF0"/>
    <w:rsid w:val="003C115E"/>
    <w:rsid w:val="003C1220"/>
    <w:rsid w:val="003C14D8"/>
    <w:rsid w:val="003C158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22"/>
    <w:rsid w:val="003C2E90"/>
    <w:rsid w:val="003C2FDC"/>
    <w:rsid w:val="003C303E"/>
    <w:rsid w:val="003C3174"/>
    <w:rsid w:val="003C3193"/>
    <w:rsid w:val="003C32D3"/>
    <w:rsid w:val="003C3506"/>
    <w:rsid w:val="003C362B"/>
    <w:rsid w:val="003C3647"/>
    <w:rsid w:val="003C37DA"/>
    <w:rsid w:val="003C3E70"/>
    <w:rsid w:val="003C3FC3"/>
    <w:rsid w:val="003C40A6"/>
    <w:rsid w:val="003C439B"/>
    <w:rsid w:val="003C43F0"/>
    <w:rsid w:val="003C44C4"/>
    <w:rsid w:val="003C45A3"/>
    <w:rsid w:val="003C4619"/>
    <w:rsid w:val="003C4774"/>
    <w:rsid w:val="003C4C37"/>
    <w:rsid w:val="003C4C4C"/>
    <w:rsid w:val="003C4CB4"/>
    <w:rsid w:val="003C4CD3"/>
    <w:rsid w:val="003C4D3C"/>
    <w:rsid w:val="003C5036"/>
    <w:rsid w:val="003C50B0"/>
    <w:rsid w:val="003C530C"/>
    <w:rsid w:val="003C5327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DA3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9A"/>
    <w:rsid w:val="003C7AF2"/>
    <w:rsid w:val="003C7B4C"/>
    <w:rsid w:val="003C7B63"/>
    <w:rsid w:val="003C7B93"/>
    <w:rsid w:val="003C7C62"/>
    <w:rsid w:val="003C7D9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703"/>
    <w:rsid w:val="003D177A"/>
    <w:rsid w:val="003D191E"/>
    <w:rsid w:val="003D193D"/>
    <w:rsid w:val="003D198E"/>
    <w:rsid w:val="003D1A02"/>
    <w:rsid w:val="003D1CC7"/>
    <w:rsid w:val="003D1CCC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C01"/>
    <w:rsid w:val="003D3DF4"/>
    <w:rsid w:val="003D3E93"/>
    <w:rsid w:val="003D3F1A"/>
    <w:rsid w:val="003D3F92"/>
    <w:rsid w:val="003D4300"/>
    <w:rsid w:val="003D4384"/>
    <w:rsid w:val="003D48A9"/>
    <w:rsid w:val="003D4C29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C5D"/>
    <w:rsid w:val="003D5C9A"/>
    <w:rsid w:val="003D5D2D"/>
    <w:rsid w:val="003D5D90"/>
    <w:rsid w:val="003D5F0D"/>
    <w:rsid w:val="003D5F5A"/>
    <w:rsid w:val="003D5FAD"/>
    <w:rsid w:val="003D601B"/>
    <w:rsid w:val="003D60DE"/>
    <w:rsid w:val="003D60F3"/>
    <w:rsid w:val="003D62BF"/>
    <w:rsid w:val="003D6504"/>
    <w:rsid w:val="003D6506"/>
    <w:rsid w:val="003D65F4"/>
    <w:rsid w:val="003D6697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C1A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FF"/>
    <w:rsid w:val="003E1949"/>
    <w:rsid w:val="003E19E3"/>
    <w:rsid w:val="003E19E5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35"/>
    <w:rsid w:val="003E2371"/>
    <w:rsid w:val="003E23B7"/>
    <w:rsid w:val="003E2473"/>
    <w:rsid w:val="003E247B"/>
    <w:rsid w:val="003E25BE"/>
    <w:rsid w:val="003E2600"/>
    <w:rsid w:val="003E27EB"/>
    <w:rsid w:val="003E2B62"/>
    <w:rsid w:val="003E2BFE"/>
    <w:rsid w:val="003E2D49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AAF"/>
    <w:rsid w:val="003E3D0B"/>
    <w:rsid w:val="003E3D18"/>
    <w:rsid w:val="003E3DC6"/>
    <w:rsid w:val="003E3F7D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59B"/>
    <w:rsid w:val="003E5615"/>
    <w:rsid w:val="003E562B"/>
    <w:rsid w:val="003E56AD"/>
    <w:rsid w:val="003E56D4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039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F62"/>
    <w:rsid w:val="003E7001"/>
    <w:rsid w:val="003E7069"/>
    <w:rsid w:val="003E7094"/>
    <w:rsid w:val="003E72C4"/>
    <w:rsid w:val="003E72DE"/>
    <w:rsid w:val="003E73F3"/>
    <w:rsid w:val="003E740D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CCF"/>
    <w:rsid w:val="003F2CD6"/>
    <w:rsid w:val="003F2E43"/>
    <w:rsid w:val="003F311C"/>
    <w:rsid w:val="003F32CE"/>
    <w:rsid w:val="003F32CF"/>
    <w:rsid w:val="003F3663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7C7"/>
    <w:rsid w:val="003F49A6"/>
    <w:rsid w:val="003F4A1F"/>
    <w:rsid w:val="003F4B72"/>
    <w:rsid w:val="003F4B7E"/>
    <w:rsid w:val="003F4BA6"/>
    <w:rsid w:val="003F4E0A"/>
    <w:rsid w:val="003F4E3E"/>
    <w:rsid w:val="003F4E52"/>
    <w:rsid w:val="003F4F54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3DF"/>
    <w:rsid w:val="003F6540"/>
    <w:rsid w:val="003F654E"/>
    <w:rsid w:val="003F6637"/>
    <w:rsid w:val="003F6A8A"/>
    <w:rsid w:val="003F6B0C"/>
    <w:rsid w:val="003F6BE3"/>
    <w:rsid w:val="003F6C00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833"/>
    <w:rsid w:val="003F7993"/>
    <w:rsid w:val="003F7ABD"/>
    <w:rsid w:val="003F7BEB"/>
    <w:rsid w:val="003F7D76"/>
    <w:rsid w:val="003F7DE7"/>
    <w:rsid w:val="003F7EC4"/>
    <w:rsid w:val="003F7F94"/>
    <w:rsid w:val="003F7FE1"/>
    <w:rsid w:val="00400007"/>
    <w:rsid w:val="004001EB"/>
    <w:rsid w:val="004003BF"/>
    <w:rsid w:val="004004C3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94F"/>
    <w:rsid w:val="00401BE7"/>
    <w:rsid w:val="00401DB8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DC6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EE"/>
    <w:rsid w:val="00405348"/>
    <w:rsid w:val="004053AC"/>
    <w:rsid w:val="004053DC"/>
    <w:rsid w:val="00405E9E"/>
    <w:rsid w:val="00405EDA"/>
    <w:rsid w:val="00405F3F"/>
    <w:rsid w:val="00405F51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0A3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104A"/>
    <w:rsid w:val="00411104"/>
    <w:rsid w:val="00411161"/>
    <w:rsid w:val="00411181"/>
    <w:rsid w:val="004113D5"/>
    <w:rsid w:val="00411405"/>
    <w:rsid w:val="004115E6"/>
    <w:rsid w:val="00411696"/>
    <w:rsid w:val="004119C5"/>
    <w:rsid w:val="00411A8B"/>
    <w:rsid w:val="00411ACC"/>
    <w:rsid w:val="00411B8F"/>
    <w:rsid w:val="00411C10"/>
    <w:rsid w:val="00411CC3"/>
    <w:rsid w:val="00411CD2"/>
    <w:rsid w:val="00411ECB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FB"/>
    <w:rsid w:val="00414FF0"/>
    <w:rsid w:val="004150CD"/>
    <w:rsid w:val="0041516E"/>
    <w:rsid w:val="004152F2"/>
    <w:rsid w:val="004155D4"/>
    <w:rsid w:val="004156EB"/>
    <w:rsid w:val="004157EA"/>
    <w:rsid w:val="004158A6"/>
    <w:rsid w:val="004159D5"/>
    <w:rsid w:val="00415A62"/>
    <w:rsid w:val="00415ADE"/>
    <w:rsid w:val="00415B34"/>
    <w:rsid w:val="00415FAA"/>
    <w:rsid w:val="004160AE"/>
    <w:rsid w:val="004160BB"/>
    <w:rsid w:val="00416364"/>
    <w:rsid w:val="004165A7"/>
    <w:rsid w:val="0041688E"/>
    <w:rsid w:val="00416906"/>
    <w:rsid w:val="00416D8A"/>
    <w:rsid w:val="00416E3A"/>
    <w:rsid w:val="00416FB7"/>
    <w:rsid w:val="00417090"/>
    <w:rsid w:val="004170F1"/>
    <w:rsid w:val="0041722C"/>
    <w:rsid w:val="004172D0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0F97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91B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0AE"/>
    <w:rsid w:val="0042413A"/>
    <w:rsid w:val="00424191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20C"/>
    <w:rsid w:val="004253D9"/>
    <w:rsid w:val="004256C0"/>
    <w:rsid w:val="0042575C"/>
    <w:rsid w:val="004259BF"/>
    <w:rsid w:val="00425CDE"/>
    <w:rsid w:val="00425D86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E23"/>
    <w:rsid w:val="00431E3F"/>
    <w:rsid w:val="00431F26"/>
    <w:rsid w:val="00431FDA"/>
    <w:rsid w:val="00432134"/>
    <w:rsid w:val="00432191"/>
    <w:rsid w:val="004323E4"/>
    <w:rsid w:val="00432659"/>
    <w:rsid w:val="004326A2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2EB"/>
    <w:rsid w:val="00435596"/>
    <w:rsid w:val="00435806"/>
    <w:rsid w:val="00435828"/>
    <w:rsid w:val="004358A4"/>
    <w:rsid w:val="004358E7"/>
    <w:rsid w:val="00435B7B"/>
    <w:rsid w:val="00435BD9"/>
    <w:rsid w:val="00435F82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6DB"/>
    <w:rsid w:val="00437769"/>
    <w:rsid w:val="004378DA"/>
    <w:rsid w:val="004378F3"/>
    <w:rsid w:val="00437A99"/>
    <w:rsid w:val="00437B65"/>
    <w:rsid w:val="00437BD5"/>
    <w:rsid w:val="00437F1D"/>
    <w:rsid w:val="00437FED"/>
    <w:rsid w:val="00440044"/>
    <w:rsid w:val="004402D3"/>
    <w:rsid w:val="00440735"/>
    <w:rsid w:val="004407B7"/>
    <w:rsid w:val="004407D8"/>
    <w:rsid w:val="0044081C"/>
    <w:rsid w:val="00440861"/>
    <w:rsid w:val="004408AD"/>
    <w:rsid w:val="004409A8"/>
    <w:rsid w:val="00440AA3"/>
    <w:rsid w:val="00440D9D"/>
    <w:rsid w:val="00440DEC"/>
    <w:rsid w:val="00440E32"/>
    <w:rsid w:val="00440F09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20A4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312A"/>
    <w:rsid w:val="0044315F"/>
    <w:rsid w:val="00443210"/>
    <w:rsid w:val="0044321F"/>
    <w:rsid w:val="0044323E"/>
    <w:rsid w:val="0044324C"/>
    <w:rsid w:val="00443476"/>
    <w:rsid w:val="004434E7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5173"/>
    <w:rsid w:val="004452D3"/>
    <w:rsid w:val="00445345"/>
    <w:rsid w:val="00445402"/>
    <w:rsid w:val="004456A5"/>
    <w:rsid w:val="0044574C"/>
    <w:rsid w:val="00445CCE"/>
    <w:rsid w:val="00445D86"/>
    <w:rsid w:val="00445E51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CF"/>
    <w:rsid w:val="004500CB"/>
    <w:rsid w:val="0045029F"/>
    <w:rsid w:val="004505BD"/>
    <w:rsid w:val="00450797"/>
    <w:rsid w:val="00450A00"/>
    <w:rsid w:val="00450A5D"/>
    <w:rsid w:val="00450A63"/>
    <w:rsid w:val="00450CB1"/>
    <w:rsid w:val="00450D0A"/>
    <w:rsid w:val="00450EDB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6EE"/>
    <w:rsid w:val="004527A1"/>
    <w:rsid w:val="004528E0"/>
    <w:rsid w:val="00452935"/>
    <w:rsid w:val="00452E88"/>
    <w:rsid w:val="004530E3"/>
    <w:rsid w:val="0045327F"/>
    <w:rsid w:val="0045332F"/>
    <w:rsid w:val="00453346"/>
    <w:rsid w:val="004533D6"/>
    <w:rsid w:val="00453538"/>
    <w:rsid w:val="0045354F"/>
    <w:rsid w:val="004535BF"/>
    <w:rsid w:val="00453667"/>
    <w:rsid w:val="0045367D"/>
    <w:rsid w:val="004536B2"/>
    <w:rsid w:val="004536F2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0D5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D27"/>
    <w:rsid w:val="00454F24"/>
    <w:rsid w:val="00454F39"/>
    <w:rsid w:val="00454FD3"/>
    <w:rsid w:val="0045507D"/>
    <w:rsid w:val="004551BE"/>
    <w:rsid w:val="00455243"/>
    <w:rsid w:val="0045528A"/>
    <w:rsid w:val="004552A2"/>
    <w:rsid w:val="0045536C"/>
    <w:rsid w:val="004559E7"/>
    <w:rsid w:val="00455A47"/>
    <w:rsid w:val="00455B1B"/>
    <w:rsid w:val="00455C65"/>
    <w:rsid w:val="00455E6A"/>
    <w:rsid w:val="00455FCF"/>
    <w:rsid w:val="00456229"/>
    <w:rsid w:val="004562D9"/>
    <w:rsid w:val="004563F0"/>
    <w:rsid w:val="00456494"/>
    <w:rsid w:val="0045658B"/>
    <w:rsid w:val="004565D2"/>
    <w:rsid w:val="004566D4"/>
    <w:rsid w:val="0045679F"/>
    <w:rsid w:val="004567B7"/>
    <w:rsid w:val="004567DA"/>
    <w:rsid w:val="00456885"/>
    <w:rsid w:val="00456A11"/>
    <w:rsid w:val="00456A80"/>
    <w:rsid w:val="00456B48"/>
    <w:rsid w:val="00456C56"/>
    <w:rsid w:val="00456DE7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76F"/>
    <w:rsid w:val="00460773"/>
    <w:rsid w:val="004608A6"/>
    <w:rsid w:val="00460B2D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1C1"/>
    <w:rsid w:val="00462282"/>
    <w:rsid w:val="00462288"/>
    <w:rsid w:val="004622C0"/>
    <w:rsid w:val="004624C4"/>
    <w:rsid w:val="0046256F"/>
    <w:rsid w:val="0046272F"/>
    <w:rsid w:val="00462905"/>
    <w:rsid w:val="004629D1"/>
    <w:rsid w:val="00462AFF"/>
    <w:rsid w:val="00462C92"/>
    <w:rsid w:val="00462D4E"/>
    <w:rsid w:val="00462D52"/>
    <w:rsid w:val="00462F45"/>
    <w:rsid w:val="00462FDB"/>
    <w:rsid w:val="004630CE"/>
    <w:rsid w:val="004630E0"/>
    <w:rsid w:val="00463321"/>
    <w:rsid w:val="00463604"/>
    <w:rsid w:val="004636A2"/>
    <w:rsid w:val="004638F6"/>
    <w:rsid w:val="0046398D"/>
    <w:rsid w:val="004639AD"/>
    <w:rsid w:val="00463A35"/>
    <w:rsid w:val="00463E59"/>
    <w:rsid w:val="00463F43"/>
    <w:rsid w:val="00463FEB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51B"/>
    <w:rsid w:val="0046763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6EC"/>
    <w:rsid w:val="0047099D"/>
    <w:rsid w:val="00470B52"/>
    <w:rsid w:val="00470BB7"/>
    <w:rsid w:val="00470D0C"/>
    <w:rsid w:val="004710E6"/>
    <w:rsid w:val="00471117"/>
    <w:rsid w:val="00471128"/>
    <w:rsid w:val="004711A2"/>
    <w:rsid w:val="004713F3"/>
    <w:rsid w:val="00471419"/>
    <w:rsid w:val="0047145B"/>
    <w:rsid w:val="004715E4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002"/>
    <w:rsid w:val="004721C3"/>
    <w:rsid w:val="00472223"/>
    <w:rsid w:val="004723C8"/>
    <w:rsid w:val="004724E8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8F2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34"/>
    <w:rsid w:val="00475197"/>
    <w:rsid w:val="00475258"/>
    <w:rsid w:val="004752CE"/>
    <w:rsid w:val="004753FD"/>
    <w:rsid w:val="00475417"/>
    <w:rsid w:val="00475AC5"/>
    <w:rsid w:val="00475ADE"/>
    <w:rsid w:val="00475B4F"/>
    <w:rsid w:val="00475C5F"/>
    <w:rsid w:val="00475DCC"/>
    <w:rsid w:val="00475E3C"/>
    <w:rsid w:val="00476067"/>
    <w:rsid w:val="004760E6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564"/>
    <w:rsid w:val="00477617"/>
    <w:rsid w:val="00477640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3C0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5F7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3A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6E33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2F3"/>
    <w:rsid w:val="00491436"/>
    <w:rsid w:val="00491446"/>
    <w:rsid w:val="004915D5"/>
    <w:rsid w:val="0049166F"/>
    <w:rsid w:val="004917AF"/>
    <w:rsid w:val="0049180D"/>
    <w:rsid w:val="0049187D"/>
    <w:rsid w:val="004918AA"/>
    <w:rsid w:val="0049194C"/>
    <w:rsid w:val="004919F2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3277"/>
    <w:rsid w:val="0049333D"/>
    <w:rsid w:val="00493403"/>
    <w:rsid w:val="0049342E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9E1"/>
    <w:rsid w:val="00494A33"/>
    <w:rsid w:val="00494BB9"/>
    <w:rsid w:val="00494C05"/>
    <w:rsid w:val="0049508E"/>
    <w:rsid w:val="0049540D"/>
    <w:rsid w:val="0049548B"/>
    <w:rsid w:val="004956B4"/>
    <w:rsid w:val="00495966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44C"/>
    <w:rsid w:val="00497517"/>
    <w:rsid w:val="0049766C"/>
    <w:rsid w:val="004977D8"/>
    <w:rsid w:val="00497B20"/>
    <w:rsid w:val="00497B9B"/>
    <w:rsid w:val="00497CE3"/>
    <w:rsid w:val="004A010C"/>
    <w:rsid w:val="004A019D"/>
    <w:rsid w:val="004A0226"/>
    <w:rsid w:val="004A027F"/>
    <w:rsid w:val="004A0331"/>
    <w:rsid w:val="004A04A2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701"/>
    <w:rsid w:val="004A1794"/>
    <w:rsid w:val="004A187C"/>
    <w:rsid w:val="004A1AE1"/>
    <w:rsid w:val="004A1BE7"/>
    <w:rsid w:val="004A1D11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2FEA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5334"/>
    <w:rsid w:val="004A5391"/>
    <w:rsid w:val="004A57F9"/>
    <w:rsid w:val="004A586B"/>
    <w:rsid w:val="004A59D8"/>
    <w:rsid w:val="004A59EB"/>
    <w:rsid w:val="004A5A65"/>
    <w:rsid w:val="004A5ADC"/>
    <w:rsid w:val="004A5B51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8EF"/>
    <w:rsid w:val="004A792F"/>
    <w:rsid w:val="004A7AEA"/>
    <w:rsid w:val="004A7B2D"/>
    <w:rsid w:val="004A7C1C"/>
    <w:rsid w:val="004A7D1A"/>
    <w:rsid w:val="004A7D34"/>
    <w:rsid w:val="004A7DA3"/>
    <w:rsid w:val="004A7DA8"/>
    <w:rsid w:val="004A7DD7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209E"/>
    <w:rsid w:val="004B223B"/>
    <w:rsid w:val="004B229E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1"/>
    <w:rsid w:val="004B42EB"/>
    <w:rsid w:val="004B439F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5EE2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E10"/>
    <w:rsid w:val="004B6EC8"/>
    <w:rsid w:val="004B721A"/>
    <w:rsid w:val="004B7252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C4C"/>
    <w:rsid w:val="004B7C7D"/>
    <w:rsid w:val="004B7D06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C64"/>
    <w:rsid w:val="004C2E55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506"/>
    <w:rsid w:val="004C45A6"/>
    <w:rsid w:val="004C484D"/>
    <w:rsid w:val="004C4949"/>
    <w:rsid w:val="004C4973"/>
    <w:rsid w:val="004C49C5"/>
    <w:rsid w:val="004C49E0"/>
    <w:rsid w:val="004C4CEA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D70"/>
    <w:rsid w:val="004C5DE4"/>
    <w:rsid w:val="004C613C"/>
    <w:rsid w:val="004C61B0"/>
    <w:rsid w:val="004C6222"/>
    <w:rsid w:val="004C6240"/>
    <w:rsid w:val="004C62D8"/>
    <w:rsid w:val="004C636D"/>
    <w:rsid w:val="004C64AA"/>
    <w:rsid w:val="004C6550"/>
    <w:rsid w:val="004C6606"/>
    <w:rsid w:val="004C6655"/>
    <w:rsid w:val="004C67A1"/>
    <w:rsid w:val="004C68B3"/>
    <w:rsid w:val="004C6946"/>
    <w:rsid w:val="004C6A2B"/>
    <w:rsid w:val="004C6B6D"/>
    <w:rsid w:val="004C6BD3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5A5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0FCE"/>
    <w:rsid w:val="004D1097"/>
    <w:rsid w:val="004D117A"/>
    <w:rsid w:val="004D11E9"/>
    <w:rsid w:val="004D14B3"/>
    <w:rsid w:val="004D14E4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8D7"/>
    <w:rsid w:val="004D2AA2"/>
    <w:rsid w:val="004D2CAB"/>
    <w:rsid w:val="004D2CB3"/>
    <w:rsid w:val="004D2DC1"/>
    <w:rsid w:val="004D2E62"/>
    <w:rsid w:val="004D2F54"/>
    <w:rsid w:val="004D3062"/>
    <w:rsid w:val="004D30E3"/>
    <w:rsid w:val="004D3114"/>
    <w:rsid w:val="004D3175"/>
    <w:rsid w:val="004D31C5"/>
    <w:rsid w:val="004D34B5"/>
    <w:rsid w:val="004D3527"/>
    <w:rsid w:val="004D380A"/>
    <w:rsid w:val="004D389C"/>
    <w:rsid w:val="004D3955"/>
    <w:rsid w:val="004D39B7"/>
    <w:rsid w:val="004D3A7A"/>
    <w:rsid w:val="004D3B30"/>
    <w:rsid w:val="004D3FFF"/>
    <w:rsid w:val="004D40BE"/>
    <w:rsid w:val="004D40FA"/>
    <w:rsid w:val="004D42EE"/>
    <w:rsid w:val="004D4433"/>
    <w:rsid w:val="004D45D4"/>
    <w:rsid w:val="004D4620"/>
    <w:rsid w:val="004D49BB"/>
    <w:rsid w:val="004D4C4A"/>
    <w:rsid w:val="004D4D9D"/>
    <w:rsid w:val="004D5005"/>
    <w:rsid w:val="004D512C"/>
    <w:rsid w:val="004D515D"/>
    <w:rsid w:val="004D5169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6B1"/>
    <w:rsid w:val="004E0860"/>
    <w:rsid w:val="004E098E"/>
    <w:rsid w:val="004E0990"/>
    <w:rsid w:val="004E0B43"/>
    <w:rsid w:val="004E0B69"/>
    <w:rsid w:val="004E0D8A"/>
    <w:rsid w:val="004E0DD0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CF"/>
    <w:rsid w:val="004E1EE7"/>
    <w:rsid w:val="004E1F75"/>
    <w:rsid w:val="004E2083"/>
    <w:rsid w:val="004E20D4"/>
    <w:rsid w:val="004E218E"/>
    <w:rsid w:val="004E220C"/>
    <w:rsid w:val="004E2556"/>
    <w:rsid w:val="004E2694"/>
    <w:rsid w:val="004E279F"/>
    <w:rsid w:val="004E27FA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5F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80C"/>
    <w:rsid w:val="004E4922"/>
    <w:rsid w:val="004E4980"/>
    <w:rsid w:val="004E4AE8"/>
    <w:rsid w:val="004E4BC5"/>
    <w:rsid w:val="004E4D3E"/>
    <w:rsid w:val="004E5307"/>
    <w:rsid w:val="004E534D"/>
    <w:rsid w:val="004E5499"/>
    <w:rsid w:val="004E562B"/>
    <w:rsid w:val="004E5649"/>
    <w:rsid w:val="004E56A0"/>
    <w:rsid w:val="004E57D7"/>
    <w:rsid w:val="004E58F4"/>
    <w:rsid w:val="004E5922"/>
    <w:rsid w:val="004E5950"/>
    <w:rsid w:val="004E5AC0"/>
    <w:rsid w:val="004E5AEE"/>
    <w:rsid w:val="004E5BAA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32"/>
    <w:rsid w:val="004E6B4B"/>
    <w:rsid w:val="004E6BC7"/>
    <w:rsid w:val="004E6C25"/>
    <w:rsid w:val="004E6D1E"/>
    <w:rsid w:val="004E6E9B"/>
    <w:rsid w:val="004E72F1"/>
    <w:rsid w:val="004E736E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ED"/>
    <w:rsid w:val="004F0137"/>
    <w:rsid w:val="004F0237"/>
    <w:rsid w:val="004F025F"/>
    <w:rsid w:val="004F0444"/>
    <w:rsid w:val="004F04B5"/>
    <w:rsid w:val="004F08DA"/>
    <w:rsid w:val="004F0945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885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CD"/>
    <w:rsid w:val="004F6620"/>
    <w:rsid w:val="004F6707"/>
    <w:rsid w:val="004F6793"/>
    <w:rsid w:val="004F67A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A8A"/>
    <w:rsid w:val="00500B34"/>
    <w:rsid w:val="00500BD9"/>
    <w:rsid w:val="00500C48"/>
    <w:rsid w:val="00500CB0"/>
    <w:rsid w:val="00500D14"/>
    <w:rsid w:val="00500D2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7B2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86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772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E02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D2A"/>
    <w:rsid w:val="00521DA6"/>
    <w:rsid w:val="00521EDA"/>
    <w:rsid w:val="00521FF2"/>
    <w:rsid w:val="0052204C"/>
    <w:rsid w:val="005220E6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B0C"/>
    <w:rsid w:val="00522E53"/>
    <w:rsid w:val="00522FA9"/>
    <w:rsid w:val="005230F4"/>
    <w:rsid w:val="00523102"/>
    <w:rsid w:val="005236B7"/>
    <w:rsid w:val="005236D6"/>
    <w:rsid w:val="005237C0"/>
    <w:rsid w:val="0052383E"/>
    <w:rsid w:val="00523A80"/>
    <w:rsid w:val="00523B22"/>
    <w:rsid w:val="00523C37"/>
    <w:rsid w:val="00523C58"/>
    <w:rsid w:val="00523C88"/>
    <w:rsid w:val="00523E2A"/>
    <w:rsid w:val="00523E37"/>
    <w:rsid w:val="00523FA6"/>
    <w:rsid w:val="005240BF"/>
    <w:rsid w:val="005243D0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1CE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9D3"/>
    <w:rsid w:val="00530ADB"/>
    <w:rsid w:val="00530B4C"/>
    <w:rsid w:val="00530C86"/>
    <w:rsid w:val="00530D13"/>
    <w:rsid w:val="00530D32"/>
    <w:rsid w:val="0053102A"/>
    <w:rsid w:val="00531064"/>
    <w:rsid w:val="00531108"/>
    <w:rsid w:val="005311AD"/>
    <w:rsid w:val="005311BB"/>
    <w:rsid w:val="0053120F"/>
    <w:rsid w:val="00531293"/>
    <w:rsid w:val="0053135E"/>
    <w:rsid w:val="00531383"/>
    <w:rsid w:val="00531A0B"/>
    <w:rsid w:val="00531A4F"/>
    <w:rsid w:val="00531ACD"/>
    <w:rsid w:val="00531B90"/>
    <w:rsid w:val="00531C3F"/>
    <w:rsid w:val="00531E56"/>
    <w:rsid w:val="00531F52"/>
    <w:rsid w:val="00532203"/>
    <w:rsid w:val="00532302"/>
    <w:rsid w:val="005323C2"/>
    <w:rsid w:val="005323F9"/>
    <w:rsid w:val="005329C5"/>
    <w:rsid w:val="00532CB3"/>
    <w:rsid w:val="0053313D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A11"/>
    <w:rsid w:val="00534C34"/>
    <w:rsid w:val="00534CAC"/>
    <w:rsid w:val="0053510F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5E7"/>
    <w:rsid w:val="00536785"/>
    <w:rsid w:val="005367F1"/>
    <w:rsid w:val="00536969"/>
    <w:rsid w:val="00536B5A"/>
    <w:rsid w:val="00536B95"/>
    <w:rsid w:val="00536BC3"/>
    <w:rsid w:val="00536C54"/>
    <w:rsid w:val="00536C8F"/>
    <w:rsid w:val="005372DF"/>
    <w:rsid w:val="0053735B"/>
    <w:rsid w:val="00537662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28"/>
    <w:rsid w:val="005425F9"/>
    <w:rsid w:val="0054266D"/>
    <w:rsid w:val="0054292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708"/>
    <w:rsid w:val="00543B5D"/>
    <w:rsid w:val="00543C3B"/>
    <w:rsid w:val="00543D65"/>
    <w:rsid w:val="00543D81"/>
    <w:rsid w:val="00543DF3"/>
    <w:rsid w:val="00543FC6"/>
    <w:rsid w:val="00544373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530"/>
    <w:rsid w:val="0054569B"/>
    <w:rsid w:val="0054573A"/>
    <w:rsid w:val="00545890"/>
    <w:rsid w:val="005458D4"/>
    <w:rsid w:val="00545AEE"/>
    <w:rsid w:val="00545B08"/>
    <w:rsid w:val="00545BF2"/>
    <w:rsid w:val="00545D97"/>
    <w:rsid w:val="00545E3B"/>
    <w:rsid w:val="00545ED6"/>
    <w:rsid w:val="00545FC9"/>
    <w:rsid w:val="005460FB"/>
    <w:rsid w:val="0054613C"/>
    <w:rsid w:val="0054647E"/>
    <w:rsid w:val="00546481"/>
    <w:rsid w:val="00546523"/>
    <w:rsid w:val="0054652A"/>
    <w:rsid w:val="00546620"/>
    <w:rsid w:val="0054692F"/>
    <w:rsid w:val="00546EF3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9B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B18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76A"/>
    <w:rsid w:val="00554A36"/>
    <w:rsid w:val="00554B58"/>
    <w:rsid w:val="00554CDA"/>
    <w:rsid w:val="00554D5F"/>
    <w:rsid w:val="00554E05"/>
    <w:rsid w:val="00554E2D"/>
    <w:rsid w:val="0055524A"/>
    <w:rsid w:val="005552F6"/>
    <w:rsid w:val="005553A8"/>
    <w:rsid w:val="005553BA"/>
    <w:rsid w:val="005554A4"/>
    <w:rsid w:val="00555629"/>
    <w:rsid w:val="005556B3"/>
    <w:rsid w:val="005556BF"/>
    <w:rsid w:val="005557C3"/>
    <w:rsid w:val="00555843"/>
    <w:rsid w:val="00555CC2"/>
    <w:rsid w:val="00555D67"/>
    <w:rsid w:val="00555E22"/>
    <w:rsid w:val="005560B6"/>
    <w:rsid w:val="005561D7"/>
    <w:rsid w:val="0055627F"/>
    <w:rsid w:val="00556334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1E5"/>
    <w:rsid w:val="00557452"/>
    <w:rsid w:val="005574E0"/>
    <w:rsid w:val="00557548"/>
    <w:rsid w:val="0055787E"/>
    <w:rsid w:val="005578C6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709"/>
    <w:rsid w:val="005607B4"/>
    <w:rsid w:val="0056091E"/>
    <w:rsid w:val="005609F2"/>
    <w:rsid w:val="005609F7"/>
    <w:rsid w:val="00560AD2"/>
    <w:rsid w:val="00560D54"/>
    <w:rsid w:val="00560D82"/>
    <w:rsid w:val="00560D83"/>
    <w:rsid w:val="00560E62"/>
    <w:rsid w:val="00560F97"/>
    <w:rsid w:val="00561015"/>
    <w:rsid w:val="00561018"/>
    <w:rsid w:val="00561271"/>
    <w:rsid w:val="0056160E"/>
    <w:rsid w:val="00561664"/>
    <w:rsid w:val="005616EF"/>
    <w:rsid w:val="005617AA"/>
    <w:rsid w:val="00561812"/>
    <w:rsid w:val="005618BD"/>
    <w:rsid w:val="00561B64"/>
    <w:rsid w:val="00561E92"/>
    <w:rsid w:val="00561F07"/>
    <w:rsid w:val="00561F2A"/>
    <w:rsid w:val="00561F51"/>
    <w:rsid w:val="00561FD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CEC"/>
    <w:rsid w:val="00562D6F"/>
    <w:rsid w:val="00562EA6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F57"/>
    <w:rsid w:val="00564FF6"/>
    <w:rsid w:val="005651A2"/>
    <w:rsid w:val="00565397"/>
    <w:rsid w:val="00565399"/>
    <w:rsid w:val="005653CF"/>
    <w:rsid w:val="0056561F"/>
    <w:rsid w:val="00565663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70D"/>
    <w:rsid w:val="0056674D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A01"/>
    <w:rsid w:val="00567BC0"/>
    <w:rsid w:val="00567DA6"/>
    <w:rsid w:val="0057029F"/>
    <w:rsid w:val="005703FC"/>
    <w:rsid w:val="005704C8"/>
    <w:rsid w:val="005704E9"/>
    <w:rsid w:val="0057068E"/>
    <w:rsid w:val="00570741"/>
    <w:rsid w:val="005708CD"/>
    <w:rsid w:val="005708EF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44E"/>
    <w:rsid w:val="00572719"/>
    <w:rsid w:val="005727CC"/>
    <w:rsid w:val="005729BA"/>
    <w:rsid w:val="00572AF7"/>
    <w:rsid w:val="00572C52"/>
    <w:rsid w:val="00572C54"/>
    <w:rsid w:val="00572CBA"/>
    <w:rsid w:val="00572D49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505"/>
    <w:rsid w:val="00573517"/>
    <w:rsid w:val="005735C0"/>
    <w:rsid w:val="00573641"/>
    <w:rsid w:val="00573723"/>
    <w:rsid w:val="00573994"/>
    <w:rsid w:val="00573D87"/>
    <w:rsid w:val="00573E91"/>
    <w:rsid w:val="00573F4E"/>
    <w:rsid w:val="00573F5D"/>
    <w:rsid w:val="00573FCF"/>
    <w:rsid w:val="00574041"/>
    <w:rsid w:val="00574278"/>
    <w:rsid w:val="005742A1"/>
    <w:rsid w:val="0057433D"/>
    <w:rsid w:val="005745EC"/>
    <w:rsid w:val="00574809"/>
    <w:rsid w:val="0057481F"/>
    <w:rsid w:val="00574963"/>
    <w:rsid w:val="0057498B"/>
    <w:rsid w:val="00574AA6"/>
    <w:rsid w:val="00574AD0"/>
    <w:rsid w:val="00574B20"/>
    <w:rsid w:val="00574C8A"/>
    <w:rsid w:val="00574CB0"/>
    <w:rsid w:val="00574DEF"/>
    <w:rsid w:val="00574E31"/>
    <w:rsid w:val="00575119"/>
    <w:rsid w:val="00575134"/>
    <w:rsid w:val="0057520A"/>
    <w:rsid w:val="00575218"/>
    <w:rsid w:val="00575226"/>
    <w:rsid w:val="0057527B"/>
    <w:rsid w:val="0057531E"/>
    <w:rsid w:val="0057534B"/>
    <w:rsid w:val="005754D2"/>
    <w:rsid w:val="00575527"/>
    <w:rsid w:val="005756C9"/>
    <w:rsid w:val="00575B72"/>
    <w:rsid w:val="00575B7E"/>
    <w:rsid w:val="00575BBD"/>
    <w:rsid w:val="00575C5E"/>
    <w:rsid w:val="00576152"/>
    <w:rsid w:val="005764BE"/>
    <w:rsid w:val="0057652D"/>
    <w:rsid w:val="005766D5"/>
    <w:rsid w:val="00576AC4"/>
    <w:rsid w:val="00576B68"/>
    <w:rsid w:val="00576C0D"/>
    <w:rsid w:val="00576C8F"/>
    <w:rsid w:val="00576E0F"/>
    <w:rsid w:val="00576EEB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F0"/>
    <w:rsid w:val="00577D46"/>
    <w:rsid w:val="00577E83"/>
    <w:rsid w:val="00577FDB"/>
    <w:rsid w:val="0058000D"/>
    <w:rsid w:val="00580104"/>
    <w:rsid w:val="00580115"/>
    <w:rsid w:val="005805B8"/>
    <w:rsid w:val="005805C3"/>
    <w:rsid w:val="0058092E"/>
    <w:rsid w:val="00580B4B"/>
    <w:rsid w:val="00580BA5"/>
    <w:rsid w:val="00580C18"/>
    <w:rsid w:val="00580D52"/>
    <w:rsid w:val="00580F65"/>
    <w:rsid w:val="0058105C"/>
    <w:rsid w:val="0058118B"/>
    <w:rsid w:val="00581357"/>
    <w:rsid w:val="00581564"/>
    <w:rsid w:val="005816E2"/>
    <w:rsid w:val="00581788"/>
    <w:rsid w:val="0058182F"/>
    <w:rsid w:val="00581936"/>
    <w:rsid w:val="005819FB"/>
    <w:rsid w:val="00581B8B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587"/>
    <w:rsid w:val="00582639"/>
    <w:rsid w:val="00582806"/>
    <w:rsid w:val="00582A30"/>
    <w:rsid w:val="00582B86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319"/>
    <w:rsid w:val="00583574"/>
    <w:rsid w:val="00583757"/>
    <w:rsid w:val="00583765"/>
    <w:rsid w:val="00583774"/>
    <w:rsid w:val="005837B8"/>
    <w:rsid w:val="00583B01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6E4F"/>
    <w:rsid w:val="0058715F"/>
    <w:rsid w:val="00587165"/>
    <w:rsid w:val="00587296"/>
    <w:rsid w:val="00587354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45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788"/>
    <w:rsid w:val="00593862"/>
    <w:rsid w:val="00593986"/>
    <w:rsid w:val="00593A12"/>
    <w:rsid w:val="00593BC6"/>
    <w:rsid w:val="00593C0D"/>
    <w:rsid w:val="00593C4C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7AC"/>
    <w:rsid w:val="00594868"/>
    <w:rsid w:val="00594907"/>
    <w:rsid w:val="00594A77"/>
    <w:rsid w:val="00594F48"/>
    <w:rsid w:val="00595038"/>
    <w:rsid w:val="00595296"/>
    <w:rsid w:val="00595397"/>
    <w:rsid w:val="0059552F"/>
    <w:rsid w:val="00595567"/>
    <w:rsid w:val="00595640"/>
    <w:rsid w:val="005956A5"/>
    <w:rsid w:val="0059571B"/>
    <w:rsid w:val="00595722"/>
    <w:rsid w:val="00595873"/>
    <w:rsid w:val="005959F8"/>
    <w:rsid w:val="00595AB3"/>
    <w:rsid w:val="00595AE3"/>
    <w:rsid w:val="00595AF3"/>
    <w:rsid w:val="00595B21"/>
    <w:rsid w:val="00595C13"/>
    <w:rsid w:val="00595D91"/>
    <w:rsid w:val="00595E64"/>
    <w:rsid w:val="00595F31"/>
    <w:rsid w:val="00595FD1"/>
    <w:rsid w:val="00596042"/>
    <w:rsid w:val="0059617B"/>
    <w:rsid w:val="00596183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9F9"/>
    <w:rsid w:val="00597A50"/>
    <w:rsid w:val="00597AED"/>
    <w:rsid w:val="00597B6B"/>
    <w:rsid w:val="00597F4F"/>
    <w:rsid w:val="00597FCB"/>
    <w:rsid w:val="005A0182"/>
    <w:rsid w:val="005A025A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E1"/>
    <w:rsid w:val="005A0D55"/>
    <w:rsid w:val="005A120E"/>
    <w:rsid w:val="005A12D2"/>
    <w:rsid w:val="005A13EA"/>
    <w:rsid w:val="005A15EA"/>
    <w:rsid w:val="005A1660"/>
    <w:rsid w:val="005A1915"/>
    <w:rsid w:val="005A192D"/>
    <w:rsid w:val="005A1A64"/>
    <w:rsid w:val="005A1D91"/>
    <w:rsid w:val="005A1F54"/>
    <w:rsid w:val="005A201E"/>
    <w:rsid w:val="005A2037"/>
    <w:rsid w:val="005A2092"/>
    <w:rsid w:val="005A20B7"/>
    <w:rsid w:val="005A21E8"/>
    <w:rsid w:val="005A2274"/>
    <w:rsid w:val="005A247E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573"/>
    <w:rsid w:val="005A3615"/>
    <w:rsid w:val="005A38CB"/>
    <w:rsid w:val="005A3A79"/>
    <w:rsid w:val="005A3CAC"/>
    <w:rsid w:val="005A3E02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47D"/>
    <w:rsid w:val="005A485D"/>
    <w:rsid w:val="005A486B"/>
    <w:rsid w:val="005A48A8"/>
    <w:rsid w:val="005A4B1D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CE6"/>
    <w:rsid w:val="005A7D58"/>
    <w:rsid w:val="005A7F5D"/>
    <w:rsid w:val="005B029C"/>
    <w:rsid w:val="005B05E2"/>
    <w:rsid w:val="005B0670"/>
    <w:rsid w:val="005B0717"/>
    <w:rsid w:val="005B0A44"/>
    <w:rsid w:val="005B0AB4"/>
    <w:rsid w:val="005B0AFB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ED8"/>
    <w:rsid w:val="005B325E"/>
    <w:rsid w:val="005B32B7"/>
    <w:rsid w:val="005B3308"/>
    <w:rsid w:val="005B35F3"/>
    <w:rsid w:val="005B3623"/>
    <w:rsid w:val="005B387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2AB"/>
    <w:rsid w:val="005B5374"/>
    <w:rsid w:val="005B55E5"/>
    <w:rsid w:val="005B55FE"/>
    <w:rsid w:val="005B57E7"/>
    <w:rsid w:val="005B57F2"/>
    <w:rsid w:val="005B5ABD"/>
    <w:rsid w:val="005B5B53"/>
    <w:rsid w:val="005B5B6B"/>
    <w:rsid w:val="005B5C4B"/>
    <w:rsid w:val="005B6396"/>
    <w:rsid w:val="005B63B7"/>
    <w:rsid w:val="005B63DB"/>
    <w:rsid w:val="005B6729"/>
    <w:rsid w:val="005B6848"/>
    <w:rsid w:val="005B6A23"/>
    <w:rsid w:val="005B6AA2"/>
    <w:rsid w:val="005B6E94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A3B"/>
    <w:rsid w:val="005B7CBF"/>
    <w:rsid w:val="005B7D63"/>
    <w:rsid w:val="005B7D6B"/>
    <w:rsid w:val="005B7F65"/>
    <w:rsid w:val="005B7FAA"/>
    <w:rsid w:val="005C00C1"/>
    <w:rsid w:val="005C011B"/>
    <w:rsid w:val="005C0155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DAA"/>
    <w:rsid w:val="005C3DDA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E5F"/>
    <w:rsid w:val="005C4E61"/>
    <w:rsid w:val="005C4EAC"/>
    <w:rsid w:val="005C50F1"/>
    <w:rsid w:val="005C5323"/>
    <w:rsid w:val="005C5415"/>
    <w:rsid w:val="005C56C9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7A6"/>
    <w:rsid w:val="005C6914"/>
    <w:rsid w:val="005C6A7A"/>
    <w:rsid w:val="005C6BD1"/>
    <w:rsid w:val="005C6CAB"/>
    <w:rsid w:val="005C6CF7"/>
    <w:rsid w:val="005C6E5D"/>
    <w:rsid w:val="005C711A"/>
    <w:rsid w:val="005C717D"/>
    <w:rsid w:val="005C7321"/>
    <w:rsid w:val="005C7433"/>
    <w:rsid w:val="005C7555"/>
    <w:rsid w:val="005C7672"/>
    <w:rsid w:val="005C76D1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4AC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0D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32F"/>
    <w:rsid w:val="005D4424"/>
    <w:rsid w:val="005D4637"/>
    <w:rsid w:val="005D4644"/>
    <w:rsid w:val="005D4655"/>
    <w:rsid w:val="005D4688"/>
    <w:rsid w:val="005D4816"/>
    <w:rsid w:val="005D4855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33"/>
    <w:rsid w:val="005D73B9"/>
    <w:rsid w:val="005D7402"/>
    <w:rsid w:val="005D74C5"/>
    <w:rsid w:val="005D752B"/>
    <w:rsid w:val="005D7540"/>
    <w:rsid w:val="005D7832"/>
    <w:rsid w:val="005D7947"/>
    <w:rsid w:val="005D7F1D"/>
    <w:rsid w:val="005D7FD9"/>
    <w:rsid w:val="005E00D3"/>
    <w:rsid w:val="005E0424"/>
    <w:rsid w:val="005E06FE"/>
    <w:rsid w:val="005E07AE"/>
    <w:rsid w:val="005E09BE"/>
    <w:rsid w:val="005E101F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5E7"/>
    <w:rsid w:val="005E271D"/>
    <w:rsid w:val="005E2995"/>
    <w:rsid w:val="005E29B6"/>
    <w:rsid w:val="005E2AFC"/>
    <w:rsid w:val="005E2E55"/>
    <w:rsid w:val="005E2E87"/>
    <w:rsid w:val="005E2F87"/>
    <w:rsid w:val="005E3054"/>
    <w:rsid w:val="005E3077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E35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A3F"/>
    <w:rsid w:val="005E7A86"/>
    <w:rsid w:val="005E7AFE"/>
    <w:rsid w:val="005E7BB1"/>
    <w:rsid w:val="005E7BEC"/>
    <w:rsid w:val="005E7C1D"/>
    <w:rsid w:val="005E7D41"/>
    <w:rsid w:val="005E7D63"/>
    <w:rsid w:val="005E7EDC"/>
    <w:rsid w:val="005E7F56"/>
    <w:rsid w:val="005F00A1"/>
    <w:rsid w:val="005F025E"/>
    <w:rsid w:val="005F02B5"/>
    <w:rsid w:val="005F053D"/>
    <w:rsid w:val="005F0591"/>
    <w:rsid w:val="005F05EE"/>
    <w:rsid w:val="005F0883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D"/>
    <w:rsid w:val="005F10DD"/>
    <w:rsid w:val="005F117F"/>
    <w:rsid w:val="005F127E"/>
    <w:rsid w:val="005F1548"/>
    <w:rsid w:val="005F15A5"/>
    <w:rsid w:val="005F1660"/>
    <w:rsid w:val="005F1896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6D"/>
    <w:rsid w:val="005F2932"/>
    <w:rsid w:val="005F2966"/>
    <w:rsid w:val="005F2999"/>
    <w:rsid w:val="005F29FB"/>
    <w:rsid w:val="005F2AE4"/>
    <w:rsid w:val="005F2B1B"/>
    <w:rsid w:val="005F2C8F"/>
    <w:rsid w:val="005F2D5D"/>
    <w:rsid w:val="005F2DC9"/>
    <w:rsid w:val="005F2ED1"/>
    <w:rsid w:val="005F300C"/>
    <w:rsid w:val="005F300E"/>
    <w:rsid w:val="005F30E8"/>
    <w:rsid w:val="005F34A6"/>
    <w:rsid w:val="005F3551"/>
    <w:rsid w:val="005F389C"/>
    <w:rsid w:val="005F3922"/>
    <w:rsid w:val="005F39F4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7B"/>
    <w:rsid w:val="005F444B"/>
    <w:rsid w:val="005F4637"/>
    <w:rsid w:val="005F4769"/>
    <w:rsid w:val="005F4800"/>
    <w:rsid w:val="005F4817"/>
    <w:rsid w:val="005F4A47"/>
    <w:rsid w:val="005F4B3B"/>
    <w:rsid w:val="005F4C3B"/>
    <w:rsid w:val="005F4CFE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F9F"/>
    <w:rsid w:val="005F702A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F2F"/>
    <w:rsid w:val="00600F4A"/>
    <w:rsid w:val="00600FCE"/>
    <w:rsid w:val="006010A7"/>
    <w:rsid w:val="00601232"/>
    <w:rsid w:val="00601372"/>
    <w:rsid w:val="006013B3"/>
    <w:rsid w:val="0060149D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688"/>
    <w:rsid w:val="006026B3"/>
    <w:rsid w:val="00602B03"/>
    <w:rsid w:val="00602B05"/>
    <w:rsid w:val="00602D6B"/>
    <w:rsid w:val="00602DF6"/>
    <w:rsid w:val="00603046"/>
    <w:rsid w:val="006030D0"/>
    <w:rsid w:val="00603161"/>
    <w:rsid w:val="00603274"/>
    <w:rsid w:val="00603352"/>
    <w:rsid w:val="006033B3"/>
    <w:rsid w:val="00603401"/>
    <w:rsid w:val="0060349B"/>
    <w:rsid w:val="006034FC"/>
    <w:rsid w:val="00603557"/>
    <w:rsid w:val="00603644"/>
    <w:rsid w:val="006037F2"/>
    <w:rsid w:val="0060381F"/>
    <w:rsid w:val="00603A14"/>
    <w:rsid w:val="00603AA3"/>
    <w:rsid w:val="00603B42"/>
    <w:rsid w:val="00603E4F"/>
    <w:rsid w:val="00604063"/>
    <w:rsid w:val="006041E5"/>
    <w:rsid w:val="00604252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EB3"/>
    <w:rsid w:val="006051E4"/>
    <w:rsid w:val="006051FB"/>
    <w:rsid w:val="006052D8"/>
    <w:rsid w:val="00605431"/>
    <w:rsid w:val="0060553C"/>
    <w:rsid w:val="006055C5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7A"/>
    <w:rsid w:val="00606085"/>
    <w:rsid w:val="006060AF"/>
    <w:rsid w:val="006061B7"/>
    <w:rsid w:val="006061CF"/>
    <w:rsid w:val="00606538"/>
    <w:rsid w:val="00606604"/>
    <w:rsid w:val="00606608"/>
    <w:rsid w:val="006067B6"/>
    <w:rsid w:val="00606A80"/>
    <w:rsid w:val="00606B02"/>
    <w:rsid w:val="00606B54"/>
    <w:rsid w:val="00606B7D"/>
    <w:rsid w:val="00606D12"/>
    <w:rsid w:val="00606D2E"/>
    <w:rsid w:val="00607093"/>
    <w:rsid w:val="00607238"/>
    <w:rsid w:val="00607375"/>
    <w:rsid w:val="006074CC"/>
    <w:rsid w:val="0060751C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E4"/>
    <w:rsid w:val="00607D31"/>
    <w:rsid w:val="00607D33"/>
    <w:rsid w:val="00610006"/>
    <w:rsid w:val="006101F2"/>
    <w:rsid w:val="00610420"/>
    <w:rsid w:val="00610517"/>
    <w:rsid w:val="00610548"/>
    <w:rsid w:val="006106E8"/>
    <w:rsid w:val="0061091B"/>
    <w:rsid w:val="00610B8B"/>
    <w:rsid w:val="00610F7A"/>
    <w:rsid w:val="00611003"/>
    <w:rsid w:val="0061109E"/>
    <w:rsid w:val="006110ED"/>
    <w:rsid w:val="0061114E"/>
    <w:rsid w:val="00611203"/>
    <w:rsid w:val="006116EE"/>
    <w:rsid w:val="00611704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DFE"/>
    <w:rsid w:val="00612F44"/>
    <w:rsid w:val="00613073"/>
    <w:rsid w:val="006132ED"/>
    <w:rsid w:val="0061345C"/>
    <w:rsid w:val="00613663"/>
    <w:rsid w:val="00613686"/>
    <w:rsid w:val="006136C6"/>
    <w:rsid w:val="00613B12"/>
    <w:rsid w:val="00613BAD"/>
    <w:rsid w:val="006141BD"/>
    <w:rsid w:val="006142F6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092"/>
    <w:rsid w:val="00616223"/>
    <w:rsid w:val="0061645F"/>
    <w:rsid w:val="00616566"/>
    <w:rsid w:val="00616568"/>
    <w:rsid w:val="0061662F"/>
    <w:rsid w:val="00616649"/>
    <w:rsid w:val="0061689C"/>
    <w:rsid w:val="00616B18"/>
    <w:rsid w:val="00616BA8"/>
    <w:rsid w:val="00616BE3"/>
    <w:rsid w:val="00616D2C"/>
    <w:rsid w:val="00616D45"/>
    <w:rsid w:val="00616DF6"/>
    <w:rsid w:val="00616E14"/>
    <w:rsid w:val="00616F27"/>
    <w:rsid w:val="00616FBB"/>
    <w:rsid w:val="00616FD4"/>
    <w:rsid w:val="00616FDF"/>
    <w:rsid w:val="006170B2"/>
    <w:rsid w:val="0061752E"/>
    <w:rsid w:val="006175C3"/>
    <w:rsid w:val="00617750"/>
    <w:rsid w:val="00617847"/>
    <w:rsid w:val="00617895"/>
    <w:rsid w:val="006178B6"/>
    <w:rsid w:val="006178D8"/>
    <w:rsid w:val="006179D1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281"/>
    <w:rsid w:val="00623354"/>
    <w:rsid w:val="006234A4"/>
    <w:rsid w:val="00623603"/>
    <w:rsid w:val="00623605"/>
    <w:rsid w:val="00623678"/>
    <w:rsid w:val="00623717"/>
    <w:rsid w:val="0062381D"/>
    <w:rsid w:val="00623847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66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372"/>
    <w:rsid w:val="00631752"/>
    <w:rsid w:val="00631AB0"/>
    <w:rsid w:val="00631ABF"/>
    <w:rsid w:val="00631AC3"/>
    <w:rsid w:val="00632040"/>
    <w:rsid w:val="006320E5"/>
    <w:rsid w:val="006322E7"/>
    <w:rsid w:val="00632361"/>
    <w:rsid w:val="00632579"/>
    <w:rsid w:val="00632800"/>
    <w:rsid w:val="00632A31"/>
    <w:rsid w:val="00632CC8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50"/>
    <w:rsid w:val="00634362"/>
    <w:rsid w:val="006343CC"/>
    <w:rsid w:val="00634429"/>
    <w:rsid w:val="0063443F"/>
    <w:rsid w:val="00634489"/>
    <w:rsid w:val="0063467D"/>
    <w:rsid w:val="00634723"/>
    <w:rsid w:val="00634785"/>
    <w:rsid w:val="00634AD5"/>
    <w:rsid w:val="00634B1B"/>
    <w:rsid w:val="00634CB8"/>
    <w:rsid w:val="00634CCB"/>
    <w:rsid w:val="00634DCE"/>
    <w:rsid w:val="00634F29"/>
    <w:rsid w:val="006350CC"/>
    <w:rsid w:val="0063512C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4E8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AAD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8"/>
    <w:rsid w:val="0064294D"/>
    <w:rsid w:val="006429FD"/>
    <w:rsid w:val="00642B80"/>
    <w:rsid w:val="00642B9C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C09"/>
    <w:rsid w:val="00644074"/>
    <w:rsid w:val="0064410E"/>
    <w:rsid w:val="0064424C"/>
    <w:rsid w:val="006442A0"/>
    <w:rsid w:val="006443E3"/>
    <w:rsid w:val="0064459D"/>
    <w:rsid w:val="0064464F"/>
    <w:rsid w:val="00644E9C"/>
    <w:rsid w:val="00644F2F"/>
    <w:rsid w:val="006450D2"/>
    <w:rsid w:val="006452B6"/>
    <w:rsid w:val="0064533D"/>
    <w:rsid w:val="0064542C"/>
    <w:rsid w:val="00645577"/>
    <w:rsid w:val="0064558C"/>
    <w:rsid w:val="00645841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52B"/>
    <w:rsid w:val="00647720"/>
    <w:rsid w:val="006479D2"/>
    <w:rsid w:val="00647B19"/>
    <w:rsid w:val="00647B53"/>
    <w:rsid w:val="00647CE7"/>
    <w:rsid w:val="006500AC"/>
    <w:rsid w:val="0065040D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205E"/>
    <w:rsid w:val="006521BE"/>
    <w:rsid w:val="0065239E"/>
    <w:rsid w:val="006523BB"/>
    <w:rsid w:val="00652521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867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6BF"/>
    <w:rsid w:val="006558D8"/>
    <w:rsid w:val="00655B22"/>
    <w:rsid w:val="00655B26"/>
    <w:rsid w:val="00655BFB"/>
    <w:rsid w:val="00655CBD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07"/>
    <w:rsid w:val="0065682D"/>
    <w:rsid w:val="006569AA"/>
    <w:rsid w:val="00656A93"/>
    <w:rsid w:val="00656AF7"/>
    <w:rsid w:val="00656B6E"/>
    <w:rsid w:val="00656B7B"/>
    <w:rsid w:val="00656C27"/>
    <w:rsid w:val="00656E21"/>
    <w:rsid w:val="00656F16"/>
    <w:rsid w:val="006571B4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AB"/>
    <w:rsid w:val="00660CC0"/>
    <w:rsid w:val="00660DDC"/>
    <w:rsid w:val="00660FE5"/>
    <w:rsid w:val="0066108A"/>
    <w:rsid w:val="006611AE"/>
    <w:rsid w:val="006611E5"/>
    <w:rsid w:val="0066122C"/>
    <w:rsid w:val="0066154C"/>
    <w:rsid w:val="00661611"/>
    <w:rsid w:val="00661667"/>
    <w:rsid w:val="006617CD"/>
    <w:rsid w:val="00661A23"/>
    <w:rsid w:val="00661C38"/>
    <w:rsid w:val="00661C9E"/>
    <w:rsid w:val="00661F56"/>
    <w:rsid w:val="00661F66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9AC"/>
    <w:rsid w:val="00663AD9"/>
    <w:rsid w:val="00663B71"/>
    <w:rsid w:val="00663BE4"/>
    <w:rsid w:val="00663F2A"/>
    <w:rsid w:val="00664408"/>
    <w:rsid w:val="006645F2"/>
    <w:rsid w:val="0066470F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D1A"/>
    <w:rsid w:val="0066525C"/>
    <w:rsid w:val="0066533F"/>
    <w:rsid w:val="006653ED"/>
    <w:rsid w:val="006653F3"/>
    <w:rsid w:val="0066547F"/>
    <w:rsid w:val="0066555E"/>
    <w:rsid w:val="00665593"/>
    <w:rsid w:val="0066574E"/>
    <w:rsid w:val="00665883"/>
    <w:rsid w:val="00665B7B"/>
    <w:rsid w:val="00665C3A"/>
    <w:rsid w:val="00665C7F"/>
    <w:rsid w:val="00665D10"/>
    <w:rsid w:val="00665D67"/>
    <w:rsid w:val="00665E07"/>
    <w:rsid w:val="006662E1"/>
    <w:rsid w:val="0066635D"/>
    <w:rsid w:val="006663BA"/>
    <w:rsid w:val="00666566"/>
    <w:rsid w:val="0066662F"/>
    <w:rsid w:val="0066675B"/>
    <w:rsid w:val="00666848"/>
    <w:rsid w:val="00666861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E93"/>
    <w:rsid w:val="00667FD1"/>
    <w:rsid w:val="006701CC"/>
    <w:rsid w:val="006704E3"/>
    <w:rsid w:val="006707D9"/>
    <w:rsid w:val="0067082F"/>
    <w:rsid w:val="00670865"/>
    <w:rsid w:val="006709B4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A0B"/>
    <w:rsid w:val="00671BD4"/>
    <w:rsid w:val="00671DC6"/>
    <w:rsid w:val="00671FDB"/>
    <w:rsid w:val="006720AE"/>
    <w:rsid w:val="006721FF"/>
    <w:rsid w:val="00672202"/>
    <w:rsid w:val="00672414"/>
    <w:rsid w:val="00672645"/>
    <w:rsid w:val="006729DC"/>
    <w:rsid w:val="00672A12"/>
    <w:rsid w:val="00672A34"/>
    <w:rsid w:val="00672ADD"/>
    <w:rsid w:val="00672B4E"/>
    <w:rsid w:val="00672C44"/>
    <w:rsid w:val="00672CC2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AA1"/>
    <w:rsid w:val="00673D9D"/>
    <w:rsid w:val="00673F46"/>
    <w:rsid w:val="00674001"/>
    <w:rsid w:val="006743C0"/>
    <w:rsid w:val="00674530"/>
    <w:rsid w:val="006745CF"/>
    <w:rsid w:val="006746CC"/>
    <w:rsid w:val="00674736"/>
    <w:rsid w:val="006748B2"/>
    <w:rsid w:val="00674932"/>
    <w:rsid w:val="00674AEB"/>
    <w:rsid w:val="00674B85"/>
    <w:rsid w:val="00674BBA"/>
    <w:rsid w:val="00674C6E"/>
    <w:rsid w:val="00674CF6"/>
    <w:rsid w:val="00674E07"/>
    <w:rsid w:val="00675079"/>
    <w:rsid w:val="0067520E"/>
    <w:rsid w:val="00675231"/>
    <w:rsid w:val="00675268"/>
    <w:rsid w:val="00675321"/>
    <w:rsid w:val="006754CB"/>
    <w:rsid w:val="00675525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CC"/>
    <w:rsid w:val="00677284"/>
    <w:rsid w:val="006772C4"/>
    <w:rsid w:val="006773F8"/>
    <w:rsid w:val="0067754E"/>
    <w:rsid w:val="0067757A"/>
    <w:rsid w:val="006775DC"/>
    <w:rsid w:val="00677840"/>
    <w:rsid w:val="006778C1"/>
    <w:rsid w:val="00677DA4"/>
    <w:rsid w:val="00677FF6"/>
    <w:rsid w:val="00680020"/>
    <w:rsid w:val="0068007A"/>
    <w:rsid w:val="00680171"/>
    <w:rsid w:val="006803F9"/>
    <w:rsid w:val="0068045D"/>
    <w:rsid w:val="0068047C"/>
    <w:rsid w:val="0068063F"/>
    <w:rsid w:val="006808F0"/>
    <w:rsid w:val="00680A4B"/>
    <w:rsid w:val="00680A57"/>
    <w:rsid w:val="00680BD2"/>
    <w:rsid w:val="00680E2D"/>
    <w:rsid w:val="00681049"/>
    <w:rsid w:val="0068121A"/>
    <w:rsid w:val="0068127B"/>
    <w:rsid w:val="00681350"/>
    <w:rsid w:val="00681363"/>
    <w:rsid w:val="006816DA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7F9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EFE"/>
    <w:rsid w:val="00683F12"/>
    <w:rsid w:val="00683FAD"/>
    <w:rsid w:val="0068405F"/>
    <w:rsid w:val="00684123"/>
    <w:rsid w:val="006843E3"/>
    <w:rsid w:val="00684408"/>
    <w:rsid w:val="00684474"/>
    <w:rsid w:val="006844C6"/>
    <w:rsid w:val="006844EC"/>
    <w:rsid w:val="00684561"/>
    <w:rsid w:val="006846B6"/>
    <w:rsid w:val="006846CA"/>
    <w:rsid w:val="00684803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874"/>
    <w:rsid w:val="0068690B"/>
    <w:rsid w:val="0068699F"/>
    <w:rsid w:val="006869DD"/>
    <w:rsid w:val="00686CEA"/>
    <w:rsid w:val="00687429"/>
    <w:rsid w:val="006877B6"/>
    <w:rsid w:val="00687B99"/>
    <w:rsid w:val="00687D02"/>
    <w:rsid w:val="00687D23"/>
    <w:rsid w:val="00687D9D"/>
    <w:rsid w:val="00687DD5"/>
    <w:rsid w:val="00687FFD"/>
    <w:rsid w:val="00690029"/>
    <w:rsid w:val="00690191"/>
    <w:rsid w:val="006901F0"/>
    <w:rsid w:val="00690235"/>
    <w:rsid w:val="00690330"/>
    <w:rsid w:val="0069052B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A50"/>
    <w:rsid w:val="00691A71"/>
    <w:rsid w:val="00691A93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5DA"/>
    <w:rsid w:val="00693652"/>
    <w:rsid w:val="00693674"/>
    <w:rsid w:val="006937F3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29C"/>
    <w:rsid w:val="006A12AD"/>
    <w:rsid w:val="006A1369"/>
    <w:rsid w:val="006A14E4"/>
    <w:rsid w:val="006A16D4"/>
    <w:rsid w:val="006A1839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3A9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5A7"/>
    <w:rsid w:val="006A56D4"/>
    <w:rsid w:val="006A5764"/>
    <w:rsid w:val="006A592C"/>
    <w:rsid w:val="006A5ABC"/>
    <w:rsid w:val="006A5F15"/>
    <w:rsid w:val="006A5F41"/>
    <w:rsid w:val="006A6276"/>
    <w:rsid w:val="006A6318"/>
    <w:rsid w:val="006A661B"/>
    <w:rsid w:val="006A667B"/>
    <w:rsid w:val="006A66B6"/>
    <w:rsid w:val="006A673B"/>
    <w:rsid w:val="006A68A2"/>
    <w:rsid w:val="006A68B0"/>
    <w:rsid w:val="006A6927"/>
    <w:rsid w:val="006A6AEE"/>
    <w:rsid w:val="006A6CF9"/>
    <w:rsid w:val="006A7186"/>
    <w:rsid w:val="006A71BB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EB4"/>
    <w:rsid w:val="006B1077"/>
    <w:rsid w:val="006B11A1"/>
    <w:rsid w:val="006B15B5"/>
    <w:rsid w:val="006B1641"/>
    <w:rsid w:val="006B1741"/>
    <w:rsid w:val="006B17CE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1C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AC"/>
    <w:rsid w:val="006B48CE"/>
    <w:rsid w:val="006B4906"/>
    <w:rsid w:val="006B4A2B"/>
    <w:rsid w:val="006B4ACA"/>
    <w:rsid w:val="006B4B4C"/>
    <w:rsid w:val="006B4B79"/>
    <w:rsid w:val="006B4B8E"/>
    <w:rsid w:val="006B4CD0"/>
    <w:rsid w:val="006B4E13"/>
    <w:rsid w:val="006B4E92"/>
    <w:rsid w:val="006B4F4F"/>
    <w:rsid w:val="006B5332"/>
    <w:rsid w:val="006B5420"/>
    <w:rsid w:val="006B546E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3A"/>
    <w:rsid w:val="006B66BA"/>
    <w:rsid w:val="006B68C6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562"/>
    <w:rsid w:val="006B75F4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708"/>
    <w:rsid w:val="006C27EF"/>
    <w:rsid w:val="006C2825"/>
    <w:rsid w:val="006C2934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C6F"/>
    <w:rsid w:val="006C41B1"/>
    <w:rsid w:val="006C4388"/>
    <w:rsid w:val="006C43B8"/>
    <w:rsid w:val="006C448B"/>
    <w:rsid w:val="006C45E2"/>
    <w:rsid w:val="006C4644"/>
    <w:rsid w:val="006C48BF"/>
    <w:rsid w:val="006C48D5"/>
    <w:rsid w:val="006C4A74"/>
    <w:rsid w:val="006C4CD4"/>
    <w:rsid w:val="006C4D7A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62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AA"/>
    <w:rsid w:val="006D165B"/>
    <w:rsid w:val="006D1748"/>
    <w:rsid w:val="006D17A9"/>
    <w:rsid w:val="006D1826"/>
    <w:rsid w:val="006D1C44"/>
    <w:rsid w:val="006D1F14"/>
    <w:rsid w:val="006D20B5"/>
    <w:rsid w:val="006D2165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76"/>
    <w:rsid w:val="006D36C9"/>
    <w:rsid w:val="006D3911"/>
    <w:rsid w:val="006D39F8"/>
    <w:rsid w:val="006D3B6C"/>
    <w:rsid w:val="006D3C29"/>
    <w:rsid w:val="006D3C7D"/>
    <w:rsid w:val="006D3CA7"/>
    <w:rsid w:val="006D3CDF"/>
    <w:rsid w:val="006D3D48"/>
    <w:rsid w:val="006D3D91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7262"/>
    <w:rsid w:val="006D73D2"/>
    <w:rsid w:val="006D746D"/>
    <w:rsid w:val="006D75F5"/>
    <w:rsid w:val="006D762D"/>
    <w:rsid w:val="006D7754"/>
    <w:rsid w:val="006D7777"/>
    <w:rsid w:val="006D778C"/>
    <w:rsid w:val="006D782B"/>
    <w:rsid w:val="006D78E8"/>
    <w:rsid w:val="006D795C"/>
    <w:rsid w:val="006D79A2"/>
    <w:rsid w:val="006D7BFF"/>
    <w:rsid w:val="006D7CDC"/>
    <w:rsid w:val="006D7EC5"/>
    <w:rsid w:val="006D7EDB"/>
    <w:rsid w:val="006D7F4C"/>
    <w:rsid w:val="006E01E7"/>
    <w:rsid w:val="006E02D5"/>
    <w:rsid w:val="006E032A"/>
    <w:rsid w:val="006E073B"/>
    <w:rsid w:val="006E07ED"/>
    <w:rsid w:val="006E0862"/>
    <w:rsid w:val="006E08C2"/>
    <w:rsid w:val="006E0984"/>
    <w:rsid w:val="006E0D87"/>
    <w:rsid w:val="006E0DF8"/>
    <w:rsid w:val="006E0FA2"/>
    <w:rsid w:val="006E1222"/>
    <w:rsid w:val="006E14DF"/>
    <w:rsid w:val="006E15A7"/>
    <w:rsid w:val="006E16FA"/>
    <w:rsid w:val="006E17F1"/>
    <w:rsid w:val="006E1CA4"/>
    <w:rsid w:val="006E1D2B"/>
    <w:rsid w:val="006E2176"/>
    <w:rsid w:val="006E243A"/>
    <w:rsid w:val="006E2970"/>
    <w:rsid w:val="006E29B2"/>
    <w:rsid w:val="006E2A6A"/>
    <w:rsid w:val="006E2CC4"/>
    <w:rsid w:val="006E2CEA"/>
    <w:rsid w:val="006E2FA6"/>
    <w:rsid w:val="006E2FE6"/>
    <w:rsid w:val="006E3079"/>
    <w:rsid w:val="006E3677"/>
    <w:rsid w:val="006E3757"/>
    <w:rsid w:val="006E3861"/>
    <w:rsid w:val="006E3D63"/>
    <w:rsid w:val="006E3E07"/>
    <w:rsid w:val="006E3E56"/>
    <w:rsid w:val="006E4139"/>
    <w:rsid w:val="006E4182"/>
    <w:rsid w:val="006E4679"/>
    <w:rsid w:val="006E4726"/>
    <w:rsid w:val="006E4772"/>
    <w:rsid w:val="006E47EC"/>
    <w:rsid w:val="006E4970"/>
    <w:rsid w:val="006E4C9C"/>
    <w:rsid w:val="006E4D2B"/>
    <w:rsid w:val="006E4E2E"/>
    <w:rsid w:val="006E50E0"/>
    <w:rsid w:val="006E50EA"/>
    <w:rsid w:val="006E5615"/>
    <w:rsid w:val="006E5822"/>
    <w:rsid w:val="006E59AC"/>
    <w:rsid w:val="006E5A9B"/>
    <w:rsid w:val="006E5B05"/>
    <w:rsid w:val="006E5B76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205"/>
    <w:rsid w:val="006E7253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D0F"/>
    <w:rsid w:val="006E7D39"/>
    <w:rsid w:val="006E7DC1"/>
    <w:rsid w:val="006E7EB2"/>
    <w:rsid w:val="006E7EDA"/>
    <w:rsid w:val="006E7EF9"/>
    <w:rsid w:val="006F0286"/>
    <w:rsid w:val="006F02B2"/>
    <w:rsid w:val="006F04D0"/>
    <w:rsid w:val="006F04E3"/>
    <w:rsid w:val="006F05DC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32B"/>
    <w:rsid w:val="006F13FF"/>
    <w:rsid w:val="006F1556"/>
    <w:rsid w:val="006F1591"/>
    <w:rsid w:val="006F17A1"/>
    <w:rsid w:val="006F18FE"/>
    <w:rsid w:val="006F1925"/>
    <w:rsid w:val="006F1A78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2BE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DC1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2A"/>
    <w:rsid w:val="006F674E"/>
    <w:rsid w:val="006F6885"/>
    <w:rsid w:val="006F68EC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ABC"/>
    <w:rsid w:val="00701B3F"/>
    <w:rsid w:val="00701CFE"/>
    <w:rsid w:val="00701D12"/>
    <w:rsid w:val="00701E3A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B5"/>
    <w:rsid w:val="00702F61"/>
    <w:rsid w:val="00702FD8"/>
    <w:rsid w:val="00702FE7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15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DB"/>
    <w:rsid w:val="00706F0D"/>
    <w:rsid w:val="00706F19"/>
    <w:rsid w:val="007071D5"/>
    <w:rsid w:val="007072C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ADC"/>
    <w:rsid w:val="00710E34"/>
    <w:rsid w:val="00710E94"/>
    <w:rsid w:val="00710EAC"/>
    <w:rsid w:val="00710FE1"/>
    <w:rsid w:val="00711495"/>
    <w:rsid w:val="00711576"/>
    <w:rsid w:val="007117A2"/>
    <w:rsid w:val="0071185F"/>
    <w:rsid w:val="00711A8B"/>
    <w:rsid w:val="00711D87"/>
    <w:rsid w:val="00711D9C"/>
    <w:rsid w:val="00711E2B"/>
    <w:rsid w:val="00711E3C"/>
    <w:rsid w:val="00711EB0"/>
    <w:rsid w:val="00711F69"/>
    <w:rsid w:val="00712008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129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EEF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7AF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D6A"/>
    <w:rsid w:val="00715DE1"/>
    <w:rsid w:val="00715E9A"/>
    <w:rsid w:val="007160F9"/>
    <w:rsid w:val="00716122"/>
    <w:rsid w:val="007161C9"/>
    <w:rsid w:val="0071622F"/>
    <w:rsid w:val="0071633C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02B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AB2"/>
    <w:rsid w:val="00720BC1"/>
    <w:rsid w:val="00720E75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E65"/>
    <w:rsid w:val="00722351"/>
    <w:rsid w:val="007224F5"/>
    <w:rsid w:val="007226F2"/>
    <w:rsid w:val="00722913"/>
    <w:rsid w:val="0072298C"/>
    <w:rsid w:val="00722B27"/>
    <w:rsid w:val="00722D08"/>
    <w:rsid w:val="00722E1E"/>
    <w:rsid w:val="00723173"/>
    <w:rsid w:val="007234D3"/>
    <w:rsid w:val="007234FE"/>
    <w:rsid w:val="00723519"/>
    <w:rsid w:val="007235AC"/>
    <w:rsid w:val="00723659"/>
    <w:rsid w:val="007237C7"/>
    <w:rsid w:val="00723A38"/>
    <w:rsid w:val="00723AC5"/>
    <w:rsid w:val="00723B54"/>
    <w:rsid w:val="00723C76"/>
    <w:rsid w:val="00723DE2"/>
    <w:rsid w:val="00723E5A"/>
    <w:rsid w:val="00723EF4"/>
    <w:rsid w:val="0072408A"/>
    <w:rsid w:val="0072420D"/>
    <w:rsid w:val="007242B9"/>
    <w:rsid w:val="007243EB"/>
    <w:rsid w:val="007244EA"/>
    <w:rsid w:val="007247C7"/>
    <w:rsid w:val="00724839"/>
    <w:rsid w:val="00724968"/>
    <w:rsid w:val="00724A02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C08"/>
    <w:rsid w:val="00725CF7"/>
    <w:rsid w:val="00725E5A"/>
    <w:rsid w:val="00725E96"/>
    <w:rsid w:val="00725F79"/>
    <w:rsid w:val="00725F9D"/>
    <w:rsid w:val="00726034"/>
    <w:rsid w:val="00726205"/>
    <w:rsid w:val="00726238"/>
    <w:rsid w:val="00726561"/>
    <w:rsid w:val="00726564"/>
    <w:rsid w:val="00726694"/>
    <w:rsid w:val="007266DA"/>
    <w:rsid w:val="00726728"/>
    <w:rsid w:val="0072673A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D51"/>
    <w:rsid w:val="00727DFE"/>
    <w:rsid w:val="00727EC7"/>
    <w:rsid w:val="00727F31"/>
    <w:rsid w:val="0073001A"/>
    <w:rsid w:val="007303B9"/>
    <w:rsid w:val="00730540"/>
    <w:rsid w:val="007306E6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7EE"/>
    <w:rsid w:val="007328AB"/>
    <w:rsid w:val="007328B6"/>
    <w:rsid w:val="00732ACE"/>
    <w:rsid w:val="00732BC0"/>
    <w:rsid w:val="00732D58"/>
    <w:rsid w:val="00733026"/>
    <w:rsid w:val="0073304A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FC2"/>
    <w:rsid w:val="0073410A"/>
    <w:rsid w:val="007342BD"/>
    <w:rsid w:val="00734538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778"/>
    <w:rsid w:val="007369F9"/>
    <w:rsid w:val="00736B3D"/>
    <w:rsid w:val="00736E72"/>
    <w:rsid w:val="00736F4F"/>
    <w:rsid w:val="0073704A"/>
    <w:rsid w:val="0073709A"/>
    <w:rsid w:val="007371BB"/>
    <w:rsid w:val="0073758F"/>
    <w:rsid w:val="00737617"/>
    <w:rsid w:val="00737741"/>
    <w:rsid w:val="00737B54"/>
    <w:rsid w:val="007400AD"/>
    <w:rsid w:val="007401DE"/>
    <w:rsid w:val="00740391"/>
    <w:rsid w:val="007406F5"/>
    <w:rsid w:val="00740940"/>
    <w:rsid w:val="00740C0D"/>
    <w:rsid w:val="00740CBC"/>
    <w:rsid w:val="00740CDE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7F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9B9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A8"/>
    <w:rsid w:val="00744997"/>
    <w:rsid w:val="00744AAF"/>
    <w:rsid w:val="00744B0C"/>
    <w:rsid w:val="00744B2F"/>
    <w:rsid w:val="00744C63"/>
    <w:rsid w:val="00744CE5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E1"/>
    <w:rsid w:val="00746D1A"/>
    <w:rsid w:val="00746EE3"/>
    <w:rsid w:val="00747054"/>
    <w:rsid w:val="0074731B"/>
    <w:rsid w:val="00747382"/>
    <w:rsid w:val="007476D7"/>
    <w:rsid w:val="007477F7"/>
    <w:rsid w:val="007478E5"/>
    <w:rsid w:val="00747C59"/>
    <w:rsid w:val="00747D17"/>
    <w:rsid w:val="00747D2F"/>
    <w:rsid w:val="00747E1D"/>
    <w:rsid w:val="00747FFD"/>
    <w:rsid w:val="007500D1"/>
    <w:rsid w:val="007504B3"/>
    <w:rsid w:val="00750851"/>
    <w:rsid w:val="0075087F"/>
    <w:rsid w:val="00750947"/>
    <w:rsid w:val="00750A4F"/>
    <w:rsid w:val="00750AF6"/>
    <w:rsid w:val="00750D70"/>
    <w:rsid w:val="00750E79"/>
    <w:rsid w:val="00750F5A"/>
    <w:rsid w:val="0075101C"/>
    <w:rsid w:val="007510EB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D9"/>
    <w:rsid w:val="00751FF8"/>
    <w:rsid w:val="007520DA"/>
    <w:rsid w:val="007521CC"/>
    <w:rsid w:val="00752374"/>
    <w:rsid w:val="0075266A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2E4"/>
    <w:rsid w:val="007533B3"/>
    <w:rsid w:val="0075352D"/>
    <w:rsid w:val="00753760"/>
    <w:rsid w:val="00753817"/>
    <w:rsid w:val="00753A04"/>
    <w:rsid w:val="00753BAC"/>
    <w:rsid w:val="00753F31"/>
    <w:rsid w:val="00753F4A"/>
    <w:rsid w:val="007540FB"/>
    <w:rsid w:val="0075421F"/>
    <w:rsid w:val="00754259"/>
    <w:rsid w:val="00754517"/>
    <w:rsid w:val="007545D8"/>
    <w:rsid w:val="00754613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6E3"/>
    <w:rsid w:val="0075673C"/>
    <w:rsid w:val="00756AD8"/>
    <w:rsid w:val="00756C5E"/>
    <w:rsid w:val="00756EA7"/>
    <w:rsid w:val="00757060"/>
    <w:rsid w:val="00757079"/>
    <w:rsid w:val="0075711A"/>
    <w:rsid w:val="00757225"/>
    <w:rsid w:val="0075725D"/>
    <w:rsid w:val="00757297"/>
    <w:rsid w:val="007574AB"/>
    <w:rsid w:val="00757569"/>
    <w:rsid w:val="0075758A"/>
    <w:rsid w:val="00757592"/>
    <w:rsid w:val="00757696"/>
    <w:rsid w:val="007576BF"/>
    <w:rsid w:val="00757717"/>
    <w:rsid w:val="007577D2"/>
    <w:rsid w:val="007577FD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167"/>
    <w:rsid w:val="0076031B"/>
    <w:rsid w:val="00760350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28"/>
    <w:rsid w:val="00760E44"/>
    <w:rsid w:val="00760EFD"/>
    <w:rsid w:val="00760F36"/>
    <w:rsid w:val="00760F48"/>
    <w:rsid w:val="00760F79"/>
    <w:rsid w:val="00761136"/>
    <w:rsid w:val="007612D6"/>
    <w:rsid w:val="0076137B"/>
    <w:rsid w:val="007613A7"/>
    <w:rsid w:val="007614CC"/>
    <w:rsid w:val="0076150E"/>
    <w:rsid w:val="0076186B"/>
    <w:rsid w:val="007618E8"/>
    <w:rsid w:val="00761A40"/>
    <w:rsid w:val="00761AAD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41F"/>
    <w:rsid w:val="0076269C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07C"/>
    <w:rsid w:val="007650FE"/>
    <w:rsid w:val="007653C5"/>
    <w:rsid w:val="00765507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30C"/>
    <w:rsid w:val="00766324"/>
    <w:rsid w:val="00766356"/>
    <w:rsid w:val="00766375"/>
    <w:rsid w:val="0076648F"/>
    <w:rsid w:val="0076659B"/>
    <w:rsid w:val="007665BA"/>
    <w:rsid w:val="007666C8"/>
    <w:rsid w:val="007666F3"/>
    <w:rsid w:val="00766745"/>
    <w:rsid w:val="0076676E"/>
    <w:rsid w:val="00766C4A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CA6"/>
    <w:rsid w:val="00767DA2"/>
    <w:rsid w:val="00767F11"/>
    <w:rsid w:val="00767FA0"/>
    <w:rsid w:val="00770053"/>
    <w:rsid w:val="0077013E"/>
    <w:rsid w:val="00770180"/>
    <w:rsid w:val="00770370"/>
    <w:rsid w:val="007703AA"/>
    <w:rsid w:val="00770404"/>
    <w:rsid w:val="00770422"/>
    <w:rsid w:val="00770A99"/>
    <w:rsid w:val="00771097"/>
    <w:rsid w:val="00771294"/>
    <w:rsid w:val="007712B5"/>
    <w:rsid w:val="0077133B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7A3"/>
    <w:rsid w:val="0077285C"/>
    <w:rsid w:val="007728DA"/>
    <w:rsid w:val="007728EE"/>
    <w:rsid w:val="00772A95"/>
    <w:rsid w:val="00772B1C"/>
    <w:rsid w:val="00772C50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AA"/>
    <w:rsid w:val="0077570A"/>
    <w:rsid w:val="007757C0"/>
    <w:rsid w:val="00775844"/>
    <w:rsid w:val="00775944"/>
    <w:rsid w:val="007759C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48"/>
    <w:rsid w:val="0077726F"/>
    <w:rsid w:val="00777356"/>
    <w:rsid w:val="00777604"/>
    <w:rsid w:val="007778DD"/>
    <w:rsid w:val="00777AFA"/>
    <w:rsid w:val="00777B6B"/>
    <w:rsid w:val="00777C7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844"/>
    <w:rsid w:val="00780912"/>
    <w:rsid w:val="00780A01"/>
    <w:rsid w:val="00780A73"/>
    <w:rsid w:val="00780F23"/>
    <w:rsid w:val="00781024"/>
    <w:rsid w:val="0078121A"/>
    <w:rsid w:val="00781376"/>
    <w:rsid w:val="007813EC"/>
    <w:rsid w:val="007816DC"/>
    <w:rsid w:val="007816E1"/>
    <w:rsid w:val="00781866"/>
    <w:rsid w:val="0078197A"/>
    <w:rsid w:val="00781A9A"/>
    <w:rsid w:val="00781B68"/>
    <w:rsid w:val="00781BF5"/>
    <w:rsid w:val="00781C66"/>
    <w:rsid w:val="00781E31"/>
    <w:rsid w:val="00781E48"/>
    <w:rsid w:val="00781FCE"/>
    <w:rsid w:val="0078202A"/>
    <w:rsid w:val="0078203D"/>
    <w:rsid w:val="00782162"/>
    <w:rsid w:val="00782170"/>
    <w:rsid w:val="00782409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9F"/>
    <w:rsid w:val="007844A2"/>
    <w:rsid w:val="007844C1"/>
    <w:rsid w:val="007844E1"/>
    <w:rsid w:val="00784971"/>
    <w:rsid w:val="00784C8B"/>
    <w:rsid w:val="00784EFF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C4"/>
    <w:rsid w:val="00785FBE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97"/>
    <w:rsid w:val="007876A0"/>
    <w:rsid w:val="007876F9"/>
    <w:rsid w:val="00787818"/>
    <w:rsid w:val="00787889"/>
    <w:rsid w:val="007878CF"/>
    <w:rsid w:val="0078797C"/>
    <w:rsid w:val="00787A91"/>
    <w:rsid w:val="00787B47"/>
    <w:rsid w:val="00787B8F"/>
    <w:rsid w:val="00787BB4"/>
    <w:rsid w:val="007900E1"/>
    <w:rsid w:val="00790223"/>
    <w:rsid w:val="00790366"/>
    <w:rsid w:val="00790467"/>
    <w:rsid w:val="007904CD"/>
    <w:rsid w:val="007904DF"/>
    <w:rsid w:val="00790626"/>
    <w:rsid w:val="007907AF"/>
    <w:rsid w:val="007907DB"/>
    <w:rsid w:val="007909FB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220"/>
    <w:rsid w:val="00796221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B65"/>
    <w:rsid w:val="00796D89"/>
    <w:rsid w:val="00796EA2"/>
    <w:rsid w:val="00796F18"/>
    <w:rsid w:val="00796FA5"/>
    <w:rsid w:val="00797189"/>
    <w:rsid w:val="00797379"/>
    <w:rsid w:val="007973A7"/>
    <w:rsid w:val="0079747B"/>
    <w:rsid w:val="0079758F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12D"/>
    <w:rsid w:val="007A32FA"/>
    <w:rsid w:val="007A332F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569"/>
    <w:rsid w:val="007A4767"/>
    <w:rsid w:val="007A4781"/>
    <w:rsid w:val="007A4A23"/>
    <w:rsid w:val="007A4B77"/>
    <w:rsid w:val="007A4E81"/>
    <w:rsid w:val="007A4E9F"/>
    <w:rsid w:val="007A4EBE"/>
    <w:rsid w:val="007A4FAA"/>
    <w:rsid w:val="007A5173"/>
    <w:rsid w:val="007A5305"/>
    <w:rsid w:val="007A5314"/>
    <w:rsid w:val="007A532A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86"/>
    <w:rsid w:val="007A6AE3"/>
    <w:rsid w:val="007A6B0F"/>
    <w:rsid w:val="007A6B90"/>
    <w:rsid w:val="007A6BFA"/>
    <w:rsid w:val="007A6C47"/>
    <w:rsid w:val="007A6D1F"/>
    <w:rsid w:val="007A6D50"/>
    <w:rsid w:val="007A6E12"/>
    <w:rsid w:val="007A6E15"/>
    <w:rsid w:val="007A6E1F"/>
    <w:rsid w:val="007A6F8F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4AB"/>
    <w:rsid w:val="007B1693"/>
    <w:rsid w:val="007B16AB"/>
    <w:rsid w:val="007B17AC"/>
    <w:rsid w:val="007B1A6C"/>
    <w:rsid w:val="007B1B88"/>
    <w:rsid w:val="007B1C56"/>
    <w:rsid w:val="007B1D5F"/>
    <w:rsid w:val="007B1FA2"/>
    <w:rsid w:val="007B2231"/>
    <w:rsid w:val="007B22AC"/>
    <w:rsid w:val="007B24F9"/>
    <w:rsid w:val="007B2552"/>
    <w:rsid w:val="007B2755"/>
    <w:rsid w:val="007B28B8"/>
    <w:rsid w:val="007B29A4"/>
    <w:rsid w:val="007B2A97"/>
    <w:rsid w:val="007B2B1B"/>
    <w:rsid w:val="007B2D32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DF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B63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9C4"/>
    <w:rsid w:val="007B7A2B"/>
    <w:rsid w:val="007B7BA6"/>
    <w:rsid w:val="007B7EC7"/>
    <w:rsid w:val="007B7F26"/>
    <w:rsid w:val="007B7FA8"/>
    <w:rsid w:val="007C0048"/>
    <w:rsid w:val="007C00EC"/>
    <w:rsid w:val="007C0132"/>
    <w:rsid w:val="007C02D3"/>
    <w:rsid w:val="007C03F0"/>
    <w:rsid w:val="007C04C4"/>
    <w:rsid w:val="007C054E"/>
    <w:rsid w:val="007C070E"/>
    <w:rsid w:val="007C089C"/>
    <w:rsid w:val="007C0AB2"/>
    <w:rsid w:val="007C0BCB"/>
    <w:rsid w:val="007C0D63"/>
    <w:rsid w:val="007C0DB3"/>
    <w:rsid w:val="007C0FE6"/>
    <w:rsid w:val="007C10A8"/>
    <w:rsid w:val="007C1133"/>
    <w:rsid w:val="007C1510"/>
    <w:rsid w:val="007C1638"/>
    <w:rsid w:val="007C1814"/>
    <w:rsid w:val="007C19AF"/>
    <w:rsid w:val="007C19BD"/>
    <w:rsid w:val="007C19DC"/>
    <w:rsid w:val="007C1BF2"/>
    <w:rsid w:val="007C1C5C"/>
    <w:rsid w:val="007C1D96"/>
    <w:rsid w:val="007C1E7E"/>
    <w:rsid w:val="007C1F18"/>
    <w:rsid w:val="007C1F62"/>
    <w:rsid w:val="007C1F68"/>
    <w:rsid w:val="007C1F85"/>
    <w:rsid w:val="007C2494"/>
    <w:rsid w:val="007C251C"/>
    <w:rsid w:val="007C255A"/>
    <w:rsid w:val="007C269C"/>
    <w:rsid w:val="007C2714"/>
    <w:rsid w:val="007C27B7"/>
    <w:rsid w:val="007C284D"/>
    <w:rsid w:val="007C2911"/>
    <w:rsid w:val="007C2A1F"/>
    <w:rsid w:val="007C2A30"/>
    <w:rsid w:val="007C2AFD"/>
    <w:rsid w:val="007C2B56"/>
    <w:rsid w:val="007C2C4F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4093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538"/>
    <w:rsid w:val="007C56DC"/>
    <w:rsid w:val="007C570D"/>
    <w:rsid w:val="007C57EF"/>
    <w:rsid w:val="007C588A"/>
    <w:rsid w:val="007C5898"/>
    <w:rsid w:val="007C5A0F"/>
    <w:rsid w:val="007C5B0E"/>
    <w:rsid w:val="007C5FCD"/>
    <w:rsid w:val="007C6170"/>
    <w:rsid w:val="007C632A"/>
    <w:rsid w:val="007C63FA"/>
    <w:rsid w:val="007C663D"/>
    <w:rsid w:val="007C66E6"/>
    <w:rsid w:val="007C672C"/>
    <w:rsid w:val="007C67B3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CB"/>
    <w:rsid w:val="007D0FAA"/>
    <w:rsid w:val="007D1109"/>
    <w:rsid w:val="007D1232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09"/>
    <w:rsid w:val="007D2A7C"/>
    <w:rsid w:val="007D2AAA"/>
    <w:rsid w:val="007D2D01"/>
    <w:rsid w:val="007D2D94"/>
    <w:rsid w:val="007D2E0B"/>
    <w:rsid w:val="007D2F3B"/>
    <w:rsid w:val="007D30BB"/>
    <w:rsid w:val="007D31CC"/>
    <w:rsid w:val="007D350D"/>
    <w:rsid w:val="007D376E"/>
    <w:rsid w:val="007D37D1"/>
    <w:rsid w:val="007D384C"/>
    <w:rsid w:val="007D3873"/>
    <w:rsid w:val="007D3951"/>
    <w:rsid w:val="007D3A22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45"/>
    <w:rsid w:val="007D598E"/>
    <w:rsid w:val="007D5A38"/>
    <w:rsid w:val="007D5AFA"/>
    <w:rsid w:val="007D5C9D"/>
    <w:rsid w:val="007D5DD4"/>
    <w:rsid w:val="007D5E51"/>
    <w:rsid w:val="007D5F51"/>
    <w:rsid w:val="007D5FDE"/>
    <w:rsid w:val="007D612A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D99"/>
    <w:rsid w:val="007D6E36"/>
    <w:rsid w:val="007D6E4D"/>
    <w:rsid w:val="007D70B7"/>
    <w:rsid w:val="007D71A5"/>
    <w:rsid w:val="007D72AA"/>
    <w:rsid w:val="007D72FF"/>
    <w:rsid w:val="007D7322"/>
    <w:rsid w:val="007D759C"/>
    <w:rsid w:val="007D75C0"/>
    <w:rsid w:val="007D76F6"/>
    <w:rsid w:val="007D7903"/>
    <w:rsid w:val="007D7A72"/>
    <w:rsid w:val="007D7BD3"/>
    <w:rsid w:val="007D7BDA"/>
    <w:rsid w:val="007D7D8A"/>
    <w:rsid w:val="007D7FDE"/>
    <w:rsid w:val="007E002A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02"/>
    <w:rsid w:val="007E1CAE"/>
    <w:rsid w:val="007E1CD1"/>
    <w:rsid w:val="007E1CDF"/>
    <w:rsid w:val="007E1D45"/>
    <w:rsid w:val="007E1D7E"/>
    <w:rsid w:val="007E1D8D"/>
    <w:rsid w:val="007E1EA9"/>
    <w:rsid w:val="007E1EAD"/>
    <w:rsid w:val="007E1FBD"/>
    <w:rsid w:val="007E2007"/>
    <w:rsid w:val="007E223F"/>
    <w:rsid w:val="007E2340"/>
    <w:rsid w:val="007E2450"/>
    <w:rsid w:val="007E265B"/>
    <w:rsid w:val="007E27D6"/>
    <w:rsid w:val="007E2950"/>
    <w:rsid w:val="007E2AB2"/>
    <w:rsid w:val="007E2F2E"/>
    <w:rsid w:val="007E3015"/>
    <w:rsid w:val="007E311E"/>
    <w:rsid w:val="007E33BF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D4F"/>
    <w:rsid w:val="007E4E65"/>
    <w:rsid w:val="007E5224"/>
    <w:rsid w:val="007E5226"/>
    <w:rsid w:val="007E530E"/>
    <w:rsid w:val="007E54F6"/>
    <w:rsid w:val="007E56B3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85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BBA"/>
    <w:rsid w:val="007E7D71"/>
    <w:rsid w:val="007E7ED3"/>
    <w:rsid w:val="007F0054"/>
    <w:rsid w:val="007F0107"/>
    <w:rsid w:val="007F0178"/>
    <w:rsid w:val="007F03BE"/>
    <w:rsid w:val="007F03CE"/>
    <w:rsid w:val="007F04C7"/>
    <w:rsid w:val="007F058A"/>
    <w:rsid w:val="007F0770"/>
    <w:rsid w:val="007F077E"/>
    <w:rsid w:val="007F0AA7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862"/>
    <w:rsid w:val="007F189A"/>
    <w:rsid w:val="007F192E"/>
    <w:rsid w:val="007F1A25"/>
    <w:rsid w:val="007F1C7D"/>
    <w:rsid w:val="007F1DDA"/>
    <w:rsid w:val="007F1E8D"/>
    <w:rsid w:val="007F1E97"/>
    <w:rsid w:val="007F1EA5"/>
    <w:rsid w:val="007F20CE"/>
    <w:rsid w:val="007F210F"/>
    <w:rsid w:val="007F21FA"/>
    <w:rsid w:val="007F2247"/>
    <w:rsid w:val="007F24EB"/>
    <w:rsid w:val="007F274A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10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DFA"/>
    <w:rsid w:val="007F5EDA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6EC5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8000C8"/>
    <w:rsid w:val="0080012E"/>
    <w:rsid w:val="0080017E"/>
    <w:rsid w:val="008001AE"/>
    <w:rsid w:val="0080026A"/>
    <w:rsid w:val="008004B7"/>
    <w:rsid w:val="00800527"/>
    <w:rsid w:val="0080067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3E"/>
    <w:rsid w:val="00802F65"/>
    <w:rsid w:val="0080308B"/>
    <w:rsid w:val="008031D0"/>
    <w:rsid w:val="0080326B"/>
    <w:rsid w:val="008033FD"/>
    <w:rsid w:val="00803512"/>
    <w:rsid w:val="00803563"/>
    <w:rsid w:val="008036CF"/>
    <w:rsid w:val="008036FC"/>
    <w:rsid w:val="008037CF"/>
    <w:rsid w:val="00803F6C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948"/>
    <w:rsid w:val="00804FE6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AB6"/>
    <w:rsid w:val="00806C88"/>
    <w:rsid w:val="00806D0F"/>
    <w:rsid w:val="00806D18"/>
    <w:rsid w:val="00806DAA"/>
    <w:rsid w:val="0080702B"/>
    <w:rsid w:val="00807186"/>
    <w:rsid w:val="008071BE"/>
    <w:rsid w:val="008071FF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7F5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FB"/>
    <w:rsid w:val="00820ACE"/>
    <w:rsid w:val="00820C43"/>
    <w:rsid w:val="00820E7E"/>
    <w:rsid w:val="0082125E"/>
    <w:rsid w:val="008212F0"/>
    <w:rsid w:val="00821391"/>
    <w:rsid w:val="0082155D"/>
    <w:rsid w:val="00821832"/>
    <w:rsid w:val="00821860"/>
    <w:rsid w:val="008218B5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AED"/>
    <w:rsid w:val="00822CB6"/>
    <w:rsid w:val="00822D87"/>
    <w:rsid w:val="00822E25"/>
    <w:rsid w:val="008230F0"/>
    <w:rsid w:val="008230FD"/>
    <w:rsid w:val="00823154"/>
    <w:rsid w:val="008231E5"/>
    <w:rsid w:val="0082324B"/>
    <w:rsid w:val="008232A9"/>
    <w:rsid w:val="0082332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753"/>
    <w:rsid w:val="008247DC"/>
    <w:rsid w:val="008248A6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316"/>
    <w:rsid w:val="0082645B"/>
    <w:rsid w:val="00826AE4"/>
    <w:rsid w:val="00826B0F"/>
    <w:rsid w:val="00826B9E"/>
    <w:rsid w:val="00826D88"/>
    <w:rsid w:val="00826E1B"/>
    <w:rsid w:val="0082726F"/>
    <w:rsid w:val="008272F9"/>
    <w:rsid w:val="008273E7"/>
    <w:rsid w:val="008275E2"/>
    <w:rsid w:val="00827779"/>
    <w:rsid w:val="008278E4"/>
    <w:rsid w:val="00827A2A"/>
    <w:rsid w:val="00827AC5"/>
    <w:rsid w:val="00827B23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8B0"/>
    <w:rsid w:val="00830945"/>
    <w:rsid w:val="00830ACC"/>
    <w:rsid w:val="00830B45"/>
    <w:rsid w:val="00831265"/>
    <w:rsid w:val="0083130E"/>
    <w:rsid w:val="008317DB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CE"/>
    <w:rsid w:val="008325F1"/>
    <w:rsid w:val="0083260A"/>
    <w:rsid w:val="008326A8"/>
    <w:rsid w:val="008328EA"/>
    <w:rsid w:val="00832929"/>
    <w:rsid w:val="00832B0A"/>
    <w:rsid w:val="00832B95"/>
    <w:rsid w:val="00832B9C"/>
    <w:rsid w:val="00832D07"/>
    <w:rsid w:val="00832D9A"/>
    <w:rsid w:val="00832D9E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F01"/>
    <w:rsid w:val="00835F5D"/>
    <w:rsid w:val="00835F7B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25"/>
    <w:rsid w:val="00842A4D"/>
    <w:rsid w:val="00842A73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71C"/>
    <w:rsid w:val="00844757"/>
    <w:rsid w:val="0084483B"/>
    <w:rsid w:val="008448AE"/>
    <w:rsid w:val="0084493E"/>
    <w:rsid w:val="008449DB"/>
    <w:rsid w:val="00844A7D"/>
    <w:rsid w:val="00844AC5"/>
    <w:rsid w:val="00844B2A"/>
    <w:rsid w:val="00844CA3"/>
    <w:rsid w:val="00845051"/>
    <w:rsid w:val="0084519D"/>
    <w:rsid w:val="0084526E"/>
    <w:rsid w:val="00845328"/>
    <w:rsid w:val="0084534D"/>
    <w:rsid w:val="008453A5"/>
    <w:rsid w:val="008453FC"/>
    <w:rsid w:val="00845429"/>
    <w:rsid w:val="00845549"/>
    <w:rsid w:val="0084566F"/>
    <w:rsid w:val="0084574B"/>
    <w:rsid w:val="008457C3"/>
    <w:rsid w:val="00845919"/>
    <w:rsid w:val="008459D5"/>
    <w:rsid w:val="00845AD6"/>
    <w:rsid w:val="00845C2F"/>
    <w:rsid w:val="00845D60"/>
    <w:rsid w:val="00845DCE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0C"/>
    <w:rsid w:val="008476E7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903"/>
    <w:rsid w:val="008509DD"/>
    <w:rsid w:val="008509EC"/>
    <w:rsid w:val="00850A7D"/>
    <w:rsid w:val="00850B79"/>
    <w:rsid w:val="00850BB2"/>
    <w:rsid w:val="00850CF7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48A"/>
    <w:rsid w:val="0085358C"/>
    <w:rsid w:val="008535F8"/>
    <w:rsid w:val="008535FC"/>
    <w:rsid w:val="00853674"/>
    <w:rsid w:val="0085367D"/>
    <w:rsid w:val="00853768"/>
    <w:rsid w:val="008537DA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64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775"/>
    <w:rsid w:val="0085594C"/>
    <w:rsid w:val="008559FF"/>
    <w:rsid w:val="00855A57"/>
    <w:rsid w:val="00855C25"/>
    <w:rsid w:val="00855DE5"/>
    <w:rsid w:val="00855E6F"/>
    <w:rsid w:val="00855F06"/>
    <w:rsid w:val="00855FA5"/>
    <w:rsid w:val="0085607D"/>
    <w:rsid w:val="00856212"/>
    <w:rsid w:val="00856243"/>
    <w:rsid w:val="00856672"/>
    <w:rsid w:val="00856A18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730"/>
    <w:rsid w:val="0085784F"/>
    <w:rsid w:val="008578CE"/>
    <w:rsid w:val="00857938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5AE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49B"/>
    <w:rsid w:val="008634C8"/>
    <w:rsid w:val="008635C0"/>
    <w:rsid w:val="008635C4"/>
    <w:rsid w:val="008635E3"/>
    <w:rsid w:val="0086373F"/>
    <w:rsid w:val="008637D4"/>
    <w:rsid w:val="0086386A"/>
    <w:rsid w:val="00863876"/>
    <w:rsid w:val="00863A08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ACF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9"/>
    <w:rsid w:val="008663C7"/>
    <w:rsid w:val="0086646E"/>
    <w:rsid w:val="008664EA"/>
    <w:rsid w:val="00866764"/>
    <w:rsid w:val="008667BC"/>
    <w:rsid w:val="00866954"/>
    <w:rsid w:val="00866973"/>
    <w:rsid w:val="00866F7B"/>
    <w:rsid w:val="008671C9"/>
    <w:rsid w:val="0086738D"/>
    <w:rsid w:val="0086741A"/>
    <w:rsid w:val="00867928"/>
    <w:rsid w:val="00867966"/>
    <w:rsid w:val="00867B55"/>
    <w:rsid w:val="00867C73"/>
    <w:rsid w:val="00867CE4"/>
    <w:rsid w:val="00867D30"/>
    <w:rsid w:val="00867DD3"/>
    <w:rsid w:val="00867E34"/>
    <w:rsid w:val="00867E39"/>
    <w:rsid w:val="00867F83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106A"/>
    <w:rsid w:val="008710DE"/>
    <w:rsid w:val="0087116F"/>
    <w:rsid w:val="00871178"/>
    <w:rsid w:val="008711E3"/>
    <w:rsid w:val="008712DA"/>
    <w:rsid w:val="0087130B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2F32"/>
    <w:rsid w:val="00873036"/>
    <w:rsid w:val="0087304E"/>
    <w:rsid w:val="008731B5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912"/>
    <w:rsid w:val="00873C69"/>
    <w:rsid w:val="00873DA4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CCF"/>
    <w:rsid w:val="00874D7E"/>
    <w:rsid w:val="00874D97"/>
    <w:rsid w:val="00874E27"/>
    <w:rsid w:val="00874E5B"/>
    <w:rsid w:val="00874E79"/>
    <w:rsid w:val="00874EA2"/>
    <w:rsid w:val="00874EE9"/>
    <w:rsid w:val="00875054"/>
    <w:rsid w:val="008750FA"/>
    <w:rsid w:val="00875229"/>
    <w:rsid w:val="008752A4"/>
    <w:rsid w:val="00875339"/>
    <w:rsid w:val="008757AC"/>
    <w:rsid w:val="0087583F"/>
    <w:rsid w:val="00875876"/>
    <w:rsid w:val="00875941"/>
    <w:rsid w:val="00875AD1"/>
    <w:rsid w:val="00875C3A"/>
    <w:rsid w:val="00875CAF"/>
    <w:rsid w:val="00875CFE"/>
    <w:rsid w:val="00875DFF"/>
    <w:rsid w:val="00875E61"/>
    <w:rsid w:val="00876008"/>
    <w:rsid w:val="00876097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F"/>
    <w:rsid w:val="0088052D"/>
    <w:rsid w:val="008806C2"/>
    <w:rsid w:val="0088070F"/>
    <w:rsid w:val="008807DA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10C4"/>
    <w:rsid w:val="008812B1"/>
    <w:rsid w:val="008815CB"/>
    <w:rsid w:val="0088161B"/>
    <w:rsid w:val="008818B4"/>
    <w:rsid w:val="00881AF9"/>
    <w:rsid w:val="00881C5C"/>
    <w:rsid w:val="00881D61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FE"/>
    <w:rsid w:val="00885217"/>
    <w:rsid w:val="00885247"/>
    <w:rsid w:val="00885532"/>
    <w:rsid w:val="008855A0"/>
    <w:rsid w:val="008857AA"/>
    <w:rsid w:val="008857C8"/>
    <w:rsid w:val="0088596E"/>
    <w:rsid w:val="008859FF"/>
    <w:rsid w:val="00885A53"/>
    <w:rsid w:val="00885BDD"/>
    <w:rsid w:val="00885D79"/>
    <w:rsid w:val="00885E67"/>
    <w:rsid w:val="00885ECD"/>
    <w:rsid w:val="0088608A"/>
    <w:rsid w:val="0088622D"/>
    <w:rsid w:val="008862BE"/>
    <w:rsid w:val="008862C7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567"/>
    <w:rsid w:val="0088759C"/>
    <w:rsid w:val="008875FA"/>
    <w:rsid w:val="0088763E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529"/>
    <w:rsid w:val="00890717"/>
    <w:rsid w:val="00890757"/>
    <w:rsid w:val="0089089F"/>
    <w:rsid w:val="008909D1"/>
    <w:rsid w:val="00890A74"/>
    <w:rsid w:val="00890C80"/>
    <w:rsid w:val="00890E49"/>
    <w:rsid w:val="00890F31"/>
    <w:rsid w:val="00890F65"/>
    <w:rsid w:val="0089124A"/>
    <w:rsid w:val="0089129A"/>
    <w:rsid w:val="00891430"/>
    <w:rsid w:val="00891518"/>
    <w:rsid w:val="00891860"/>
    <w:rsid w:val="00891B3B"/>
    <w:rsid w:val="00891B6C"/>
    <w:rsid w:val="00891C35"/>
    <w:rsid w:val="00891D91"/>
    <w:rsid w:val="00891DB6"/>
    <w:rsid w:val="00891FEE"/>
    <w:rsid w:val="0089200B"/>
    <w:rsid w:val="00892140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BE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C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4FD2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19"/>
    <w:rsid w:val="00896E32"/>
    <w:rsid w:val="00896FC4"/>
    <w:rsid w:val="00896FE7"/>
    <w:rsid w:val="00897072"/>
    <w:rsid w:val="008970E0"/>
    <w:rsid w:val="008970E7"/>
    <w:rsid w:val="0089722B"/>
    <w:rsid w:val="0089744A"/>
    <w:rsid w:val="00897760"/>
    <w:rsid w:val="00897799"/>
    <w:rsid w:val="008977EC"/>
    <w:rsid w:val="008979C6"/>
    <w:rsid w:val="00897A77"/>
    <w:rsid w:val="00897A8D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F3"/>
    <w:rsid w:val="008A040C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F21"/>
    <w:rsid w:val="008A12AB"/>
    <w:rsid w:val="008A12ED"/>
    <w:rsid w:val="008A13D7"/>
    <w:rsid w:val="008A1494"/>
    <w:rsid w:val="008A149C"/>
    <w:rsid w:val="008A14EA"/>
    <w:rsid w:val="008A1618"/>
    <w:rsid w:val="008A185E"/>
    <w:rsid w:val="008A1DC1"/>
    <w:rsid w:val="008A1ED1"/>
    <w:rsid w:val="008A1F6D"/>
    <w:rsid w:val="008A1F7A"/>
    <w:rsid w:val="008A1FE3"/>
    <w:rsid w:val="008A21B4"/>
    <w:rsid w:val="008A2322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1D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7B4"/>
    <w:rsid w:val="008B284B"/>
    <w:rsid w:val="008B29F0"/>
    <w:rsid w:val="008B2AB8"/>
    <w:rsid w:val="008B2CA5"/>
    <w:rsid w:val="008B2CDF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6F"/>
    <w:rsid w:val="008B3DD0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C"/>
    <w:rsid w:val="008B476F"/>
    <w:rsid w:val="008B47A9"/>
    <w:rsid w:val="008B49B5"/>
    <w:rsid w:val="008B49C1"/>
    <w:rsid w:val="008B4A21"/>
    <w:rsid w:val="008B4A70"/>
    <w:rsid w:val="008B4AEF"/>
    <w:rsid w:val="008B4B10"/>
    <w:rsid w:val="008B4CBF"/>
    <w:rsid w:val="008B4D9B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2C6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D41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D0"/>
    <w:rsid w:val="008C2222"/>
    <w:rsid w:val="008C2359"/>
    <w:rsid w:val="008C236A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79A"/>
    <w:rsid w:val="008C68EE"/>
    <w:rsid w:val="008C69C0"/>
    <w:rsid w:val="008C6C57"/>
    <w:rsid w:val="008C6D3F"/>
    <w:rsid w:val="008C6E36"/>
    <w:rsid w:val="008C6E61"/>
    <w:rsid w:val="008C700D"/>
    <w:rsid w:val="008C7019"/>
    <w:rsid w:val="008C7033"/>
    <w:rsid w:val="008C75E0"/>
    <w:rsid w:val="008C7707"/>
    <w:rsid w:val="008C7845"/>
    <w:rsid w:val="008C7974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AFF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A34"/>
    <w:rsid w:val="008D2ADD"/>
    <w:rsid w:val="008D2C7C"/>
    <w:rsid w:val="008D2C8E"/>
    <w:rsid w:val="008D305A"/>
    <w:rsid w:val="008D30C4"/>
    <w:rsid w:val="008D3101"/>
    <w:rsid w:val="008D321A"/>
    <w:rsid w:val="008D3283"/>
    <w:rsid w:val="008D32B0"/>
    <w:rsid w:val="008D3692"/>
    <w:rsid w:val="008D3706"/>
    <w:rsid w:val="008D3753"/>
    <w:rsid w:val="008D37E6"/>
    <w:rsid w:val="008D393E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1D1"/>
    <w:rsid w:val="008D7252"/>
    <w:rsid w:val="008D72D7"/>
    <w:rsid w:val="008D743A"/>
    <w:rsid w:val="008D746E"/>
    <w:rsid w:val="008D7478"/>
    <w:rsid w:val="008D7483"/>
    <w:rsid w:val="008D750D"/>
    <w:rsid w:val="008D7526"/>
    <w:rsid w:val="008D7638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A1"/>
    <w:rsid w:val="008E02E5"/>
    <w:rsid w:val="008E034A"/>
    <w:rsid w:val="008E034F"/>
    <w:rsid w:val="008E04CC"/>
    <w:rsid w:val="008E06E8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410C"/>
    <w:rsid w:val="008E4496"/>
    <w:rsid w:val="008E4790"/>
    <w:rsid w:val="008E47DB"/>
    <w:rsid w:val="008E4968"/>
    <w:rsid w:val="008E4AFE"/>
    <w:rsid w:val="008E4B22"/>
    <w:rsid w:val="008E4B6B"/>
    <w:rsid w:val="008E4D8E"/>
    <w:rsid w:val="008E4F37"/>
    <w:rsid w:val="008E5037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E6"/>
    <w:rsid w:val="008E61B7"/>
    <w:rsid w:val="008E64A2"/>
    <w:rsid w:val="008E65B8"/>
    <w:rsid w:val="008E685D"/>
    <w:rsid w:val="008E68D2"/>
    <w:rsid w:val="008E69C9"/>
    <w:rsid w:val="008E6B01"/>
    <w:rsid w:val="008E6C24"/>
    <w:rsid w:val="008E6C91"/>
    <w:rsid w:val="008E6E5F"/>
    <w:rsid w:val="008E6FD0"/>
    <w:rsid w:val="008E70F8"/>
    <w:rsid w:val="008E7251"/>
    <w:rsid w:val="008E74AA"/>
    <w:rsid w:val="008E7659"/>
    <w:rsid w:val="008E7663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10A"/>
    <w:rsid w:val="008F02A3"/>
    <w:rsid w:val="008F0705"/>
    <w:rsid w:val="008F0959"/>
    <w:rsid w:val="008F099A"/>
    <w:rsid w:val="008F09E9"/>
    <w:rsid w:val="008F0A06"/>
    <w:rsid w:val="008F0A58"/>
    <w:rsid w:val="008F0D0F"/>
    <w:rsid w:val="008F0D9E"/>
    <w:rsid w:val="008F0EB5"/>
    <w:rsid w:val="008F0F76"/>
    <w:rsid w:val="008F106F"/>
    <w:rsid w:val="008F10B8"/>
    <w:rsid w:val="008F13C3"/>
    <w:rsid w:val="008F13EE"/>
    <w:rsid w:val="008F14C3"/>
    <w:rsid w:val="008F15DF"/>
    <w:rsid w:val="008F1601"/>
    <w:rsid w:val="008F1704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87C"/>
    <w:rsid w:val="008F299C"/>
    <w:rsid w:val="008F2A1E"/>
    <w:rsid w:val="008F2B08"/>
    <w:rsid w:val="008F2B4B"/>
    <w:rsid w:val="008F2B87"/>
    <w:rsid w:val="008F2CAC"/>
    <w:rsid w:val="008F2CEA"/>
    <w:rsid w:val="008F2D38"/>
    <w:rsid w:val="008F2E6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57E"/>
    <w:rsid w:val="008F4AC4"/>
    <w:rsid w:val="008F4ECF"/>
    <w:rsid w:val="008F5089"/>
    <w:rsid w:val="008F50A3"/>
    <w:rsid w:val="008F55FF"/>
    <w:rsid w:val="008F560D"/>
    <w:rsid w:val="008F589D"/>
    <w:rsid w:val="008F58E3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AC6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72C"/>
    <w:rsid w:val="008F7987"/>
    <w:rsid w:val="008F7991"/>
    <w:rsid w:val="008F7B11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5DB"/>
    <w:rsid w:val="0090284B"/>
    <w:rsid w:val="009028F5"/>
    <w:rsid w:val="0090299D"/>
    <w:rsid w:val="009029E5"/>
    <w:rsid w:val="00902A11"/>
    <w:rsid w:val="00902B86"/>
    <w:rsid w:val="00902BFF"/>
    <w:rsid w:val="00902CAB"/>
    <w:rsid w:val="00902D52"/>
    <w:rsid w:val="00902DF9"/>
    <w:rsid w:val="00902E59"/>
    <w:rsid w:val="00902EAB"/>
    <w:rsid w:val="00902F21"/>
    <w:rsid w:val="0090343F"/>
    <w:rsid w:val="00903507"/>
    <w:rsid w:val="009035D8"/>
    <w:rsid w:val="009035E9"/>
    <w:rsid w:val="00903836"/>
    <w:rsid w:val="0090384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CE"/>
    <w:rsid w:val="00904AC5"/>
    <w:rsid w:val="00904B66"/>
    <w:rsid w:val="00904B74"/>
    <w:rsid w:val="00904BE1"/>
    <w:rsid w:val="00904C5D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337"/>
    <w:rsid w:val="00907801"/>
    <w:rsid w:val="00907984"/>
    <w:rsid w:val="00907AD4"/>
    <w:rsid w:val="00907B27"/>
    <w:rsid w:val="00907E4D"/>
    <w:rsid w:val="00907EC2"/>
    <w:rsid w:val="00907EDC"/>
    <w:rsid w:val="00910087"/>
    <w:rsid w:val="009100F8"/>
    <w:rsid w:val="0091011C"/>
    <w:rsid w:val="00910129"/>
    <w:rsid w:val="00910231"/>
    <w:rsid w:val="009103B7"/>
    <w:rsid w:val="0091040C"/>
    <w:rsid w:val="009106C7"/>
    <w:rsid w:val="00910A0E"/>
    <w:rsid w:val="00910A73"/>
    <w:rsid w:val="00910C89"/>
    <w:rsid w:val="00910EE5"/>
    <w:rsid w:val="0091114D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E54"/>
    <w:rsid w:val="00911F23"/>
    <w:rsid w:val="00912037"/>
    <w:rsid w:val="009123A1"/>
    <w:rsid w:val="009124B0"/>
    <w:rsid w:val="0091252C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3DC"/>
    <w:rsid w:val="0091348F"/>
    <w:rsid w:val="009137D0"/>
    <w:rsid w:val="009137FF"/>
    <w:rsid w:val="009138F4"/>
    <w:rsid w:val="00913997"/>
    <w:rsid w:val="009139B9"/>
    <w:rsid w:val="00913AE9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0A1"/>
    <w:rsid w:val="0091612D"/>
    <w:rsid w:val="00916381"/>
    <w:rsid w:val="00916401"/>
    <w:rsid w:val="00916487"/>
    <w:rsid w:val="009164C5"/>
    <w:rsid w:val="0091656C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8DB"/>
    <w:rsid w:val="00921908"/>
    <w:rsid w:val="0092190F"/>
    <w:rsid w:val="00921B06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263"/>
    <w:rsid w:val="00922378"/>
    <w:rsid w:val="0092237D"/>
    <w:rsid w:val="00922430"/>
    <w:rsid w:val="00922535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FD"/>
    <w:rsid w:val="009244D1"/>
    <w:rsid w:val="009245A5"/>
    <w:rsid w:val="00924B39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73D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1F"/>
    <w:rsid w:val="0093043D"/>
    <w:rsid w:val="00930661"/>
    <w:rsid w:val="009307FB"/>
    <w:rsid w:val="00930833"/>
    <w:rsid w:val="0093083B"/>
    <w:rsid w:val="00930935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10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8BA"/>
    <w:rsid w:val="00933A40"/>
    <w:rsid w:val="00933B39"/>
    <w:rsid w:val="00933BFD"/>
    <w:rsid w:val="00933D57"/>
    <w:rsid w:val="00933E39"/>
    <w:rsid w:val="00933F3B"/>
    <w:rsid w:val="00933FBF"/>
    <w:rsid w:val="009340B2"/>
    <w:rsid w:val="0093412F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BE"/>
    <w:rsid w:val="009368F9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50F"/>
    <w:rsid w:val="0093771E"/>
    <w:rsid w:val="009377C4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70"/>
    <w:rsid w:val="00940F86"/>
    <w:rsid w:val="00941026"/>
    <w:rsid w:val="0094115A"/>
    <w:rsid w:val="009413DE"/>
    <w:rsid w:val="0094140C"/>
    <w:rsid w:val="009414B3"/>
    <w:rsid w:val="00941A4F"/>
    <w:rsid w:val="00941C4C"/>
    <w:rsid w:val="00941DD7"/>
    <w:rsid w:val="00942003"/>
    <w:rsid w:val="00942075"/>
    <w:rsid w:val="009422EA"/>
    <w:rsid w:val="00942480"/>
    <w:rsid w:val="009425F6"/>
    <w:rsid w:val="0094264D"/>
    <w:rsid w:val="0094280A"/>
    <w:rsid w:val="00942860"/>
    <w:rsid w:val="00942B00"/>
    <w:rsid w:val="00942B32"/>
    <w:rsid w:val="00942BA2"/>
    <w:rsid w:val="00942D20"/>
    <w:rsid w:val="00942DC2"/>
    <w:rsid w:val="00942F87"/>
    <w:rsid w:val="00942FD0"/>
    <w:rsid w:val="0094306B"/>
    <w:rsid w:val="009431F3"/>
    <w:rsid w:val="00943297"/>
    <w:rsid w:val="0094331A"/>
    <w:rsid w:val="0094333E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B2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EA"/>
    <w:rsid w:val="009474D7"/>
    <w:rsid w:val="00947661"/>
    <w:rsid w:val="0094780F"/>
    <w:rsid w:val="00947871"/>
    <w:rsid w:val="0094796A"/>
    <w:rsid w:val="00947B8F"/>
    <w:rsid w:val="00947C7B"/>
    <w:rsid w:val="00947EE5"/>
    <w:rsid w:val="00947F18"/>
    <w:rsid w:val="00947F6C"/>
    <w:rsid w:val="00950067"/>
    <w:rsid w:val="009500F5"/>
    <w:rsid w:val="009501E5"/>
    <w:rsid w:val="0095044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94"/>
    <w:rsid w:val="00951BA9"/>
    <w:rsid w:val="00951D40"/>
    <w:rsid w:val="00951FE4"/>
    <w:rsid w:val="00951FEA"/>
    <w:rsid w:val="00952005"/>
    <w:rsid w:val="00952045"/>
    <w:rsid w:val="00952199"/>
    <w:rsid w:val="00952241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911"/>
    <w:rsid w:val="00954AB5"/>
    <w:rsid w:val="00954D58"/>
    <w:rsid w:val="00954D98"/>
    <w:rsid w:val="00954E7A"/>
    <w:rsid w:val="00954E94"/>
    <w:rsid w:val="00954F11"/>
    <w:rsid w:val="00954F46"/>
    <w:rsid w:val="009552E7"/>
    <w:rsid w:val="009552F2"/>
    <w:rsid w:val="009556CE"/>
    <w:rsid w:val="0095574C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A6D"/>
    <w:rsid w:val="00960AA6"/>
    <w:rsid w:val="00960B8B"/>
    <w:rsid w:val="00960E09"/>
    <w:rsid w:val="00960F85"/>
    <w:rsid w:val="0096133D"/>
    <w:rsid w:val="0096150B"/>
    <w:rsid w:val="00961595"/>
    <w:rsid w:val="009615C0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50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D4"/>
    <w:rsid w:val="00964A2F"/>
    <w:rsid w:val="00964B17"/>
    <w:rsid w:val="00964BE6"/>
    <w:rsid w:val="00964D29"/>
    <w:rsid w:val="00964D8D"/>
    <w:rsid w:val="00964EA7"/>
    <w:rsid w:val="00964F84"/>
    <w:rsid w:val="009650C7"/>
    <w:rsid w:val="0096511F"/>
    <w:rsid w:val="00965229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A0"/>
    <w:rsid w:val="00966B60"/>
    <w:rsid w:val="00966BC4"/>
    <w:rsid w:val="00966BFF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C3"/>
    <w:rsid w:val="0096799C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8A"/>
    <w:rsid w:val="009706A1"/>
    <w:rsid w:val="00970801"/>
    <w:rsid w:val="0097083D"/>
    <w:rsid w:val="009708A6"/>
    <w:rsid w:val="00970974"/>
    <w:rsid w:val="00970BAC"/>
    <w:rsid w:val="00970CB9"/>
    <w:rsid w:val="00970DA4"/>
    <w:rsid w:val="00970E0C"/>
    <w:rsid w:val="00970F36"/>
    <w:rsid w:val="00970F9E"/>
    <w:rsid w:val="00970FFD"/>
    <w:rsid w:val="00971127"/>
    <w:rsid w:val="009711F5"/>
    <w:rsid w:val="0097121B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307"/>
    <w:rsid w:val="009744E9"/>
    <w:rsid w:val="00974528"/>
    <w:rsid w:val="00974677"/>
    <w:rsid w:val="00974968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36E"/>
    <w:rsid w:val="0097559F"/>
    <w:rsid w:val="00975953"/>
    <w:rsid w:val="009759B0"/>
    <w:rsid w:val="00975A80"/>
    <w:rsid w:val="00975A95"/>
    <w:rsid w:val="00975BAB"/>
    <w:rsid w:val="00975BF8"/>
    <w:rsid w:val="00975C9D"/>
    <w:rsid w:val="00975CAE"/>
    <w:rsid w:val="00975DC8"/>
    <w:rsid w:val="00975E81"/>
    <w:rsid w:val="00975F27"/>
    <w:rsid w:val="00975F4A"/>
    <w:rsid w:val="00976021"/>
    <w:rsid w:val="0097605A"/>
    <w:rsid w:val="009760D9"/>
    <w:rsid w:val="009761AB"/>
    <w:rsid w:val="00976316"/>
    <w:rsid w:val="00976443"/>
    <w:rsid w:val="009764AB"/>
    <w:rsid w:val="00976895"/>
    <w:rsid w:val="009768C1"/>
    <w:rsid w:val="00976930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258"/>
    <w:rsid w:val="009803E1"/>
    <w:rsid w:val="00980448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B7F"/>
    <w:rsid w:val="00980BA5"/>
    <w:rsid w:val="00980C46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797"/>
    <w:rsid w:val="00981819"/>
    <w:rsid w:val="00981824"/>
    <w:rsid w:val="0098184B"/>
    <w:rsid w:val="0098189E"/>
    <w:rsid w:val="009819E1"/>
    <w:rsid w:val="00981B19"/>
    <w:rsid w:val="00981B20"/>
    <w:rsid w:val="00981F96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FE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34"/>
    <w:rsid w:val="00984271"/>
    <w:rsid w:val="0098431D"/>
    <w:rsid w:val="00984407"/>
    <w:rsid w:val="00984773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6126"/>
    <w:rsid w:val="009861C2"/>
    <w:rsid w:val="009861CE"/>
    <w:rsid w:val="00986441"/>
    <w:rsid w:val="0098678D"/>
    <w:rsid w:val="009868FA"/>
    <w:rsid w:val="00986947"/>
    <w:rsid w:val="00986A40"/>
    <w:rsid w:val="00986AEB"/>
    <w:rsid w:val="00986B2B"/>
    <w:rsid w:val="00986C34"/>
    <w:rsid w:val="00986F54"/>
    <w:rsid w:val="00987244"/>
    <w:rsid w:val="009872D1"/>
    <w:rsid w:val="00987362"/>
    <w:rsid w:val="009873C6"/>
    <w:rsid w:val="009874C9"/>
    <w:rsid w:val="009875FD"/>
    <w:rsid w:val="009876CE"/>
    <w:rsid w:val="0098773D"/>
    <w:rsid w:val="00987984"/>
    <w:rsid w:val="00987EFC"/>
    <w:rsid w:val="009900C7"/>
    <w:rsid w:val="009900DF"/>
    <w:rsid w:val="009901A9"/>
    <w:rsid w:val="00990207"/>
    <w:rsid w:val="00990308"/>
    <w:rsid w:val="00990318"/>
    <w:rsid w:val="0099042B"/>
    <w:rsid w:val="009904A6"/>
    <w:rsid w:val="0099064C"/>
    <w:rsid w:val="00990721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88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5DC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1"/>
    <w:rsid w:val="00993DEF"/>
    <w:rsid w:val="00993E4F"/>
    <w:rsid w:val="00993EBF"/>
    <w:rsid w:val="00993F53"/>
    <w:rsid w:val="009940C9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D6"/>
    <w:rsid w:val="0099529C"/>
    <w:rsid w:val="00995456"/>
    <w:rsid w:val="00995616"/>
    <w:rsid w:val="00995688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F06"/>
    <w:rsid w:val="00995F2D"/>
    <w:rsid w:val="0099605C"/>
    <w:rsid w:val="009961C8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60"/>
    <w:rsid w:val="009972DB"/>
    <w:rsid w:val="0099734E"/>
    <w:rsid w:val="009973D2"/>
    <w:rsid w:val="009973F6"/>
    <w:rsid w:val="00997497"/>
    <w:rsid w:val="009975DF"/>
    <w:rsid w:val="009976BE"/>
    <w:rsid w:val="0099795E"/>
    <w:rsid w:val="00997AF5"/>
    <w:rsid w:val="00997E72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CB4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C5B"/>
    <w:rsid w:val="009A2D8D"/>
    <w:rsid w:val="009A2E0B"/>
    <w:rsid w:val="009A2E0F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60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2F8"/>
    <w:rsid w:val="009A532F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5FDD"/>
    <w:rsid w:val="009A6064"/>
    <w:rsid w:val="009A61F2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E03"/>
    <w:rsid w:val="009A6F59"/>
    <w:rsid w:val="009A7101"/>
    <w:rsid w:val="009A7141"/>
    <w:rsid w:val="009A722D"/>
    <w:rsid w:val="009A7238"/>
    <w:rsid w:val="009A73B5"/>
    <w:rsid w:val="009A741C"/>
    <w:rsid w:val="009A7483"/>
    <w:rsid w:val="009A7502"/>
    <w:rsid w:val="009A79E7"/>
    <w:rsid w:val="009A79E8"/>
    <w:rsid w:val="009A7AA9"/>
    <w:rsid w:val="009A7C1B"/>
    <w:rsid w:val="009A7CE2"/>
    <w:rsid w:val="009A7FAE"/>
    <w:rsid w:val="009B0037"/>
    <w:rsid w:val="009B0121"/>
    <w:rsid w:val="009B026A"/>
    <w:rsid w:val="009B0464"/>
    <w:rsid w:val="009B052D"/>
    <w:rsid w:val="009B0841"/>
    <w:rsid w:val="009B08A6"/>
    <w:rsid w:val="009B092F"/>
    <w:rsid w:val="009B0D23"/>
    <w:rsid w:val="009B0F44"/>
    <w:rsid w:val="009B0FC1"/>
    <w:rsid w:val="009B115C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857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3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38D"/>
    <w:rsid w:val="009B7681"/>
    <w:rsid w:val="009B76FC"/>
    <w:rsid w:val="009B777C"/>
    <w:rsid w:val="009B789E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15A"/>
    <w:rsid w:val="009C23BF"/>
    <w:rsid w:val="009C256E"/>
    <w:rsid w:val="009C26E5"/>
    <w:rsid w:val="009C2726"/>
    <w:rsid w:val="009C28D0"/>
    <w:rsid w:val="009C2A94"/>
    <w:rsid w:val="009C2B9B"/>
    <w:rsid w:val="009C2BDE"/>
    <w:rsid w:val="009C2CAD"/>
    <w:rsid w:val="009C2D05"/>
    <w:rsid w:val="009C31CE"/>
    <w:rsid w:val="009C3282"/>
    <w:rsid w:val="009C328D"/>
    <w:rsid w:val="009C3315"/>
    <w:rsid w:val="009C336F"/>
    <w:rsid w:val="009C34AB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52"/>
    <w:rsid w:val="009C4866"/>
    <w:rsid w:val="009C49B2"/>
    <w:rsid w:val="009C4A6B"/>
    <w:rsid w:val="009C4C72"/>
    <w:rsid w:val="009C4F7A"/>
    <w:rsid w:val="009C509F"/>
    <w:rsid w:val="009C510D"/>
    <w:rsid w:val="009C5160"/>
    <w:rsid w:val="009C53A2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36"/>
    <w:rsid w:val="009C64D4"/>
    <w:rsid w:val="009C6527"/>
    <w:rsid w:val="009C65A8"/>
    <w:rsid w:val="009C6604"/>
    <w:rsid w:val="009C6634"/>
    <w:rsid w:val="009C67F1"/>
    <w:rsid w:val="009C6A31"/>
    <w:rsid w:val="009C6A3C"/>
    <w:rsid w:val="009C6C15"/>
    <w:rsid w:val="009C6D8A"/>
    <w:rsid w:val="009C707E"/>
    <w:rsid w:val="009C71BE"/>
    <w:rsid w:val="009C721D"/>
    <w:rsid w:val="009C73C6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7C3"/>
    <w:rsid w:val="009D0ABA"/>
    <w:rsid w:val="009D0B44"/>
    <w:rsid w:val="009D0BF2"/>
    <w:rsid w:val="009D0C09"/>
    <w:rsid w:val="009D0C54"/>
    <w:rsid w:val="009D0C9C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3034"/>
    <w:rsid w:val="009D31FF"/>
    <w:rsid w:val="009D3201"/>
    <w:rsid w:val="009D322B"/>
    <w:rsid w:val="009D3307"/>
    <w:rsid w:val="009D3334"/>
    <w:rsid w:val="009D3355"/>
    <w:rsid w:val="009D3431"/>
    <w:rsid w:val="009D34A3"/>
    <w:rsid w:val="009D3523"/>
    <w:rsid w:val="009D3699"/>
    <w:rsid w:val="009D3703"/>
    <w:rsid w:val="009D3CE7"/>
    <w:rsid w:val="009D3CEB"/>
    <w:rsid w:val="009D3DC2"/>
    <w:rsid w:val="009D3F3B"/>
    <w:rsid w:val="009D3FFC"/>
    <w:rsid w:val="009D4025"/>
    <w:rsid w:val="009D403A"/>
    <w:rsid w:val="009D44A6"/>
    <w:rsid w:val="009D45F3"/>
    <w:rsid w:val="009D46DE"/>
    <w:rsid w:val="009D486A"/>
    <w:rsid w:val="009D48AC"/>
    <w:rsid w:val="009D494E"/>
    <w:rsid w:val="009D4982"/>
    <w:rsid w:val="009D4BE5"/>
    <w:rsid w:val="009D4E91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85"/>
    <w:rsid w:val="009D5BAE"/>
    <w:rsid w:val="009D5BD5"/>
    <w:rsid w:val="009D5BDA"/>
    <w:rsid w:val="009D5BE4"/>
    <w:rsid w:val="009D5C85"/>
    <w:rsid w:val="009D5DD1"/>
    <w:rsid w:val="009D5E66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C3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1FC"/>
    <w:rsid w:val="009E0232"/>
    <w:rsid w:val="009E0442"/>
    <w:rsid w:val="009E064C"/>
    <w:rsid w:val="009E0880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7F"/>
    <w:rsid w:val="009E19C9"/>
    <w:rsid w:val="009E19F7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4244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D10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7438"/>
    <w:rsid w:val="009E74E8"/>
    <w:rsid w:val="009E7597"/>
    <w:rsid w:val="009E76F3"/>
    <w:rsid w:val="009E79F3"/>
    <w:rsid w:val="009E7B28"/>
    <w:rsid w:val="009E7B50"/>
    <w:rsid w:val="009E7BC9"/>
    <w:rsid w:val="009E7DD0"/>
    <w:rsid w:val="009E7F00"/>
    <w:rsid w:val="009E7F67"/>
    <w:rsid w:val="009F031A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0E1B"/>
    <w:rsid w:val="009F102F"/>
    <w:rsid w:val="009F10ED"/>
    <w:rsid w:val="009F116E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31E"/>
    <w:rsid w:val="009F2465"/>
    <w:rsid w:val="009F25CD"/>
    <w:rsid w:val="009F2616"/>
    <w:rsid w:val="009F2670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8ED"/>
    <w:rsid w:val="009F3905"/>
    <w:rsid w:val="009F3911"/>
    <w:rsid w:val="009F3A05"/>
    <w:rsid w:val="009F3A92"/>
    <w:rsid w:val="009F3B2A"/>
    <w:rsid w:val="009F4413"/>
    <w:rsid w:val="009F441A"/>
    <w:rsid w:val="009F44B7"/>
    <w:rsid w:val="009F453F"/>
    <w:rsid w:val="009F4566"/>
    <w:rsid w:val="009F457F"/>
    <w:rsid w:val="009F4645"/>
    <w:rsid w:val="009F4674"/>
    <w:rsid w:val="009F4719"/>
    <w:rsid w:val="009F4887"/>
    <w:rsid w:val="009F48FB"/>
    <w:rsid w:val="009F4908"/>
    <w:rsid w:val="009F4933"/>
    <w:rsid w:val="009F4956"/>
    <w:rsid w:val="009F4A77"/>
    <w:rsid w:val="009F4C9D"/>
    <w:rsid w:val="009F4E4B"/>
    <w:rsid w:val="009F4F51"/>
    <w:rsid w:val="009F51DB"/>
    <w:rsid w:val="009F52B0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36A"/>
    <w:rsid w:val="009F7409"/>
    <w:rsid w:val="009F743E"/>
    <w:rsid w:val="009F75AA"/>
    <w:rsid w:val="009F7628"/>
    <w:rsid w:val="009F77A7"/>
    <w:rsid w:val="009F795A"/>
    <w:rsid w:val="009F7B7A"/>
    <w:rsid w:val="009F7D4A"/>
    <w:rsid w:val="009F7DB0"/>
    <w:rsid w:val="009F7E38"/>
    <w:rsid w:val="009F7E43"/>
    <w:rsid w:val="00A00008"/>
    <w:rsid w:val="00A00279"/>
    <w:rsid w:val="00A0032C"/>
    <w:rsid w:val="00A003CF"/>
    <w:rsid w:val="00A00538"/>
    <w:rsid w:val="00A005B4"/>
    <w:rsid w:val="00A00607"/>
    <w:rsid w:val="00A006AB"/>
    <w:rsid w:val="00A00750"/>
    <w:rsid w:val="00A00932"/>
    <w:rsid w:val="00A00946"/>
    <w:rsid w:val="00A0096A"/>
    <w:rsid w:val="00A00DF0"/>
    <w:rsid w:val="00A00E1C"/>
    <w:rsid w:val="00A00F7F"/>
    <w:rsid w:val="00A01146"/>
    <w:rsid w:val="00A0135E"/>
    <w:rsid w:val="00A015A1"/>
    <w:rsid w:val="00A016C1"/>
    <w:rsid w:val="00A0186C"/>
    <w:rsid w:val="00A01926"/>
    <w:rsid w:val="00A019AB"/>
    <w:rsid w:val="00A019EA"/>
    <w:rsid w:val="00A01B4B"/>
    <w:rsid w:val="00A01C1A"/>
    <w:rsid w:val="00A0200D"/>
    <w:rsid w:val="00A0218B"/>
    <w:rsid w:val="00A02205"/>
    <w:rsid w:val="00A0228B"/>
    <w:rsid w:val="00A02298"/>
    <w:rsid w:val="00A022CA"/>
    <w:rsid w:val="00A02450"/>
    <w:rsid w:val="00A02486"/>
    <w:rsid w:val="00A028CE"/>
    <w:rsid w:val="00A02919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C6"/>
    <w:rsid w:val="00A0509C"/>
    <w:rsid w:val="00A050BA"/>
    <w:rsid w:val="00A051CD"/>
    <w:rsid w:val="00A051FA"/>
    <w:rsid w:val="00A0524C"/>
    <w:rsid w:val="00A0535C"/>
    <w:rsid w:val="00A053B3"/>
    <w:rsid w:val="00A0546A"/>
    <w:rsid w:val="00A05611"/>
    <w:rsid w:val="00A05707"/>
    <w:rsid w:val="00A0571C"/>
    <w:rsid w:val="00A05747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436"/>
    <w:rsid w:val="00A065D3"/>
    <w:rsid w:val="00A06644"/>
    <w:rsid w:val="00A06863"/>
    <w:rsid w:val="00A068C3"/>
    <w:rsid w:val="00A06983"/>
    <w:rsid w:val="00A06BA4"/>
    <w:rsid w:val="00A06D1F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CCA"/>
    <w:rsid w:val="00A11E08"/>
    <w:rsid w:val="00A11E1B"/>
    <w:rsid w:val="00A11F03"/>
    <w:rsid w:val="00A11F07"/>
    <w:rsid w:val="00A11F4C"/>
    <w:rsid w:val="00A11FB6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C56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5FC"/>
    <w:rsid w:val="00A137C9"/>
    <w:rsid w:val="00A1380C"/>
    <w:rsid w:val="00A1396D"/>
    <w:rsid w:val="00A139A1"/>
    <w:rsid w:val="00A13C0B"/>
    <w:rsid w:val="00A13C45"/>
    <w:rsid w:val="00A1406A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F84"/>
    <w:rsid w:val="00A15FE6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8A"/>
    <w:rsid w:val="00A207FD"/>
    <w:rsid w:val="00A209FA"/>
    <w:rsid w:val="00A20B52"/>
    <w:rsid w:val="00A20CEC"/>
    <w:rsid w:val="00A20DE5"/>
    <w:rsid w:val="00A20E3C"/>
    <w:rsid w:val="00A20E75"/>
    <w:rsid w:val="00A2108B"/>
    <w:rsid w:val="00A21187"/>
    <w:rsid w:val="00A21487"/>
    <w:rsid w:val="00A21706"/>
    <w:rsid w:val="00A21796"/>
    <w:rsid w:val="00A217AF"/>
    <w:rsid w:val="00A218F5"/>
    <w:rsid w:val="00A21BDF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02F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F8F"/>
    <w:rsid w:val="00A240D0"/>
    <w:rsid w:val="00A24134"/>
    <w:rsid w:val="00A2436A"/>
    <w:rsid w:val="00A2439A"/>
    <w:rsid w:val="00A2445C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97B"/>
    <w:rsid w:val="00A25A2C"/>
    <w:rsid w:val="00A25ADE"/>
    <w:rsid w:val="00A25B4C"/>
    <w:rsid w:val="00A25E2E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FDD"/>
    <w:rsid w:val="00A27389"/>
    <w:rsid w:val="00A273BB"/>
    <w:rsid w:val="00A27402"/>
    <w:rsid w:val="00A274BE"/>
    <w:rsid w:val="00A276F5"/>
    <w:rsid w:val="00A279D3"/>
    <w:rsid w:val="00A27A03"/>
    <w:rsid w:val="00A27AC0"/>
    <w:rsid w:val="00A27BB0"/>
    <w:rsid w:val="00A27CB5"/>
    <w:rsid w:val="00A27D34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84"/>
    <w:rsid w:val="00A30FFB"/>
    <w:rsid w:val="00A3125B"/>
    <w:rsid w:val="00A312A2"/>
    <w:rsid w:val="00A31423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520"/>
    <w:rsid w:val="00A325D1"/>
    <w:rsid w:val="00A3270F"/>
    <w:rsid w:val="00A327B0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A5"/>
    <w:rsid w:val="00A3368B"/>
    <w:rsid w:val="00A33AA4"/>
    <w:rsid w:val="00A33B29"/>
    <w:rsid w:val="00A33BF9"/>
    <w:rsid w:val="00A33CCF"/>
    <w:rsid w:val="00A33E17"/>
    <w:rsid w:val="00A33F07"/>
    <w:rsid w:val="00A33F6E"/>
    <w:rsid w:val="00A34091"/>
    <w:rsid w:val="00A340CC"/>
    <w:rsid w:val="00A3420B"/>
    <w:rsid w:val="00A3426B"/>
    <w:rsid w:val="00A343B3"/>
    <w:rsid w:val="00A345D0"/>
    <w:rsid w:val="00A34781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0DC"/>
    <w:rsid w:val="00A40114"/>
    <w:rsid w:val="00A401FB"/>
    <w:rsid w:val="00A4021F"/>
    <w:rsid w:val="00A4032E"/>
    <w:rsid w:val="00A40342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F75"/>
    <w:rsid w:val="00A41006"/>
    <w:rsid w:val="00A41078"/>
    <w:rsid w:val="00A41100"/>
    <w:rsid w:val="00A41161"/>
    <w:rsid w:val="00A411C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09"/>
    <w:rsid w:val="00A41F28"/>
    <w:rsid w:val="00A41F42"/>
    <w:rsid w:val="00A41FD8"/>
    <w:rsid w:val="00A42185"/>
    <w:rsid w:val="00A42189"/>
    <w:rsid w:val="00A42374"/>
    <w:rsid w:val="00A424B4"/>
    <w:rsid w:val="00A425E5"/>
    <w:rsid w:val="00A4269F"/>
    <w:rsid w:val="00A426DF"/>
    <w:rsid w:val="00A4273C"/>
    <w:rsid w:val="00A42799"/>
    <w:rsid w:val="00A4283B"/>
    <w:rsid w:val="00A428AC"/>
    <w:rsid w:val="00A42930"/>
    <w:rsid w:val="00A42990"/>
    <w:rsid w:val="00A42A6C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B3"/>
    <w:rsid w:val="00A44CDD"/>
    <w:rsid w:val="00A44CE0"/>
    <w:rsid w:val="00A44E1E"/>
    <w:rsid w:val="00A45090"/>
    <w:rsid w:val="00A4512F"/>
    <w:rsid w:val="00A45276"/>
    <w:rsid w:val="00A453AD"/>
    <w:rsid w:val="00A453DD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78F"/>
    <w:rsid w:val="00A467A8"/>
    <w:rsid w:val="00A46881"/>
    <w:rsid w:val="00A468F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F30"/>
    <w:rsid w:val="00A50183"/>
    <w:rsid w:val="00A50502"/>
    <w:rsid w:val="00A505C8"/>
    <w:rsid w:val="00A5078F"/>
    <w:rsid w:val="00A50F8D"/>
    <w:rsid w:val="00A51135"/>
    <w:rsid w:val="00A5134B"/>
    <w:rsid w:val="00A516B6"/>
    <w:rsid w:val="00A516C4"/>
    <w:rsid w:val="00A51718"/>
    <w:rsid w:val="00A51768"/>
    <w:rsid w:val="00A51882"/>
    <w:rsid w:val="00A519E0"/>
    <w:rsid w:val="00A51AFD"/>
    <w:rsid w:val="00A51B71"/>
    <w:rsid w:val="00A51BA6"/>
    <w:rsid w:val="00A51D5F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E2E"/>
    <w:rsid w:val="00A53EAA"/>
    <w:rsid w:val="00A53FC5"/>
    <w:rsid w:val="00A54090"/>
    <w:rsid w:val="00A5410A"/>
    <w:rsid w:val="00A5417C"/>
    <w:rsid w:val="00A54247"/>
    <w:rsid w:val="00A54273"/>
    <w:rsid w:val="00A542DB"/>
    <w:rsid w:val="00A54508"/>
    <w:rsid w:val="00A5453D"/>
    <w:rsid w:val="00A545C0"/>
    <w:rsid w:val="00A5472C"/>
    <w:rsid w:val="00A548B4"/>
    <w:rsid w:val="00A54917"/>
    <w:rsid w:val="00A54A45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5D2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E9C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82C"/>
    <w:rsid w:val="00A6283F"/>
    <w:rsid w:val="00A628B2"/>
    <w:rsid w:val="00A62A31"/>
    <w:rsid w:val="00A62A33"/>
    <w:rsid w:val="00A62A63"/>
    <w:rsid w:val="00A62B12"/>
    <w:rsid w:val="00A62DF6"/>
    <w:rsid w:val="00A62EB1"/>
    <w:rsid w:val="00A62EF5"/>
    <w:rsid w:val="00A62EF6"/>
    <w:rsid w:val="00A62F52"/>
    <w:rsid w:val="00A62FF8"/>
    <w:rsid w:val="00A63208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24B"/>
    <w:rsid w:val="00A65289"/>
    <w:rsid w:val="00A65373"/>
    <w:rsid w:val="00A653D2"/>
    <w:rsid w:val="00A653DA"/>
    <w:rsid w:val="00A653E8"/>
    <w:rsid w:val="00A655BC"/>
    <w:rsid w:val="00A655EB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A4"/>
    <w:rsid w:val="00A66C48"/>
    <w:rsid w:val="00A66EC6"/>
    <w:rsid w:val="00A66EFB"/>
    <w:rsid w:val="00A66F07"/>
    <w:rsid w:val="00A67031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56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3B"/>
    <w:rsid w:val="00A7248B"/>
    <w:rsid w:val="00A72592"/>
    <w:rsid w:val="00A725DE"/>
    <w:rsid w:val="00A7265B"/>
    <w:rsid w:val="00A726C4"/>
    <w:rsid w:val="00A726DA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328"/>
    <w:rsid w:val="00A734ED"/>
    <w:rsid w:val="00A735F8"/>
    <w:rsid w:val="00A73605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50A0"/>
    <w:rsid w:val="00A753BF"/>
    <w:rsid w:val="00A7545D"/>
    <w:rsid w:val="00A754F9"/>
    <w:rsid w:val="00A7564C"/>
    <w:rsid w:val="00A758F5"/>
    <w:rsid w:val="00A758F8"/>
    <w:rsid w:val="00A75BFA"/>
    <w:rsid w:val="00A75CB6"/>
    <w:rsid w:val="00A75D0F"/>
    <w:rsid w:val="00A75E24"/>
    <w:rsid w:val="00A75F93"/>
    <w:rsid w:val="00A75F95"/>
    <w:rsid w:val="00A76002"/>
    <w:rsid w:val="00A760C7"/>
    <w:rsid w:val="00A76363"/>
    <w:rsid w:val="00A763AA"/>
    <w:rsid w:val="00A76503"/>
    <w:rsid w:val="00A76955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1B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763"/>
    <w:rsid w:val="00A807C3"/>
    <w:rsid w:val="00A80A70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159"/>
    <w:rsid w:val="00A82205"/>
    <w:rsid w:val="00A8226E"/>
    <w:rsid w:val="00A82321"/>
    <w:rsid w:val="00A823A0"/>
    <w:rsid w:val="00A823DF"/>
    <w:rsid w:val="00A823F7"/>
    <w:rsid w:val="00A823FE"/>
    <w:rsid w:val="00A82779"/>
    <w:rsid w:val="00A828A5"/>
    <w:rsid w:val="00A82952"/>
    <w:rsid w:val="00A82C61"/>
    <w:rsid w:val="00A82C66"/>
    <w:rsid w:val="00A82EEC"/>
    <w:rsid w:val="00A82F62"/>
    <w:rsid w:val="00A83046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FC9"/>
    <w:rsid w:val="00A85038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348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16F"/>
    <w:rsid w:val="00A872A9"/>
    <w:rsid w:val="00A872DC"/>
    <w:rsid w:val="00A87403"/>
    <w:rsid w:val="00A8778F"/>
    <w:rsid w:val="00A87863"/>
    <w:rsid w:val="00A879FC"/>
    <w:rsid w:val="00A87AB0"/>
    <w:rsid w:val="00A87D0F"/>
    <w:rsid w:val="00A87E25"/>
    <w:rsid w:val="00A87E3A"/>
    <w:rsid w:val="00A87FB2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358"/>
    <w:rsid w:val="00A91407"/>
    <w:rsid w:val="00A9141B"/>
    <w:rsid w:val="00A91486"/>
    <w:rsid w:val="00A9160D"/>
    <w:rsid w:val="00A916C6"/>
    <w:rsid w:val="00A91841"/>
    <w:rsid w:val="00A9198B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E0B"/>
    <w:rsid w:val="00A95160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7B2"/>
    <w:rsid w:val="00A97886"/>
    <w:rsid w:val="00A978ED"/>
    <w:rsid w:val="00A97ADC"/>
    <w:rsid w:val="00A97BE5"/>
    <w:rsid w:val="00A97E26"/>
    <w:rsid w:val="00A97EE3"/>
    <w:rsid w:val="00A97F73"/>
    <w:rsid w:val="00AA00FB"/>
    <w:rsid w:val="00AA0126"/>
    <w:rsid w:val="00AA014F"/>
    <w:rsid w:val="00AA068B"/>
    <w:rsid w:val="00AA095B"/>
    <w:rsid w:val="00AA09E6"/>
    <w:rsid w:val="00AA0A09"/>
    <w:rsid w:val="00AA0A8E"/>
    <w:rsid w:val="00AA0BBB"/>
    <w:rsid w:val="00AA0C4E"/>
    <w:rsid w:val="00AA0C92"/>
    <w:rsid w:val="00AA0D0B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FA5"/>
    <w:rsid w:val="00AA213D"/>
    <w:rsid w:val="00AA2198"/>
    <w:rsid w:val="00AA2223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2A"/>
    <w:rsid w:val="00AA7630"/>
    <w:rsid w:val="00AA7692"/>
    <w:rsid w:val="00AA79AF"/>
    <w:rsid w:val="00AA79C0"/>
    <w:rsid w:val="00AA7AF2"/>
    <w:rsid w:val="00AA7B92"/>
    <w:rsid w:val="00AA7BD9"/>
    <w:rsid w:val="00AA7D8A"/>
    <w:rsid w:val="00AB0106"/>
    <w:rsid w:val="00AB0139"/>
    <w:rsid w:val="00AB01C8"/>
    <w:rsid w:val="00AB057D"/>
    <w:rsid w:val="00AB06E7"/>
    <w:rsid w:val="00AB070D"/>
    <w:rsid w:val="00AB0723"/>
    <w:rsid w:val="00AB0726"/>
    <w:rsid w:val="00AB0A79"/>
    <w:rsid w:val="00AB0A8C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1FF2"/>
    <w:rsid w:val="00AB2060"/>
    <w:rsid w:val="00AB20D2"/>
    <w:rsid w:val="00AB2283"/>
    <w:rsid w:val="00AB22AD"/>
    <w:rsid w:val="00AB2312"/>
    <w:rsid w:val="00AB26CF"/>
    <w:rsid w:val="00AB2702"/>
    <w:rsid w:val="00AB2707"/>
    <w:rsid w:val="00AB28A2"/>
    <w:rsid w:val="00AB28D5"/>
    <w:rsid w:val="00AB2BCA"/>
    <w:rsid w:val="00AB2D12"/>
    <w:rsid w:val="00AB2D44"/>
    <w:rsid w:val="00AB2ECA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BC"/>
    <w:rsid w:val="00AB3A0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AB2"/>
    <w:rsid w:val="00AB4BCE"/>
    <w:rsid w:val="00AB4BFB"/>
    <w:rsid w:val="00AB4CA5"/>
    <w:rsid w:val="00AB4CD3"/>
    <w:rsid w:val="00AB4DE1"/>
    <w:rsid w:val="00AB5098"/>
    <w:rsid w:val="00AB510F"/>
    <w:rsid w:val="00AB5203"/>
    <w:rsid w:val="00AB53E5"/>
    <w:rsid w:val="00AB5409"/>
    <w:rsid w:val="00AB543E"/>
    <w:rsid w:val="00AB5655"/>
    <w:rsid w:val="00AB57A1"/>
    <w:rsid w:val="00AB5967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5EF"/>
    <w:rsid w:val="00AB6C00"/>
    <w:rsid w:val="00AB6CAA"/>
    <w:rsid w:val="00AB6CAE"/>
    <w:rsid w:val="00AB6CB2"/>
    <w:rsid w:val="00AB6E92"/>
    <w:rsid w:val="00AB7009"/>
    <w:rsid w:val="00AB713D"/>
    <w:rsid w:val="00AB727C"/>
    <w:rsid w:val="00AB753C"/>
    <w:rsid w:val="00AB76E5"/>
    <w:rsid w:val="00AB776D"/>
    <w:rsid w:val="00AB7821"/>
    <w:rsid w:val="00AB7996"/>
    <w:rsid w:val="00AB79FD"/>
    <w:rsid w:val="00AB7AF2"/>
    <w:rsid w:val="00AB7D44"/>
    <w:rsid w:val="00AB7DED"/>
    <w:rsid w:val="00AB7DF9"/>
    <w:rsid w:val="00AC03DD"/>
    <w:rsid w:val="00AC059B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52F"/>
    <w:rsid w:val="00AC17CC"/>
    <w:rsid w:val="00AC1855"/>
    <w:rsid w:val="00AC1A06"/>
    <w:rsid w:val="00AC1A7A"/>
    <w:rsid w:val="00AC1AD5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1ED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5D"/>
    <w:rsid w:val="00AC45F2"/>
    <w:rsid w:val="00AC48FC"/>
    <w:rsid w:val="00AC4976"/>
    <w:rsid w:val="00AC4D06"/>
    <w:rsid w:val="00AC4E46"/>
    <w:rsid w:val="00AC4E8A"/>
    <w:rsid w:val="00AC4FDF"/>
    <w:rsid w:val="00AC50D6"/>
    <w:rsid w:val="00AC5232"/>
    <w:rsid w:val="00AC537B"/>
    <w:rsid w:val="00AC5463"/>
    <w:rsid w:val="00AC5473"/>
    <w:rsid w:val="00AC55CC"/>
    <w:rsid w:val="00AC55FD"/>
    <w:rsid w:val="00AC5758"/>
    <w:rsid w:val="00AC5766"/>
    <w:rsid w:val="00AC5853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82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A14"/>
    <w:rsid w:val="00AC7B70"/>
    <w:rsid w:val="00AC7BCD"/>
    <w:rsid w:val="00AC7D34"/>
    <w:rsid w:val="00AD02AD"/>
    <w:rsid w:val="00AD0375"/>
    <w:rsid w:val="00AD0412"/>
    <w:rsid w:val="00AD0463"/>
    <w:rsid w:val="00AD05D5"/>
    <w:rsid w:val="00AD0772"/>
    <w:rsid w:val="00AD09AB"/>
    <w:rsid w:val="00AD0A57"/>
    <w:rsid w:val="00AD0B21"/>
    <w:rsid w:val="00AD0BAB"/>
    <w:rsid w:val="00AD0C91"/>
    <w:rsid w:val="00AD0E3A"/>
    <w:rsid w:val="00AD0E8E"/>
    <w:rsid w:val="00AD0F71"/>
    <w:rsid w:val="00AD1062"/>
    <w:rsid w:val="00AD114F"/>
    <w:rsid w:val="00AD1189"/>
    <w:rsid w:val="00AD1366"/>
    <w:rsid w:val="00AD13D0"/>
    <w:rsid w:val="00AD156B"/>
    <w:rsid w:val="00AD1585"/>
    <w:rsid w:val="00AD16DA"/>
    <w:rsid w:val="00AD17A3"/>
    <w:rsid w:val="00AD17EF"/>
    <w:rsid w:val="00AD1849"/>
    <w:rsid w:val="00AD1A6F"/>
    <w:rsid w:val="00AD1B3E"/>
    <w:rsid w:val="00AD1C36"/>
    <w:rsid w:val="00AD1D41"/>
    <w:rsid w:val="00AD1E32"/>
    <w:rsid w:val="00AD1EF5"/>
    <w:rsid w:val="00AD1F25"/>
    <w:rsid w:val="00AD1F38"/>
    <w:rsid w:val="00AD1FDB"/>
    <w:rsid w:val="00AD2083"/>
    <w:rsid w:val="00AD20F0"/>
    <w:rsid w:val="00AD213B"/>
    <w:rsid w:val="00AD227E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330"/>
    <w:rsid w:val="00AD34BE"/>
    <w:rsid w:val="00AD3523"/>
    <w:rsid w:val="00AD3524"/>
    <w:rsid w:val="00AD35A6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ECE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820"/>
    <w:rsid w:val="00AD79B3"/>
    <w:rsid w:val="00AD79B8"/>
    <w:rsid w:val="00AD7BCC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4E"/>
    <w:rsid w:val="00AE05CC"/>
    <w:rsid w:val="00AE05FF"/>
    <w:rsid w:val="00AE074C"/>
    <w:rsid w:val="00AE0816"/>
    <w:rsid w:val="00AE0883"/>
    <w:rsid w:val="00AE0B5F"/>
    <w:rsid w:val="00AE0BB3"/>
    <w:rsid w:val="00AE0D2D"/>
    <w:rsid w:val="00AE0E36"/>
    <w:rsid w:val="00AE107B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685"/>
    <w:rsid w:val="00AE26A2"/>
    <w:rsid w:val="00AE289E"/>
    <w:rsid w:val="00AE2AB8"/>
    <w:rsid w:val="00AE2B2B"/>
    <w:rsid w:val="00AE2BBD"/>
    <w:rsid w:val="00AE2C84"/>
    <w:rsid w:val="00AE2C9A"/>
    <w:rsid w:val="00AE2CF3"/>
    <w:rsid w:val="00AE2EF0"/>
    <w:rsid w:val="00AE2F9E"/>
    <w:rsid w:val="00AE330A"/>
    <w:rsid w:val="00AE3317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4F8"/>
    <w:rsid w:val="00AE454A"/>
    <w:rsid w:val="00AE483A"/>
    <w:rsid w:val="00AE4848"/>
    <w:rsid w:val="00AE48EB"/>
    <w:rsid w:val="00AE49B5"/>
    <w:rsid w:val="00AE4A7B"/>
    <w:rsid w:val="00AE4B0F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A"/>
    <w:rsid w:val="00AE66CF"/>
    <w:rsid w:val="00AE66FD"/>
    <w:rsid w:val="00AE68BE"/>
    <w:rsid w:val="00AE6AC0"/>
    <w:rsid w:val="00AE6AFB"/>
    <w:rsid w:val="00AE6C02"/>
    <w:rsid w:val="00AE6C05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59"/>
    <w:rsid w:val="00AF027E"/>
    <w:rsid w:val="00AF045D"/>
    <w:rsid w:val="00AF061B"/>
    <w:rsid w:val="00AF0661"/>
    <w:rsid w:val="00AF0674"/>
    <w:rsid w:val="00AF083A"/>
    <w:rsid w:val="00AF0A7E"/>
    <w:rsid w:val="00AF0A92"/>
    <w:rsid w:val="00AF0ABD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1C5"/>
    <w:rsid w:val="00AF1238"/>
    <w:rsid w:val="00AF13D0"/>
    <w:rsid w:val="00AF13FD"/>
    <w:rsid w:val="00AF143D"/>
    <w:rsid w:val="00AF144F"/>
    <w:rsid w:val="00AF1569"/>
    <w:rsid w:val="00AF1725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20"/>
    <w:rsid w:val="00AF225B"/>
    <w:rsid w:val="00AF2361"/>
    <w:rsid w:val="00AF26CC"/>
    <w:rsid w:val="00AF26F3"/>
    <w:rsid w:val="00AF27FF"/>
    <w:rsid w:val="00AF282D"/>
    <w:rsid w:val="00AF2BF1"/>
    <w:rsid w:val="00AF2E66"/>
    <w:rsid w:val="00AF2F2A"/>
    <w:rsid w:val="00AF3077"/>
    <w:rsid w:val="00AF3184"/>
    <w:rsid w:val="00AF31D9"/>
    <w:rsid w:val="00AF327E"/>
    <w:rsid w:val="00AF32CA"/>
    <w:rsid w:val="00AF33C3"/>
    <w:rsid w:val="00AF3512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4F7C"/>
    <w:rsid w:val="00AF5021"/>
    <w:rsid w:val="00AF5026"/>
    <w:rsid w:val="00AF5076"/>
    <w:rsid w:val="00AF5129"/>
    <w:rsid w:val="00AF513B"/>
    <w:rsid w:val="00AF5251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2A6"/>
    <w:rsid w:val="00AF62B8"/>
    <w:rsid w:val="00AF666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B66"/>
    <w:rsid w:val="00AF7BB4"/>
    <w:rsid w:val="00AF7EEE"/>
    <w:rsid w:val="00AF7FF0"/>
    <w:rsid w:val="00B00032"/>
    <w:rsid w:val="00B00304"/>
    <w:rsid w:val="00B00350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521"/>
    <w:rsid w:val="00B02587"/>
    <w:rsid w:val="00B02653"/>
    <w:rsid w:val="00B026EF"/>
    <w:rsid w:val="00B02768"/>
    <w:rsid w:val="00B02A0F"/>
    <w:rsid w:val="00B02A62"/>
    <w:rsid w:val="00B02CDE"/>
    <w:rsid w:val="00B02D56"/>
    <w:rsid w:val="00B02F0A"/>
    <w:rsid w:val="00B02F9F"/>
    <w:rsid w:val="00B031C8"/>
    <w:rsid w:val="00B03321"/>
    <w:rsid w:val="00B03387"/>
    <w:rsid w:val="00B035C3"/>
    <w:rsid w:val="00B038B3"/>
    <w:rsid w:val="00B03973"/>
    <w:rsid w:val="00B039BA"/>
    <w:rsid w:val="00B03AA5"/>
    <w:rsid w:val="00B03B62"/>
    <w:rsid w:val="00B03BC8"/>
    <w:rsid w:val="00B03C82"/>
    <w:rsid w:val="00B03D3E"/>
    <w:rsid w:val="00B0410D"/>
    <w:rsid w:val="00B0496C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400"/>
    <w:rsid w:val="00B0549D"/>
    <w:rsid w:val="00B05566"/>
    <w:rsid w:val="00B057EB"/>
    <w:rsid w:val="00B0580A"/>
    <w:rsid w:val="00B0591F"/>
    <w:rsid w:val="00B0593D"/>
    <w:rsid w:val="00B05967"/>
    <w:rsid w:val="00B05997"/>
    <w:rsid w:val="00B05A3F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91F"/>
    <w:rsid w:val="00B06A84"/>
    <w:rsid w:val="00B06C10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284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217F"/>
    <w:rsid w:val="00B1221B"/>
    <w:rsid w:val="00B1223F"/>
    <w:rsid w:val="00B12289"/>
    <w:rsid w:val="00B122F4"/>
    <w:rsid w:val="00B12376"/>
    <w:rsid w:val="00B125E1"/>
    <w:rsid w:val="00B126E6"/>
    <w:rsid w:val="00B126FD"/>
    <w:rsid w:val="00B12903"/>
    <w:rsid w:val="00B12963"/>
    <w:rsid w:val="00B129A7"/>
    <w:rsid w:val="00B12CBF"/>
    <w:rsid w:val="00B12EC2"/>
    <w:rsid w:val="00B12EC5"/>
    <w:rsid w:val="00B12F81"/>
    <w:rsid w:val="00B1301E"/>
    <w:rsid w:val="00B13231"/>
    <w:rsid w:val="00B133ED"/>
    <w:rsid w:val="00B1351A"/>
    <w:rsid w:val="00B13631"/>
    <w:rsid w:val="00B13633"/>
    <w:rsid w:val="00B136B8"/>
    <w:rsid w:val="00B1374F"/>
    <w:rsid w:val="00B13970"/>
    <w:rsid w:val="00B13A72"/>
    <w:rsid w:val="00B13B7A"/>
    <w:rsid w:val="00B13DCE"/>
    <w:rsid w:val="00B13F4E"/>
    <w:rsid w:val="00B13FA3"/>
    <w:rsid w:val="00B14167"/>
    <w:rsid w:val="00B141E6"/>
    <w:rsid w:val="00B1429A"/>
    <w:rsid w:val="00B143CD"/>
    <w:rsid w:val="00B14461"/>
    <w:rsid w:val="00B14724"/>
    <w:rsid w:val="00B14755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E55"/>
    <w:rsid w:val="00B160D8"/>
    <w:rsid w:val="00B16125"/>
    <w:rsid w:val="00B161B7"/>
    <w:rsid w:val="00B1620C"/>
    <w:rsid w:val="00B16234"/>
    <w:rsid w:val="00B1627F"/>
    <w:rsid w:val="00B1634A"/>
    <w:rsid w:val="00B163E3"/>
    <w:rsid w:val="00B16532"/>
    <w:rsid w:val="00B16778"/>
    <w:rsid w:val="00B167A3"/>
    <w:rsid w:val="00B16808"/>
    <w:rsid w:val="00B169BA"/>
    <w:rsid w:val="00B16AE9"/>
    <w:rsid w:val="00B16CCB"/>
    <w:rsid w:val="00B17140"/>
    <w:rsid w:val="00B1716E"/>
    <w:rsid w:val="00B171F8"/>
    <w:rsid w:val="00B17208"/>
    <w:rsid w:val="00B17250"/>
    <w:rsid w:val="00B17327"/>
    <w:rsid w:val="00B1744C"/>
    <w:rsid w:val="00B174D8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04F"/>
    <w:rsid w:val="00B21145"/>
    <w:rsid w:val="00B2115B"/>
    <w:rsid w:val="00B213E2"/>
    <w:rsid w:val="00B21630"/>
    <w:rsid w:val="00B2163E"/>
    <w:rsid w:val="00B2164C"/>
    <w:rsid w:val="00B2180D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CC"/>
    <w:rsid w:val="00B22CDB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E"/>
    <w:rsid w:val="00B2467F"/>
    <w:rsid w:val="00B247B3"/>
    <w:rsid w:val="00B247B5"/>
    <w:rsid w:val="00B24831"/>
    <w:rsid w:val="00B2484C"/>
    <w:rsid w:val="00B24939"/>
    <w:rsid w:val="00B2493C"/>
    <w:rsid w:val="00B24A2D"/>
    <w:rsid w:val="00B24A86"/>
    <w:rsid w:val="00B24B02"/>
    <w:rsid w:val="00B24C8B"/>
    <w:rsid w:val="00B24EC3"/>
    <w:rsid w:val="00B24F8A"/>
    <w:rsid w:val="00B2524E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ADA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608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88"/>
    <w:rsid w:val="00B30B50"/>
    <w:rsid w:val="00B30C9F"/>
    <w:rsid w:val="00B30D13"/>
    <w:rsid w:val="00B30EFF"/>
    <w:rsid w:val="00B30F90"/>
    <w:rsid w:val="00B30FF0"/>
    <w:rsid w:val="00B310BC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DD2"/>
    <w:rsid w:val="00B32E6D"/>
    <w:rsid w:val="00B32F02"/>
    <w:rsid w:val="00B332BA"/>
    <w:rsid w:val="00B332FE"/>
    <w:rsid w:val="00B335CE"/>
    <w:rsid w:val="00B3365F"/>
    <w:rsid w:val="00B336B6"/>
    <w:rsid w:val="00B33960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5A5"/>
    <w:rsid w:val="00B3464B"/>
    <w:rsid w:val="00B346DC"/>
    <w:rsid w:val="00B34712"/>
    <w:rsid w:val="00B34926"/>
    <w:rsid w:val="00B34927"/>
    <w:rsid w:val="00B3496F"/>
    <w:rsid w:val="00B34B24"/>
    <w:rsid w:val="00B34C7E"/>
    <w:rsid w:val="00B34D39"/>
    <w:rsid w:val="00B35050"/>
    <w:rsid w:val="00B3506C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C22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C16"/>
    <w:rsid w:val="00B40D4D"/>
    <w:rsid w:val="00B40DDE"/>
    <w:rsid w:val="00B41047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6F"/>
    <w:rsid w:val="00B42752"/>
    <w:rsid w:val="00B42A71"/>
    <w:rsid w:val="00B42C4C"/>
    <w:rsid w:val="00B431D1"/>
    <w:rsid w:val="00B4330A"/>
    <w:rsid w:val="00B43382"/>
    <w:rsid w:val="00B433BA"/>
    <w:rsid w:val="00B43458"/>
    <w:rsid w:val="00B4361B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8E"/>
    <w:rsid w:val="00B449D6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A59"/>
    <w:rsid w:val="00B45D00"/>
    <w:rsid w:val="00B45DF2"/>
    <w:rsid w:val="00B45FC3"/>
    <w:rsid w:val="00B4650A"/>
    <w:rsid w:val="00B465A1"/>
    <w:rsid w:val="00B46798"/>
    <w:rsid w:val="00B46866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A7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CB"/>
    <w:rsid w:val="00B50637"/>
    <w:rsid w:val="00B506CC"/>
    <w:rsid w:val="00B50812"/>
    <w:rsid w:val="00B50B8B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AF"/>
    <w:rsid w:val="00B518E3"/>
    <w:rsid w:val="00B519F1"/>
    <w:rsid w:val="00B51B4C"/>
    <w:rsid w:val="00B51BE5"/>
    <w:rsid w:val="00B51C9A"/>
    <w:rsid w:val="00B51D6A"/>
    <w:rsid w:val="00B51DB5"/>
    <w:rsid w:val="00B51DD8"/>
    <w:rsid w:val="00B51E89"/>
    <w:rsid w:val="00B51ECA"/>
    <w:rsid w:val="00B5216E"/>
    <w:rsid w:val="00B5223E"/>
    <w:rsid w:val="00B52248"/>
    <w:rsid w:val="00B527E5"/>
    <w:rsid w:val="00B52878"/>
    <w:rsid w:val="00B52886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B9"/>
    <w:rsid w:val="00B55BCF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0C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5BD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067"/>
    <w:rsid w:val="00B61135"/>
    <w:rsid w:val="00B614E3"/>
    <w:rsid w:val="00B61568"/>
    <w:rsid w:val="00B6168F"/>
    <w:rsid w:val="00B61695"/>
    <w:rsid w:val="00B6173A"/>
    <w:rsid w:val="00B618BF"/>
    <w:rsid w:val="00B6192C"/>
    <w:rsid w:val="00B61AEE"/>
    <w:rsid w:val="00B61F1A"/>
    <w:rsid w:val="00B62016"/>
    <w:rsid w:val="00B6219E"/>
    <w:rsid w:val="00B62268"/>
    <w:rsid w:val="00B622EA"/>
    <w:rsid w:val="00B62434"/>
    <w:rsid w:val="00B62546"/>
    <w:rsid w:val="00B625FE"/>
    <w:rsid w:val="00B62ADD"/>
    <w:rsid w:val="00B62C28"/>
    <w:rsid w:val="00B62C38"/>
    <w:rsid w:val="00B62C8E"/>
    <w:rsid w:val="00B62D1A"/>
    <w:rsid w:val="00B62E79"/>
    <w:rsid w:val="00B63437"/>
    <w:rsid w:val="00B63519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EE6"/>
    <w:rsid w:val="00B63F12"/>
    <w:rsid w:val="00B640EA"/>
    <w:rsid w:val="00B6412C"/>
    <w:rsid w:val="00B641FB"/>
    <w:rsid w:val="00B64295"/>
    <w:rsid w:val="00B647CF"/>
    <w:rsid w:val="00B64BFD"/>
    <w:rsid w:val="00B64CDD"/>
    <w:rsid w:val="00B64DA5"/>
    <w:rsid w:val="00B64F95"/>
    <w:rsid w:val="00B65024"/>
    <w:rsid w:val="00B651EB"/>
    <w:rsid w:val="00B65701"/>
    <w:rsid w:val="00B657E4"/>
    <w:rsid w:val="00B65864"/>
    <w:rsid w:val="00B65933"/>
    <w:rsid w:val="00B659A1"/>
    <w:rsid w:val="00B659AF"/>
    <w:rsid w:val="00B659CF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A54"/>
    <w:rsid w:val="00B66DE6"/>
    <w:rsid w:val="00B67033"/>
    <w:rsid w:val="00B67069"/>
    <w:rsid w:val="00B67179"/>
    <w:rsid w:val="00B6720E"/>
    <w:rsid w:val="00B6783F"/>
    <w:rsid w:val="00B678D9"/>
    <w:rsid w:val="00B67A41"/>
    <w:rsid w:val="00B67B6E"/>
    <w:rsid w:val="00B67D08"/>
    <w:rsid w:val="00B67E60"/>
    <w:rsid w:val="00B67F45"/>
    <w:rsid w:val="00B67FE9"/>
    <w:rsid w:val="00B70072"/>
    <w:rsid w:val="00B7018F"/>
    <w:rsid w:val="00B7023E"/>
    <w:rsid w:val="00B70428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0B2"/>
    <w:rsid w:val="00B75424"/>
    <w:rsid w:val="00B754EE"/>
    <w:rsid w:val="00B7565C"/>
    <w:rsid w:val="00B75669"/>
    <w:rsid w:val="00B756AB"/>
    <w:rsid w:val="00B757BC"/>
    <w:rsid w:val="00B7583F"/>
    <w:rsid w:val="00B759BC"/>
    <w:rsid w:val="00B75CCA"/>
    <w:rsid w:val="00B75E36"/>
    <w:rsid w:val="00B76075"/>
    <w:rsid w:val="00B76136"/>
    <w:rsid w:val="00B76173"/>
    <w:rsid w:val="00B7634A"/>
    <w:rsid w:val="00B76437"/>
    <w:rsid w:val="00B76498"/>
    <w:rsid w:val="00B7649D"/>
    <w:rsid w:val="00B764CF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B5"/>
    <w:rsid w:val="00B801B2"/>
    <w:rsid w:val="00B80257"/>
    <w:rsid w:val="00B802ED"/>
    <w:rsid w:val="00B80335"/>
    <w:rsid w:val="00B80537"/>
    <w:rsid w:val="00B805E5"/>
    <w:rsid w:val="00B80699"/>
    <w:rsid w:val="00B806AF"/>
    <w:rsid w:val="00B80964"/>
    <w:rsid w:val="00B809BC"/>
    <w:rsid w:val="00B80AE1"/>
    <w:rsid w:val="00B81074"/>
    <w:rsid w:val="00B811CD"/>
    <w:rsid w:val="00B81268"/>
    <w:rsid w:val="00B81341"/>
    <w:rsid w:val="00B81618"/>
    <w:rsid w:val="00B817A8"/>
    <w:rsid w:val="00B81840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CF4"/>
    <w:rsid w:val="00B82DB2"/>
    <w:rsid w:val="00B82F48"/>
    <w:rsid w:val="00B83019"/>
    <w:rsid w:val="00B83066"/>
    <w:rsid w:val="00B83253"/>
    <w:rsid w:val="00B832B4"/>
    <w:rsid w:val="00B836D3"/>
    <w:rsid w:val="00B83874"/>
    <w:rsid w:val="00B83A49"/>
    <w:rsid w:val="00B83B32"/>
    <w:rsid w:val="00B83CC7"/>
    <w:rsid w:val="00B83D54"/>
    <w:rsid w:val="00B83F09"/>
    <w:rsid w:val="00B841E6"/>
    <w:rsid w:val="00B841F8"/>
    <w:rsid w:val="00B84393"/>
    <w:rsid w:val="00B846E8"/>
    <w:rsid w:val="00B84792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C8"/>
    <w:rsid w:val="00B870E6"/>
    <w:rsid w:val="00B8711D"/>
    <w:rsid w:val="00B8720A"/>
    <w:rsid w:val="00B8721E"/>
    <w:rsid w:val="00B872E7"/>
    <w:rsid w:val="00B8758B"/>
    <w:rsid w:val="00B875C2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D45"/>
    <w:rsid w:val="00B87F65"/>
    <w:rsid w:val="00B90312"/>
    <w:rsid w:val="00B904C0"/>
    <w:rsid w:val="00B90706"/>
    <w:rsid w:val="00B90817"/>
    <w:rsid w:val="00B908DD"/>
    <w:rsid w:val="00B908F6"/>
    <w:rsid w:val="00B90906"/>
    <w:rsid w:val="00B909B8"/>
    <w:rsid w:val="00B90A25"/>
    <w:rsid w:val="00B90AED"/>
    <w:rsid w:val="00B90B23"/>
    <w:rsid w:val="00B90D1D"/>
    <w:rsid w:val="00B90EAB"/>
    <w:rsid w:val="00B914AA"/>
    <w:rsid w:val="00B91627"/>
    <w:rsid w:val="00B91681"/>
    <w:rsid w:val="00B91DBE"/>
    <w:rsid w:val="00B91DEE"/>
    <w:rsid w:val="00B924DC"/>
    <w:rsid w:val="00B92616"/>
    <w:rsid w:val="00B92678"/>
    <w:rsid w:val="00B92699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D2"/>
    <w:rsid w:val="00B94B9F"/>
    <w:rsid w:val="00B94C15"/>
    <w:rsid w:val="00B94CBF"/>
    <w:rsid w:val="00B94DAA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406"/>
    <w:rsid w:val="00B95465"/>
    <w:rsid w:val="00B95655"/>
    <w:rsid w:val="00B9565B"/>
    <w:rsid w:val="00B95725"/>
    <w:rsid w:val="00B9575D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1B"/>
    <w:rsid w:val="00B97940"/>
    <w:rsid w:val="00B9798C"/>
    <w:rsid w:val="00BA0031"/>
    <w:rsid w:val="00BA015C"/>
    <w:rsid w:val="00BA017B"/>
    <w:rsid w:val="00BA02EC"/>
    <w:rsid w:val="00BA0301"/>
    <w:rsid w:val="00BA0385"/>
    <w:rsid w:val="00BA0483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1EE7"/>
    <w:rsid w:val="00BA20B6"/>
    <w:rsid w:val="00BA2257"/>
    <w:rsid w:val="00BA244C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38B"/>
    <w:rsid w:val="00BA43CF"/>
    <w:rsid w:val="00BA4957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2E3"/>
    <w:rsid w:val="00BA5595"/>
    <w:rsid w:val="00BA566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C61"/>
    <w:rsid w:val="00BA6D70"/>
    <w:rsid w:val="00BA6DC9"/>
    <w:rsid w:val="00BA6EB0"/>
    <w:rsid w:val="00BA6EDD"/>
    <w:rsid w:val="00BA6F2F"/>
    <w:rsid w:val="00BA6F9C"/>
    <w:rsid w:val="00BA6FB8"/>
    <w:rsid w:val="00BA7164"/>
    <w:rsid w:val="00BA7228"/>
    <w:rsid w:val="00BA72B9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AA4"/>
    <w:rsid w:val="00BB0B9D"/>
    <w:rsid w:val="00BB0C9A"/>
    <w:rsid w:val="00BB0D91"/>
    <w:rsid w:val="00BB0D94"/>
    <w:rsid w:val="00BB0E1C"/>
    <w:rsid w:val="00BB0E4C"/>
    <w:rsid w:val="00BB1073"/>
    <w:rsid w:val="00BB1163"/>
    <w:rsid w:val="00BB11E7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66F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F78"/>
    <w:rsid w:val="00BB5047"/>
    <w:rsid w:val="00BB50D5"/>
    <w:rsid w:val="00BB5128"/>
    <w:rsid w:val="00BB512B"/>
    <w:rsid w:val="00BB5289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94"/>
    <w:rsid w:val="00BB5A97"/>
    <w:rsid w:val="00BB5AE1"/>
    <w:rsid w:val="00BB5E5D"/>
    <w:rsid w:val="00BB5FBF"/>
    <w:rsid w:val="00BB5FCF"/>
    <w:rsid w:val="00BB6042"/>
    <w:rsid w:val="00BB6086"/>
    <w:rsid w:val="00BB62F5"/>
    <w:rsid w:val="00BB64D1"/>
    <w:rsid w:val="00BB6507"/>
    <w:rsid w:val="00BB669B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792"/>
    <w:rsid w:val="00BC0976"/>
    <w:rsid w:val="00BC09C7"/>
    <w:rsid w:val="00BC0B30"/>
    <w:rsid w:val="00BC0BB4"/>
    <w:rsid w:val="00BC0D93"/>
    <w:rsid w:val="00BC0FA4"/>
    <w:rsid w:val="00BC1081"/>
    <w:rsid w:val="00BC108C"/>
    <w:rsid w:val="00BC1101"/>
    <w:rsid w:val="00BC11CA"/>
    <w:rsid w:val="00BC12B2"/>
    <w:rsid w:val="00BC12FD"/>
    <w:rsid w:val="00BC1519"/>
    <w:rsid w:val="00BC152E"/>
    <w:rsid w:val="00BC15AD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1B"/>
    <w:rsid w:val="00BC2EF7"/>
    <w:rsid w:val="00BC3036"/>
    <w:rsid w:val="00BC3097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DEA"/>
    <w:rsid w:val="00BD01B3"/>
    <w:rsid w:val="00BD01DA"/>
    <w:rsid w:val="00BD03F5"/>
    <w:rsid w:val="00BD0574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3E"/>
    <w:rsid w:val="00BD0E52"/>
    <w:rsid w:val="00BD1130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B4"/>
    <w:rsid w:val="00BD4FB8"/>
    <w:rsid w:val="00BD5057"/>
    <w:rsid w:val="00BD5144"/>
    <w:rsid w:val="00BD5151"/>
    <w:rsid w:val="00BD5191"/>
    <w:rsid w:val="00BD5265"/>
    <w:rsid w:val="00BD54E9"/>
    <w:rsid w:val="00BD54EA"/>
    <w:rsid w:val="00BD54EC"/>
    <w:rsid w:val="00BD5622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0E3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2DC"/>
    <w:rsid w:val="00BD73F5"/>
    <w:rsid w:val="00BD75D2"/>
    <w:rsid w:val="00BD75E9"/>
    <w:rsid w:val="00BD76A3"/>
    <w:rsid w:val="00BD76C0"/>
    <w:rsid w:val="00BD77B8"/>
    <w:rsid w:val="00BD7847"/>
    <w:rsid w:val="00BD78CB"/>
    <w:rsid w:val="00BD79EA"/>
    <w:rsid w:val="00BD7D55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A8E"/>
    <w:rsid w:val="00BE0B61"/>
    <w:rsid w:val="00BE0C02"/>
    <w:rsid w:val="00BE0CED"/>
    <w:rsid w:val="00BE0D0C"/>
    <w:rsid w:val="00BE0D10"/>
    <w:rsid w:val="00BE0DA9"/>
    <w:rsid w:val="00BE0DB9"/>
    <w:rsid w:val="00BE0DF3"/>
    <w:rsid w:val="00BE1137"/>
    <w:rsid w:val="00BE1354"/>
    <w:rsid w:val="00BE13E1"/>
    <w:rsid w:val="00BE155B"/>
    <w:rsid w:val="00BE1573"/>
    <w:rsid w:val="00BE1991"/>
    <w:rsid w:val="00BE19CA"/>
    <w:rsid w:val="00BE1A15"/>
    <w:rsid w:val="00BE1B5B"/>
    <w:rsid w:val="00BE1CA7"/>
    <w:rsid w:val="00BE1CBE"/>
    <w:rsid w:val="00BE1E1A"/>
    <w:rsid w:val="00BE1E6B"/>
    <w:rsid w:val="00BE1E7C"/>
    <w:rsid w:val="00BE20C4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9F8"/>
    <w:rsid w:val="00BE3A3E"/>
    <w:rsid w:val="00BE3A5E"/>
    <w:rsid w:val="00BE3E33"/>
    <w:rsid w:val="00BE3ECB"/>
    <w:rsid w:val="00BE3F0F"/>
    <w:rsid w:val="00BE3F8D"/>
    <w:rsid w:val="00BE405D"/>
    <w:rsid w:val="00BE4300"/>
    <w:rsid w:val="00BE43BA"/>
    <w:rsid w:val="00BE4411"/>
    <w:rsid w:val="00BE4466"/>
    <w:rsid w:val="00BE4575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61A3"/>
    <w:rsid w:val="00BE64CB"/>
    <w:rsid w:val="00BE6B8B"/>
    <w:rsid w:val="00BE6BE3"/>
    <w:rsid w:val="00BE6BF1"/>
    <w:rsid w:val="00BE6D1E"/>
    <w:rsid w:val="00BE6DC7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00A"/>
    <w:rsid w:val="00BF0566"/>
    <w:rsid w:val="00BF066C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ABD"/>
    <w:rsid w:val="00BF1B10"/>
    <w:rsid w:val="00BF1B55"/>
    <w:rsid w:val="00BF1B79"/>
    <w:rsid w:val="00BF1C6C"/>
    <w:rsid w:val="00BF1DA3"/>
    <w:rsid w:val="00BF214F"/>
    <w:rsid w:val="00BF2151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12D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77"/>
    <w:rsid w:val="00BF65FE"/>
    <w:rsid w:val="00BF660A"/>
    <w:rsid w:val="00BF6924"/>
    <w:rsid w:val="00BF6A3C"/>
    <w:rsid w:val="00BF6B63"/>
    <w:rsid w:val="00BF6B9F"/>
    <w:rsid w:val="00BF6D23"/>
    <w:rsid w:val="00BF6EEC"/>
    <w:rsid w:val="00BF708D"/>
    <w:rsid w:val="00BF724A"/>
    <w:rsid w:val="00BF72BE"/>
    <w:rsid w:val="00BF72D9"/>
    <w:rsid w:val="00BF7479"/>
    <w:rsid w:val="00BF75DC"/>
    <w:rsid w:val="00BF76B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5B"/>
    <w:rsid w:val="00C004F6"/>
    <w:rsid w:val="00C0069D"/>
    <w:rsid w:val="00C00B94"/>
    <w:rsid w:val="00C00D28"/>
    <w:rsid w:val="00C011D4"/>
    <w:rsid w:val="00C012F2"/>
    <w:rsid w:val="00C013B3"/>
    <w:rsid w:val="00C016AD"/>
    <w:rsid w:val="00C016B6"/>
    <w:rsid w:val="00C017D2"/>
    <w:rsid w:val="00C019E1"/>
    <w:rsid w:val="00C01B44"/>
    <w:rsid w:val="00C01B8B"/>
    <w:rsid w:val="00C01BD8"/>
    <w:rsid w:val="00C01C7F"/>
    <w:rsid w:val="00C01FAC"/>
    <w:rsid w:val="00C02167"/>
    <w:rsid w:val="00C02241"/>
    <w:rsid w:val="00C023AA"/>
    <w:rsid w:val="00C02618"/>
    <w:rsid w:val="00C02802"/>
    <w:rsid w:val="00C0285C"/>
    <w:rsid w:val="00C02A2A"/>
    <w:rsid w:val="00C02A88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38C"/>
    <w:rsid w:val="00C045EF"/>
    <w:rsid w:val="00C0461B"/>
    <w:rsid w:val="00C04677"/>
    <w:rsid w:val="00C04887"/>
    <w:rsid w:val="00C04BEF"/>
    <w:rsid w:val="00C04BF5"/>
    <w:rsid w:val="00C04C90"/>
    <w:rsid w:val="00C04CB3"/>
    <w:rsid w:val="00C04D13"/>
    <w:rsid w:val="00C04D9E"/>
    <w:rsid w:val="00C04F0E"/>
    <w:rsid w:val="00C050D7"/>
    <w:rsid w:val="00C05255"/>
    <w:rsid w:val="00C0543B"/>
    <w:rsid w:val="00C05853"/>
    <w:rsid w:val="00C0585F"/>
    <w:rsid w:val="00C05B4C"/>
    <w:rsid w:val="00C05BA1"/>
    <w:rsid w:val="00C05BAB"/>
    <w:rsid w:val="00C05CC2"/>
    <w:rsid w:val="00C060B5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D"/>
    <w:rsid w:val="00C07335"/>
    <w:rsid w:val="00C07663"/>
    <w:rsid w:val="00C07714"/>
    <w:rsid w:val="00C07859"/>
    <w:rsid w:val="00C07BE1"/>
    <w:rsid w:val="00C07CAF"/>
    <w:rsid w:val="00C07CF4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A51"/>
    <w:rsid w:val="00C10B61"/>
    <w:rsid w:val="00C10B97"/>
    <w:rsid w:val="00C10DEE"/>
    <w:rsid w:val="00C10FD3"/>
    <w:rsid w:val="00C11034"/>
    <w:rsid w:val="00C110B0"/>
    <w:rsid w:val="00C11358"/>
    <w:rsid w:val="00C1138A"/>
    <w:rsid w:val="00C1178C"/>
    <w:rsid w:val="00C1178E"/>
    <w:rsid w:val="00C11892"/>
    <w:rsid w:val="00C118F7"/>
    <w:rsid w:val="00C119D8"/>
    <w:rsid w:val="00C11A3D"/>
    <w:rsid w:val="00C11BA1"/>
    <w:rsid w:val="00C11BD2"/>
    <w:rsid w:val="00C11C41"/>
    <w:rsid w:val="00C11C53"/>
    <w:rsid w:val="00C11C5F"/>
    <w:rsid w:val="00C11D84"/>
    <w:rsid w:val="00C11F6B"/>
    <w:rsid w:val="00C11FAA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38"/>
    <w:rsid w:val="00C1398A"/>
    <w:rsid w:val="00C139E5"/>
    <w:rsid w:val="00C13A22"/>
    <w:rsid w:val="00C13B58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DAE"/>
    <w:rsid w:val="00C14DDA"/>
    <w:rsid w:val="00C14DFB"/>
    <w:rsid w:val="00C14DFE"/>
    <w:rsid w:val="00C14E6B"/>
    <w:rsid w:val="00C14F04"/>
    <w:rsid w:val="00C14FC6"/>
    <w:rsid w:val="00C15300"/>
    <w:rsid w:val="00C15355"/>
    <w:rsid w:val="00C1548C"/>
    <w:rsid w:val="00C1549E"/>
    <w:rsid w:val="00C1563C"/>
    <w:rsid w:val="00C1575A"/>
    <w:rsid w:val="00C15838"/>
    <w:rsid w:val="00C15888"/>
    <w:rsid w:val="00C15930"/>
    <w:rsid w:val="00C15A8E"/>
    <w:rsid w:val="00C15B2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40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11C"/>
    <w:rsid w:val="00C2131C"/>
    <w:rsid w:val="00C21331"/>
    <w:rsid w:val="00C21567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674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E04"/>
    <w:rsid w:val="00C24ECB"/>
    <w:rsid w:val="00C24FCD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38"/>
    <w:rsid w:val="00C27C73"/>
    <w:rsid w:val="00C27CCA"/>
    <w:rsid w:val="00C27DAD"/>
    <w:rsid w:val="00C27F50"/>
    <w:rsid w:val="00C27F79"/>
    <w:rsid w:val="00C3014A"/>
    <w:rsid w:val="00C30185"/>
    <w:rsid w:val="00C30371"/>
    <w:rsid w:val="00C30378"/>
    <w:rsid w:val="00C3039F"/>
    <w:rsid w:val="00C303C7"/>
    <w:rsid w:val="00C30403"/>
    <w:rsid w:val="00C3059F"/>
    <w:rsid w:val="00C30623"/>
    <w:rsid w:val="00C308A8"/>
    <w:rsid w:val="00C308B9"/>
    <w:rsid w:val="00C30951"/>
    <w:rsid w:val="00C30B95"/>
    <w:rsid w:val="00C30CFA"/>
    <w:rsid w:val="00C30D65"/>
    <w:rsid w:val="00C30DBD"/>
    <w:rsid w:val="00C30E48"/>
    <w:rsid w:val="00C30EF7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658"/>
    <w:rsid w:val="00C317A1"/>
    <w:rsid w:val="00C31875"/>
    <w:rsid w:val="00C31A1B"/>
    <w:rsid w:val="00C31A2A"/>
    <w:rsid w:val="00C31AAB"/>
    <w:rsid w:val="00C31B5C"/>
    <w:rsid w:val="00C31BC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91"/>
    <w:rsid w:val="00C325D0"/>
    <w:rsid w:val="00C325EF"/>
    <w:rsid w:val="00C3260C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248"/>
    <w:rsid w:val="00C33383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296"/>
    <w:rsid w:val="00C34326"/>
    <w:rsid w:val="00C34377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271"/>
    <w:rsid w:val="00C35286"/>
    <w:rsid w:val="00C3528A"/>
    <w:rsid w:val="00C3528B"/>
    <w:rsid w:val="00C354CB"/>
    <w:rsid w:val="00C35616"/>
    <w:rsid w:val="00C3575E"/>
    <w:rsid w:val="00C3583F"/>
    <w:rsid w:val="00C35C27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21DE"/>
    <w:rsid w:val="00C42288"/>
    <w:rsid w:val="00C42373"/>
    <w:rsid w:val="00C42562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8E"/>
    <w:rsid w:val="00C432CD"/>
    <w:rsid w:val="00C43307"/>
    <w:rsid w:val="00C4336A"/>
    <w:rsid w:val="00C43390"/>
    <w:rsid w:val="00C433C2"/>
    <w:rsid w:val="00C43595"/>
    <w:rsid w:val="00C43785"/>
    <w:rsid w:val="00C43938"/>
    <w:rsid w:val="00C43C80"/>
    <w:rsid w:val="00C43CC4"/>
    <w:rsid w:val="00C43F6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61F"/>
    <w:rsid w:val="00C466EC"/>
    <w:rsid w:val="00C4677D"/>
    <w:rsid w:val="00C467AA"/>
    <w:rsid w:val="00C46900"/>
    <w:rsid w:val="00C4694E"/>
    <w:rsid w:val="00C469A3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F3"/>
    <w:rsid w:val="00C51109"/>
    <w:rsid w:val="00C511C6"/>
    <w:rsid w:val="00C514B4"/>
    <w:rsid w:val="00C514CB"/>
    <w:rsid w:val="00C515BE"/>
    <w:rsid w:val="00C51675"/>
    <w:rsid w:val="00C5168F"/>
    <w:rsid w:val="00C5173C"/>
    <w:rsid w:val="00C51959"/>
    <w:rsid w:val="00C51BC3"/>
    <w:rsid w:val="00C51C20"/>
    <w:rsid w:val="00C5228C"/>
    <w:rsid w:val="00C522D9"/>
    <w:rsid w:val="00C522F5"/>
    <w:rsid w:val="00C52485"/>
    <w:rsid w:val="00C52505"/>
    <w:rsid w:val="00C525B9"/>
    <w:rsid w:val="00C52715"/>
    <w:rsid w:val="00C527D7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7E5"/>
    <w:rsid w:val="00C5389A"/>
    <w:rsid w:val="00C539CB"/>
    <w:rsid w:val="00C53CDD"/>
    <w:rsid w:val="00C5408D"/>
    <w:rsid w:val="00C542B3"/>
    <w:rsid w:val="00C5435D"/>
    <w:rsid w:val="00C544E9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6C0"/>
    <w:rsid w:val="00C567FA"/>
    <w:rsid w:val="00C568B8"/>
    <w:rsid w:val="00C56948"/>
    <w:rsid w:val="00C56A4B"/>
    <w:rsid w:val="00C56A80"/>
    <w:rsid w:val="00C56DDD"/>
    <w:rsid w:val="00C56EF5"/>
    <w:rsid w:val="00C56FD1"/>
    <w:rsid w:val="00C571FB"/>
    <w:rsid w:val="00C57530"/>
    <w:rsid w:val="00C5755C"/>
    <w:rsid w:val="00C57623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BE3"/>
    <w:rsid w:val="00C61DB4"/>
    <w:rsid w:val="00C61F81"/>
    <w:rsid w:val="00C62038"/>
    <w:rsid w:val="00C625F0"/>
    <w:rsid w:val="00C627B4"/>
    <w:rsid w:val="00C628C7"/>
    <w:rsid w:val="00C628E5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72F"/>
    <w:rsid w:val="00C63988"/>
    <w:rsid w:val="00C63A45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57"/>
    <w:rsid w:val="00C64A99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377"/>
    <w:rsid w:val="00C6557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56"/>
    <w:rsid w:val="00C66060"/>
    <w:rsid w:val="00C661E2"/>
    <w:rsid w:val="00C662AA"/>
    <w:rsid w:val="00C6649A"/>
    <w:rsid w:val="00C66572"/>
    <w:rsid w:val="00C6664D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7F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6B5"/>
    <w:rsid w:val="00C738D6"/>
    <w:rsid w:val="00C739B1"/>
    <w:rsid w:val="00C73A5F"/>
    <w:rsid w:val="00C73B68"/>
    <w:rsid w:val="00C73C0C"/>
    <w:rsid w:val="00C73DCC"/>
    <w:rsid w:val="00C73FCD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41A"/>
    <w:rsid w:val="00C75546"/>
    <w:rsid w:val="00C755F4"/>
    <w:rsid w:val="00C756AF"/>
    <w:rsid w:val="00C7581A"/>
    <w:rsid w:val="00C7588B"/>
    <w:rsid w:val="00C75921"/>
    <w:rsid w:val="00C759F4"/>
    <w:rsid w:val="00C75AC1"/>
    <w:rsid w:val="00C75C0D"/>
    <w:rsid w:val="00C76011"/>
    <w:rsid w:val="00C76038"/>
    <w:rsid w:val="00C76655"/>
    <w:rsid w:val="00C7674F"/>
    <w:rsid w:val="00C767E2"/>
    <w:rsid w:val="00C768D4"/>
    <w:rsid w:val="00C76AD4"/>
    <w:rsid w:val="00C76B3A"/>
    <w:rsid w:val="00C76C1A"/>
    <w:rsid w:val="00C76C5B"/>
    <w:rsid w:val="00C76D53"/>
    <w:rsid w:val="00C76DCA"/>
    <w:rsid w:val="00C76E11"/>
    <w:rsid w:val="00C76F8A"/>
    <w:rsid w:val="00C76FA4"/>
    <w:rsid w:val="00C7719F"/>
    <w:rsid w:val="00C772AF"/>
    <w:rsid w:val="00C773C2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82"/>
    <w:rsid w:val="00C827D6"/>
    <w:rsid w:val="00C82A1B"/>
    <w:rsid w:val="00C82A59"/>
    <w:rsid w:val="00C82AD3"/>
    <w:rsid w:val="00C82D3F"/>
    <w:rsid w:val="00C82E3E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E0A"/>
    <w:rsid w:val="00C83ECB"/>
    <w:rsid w:val="00C83ED0"/>
    <w:rsid w:val="00C83F5C"/>
    <w:rsid w:val="00C83FDD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36"/>
    <w:rsid w:val="00C858B8"/>
    <w:rsid w:val="00C859E1"/>
    <w:rsid w:val="00C85B18"/>
    <w:rsid w:val="00C85B4D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A2B"/>
    <w:rsid w:val="00C87D61"/>
    <w:rsid w:val="00C87E8C"/>
    <w:rsid w:val="00C87E9C"/>
    <w:rsid w:val="00C87F61"/>
    <w:rsid w:val="00C87F76"/>
    <w:rsid w:val="00C90100"/>
    <w:rsid w:val="00C90436"/>
    <w:rsid w:val="00C907F8"/>
    <w:rsid w:val="00C90842"/>
    <w:rsid w:val="00C9090D"/>
    <w:rsid w:val="00C90B54"/>
    <w:rsid w:val="00C90C4D"/>
    <w:rsid w:val="00C90C81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BB5"/>
    <w:rsid w:val="00C91D65"/>
    <w:rsid w:val="00C91F56"/>
    <w:rsid w:val="00C92217"/>
    <w:rsid w:val="00C92559"/>
    <w:rsid w:val="00C925E9"/>
    <w:rsid w:val="00C92633"/>
    <w:rsid w:val="00C9266B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FF"/>
    <w:rsid w:val="00C9530E"/>
    <w:rsid w:val="00C954F5"/>
    <w:rsid w:val="00C955E8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726A"/>
    <w:rsid w:val="00C972F9"/>
    <w:rsid w:val="00C9764F"/>
    <w:rsid w:val="00C976D9"/>
    <w:rsid w:val="00C976F3"/>
    <w:rsid w:val="00C97730"/>
    <w:rsid w:val="00C97A32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58"/>
    <w:rsid w:val="00CA073A"/>
    <w:rsid w:val="00CA0799"/>
    <w:rsid w:val="00CA07E8"/>
    <w:rsid w:val="00CA0942"/>
    <w:rsid w:val="00CA0962"/>
    <w:rsid w:val="00CA09A5"/>
    <w:rsid w:val="00CA09E7"/>
    <w:rsid w:val="00CA0A47"/>
    <w:rsid w:val="00CA0F93"/>
    <w:rsid w:val="00CA10BF"/>
    <w:rsid w:val="00CA12B4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2221"/>
    <w:rsid w:val="00CA2396"/>
    <w:rsid w:val="00CA24DC"/>
    <w:rsid w:val="00CA2750"/>
    <w:rsid w:val="00CA2792"/>
    <w:rsid w:val="00CA27C9"/>
    <w:rsid w:val="00CA27CF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616"/>
    <w:rsid w:val="00CA466A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DC5"/>
    <w:rsid w:val="00CA4E15"/>
    <w:rsid w:val="00CA4E4F"/>
    <w:rsid w:val="00CA4E7C"/>
    <w:rsid w:val="00CA4EC1"/>
    <w:rsid w:val="00CA4ED5"/>
    <w:rsid w:val="00CA4FB4"/>
    <w:rsid w:val="00CA520C"/>
    <w:rsid w:val="00CA53B8"/>
    <w:rsid w:val="00CA5435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3D0"/>
    <w:rsid w:val="00CA660F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75"/>
    <w:rsid w:val="00CB2778"/>
    <w:rsid w:val="00CB27E2"/>
    <w:rsid w:val="00CB28E1"/>
    <w:rsid w:val="00CB28F9"/>
    <w:rsid w:val="00CB2A25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82"/>
    <w:rsid w:val="00CB616E"/>
    <w:rsid w:val="00CB6304"/>
    <w:rsid w:val="00CB643B"/>
    <w:rsid w:val="00CB6664"/>
    <w:rsid w:val="00CB67BE"/>
    <w:rsid w:val="00CB67C7"/>
    <w:rsid w:val="00CB6985"/>
    <w:rsid w:val="00CB6ADB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729"/>
    <w:rsid w:val="00CC1C88"/>
    <w:rsid w:val="00CC1CA1"/>
    <w:rsid w:val="00CC1D7D"/>
    <w:rsid w:val="00CC1DFB"/>
    <w:rsid w:val="00CC1E57"/>
    <w:rsid w:val="00CC1E93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22B"/>
    <w:rsid w:val="00CC343D"/>
    <w:rsid w:val="00CC3724"/>
    <w:rsid w:val="00CC3A11"/>
    <w:rsid w:val="00CC3AE2"/>
    <w:rsid w:val="00CC3BFD"/>
    <w:rsid w:val="00CC3C72"/>
    <w:rsid w:val="00CC3D53"/>
    <w:rsid w:val="00CC3DD4"/>
    <w:rsid w:val="00CC3DF6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D7"/>
    <w:rsid w:val="00CC52AD"/>
    <w:rsid w:val="00CC5407"/>
    <w:rsid w:val="00CC55A5"/>
    <w:rsid w:val="00CC5701"/>
    <w:rsid w:val="00CC58D2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38"/>
    <w:rsid w:val="00CD1842"/>
    <w:rsid w:val="00CD189F"/>
    <w:rsid w:val="00CD194C"/>
    <w:rsid w:val="00CD1C9B"/>
    <w:rsid w:val="00CD22FD"/>
    <w:rsid w:val="00CD230B"/>
    <w:rsid w:val="00CD24BE"/>
    <w:rsid w:val="00CD24DB"/>
    <w:rsid w:val="00CD26DD"/>
    <w:rsid w:val="00CD27EC"/>
    <w:rsid w:val="00CD2819"/>
    <w:rsid w:val="00CD28C9"/>
    <w:rsid w:val="00CD2901"/>
    <w:rsid w:val="00CD2990"/>
    <w:rsid w:val="00CD2A2F"/>
    <w:rsid w:val="00CD2A60"/>
    <w:rsid w:val="00CD2AA5"/>
    <w:rsid w:val="00CD2C8B"/>
    <w:rsid w:val="00CD2CDB"/>
    <w:rsid w:val="00CD2D5E"/>
    <w:rsid w:val="00CD2DB2"/>
    <w:rsid w:val="00CD2DF4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6DF"/>
    <w:rsid w:val="00CD4714"/>
    <w:rsid w:val="00CD4760"/>
    <w:rsid w:val="00CD4789"/>
    <w:rsid w:val="00CD4906"/>
    <w:rsid w:val="00CD49AE"/>
    <w:rsid w:val="00CD4A00"/>
    <w:rsid w:val="00CD4B09"/>
    <w:rsid w:val="00CD4C2F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9B"/>
    <w:rsid w:val="00CD5F82"/>
    <w:rsid w:val="00CD622F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CC"/>
    <w:rsid w:val="00CE0EFE"/>
    <w:rsid w:val="00CE10B2"/>
    <w:rsid w:val="00CE1231"/>
    <w:rsid w:val="00CE12E7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A4C"/>
    <w:rsid w:val="00CE1A81"/>
    <w:rsid w:val="00CE1B43"/>
    <w:rsid w:val="00CE1B67"/>
    <w:rsid w:val="00CE1D19"/>
    <w:rsid w:val="00CE1F5F"/>
    <w:rsid w:val="00CE214E"/>
    <w:rsid w:val="00CE246A"/>
    <w:rsid w:val="00CE2563"/>
    <w:rsid w:val="00CE26E4"/>
    <w:rsid w:val="00CE2714"/>
    <w:rsid w:val="00CE2A8F"/>
    <w:rsid w:val="00CE2AAB"/>
    <w:rsid w:val="00CE2AB1"/>
    <w:rsid w:val="00CE2C64"/>
    <w:rsid w:val="00CE2D45"/>
    <w:rsid w:val="00CE2FBF"/>
    <w:rsid w:val="00CE306C"/>
    <w:rsid w:val="00CE3206"/>
    <w:rsid w:val="00CE329F"/>
    <w:rsid w:val="00CE32EC"/>
    <w:rsid w:val="00CE33A6"/>
    <w:rsid w:val="00CE3567"/>
    <w:rsid w:val="00CE358D"/>
    <w:rsid w:val="00CE3596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8E"/>
    <w:rsid w:val="00CE3BA5"/>
    <w:rsid w:val="00CE3CA5"/>
    <w:rsid w:val="00CE3F66"/>
    <w:rsid w:val="00CE42DC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B6A"/>
    <w:rsid w:val="00CE4D27"/>
    <w:rsid w:val="00CE4DFA"/>
    <w:rsid w:val="00CE4EAC"/>
    <w:rsid w:val="00CE4FC8"/>
    <w:rsid w:val="00CE509B"/>
    <w:rsid w:val="00CE52C4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CD"/>
    <w:rsid w:val="00CE5F70"/>
    <w:rsid w:val="00CE60C7"/>
    <w:rsid w:val="00CE61D9"/>
    <w:rsid w:val="00CE6338"/>
    <w:rsid w:val="00CE65B0"/>
    <w:rsid w:val="00CE65F1"/>
    <w:rsid w:val="00CE669D"/>
    <w:rsid w:val="00CE69A3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8F"/>
    <w:rsid w:val="00CF0C20"/>
    <w:rsid w:val="00CF0EFB"/>
    <w:rsid w:val="00CF0F34"/>
    <w:rsid w:val="00CF102D"/>
    <w:rsid w:val="00CF118A"/>
    <w:rsid w:val="00CF1248"/>
    <w:rsid w:val="00CF124D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1F64"/>
    <w:rsid w:val="00CF20DC"/>
    <w:rsid w:val="00CF2211"/>
    <w:rsid w:val="00CF2817"/>
    <w:rsid w:val="00CF2863"/>
    <w:rsid w:val="00CF28DD"/>
    <w:rsid w:val="00CF29F4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36"/>
    <w:rsid w:val="00CF3AC0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C97"/>
    <w:rsid w:val="00CF4CC9"/>
    <w:rsid w:val="00CF4D06"/>
    <w:rsid w:val="00CF4DF2"/>
    <w:rsid w:val="00CF4E01"/>
    <w:rsid w:val="00CF4EA0"/>
    <w:rsid w:val="00CF4ECE"/>
    <w:rsid w:val="00CF4F78"/>
    <w:rsid w:val="00CF5019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474"/>
    <w:rsid w:val="00CF6833"/>
    <w:rsid w:val="00CF699D"/>
    <w:rsid w:val="00CF6A94"/>
    <w:rsid w:val="00CF6B1D"/>
    <w:rsid w:val="00CF6CA7"/>
    <w:rsid w:val="00CF6DBF"/>
    <w:rsid w:val="00CF6E2E"/>
    <w:rsid w:val="00CF6FAA"/>
    <w:rsid w:val="00CF702B"/>
    <w:rsid w:val="00CF71AB"/>
    <w:rsid w:val="00CF7419"/>
    <w:rsid w:val="00CF7551"/>
    <w:rsid w:val="00CF7562"/>
    <w:rsid w:val="00CF7619"/>
    <w:rsid w:val="00CF776E"/>
    <w:rsid w:val="00CF781F"/>
    <w:rsid w:val="00CF794A"/>
    <w:rsid w:val="00CF7ABC"/>
    <w:rsid w:val="00CF7C64"/>
    <w:rsid w:val="00CF7DE9"/>
    <w:rsid w:val="00CF7EEC"/>
    <w:rsid w:val="00CF7FCE"/>
    <w:rsid w:val="00D000A6"/>
    <w:rsid w:val="00D005A8"/>
    <w:rsid w:val="00D008DB"/>
    <w:rsid w:val="00D00B2D"/>
    <w:rsid w:val="00D00B4F"/>
    <w:rsid w:val="00D01088"/>
    <w:rsid w:val="00D010AA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6B"/>
    <w:rsid w:val="00D01D72"/>
    <w:rsid w:val="00D01D87"/>
    <w:rsid w:val="00D01FD1"/>
    <w:rsid w:val="00D0226A"/>
    <w:rsid w:val="00D022C2"/>
    <w:rsid w:val="00D02A0A"/>
    <w:rsid w:val="00D02B7B"/>
    <w:rsid w:val="00D02D31"/>
    <w:rsid w:val="00D02E61"/>
    <w:rsid w:val="00D02F03"/>
    <w:rsid w:val="00D031B4"/>
    <w:rsid w:val="00D032A1"/>
    <w:rsid w:val="00D032F5"/>
    <w:rsid w:val="00D03429"/>
    <w:rsid w:val="00D035CB"/>
    <w:rsid w:val="00D039D4"/>
    <w:rsid w:val="00D03C19"/>
    <w:rsid w:val="00D03C7B"/>
    <w:rsid w:val="00D03D17"/>
    <w:rsid w:val="00D03DB4"/>
    <w:rsid w:val="00D0403D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2A"/>
    <w:rsid w:val="00D05AB6"/>
    <w:rsid w:val="00D05AF3"/>
    <w:rsid w:val="00D05CA9"/>
    <w:rsid w:val="00D05DA6"/>
    <w:rsid w:val="00D05FF0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1000D"/>
    <w:rsid w:val="00D10021"/>
    <w:rsid w:val="00D10282"/>
    <w:rsid w:val="00D1067C"/>
    <w:rsid w:val="00D106E1"/>
    <w:rsid w:val="00D107BF"/>
    <w:rsid w:val="00D10823"/>
    <w:rsid w:val="00D109AC"/>
    <w:rsid w:val="00D109FB"/>
    <w:rsid w:val="00D1102B"/>
    <w:rsid w:val="00D1108E"/>
    <w:rsid w:val="00D110B0"/>
    <w:rsid w:val="00D1112A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F92"/>
    <w:rsid w:val="00D131EC"/>
    <w:rsid w:val="00D13448"/>
    <w:rsid w:val="00D1348D"/>
    <w:rsid w:val="00D134D9"/>
    <w:rsid w:val="00D13568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7C6"/>
    <w:rsid w:val="00D14937"/>
    <w:rsid w:val="00D14945"/>
    <w:rsid w:val="00D14A3C"/>
    <w:rsid w:val="00D14A4E"/>
    <w:rsid w:val="00D14CD9"/>
    <w:rsid w:val="00D14D26"/>
    <w:rsid w:val="00D14D48"/>
    <w:rsid w:val="00D14D91"/>
    <w:rsid w:val="00D14EB4"/>
    <w:rsid w:val="00D1537D"/>
    <w:rsid w:val="00D15430"/>
    <w:rsid w:val="00D155C9"/>
    <w:rsid w:val="00D1572D"/>
    <w:rsid w:val="00D1577D"/>
    <w:rsid w:val="00D1583D"/>
    <w:rsid w:val="00D1587F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4A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81A"/>
    <w:rsid w:val="00D218E9"/>
    <w:rsid w:val="00D2191B"/>
    <w:rsid w:val="00D21A18"/>
    <w:rsid w:val="00D21ABA"/>
    <w:rsid w:val="00D21ABC"/>
    <w:rsid w:val="00D21CA3"/>
    <w:rsid w:val="00D21EF4"/>
    <w:rsid w:val="00D21F0F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30DF"/>
    <w:rsid w:val="00D23284"/>
    <w:rsid w:val="00D2359E"/>
    <w:rsid w:val="00D23824"/>
    <w:rsid w:val="00D238FC"/>
    <w:rsid w:val="00D23927"/>
    <w:rsid w:val="00D23A38"/>
    <w:rsid w:val="00D23C7C"/>
    <w:rsid w:val="00D23CD3"/>
    <w:rsid w:val="00D23CDD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DDE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1041"/>
    <w:rsid w:val="00D31178"/>
    <w:rsid w:val="00D312B1"/>
    <w:rsid w:val="00D315E6"/>
    <w:rsid w:val="00D319B0"/>
    <w:rsid w:val="00D31A41"/>
    <w:rsid w:val="00D31DE8"/>
    <w:rsid w:val="00D32177"/>
    <w:rsid w:val="00D3219F"/>
    <w:rsid w:val="00D32327"/>
    <w:rsid w:val="00D3245E"/>
    <w:rsid w:val="00D3262D"/>
    <w:rsid w:val="00D32643"/>
    <w:rsid w:val="00D3275D"/>
    <w:rsid w:val="00D328B8"/>
    <w:rsid w:val="00D32BE5"/>
    <w:rsid w:val="00D32C48"/>
    <w:rsid w:val="00D32DD2"/>
    <w:rsid w:val="00D32DE4"/>
    <w:rsid w:val="00D33072"/>
    <w:rsid w:val="00D3321E"/>
    <w:rsid w:val="00D33433"/>
    <w:rsid w:val="00D33667"/>
    <w:rsid w:val="00D33782"/>
    <w:rsid w:val="00D33800"/>
    <w:rsid w:val="00D338E7"/>
    <w:rsid w:val="00D339F5"/>
    <w:rsid w:val="00D33A8D"/>
    <w:rsid w:val="00D33DF8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A24"/>
    <w:rsid w:val="00D34A7E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8"/>
    <w:rsid w:val="00D35BDE"/>
    <w:rsid w:val="00D35C54"/>
    <w:rsid w:val="00D35D0F"/>
    <w:rsid w:val="00D35D42"/>
    <w:rsid w:val="00D35D61"/>
    <w:rsid w:val="00D35F5B"/>
    <w:rsid w:val="00D35F91"/>
    <w:rsid w:val="00D35FB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91"/>
    <w:rsid w:val="00D3729F"/>
    <w:rsid w:val="00D37463"/>
    <w:rsid w:val="00D375A7"/>
    <w:rsid w:val="00D375D0"/>
    <w:rsid w:val="00D375ED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690"/>
    <w:rsid w:val="00D407AB"/>
    <w:rsid w:val="00D4090E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D9"/>
    <w:rsid w:val="00D41873"/>
    <w:rsid w:val="00D4190E"/>
    <w:rsid w:val="00D41B2E"/>
    <w:rsid w:val="00D41BB9"/>
    <w:rsid w:val="00D41C82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A00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D23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010"/>
    <w:rsid w:val="00D4506D"/>
    <w:rsid w:val="00D452C8"/>
    <w:rsid w:val="00D454E6"/>
    <w:rsid w:val="00D455C7"/>
    <w:rsid w:val="00D4566A"/>
    <w:rsid w:val="00D45750"/>
    <w:rsid w:val="00D45771"/>
    <w:rsid w:val="00D45AD6"/>
    <w:rsid w:val="00D45B3B"/>
    <w:rsid w:val="00D45C6C"/>
    <w:rsid w:val="00D45CE7"/>
    <w:rsid w:val="00D45DD1"/>
    <w:rsid w:val="00D45F26"/>
    <w:rsid w:val="00D45F48"/>
    <w:rsid w:val="00D45FBB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BB"/>
    <w:rsid w:val="00D46E19"/>
    <w:rsid w:val="00D46ED3"/>
    <w:rsid w:val="00D46F32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52"/>
    <w:rsid w:val="00D479E5"/>
    <w:rsid w:val="00D47BC0"/>
    <w:rsid w:val="00D47C43"/>
    <w:rsid w:val="00D47D84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B"/>
    <w:rsid w:val="00D51D8E"/>
    <w:rsid w:val="00D51F56"/>
    <w:rsid w:val="00D51F66"/>
    <w:rsid w:val="00D51F85"/>
    <w:rsid w:val="00D5215A"/>
    <w:rsid w:val="00D52260"/>
    <w:rsid w:val="00D52606"/>
    <w:rsid w:val="00D526F4"/>
    <w:rsid w:val="00D52711"/>
    <w:rsid w:val="00D5287E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10D"/>
    <w:rsid w:val="00D532A6"/>
    <w:rsid w:val="00D53326"/>
    <w:rsid w:val="00D53477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25F"/>
    <w:rsid w:val="00D54300"/>
    <w:rsid w:val="00D5432B"/>
    <w:rsid w:val="00D544E4"/>
    <w:rsid w:val="00D545C3"/>
    <w:rsid w:val="00D54C25"/>
    <w:rsid w:val="00D54CAD"/>
    <w:rsid w:val="00D54CF4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4E"/>
    <w:rsid w:val="00D575FE"/>
    <w:rsid w:val="00D576A6"/>
    <w:rsid w:val="00D5774F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75F"/>
    <w:rsid w:val="00D6079D"/>
    <w:rsid w:val="00D6082B"/>
    <w:rsid w:val="00D609BE"/>
    <w:rsid w:val="00D60A22"/>
    <w:rsid w:val="00D60B79"/>
    <w:rsid w:val="00D60C80"/>
    <w:rsid w:val="00D6103D"/>
    <w:rsid w:val="00D61291"/>
    <w:rsid w:val="00D61673"/>
    <w:rsid w:val="00D61710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1A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757"/>
    <w:rsid w:val="00D64772"/>
    <w:rsid w:val="00D648FB"/>
    <w:rsid w:val="00D64BAD"/>
    <w:rsid w:val="00D64C7E"/>
    <w:rsid w:val="00D64FC6"/>
    <w:rsid w:val="00D65091"/>
    <w:rsid w:val="00D65230"/>
    <w:rsid w:val="00D65386"/>
    <w:rsid w:val="00D6547D"/>
    <w:rsid w:val="00D6553E"/>
    <w:rsid w:val="00D6559F"/>
    <w:rsid w:val="00D656F1"/>
    <w:rsid w:val="00D65717"/>
    <w:rsid w:val="00D65A80"/>
    <w:rsid w:val="00D65B2A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710"/>
    <w:rsid w:val="00D6688C"/>
    <w:rsid w:val="00D66A2D"/>
    <w:rsid w:val="00D66A4C"/>
    <w:rsid w:val="00D66C29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100"/>
    <w:rsid w:val="00D70318"/>
    <w:rsid w:val="00D70554"/>
    <w:rsid w:val="00D7068F"/>
    <w:rsid w:val="00D70789"/>
    <w:rsid w:val="00D708A5"/>
    <w:rsid w:val="00D70A50"/>
    <w:rsid w:val="00D70B50"/>
    <w:rsid w:val="00D70BA0"/>
    <w:rsid w:val="00D70BF9"/>
    <w:rsid w:val="00D70D07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3C8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990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3E9"/>
    <w:rsid w:val="00D824D1"/>
    <w:rsid w:val="00D8258E"/>
    <w:rsid w:val="00D828DE"/>
    <w:rsid w:val="00D82979"/>
    <w:rsid w:val="00D82B78"/>
    <w:rsid w:val="00D82BDA"/>
    <w:rsid w:val="00D831C9"/>
    <w:rsid w:val="00D831EB"/>
    <w:rsid w:val="00D83202"/>
    <w:rsid w:val="00D83393"/>
    <w:rsid w:val="00D83796"/>
    <w:rsid w:val="00D837C0"/>
    <w:rsid w:val="00D838A1"/>
    <w:rsid w:val="00D838AC"/>
    <w:rsid w:val="00D8394E"/>
    <w:rsid w:val="00D8395B"/>
    <w:rsid w:val="00D839BE"/>
    <w:rsid w:val="00D839D8"/>
    <w:rsid w:val="00D83A1A"/>
    <w:rsid w:val="00D83B86"/>
    <w:rsid w:val="00D83B9F"/>
    <w:rsid w:val="00D83D05"/>
    <w:rsid w:val="00D83D35"/>
    <w:rsid w:val="00D83D53"/>
    <w:rsid w:val="00D83DBA"/>
    <w:rsid w:val="00D83F97"/>
    <w:rsid w:val="00D83FDC"/>
    <w:rsid w:val="00D83FF5"/>
    <w:rsid w:val="00D840DA"/>
    <w:rsid w:val="00D842AD"/>
    <w:rsid w:val="00D84346"/>
    <w:rsid w:val="00D84421"/>
    <w:rsid w:val="00D846F8"/>
    <w:rsid w:val="00D84BCE"/>
    <w:rsid w:val="00D84C56"/>
    <w:rsid w:val="00D84CE5"/>
    <w:rsid w:val="00D84FEF"/>
    <w:rsid w:val="00D8508E"/>
    <w:rsid w:val="00D850EB"/>
    <w:rsid w:val="00D8549A"/>
    <w:rsid w:val="00D85504"/>
    <w:rsid w:val="00D855C4"/>
    <w:rsid w:val="00D85621"/>
    <w:rsid w:val="00D8572F"/>
    <w:rsid w:val="00D85764"/>
    <w:rsid w:val="00D85824"/>
    <w:rsid w:val="00D8589B"/>
    <w:rsid w:val="00D85C3F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708B"/>
    <w:rsid w:val="00D8731E"/>
    <w:rsid w:val="00D87320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F2"/>
    <w:rsid w:val="00D902CE"/>
    <w:rsid w:val="00D90355"/>
    <w:rsid w:val="00D90363"/>
    <w:rsid w:val="00D90516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688"/>
    <w:rsid w:val="00D918A8"/>
    <w:rsid w:val="00D9199F"/>
    <w:rsid w:val="00D91A66"/>
    <w:rsid w:val="00D91B95"/>
    <w:rsid w:val="00D91C08"/>
    <w:rsid w:val="00D91E59"/>
    <w:rsid w:val="00D91F01"/>
    <w:rsid w:val="00D91F88"/>
    <w:rsid w:val="00D9238E"/>
    <w:rsid w:val="00D923F8"/>
    <w:rsid w:val="00D9242F"/>
    <w:rsid w:val="00D9243A"/>
    <w:rsid w:val="00D924C0"/>
    <w:rsid w:val="00D925D3"/>
    <w:rsid w:val="00D926E5"/>
    <w:rsid w:val="00D92881"/>
    <w:rsid w:val="00D92B1E"/>
    <w:rsid w:val="00D92F75"/>
    <w:rsid w:val="00D930C7"/>
    <w:rsid w:val="00D93123"/>
    <w:rsid w:val="00D93191"/>
    <w:rsid w:val="00D931A7"/>
    <w:rsid w:val="00D9375D"/>
    <w:rsid w:val="00D93788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E7"/>
    <w:rsid w:val="00D9497E"/>
    <w:rsid w:val="00D94A05"/>
    <w:rsid w:val="00D94A08"/>
    <w:rsid w:val="00D94A61"/>
    <w:rsid w:val="00D94AA6"/>
    <w:rsid w:val="00D94B8E"/>
    <w:rsid w:val="00D94D31"/>
    <w:rsid w:val="00D94EA1"/>
    <w:rsid w:val="00D94EFD"/>
    <w:rsid w:val="00D94FB8"/>
    <w:rsid w:val="00D94FC3"/>
    <w:rsid w:val="00D95005"/>
    <w:rsid w:val="00D9507D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6072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C9A"/>
    <w:rsid w:val="00D96CA0"/>
    <w:rsid w:val="00D96D78"/>
    <w:rsid w:val="00D971AC"/>
    <w:rsid w:val="00D97219"/>
    <w:rsid w:val="00D972B7"/>
    <w:rsid w:val="00D97402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9A"/>
    <w:rsid w:val="00DA1CAF"/>
    <w:rsid w:val="00DA1CDB"/>
    <w:rsid w:val="00DA1D42"/>
    <w:rsid w:val="00DA1E68"/>
    <w:rsid w:val="00DA1EFE"/>
    <w:rsid w:val="00DA2093"/>
    <w:rsid w:val="00DA20A8"/>
    <w:rsid w:val="00DA2290"/>
    <w:rsid w:val="00DA236A"/>
    <w:rsid w:val="00DA23DF"/>
    <w:rsid w:val="00DA24D7"/>
    <w:rsid w:val="00DA2516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69"/>
    <w:rsid w:val="00DA3FFB"/>
    <w:rsid w:val="00DA4035"/>
    <w:rsid w:val="00DA40F9"/>
    <w:rsid w:val="00DA4118"/>
    <w:rsid w:val="00DA4270"/>
    <w:rsid w:val="00DA4291"/>
    <w:rsid w:val="00DA46AA"/>
    <w:rsid w:val="00DA4792"/>
    <w:rsid w:val="00DA490F"/>
    <w:rsid w:val="00DA4979"/>
    <w:rsid w:val="00DA4A1A"/>
    <w:rsid w:val="00DA4B9E"/>
    <w:rsid w:val="00DA514D"/>
    <w:rsid w:val="00DA5339"/>
    <w:rsid w:val="00DA53A6"/>
    <w:rsid w:val="00DA54E9"/>
    <w:rsid w:val="00DA5666"/>
    <w:rsid w:val="00DA56D8"/>
    <w:rsid w:val="00DA5B7A"/>
    <w:rsid w:val="00DA5BD0"/>
    <w:rsid w:val="00DA5C6E"/>
    <w:rsid w:val="00DA5CE5"/>
    <w:rsid w:val="00DA5DEC"/>
    <w:rsid w:val="00DA5EFA"/>
    <w:rsid w:val="00DA5F80"/>
    <w:rsid w:val="00DA5FEB"/>
    <w:rsid w:val="00DA6026"/>
    <w:rsid w:val="00DA605F"/>
    <w:rsid w:val="00DA60E9"/>
    <w:rsid w:val="00DA635F"/>
    <w:rsid w:val="00DA643F"/>
    <w:rsid w:val="00DA65D2"/>
    <w:rsid w:val="00DA670D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B41"/>
    <w:rsid w:val="00DB1BD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4B"/>
    <w:rsid w:val="00DB35FF"/>
    <w:rsid w:val="00DB362B"/>
    <w:rsid w:val="00DB38BB"/>
    <w:rsid w:val="00DB3A2F"/>
    <w:rsid w:val="00DB3A9E"/>
    <w:rsid w:val="00DB3B60"/>
    <w:rsid w:val="00DB3C95"/>
    <w:rsid w:val="00DB3EF2"/>
    <w:rsid w:val="00DB4257"/>
    <w:rsid w:val="00DB42FA"/>
    <w:rsid w:val="00DB46FE"/>
    <w:rsid w:val="00DB49DA"/>
    <w:rsid w:val="00DB4B79"/>
    <w:rsid w:val="00DB4DF3"/>
    <w:rsid w:val="00DB4F40"/>
    <w:rsid w:val="00DB5031"/>
    <w:rsid w:val="00DB50DD"/>
    <w:rsid w:val="00DB50FA"/>
    <w:rsid w:val="00DB537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7DC"/>
    <w:rsid w:val="00DB7988"/>
    <w:rsid w:val="00DB7BB8"/>
    <w:rsid w:val="00DB7D5D"/>
    <w:rsid w:val="00DB7D7E"/>
    <w:rsid w:val="00DB7E09"/>
    <w:rsid w:val="00DB7E9A"/>
    <w:rsid w:val="00DB7ECE"/>
    <w:rsid w:val="00DB7F21"/>
    <w:rsid w:val="00DC02A9"/>
    <w:rsid w:val="00DC037C"/>
    <w:rsid w:val="00DC06EB"/>
    <w:rsid w:val="00DC0709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1A5"/>
    <w:rsid w:val="00DC1294"/>
    <w:rsid w:val="00DC152F"/>
    <w:rsid w:val="00DC16C6"/>
    <w:rsid w:val="00DC1843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BD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5C9"/>
    <w:rsid w:val="00DC46CA"/>
    <w:rsid w:val="00DC46CB"/>
    <w:rsid w:val="00DC4717"/>
    <w:rsid w:val="00DC5181"/>
    <w:rsid w:val="00DC527E"/>
    <w:rsid w:val="00DC53DA"/>
    <w:rsid w:val="00DC55D6"/>
    <w:rsid w:val="00DC5732"/>
    <w:rsid w:val="00DC577E"/>
    <w:rsid w:val="00DC58B5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3D"/>
    <w:rsid w:val="00DC7989"/>
    <w:rsid w:val="00DC7AE9"/>
    <w:rsid w:val="00DC7B53"/>
    <w:rsid w:val="00DC7DD0"/>
    <w:rsid w:val="00DC7EA1"/>
    <w:rsid w:val="00DC7EE8"/>
    <w:rsid w:val="00DD029B"/>
    <w:rsid w:val="00DD02A6"/>
    <w:rsid w:val="00DD052D"/>
    <w:rsid w:val="00DD054B"/>
    <w:rsid w:val="00DD06D0"/>
    <w:rsid w:val="00DD079C"/>
    <w:rsid w:val="00DD0868"/>
    <w:rsid w:val="00DD09D0"/>
    <w:rsid w:val="00DD0A2C"/>
    <w:rsid w:val="00DD0AE9"/>
    <w:rsid w:val="00DD0CFE"/>
    <w:rsid w:val="00DD0D0D"/>
    <w:rsid w:val="00DD0D78"/>
    <w:rsid w:val="00DD0E13"/>
    <w:rsid w:val="00DD1065"/>
    <w:rsid w:val="00DD14AA"/>
    <w:rsid w:val="00DD14F4"/>
    <w:rsid w:val="00DD156A"/>
    <w:rsid w:val="00DD157D"/>
    <w:rsid w:val="00DD174E"/>
    <w:rsid w:val="00DD19A5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CB3"/>
    <w:rsid w:val="00DD3EAE"/>
    <w:rsid w:val="00DD3F4C"/>
    <w:rsid w:val="00DD3F6C"/>
    <w:rsid w:val="00DD3F7D"/>
    <w:rsid w:val="00DD40B1"/>
    <w:rsid w:val="00DD40CE"/>
    <w:rsid w:val="00DD4210"/>
    <w:rsid w:val="00DD4522"/>
    <w:rsid w:val="00DD47BC"/>
    <w:rsid w:val="00DD4D48"/>
    <w:rsid w:val="00DD4EFC"/>
    <w:rsid w:val="00DD4F5C"/>
    <w:rsid w:val="00DD4F64"/>
    <w:rsid w:val="00DD519D"/>
    <w:rsid w:val="00DD5202"/>
    <w:rsid w:val="00DD524B"/>
    <w:rsid w:val="00DD5250"/>
    <w:rsid w:val="00DD52C5"/>
    <w:rsid w:val="00DD52D9"/>
    <w:rsid w:val="00DD52F7"/>
    <w:rsid w:val="00DD5360"/>
    <w:rsid w:val="00DD5393"/>
    <w:rsid w:val="00DD53C3"/>
    <w:rsid w:val="00DD546C"/>
    <w:rsid w:val="00DD555B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F72"/>
    <w:rsid w:val="00DD700C"/>
    <w:rsid w:val="00DD7215"/>
    <w:rsid w:val="00DD72AC"/>
    <w:rsid w:val="00DD74FB"/>
    <w:rsid w:val="00DD7589"/>
    <w:rsid w:val="00DD76C4"/>
    <w:rsid w:val="00DD774C"/>
    <w:rsid w:val="00DD775D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D7E4A"/>
    <w:rsid w:val="00DE00C1"/>
    <w:rsid w:val="00DE00ED"/>
    <w:rsid w:val="00DE02F0"/>
    <w:rsid w:val="00DE0358"/>
    <w:rsid w:val="00DE03C5"/>
    <w:rsid w:val="00DE040B"/>
    <w:rsid w:val="00DE0513"/>
    <w:rsid w:val="00DE057D"/>
    <w:rsid w:val="00DE05B2"/>
    <w:rsid w:val="00DE05D6"/>
    <w:rsid w:val="00DE08CA"/>
    <w:rsid w:val="00DE09F8"/>
    <w:rsid w:val="00DE0A03"/>
    <w:rsid w:val="00DE0B0E"/>
    <w:rsid w:val="00DE0C05"/>
    <w:rsid w:val="00DE0DC0"/>
    <w:rsid w:val="00DE0DCA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9A3"/>
    <w:rsid w:val="00DE2A5F"/>
    <w:rsid w:val="00DE2AF4"/>
    <w:rsid w:val="00DE2B96"/>
    <w:rsid w:val="00DE2BB4"/>
    <w:rsid w:val="00DE2CA8"/>
    <w:rsid w:val="00DE2DD3"/>
    <w:rsid w:val="00DE3029"/>
    <w:rsid w:val="00DE30AF"/>
    <w:rsid w:val="00DE3337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D8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BA"/>
    <w:rsid w:val="00DE56CA"/>
    <w:rsid w:val="00DE5792"/>
    <w:rsid w:val="00DE585A"/>
    <w:rsid w:val="00DE58AF"/>
    <w:rsid w:val="00DE5AFE"/>
    <w:rsid w:val="00DE5B59"/>
    <w:rsid w:val="00DE5BAD"/>
    <w:rsid w:val="00DE5D4E"/>
    <w:rsid w:val="00DE5E2F"/>
    <w:rsid w:val="00DE619E"/>
    <w:rsid w:val="00DE6346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A20"/>
    <w:rsid w:val="00DE7A4A"/>
    <w:rsid w:val="00DE7FD9"/>
    <w:rsid w:val="00DF0286"/>
    <w:rsid w:val="00DF0370"/>
    <w:rsid w:val="00DF046F"/>
    <w:rsid w:val="00DF054B"/>
    <w:rsid w:val="00DF07D8"/>
    <w:rsid w:val="00DF0946"/>
    <w:rsid w:val="00DF0A63"/>
    <w:rsid w:val="00DF0AC6"/>
    <w:rsid w:val="00DF0B38"/>
    <w:rsid w:val="00DF0C10"/>
    <w:rsid w:val="00DF0D9A"/>
    <w:rsid w:val="00DF0EB8"/>
    <w:rsid w:val="00DF0F48"/>
    <w:rsid w:val="00DF0FDE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20E"/>
    <w:rsid w:val="00DF42FE"/>
    <w:rsid w:val="00DF433E"/>
    <w:rsid w:val="00DF4539"/>
    <w:rsid w:val="00DF456B"/>
    <w:rsid w:val="00DF4603"/>
    <w:rsid w:val="00DF4777"/>
    <w:rsid w:val="00DF478C"/>
    <w:rsid w:val="00DF4A4D"/>
    <w:rsid w:val="00DF4B0F"/>
    <w:rsid w:val="00DF4B44"/>
    <w:rsid w:val="00DF4C61"/>
    <w:rsid w:val="00DF4F16"/>
    <w:rsid w:val="00DF4F8C"/>
    <w:rsid w:val="00DF4FBF"/>
    <w:rsid w:val="00DF4FCC"/>
    <w:rsid w:val="00DF5018"/>
    <w:rsid w:val="00DF5019"/>
    <w:rsid w:val="00DF503F"/>
    <w:rsid w:val="00DF5117"/>
    <w:rsid w:val="00DF5383"/>
    <w:rsid w:val="00DF53A2"/>
    <w:rsid w:val="00DF53FD"/>
    <w:rsid w:val="00DF548C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6"/>
    <w:rsid w:val="00DF7538"/>
    <w:rsid w:val="00DF7546"/>
    <w:rsid w:val="00DF772F"/>
    <w:rsid w:val="00DF77C9"/>
    <w:rsid w:val="00DF7A41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4CB"/>
    <w:rsid w:val="00E0259D"/>
    <w:rsid w:val="00E0261C"/>
    <w:rsid w:val="00E02721"/>
    <w:rsid w:val="00E0278F"/>
    <w:rsid w:val="00E028A3"/>
    <w:rsid w:val="00E02946"/>
    <w:rsid w:val="00E02A76"/>
    <w:rsid w:val="00E02A9E"/>
    <w:rsid w:val="00E02D8B"/>
    <w:rsid w:val="00E02E47"/>
    <w:rsid w:val="00E02EF3"/>
    <w:rsid w:val="00E02FA8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22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E6B"/>
    <w:rsid w:val="00E05EC1"/>
    <w:rsid w:val="00E05F09"/>
    <w:rsid w:val="00E06030"/>
    <w:rsid w:val="00E063E7"/>
    <w:rsid w:val="00E064D4"/>
    <w:rsid w:val="00E06562"/>
    <w:rsid w:val="00E0656F"/>
    <w:rsid w:val="00E066B0"/>
    <w:rsid w:val="00E06960"/>
    <w:rsid w:val="00E06A27"/>
    <w:rsid w:val="00E06A34"/>
    <w:rsid w:val="00E06A92"/>
    <w:rsid w:val="00E06BD1"/>
    <w:rsid w:val="00E06D63"/>
    <w:rsid w:val="00E06D6A"/>
    <w:rsid w:val="00E071AE"/>
    <w:rsid w:val="00E071C9"/>
    <w:rsid w:val="00E0725A"/>
    <w:rsid w:val="00E074B0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C3A"/>
    <w:rsid w:val="00E10DEF"/>
    <w:rsid w:val="00E10F3A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B92"/>
    <w:rsid w:val="00E11CD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163"/>
    <w:rsid w:val="00E1335B"/>
    <w:rsid w:val="00E1361C"/>
    <w:rsid w:val="00E13682"/>
    <w:rsid w:val="00E13800"/>
    <w:rsid w:val="00E138A4"/>
    <w:rsid w:val="00E13948"/>
    <w:rsid w:val="00E139BE"/>
    <w:rsid w:val="00E139EA"/>
    <w:rsid w:val="00E13C82"/>
    <w:rsid w:val="00E13D7D"/>
    <w:rsid w:val="00E13E04"/>
    <w:rsid w:val="00E13E9F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43"/>
    <w:rsid w:val="00E1627D"/>
    <w:rsid w:val="00E165ED"/>
    <w:rsid w:val="00E16691"/>
    <w:rsid w:val="00E166AE"/>
    <w:rsid w:val="00E16741"/>
    <w:rsid w:val="00E1690D"/>
    <w:rsid w:val="00E16ABF"/>
    <w:rsid w:val="00E16BCA"/>
    <w:rsid w:val="00E174BD"/>
    <w:rsid w:val="00E17563"/>
    <w:rsid w:val="00E1757D"/>
    <w:rsid w:val="00E1778E"/>
    <w:rsid w:val="00E17818"/>
    <w:rsid w:val="00E17A52"/>
    <w:rsid w:val="00E17AE0"/>
    <w:rsid w:val="00E17BAF"/>
    <w:rsid w:val="00E17F8A"/>
    <w:rsid w:val="00E20060"/>
    <w:rsid w:val="00E200E4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3F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246"/>
    <w:rsid w:val="00E2238D"/>
    <w:rsid w:val="00E2247C"/>
    <w:rsid w:val="00E22536"/>
    <w:rsid w:val="00E22732"/>
    <w:rsid w:val="00E22766"/>
    <w:rsid w:val="00E22A09"/>
    <w:rsid w:val="00E22A31"/>
    <w:rsid w:val="00E22A6D"/>
    <w:rsid w:val="00E22A81"/>
    <w:rsid w:val="00E22AA2"/>
    <w:rsid w:val="00E22C59"/>
    <w:rsid w:val="00E22D00"/>
    <w:rsid w:val="00E23080"/>
    <w:rsid w:val="00E23136"/>
    <w:rsid w:val="00E2336E"/>
    <w:rsid w:val="00E233C3"/>
    <w:rsid w:val="00E233C7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2B"/>
    <w:rsid w:val="00E23FF1"/>
    <w:rsid w:val="00E241EE"/>
    <w:rsid w:val="00E24273"/>
    <w:rsid w:val="00E24596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332"/>
    <w:rsid w:val="00E26353"/>
    <w:rsid w:val="00E263B1"/>
    <w:rsid w:val="00E26464"/>
    <w:rsid w:val="00E264CE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24E"/>
    <w:rsid w:val="00E302B4"/>
    <w:rsid w:val="00E302B9"/>
    <w:rsid w:val="00E304D5"/>
    <w:rsid w:val="00E30766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427"/>
    <w:rsid w:val="00E31519"/>
    <w:rsid w:val="00E316FA"/>
    <w:rsid w:val="00E31782"/>
    <w:rsid w:val="00E317CA"/>
    <w:rsid w:val="00E31BBF"/>
    <w:rsid w:val="00E31CBA"/>
    <w:rsid w:val="00E31CCC"/>
    <w:rsid w:val="00E31D51"/>
    <w:rsid w:val="00E31FBC"/>
    <w:rsid w:val="00E3216B"/>
    <w:rsid w:val="00E32241"/>
    <w:rsid w:val="00E32366"/>
    <w:rsid w:val="00E3241D"/>
    <w:rsid w:val="00E3256C"/>
    <w:rsid w:val="00E3265B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4C"/>
    <w:rsid w:val="00E333DD"/>
    <w:rsid w:val="00E333E7"/>
    <w:rsid w:val="00E3344E"/>
    <w:rsid w:val="00E334F8"/>
    <w:rsid w:val="00E336BA"/>
    <w:rsid w:val="00E336EF"/>
    <w:rsid w:val="00E337BB"/>
    <w:rsid w:val="00E338AE"/>
    <w:rsid w:val="00E339F5"/>
    <w:rsid w:val="00E33B81"/>
    <w:rsid w:val="00E33BDE"/>
    <w:rsid w:val="00E33C7B"/>
    <w:rsid w:val="00E33CFC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759"/>
    <w:rsid w:val="00E35762"/>
    <w:rsid w:val="00E35797"/>
    <w:rsid w:val="00E359AB"/>
    <w:rsid w:val="00E359C7"/>
    <w:rsid w:val="00E35AC0"/>
    <w:rsid w:val="00E35C44"/>
    <w:rsid w:val="00E35EA9"/>
    <w:rsid w:val="00E35F9E"/>
    <w:rsid w:val="00E36239"/>
    <w:rsid w:val="00E362D7"/>
    <w:rsid w:val="00E36377"/>
    <w:rsid w:val="00E367E4"/>
    <w:rsid w:val="00E36A57"/>
    <w:rsid w:val="00E36CC9"/>
    <w:rsid w:val="00E36DD5"/>
    <w:rsid w:val="00E36E3E"/>
    <w:rsid w:val="00E37081"/>
    <w:rsid w:val="00E371B5"/>
    <w:rsid w:val="00E371B8"/>
    <w:rsid w:val="00E37515"/>
    <w:rsid w:val="00E37565"/>
    <w:rsid w:val="00E37575"/>
    <w:rsid w:val="00E37580"/>
    <w:rsid w:val="00E3761F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214"/>
    <w:rsid w:val="00E403A7"/>
    <w:rsid w:val="00E40449"/>
    <w:rsid w:val="00E405AA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1EE3"/>
    <w:rsid w:val="00E420E8"/>
    <w:rsid w:val="00E42109"/>
    <w:rsid w:val="00E42292"/>
    <w:rsid w:val="00E42312"/>
    <w:rsid w:val="00E423CB"/>
    <w:rsid w:val="00E42431"/>
    <w:rsid w:val="00E4287E"/>
    <w:rsid w:val="00E428C3"/>
    <w:rsid w:val="00E42A99"/>
    <w:rsid w:val="00E42C62"/>
    <w:rsid w:val="00E42FC5"/>
    <w:rsid w:val="00E43215"/>
    <w:rsid w:val="00E43416"/>
    <w:rsid w:val="00E434C7"/>
    <w:rsid w:val="00E434DC"/>
    <w:rsid w:val="00E43629"/>
    <w:rsid w:val="00E437D5"/>
    <w:rsid w:val="00E43981"/>
    <w:rsid w:val="00E43A39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1E9"/>
    <w:rsid w:val="00E45262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6DE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0FED"/>
    <w:rsid w:val="00E510C1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E31"/>
    <w:rsid w:val="00E52022"/>
    <w:rsid w:val="00E522C4"/>
    <w:rsid w:val="00E52465"/>
    <w:rsid w:val="00E52535"/>
    <w:rsid w:val="00E525D0"/>
    <w:rsid w:val="00E525ED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7F"/>
    <w:rsid w:val="00E537C0"/>
    <w:rsid w:val="00E53900"/>
    <w:rsid w:val="00E53A1F"/>
    <w:rsid w:val="00E54050"/>
    <w:rsid w:val="00E54199"/>
    <w:rsid w:val="00E54238"/>
    <w:rsid w:val="00E5457E"/>
    <w:rsid w:val="00E54657"/>
    <w:rsid w:val="00E54675"/>
    <w:rsid w:val="00E5471F"/>
    <w:rsid w:val="00E549DD"/>
    <w:rsid w:val="00E54CF7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9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09"/>
    <w:rsid w:val="00E633C4"/>
    <w:rsid w:val="00E63485"/>
    <w:rsid w:val="00E635AD"/>
    <w:rsid w:val="00E63716"/>
    <w:rsid w:val="00E637B7"/>
    <w:rsid w:val="00E637F2"/>
    <w:rsid w:val="00E6383B"/>
    <w:rsid w:val="00E63906"/>
    <w:rsid w:val="00E63BCA"/>
    <w:rsid w:val="00E63E56"/>
    <w:rsid w:val="00E63F9C"/>
    <w:rsid w:val="00E640D2"/>
    <w:rsid w:val="00E64122"/>
    <w:rsid w:val="00E6428D"/>
    <w:rsid w:val="00E6444F"/>
    <w:rsid w:val="00E64481"/>
    <w:rsid w:val="00E645B6"/>
    <w:rsid w:val="00E646DF"/>
    <w:rsid w:val="00E64706"/>
    <w:rsid w:val="00E64A17"/>
    <w:rsid w:val="00E64A56"/>
    <w:rsid w:val="00E64A98"/>
    <w:rsid w:val="00E64AED"/>
    <w:rsid w:val="00E64F79"/>
    <w:rsid w:val="00E64FDD"/>
    <w:rsid w:val="00E65045"/>
    <w:rsid w:val="00E651F2"/>
    <w:rsid w:val="00E6523F"/>
    <w:rsid w:val="00E652D0"/>
    <w:rsid w:val="00E65417"/>
    <w:rsid w:val="00E65457"/>
    <w:rsid w:val="00E6575A"/>
    <w:rsid w:val="00E65C41"/>
    <w:rsid w:val="00E65CAF"/>
    <w:rsid w:val="00E65CD8"/>
    <w:rsid w:val="00E65E25"/>
    <w:rsid w:val="00E65EAF"/>
    <w:rsid w:val="00E65F9F"/>
    <w:rsid w:val="00E66153"/>
    <w:rsid w:val="00E66252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DDC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BC4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31E7"/>
    <w:rsid w:val="00E733EB"/>
    <w:rsid w:val="00E73433"/>
    <w:rsid w:val="00E734AF"/>
    <w:rsid w:val="00E734C6"/>
    <w:rsid w:val="00E73575"/>
    <w:rsid w:val="00E735D9"/>
    <w:rsid w:val="00E736C8"/>
    <w:rsid w:val="00E73770"/>
    <w:rsid w:val="00E737CA"/>
    <w:rsid w:val="00E73862"/>
    <w:rsid w:val="00E73899"/>
    <w:rsid w:val="00E73B2A"/>
    <w:rsid w:val="00E73E70"/>
    <w:rsid w:val="00E73EE9"/>
    <w:rsid w:val="00E74189"/>
    <w:rsid w:val="00E74212"/>
    <w:rsid w:val="00E7424D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92"/>
    <w:rsid w:val="00E760F3"/>
    <w:rsid w:val="00E7611F"/>
    <w:rsid w:val="00E76263"/>
    <w:rsid w:val="00E76335"/>
    <w:rsid w:val="00E763EA"/>
    <w:rsid w:val="00E7678C"/>
    <w:rsid w:val="00E76895"/>
    <w:rsid w:val="00E76971"/>
    <w:rsid w:val="00E76A41"/>
    <w:rsid w:val="00E76AC6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618"/>
    <w:rsid w:val="00E80727"/>
    <w:rsid w:val="00E807AA"/>
    <w:rsid w:val="00E807EE"/>
    <w:rsid w:val="00E80CAA"/>
    <w:rsid w:val="00E80CD6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91A"/>
    <w:rsid w:val="00E819C2"/>
    <w:rsid w:val="00E81A2C"/>
    <w:rsid w:val="00E81A4B"/>
    <w:rsid w:val="00E81DEE"/>
    <w:rsid w:val="00E81F14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410"/>
    <w:rsid w:val="00E8377D"/>
    <w:rsid w:val="00E83AD0"/>
    <w:rsid w:val="00E83D17"/>
    <w:rsid w:val="00E83F74"/>
    <w:rsid w:val="00E8409A"/>
    <w:rsid w:val="00E843A7"/>
    <w:rsid w:val="00E84693"/>
    <w:rsid w:val="00E8471C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CA"/>
    <w:rsid w:val="00E85DF1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559"/>
    <w:rsid w:val="00E87715"/>
    <w:rsid w:val="00E87763"/>
    <w:rsid w:val="00E877C6"/>
    <w:rsid w:val="00E877E4"/>
    <w:rsid w:val="00E87A46"/>
    <w:rsid w:val="00E87BBA"/>
    <w:rsid w:val="00E87C7F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CF3"/>
    <w:rsid w:val="00E90E65"/>
    <w:rsid w:val="00E90E66"/>
    <w:rsid w:val="00E90ED4"/>
    <w:rsid w:val="00E910E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3FF"/>
    <w:rsid w:val="00E92426"/>
    <w:rsid w:val="00E924A6"/>
    <w:rsid w:val="00E92552"/>
    <w:rsid w:val="00E9259B"/>
    <w:rsid w:val="00E9262A"/>
    <w:rsid w:val="00E9263E"/>
    <w:rsid w:val="00E9274D"/>
    <w:rsid w:val="00E9276E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00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161"/>
    <w:rsid w:val="00E963D6"/>
    <w:rsid w:val="00E963F1"/>
    <w:rsid w:val="00E96406"/>
    <w:rsid w:val="00E9670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C7"/>
    <w:rsid w:val="00E977F9"/>
    <w:rsid w:val="00E978B1"/>
    <w:rsid w:val="00E97ADB"/>
    <w:rsid w:val="00E97AEA"/>
    <w:rsid w:val="00E97B2A"/>
    <w:rsid w:val="00E97D43"/>
    <w:rsid w:val="00E97E7B"/>
    <w:rsid w:val="00E97EBC"/>
    <w:rsid w:val="00E97FE2"/>
    <w:rsid w:val="00EA007F"/>
    <w:rsid w:val="00EA00FD"/>
    <w:rsid w:val="00EA016A"/>
    <w:rsid w:val="00EA01E8"/>
    <w:rsid w:val="00EA02AB"/>
    <w:rsid w:val="00EA03DA"/>
    <w:rsid w:val="00EA05D3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04"/>
    <w:rsid w:val="00EA1110"/>
    <w:rsid w:val="00EA1170"/>
    <w:rsid w:val="00EA1526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5F"/>
    <w:rsid w:val="00EA23F4"/>
    <w:rsid w:val="00EA2513"/>
    <w:rsid w:val="00EA2638"/>
    <w:rsid w:val="00EA2741"/>
    <w:rsid w:val="00EA2749"/>
    <w:rsid w:val="00EA2757"/>
    <w:rsid w:val="00EA2B9C"/>
    <w:rsid w:val="00EA2C25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60E"/>
    <w:rsid w:val="00EA468E"/>
    <w:rsid w:val="00EA479B"/>
    <w:rsid w:val="00EA49B6"/>
    <w:rsid w:val="00EA4A6A"/>
    <w:rsid w:val="00EA4B80"/>
    <w:rsid w:val="00EA4C09"/>
    <w:rsid w:val="00EA4D80"/>
    <w:rsid w:val="00EA50D7"/>
    <w:rsid w:val="00EA513D"/>
    <w:rsid w:val="00EA5206"/>
    <w:rsid w:val="00EA5356"/>
    <w:rsid w:val="00EA550C"/>
    <w:rsid w:val="00EA565F"/>
    <w:rsid w:val="00EA577C"/>
    <w:rsid w:val="00EA5781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202A"/>
    <w:rsid w:val="00EB20B6"/>
    <w:rsid w:val="00EB2138"/>
    <w:rsid w:val="00EB21D5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503D"/>
    <w:rsid w:val="00EB511B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167"/>
    <w:rsid w:val="00EB616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381"/>
    <w:rsid w:val="00EB7421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3B"/>
    <w:rsid w:val="00EC118B"/>
    <w:rsid w:val="00EC1236"/>
    <w:rsid w:val="00EC123F"/>
    <w:rsid w:val="00EC129B"/>
    <w:rsid w:val="00EC1380"/>
    <w:rsid w:val="00EC1A92"/>
    <w:rsid w:val="00EC1C0B"/>
    <w:rsid w:val="00EC1C25"/>
    <w:rsid w:val="00EC1ED8"/>
    <w:rsid w:val="00EC1F1E"/>
    <w:rsid w:val="00EC2103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FA9"/>
    <w:rsid w:val="00EC5047"/>
    <w:rsid w:val="00EC5147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291"/>
    <w:rsid w:val="00EC62D7"/>
    <w:rsid w:val="00EC63BF"/>
    <w:rsid w:val="00EC64AE"/>
    <w:rsid w:val="00EC668B"/>
    <w:rsid w:val="00EC6E8E"/>
    <w:rsid w:val="00EC6F31"/>
    <w:rsid w:val="00EC709F"/>
    <w:rsid w:val="00EC7312"/>
    <w:rsid w:val="00EC7336"/>
    <w:rsid w:val="00EC7490"/>
    <w:rsid w:val="00EC76CF"/>
    <w:rsid w:val="00EC7914"/>
    <w:rsid w:val="00EC7BCF"/>
    <w:rsid w:val="00EC7BDA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7"/>
    <w:rsid w:val="00ED0CB6"/>
    <w:rsid w:val="00ED0CDA"/>
    <w:rsid w:val="00ED0D56"/>
    <w:rsid w:val="00ED0DE6"/>
    <w:rsid w:val="00ED112D"/>
    <w:rsid w:val="00ED1199"/>
    <w:rsid w:val="00ED14EE"/>
    <w:rsid w:val="00ED174D"/>
    <w:rsid w:val="00ED1778"/>
    <w:rsid w:val="00ED17E9"/>
    <w:rsid w:val="00ED1847"/>
    <w:rsid w:val="00ED19DB"/>
    <w:rsid w:val="00ED1C41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78E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D1"/>
    <w:rsid w:val="00ED4617"/>
    <w:rsid w:val="00ED466A"/>
    <w:rsid w:val="00ED46AB"/>
    <w:rsid w:val="00ED477F"/>
    <w:rsid w:val="00ED47EF"/>
    <w:rsid w:val="00ED4B12"/>
    <w:rsid w:val="00ED4B20"/>
    <w:rsid w:val="00ED4B62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32C"/>
    <w:rsid w:val="00ED5409"/>
    <w:rsid w:val="00ED540D"/>
    <w:rsid w:val="00ED567F"/>
    <w:rsid w:val="00ED56CC"/>
    <w:rsid w:val="00ED5996"/>
    <w:rsid w:val="00ED59A9"/>
    <w:rsid w:val="00ED5AAC"/>
    <w:rsid w:val="00ED5C03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48"/>
    <w:rsid w:val="00ED6E69"/>
    <w:rsid w:val="00ED6F39"/>
    <w:rsid w:val="00ED6F56"/>
    <w:rsid w:val="00ED70C2"/>
    <w:rsid w:val="00ED7409"/>
    <w:rsid w:val="00ED747C"/>
    <w:rsid w:val="00ED75FD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04"/>
    <w:rsid w:val="00EE0F81"/>
    <w:rsid w:val="00EE0FB6"/>
    <w:rsid w:val="00EE102F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30F"/>
    <w:rsid w:val="00EE33FA"/>
    <w:rsid w:val="00EE3452"/>
    <w:rsid w:val="00EE3476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5A2"/>
    <w:rsid w:val="00EE560B"/>
    <w:rsid w:val="00EE566E"/>
    <w:rsid w:val="00EE56B5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567"/>
    <w:rsid w:val="00EF0641"/>
    <w:rsid w:val="00EF06FB"/>
    <w:rsid w:val="00EF07D4"/>
    <w:rsid w:val="00EF07EF"/>
    <w:rsid w:val="00EF080A"/>
    <w:rsid w:val="00EF0A28"/>
    <w:rsid w:val="00EF0AA4"/>
    <w:rsid w:val="00EF0DFD"/>
    <w:rsid w:val="00EF102C"/>
    <w:rsid w:val="00EF1229"/>
    <w:rsid w:val="00EF12C3"/>
    <w:rsid w:val="00EF13A4"/>
    <w:rsid w:val="00EF17DC"/>
    <w:rsid w:val="00EF17F6"/>
    <w:rsid w:val="00EF19EB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00"/>
    <w:rsid w:val="00EF233D"/>
    <w:rsid w:val="00EF264F"/>
    <w:rsid w:val="00EF26FC"/>
    <w:rsid w:val="00EF290A"/>
    <w:rsid w:val="00EF293E"/>
    <w:rsid w:val="00EF29CE"/>
    <w:rsid w:val="00EF29F5"/>
    <w:rsid w:val="00EF2ABB"/>
    <w:rsid w:val="00EF2BA9"/>
    <w:rsid w:val="00EF2BE0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BC4"/>
    <w:rsid w:val="00EF3BED"/>
    <w:rsid w:val="00EF3C44"/>
    <w:rsid w:val="00EF3C78"/>
    <w:rsid w:val="00EF3CAA"/>
    <w:rsid w:val="00EF3CEF"/>
    <w:rsid w:val="00EF3E33"/>
    <w:rsid w:val="00EF3E5D"/>
    <w:rsid w:val="00EF3F07"/>
    <w:rsid w:val="00EF4052"/>
    <w:rsid w:val="00EF40A1"/>
    <w:rsid w:val="00EF4386"/>
    <w:rsid w:val="00EF47FD"/>
    <w:rsid w:val="00EF480E"/>
    <w:rsid w:val="00EF488B"/>
    <w:rsid w:val="00EF4A28"/>
    <w:rsid w:val="00EF4A64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92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7065"/>
    <w:rsid w:val="00EF7135"/>
    <w:rsid w:val="00EF72B2"/>
    <w:rsid w:val="00EF73FA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869"/>
    <w:rsid w:val="00F00905"/>
    <w:rsid w:val="00F00913"/>
    <w:rsid w:val="00F00981"/>
    <w:rsid w:val="00F00B0A"/>
    <w:rsid w:val="00F00B1E"/>
    <w:rsid w:val="00F00BA4"/>
    <w:rsid w:val="00F00C56"/>
    <w:rsid w:val="00F00C76"/>
    <w:rsid w:val="00F00C79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8D6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BC4"/>
    <w:rsid w:val="00F02C36"/>
    <w:rsid w:val="00F02CA1"/>
    <w:rsid w:val="00F02F9B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E0"/>
    <w:rsid w:val="00F05B96"/>
    <w:rsid w:val="00F05BEA"/>
    <w:rsid w:val="00F05D47"/>
    <w:rsid w:val="00F05D4B"/>
    <w:rsid w:val="00F05D64"/>
    <w:rsid w:val="00F0601E"/>
    <w:rsid w:val="00F0616B"/>
    <w:rsid w:val="00F061EC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70"/>
    <w:rsid w:val="00F10517"/>
    <w:rsid w:val="00F106AF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0A2"/>
    <w:rsid w:val="00F1115A"/>
    <w:rsid w:val="00F112E5"/>
    <w:rsid w:val="00F113A4"/>
    <w:rsid w:val="00F116FB"/>
    <w:rsid w:val="00F11760"/>
    <w:rsid w:val="00F11770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11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8FF"/>
    <w:rsid w:val="00F13907"/>
    <w:rsid w:val="00F1397E"/>
    <w:rsid w:val="00F13BA0"/>
    <w:rsid w:val="00F13BA4"/>
    <w:rsid w:val="00F13C35"/>
    <w:rsid w:val="00F13D0D"/>
    <w:rsid w:val="00F13DC2"/>
    <w:rsid w:val="00F13DE4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E1D"/>
    <w:rsid w:val="00F14F58"/>
    <w:rsid w:val="00F15002"/>
    <w:rsid w:val="00F15135"/>
    <w:rsid w:val="00F15239"/>
    <w:rsid w:val="00F153A3"/>
    <w:rsid w:val="00F153E9"/>
    <w:rsid w:val="00F15435"/>
    <w:rsid w:val="00F15566"/>
    <w:rsid w:val="00F155DE"/>
    <w:rsid w:val="00F156A4"/>
    <w:rsid w:val="00F15907"/>
    <w:rsid w:val="00F15B5D"/>
    <w:rsid w:val="00F15C3E"/>
    <w:rsid w:val="00F15C94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356"/>
    <w:rsid w:val="00F1760A"/>
    <w:rsid w:val="00F17675"/>
    <w:rsid w:val="00F17699"/>
    <w:rsid w:val="00F17714"/>
    <w:rsid w:val="00F17858"/>
    <w:rsid w:val="00F17BFC"/>
    <w:rsid w:val="00F17CEC"/>
    <w:rsid w:val="00F17D96"/>
    <w:rsid w:val="00F17EB3"/>
    <w:rsid w:val="00F17EFF"/>
    <w:rsid w:val="00F17F8A"/>
    <w:rsid w:val="00F2021F"/>
    <w:rsid w:val="00F203FB"/>
    <w:rsid w:val="00F20427"/>
    <w:rsid w:val="00F204BD"/>
    <w:rsid w:val="00F20505"/>
    <w:rsid w:val="00F2065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D7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39"/>
    <w:rsid w:val="00F228AB"/>
    <w:rsid w:val="00F22BE2"/>
    <w:rsid w:val="00F22E59"/>
    <w:rsid w:val="00F23097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983"/>
    <w:rsid w:val="00F24986"/>
    <w:rsid w:val="00F24995"/>
    <w:rsid w:val="00F249EF"/>
    <w:rsid w:val="00F24A80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E06"/>
    <w:rsid w:val="00F26FB7"/>
    <w:rsid w:val="00F26FFE"/>
    <w:rsid w:val="00F27099"/>
    <w:rsid w:val="00F2710C"/>
    <w:rsid w:val="00F27139"/>
    <w:rsid w:val="00F271AD"/>
    <w:rsid w:val="00F2745B"/>
    <w:rsid w:val="00F2748D"/>
    <w:rsid w:val="00F276B1"/>
    <w:rsid w:val="00F27880"/>
    <w:rsid w:val="00F2795E"/>
    <w:rsid w:val="00F27A14"/>
    <w:rsid w:val="00F27AC0"/>
    <w:rsid w:val="00F27B4A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E0A"/>
    <w:rsid w:val="00F30E83"/>
    <w:rsid w:val="00F3114F"/>
    <w:rsid w:val="00F3127F"/>
    <w:rsid w:val="00F31329"/>
    <w:rsid w:val="00F313F3"/>
    <w:rsid w:val="00F31648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478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74"/>
    <w:rsid w:val="00F346E5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A5"/>
    <w:rsid w:val="00F35D2C"/>
    <w:rsid w:val="00F35DB5"/>
    <w:rsid w:val="00F362C4"/>
    <w:rsid w:val="00F364B1"/>
    <w:rsid w:val="00F36531"/>
    <w:rsid w:val="00F36544"/>
    <w:rsid w:val="00F36547"/>
    <w:rsid w:val="00F366C9"/>
    <w:rsid w:val="00F3671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B36"/>
    <w:rsid w:val="00F37E32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832"/>
    <w:rsid w:val="00F429EA"/>
    <w:rsid w:val="00F42C4F"/>
    <w:rsid w:val="00F42D4E"/>
    <w:rsid w:val="00F42D9E"/>
    <w:rsid w:val="00F42E61"/>
    <w:rsid w:val="00F42F10"/>
    <w:rsid w:val="00F43096"/>
    <w:rsid w:val="00F431B8"/>
    <w:rsid w:val="00F43241"/>
    <w:rsid w:val="00F43257"/>
    <w:rsid w:val="00F43606"/>
    <w:rsid w:val="00F43628"/>
    <w:rsid w:val="00F4362C"/>
    <w:rsid w:val="00F4365F"/>
    <w:rsid w:val="00F436AF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17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AC"/>
    <w:rsid w:val="00F44EF7"/>
    <w:rsid w:val="00F44FBF"/>
    <w:rsid w:val="00F45033"/>
    <w:rsid w:val="00F45252"/>
    <w:rsid w:val="00F4537D"/>
    <w:rsid w:val="00F454AA"/>
    <w:rsid w:val="00F45956"/>
    <w:rsid w:val="00F45B6B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8DD"/>
    <w:rsid w:val="00F4790A"/>
    <w:rsid w:val="00F47C55"/>
    <w:rsid w:val="00F47EEF"/>
    <w:rsid w:val="00F47F50"/>
    <w:rsid w:val="00F47F63"/>
    <w:rsid w:val="00F47F70"/>
    <w:rsid w:val="00F47FA9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960"/>
    <w:rsid w:val="00F519A5"/>
    <w:rsid w:val="00F51A62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A7D"/>
    <w:rsid w:val="00F53A91"/>
    <w:rsid w:val="00F53BED"/>
    <w:rsid w:val="00F53D74"/>
    <w:rsid w:val="00F53E29"/>
    <w:rsid w:val="00F53E99"/>
    <w:rsid w:val="00F54125"/>
    <w:rsid w:val="00F542DC"/>
    <w:rsid w:val="00F543D4"/>
    <w:rsid w:val="00F544A4"/>
    <w:rsid w:val="00F545FF"/>
    <w:rsid w:val="00F54736"/>
    <w:rsid w:val="00F54A09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4B"/>
    <w:rsid w:val="00F57EBD"/>
    <w:rsid w:val="00F60018"/>
    <w:rsid w:val="00F60034"/>
    <w:rsid w:val="00F600A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C6A"/>
    <w:rsid w:val="00F61063"/>
    <w:rsid w:val="00F610EE"/>
    <w:rsid w:val="00F61174"/>
    <w:rsid w:val="00F61307"/>
    <w:rsid w:val="00F613E5"/>
    <w:rsid w:val="00F614ED"/>
    <w:rsid w:val="00F6165F"/>
    <w:rsid w:val="00F61975"/>
    <w:rsid w:val="00F61983"/>
    <w:rsid w:val="00F619C4"/>
    <w:rsid w:val="00F61AE4"/>
    <w:rsid w:val="00F61B0E"/>
    <w:rsid w:val="00F61B8E"/>
    <w:rsid w:val="00F61BE8"/>
    <w:rsid w:val="00F61CDA"/>
    <w:rsid w:val="00F6222C"/>
    <w:rsid w:val="00F623F5"/>
    <w:rsid w:val="00F62427"/>
    <w:rsid w:val="00F6242D"/>
    <w:rsid w:val="00F625F6"/>
    <w:rsid w:val="00F62693"/>
    <w:rsid w:val="00F62695"/>
    <w:rsid w:val="00F62806"/>
    <w:rsid w:val="00F629FC"/>
    <w:rsid w:val="00F62A6E"/>
    <w:rsid w:val="00F62C33"/>
    <w:rsid w:val="00F62DEE"/>
    <w:rsid w:val="00F62E2A"/>
    <w:rsid w:val="00F62EB6"/>
    <w:rsid w:val="00F62EEB"/>
    <w:rsid w:val="00F63045"/>
    <w:rsid w:val="00F6310B"/>
    <w:rsid w:val="00F632C6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86"/>
    <w:rsid w:val="00F651B2"/>
    <w:rsid w:val="00F65440"/>
    <w:rsid w:val="00F656E4"/>
    <w:rsid w:val="00F657AB"/>
    <w:rsid w:val="00F65930"/>
    <w:rsid w:val="00F65AD6"/>
    <w:rsid w:val="00F65EDB"/>
    <w:rsid w:val="00F66054"/>
    <w:rsid w:val="00F6614E"/>
    <w:rsid w:val="00F6617A"/>
    <w:rsid w:val="00F661C6"/>
    <w:rsid w:val="00F6637C"/>
    <w:rsid w:val="00F664AD"/>
    <w:rsid w:val="00F664D3"/>
    <w:rsid w:val="00F66664"/>
    <w:rsid w:val="00F66A9F"/>
    <w:rsid w:val="00F66C11"/>
    <w:rsid w:val="00F66D79"/>
    <w:rsid w:val="00F66E7A"/>
    <w:rsid w:val="00F66E89"/>
    <w:rsid w:val="00F66F0B"/>
    <w:rsid w:val="00F66F80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A67"/>
    <w:rsid w:val="00F67C54"/>
    <w:rsid w:val="00F67CD9"/>
    <w:rsid w:val="00F67D2B"/>
    <w:rsid w:val="00F67FD7"/>
    <w:rsid w:val="00F7009D"/>
    <w:rsid w:val="00F70228"/>
    <w:rsid w:val="00F7025D"/>
    <w:rsid w:val="00F70509"/>
    <w:rsid w:val="00F70593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C3A"/>
    <w:rsid w:val="00F71EA4"/>
    <w:rsid w:val="00F72002"/>
    <w:rsid w:val="00F720D5"/>
    <w:rsid w:val="00F7212C"/>
    <w:rsid w:val="00F722E5"/>
    <w:rsid w:val="00F722E8"/>
    <w:rsid w:val="00F72453"/>
    <w:rsid w:val="00F724A4"/>
    <w:rsid w:val="00F728D8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68F"/>
    <w:rsid w:val="00F758DC"/>
    <w:rsid w:val="00F75A1D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E18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347"/>
    <w:rsid w:val="00F84365"/>
    <w:rsid w:val="00F84465"/>
    <w:rsid w:val="00F8470A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6B"/>
    <w:rsid w:val="00F900B0"/>
    <w:rsid w:val="00F900F2"/>
    <w:rsid w:val="00F9019E"/>
    <w:rsid w:val="00F9020A"/>
    <w:rsid w:val="00F90295"/>
    <w:rsid w:val="00F903CB"/>
    <w:rsid w:val="00F903E2"/>
    <w:rsid w:val="00F90711"/>
    <w:rsid w:val="00F90AC2"/>
    <w:rsid w:val="00F90B26"/>
    <w:rsid w:val="00F90C9D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21"/>
    <w:rsid w:val="00F949EC"/>
    <w:rsid w:val="00F94A3B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8B7"/>
    <w:rsid w:val="00F95953"/>
    <w:rsid w:val="00F9598C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2F"/>
    <w:rsid w:val="00F97A56"/>
    <w:rsid w:val="00F97AC7"/>
    <w:rsid w:val="00F97B24"/>
    <w:rsid w:val="00F97B5F"/>
    <w:rsid w:val="00F97BE8"/>
    <w:rsid w:val="00F97E30"/>
    <w:rsid w:val="00F97FB3"/>
    <w:rsid w:val="00FA00AC"/>
    <w:rsid w:val="00FA0115"/>
    <w:rsid w:val="00FA011D"/>
    <w:rsid w:val="00FA0149"/>
    <w:rsid w:val="00FA0192"/>
    <w:rsid w:val="00FA01C4"/>
    <w:rsid w:val="00FA0319"/>
    <w:rsid w:val="00FA037D"/>
    <w:rsid w:val="00FA03EF"/>
    <w:rsid w:val="00FA042B"/>
    <w:rsid w:val="00FA04C7"/>
    <w:rsid w:val="00FA0525"/>
    <w:rsid w:val="00FA0562"/>
    <w:rsid w:val="00FA06F0"/>
    <w:rsid w:val="00FA0773"/>
    <w:rsid w:val="00FA0792"/>
    <w:rsid w:val="00FA0969"/>
    <w:rsid w:val="00FA09B9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D"/>
    <w:rsid w:val="00FA1D69"/>
    <w:rsid w:val="00FA1DA8"/>
    <w:rsid w:val="00FA1E78"/>
    <w:rsid w:val="00FA207F"/>
    <w:rsid w:val="00FA2188"/>
    <w:rsid w:val="00FA21B3"/>
    <w:rsid w:val="00FA231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2D94"/>
    <w:rsid w:val="00FA3174"/>
    <w:rsid w:val="00FA325F"/>
    <w:rsid w:val="00FA32C8"/>
    <w:rsid w:val="00FA3378"/>
    <w:rsid w:val="00FA33DB"/>
    <w:rsid w:val="00FA3415"/>
    <w:rsid w:val="00FA346D"/>
    <w:rsid w:val="00FA34AA"/>
    <w:rsid w:val="00FA3A6F"/>
    <w:rsid w:val="00FA4275"/>
    <w:rsid w:val="00FA43A7"/>
    <w:rsid w:val="00FA45E0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95"/>
    <w:rsid w:val="00FA553A"/>
    <w:rsid w:val="00FA5551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06D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FA6"/>
    <w:rsid w:val="00FA6FB3"/>
    <w:rsid w:val="00FA71A9"/>
    <w:rsid w:val="00FA72FC"/>
    <w:rsid w:val="00FA7332"/>
    <w:rsid w:val="00FA73B1"/>
    <w:rsid w:val="00FA7431"/>
    <w:rsid w:val="00FA75A3"/>
    <w:rsid w:val="00FA76CA"/>
    <w:rsid w:val="00FA7763"/>
    <w:rsid w:val="00FA777C"/>
    <w:rsid w:val="00FA7961"/>
    <w:rsid w:val="00FA7A82"/>
    <w:rsid w:val="00FA7C00"/>
    <w:rsid w:val="00FA7C69"/>
    <w:rsid w:val="00FA7C8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DBB"/>
    <w:rsid w:val="00FB0E65"/>
    <w:rsid w:val="00FB100F"/>
    <w:rsid w:val="00FB1034"/>
    <w:rsid w:val="00FB10DA"/>
    <w:rsid w:val="00FB11BA"/>
    <w:rsid w:val="00FB12C1"/>
    <w:rsid w:val="00FB149A"/>
    <w:rsid w:val="00FB1529"/>
    <w:rsid w:val="00FB1568"/>
    <w:rsid w:val="00FB170C"/>
    <w:rsid w:val="00FB18E8"/>
    <w:rsid w:val="00FB1991"/>
    <w:rsid w:val="00FB1AE0"/>
    <w:rsid w:val="00FB1AE8"/>
    <w:rsid w:val="00FB1CE1"/>
    <w:rsid w:val="00FB1F16"/>
    <w:rsid w:val="00FB1FFE"/>
    <w:rsid w:val="00FB23A8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12"/>
    <w:rsid w:val="00FB3D90"/>
    <w:rsid w:val="00FB3DC5"/>
    <w:rsid w:val="00FB3EB4"/>
    <w:rsid w:val="00FB3EF9"/>
    <w:rsid w:val="00FB3FB8"/>
    <w:rsid w:val="00FB406B"/>
    <w:rsid w:val="00FB40A8"/>
    <w:rsid w:val="00FB4116"/>
    <w:rsid w:val="00FB4126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871"/>
    <w:rsid w:val="00FB4874"/>
    <w:rsid w:val="00FB4A4C"/>
    <w:rsid w:val="00FB4DA7"/>
    <w:rsid w:val="00FB4DC4"/>
    <w:rsid w:val="00FB5162"/>
    <w:rsid w:val="00FB516C"/>
    <w:rsid w:val="00FB5294"/>
    <w:rsid w:val="00FB5332"/>
    <w:rsid w:val="00FB5447"/>
    <w:rsid w:val="00FB54AB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B89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41E"/>
    <w:rsid w:val="00FC0582"/>
    <w:rsid w:val="00FC0686"/>
    <w:rsid w:val="00FC06E2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44"/>
    <w:rsid w:val="00FC1C7B"/>
    <w:rsid w:val="00FC1D0A"/>
    <w:rsid w:val="00FC1D5A"/>
    <w:rsid w:val="00FC1DDF"/>
    <w:rsid w:val="00FC1E21"/>
    <w:rsid w:val="00FC1E78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9F8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141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D0226"/>
    <w:rsid w:val="00FD0464"/>
    <w:rsid w:val="00FD0491"/>
    <w:rsid w:val="00FD078D"/>
    <w:rsid w:val="00FD08DF"/>
    <w:rsid w:val="00FD0B05"/>
    <w:rsid w:val="00FD0B3A"/>
    <w:rsid w:val="00FD0B65"/>
    <w:rsid w:val="00FD0BC6"/>
    <w:rsid w:val="00FD0D64"/>
    <w:rsid w:val="00FD0DC1"/>
    <w:rsid w:val="00FD0FCE"/>
    <w:rsid w:val="00FD1246"/>
    <w:rsid w:val="00FD144F"/>
    <w:rsid w:val="00FD1678"/>
    <w:rsid w:val="00FD1746"/>
    <w:rsid w:val="00FD1753"/>
    <w:rsid w:val="00FD17B1"/>
    <w:rsid w:val="00FD18B1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4E9"/>
    <w:rsid w:val="00FD2596"/>
    <w:rsid w:val="00FD26FC"/>
    <w:rsid w:val="00FD27D9"/>
    <w:rsid w:val="00FD283D"/>
    <w:rsid w:val="00FD2922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3EC8"/>
    <w:rsid w:val="00FD4000"/>
    <w:rsid w:val="00FD4295"/>
    <w:rsid w:val="00FD4610"/>
    <w:rsid w:val="00FD48A5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AA"/>
    <w:rsid w:val="00FD51BD"/>
    <w:rsid w:val="00FD53CF"/>
    <w:rsid w:val="00FD549E"/>
    <w:rsid w:val="00FD5500"/>
    <w:rsid w:val="00FD561D"/>
    <w:rsid w:val="00FD5627"/>
    <w:rsid w:val="00FD5888"/>
    <w:rsid w:val="00FD5A02"/>
    <w:rsid w:val="00FD5AAB"/>
    <w:rsid w:val="00FD5B27"/>
    <w:rsid w:val="00FD5C87"/>
    <w:rsid w:val="00FD5E94"/>
    <w:rsid w:val="00FD5FEE"/>
    <w:rsid w:val="00FD6066"/>
    <w:rsid w:val="00FD61A4"/>
    <w:rsid w:val="00FD63CE"/>
    <w:rsid w:val="00FD652C"/>
    <w:rsid w:val="00FD674D"/>
    <w:rsid w:val="00FD6796"/>
    <w:rsid w:val="00FD683C"/>
    <w:rsid w:val="00FD6859"/>
    <w:rsid w:val="00FD68A3"/>
    <w:rsid w:val="00FD6A11"/>
    <w:rsid w:val="00FD6AC4"/>
    <w:rsid w:val="00FD6AE6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BC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9FF"/>
    <w:rsid w:val="00FE2AE8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6072"/>
    <w:rsid w:val="00FE6135"/>
    <w:rsid w:val="00FE6154"/>
    <w:rsid w:val="00FE67AD"/>
    <w:rsid w:val="00FE6A28"/>
    <w:rsid w:val="00FE6B12"/>
    <w:rsid w:val="00FE6C60"/>
    <w:rsid w:val="00FE6D4D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33"/>
    <w:rsid w:val="00FF1E68"/>
    <w:rsid w:val="00FF1E8B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33"/>
    <w:rsid w:val="00FF2BE5"/>
    <w:rsid w:val="00FF2E70"/>
    <w:rsid w:val="00FF300B"/>
    <w:rsid w:val="00FF3102"/>
    <w:rsid w:val="00FF32E4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4C7"/>
    <w:rsid w:val="00FF551C"/>
    <w:rsid w:val="00FF5528"/>
    <w:rsid w:val="00FF5920"/>
    <w:rsid w:val="00FF5A2F"/>
    <w:rsid w:val="00FF5CD4"/>
    <w:rsid w:val="00FF5DA2"/>
    <w:rsid w:val="00FF5E6F"/>
    <w:rsid w:val="00FF5F63"/>
    <w:rsid w:val="00FF5FCA"/>
    <w:rsid w:val="00FF6047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A982BBA9-1CEA-44CF-86E5-04FC8C4E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3932</TotalTime>
  <Pages>31</Pages>
  <Words>5617</Words>
  <Characters>32021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Thipanna, Aramrungroj</cp:lastModifiedBy>
  <cp:revision>1473</cp:revision>
  <cp:lastPrinted>2022-10-31T18:17:00Z</cp:lastPrinted>
  <dcterms:created xsi:type="dcterms:W3CDTF">2021-08-15T11:52:00Z</dcterms:created>
  <dcterms:modified xsi:type="dcterms:W3CDTF">2022-11-11T09:05:00Z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0x010100A84D60DE1BF87541B179544BBE165E40</vt:lpwstr>
  </property>
</Properties>
</file>