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F5A63" w14:textId="77777777" w:rsidR="003E6A5C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6934B8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6934B8">
        <w:rPr>
          <w:rFonts w:ascii="Angsana New" w:hAnsi="Angsana New"/>
          <w:b w:val="0"/>
          <w:bCs/>
          <w:sz w:val="30"/>
          <w:szCs w:val="30"/>
        </w:rPr>
        <w:tab/>
      </w:r>
      <w:r w:rsidRPr="006934B8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BB4" w14:textId="77777777" w:rsidR="002917E2" w:rsidRPr="006934B8" w:rsidRDefault="002917E2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14:paraId="5003F3A9" w14:textId="77777777" w:rsidR="003E6A5C" w:rsidRPr="00717650" w:rsidRDefault="003E6A5C" w:rsidP="008F16F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6"/>
          <w:szCs w:val="6"/>
          <w:lang w:bidi="th-TH"/>
        </w:rPr>
      </w:pPr>
    </w:p>
    <w:p w14:paraId="42A767DF" w14:textId="77777777" w:rsidR="001876D1" w:rsidRPr="006934B8" w:rsidRDefault="001876D1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A043B0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2B48A8CF" w14:textId="77777777" w:rsidR="007A5E91" w:rsidRDefault="007A5E91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80DC07" w14:textId="77777777" w:rsidR="009B5E50" w:rsidRPr="006934B8" w:rsidRDefault="009B5E50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</w:rPr>
        <w:t>เงินลงทุน</w:t>
      </w:r>
      <w:r w:rsidR="00A22604">
        <w:rPr>
          <w:rFonts w:ascii="Angsana New" w:hAnsi="Angsana New" w:hint="cs"/>
          <w:sz w:val="30"/>
          <w:szCs w:val="30"/>
          <w:cs/>
          <w:lang w:bidi="th-TH"/>
        </w:rPr>
        <w:t>ในบริษัทร่วม</w:t>
      </w:r>
      <w:r w:rsidR="005C3AAC">
        <w:rPr>
          <w:rFonts w:ascii="Angsana New" w:hAnsi="Angsana New" w:hint="cs"/>
          <w:sz w:val="30"/>
          <w:szCs w:val="30"/>
          <w:cs/>
          <w:lang w:bidi="th-TH"/>
        </w:rPr>
        <w:t>และบริษัทย่อย</w:t>
      </w:r>
    </w:p>
    <w:p w14:paraId="7385AF50" w14:textId="77777777" w:rsidR="003E6A5C" w:rsidRPr="006934B8" w:rsidRDefault="005E1EFC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1E9D8124" w14:textId="7F3C407E" w:rsidR="00B11286" w:rsidRPr="0027087F" w:rsidRDefault="00C91C33" w:rsidP="0027087F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816AB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EC3994" w:rsidRPr="008816AB">
        <w:rPr>
          <w:rFonts w:ascii="Angsana New" w:hAnsi="Angsana New"/>
          <w:sz w:val="30"/>
          <w:szCs w:val="30"/>
          <w:cs/>
          <w:lang w:bidi="th-TH"/>
        </w:rPr>
        <w:t>ดำเนินงาน</w:t>
      </w:r>
      <w:r w:rsidR="005C3AAC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0C285BD2" w14:textId="1EDF19BF" w:rsidR="00316034" w:rsidRDefault="00316034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1B70085D" w14:textId="77777777" w:rsidR="00816485" w:rsidRDefault="00816485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F109A45" w14:textId="11A22C0C" w:rsidR="005C3AAC" w:rsidRPr="0095600A" w:rsidRDefault="00DE743C" w:rsidP="0095600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FB76FC">
        <w:rPr>
          <w:rFonts w:ascii="Angsana New" w:hAnsi="Angsana New"/>
          <w:sz w:val="30"/>
          <w:szCs w:val="30"/>
          <w:cs/>
          <w:lang w:bidi="th-TH"/>
        </w:rPr>
        <w:t>ภาระผูกพัน</w:t>
      </w:r>
    </w:p>
    <w:p w14:paraId="5AFB133E" w14:textId="77777777"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br w:type="page"/>
      </w:r>
      <w:r w:rsidR="00777B4A" w:rsidRPr="006934B8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5C3AAC">
        <w:rPr>
          <w:rFonts w:ascii="Angsana New" w:hAnsi="Angsana New" w:hint="cs"/>
          <w:sz w:val="30"/>
          <w:szCs w:val="30"/>
          <w:cs/>
        </w:rPr>
        <w:t>ระหว่างกาล</w:t>
      </w:r>
      <w:r w:rsidR="00777B4A" w:rsidRPr="006934B8">
        <w:rPr>
          <w:rFonts w:ascii="Angsana New" w:hAnsi="Angsana New"/>
          <w:sz w:val="30"/>
          <w:szCs w:val="30"/>
          <w:cs/>
        </w:rPr>
        <w:t>นี้</w:t>
      </w:r>
    </w:p>
    <w:p w14:paraId="6D1E2AFB" w14:textId="77777777"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963C9E2" w14:textId="7C59F481" w:rsidR="003E6A5C" w:rsidRPr="006934B8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tab/>
      </w:r>
      <w:r w:rsidRPr="006934B8">
        <w:rPr>
          <w:rFonts w:ascii="Angsana New" w:hAnsi="Angsana New"/>
          <w:sz w:val="30"/>
          <w:szCs w:val="30"/>
          <w:cs/>
        </w:rPr>
        <w:tab/>
      </w:r>
      <w:r w:rsidR="00777B4A" w:rsidRPr="008B70E6">
        <w:rPr>
          <w:rFonts w:ascii="Angsana New" w:hAnsi="Angsana New"/>
          <w:sz w:val="30"/>
          <w:szCs w:val="30"/>
          <w:cs/>
        </w:rPr>
        <w:t>งบการเงิน</w:t>
      </w:r>
      <w:r w:rsidR="00F614C8" w:rsidRPr="008B70E6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="00777B4A" w:rsidRPr="008B70E6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7D77F6" w:rsidRPr="008B70E6">
        <w:rPr>
          <w:rFonts w:ascii="Angsana New" w:hAnsi="Angsana New" w:hint="cs"/>
          <w:sz w:val="30"/>
          <w:szCs w:val="30"/>
          <w:cs/>
        </w:rPr>
        <w:t>คณะ</w:t>
      </w:r>
      <w:r w:rsidR="00777B4A" w:rsidRPr="008B70E6">
        <w:rPr>
          <w:rFonts w:ascii="Angsana New" w:hAnsi="Angsana New"/>
          <w:sz w:val="30"/>
          <w:szCs w:val="30"/>
          <w:cs/>
        </w:rPr>
        <w:t>กรรมการเมื่อ</w:t>
      </w:r>
      <w:r w:rsidR="00777B4A" w:rsidRPr="003D5A1C">
        <w:rPr>
          <w:rFonts w:ascii="Angsana New" w:hAnsi="Angsana New"/>
          <w:sz w:val="30"/>
          <w:szCs w:val="30"/>
          <w:cs/>
        </w:rPr>
        <w:t>วันที่</w:t>
      </w:r>
      <w:r w:rsidR="003160AC" w:rsidRPr="003D5A1C">
        <w:rPr>
          <w:rFonts w:ascii="Angsana New" w:hAnsi="Angsana New"/>
          <w:sz w:val="30"/>
          <w:szCs w:val="30"/>
          <w:cs/>
        </w:rPr>
        <w:t xml:space="preserve"> </w:t>
      </w:r>
      <w:r w:rsidR="00F22109" w:rsidRPr="003D5A1C">
        <w:rPr>
          <w:rFonts w:ascii="Angsana New" w:hAnsi="Angsana New"/>
          <w:sz w:val="30"/>
          <w:szCs w:val="30"/>
        </w:rPr>
        <w:t>1</w:t>
      </w:r>
      <w:r w:rsidR="00EE1500" w:rsidRPr="003D5A1C">
        <w:rPr>
          <w:rFonts w:ascii="Angsana New" w:hAnsi="Angsana New"/>
          <w:sz w:val="30"/>
          <w:szCs w:val="30"/>
        </w:rPr>
        <w:t>4</w:t>
      </w:r>
      <w:r w:rsidR="00316034" w:rsidRPr="003D5A1C">
        <w:rPr>
          <w:rFonts w:ascii="Angsana New" w:hAnsi="Angsana New"/>
          <w:sz w:val="30"/>
          <w:szCs w:val="30"/>
        </w:rPr>
        <w:t xml:space="preserve"> </w:t>
      </w:r>
      <w:r w:rsidR="00316034" w:rsidRPr="003D5A1C">
        <w:rPr>
          <w:rFonts w:ascii="Angsana New" w:hAnsi="Angsana New" w:hint="cs"/>
          <w:sz w:val="30"/>
          <w:szCs w:val="30"/>
          <w:cs/>
        </w:rPr>
        <w:t>พฤศจิกายน</w:t>
      </w:r>
      <w:r w:rsidR="00F22109" w:rsidRPr="003D5A1C">
        <w:rPr>
          <w:rFonts w:ascii="Angsana New" w:hAnsi="Angsana New" w:hint="cs"/>
          <w:sz w:val="30"/>
          <w:szCs w:val="30"/>
          <w:cs/>
        </w:rPr>
        <w:t xml:space="preserve"> </w:t>
      </w:r>
      <w:r w:rsidR="003C0371" w:rsidRPr="003D5A1C">
        <w:rPr>
          <w:rFonts w:ascii="Angsana New" w:hAnsi="Angsana New"/>
          <w:sz w:val="30"/>
          <w:szCs w:val="30"/>
        </w:rPr>
        <w:t>256</w:t>
      </w:r>
      <w:r w:rsidR="0027087F" w:rsidRPr="003D5A1C">
        <w:rPr>
          <w:rFonts w:ascii="Angsana New" w:hAnsi="Angsana New"/>
          <w:sz w:val="30"/>
          <w:szCs w:val="30"/>
        </w:rPr>
        <w:t>5</w:t>
      </w:r>
    </w:p>
    <w:p w14:paraId="4444AFC1" w14:textId="77777777" w:rsidR="00C85C47" w:rsidRPr="006934B8" w:rsidRDefault="00C85C47" w:rsidP="000C5CE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</w:p>
    <w:p w14:paraId="1A1751FD" w14:textId="77777777" w:rsidR="003E6A5C" w:rsidRPr="006934B8" w:rsidRDefault="000C4D8F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527ED0" w:rsidRPr="006934B8">
        <w:rPr>
          <w:rFonts w:ascii="Angsana New" w:hAnsi="Angsana New"/>
          <w:sz w:val="30"/>
          <w:szCs w:val="30"/>
          <w:u w:val="none"/>
        </w:rPr>
        <w:tab/>
      </w:r>
      <w:r w:rsidR="00E07E6F" w:rsidRPr="006934B8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65740C">
        <w:rPr>
          <w:rFonts w:ascii="Angsana New" w:hAnsi="Angsana New" w:hint="cs"/>
          <w:sz w:val="30"/>
          <w:szCs w:val="30"/>
          <w:u w:val="none"/>
          <w:cs/>
        </w:rPr>
        <w:t>ระหว่างกาล</w:t>
      </w:r>
      <w:r w:rsidR="00E07E6F" w:rsidRPr="006934B8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14:paraId="0BB10658" w14:textId="77777777" w:rsidR="00842A87" w:rsidRPr="00565CDD" w:rsidRDefault="00842A87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D109F" w14:textId="10699E26" w:rsidR="00842A87" w:rsidRDefault="00612F8F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2F8F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3D6E95">
        <w:rPr>
          <w:rFonts w:ascii="Angsana New" w:hAnsi="Angsana New" w:hint="cs"/>
          <w:sz w:val="30"/>
          <w:szCs w:val="30"/>
          <w:cs/>
        </w:rPr>
        <w:t>แบบย่อ</w:t>
      </w:r>
      <w:r w:rsidRPr="00612F8F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3D6E95">
        <w:rPr>
          <w:rFonts w:ascii="Angsana New" w:hAnsi="Angsana New" w:hint="cs"/>
          <w:sz w:val="30"/>
          <w:szCs w:val="30"/>
          <w:cs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D6E95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Pr="00612F8F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025190">
        <w:rPr>
          <w:rFonts w:ascii="Angsana New" w:hAnsi="Angsana New"/>
          <w:sz w:val="30"/>
          <w:szCs w:val="30"/>
        </w:rPr>
        <w:br/>
      </w:r>
      <w:r w:rsidRPr="00612F8F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24EA" w:rsidRPr="004A24EA">
        <w:rPr>
          <w:rFonts w:ascii="Angsana New" w:hAnsi="Angsana New"/>
          <w:sz w:val="30"/>
          <w:szCs w:val="30"/>
        </w:rPr>
        <w:t>34</w:t>
      </w:r>
      <w:r w:rsidRPr="00612F8F">
        <w:rPr>
          <w:rFonts w:ascii="Angsana New" w:hAnsi="Angsana New"/>
          <w:sz w:val="30"/>
          <w:szCs w:val="30"/>
          <w:cs/>
        </w:rPr>
        <w:t xml:space="preserve"> เรื่อง </w:t>
      </w:r>
      <w:r w:rsidRPr="00612F8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12F8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807D39">
        <w:rPr>
          <w:rFonts w:ascii="Angsana New" w:hAnsi="Angsana New" w:hint="cs"/>
          <w:sz w:val="30"/>
          <w:szCs w:val="30"/>
          <w:cs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C5CE1">
        <w:rPr>
          <w:rFonts w:ascii="Angsana New" w:hAnsi="Angsana New"/>
          <w:sz w:val="30"/>
          <w:szCs w:val="30"/>
        </w:rPr>
        <w:t xml:space="preserve"> </w:t>
      </w:r>
      <w:r w:rsidR="000C5CE1">
        <w:rPr>
          <w:rFonts w:ascii="Angsana New" w:hAnsi="Angsana New" w:hint="cs"/>
          <w:sz w:val="30"/>
          <w:szCs w:val="30"/>
          <w:cs/>
        </w:rPr>
        <w:t>โดย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0C5CE1">
        <w:rPr>
          <w:rFonts w:ascii="Angsana New" w:hAnsi="Angsana New" w:hint="cs"/>
          <w:spacing w:val="-3"/>
          <w:sz w:val="30"/>
          <w:szCs w:val="30"/>
          <w:cs/>
        </w:rPr>
        <w:t>อไปแล้วในงบการเงินประจำปี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42A87" w:rsidRPr="00BD52D6">
        <w:rPr>
          <w:rFonts w:ascii="Angsana New" w:hAnsi="Angsana New"/>
          <w:spacing w:val="-3"/>
          <w:sz w:val="30"/>
          <w:szCs w:val="30"/>
        </w:rPr>
        <w:t>31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 xml:space="preserve"> มีนาคม </w:t>
      </w:r>
      <w:r w:rsidR="00A41B30">
        <w:rPr>
          <w:rFonts w:ascii="Angsana New" w:hAnsi="Angsana New"/>
          <w:spacing w:val="-3"/>
          <w:sz w:val="30"/>
          <w:szCs w:val="30"/>
        </w:rPr>
        <w:t>256</w:t>
      </w:r>
      <w:r w:rsidR="0027087F">
        <w:rPr>
          <w:rFonts w:ascii="Angsana New" w:hAnsi="Angsana New"/>
          <w:spacing w:val="-3"/>
          <w:sz w:val="30"/>
          <w:szCs w:val="30"/>
        </w:rPr>
        <w:t>5</w:t>
      </w:r>
    </w:p>
    <w:p w14:paraId="24837583" w14:textId="77777777" w:rsidR="000C5CE1" w:rsidRPr="000C5CE1" w:rsidRDefault="000C5CE1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23FDC95" w14:textId="20C2F357" w:rsidR="009F2CB2" w:rsidRDefault="00842A87" w:rsidP="000B2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4C4809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CA3070">
        <w:rPr>
          <w:rFonts w:ascii="Angsana New" w:hAnsi="Angsana New"/>
          <w:sz w:val="30"/>
          <w:szCs w:val="30"/>
          <w:cs/>
        </w:rPr>
        <w:t>ในการถือปฏิบัติตามนโยบายการ</w:t>
      </w:r>
      <w:r w:rsidRPr="00974778">
        <w:rPr>
          <w:rFonts w:ascii="Angsana New" w:hAnsi="Angsana New"/>
          <w:sz w:val="30"/>
          <w:szCs w:val="30"/>
          <w:cs/>
        </w:rPr>
        <w:t xml:space="preserve">บัญชีของกลุ่มบริษัท </w:t>
      </w:r>
      <w:r w:rsidR="00DA5EA7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974778">
        <w:rPr>
          <w:rFonts w:ascii="Angsana New" w:hAnsi="Angsana New"/>
          <w:sz w:val="30"/>
          <w:szCs w:val="30"/>
          <w:cs/>
        </w:rPr>
        <w:t>และแหล่งข้อมูลสำคัญ</w:t>
      </w:r>
      <w:r w:rsidR="00DA5EA7">
        <w:rPr>
          <w:rFonts w:ascii="Angsana New" w:hAnsi="Angsana New" w:hint="cs"/>
          <w:sz w:val="30"/>
          <w:szCs w:val="30"/>
          <w:cs/>
        </w:rPr>
        <w:t>ที่ใช้ในการประมาณการที่อาจมี</w:t>
      </w:r>
      <w:r w:rsidRPr="00974778">
        <w:rPr>
          <w:rFonts w:ascii="Angsana New" w:hAnsi="Angsana New"/>
          <w:sz w:val="30"/>
          <w:szCs w:val="30"/>
          <w:cs/>
        </w:rPr>
        <w:t>ความไม่แน่นอน</w:t>
      </w:r>
      <w:r w:rsidR="00572AF8" w:rsidRPr="00974778">
        <w:rPr>
          <w:rFonts w:ascii="Angsana New" w:hAnsi="Angsana New"/>
          <w:sz w:val="30"/>
          <w:szCs w:val="30"/>
          <w:cs/>
        </w:rPr>
        <w:t>นั้นไม่แตกต่างจากที่ได้อธิบาย</w:t>
      </w:r>
      <w:r w:rsidR="00572AF8" w:rsidRPr="00974778">
        <w:rPr>
          <w:rFonts w:ascii="Angsana New" w:hAnsi="Angsana New" w:hint="cs"/>
          <w:sz w:val="30"/>
          <w:szCs w:val="30"/>
          <w:cs/>
        </w:rPr>
        <w:t>ไว้</w:t>
      </w:r>
      <w:r w:rsidR="00572AF8" w:rsidRPr="00974778">
        <w:rPr>
          <w:rFonts w:ascii="Angsana New" w:hAnsi="Angsana New"/>
          <w:sz w:val="30"/>
          <w:szCs w:val="30"/>
          <w:cs/>
        </w:rPr>
        <w:t>ใน</w:t>
      </w:r>
      <w:r w:rsidRPr="00974778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974778">
        <w:rPr>
          <w:rFonts w:ascii="Angsana New" w:hAnsi="Angsana New"/>
          <w:sz w:val="30"/>
          <w:szCs w:val="30"/>
        </w:rPr>
        <w:t xml:space="preserve">31 </w:t>
      </w:r>
      <w:r w:rsidRPr="00974778">
        <w:rPr>
          <w:rFonts w:ascii="Angsana New" w:hAnsi="Angsana New"/>
          <w:sz w:val="30"/>
          <w:szCs w:val="30"/>
          <w:cs/>
        </w:rPr>
        <w:t xml:space="preserve">มีนาคม </w:t>
      </w:r>
      <w:r w:rsidR="00A41B30" w:rsidRPr="00974778">
        <w:rPr>
          <w:rFonts w:ascii="Angsana New" w:hAnsi="Angsana New"/>
          <w:sz w:val="30"/>
          <w:szCs w:val="30"/>
        </w:rPr>
        <w:t>256</w:t>
      </w:r>
      <w:r w:rsidR="0027087F">
        <w:rPr>
          <w:rFonts w:ascii="Angsana New" w:hAnsi="Angsana New"/>
          <w:sz w:val="30"/>
          <w:szCs w:val="30"/>
        </w:rPr>
        <w:t>5</w:t>
      </w:r>
    </w:p>
    <w:p w14:paraId="51000B65" w14:textId="77777777" w:rsidR="00025190" w:rsidRDefault="000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09B29B6" w14:textId="3EC2C4AE" w:rsidR="003E6A5C" w:rsidRPr="006934B8" w:rsidRDefault="005C3AAC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2</w:t>
      </w:r>
      <w:r w:rsidR="00B91DCD" w:rsidRPr="006934B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9172C3" w:rsidRPr="006934B8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7B9BF392" w14:textId="77777777" w:rsidR="008F16F0" w:rsidRPr="008E2BCA" w:rsidRDefault="008F16F0" w:rsidP="005C3AAC">
      <w:pPr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8F16F0" w:rsidRPr="00981BD5" w14:paraId="5DE275EE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28DC1AAE" w14:textId="77777777" w:rsidR="008F16F0" w:rsidRPr="00981BD5" w:rsidRDefault="008272ED" w:rsidP="00530F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72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1EF85BC1" w14:textId="77777777" w:rsidR="008F16F0" w:rsidRPr="00981BD5" w:rsidRDefault="008F16F0" w:rsidP="00530F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8E4CD16" w14:textId="77777777" w:rsidR="008F16F0" w:rsidRPr="00981BD5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3C9C93E4" w14:textId="77777777" w:rsidR="008F16F0" w:rsidRPr="00981BD5" w:rsidRDefault="008F16F0" w:rsidP="00530F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16F0" w:rsidRPr="00981BD5" w14:paraId="19D3DC4E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53D31F13" w14:textId="7849384C" w:rsidR="008F16F0" w:rsidRPr="00981BD5" w:rsidRDefault="008F16F0" w:rsidP="003C03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569DB"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  <w:r w:rsidR="003C0371"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31603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1" w:type="dxa"/>
          </w:tcPr>
          <w:p w14:paraId="655C0028" w14:textId="3D141B94" w:rsidR="008F16F0" w:rsidRPr="00981BD5" w:rsidRDefault="004A24EA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27087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9" w:type="dxa"/>
          </w:tcPr>
          <w:p w14:paraId="157ED9B9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3E7343DB" w14:textId="1DA532B4" w:rsidR="008F16F0" w:rsidRPr="00981BD5" w:rsidRDefault="004A24EA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27087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FF047E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05C511B" w14:textId="6A7DE920" w:rsidR="008F16F0" w:rsidRPr="00981BD5" w:rsidRDefault="004A24EA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27087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0A051E6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3172BD45" w14:textId="788781A8" w:rsidR="008F16F0" w:rsidRPr="00981BD5" w:rsidRDefault="004A24EA" w:rsidP="00A4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27087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F16F0" w:rsidRPr="00981BD5" w14:paraId="3D4FC3B2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6FB766D0" w14:textId="77777777" w:rsidR="008F16F0" w:rsidRPr="00981BD5" w:rsidRDefault="008F16F0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69F02887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16F0" w:rsidRPr="00981BD5" w14:paraId="2B1F9D1C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81358C9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5941D7AE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DFC250C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D261A58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D8BC5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77CA52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9B01C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E0619FB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4B17" w:rsidRPr="00981BD5" w14:paraId="607A9E68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6DAF65D" w14:textId="77777777" w:rsidR="00F54B17" w:rsidRPr="00981BD5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492A3AA8" w14:textId="4C07DE4E" w:rsidR="00F54B17" w:rsidRPr="005D1E0C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148,244</w:t>
            </w:r>
          </w:p>
        </w:tc>
        <w:tc>
          <w:tcPr>
            <w:tcW w:w="279" w:type="dxa"/>
          </w:tcPr>
          <w:p w14:paraId="74191605" w14:textId="77777777" w:rsidR="00F54B17" w:rsidRPr="00981BD5" w:rsidRDefault="00F54B17" w:rsidP="00F54B17">
            <w:pPr>
              <w:pStyle w:val="a3"/>
              <w:tabs>
                <w:tab w:val="decimal" w:pos="70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16EB99A" w14:textId="34797DBF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cs="Times New Roman"/>
                <w:lang w:val="en-US"/>
              </w:rPr>
              <w:t>86,330</w:t>
            </w:r>
          </w:p>
        </w:tc>
        <w:tc>
          <w:tcPr>
            <w:tcW w:w="270" w:type="dxa"/>
          </w:tcPr>
          <w:p w14:paraId="0FD2FF1F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C920841" w14:textId="16AF88B6" w:rsidR="00F54B17" w:rsidRPr="00A95890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148,244</w:t>
            </w:r>
          </w:p>
        </w:tc>
        <w:tc>
          <w:tcPr>
            <w:tcW w:w="270" w:type="dxa"/>
          </w:tcPr>
          <w:p w14:paraId="7953693C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1" w:type="dxa"/>
          </w:tcPr>
          <w:p w14:paraId="0FF90D29" w14:textId="75FF0542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cs="Times New Roman"/>
                <w:lang w:val="en-US"/>
              </w:rPr>
              <w:t>86,330</w:t>
            </w:r>
          </w:p>
        </w:tc>
      </w:tr>
      <w:tr w:rsidR="00F54B17" w:rsidRPr="00981BD5" w14:paraId="66EEDA6E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5B1BE4AE" w14:textId="77777777" w:rsidR="00F54B17" w:rsidRPr="00981BD5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14:paraId="5820CC70" w14:textId="2E7792A3" w:rsidR="00F54B17" w:rsidRPr="002A2D15" w:rsidRDefault="002A2D15" w:rsidP="00CB5AB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D4FCDBC" w14:textId="77777777" w:rsidR="00F54B17" w:rsidRPr="00981BD5" w:rsidRDefault="00F54B17" w:rsidP="00F54B17">
            <w:pPr>
              <w:pStyle w:val="a3"/>
              <w:tabs>
                <w:tab w:val="decimal" w:pos="70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9949875" w14:textId="2F3CE9DD" w:rsidR="00F54B17" w:rsidRPr="0027087F" w:rsidRDefault="002A2D15" w:rsidP="00CB5AB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A9C7C0" w14:textId="77777777" w:rsidR="00F54B17" w:rsidRPr="0027087F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060E559" w14:textId="5DEBEE41" w:rsidR="00F54B17" w:rsidRPr="00A95890" w:rsidRDefault="00F54B17" w:rsidP="00F54B17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70" w:type="dxa"/>
          </w:tcPr>
          <w:p w14:paraId="704B3D94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1864417" w14:textId="7AE30EB0" w:rsidR="00F54B17" w:rsidRPr="004075A6" w:rsidRDefault="002A2D15" w:rsidP="00CB5AB4">
            <w:pPr>
              <w:pStyle w:val="30"/>
              <w:tabs>
                <w:tab w:val="clear" w:pos="360"/>
                <w:tab w:val="clear" w:pos="720"/>
                <w:tab w:val="decimal" w:pos="53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4B17" w:rsidRPr="00981BD5" w14:paraId="04EF4DA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43E9103" w14:textId="77777777" w:rsidR="00F54B17" w:rsidRPr="00981BD5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1F4E253D" w14:textId="3D9DBCB7" w:rsidR="00F54B17" w:rsidRPr="005D1E0C" w:rsidRDefault="00F54B17" w:rsidP="00CB5AB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3F76676" w14:textId="77777777" w:rsidR="00F54B17" w:rsidRPr="00981BD5" w:rsidRDefault="00F54B17" w:rsidP="00F54B17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522736B" w14:textId="7464D898" w:rsidR="00F54B17" w:rsidRPr="0027087F" w:rsidRDefault="002A2D15" w:rsidP="00CB5AB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B28C56" w14:textId="77777777" w:rsidR="00F54B17" w:rsidRPr="0027087F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DBEAF7D" w14:textId="7B9DEC34" w:rsidR="00F54B17" w:rsidRPr="00A95890" w:rsidRDefault="00F54B17" w:rsidP="00CB5AB4">
            <w:pPr>
              <w:pStyle w:val="30"/>
              <w:tabs>
                <w:tab w:val="clear" w:pos="360"/>
                <w:tab w:val="clear" w:pos="720"/>
                <w:tab w:val="decimal" w:pos="53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5F05A1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367ECAC" w14:textId="426C0517" w:rsidR="00F54B17" w:rsidRPr="00981BD5" w:rsidRDefault="002A2D15" w:rsidP="00CB5AB4">
            <w:pPr>
              <w:pStyle w:val="30"/>
              <w:tabs>
                <w:tab w:val="clear" w:pos="360"/>
                <w:tab w:val="clear" w:pos="720"/>
                <w:tab w:val="decimal" w:pos="53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4B17" w:rsidRPr="00981BD5" w14:paraId="35D8E6D3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B82472B" w14:textId="77777777" w:rsidR="00F54B17" w:rsidRPr="00981BD5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7FF13E78" w14:textId="77777777" w:rsidR="00F54B17" w:rsidRPr="005D1E0C" w:rsidRDefault="00F54B17" w:rsidP="00F54B1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4F6798D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EA20F15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2971F2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305182B" w14:textId="77777777" w:rsidR="00F54B17" w:rsidRPr="00A95890" w:rsidRDefault="00F54B17" w:rsidP="00F54B1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7D1FDC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C3C06AD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4B17" w:rsidRPr="00981BD5" w14:paraId="25513967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5D1C0D88" w14:textId="77777777" w:rsidR="00F54B17" w:rsidRPr="00981BD5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1840154B" w14:textId="77777777" w:rsidR="00F54B17" w:rsidRPr="005D1E0C" w:rsidRDefault="00F54B17" w:rsidP="00F54B1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D7D8D86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4AB3F20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A16267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248D09A" w14:textId="77777777" w:rsidR="00F54B17" w:rsidRPr="00A95890" w:rsidRDefault="00F54B17" w:rsidP="00F54B1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776CD9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697B6EC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4B17" w:rsidRPr="00981BD5" w14:paraId="1D6112B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813EAB4" w14:textId="30C18D92" w:rsidR="00F54B17" w:rsidRPr="00981BD5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81B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6F1FBD66" w14:textId="1A4C584E" w:rsidR="00F54B17" w:rsidRPr="005D1E0C" w:rsidRDefault="00F54B17" w:rsidP="00F54B17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FB1F33B" w14:textId="77777777" w:rsidR="00F54B17" w:rsidRPr="00981BD5" w:rsidRDefault="00F54B17" w:rsidP="00F54B17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8CCFDF7" w14:textId="6379551F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37DD46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9309987" w14:textId="46072250" w:rsidR="00F54B17" w:rsidRPr="00A95890" w:rsidRDefault="00F54B17" w:rsidP="00F54B1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7E9461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B0F19E4" w14:textId="416D76ED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4B17" w:rsidRPr="00981BD5" w14:paraId="14851CF6" w14:textId="77777777" w:rsidTr="00921B5F">
        <w:trPr>
          <w:cantSplit/>
          <w:trHeight w:hRule="exact" w:val="374"/>
        </w:trPr>
        <w:tc>
          <w:tcPr>
            <w:tcW w:w="4410" w:type="dxa"/>
          </w:tcPr>
          <w:p w14:paraId="301732D2" w14:textId="7CE66283" w:rsidR="00F54B17" w:rsidRPr="00981BD5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05057B4F" w14:textId="675D855B" w:rsidR="00F54B17" w:rsidRPr="005D1E0C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5,870</w:t>
            </w:r>
          </w:p>
        </w:tc>
        <w:tc>
          <w:tcPr>
            <w:tcW w:w="279" w:type="dxa"/>
          </w:tcPr>
          <w:p w14:paraId="3E583115" w14:textId="77777777" w:rsidR="00F54B17" w:rsidRPr="00981BD5" w:rsidRDefault="00F54B17" w:rsidP="00F54B17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85FD2FC" w14:textId="1E6E8C91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13,160</w:t>
            </w:r>
          </w:p>
        </w:tc>
        <w:tc>
          <w:tcPr>
            <w:tcW w:w="270" w:type="dxa"/>
          </w:tcPr>
          <w:p w14:paraId="6F2DFE03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276AB94" w14:textId="6125D39A" w:rsidR="00F54B17" w:rsidRPr="00A95890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5,870</w:t>
            </w:r>
          </w:p>
        </w:tc>
        <w:tc>
          <w:tcPr>
            <w:tcW w:w="270" w:type="dxa"/>
          </w:tcPr>
          <w:p w14:paraId="2DA13B96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D77B5C6" w14:textId="63964375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13,160</w:t>
            </w:r>
          </w:p>
        </w:tc>
      </w:tr>
      <w:tr w:rsidR="00F54B17" w:rsidRPr="00981BD5" w14:paraId="275BE968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51B4CD67" w14:textId="407ECB4B" w:rsidR="00F54B17" w:rsidRPr="00981BD5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2038BF90" w14:textId="7DE4725D" w:rsidR="00F54B17" w:rsidRPr="005D1E0C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3C19B44E" w14:textId="77777777" w:rsidR="00F54B17" w:rsidRPr="00981BD5" w:rsidRDefault="00F54B17" w:rsidP="00F54B17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126E8A1" w14:textId="5B49E3CC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CB74F98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752B4B" w14:textId="3CB4E3FF" w:rsidR="00F54B17" w:rsidRPr="00A95890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0ADB79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4929B48" w14:textId="029B9425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54B17" w:rsidRPr="00981BD5" w14:paraId="079A2657" w14:textId="77777777" w:rsidTr="00921B5F">
        <w:trPr>
          <w:cantSplit/>
          <w:trHeight w:hRule="exact" w:val="374"/>
        </w:trPr>
        <w:tc>
          <w:tcPr>
            <w:tcW w:w="4410" w:type="dxa"/>
          </w:tcPr>
          <w:p w14:paraId="0C1602DE" w14:textId="258EEF23" w:rsidR="00F54B17" w:rsidRPr="00981BD5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4378A815" w14:textId="77777777" w:rsidR="00F54B17" w:rsidRPr="005D1E0C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06D518A1" w14:textId="77777777" w:rsidR="00F54B17" w:rsidRPr="00981BD5" w:rsidRDefault="00F54B17" w:rsidP="00F54B17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81E9AA7" w14:textId="77777777" w:rsidR="00F54B17" w:rsidRPr="004075A6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1FBB0F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157DF61" w14:textId="77777777" w:rsidR="00F54B17" w:rsidRPr="00A95890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21572B" w14:textId="77777777" w:rsidR="00F54B17" w:rsidRPr="00981BD5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119D8AC" w14:textId="77777777" w:rsidR="00F54B17" w:rsidRPr="004075A6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4B17" w:rsidRPr="00CA3070" w14:paraId="09E6A5B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FBD81CA" w14:textId="73FD3A40" w:rsidR="00F54B17" w:rsidRPr="00CA3070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ส่วนลดต้นทุนจากรายได้จากการขายไฟฟ้าและไอน้ำ</w:t>
            </w:r>
          </w:p>
        </w:tc>
        <w:tc>
          <w:tcPr>
            <w:tcW w:w="981" w:type="dxa"/>
          </w:tcPr>
          <w:p w14:paraId="64290656" w14:textId="77777777" w:rsidR="00F54B17" w:rsidRPr="005D1E0C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4E4F6EC" w14:textId="77777777" w:rsidR="00F54B17" w:rsidRPr="00CA3070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EE181DE" w14:textId="77777777" w:rsidR="00F54B17" w:rsidRPr="00CA3070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3FFC17" w14:textId="77777777" w:rsidR="00F54B17" w:rsidRPr="00CA3070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B6BB0C" w14:textId="77777777" w:rsidR="00F54B17" w:rsidRPr="00A95890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329A25" w14:textId="77777777" w:rsidR="00F54B17" w:rsidRPr="00CA3070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E504EAB" w14:textId="77777777" w:rsidR="00F54B17" w:rsidRPr="00CA3070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4B17" w:rsidRPr="00CA3070" w14:paraId="76A53052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06FAAFA" w14:textId="17B520A6" w:rsidR="00F54B17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ที่ได้จากกระบวนการผลิต</w:t>
            </w:r>
          </w:p>
        </w:tc>
        <w:tc>
          <w:tcPr>
            <w:tcW w:w="981" w:type="dxa"/>
          </w:tcPr>
          <w:p w14:paraId="06FF28B1" w14:textId="09D1DBD7" w:rsidR="00F54B17" w:rsidRPr="005D1E0C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86,666</w:t>
            </w:r>
          </w:p>
        </w:tc>
        <w:tc>
          <w:tcPr>
            <w:tcW w:w="279" w:type="dxa"/>
          </w:tcPr>
          <w:p w14:paraId="05C8C920" w14:textId="77777777" w:rsidR="00F54B17" w:rsidRPr="00E01A59" w:rsidRDefault="00F54B17" w:rsidP="00F54B1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2D8744C" w14:textId="09A7DEAB" w:rsidR="00F54B17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100,019</w:t>
            </w:r>
          </w:p>
        </w:tc>
        <w:tc>
          <w:tcPr>
            <w:tcW w:w="270" w:type="dxa"/>
          </w:tcPr>
          <w:p w14:paraId="44F22668" w14:textId="77777777" w:rsidR="00F54B17" w:rsidRPr="00CA3070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8305D" w14:textId="6399B775" w:rsidR="00F54B17" w:rsidRPr="00A95890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86,666</w:t>
            </w:r>
          </w:p>
        </w:tc>
        <w:tc>
          <w:tcPr>
            <w:tcW w:w="270" w:type="dxa"/>
          </w:tcPr>
          <w:p w14:paraId="6D241C53" w14:textId="77777777" w:rsidR="00F54B17" w:rsidRPr="00E01A59" w:rsidRDefault="00F54B17" w:rsidP="00F54B1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D5F935E" w14:textId="722ABBCD" w:rsidR="00F54B17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100,019</w:t>
            </w:r>
          </w:p>
        </w:tc>
      </w:tr>
      <w:tr w:rsidR="00F54B17" w:rsidRPr="00CA3070" w14:paraId="67363ABE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A3BBC51" w14:textId="638F0E36" w:rsidR="00F54B17" w:rsidRPr="00CA3070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20B43317" w14:textId="52EB6A2C" w:rsidR="00F54B17" w:rsidRPr="005D1E0C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11,018</w:t>
            </w:r>
          </w:p>
        </w:tc>
        <w:tc>
          <w:tcPr>
            <w:tcW w:w="279" w:type="dxa"/>
          </w:tcPr>
          <w:p w14:paraId="3C18ADA8" w14:textId="77777777" w:rsidR="00F54B17" w:rsidRPr="00C1021B" w:rsidRDefault="00F54B17" w:rsidP="00F54B17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9CAD7A1" w14:textId="0085C0C4" w:rsidR="00F54B17" w:rsidRPr="00C1021B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</w:tcPr>
          <w:p w14:paraId="15BF0DEA" w14:textId="77777777" w:rsidR="00F54B17" w:rsidRPr="00C1021B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8575FD" w14:textId="6044E459" w:rsidR="00F54B17" w:rsidRPr="00A95890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11,018</w:t>
            </w:r>
          </w:p>
        </w:tc>
        <w:tc>
          <w:tcPr>
            <w:tcW w:w="270" w:type="dxa"/>
          </w:tcPr>
          <w:p w14:paraId="640C5CA6" w14:textId="77777777" w:rsidR="00F54B17" w:rsidRPr="00C1021B" w:rsidRDefault="00F54B17" w:rsidP="00F54B17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94B422B" w14:textId="13F7EBAB" w:rsidR="00F54B17" w:rsidRPr="00C1021B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F54B17" w:rsidRPr="00CA3070" w14:paraId="69C69666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26788409" w14:textId="126A879A" w:rsidR="00F54B17" w:rsidRPr="00CA3070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786E0E28" w14:textId="5A2E7072" w:rsidR="00F54B17" w:rsidRPr="005D1E0C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2,985,78</w:t>
            </w:r>
            <w:r w:rsidR="00CB5AB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9" w:type="dxa"/>
          </w:tcPr>
          <w:p w14:paraId="3121F9E9" w14:textId="77777777" w:rsidR="00F54B17" w:rsidRPr="00C1021B" w:rsidRDefault="00F54B17" w:rsidP="00F54B17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F7D3057" w14:textId="5EB881EE" w:rsidR="00F54B17" w:rsidRPr="00C1021B" w:rsidRDefault="00F54B17" w:rsidP="00F54B17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1,800,203</w:t>
            </w:r>
          </w:p>
        </w:tc>
        <w:tc>
          <w:tcPr>
            <w:tcW w:w="270" w:type="dxa"/>
          </w:tcPr>
          <w:p w14:paraId="00B46B80" w14:textId="77777777" w:rsidR="00F54B17" w:rsidRPr="00C1021B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8CC493" w14:textId="5FA9ABC3" w:rsidR="00F54B17" w:rsidRPr="00A95890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2,985,78</w:t>
            </w:r>
            <w:r w:rsidR="00CB5AB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75E0249" w14:textId="1BD9C4D0" w:rsidR="00F54B17" w:rsidRPr="00C1021B" w:rsidRDefault="00F54B17" w:rsidP="00F54B17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7C8A896A" w14:textId="1BAA21B0" w:rsidR="00F54B17" w:rsidRPr="00C1021B" w:rsidRDefault="00F54B17" w:rsidP="00F54B17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1,800,203</w:t>
            </w:r>
          </w:p>
        </w:tc>
      </w:tr>
      <w:tr w:rsidR="00F54B17" w:rsidRPr="00CA3070" w14:paraId="42510300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284C0AB" w14:textId="676B3893" w:rsidR="00F54B17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39E00C08" w14:textId="5D84026B" w:rsidR="00F54B17" w:rsidRPr="005D1E0C" w:rsidRDefault="00CB5AB4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17,502</w:t>
            </w:r>
          </w:p>
        </w:tc>
        <w:tc>
          <w:tcPr>
            <w:tcW w:w="279" w:type="dxa"/>
          </w:tcPr>
          <w:p w14:paraId="633A5351" w14:textId="77777777" w:rsidR="00F54B17" w:rsidRPr="00C1021B" w:rsidRDefault="00F54B17" w:rsidP="00F54B17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F9B350C" w14:textId="4B676C4B" w:rsidR="00F54B17" w:rsidRPr="00C1021B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64,281</w:t>
            </w:r>
          </w:p>
        </w:tc>
        <w:tc>
          <w:tcPr>
            <w:tcW w:w="270" w:type="dxa"/>
          </w:tcPr>
          <w:p w14:paraId="104EF969" w14:textId="77777777" w:rsidR="00F54B17" w:rsidRPr="00C1021B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C2E1C6" w14:textId="4303AE3C" w:rsidR="00F54B17" w:rsidRPr="00A95890" w:rsidRDefault="00CB5AB4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17,502</w:t>
            </w:r>
          </w:p>
        </w:tc>
        <w:tc>
          <w:tcPr>
            <w:tcW w:w="270" w:type="dxa"/>
          </w:tcPr>
          <w:p w14:paraId="0F5C3E5A" w14:textId="77777777" w:rsidR="00F54B17" w:rsidRPr="00C1021B" w:rsidRDefault="00F54B17" w:rsidP="00F54B17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0D0B8DE" w14:textId="1EDB0375" w:rsidR="00F54B17" w:rsidRPr="00C1021B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64,281</w:t>
            </w:r>
          </w:p>
        </w:tc>
      </w:tr>
      <w:tr w:rsidR="00F54B17" w:rsidRPr="00CA3070" w14:paraId="1F812E6B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8ECF57C" w14:textId="285D87C0" w:rsidR="00F54B17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1500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759271C2" w14:textId="0E204C15" w:rsidR="00F54B17" w:rsidRPr="005D1E0C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27,62</w:t>
            </w:r>
            <w:r w:rsidR="00CB5A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9" w:type="dxa"/>
          </w:tcPr>
          <w:p w14:paraId="0E2305E8" w14:textId="77777777" w:rsidR="00F54B17" w:rsidRPr="00C1021B" w:rsidRDefault="00F54B17" w:rsidP="00F54B17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0A65471" w14:textId="5331EDA2" w:rsidR="00F54B17" w:rsidRPr="00353AF6" w:rsidRDefault="00F54B17" w:rsidP="00CB5AB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0277F9" w14:textId="77777777" w:rsidR="00F54B17" w:rsidRPr="00C1021B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16E49" w14:textId="6C89299A" w:rsidR="00F54B17" w:rsidRPr="00A95890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27,62</w:t>
            </w:r>
            <w:r w:rsidR="00CB5A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4B0D6C4" w14:textId="77777777" w:rsidR="00F54B17" w:rsidRPr="00C1021B" w:rsidRDefault="00F54B17" w:rsidP="00F54B17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F2BD46E" w14:textId="3D71312D" w:rsidR="00F54B17" w:rsidRDefault="00F54B17" w:rsidP="00CB5AB4">
            <w:pPr>
              <w:pStyle w:val="30"/>
              <w:tabs>
                <w:tab w:val="clear" w:pos="360"/>
                <w:tab w:val="clear" w:pos="720"/>
                <w:tab w:val="decimal" w:pos="5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4B17" w:rsidRPr="00CB5AB4" w14:paraId="09C9EA46" w14:textId="77777777" w:rsidTr="00CB5AB4">
        <w:trPr>
          <w:cantSplit/>
          <w:trHeight w:hRule="exact" w:val="374"/>
        </w:trPr>
        <w:tc>
          <w:tcPr>
            <w:tcW w:w="4410" w:type="dxa"/>
            <w:shd w:val="clear" w:color="auto" w:fill="auto"/>
          </w:tcPr>
          <w:p w14:paraId="295F833C" w14:textId="27271E39" w:rsidR="00F54B17" w:rsidRPr="00CB5AB4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5AB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81" w:type="dxa"/>
            <w:shd w:val="clear" w:color="auto" w:fill="auto"/>
          </w:tcPr>
          <w:p w14:paraId="503A67E4" w14:textId="322E49A9" w:rsidR="00F54B17" w:rsidRPr="00CB5AB4" w:rsidRDefault="00CB5AB4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1,620</w:t>
            </w:r>
          </w:p>
        </w:tc>
        <w:tc>
          <w:tcPr>
            <w:tcW w:w="279" w:type="dxa"/>
            <w:shd w:val="clear" w:color="auto" w:fill="auto"/>
          </w:tcPr>
          <w:p w14:paraId="6BB08086" w14:textId="77777777" w:rsidR="00F54B17" w:rsidRPr="00CB5AB4" w:rsidRDefault="00F54B17" w:rsidP="00F54B17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6D3F87B1" w14:textId="2C23732F" w:rsidR="00F54B17" w:rsidRPr="00CB5AB4" w:rsidRDefault="00E63F0A" w:rsidP="00CB5AB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458A9C" w14:textId="77777777" w:rsidR="00F54B17" w:rsidRPr="00CB5AB4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E35F82" w14:textId="7BCD9A20" w:rsidR="00F54B17" w:rsidRPr="00CB5AB4" w:rsidRDefault="00CB5AB4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1,620</w:t>
            </w:r>
          </w:p>
        </w:tc>
        <w:tc>
          <w:tcPr>
            <w:tcW w:w="270" w:type="dxa"/>
            <w:shd w:val="clear" w:color="auto" w:fill="auto"/>
          </w:tcPr>
          <w:p w14:paraId="1CD3DA17" w14:textId="77777777" w:rsidR="00F54B17" w:rsidRPr="00CB5AB4" w:rsidRDefault="00F54B17" w:rsidP="00F54B17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662725C" w14:textId="3A786470" w:rsidR="00F54B17" w:rsidRPr="00CB5AB4" w:rsidRDefault="00F54B17" w:rsidP="00CB5AB4">
            <w:pPr>
              <w:pStyle w:val="30"/>
              <w:tabs>
                <w:tab w:val="clear" w:pos="360"/>
                <w:tab w:val="clear" w:pos="720"/>
                <w:tab w:val="decimal" w:pos="5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4B17" w:rsidRPr="00CA3070" w14:paraId="1E0B4E62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9DE8A06" w14:textId="2DD06CB7" w:rsidR="00F54B17" w:rsidRPr="00CA3070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090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1" w:type="dxa"/>
          </w:tcPr>
          <w:p w14:paraId="2961E923" w14:textId="5B0A7994" w:rsidR="00F54B17" w:rsidRPr="005D1E0C" w:rsidRDefault="00F54B17" w:rsidP="00CB5AB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E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C39BF34" w14:textId="77777777" w:rsidR="00F54B17" w:rsidRPr="00C1021B" w:rsidRDefault="00F54B17" w:rsidP="00F54B17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E68FF6A" w14:textId="5E4157E2" w:rsidR="00F54B17" w:rsidRPr="00C1021B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D1B50F6" w14:textId="77777777" w:rsidR="00F54B17" w:rsidRPr="00C1021B" w:rsidRDefault="00F54B17" w:rsidP="00F54B1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BFDC3D5" w14:textId="4B1FF6AD" w:rsidR="00F54B17" w:rsidRPr="00A95890" w:rsidRDefault="00F54B17" w:rsidP="003C5DB5">
            <w:pPr>
              <w:pStyle w:val="30"/>
              <w:tabs>
                <w:tab w:val="clear" w:pos="360"/>
                <w:tab w:val="clear" w:pos="720"/>
                <w:tab w:val="decimal" w:pos="44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E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4EB3BF" w14:textId="77777777" w:rsidR="00F54B17" w:rsidRPr="00C1021B" w:rsidRDefault="00F54B17" w:rsidP="00F54B17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352797B" w14:textId="15AD0D41" w:rsidR="00F54B17" w:rsidRPr="00C1021B" w:rsidRDefault="00F54B17" w:rsidP="00F54B1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</w:tbl>
    <w:p w14:paraId="37A774E5" w14:textId="60AE1E70" w:rsidR="00A91D26" w:rsidRDefault="00A91D26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2D29B90" w14:textId="34A693DE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5837A18" w14:textId="4FEFF1BD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319C5CA" w14:textId="4EC59FF6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E968872" w14:textId="3FFD3C5B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10138B6" w14:textId="56E98D29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8D93F3A" w14:textId="215B6C0A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B4C788D" w14:textId="4FB9868C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B6B9416" w14:textId="091CC0B3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19490D" w14:textId="77777777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A91D26" w:rsidRPr="00981BD5" w14:paraId="4EFB8E4B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13EE515D" w14:textId="77777777" w:rsidR="00A91D26" w:rsidRPr="00981BD5" w:rsidRDefault="00A91D26" w:rsidP="004E2E7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72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38B42577" w14:textId="77777777" w:rsidR="00A91D26" w:rsidRPr="00981BD5" w:rsidRDefault="00A91D26" w:rsidP="004E2E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20E276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240AD78A" w14:textId="77777777" w:rsidR="00A91D26" w:rsidRPr="00981BD5" w:rsidRDefault="00A91D26" w:rsidP="004E2E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1D26" w:rsidRPr="00981BD5" w14:paraId="2B3B4D1F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238E9FD3" w14:textId="2C78AAE2" w:rsidR="00A91D26" w:rsidRPr="00981BD5" w:rsidRDefault="00A91D26" w:rsidP="004E2E7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หก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30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1" w:type="dxa"/>
          </w:tcPr>
          <w:p w14:paraId="31962D8E" w14:textId="1E979671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5F486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9" w:type="dxa"/>
          </w:tcPr>
          <w:p w14:paraId="695E7A7F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688E5923" w14:textId="37A49F52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5F486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FE8F5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E17EF" w14:textId="0ABD4D69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5F486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78F40D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77379AD1" w14:textId="52CBF225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5F486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91D26" w:rsidRPr="00981BD5" w14:paraId="28CE5A78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1D0A6838" w14:textId="77777777" w:rsidR="00A91D26" w:rsidRPr="00981BD5" w:rsidRDefault="00A91D26" w:rsidP="004E2E7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334CEA8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91D26" w:rsidRPr="00981BD5" w14:paraId="47FE25D9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F717920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0F4077B3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73CD4E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3C0C20A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0D9D8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11EFA3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31495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24D98633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1E00" w:rsidRPr="00981BD5" w14:paraId="5FD81EE0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BFECF11" w14:textId="77777777" w:rsidR="00461E00" w:rsidRPr="00981BD5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795ACC30" w14:textId="179DD2BC" w:rsidR="00461E00" w:rsidRPr="005D1E0C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251,253</w:t>
            </w:r>
          </w:p>
        </w:tc>
        <w:tc>
          <w:tcPr>
            <w:tcW w:w="279" w:type="dxa"/>
          </w:tcPr>
          <w:p w14:paraId="2B5847F2" w14:textId="77777777" w:rsidR="00461E00" w:rsidRPr="00981BD5" w:rsidRDefault="00461E00" w:rsidP="00461E00">
            <w:pPr>
              <w:pStyle w:val="a3"/>
              <w:tabs>
                <w:tab w:val="decimal" w:pos="70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4CCE827" w14:textId="72136321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159,991</w:t>
            </w:r>
          </w:p>
        </w:tc>
        <w:tc>
          <w:tcPr>
            <w:tcW w:w="270" w:type="dxa"/>
          </w:tcPr>
          <w:p w14:paraId="73F306D1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D597A6F" w14:textId="2913AAF7" w:rsidR="00461E00" w:rsidRPr="00A95890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251,253</w:t>
            </w:r>
          </w:p>
        </w:tc>
        <w:tc>
          <w:tcPr>
            <w:tcW w:w="270" w:type="dxa"/>
          </w:tcPr>
          <w:p w14:paraId="7CBACD8F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56CF3F7" w14:textId="58516511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159,991</w:t>
            </w:r>
          </w:p>
        </w:tc>
      </w:tr>
      <w:tr w:rsidR="00461E00" w:rsidRPr="004075A6" w14:paraId="548F21DF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125508B" w14:textId="77777777" w:rsidR="00461E00" w:rsidRPr="00981BD5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14:paraId="0F8F9DD2" w14:textId="4A728570" w:rsidR="00461E00" w:rsidRPr="005D1E0C" w:rsidRDefault="00162D93" w:rsidP="00CB5AB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5A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3A6330C" w14:textId="77777777" w:rsidR="00461E00" w:rsidRPr="00981BD5" w:rsidRDefault="00461E00" w:rsidP="00461E00">
            <w:pPr>
              <w:pStyle w:val="a3"/>
              <w:tabs>
                <w:tab w:val="decimal" w:pos="70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A010359" w14:textId="77777777" w:rsidR="00461E00" w:rsidRPr="004075A6" w:rsidRDefault="00461E00" w:rsidP="00CB5AB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EA676E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28EACF2" w14:textId="243BF9FC" w:rsidR="00461E00" w:rsidRPr="00A95890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70" w:type="dxa"/>
          </w:tcPr>
          <w:p w14:paraId="068D8C6B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F50A9CD" w14:textId="77777777" w:rsidR="00461E00" w:rsidRPr="004075A6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461E00" w:rsidRPr="00981BD5" w14:paraId="728B7AC5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213405B" w14:textId="77777777" w:rsidR="00461E00" w:rsidRPr="00981BD5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07989C75" w14:textId="29635663" w:rsidR="00461E00" w:rsidRPr="005D1E0C" w:rsidRDefault="00461E00" w:rsidP="00CB5AB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4B6ED3B" w14:textId="77777777" w:rsidR="00461E00" w:rsidRPr="00981BD5" w:rsidRDefault="00461E00" w:rsidP="00461E0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8B790CD" w14:textId="6F93A6A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70" w:type="dxa"/>
          </w:tcPr>
          <w:p w14:paraId="353AF44C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1BAC9C6" w14:textId="2BF20247" w:rsidR="00461E00" w:rsidRPr="00A95890" w:rsidRDefault="00461E00" w:rsidP="00CB5AB4">
            <w:pPr>
              <w:pStyle w:val="30"/>
              <w:tabs>
                <w:tab w:val="clear" w:pos="360"/>
                <w:tab w:val="clear" w:pos="720"/>
                <w:tab w:val="decimal" w:pos="5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DB7350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EE3C1B8" w14:textId="2CA7023D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</w:tr>
      <w:tr w:rsidR="00461E00" w:rsidRPr="00981BD5" w14:paraId="010DF19A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BF1C9FB" w14:textId="77777777" w:rsidR="00461E00" w:rsidRPr="00981BD5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35DE8A1C" w14:textId="77777777" w:rsidR="00461E00" w:rsidRPr="005D1E0C" w:rsidRDefault="00461E00" w:rsidP="00CB5AB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5652B9D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546FEE7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ADA7BB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408732C" w14:textId="77777777" w:rsidR="00461E00" w:rsidRPr="00A95890" w:rsidRDefault="00461E00" w:rsidP="003C5DB5">
            <w:pPr>
              <w:pStyle w:val="30"/>
              <w:tabs>
                <w:tab w:val="clear" w:pos="360"/>
                <w:tab w:val="clear" w:pos="720"/>
                <w:tab w:val="decimal" w:pos="444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372857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61364C7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1E00" w:rsidRPr="00981BD5" w14:paraId="59501BD0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EFA431E" w14:textId="77777777" w:rsidR="00461E00" w:rsidRPr="00981BD5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31ED82C8" w14:textId="77777777" w:rsidR="00461E00" w:rsidRPr="005D1E0C" w:rsidRDefault="00461E00" w:rsidP="003C5DB5">
            <w:pPr>
              <w:pStyle w:val="30"/>
              <w:tabs>
                <w:tab w:val="clear" w:pos="360"/>
                <w:tab w:val="clear" w:pos="720"/>
                <w:tab w:val="decimal" w:pos="43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FBF106D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FE61F04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0D6F7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4837488" w14:textId="77777777" w:rsidR="00461E00" w:rsidRPr="00A95890" w:rsidRDefault="00461E00" w:rsidP="003C5DB5">
            <w:pPr>
              <w:pStyle w:val="30"/>
              <w:tabs>
                <w:tab w:val="clear" w:pos="360"/>
                <w:tab w:val="clear" w:pos="720"/>
                <w:tab w:val="decimal" w:pos="444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1A6518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9A4FB79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1E00" w:rsidRPr="00981BD5" w14:paraId="7A9708DD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9A34BC7" w14:textId="77777777" w:rsidR="00461E00" w:rsidRPr="00981BD5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81B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289ED94D" w14:textId="77777777" w:rsidR="00461E00" w:rsidRPr="005D1E0C" w:rsidRDefault="00461E00" w:rsidP="003C5DB5">
            <w:pPr>
              <w:pStyle w:val="30"/>
              <w:tabs>
                <w:tab w:val="clear" w:pos="360"/>
                <w:tab w:val="clear" w:pos="720"/>
                <w:tab w:val="decimal" w:pos="432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10327CD" w14:textId="77777777" w:rsidR="00461E00" w:rsidRPr="00981BD5" w:rsidRDefault="00461E00" w:rsidP="00461E0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11AD298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0DD315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6679982" w14:textId="77777777" w:rsidR="00461E00" w:rsidRPr="00A95890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78D1A4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90F4A03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1E00" w:rsidRPr="00981BD5" w14:paraId="707D2739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F3BF3D5" w14:textId="77777777" w:rsidR="00461E00" w:rsidRPr="00981BD5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0A05FB70" w14:textId="03F370F5" w:rsidR="00461E00" w:rsidRPr="005D1E0C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30,814</w:t>
            </w:r>
          </w:p>
        </w:tc>
        <w:tc>
          <w:tcPr>
            <w:tcW w:w="279" w:type="dxa"/>
          </w:tcPr>
          <w:p w14:paraId="228BAEFD" w14:textId="77777777" w:rsidR="00461E00" w:rsidRPr="00981BD5" w:rsidRDefault="00461E00" w:rsidP="00461E0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3C4D555" w14:textId="5CA23082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24,798</w:t>
            </w:r>
          </w:p>
        </w:tc>
        <w:tc>
          <w:tcPr>
            <w:tcW w:w="270" w:type="dxa"/>
          </w:tcPr>
          <w:p w14:paraId="11390B47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4725DC3" w14:textId="15977E38" w:rsidR="00461E00" w:rsidRPr="00A95890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30,814</w:t>
            </w:r>
          </w:p>
        </w:tc>
        <w:tc>
          <w:tcPr>
            <w:tcW w:w="270" w:type="dxa"/>
          </w:tcPr>
          <w:p w14:paraId="4283D9CE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747971D" w14:textId="0EEB62C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24,798</w:t>
            </w:r>
          </w:p>
        </w:tc>
      </w:tr>
      <w:tr w:rsidR="00461E00" w:rsidRPr="004075A6" w14:paraId="0BEFFF7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C56A0EF" w14:textId="77777777" w:rsidR="00461E00" w:rsidRPr="00981BD5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7268A19A" w14:textId="77777777" w:rsidR="00461E00" w:rsidRPr="005D1E0C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330C744D" w14:textId="77777777" w:rsidR="00461E00" w:rsidRPr="00981BD5" w:rsidRDefault="00461E00" w:rsidP="00461E0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FD6826A" w14:textId="77777777" w:rsidR="00461E00" w:rsidRPr="004075A6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56118B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7EBF735" w14:textId="77777777" w:rsidR="00461E00" w:rsidRPr="00A95890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7793CE" w14:textId="77777777" w:rsidR="00461E00" w:rsidRPr="00981BD5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6E20E0" w14:textId="77777777" w:rsidR="00461E00" w:rsidRPr="004075A6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1E00" w:rsidRPr="00CA3070" w14:paraId="2ECD0FE5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127C2F6" w14:textId="77777777" w:rsidR="00461E00" w:rsidRPr="00CA3070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3D6F0539" w14:textId="77777777" w:rsidR="00461E00" w:rsidRPr="005D1E0C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7283BD7" w14:textId="77777777" w:rsidR="00461E00" w:rsidRPr="00CA3070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D8C82AC" w14:textId="77777777" w:rsidR="00461E00" w:rsidRPr="00CA3070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7DB29C" w14:textId="77777777" w:rsidR="00461E00" w:rsidRPr="00CA3070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39F85F" w14:textId="77777777" w:rsidR="00461E00" w:rsidRPr="00A95890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FA04FD" w14:textId="77777777" w:rsidR="00461E00" w:rsidRPr="00CA3070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79E4BC2" w14:textId="77777777" w:rsidR="00461E00" w:rsidRPr="00CA3070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1E00" w14:paraId="78013D39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BE7836F" w14:textId="77777777" w:rsidR="00461E00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ส่วนลดต้นทุนจากรายได้จากการขายไฟฟ้าและไอน้ำ</w:t>
            </w:r>
          </w:p>
        </w:tc>
        <w:tc>
          <w:tcPr>
            <w:tcW w:w="981" w:type="dxa"/>
          </w:tcPr>
          <w:p w14:paraId="4BA9F87D" w14:textId="77777777" w:rsidR="00461E00" w:rsidRPr="005D1E0C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2AEB1F8" w14:textId="77777777" w:rsidR="00461E00" w:rsidRPr="00E01A59" w:rsidRDefault="00461E00" w:rsidP="00461E00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2EE59C7" w14:textId="77777777" w:rsidR="00461E00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F6E33C" w14:textId="77777777" w:rsidR="00461E00" w:rsidRPr="00CA3070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785AA1" w14:textId="77777777" w:rsidR="00461E00" w:rsidRPr="00A95890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398032" w14:textId="77777777" w:rsidR="00461E00" w:rsidRPr="00E01A59" w:rsidRDefault="00461E00" w:rsidP="00461E00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2F7D05D" w14:textId="77777777" w:rsidR="00461E00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1E00" w:rsidRPr="00C1021B" w14:paraId="3342BF0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296B1D0" w14:textId="77777777" w:rsidR="00461E00" w:rsidRPr="00CA3070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ที่ได้จากกระบวนการผลิต</w:t>
            </w:r>
          </w:p>
        </w:tc>
        <w:tc>
          <w:tcPr>
            <w:tcW w:w="981" w:type="dxa"/>
          </w:tcPr>
          <w:p w14:paraId="4A305DF1" w14:textId="38425418" w:rsidR="00461E00" w:rsidRPr="005D1E0C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197,691</w:t>
            </w:r>
          </w:p>
        </w:tc>
        <w:tc>
          <w:tcPr>
            <w:tcW w:w="279" w:type="dxa"/>
          </w:tcPr>
          <w:p w14:paraId="3C90B72D" w14:textId="77777777" w:rsidR="00461E00" w:rsidRPr="00C1021B" w:rsidRDefault="00461E00" w:rsidP="00461E00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6CFFDE9" w14:textId="23F4ADA7" w:rsidR="00461E00" w:rsidRPr="00C1021B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245,945</w:t>
            </w:r>
          </w:p>
        </w:tc>
        <w:tc>
          <w:tcPr>
            <w:tcW w:w="270" w:type="dxa"/>
          </w:tcPr>
          <w:p w14:paraId="444C8ED7" w14:textId="77777777" w:rsidR="00461E00" w:rsidRPr="00C1021B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10949D" w14:textId="732533E1" w:rsidR="00461E00" w:rsidRPr="00A95890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197,691</w:t>
            </w:r>
          </w:p>
        </w:tc>
        <w:tc>
          <w:tcPr>
            <w:tcW w:w="270" w:type="dxa"/>
          </w:tcPr>
          <w:p w14:paraId="3F2221F4" w14:textId="77777777" w:rsidR="00461E00" w:rsidRPr="00C1021B" w:rsidRDefault="00461E00" w:rsidP="00461E00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B7D5C18" w14:textId="792568CD" w:rsidR="00461E00" w:rsidRPr="00C1021B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245,945</w:t>
            </w:r>
          </w:p>
        </w:tc>
      </w:tr>
      <w:tr w:rsidR="00461E00" w:rsidRPr="00C1021B" w14:paraId="011CF1B5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22A6BC12" w14:textId="77777777" w:rsidR="00461E00" w:rsidRPr="00CA3070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7189BA2E" w14:textId="30452773" w:rsidR="00461E00" w:rsidRPr="005D1E0C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26,779</w:t>
            </w:r>
          </w:p>
        </w:tc>
        <w:tc>
          <w:tcPr>
            <w:tcW w:w="279" w:type="dxa"/>
          </w:tcPr>
          <w:p w14:paraId="4BB86707" w14:textId="77777777" w:rsidR="00461E00" w:rsidRPr="00C1021B" w:rsidRDefault="00461E00" w:rsidP="00461E00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C555C2B" w14:textId="1AA38102" w:rsidR="00461E00" w:rsidRPr="00C1021B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</w:tcPr>
          <w:p w14:paraId="71BDDBA6" w14:textId="77777777" w:rsidR="00461E00" w:rsidRPr="00C1021B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A05D3A" w14:textId="79ADAF11" w:rsidR="00461E00" w:rsidRPr="00A95890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26,779</w:t>
            </w:r>
          </w:p>
        </w:tc>
        <w:tc>
          <w:tcPr>
            <w:tcW w:w="270" w:type="dxa"/>
          </w:tcPr>
          <w:p w14:paraId="72253F87" w14:textId="77777777" w:rsidR="00461E00" w:rsidRPr="00C1021B" w:rsidRDefault="00461E00" w:rsidP="00461E00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A03067F" w14:textId="2B327669" w:rsidR="00461E00" w:rsidRPr="00C1021B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461E00" w:rsidRPr="00C1021B" w14:paraId="10F7FC4C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4E716FBD" w14:textId="77777777" w:rsidR="00461E00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70D88E55" w14:textId="7A26F4FB" w:rsidR="00461E00" w:rsidRPr="005D1E0C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6,003,495</w:t>
            </w:r>
          </w:p>
        </w:tc>
        <w:tc>
          <w:tcPr>
            <w:tcW w:w="279" w:type="dxa"/>
          </w:tcPr>
          <w:p w14:paraId="3ED95508" w14:textId="77777777" w:rsidR="00461E00" w:rsidRPr="00C1021B" w:rsidRDefault="00461E00" w:rsidP="00461E00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29FDB04" w14:textId="6D07B150" w:rsidR="00461E00" w:rsidRPr="00C1021B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2,295,818</w:t>
            </w:r>
          </w:p>
        </w:tc>
        <w:tc>
          <w:tcPr>
            <w:tcW w:w="270" w:type="dxa"/>
          </w:tcPr>
          <w:p w14:paraId="39A1EA64" w14:textId="77777777" w:rsidR="00461E00" w:rsidRPr="00C1021B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9D22D" w14:textId="57859E55" w:rsidR="00461E00" w:rsidRPr="00A95890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6,003,495</w:t>
            </w:r>
          </w:p>
        </w:tc>
        <w:tc>
          <w:tcPr>
            <w:tcW w:w="270" w:type="dxa"/>
          </w:tcPr>
          <w:p w14:paraId="74F0C5A3" w14:textId="77777777" w:rsidR="00461E00" w:rsidRPr="00C1021B" w:rsidRDefault="00461E00" w:rsidP="00461E00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3DAEE62" w14:textId="37384EF5" w:rsidR="00461E00" w:rsidRPr="00C1021B" w:rsidRDefault="00461E00" w:rsidP="0043052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2,295,818  </w:t>
            </w:r>
          </w:p>
        </w:tc>
      </w:tr>
      <w:tr w:rsidR="00461E00" w14:paraId="23D1C11B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496A928" w14:textId="77777777" w:rsidR="00461E00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72E42A30" w14:textId="34475E94" w:rsidR="00461E00" w:rsidRPr="005D1E0C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71,385</w:t>
            </w:r>
          </w:p>
        </w:tc>
        <w:tc>
          <w:tcPr>
            <w:tcW w:w="279" w:type="dxa"/>
          </w:tcPr>
          <w:p w14:paraId="3633584B" w14:textId="77777777" w:rsidR="00461E00" w:rsidRPr="00C1021B" w:rsidRDefault="00461E00" w:rsidP="00461E00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ACEFB9A" w14:textId="5F1FB3EF" w:rsidR="00461E00" w:rsidRPr="00353AF6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69,8</w:t>
            </w:r>
            <w:r w:rsidR="00401091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14:paraId="2197324A" w14:textId="77777777" w:rsidR="00461E00" w:rsidRPr="00C1021B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7117BA" w14:textId="08C4EC55" w:rsidR="00461E00" w:rsidRPr="00A95890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71,385</w:t>
            </w:r>
          </w:p>
        </w:tc>
        <w:tc>
          <w:tcPr>
            <w:tcW w:w="270" w:type="dxa"/>
          </w:tcPr>
          <w:p w14:paraId="4DA8020D" w14:textId="77777777" w:rsidR="00461E00" w:rsidRPr="00C1021B" w:rsidRDefault="00461E00" w:rsidP="00461E00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1639180" w14:textId="6BADFE26" w:rsidR="00461E00" w:rsidRDefault="00461E00" w:rsidP="00461E00">
            <w:pPr>
              <w:pStyle w:val="30"/>
              <w:tabs>
                <w:tab w:val="clear" w:pos="360"/>
                <w:tab w:val="decimal" w:pos="72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69,845</w:t>
            </w:r>
          </w:p>
        </w:tc>
      </w:tr>
      <w:tr w:rsidR="00461E00" w14:paraId="3D8F99C8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302DD1B" w14:textId="37022607" w:rsidR="00461E00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6FE9129F" w14:textId="06599BE0" w:rsidR="00461E00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56,453</w:t>
            </w:r>
          </w:p>
        </w:tc>
        <w:tc>
          <w:tcPr>
            <w:tcW w:w="279" w:type="dxa"/>
          </w:tcPr>
          <w:p w14:paraId="5B7C5858" w14:textId="77777777" w:rsidR="00461E00" w:rsidRPr="00C1021B" w:rsidRDefault="00461E00" w:rsidP="00461E00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C56081A" w14:textId="7A941FD6" w:rsidR="00461E00" w:rsidRDefault="00461E00" w:rsidP="00461E00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6,82</w:t>
            </w:r>
            <w:r w:rsidR="00C03E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B81A903" w14:textId="77777777" w:rsidR="00461E00" w:rsidRPr="00C1021B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3D8A37" w14:textId="51E2E7F5" w:rsidR="00461E00" w:rsidRPr="00A95890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56,453</w:t>
            </w:r>
          </w:p>
        </w:tc>
        <w:tc>
          <w:tcPr>
            <w:tcW w:w="270" w:type="dxa"/>
          </w:tcPr>
          <w:p w14:paraId="4BEC4DAD" w14:textId="77777777" w:rsidR="00461E00" w:rsidRPr="00C1021B" w:rsidRDefault="00461E00" w:rsidP="00461E00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36CBCB1" w14:textId="6556D8E2" w:rsidR="00461E00" w:rsidRDefault="00461E00" w:rsidP="00461E00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6,82</w:t>
            </w:r>
            <w:r w:rsidR="00C03E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61E00" w14:paraId="42EE4063" w14:textId="77777777" w:rsidTr="00CB5AB4">
        <w:trPr>
          <w:cantSplit/>
          <w:trHeight w:hRule="exact" w:val="374"/>
        </w:trPr>
        <w:tc>
          <w:tcPr>
            <w:tcW w:w="4410" w:type="dxa"/>
            <w:shd w:val="clear" w:color="auto" w:fill="auto"/>
          </w:tcPr>
          <w:p w14:paraId="2906F488" w14:textId="77777777" w:rsidR="00461E00" w:rsidRPr="00CB5AB4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5AB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81" w:type="dxa"/>
            <w:shd w:val="clear" w:color="auto" w:fill="auto"/>
          </w:tcPr>
          <w:p w14:paraId="0ADFCDDE" w14:textId="21E0C3BD" w:rsidR="00461E00" w:rsidRPr="00CB5AB4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1,620</w:t>
            </w:r>
          </w:p>
        </w:tc>
        <w:tc>
          <w:tcPr>
            <w:tcW w:w="279" w:type="dxa"/>
            <w:shd w:val="clear" w:color="auto" w:fill="auto"/>
          </w:tcPr>
          <w:p w14:paraId="46E96390" w14:textId="77777777" w:rsidR="00461E00" w:rsidRPr="00CB5AB4" w:rsidRDefault="00461E00" w:rsidP="00461E00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29D61B5" w14:textId="77777777" w:rsidR="00461E00" w:rsidRPr="00CB5AB4" w:rsidRDefault="00461E00" w:rsidP="00CB5AB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BA20C9" w14:textId="77777777" w:rsidR="00461E00" w:rsidRPr="00CB5AB4" w:rsidRDefault="00461E00" w:rsidP="00461E0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88BC88" w14:textId="77777777" w:rsidR="00461E00" w:rsidRPr="00CB5AB4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1,620</w:t>
            </w:r>
          </w:p>
        </w:tc>
        <w:tc>
          <w:tcPr>
            <w:tcW w:w="270" w:type="dxa"/>
            <w:shd w:val="clear" w:color="auto" w:fill="auto"/>
          </w:tcPr>
          <w:p w14:paraId="75B55B09" w14:textId="77777777" w:rsidR="00461E00" w:rsidRPr="00CB5AB4" w:rsidRDefault="00461E00" w:rsidP="00461E00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97259DD" w14:textId="77777777" w:rsidR="00461E00" w:rsidRPr="00CB5AB4" w:rsidRDefault="00461E00" w:rsidP="00CB5AB4">
            <w:pPr>
              <w:pStyle w:val="30"/>
              <w:tabs>
                <w:tab w:val="clear" w:pos="360"/>
                <w:tab w:val="clear" w:pos="720"/>
                <w:tab w:val="decimal" w:pos="5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1E00" w14:paraId="3CD09593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8C92BB6" w14:textId="52AF347B" w:rsidR="00461E00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090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1" w:type="dxa"/>
          </w:tcPr>
          <w:p w14:paraId="289EA974" w14:textId="1B5DBF10" w:rsidR="00461E00" w:rsidRDefault="00461E00" w:rsidP="00CB5AB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69D793CA" w14:textId="77777777" w:rsidR="00461E00" w:rsidRPr="00C1021B" w:rsidRDefault="00461E00" w:rsidP="00461E00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E4DA59F" w14:textId="267D31EB" w:rsidR="00461E00" w:rsidRDefault="00461E00" w:rsidP="00461E0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53D77431" w14:textId="77777777" w:rsidR="00461E00" w:rsidRPr="00C1021B" w:rsidRDefault="00461E00" w:rsidP="00461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9154D2" w14:textId="2BF0D90B" w:rsidR="00461E00" w:rsidRPr="00A95890" w:rsidRDefault="00461E00" w:rsidP="00CB5AB4">
            <w:pPr>
              <w:pStyle w:val="30"/>
              <w:tabs>
                <w:tab w:val="clear" w:pos="360"/>
                <w:tab w:val="clear" w:pos="720"/>
                <w:tab w:val="decimal" w:pos="534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6FA7AC" w14:textId="77777777" w:rsidR="00461E00" w:rsidRPr="00C1021B" w:rsidRDefault="00461E00" w:rsidP="00461E00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38051D8" w14:textId="51C33836" w:rsidR="00461E00" w:rsidRDefault="00461E00" w:rsidP="00461E00">
            <w:pPr>
              <w:pStyle w:val="30"/>
              <w:tabs>
                <w:tab w:val="clear" w:pos="360"/>
                <w:tab w:val="clear" w:pos="720"/>
                <w:tab w:val="decimal" w:pos="7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</w:tbl>
    <w:p w14:paraId="26B173B0" w14:textId="77777777" w:rsidR="00A91D26" w:rsidRPr="004924C5" w:rsidRDefault="00A91D26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9F0DA7C" w14:textId="73A3EDC0" w:rsidR="00F4336B" w:rsidRPr="008F16F0" w:rsidRDefault="003E6A5C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F16F0">
        <w:rPr>
          <w:rFonts w:ascii="Angsana New" w:hAnsi="Angsana New"/>
          <w:sz w:val="30"/>
          <w:szCs w:val="30"/>
          <w:cs/>
        </w:rPr>
        <w:t>ยอดคงเหลือ</w:t>
      </w:r>
      <w:r w:rsidR="006C00A9" w:rsidRPr="008F16F0">
        <w:rPr>
          <w:rFonts w:ascii="Angsana New" w:hAnsi="Angsana New"/>
          <w:sz w:val="30"/>
          <w:szCs w:val="30"/>
          <w:cs/>
        </w:rPr>
        <w:t>กับ</w:t>
      </w:r>
      <w:r w:rsidR="00F4336B" w:rsidRPr="008F16F0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8F16F0">
        <w:rPr>
          <w:rFonts w:ascii="Angsana New" w:hAnsi="Angsana New"/>
          <w:sz w:val="30"/>
          <w:szCs w:val="30"/>
          <w:cs/>
        </w:rPr>
        <w:t xml:space="preserve"> </w:t>
      </w:r>
      <w:r w:rsidR="00F4336B" w:rsidRPr="008F16F0">
        <w:rPr>
          <w:rFonts w:ascii="Angsana New" w:hAnsi="Angsana New"/>
          <w:sz w:val="30"/>
          <w:szCs w:val="30"/>
          <w:cs/>
        </w:rPr>
        <w:t>ณ วันที่</w:t>
      </w:r>
      <w:r w:rsidR="00F4336B" w:rsidRPr="008F16F0">
        <w:rPr>
          <w:rFonts w:ascii="Angsana New" w:hAnsi="Angsana New"/>
          <w:sz w:val="30"/>
          <w:szCs w:val="30"/>
        </w:rPr>
        <w:t xml:space="preserve"> </w:t>
      </w:r>
      <w:r w:rsidR="004A24EA" w:rsidRPr="004A24EA">
        <w:rPr>
          <w:rFonts w:ascii="Angsana New" w:hAnsi="Angsana New"/>
          <w:sz w:val="30"/>
          <w:szCs w:val="30"/>
        </w:rPr>
        <w:t>30</w:t>
      </w:r>
      <w:r w:rsidR="00A41B30" w:rsidRPr="00A41B30">
        <w:rPr>
          <w:rFonts w:ascii="Angsana New" w:hAnsi="Angsana New"/>
          <w:sz w:val="30"/>
          <w:szCs w:val="30"/>
          <w:cs/>
        </w:rPr>
        <w:t xml:space="preserve"> </w:t>
      </w:r>
      <w:r w:rsidR="00A91D26">
        <w:rPr>
          <w:rFonts w:ascii="Angsana New" w:hAnsi="Angsana New" w:hint="cs"/>
          <w:sz w:val="30"/>
          <w:szCs w:val="30"/>
          <w:cs/>
        </w:rPr>
        <w:t>กันยายน</w:t>
      </w:r>
      <w:r w:rsidR="00A41B30" w:rsidRPr="00A41B30">
        <w:rPr>
          <w:rFonts w:ascii="Angsana New" w:hAnsi="Angsana New"/>
          <w:sz w:val="30"/>
          <w:szCs w:val="30"/>
          <w:cs/>
        </w:rPr>
        <w:t xml:space="preserve"> </w:t>
      </w:r>
      <w:r w:rsidR="004A24EA" w:rsidRPr="004A24EA">
        <w:rPr>
          <w:rFonts w:ascii="Angsana New" w:hAnsi="Angsana New"/>
          <w:sz w:val="30"/>
          <w:szCs w:val="30"/>
        </w:rPr>
        <w:t>256</w:t>
      </w:r>
      <w:r w:rsidR="005F4865">
        <w:rPr>
          <w:rFonts w:ascii="Angsana New" w:hAnsi="Angsana New"/>
          <w:sz w:val="30"/>
          <w:szCs w:val="30"/>
        </w:rPr>
        <w:t>5</w:t>
      </w:r>
      <w:r w:rsidR="00A41B30">
        <w:rPr>
          <w:rFonts w:ascii="Angsana New" w:hAnsi="Angsana New"/>
          <w:sz w:val="30"/>
          <w:szCs w:val="30"/>
        </w:rPr>
        <w:t xml:space="preserve"> </w:t>
      </w:r>
      <w:r w:rsidR="008F16F0" w:rsidRPr="00CA3070">
        <w:rPr>
          <w:rFonts w:ascii="Angsana New" w:hAnsi="Angsana New"/>
          <w:sz w:val="30"/>
          <w:szCs w:val="30"/>
          <w:cs/>
        </w:rPr>
        <w:t xml:space="preserve">และ </w:t>
      </w:r>
      <w:r w:rsidR="008F16F0">
        <w:rPr>
          <w:rFonts w:ascii="Angsana New" w:hAnsi="Angsana New"/>
          <w:sz w:val="30"/>
          <w:szCs w:val="30"/>
        </w:rPr>
        <w:t>31</w:t>
      </w:r>
      <w:r w:rsidR="008F16F0">
        <w:rPr>
          <w:rFonts w:ascii="Angsana New" w:hAnsi="Angsana New"/>
          <w:sz w:val="30"/>
          <w:szCs w:val="30"/>
          <w:cs/>
        </w:rPr>
        <w:t xml:space="preserve"> มีนาคม </w:t>
      </w:r>
      <w:r w:rsidR="008F16F0">
        <w:rPr>
          <w:rFonts w:ascii="Angsana New" w:hAnsi="Angsana New"/>
          <w:sz w:val="30"/>
          <w:szCs w:val="30"/>
        </w:rPr>
        <w:t>25</w:t>
      </w:r>
      <w:r w:rsidR="004A24EA" w:rsidRPr="004A24EA">
        <w:rPr>
          <w:rFonts w:ascii="Angsana New" w:hAnsi="Angsana New" w:hint="cs"/>
          <w:sz w:val="30"/>
          <w:szCs w:val="30"/>
        </w:rPr>
        <w:t>6</w:t>
      </w:r>
      <w:r w:rsidR="005F4865">
        <w:rPr>
          <w:rFonts w:ascii="Angsana New" w:hAnsi="Angsana New"/>
          <w:sz w:val="30"/>
          <w:szCs w:val="30"/>
        </w:rPr>
        <w:t>5</w:t>
      </w:r>
      <w:r w:rsidR="008F16F0">
        <w:rPr>
          <w:rFonts w:ascii="Angsana New" w:hAnsi="Angsana New" w:hint="cs"/>
          <w:sz w:val="30"/>
          <w:szCs w:val="30"/>
          <w:cs/>
        </w:rPr>
        <w:t xml:space="preserve"> </w:t>
      </w:r>
      <w:r w:rsidR="00F4336B" w:rsidRPr="008F16F0">
        <w:rPr>
          <w:rFonts w:ascii="Angsana New" w:hAnsi="Angsana New"/>
          <w:sz w:val="30"/>
          <w:szCs w:val="30"/>
          <w:cs/>
        </w:rPr>
        <w:t>มีดังนี้</w:t>
      </w:r>
    </w:p>
    <w:p w14:paraId="17FA9CD8" w14:textId="77777777" w:rsidR="00E03B6D" w:rsidRPr="004924C5" w:rsidRDefault="00E03B6D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1"/>
        <w:gridCol w:w="288"/>
        <w:gridCol w:w="1083"/>
        <w:gridCol w:w="268"/>
        <w:gridCol w:w="1078"/>
        <w:gridCol w:w="253"/>
        <w:gridCol w:w="1098"/>
      </w:tblGrid>
      <w:tr w:rsidR="00076626" w:rsidRPr="008F16F0" w14:paraId="56417E35" w14:textId="77777777" w:rsidTr="00967A23">
        <w:trPr>
          <w:trHeight w:hRule="exact" w:val="389"/>
          <w:tblHeader/>
        </w:trPr>
        <w:tc>
          <w:tcPr>
            <w:tcW w:w="2206" w:type="pct"/>
          </w:tcPr>
          <w:p w14:paraId="045FBD20" w14:textId="77777777" w:rsidR="003E6A5C" w:rsidRPr="008F16F0" w:rsidRDefault="003E6A5C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7E72002" w14:textId="77777777"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8F16F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6" w:type="pct"/>
          </w:tcPr>
          <w:p w14:paraId="28C3CD16" w14:textId="77777777"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3" w:type="pct"/>
            <w:gridSpan w:val="3"/>
          </w:tcPr>
          <w:p w14:paraId="7A9F8F18" w14:textId="77777777"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8F16F0" w14:paraId="15389BEA" w14:textId="77777777" w:rsidTr="00967A23">
        <w:trPr>
          <w:trHeight w:hRule="exact" w:val="389"/>
          <w:tblHeader/>
        </w:trPr>
        <w:tc>
          <w:tcPr>
            <w:tcW w:w="2206" w:type="pct"/>
          </w:tcPr>
          <w:p w14:paraId="2993A613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056F32E" w14:textId="2747054A" w:rsidR="00095A70" w:rsidRPr="00A41B30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095A7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91D2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7" w:type="pct"/>
          </w:tcPr>
          <w:p w14:paraId="42BC021A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A989D8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2019FA9D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FB01607" w14:textId="7ADE0DAA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095A7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91D2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4149DED6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F69ED8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095A70" w:rsidRPr="008F16F0" w14:paraId="4CEDFA1D" w14:textId="77777777" w:rsidTr="00967A23">
        <w:trPr>
          <w:trHeight w:hRule="exact" w:val="389"/>
          <w:tblHeader/>
        </w:trPr>
        <w:tc>
          <w:tcPr>
            <w:tcW w:w="2206" w:type="pct"/>
          </w:tcPr>
          <w:p w14:paraId="37C21283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B4CEF67" w14:textId="513E88E7" w:rsidR="00095A70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5F486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57" w:type="pct"/>
          </w:tcPr>
          <w:p w14:paraId="418904A8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846A63" w14:textId="77083F50" w:rsidR="00095A70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5F486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32F22B23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6DA905" w14:textId="3525A8EB" w:rsidR="00095A70" w:rsidRPr="00CE4C5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5F486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8" w:type="pct"/>
          </w:tcPr>
          <w:p w14:paraId="7CF9ED58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B134294" w14:textId="7B067CAD" w:rsidR="00095A70" w:rsidRPr="00CE4C5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5F486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16F0" w:rsidRPr="008F16F0" w14:paraId="1506075B" w14:textId="77777777" w:rsidTr="00967A23">
        <w:trPr>
          <w:trHeight w:hRule="exact" w:val="389"/>
          <w:tblHeader/>
        </w:trPr>
        <w:tc>
          <w:tcPr>
            <w:tcW w:w="2206" w:type="pct"/>
          </w:tcPr>
          <w:p w14:paraId="60A0F5E9" w14:textId="77777777"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1A06E182" w14:textId="77777777"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412B" w:rsidRPr="008F16F0" w14:paraId="55CB10F0" w14:textId="77777777" w:rsidTr="00967A23">
        <w:trPr>
          <w:trHeight w:hRule="exact" w:val="389"/>
        </w:trPr>
        <w:tc>
          <w:tcPr>
            <w:tcW w:w="2206" w:type="pct"/>
          </w:tcPr>
          <w:p w14:paraId="2354DA58" w14:textId="77777777" w:rsidR="0093412B" w:rsidRPr="0093412B" w:rsidRDefault="0093412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34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341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794" w:type="pct"/>
            <w:gridSpan w:val="7"/>
          </w:tcPr>
          <w:p w14:paraId="094922DC" w14:textId="77777777" w:rsidR="0093412B" w:rsidRPr="008F16F0" w:rsidRDefault="0093412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3C5DB5" w:rsidRPr="008F16F0" w14:paraId="4016BA97" w14:textId="77777777" w:rsidTr="001929D3">
        <w:trPr>
          <w:trHeight w:hRule="exact" w:val="389"/>
        </w:trPr>
        <w:tc>
          <w:tcPr>
            <w:tcW w:w="2206" w:type="pct"/>
          </w:tcPr>
          <w:p w14:paraId="6A5597CF" w14:textId="77777777" w:rsidR="003C5DB5" w:rsidRPr="008F16F0" w:rsidRDefault="003C5DB5" w:rsidP="003C5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8F16F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70ADCB1F" w14:textId="6B8EEF1C" w:rsidR="003C5DB5" w:rsidRPr="005D1E0C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65,196</w:t>
            </w:r>
          </w:p>
        </w:tc>
        <w:tc>
          <w:tcPr>
            <w:tcW w:w="157" w:type="pct"/>
            <w:vAlign w:val="bottom"/>
          </w:tcPr>
          <w:p w14:paraId="565645D1" w14:textId="77777777" w:rsidR="003C5DB5" w:rsidRPr="005D1E0C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6C14FF2" w14:textId="0A580B20" w:rsidR="003C5DB5" w:rsidRPr="005D1E0C" w:rsidRDefault="003C5DB5" w:rsidP="003C5DB5">
            <w:pPr>
              <w:pStyle w:val="a3"/>
              <w:tabs>
                <w:tab w:val="decimal" w:pos="84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80,732</w:t>
            </w:r>
          </w:p>
        </w:tc>
        <w:tc>
          <w:tcPr>
            <w:tcW w:w="146" w:type="pct"/>
            <w:vAlign w:val="bottom"/>
          </w:tcPr>
          <w:p w14:paraId="0124DBC6" w14:textId="77777777" w:rsidR="003C5DB5" w:rsidRPr="008F16F0" w:rsidRDefault="003C5DB5" w:rsidP="003C5DB5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E0FDAC5" w14:textId="3CBC6D0A" w:rsidR="003C5DB5" w:rsidRPr="00A95890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65,196</w:t>
            </w:r>
          </w:p>
        </w:tc>
        <w:tc>
          <w:tcPr>
            <w:tcW w:w="138" w:type="pct"/>
            <w:vAlign w:val="bottom"/>
          </w:tcPr>
          <w:p w14:paraId="4148BF56" w14:textId="77777777" w:rsidR="003C5DB5" w:rsidRPr="008F16F0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1EE130B8" w14:textId="2A7A5081" w:rsidR="003C5DB5" w:rsidRPr="00631C0B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C0B">
              <w:rPr>
                <w:rFonts w:ascii="Angsana New" w:hAnsi="Angsana New"/>
                <w:sz w:val="30"/>
                <w:szCs w:val="30"/>
                <w:lang w:val="en-US"/>
              </w:rPr>
              <w:t>80,732</w:t>
            </w:r>
          </w:p>
        </w:tc>
      </w:tr>
      <w:tr w:rsidR="003C5DB5" w:rsidRPr="008F16F0" w14:paraId="016CA6F2" w14:textId="77777777" w:rsidTr="001929D3">
        <w:trPr>
          <w:trHeight w:hRule="exact" w:val="389"/>
        </w:trPr>
        <w:tc>
          <w:tcPr>
            <w:tcW w:w="2206" w:type="pct"/>
          </w:tcPr>
          <w:p w14:paraId="7DA28909" w14:textId="417F3A9D" w:rsidR="003C5DB5" w:rsidRPr="008F16F0" w:rsidRDefault="003C5DB5" w:rsidP="003C5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929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F700C7D" w14:textId="5562AAA4" w:rsidR="003C5DB5" w:rsidRPr="005D1E0C" w:rsidRDefault="003C5DB5" w:rsidP="00CB5AB4">
            <w:pPr>
              <w:pStyle w:val="a3"/>
              <w:tabs>
                <w:tab w:val="decimal" w:pos="70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5E94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157" w:type="pct"/>
          </w:tcPr>
          <w:p w14:paraId="689BF8BD" w14:textId="77777777" w:rsidR="003C5DB5" w:rsidRPr="008F16F0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2A268FD" w14:textId="370E1D8F" w:rsidR="003C5DB5" w:rsidRPr="008F16F0" w:rsidRDefault="003C5DB5" w:rsidP="00CB5AB4">
            <w:pPr>
              <w:pStyle w:val="a3"/>
              <w:tabs>
                <w:tab w:val="decimal" w:pos="708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146" w:type="pct"/>
            <w:vAlign w:val="bottom"/>
          </w:tcPr>
          <w:p w14:paraId="6BA29530" w14:textId="77777777" w:rsidR="003C5DB5" w:rsidRPr="008F16F0" w:rsidRDefault="003C5DB5" w:rsidP="003C5DB5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7424620" w14:textId="73D7814D" w:rsidR="003C5DB5" w:rsidRPr="00A95890" w:rsidRDefault="003C5DB5" w:rsidP="003C5DB5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E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248924D9" w14:textId="77777777" w:rsidR="003C5DB5" w:rsidRPr="008F16F0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C576FE6" w14:textId="477112D5" w:rsidR="003C5DB5" w:rsidRPr="008F16F0" w:rsidRDefault="003C5DB5" w:rsidP="00CB5AB4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5DB5" w:rsidRPr="008F16F0" w14:paraId="3166783E" w14:textId="77777777" w:rsidTr="001929D3">
        <w:trPr>
          <w:trHeight w:hRule="exact" w:val="389"/>
        </w:trPr>
        <w:tc>
          <w:tcPr>
            <w:tcW w:w="2206" w:type="pct"/>
          </w:tcPr>
          <w:p w14:paraId="466C91D0" w14:textId="2DCB671B" w:rsidR="003C5DB5" w:rsidRPr="00967A23" w:rsidRDefault="003C5DB5" w:rsidP="003C5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A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E22B9D2" w14:textId="4411F80F" w:rsidR="003C5DB5" w:rsidRPr="00967A23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65,196</w:t>
            </w:r>
          </w:p>
        </w:tc>
        <w:tc>
          <w:tcPr>
            <w:tcW w:w="157" w:type="pct"/>
          </w:tcPr>
          <w:p w14:paraId="253F7E4A" w14:textId="77777777" w:rsidR="003C5DB5" w:rsidRPr="00967A23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FDC9DED" w14:textId="05B53852" w:rsidR="003C5DB5" w:rsidRPr="00967A23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80,732</w:t>
            </w:r>
          </w:p>
        </w:tc>
        <w:tc>
          <w:tcPr>
            <w:tcW w:w="146" w:type="pct"/>
            <w:vAlign w:val="bottom"/>
          </w:tcPr>
          <w:p w14:paraId="1DA333B0" w14:textId="77777777" w:rsidR="003C5DB5" w:rsidRPr="00967A23" w:rsidRDefault="003C5DB5" w:rsidP="003C5DB5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2AF52" w14:textId="49C28F14" w:rsidR="003C5DB5" w:rsidRPr="00967A23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65,196</w:t>
            </w:r>
          </w:p>
        </w:tc>
        <w:tc>
          <w:tcPr>
            <w:tcW w:w="138" w:type="pct"/>
          </w:tcPr>
          <w:p w14:paraId="170CA21A" w14:textId="77777777" w:rsidR="003C5DB5" w:rsidRPr="00967A23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AB37398" w14:textId="63C4DD09" w:rsidR="003C5DB5" w:rsidRPr="00967A23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80,732</w:t>
            </w:r>
          </w:p>
        </w:tc>
      </w:tr>
      <w:tr w:rsidR="003C5DB5" w:rsidRPr="008F16F0" w14:paraId="61048500" w14:textId="77777777" w:rsidTr="00B44391">
        <w:trPr>
          <w:trHeight w:hRule="exact" w:val="389"/>
        </w:trPr>
        <w:tc>
          <w:tcPr>
            <w:tcW w:w="2206" w:type="pct"/>
          </w:tcPr>
          <w:p w14:paraId="47D295AD" w14:textId="77777777" w:rsidR="003C5DB5" w:rsidRPr="008F16F0" w:rsidRDefault="003C5DB5" w:rsidP="003C5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4C4F339" w14:textId="77777777" w:rsidR="003C5DB5" w:rsidRPr="005D1E0C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42B3C8B1" w14:textId="77777777" w:rsidR="003C5DB5" w:rsidRPr="008F16F0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627193A" w14:textId="77777777" w:rsidR="003C5DB5" w:rsidRPr="00151C64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24FF8144" w14:textId="77777777" w:rsidR="003C5DB5" w:rsidRPr="008F16F0" w:rsidRDefault="003C5DB5" w:rsidP="003C5DB5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790ED435" w14:textId="77777777" w:rsidR="003C5DB5" w:rsidRPr="00353AF6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8EFF289" w14:textId="77777777" w:rsidR="003C5DB5" w:rsidRPr="008F16F0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38384038" w14:textId="77777777" w:rsidR="003C5DB5" w:rsidRPr="00151C64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5DB5" w:rsidRPr="008F16F0" w14:paraId="704EB0E7" w14:textId="77777777" w:rsidTr="00B44391">
        <w:trPr>
          <w:trHeight w:hRule="exact" w:val="389"/>
        </w:trPr>
        <w:tc>
          <w:tcPr>
            <w:tcW w:w="2206" w:type="pct"/>
          </w:tcPr>
          <w:p w14:paraId="67E00ECD" w14:textId="14DA7A6F" w:rsidR="003C5DB5" w:rsidRPr="008F16F0" w:rsidRDefault="003C5DB5" w:rsidP="003C5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9A4CA7B" w14:textId="77777777" w:rsidR="003C5DB5" w:rsidRPr="005D1E0C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61F89BC3" w14:textId="77777777" w:rsidR="003C5DB5" w:rsidRPr="008F16F0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197C61D5" w14:textId="77777777" w:rsidR="003C5DB5" w:rsidRPr="00151C64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53C1E1A0" w14:textId="77777777" w:rsidR="003C5DB5" w:rsidRPr="008F16F0" w:rsidRDefault="003C5DB5" w:rsidP="003C5DB5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FF98846" w14:textId="77777777" w:rsidR="003C5DB5" w:rsidRPr="00353AF6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32EDB468" w14:textId="77777777" w:rsidR="003C5DB5" w:rsidRPr="008F16F0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642EBE7D" w14:textId="77777777" w:rsidR="003C5DB5" w:rsidRPr="00151C64" w:rsidRDefault="003C5DB5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5A1C" w:rsidRPr="008F16F0" w14:paraId="516FB8AC" w14:textId="77777777" w:rsidTr="00CB5AB4">
        <w:trPr>
          <w:trHeight w:hRule="exact" w:val="389"/>
        </w:trPr>
        <w:tc>
          <w:tcPr>
            <w:tcW w:w="2206" w:type="pct"/>
            <w:shd w:val="clear" w:color="auto" w:fill="auto"/>
          </w:tcPr>
          <w:p w14:paraId="73353977" w14:textId="1A089AD7" w:rsidR="003D5A1C" w:rsidRPr="00CB5AB4" w:rsidRDefault="003D5A1C" w:rsidP="003C5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B5A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8" w:type="pct"/>
            <w:shd w:val="clear" w:color="auto" w:fill="auto"/>
          </w:tcPr>
          <w:p w14:paraId="5BEA6C4F" w14:textId="77777777" w:rsidR="003D5A1C" w:rsidRPr="00CB5AB4" w:rsidRDefault="003D5A1C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  <w:shd w:val="clear" w:color="auto" w:fill="auto"/>
          </w:tcPr>
          <w:p w14:paraId="4B4A0A0F" w14:textId="77777777" w:rsidR="003D5A1C" w:rsidRPr="00CB5AB4" w:rsidRDefault="003D5A1C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7270C8D9" w14:textId="77777777" w:rsidR="003D5A1C" w:rsidRPr="00CB5AB4" w:rsidRDefault="003D5A1C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BD62025" w14:textId="77777777" w:rsidR="003D5A1C" w:rsidRPr="00CB5AB4" w:rsidRDefault="003D5A1C" w:rsidP="003C5DB5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09C1A43" w14:textId="77777777" w:rsidR="003D5A1C" w:rsidRPr="00CB5AB4" w:rsidRDefault="003D5A1C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14:paraId="4FA848B1" w14:textId="77777777" w:rsidR="003D5A1C" w:rsidRPr="00CB5AB4" w:rsidRDefault="003D5A1C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05F98BAA" w14:textId="77777777" w:rsidR="003D5A1C" w:rsidRPr="00CB5AB4" w:rsidRDefault="003D5A1C" w:rsidP="003C5DB5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0526" w:rsidRPr="008F16F0" w14:paraId="2587FC95" w14:textId="77777777" w:rsidTr="00CB5AB4">
        <w:trPr>
          <w:trHeight w:hRule="exact" w:val="389"/>
        </w:trPr>
        <w:tc>
          <w:tcPr>
            <w:tcW w:w="2206" w:type="pct"/>
            <w:shd w:val="clear" w:color="auto" w:fill="auto"/>
          </w:tcPr>
          <w:p w14:paraId="431FBD30" w14:textId="5D694140" w:rsidR="00430526" w:rsidRPr="00CB5AB4" w:rsidRDefault="00430526" w:rsidP="00430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5AB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33A9AC09" w14:textId="1729655F" w:rsidR="00430526" w:rsidRPr="00CB5AB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0F39A7B2" w14:textId="77777777" w:rsidR="00430526" w:rsidRPr="00CB5AB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31E303A6" w14:textId="5F8185B8" w:rsidR="00430526" w:rsidRPr="00CB5AB4" w:rsidRDefault="00430526" w:rsidP="00CB5AB4">
            <w:pPr>
              <w:pStyle w:val="a3"/>
              <w:tabs>
                <w:tab w:val="decimal" w:pos="61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0FC2AE" w14:textId="77777777" w:rsidR="00430526" w:rsidRPr="00CB5AB4" w:rsidRDefault="00430526" w:rsidP="0043052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0AC8314" w14:textId="7943CF9C" w:rsidR="00430526" w:rsidRPr="00CB5AB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52D3F1A" w14:textId="77777777" w:rsidR="00430526" w:rsidRPr="00CB5AB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73DAA20F" w14:textId="30698D5E" w:rsidR="00430526" w:rsidRPr="00CB5AB4" w:rsidRDefault="00430526" w:rsidP="00CB5AB4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30526" w:rsidRPr="008F16F0" w14:paraId="68CA59B9" w14:textId="77777777" w:rsidTr="00CB5AB4">
        <w:trPr>
          <w:trHeight w:hRule="exact" w:val="389"/>
        </w:trPr>
        <w:tc>
          <w:tcPr>
            <w:tcW w:w="2206" w:type="pct"/>
            <w:shd w:val="clear" w:color="auto" w:fill="auto"/>
          </w:tcPr>
          <w:p w14:paraId="529FA53E" w14:textId="7974AFFE" w:rsidR="00430526" w:rsidRPr="00CB5AB4" w:rsidRDefault="00430526" w:rsidP="00430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5A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B5AB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19318A9" w14:textId="7C00D856" w:rsidR="00430526" w:rsidRPr="00CB5AB4" w:rsidRDefault="00430526" w:rsidP="00CB5AB4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1325DCC5" w14:textId="77777777" w:rsidR="00430526" w:rsidRPr="00CB5AB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2E932F15" w14:textId="6516969E" w:rsidR="00430526" w:rsidRPr="00CB5AB4" w:rsidRDefault="00430526" w:rsidP="00CB5AB4">
            <w:pPr>
              <w:pStyle w:val="a3"/>
              <w:tabs>
                <w:tab w:val="decimal" w:pos="618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F821756" w14:textId="77777777" w:rsidR="00430526" w:rsidRPr="00CB5AB4" w:rsidRDefault="00430526" w:rsidP="0043052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CC62EDD" w14:textId="09A9C682" w:rsidR="00430526" w:rsidRPr="00CB5AB4" w:rsidRDefault="00430526" w:rsidP="00CB5AB4">
            <w:pPr>
              <w:pStyle w:val="a3"/>
              <w:tabs>
                <w:tab w:val="decimal" w:pos="70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138" w:type="pct"/>
            <w:shd w:val="clear" w:color="auto" w:fill="auto"/>
          </w:tcPr>
          <w:p w14:paraId="7A0087FC" w14:textId="77777777" w:rsidR="00430526" w:rsidRPr="00CB5AB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016DB521" w14:textId="6F49A464" w:rsidR="00430526" w:rsidRPr="00CB5AB4" w:rsidRDefault="00430526" w:rsidP="00CB5AB4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30526" w:rsidRPr="008F16F0" w14:paraId="518E9532" w14:textId="77777777" w:rsidTr="00CB5AB4">
        <w:trPr>
          <w:trHeight w:hRule="exact" w:val="389"/>
        </w:trPr>
        <w:tc>
          <w:tcPr>
            <w:tcW w:w="2206" w:type="pct"/>
            <w:shd w:val="clear" w:color="auto" w:fill="auto"/>
          </w:tcPr>
          <w:p w14:paraId="35E10AE4" w14:textId="7DB91ECC" w:rsidR="00430526" w:rsidRPr="00CB5AB4" w:rsidRDefault="00430526" w:rsidP="00430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5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B955D" w14:textId="6C574647" w:rsidR="00430526" w:rsidRPr="00CB5AB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429</w:t>
            </w:r>
          </w:p>
        </w:tc>
        <w:tc>
          <w:tcPr>
            <w:tcW w:w="157" w:type="pct"/>
            <w:shd w:val="clear" w:color="auto" w:fill="auto"/>
          </w:tcPr>
          <w:p w14:paraId="5B4DBDAA" w14:textId="77777777" w:rsidR="00430526" w:rsidRPr="00CB5AB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21B64" w14:textId="5968C0A0" w:rsidR="00430526" w:rsidRPr="00CB5AB4" w:rsidRDefault="00430526" w:rsidP="00CB5AB4">
            <w:pPr>
              <w:pStyle w:val="a3"/>
              <w:tabs>
                <w:tab w:val="decimal" w:pos="618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491B61A" w14:textId="77777777" w:rsidR="00430526" w:rsidRPr="00CB5AB4" w:rsidRDefault="00430526" w:rsidP="0043052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3D711" w14:textId="26EA88CB" w:rsidR="00430526" w:rsidRPr="00CB5AB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429</w:t>
            </w:r>
          </w:p>
        </w:tc>
        <w:tc>
          <w:tcPr>
            <w:tcW w:w="138" w:type="pct"/>
            <w:shd w:val="clear" w:color="auto" w:fill="auto"/>
          </w:tcPr>
          <w:p w14:paraId="1F5E75EE" w14:textId="77777777" w:rsidR="00430526" w:rsidRPr="00CB5AB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EDB45" w14:textId="5BC82659" w:rsidR="00430526" w:rsidRPr="00CB5AB4" w:rsidRDefault="00430526" w:rsidP="00CB5AB4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5A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30526" w:rsidRPr="00201A11" w14:paraId="0A7B5061" w14:textId="77777777" w:rsidTr="00201A11">
        <w:trPr>
          <w:trHeight w:hRule="exact" w:val="338"/>
        </w:trPr>
        <w:tc>
          <w:tcPr>
            <w:tcW w:w="2206" w:type="pct"/>
          </w:tcPr>
          <w:p w14:paraId="70B56208" w14:textId="77777777" w:rsidR="00430526" w:rsidRPr="00201A11" w:rsidRDefault="00430526" w:rsidP="00430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97EBEDE" w14:textId="77777777" w:rsidR="00430526" w:rsidRPr="00201A11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57" w:type="pct"/>
          </w:tcPr>
          <w:p w14:paraId="0E6D557E" w14:textId="77777777" w:rsidR="00430526" w:rsidRPr="00201A11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3758C95" w14:textId="77777777" w:rsidR="00430526" w:rsidRPr="00201A11" w:rsidRDefault="00430526" w:rsidP="00CB5AB4">
            <w:pPr>
              <w:pStyle w:val="a3"/>
              <w:tabs>
                <w:tab w:val="decimal" w:pos="618"/>
                <w:tab w:val="decimal" w:pos="847"/>
              </w:tabs>
              <w:ind w:left="-18" w:right="-10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1F9EE063" w14:textId="77777777" w:rsidR="00430526" w:rsidRPr="00201A11" w:rsidRDefault="00430526" w:rsidP="0043052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2D12E88B" w14:textId="77777777" w:rsidR="00430526" w:rsidRPr="00201A11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" w:type="pct"/>
          </w:tcPr>
          <w:p w14:paraId="496FE746" w14:textId="77777777" w:rsidR="00430526" w:rsidRPr="00201A11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65084CE8" w14:textId="77777777" w:rsidR="00430526" w:rsidRPr="00201A11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430526" w:rsidRPr="008F16F0" w14:paraId="0C9F80DF" w14:textId="77777777" w:rsidTr="00967A23">
        <w:trPr>
          <w:trHeight w:hRule="exact" w:val="389"/>
        </w:trPr>
        <w:tc>
          <w:tcPr>
            <w:tcW w:w="2206" w:type="pct"/>
          </w:tcPr>
          <w:p w14:paraId="6CF19F97" w14:textId="77777777" w:rsidR="00430526" w:rsidRPr="008F16F0" w:rsidRDefault="00430526" w:rsidP="00430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F16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8F16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578" w:type="pct"/>
          </w:tcPr>
          <w:p w14:paraId="0C845E4B" w14:textId="77777777" w:rsidR="00430526" w:rsidRPr="005D1E0C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4D220F3B" w14:textId="77777777" w:rsidR="00430526" w:rsidRPr="008F16F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EAF15D0" w14:textId="77777777" w:rsidR="00430526" w:rsidRPr="00151C6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0DE49C11" w14:textId="77777777" w:rsidR="00430526" w:rsidRPr="008F16F0" w:rsidRDefault="00430526" w:rsidP="0043052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643E0F1" w14:textId="77777777" w:rsidR="00430526" w:rsidRPr="00353AF6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51929D5" w14:textId="77777777" w:rsidR="00430526" w:rsidRPr="008F16F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7166B7A1" w14:textId="77777777" w:rsidR="00430526" w:rsidRPr="00151C6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0526" w:rsidRPr="008F16F0" w14:paraId="363CA89C" w14:textId="77777777" w:rsidTr="00967A23">
        <w:trPr>
          <w:trHeight w:hRule="exact" w:val="389"/>
        </w:trPr>
        <w:tc>
          <w:tcPr>
            <w:tcW w:w="2206" w:type="pct"/>
          </w:tcPr>
          <w:p w14:paraId="5E1F9558" w14:textId="77777777" w:rsidR="00430526" w:rsidRPr="008F16F0" w:rsidRDefault="00430526" w:rsidP="00430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7CB142DB" w14:textId="77777777" w:rsidR="00430526" w:rsidRPr="005D1E0C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  <w:vAlign w:val="bottom"/>
          </w:tcPr>
          <w:p w14:paraId="375ECF5C" w14:textId="77777777" w:rsidR="00430526" w:rsidRPr="008F16F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B45C361" w14:textId="77777777" w:rsidR="00430526" w:rsidRPr="00151C6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E653A9A" w14:textId="77777777" w:rsidR="00430526" w:rsidRPr="008F16F0" w:rsidRDefault="00430526" w:rsidP="0043052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C860209" w14:textId="77777777" w:rsidR="00430526" w:rsidRPr="00353AF6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5C08CFCF" w14:textId="77777777" w:rsidR="00430526" w:rsidRPr="008F16F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59192F69" w14:textId="77777777" w:rsidR="00430526" w:rsidRPr="00151C6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0526" w:rsidRPr="008F16F0" w14:paraId="19E7C98D" w14:textId="77777777" w:rsidTr="00967A23">
        <w:trPr>
          <w:trHeight w:hRule="exact" w:val="389"/>
        </w:trPr>
        <w:tc>
          <w:tcPr>
            <w:tcW w:w="2206" w:type="pct"/>
          </w:tcPr>
          <w:p w14:paraId="501D3DDD" w14:textId="77777777" w:rsidR="00430526" w:rsidRPr="008F16F0" w:rsidRDefault="00430526" w:rsidP="00430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78" w:type="pct"/>
          </w:tcPr>
          <w:p w14:paraId="0CDB3549" w14:textId="018AB7D7" w:rsidR="00430526" w:rsidRPr="005D1E0C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6,555,623</w:t>
            </w:r>
          </w:p>
        </w:tc>
        <w:tc>
          <w:tcPr>
            <w:tcW w:w="157" w:type="pct"/>
            <w:vAlign w:val="bottom"/>
          </w:tcPr>
          <w:p w14:paraId="5097D782" w14:textId="77777777" w:rsidR="00430526" w:rsidRPr="008F16F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C337396" w14:textId="25B0B5E0" w:rsidR="00430526" w:rsidRPr="00151C6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C72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728,843</w:t>
            </w:r>
          </w:p>
        </w:tc>
        <w:tc>
          <w:tcPr>
            <w:tcW w:w="146" w:type="pct"/>
          </w:tcPr>
          <w:p w14:paraId="0CE627C6" w14:textId="77777777" w:rsidR="00430526" w:rsidRPr="008F16F0" w:rsidRDefault="00430526" w:rsidP="0043052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908828" w14:textId="2C61D25C" w:rsidR="00430526" w:rsidRPr="00A9589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6,555,623</w:t>
            </w:r>
          </w:p>
        </w:tc>
        <w:tc>
          <w:tcPr>
            <w:tcW w:w="138" w:type="pct"/>
            <w:vAlign w:val="bottom"/>
          </w:tcPr>
          <w:p w14:paraId="67C44D55" w14:textId="77777777" w:rsidR="00430526" w:rsidRPr="008F16F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70D797CF" w14:textId="39B000ED" w:rsidR="00430526" w:rsidRPr="00151C6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C72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728,843</w:t>
            </w:r>
          </w:p>
        </w:tc>
      </w:tr>
      <w:tr w:rsidR="00430526" w:rsidRPr="008F16F0" w14:paraId="06F26AAD" w14:textId="77777777" w:rsidTr="00967A23">
        <w:trPr>
          <w:trHeight w:hRule="exact" w:val="389"/>
        </w:trPr>
        <w:tc>
          <w:tcPr>
            <w:tcW w:w="2206" w:type="pct"/>
          </w:tcPr>
          <w:p w14:paraId="6C2BE8AF" w14:textId="77777777" w:rsidR="00430526" w:rsidRPr="008F16F0" w:rsidRDefault="00430526" w:rsidP="00430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B8A5FD5" w14:textId="41BB6010" w:rsidR="00430526" w:rsidRPr="005D1E0C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4,200,355</w:t>
            </w:r>
          </w:p>
        </w:tc>
        <w:tc>
          <w:tcPr>
            <w:tcW w:w="157" w:type="pct"/>
            <w:vAlign w:val="bottom"/>
          </w:tcPr>
          <w:p w14:paraId="368B5BB3" w14:textId="77777777" w:rsidR="00430526" w:rsidRPr="008F16F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B49BC78" w14:textId="4BE7B092" w:rsidR="00430526" w:rsidRPr="00151C6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3,437,993</w:t>
            </w:r>
          </w:p>
        </w:tc>
        <w:tc>
          <w:tcPr>
            <w:tcW w:w="146" w:type="pct"/>
          </w:tcPr>
          <w:p w14:paraId="76D00448" w14:textId="77777777" w:rsidR="00430526" w:rsidRPr="008F16F0" w:rsidRDefault="00430526" w:rsidP="0043052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541434E" w14:textId="56FB9CF0" w:rsidR="00430526" w:rsidRPr="00A9589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4,200,355</w:t>
            </w:r>
          </w:p>
        </w:tc>
        <w:tc>
          <w:tcPr>
            <w:tcW w:w="138" w:type="pct"/>
            <w:vAlign w:val="bottom"/>
          </w:tcPr>
          <w:p w14:paraId="53BFD8A2" w14:textId="77777777" w:rsidR="00430526" w:rsidRPr="008F16F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1E69BC4" w14:textId="7725D291" w:rsidR="00430526" w:rsidRPr="00151C6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3,437,993</w:t>
            </w:r>
          </w:p>
        </w:tc>
      </w:tr>
      <w:tr w:rsidR="00430526" w:rsidRPr="008F16F0" w14:paraId="52FCB13C" w14:textId="77777777" w:rsidTr="00DD5E94">
        <w:trPr>
          <w:trHeight w:hRule="exact" w:val="389"/>
        </w:trPr>
        <w:tc>
          <w:tcPr>
            <w:tcW w:w="2206" w:type="pct"/>
          </w:tcPr>
          <w:p w14:paraId="20B35E5E" w14:textId="787C7DA0" w:rsidR="00430526" w:rsidRPr="00DD5E94" w:rsidRDefault="00430526" w:rsidP="00430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C381012" w14:textId="4C611F0E" w:rsidR="00430526" w:rsidRPr="00DD5E9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10,755,978</w:t>
            </w:r>
          </w:p>
        </w:tc>
        <w:tc>
          <w:tcPr>
            <w:tcW w:w="157" w:type="pct"/>
            <w:vAlign w:val="bottom"/>
          </w:tcPr>
          <w:p w14:paraId="2DCD46CD" w14:textId="77777777" w:rsidR="00430526" w:rsidRPr="00DD5E9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721EC28" w14:textId="270C4A6B" w:rsidR="00430526" w:rsidRPr="00DD5E9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9,166,836</w:t>
            </w:r>
          </w:p>
        </w:tc>
        <w:tc>
          <w:tcPr>
            <w:tcW w:w="146" w:type="pct"/>
          </w:tcPr>
          <w:p w14:paraId="2B6D9186" w14:textId="77777777" w:rsidR="00430526" w:rsidRPr="00DD5E94" w:rsidRDefault="00430526" w:rsidP="0043052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2574971A" w14:textId="5287B875" w:rsidR="00430526" w:rsidRPr="00A9589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10,755,978</w:t>
            </w:r>
          </w:p>
        </w:tc>
        <w:tc>
          <w:tcPr>
            <w:tcW w:w="138" w:type="pct"/>
            <w:vAlign w:val="bottom"/>
          </w:tcPr>
          <w:p w14:paraId="04D5769F" w14:textId="77777777" w:rsidR="00430526" w:rsidRPr="00DD5E9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C3471C1" w14:textId="4A346544" w:rsidR="00430526" w:rsidRPr="00DD5E9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9,166,836</w:t>
            </w:r>
          </w:p>
        </w:tc>
      </w:tr>
      <w:tr w:rsidR="00430526" w:rsidRPr="008F16F0" w14:paraId="5E088299" w14:textId="77777777" w:rsidTr="00DD5E94">
        <w:trPr>
          <w:trHeight w:hRule="exact" w:val="389"/>
        </w:trPr>
        <w:tc>
          <w:tcPr>
            <w:tcW w:w="2206" w:type="pct"/>
          </w:tcPr>
          <w:p w14:paraId="443E4CFC" w14:textId="767CFD8C" w:rsidR="00430526" w:rsidRDefault="00430526" w:rsidP="00430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51C3185" w14:textId="44F127D7" w:rsidR="00430526" w:rsidRPr="005D1E0C" w:rsidRDefault="00430526" w:rsidP="00CB5AB4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E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  <w:vAlign w:val="bottom"/>
          </w:tcPr>
          <w:p w14:paraId="45A48A37" w14:textId="77777777" w:rsidR="00430526" w:rsidRPr="008F16F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4574415" w14:textId="3B13A11C" w:rsidR="00430526" w:rsidRPr="00DD5E94" w:rsidRDefault="00430526" w:rsidP="00CB5AB4">
            <w:pPr>
              <w:pStyle w:val="a3"/>
              <w:tabs>
                <w:tab w:val="decimal" w:pos="618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E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2DBCD3F" w14:textId="77777777" w:rsidR="00430526" w:rsidRPr="00DD5E94" w:rsidRDefault="00430526" w:rsidP="0043052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55DA7C7" w14:textId="7C4A9893" w:rsidR="00430526" w:rsidRPr="00A95890" w:rsidRDefault="00430526" w:rsidP="00CB5AB4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E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64FA587B" w14:textId="77777777" w:rsidR="00430526" w:rsidRPr="00DD5E94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732142B1" w14:textId="59EBCB70" w:rsidR="00430526" w:rsidRPr="00DD5E94" w:rsidRDefault="00430526" w:rsidP="00CB5AB4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E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30526" w:rsidRPr="008F16F0" w14:paraId="268B75DD" w14:textId="77777777" w:rsidTr="00DD5E94">
        <w:trPr>
          <w:trHeight w:hRule="exact" w:val="389"/>
        </w:trPr>
        <w:tc>
          <w:tcPr>
            <w:tcW w:w="2206" w:type="pct"/>
          </w:tcPr>
          <w:p w14:paraId="405B806A" w14:textId="7D1E66ED" w:rsidR="00430526" w:rsidRPr="00DD5E94" w:rsidRDefault="00430526" w:rsidP="00430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5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15A3B3A" w14:textId="72922F14" w:rsidR="00430526" w:rsidRPr="005D1E0C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10,755,978</w:t>
            </w:r>
          </w:p>
        </w:tc>
        <w:tc>
          <w:tcPr>
            <w:tcW w:w="157" w:type="pct"/>
            <w:vAlign w:val="bottom"/>
          </w:tcPr>
          <w:p w14:paraId="4D9ED5F1" w14:textId="77777777" w:rsidR="00430526" w:rsidRPr="008F16F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1826F64" w14:textId="28B4B232" w:rsidR="00430526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9,166,836</w:t>
            </w:r>
          </w:p>
        </w:tc>
        <w:tc>
          <w:tcPr>
            <w:tcW w:w="146" w:type="pct"/>
          </w:tcPr>
          <w:p w14:paraId="63F83E4C" w14:textId="77777777" w:rsidR="00430526" w:rsidRPr="008F16F0" w:rsidRDefault="00430526" w:rsidP="0043052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AC3D3" w14:textId="3945358A" w:rsidR="00430526" w:rsidRPr="00A9589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10,755,978</w:t>
            </w:r>
          </w:p>
        </w:tc>
        <w:tc>
          <w:tcPr>
            <w:tcW w:w="138" w:type="pct"/>
            <w:vAlign w:val="bottom"/>
          </w:tcPr>
          <w:p w14:paraId="11B743CE" w14:textId="77777777" w:rsidR="00430526" w:rsidRPr="008F16F0" w:rsidRDefault="00430526" w:rsidP="0043052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EB0FA9F" w14:textId="5AABD086" w:rsidR="00430526" w:rsidRDefault="00430526" w:rsidP="00430526">
            <w:pPr>
              <w:pStyle w:val="a3"/>
              <w:tabs>
                <w:tab w:val="decimal" w:pos="847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9,166,836</w:t>
            </w:r>
          </w:p>
        </w:tc>
      </w:tr>
    </w:tbl>
    <w:p w14:paraId="06C42359" w14:textId="77777777" w:rsidR="0093412B" w:rsidRPr="00201A11" w:rsidRDefault="0093412B" w:rsidP="000C35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60" w:lineRule="exact"/>
        <w:ind w:right="29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2D8CBABD" w14:textId="4614A454" w:rsidR="008F16F0" w:rsidRPr="009D6C02" w:rsidRDefault="008F16F0" w:rsidP="009A3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pacing w:val="-2"/>
          <w:sz w:val="30"/>
          <w:szCs w:val="30"/>
        </w:rPr>
      </w:pPr>
      <w:r w:rsidRPr="009D6C02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B82F1D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4A0551" w:rsidRPr="009D6C02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9D6C02">
        <w:rPr>
          <w:rFonts w:ascii="Angsana New" w:hAnsi="Angsana New"/>
          <w:spacing w:val="-2"/>
          <w:sz w:val="30"/>
          <w:szCs w:val="30"/>
          <w:cs/>
        </w:rPr>
        <w:t xml:space="preserve">ดือนสิ้นสุดวันที่ </w:t>
      </w:r>
      <w:r w:rsidR="004A24EA" w:rsidRPr="009D6C02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095A70" w:rsidRPr="009D6C0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76AB"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กันยายน</w:t>
      </w:r>
      <w:r w:rsidR="005A36F3" w:rsidRPr="009D6C02">
        <w:rPr>
          <w:rFonts w:ascii="Angsana New" w:hAnsi="Angsana New"/>
          <w:spacing w:val="-2"/>
          <w:sz w:val="30"/>
          <w:szCs w:val="30"/>
        </w:rPr>
        <w:t xml:space="preserve"> </w:t>
      </w:r>
      <w:r w:rsidR="00A00620" w:rsidRPr="009D6C02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DD5E94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="00A00620" w:rsidRPr="009D6C02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9D6C0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0AE4C15A" w14:textId="77777777" w:rsidR="008F16F0" w:rsidRPr="00201A11" w:rsidRDefault="008F16F0" w:rsidP="000C3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right="29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800"/>
        <w:gridCol w:w="180"/>
        <w:gridCol w:w="2070"/>
      </w:tblGrid>
      <w:tr w:rsidR="000212E6" w:rsidRPr="0054487C" w14:paraId="5486289D" w14:textId="77777777" w:rsidTr="00B82F1D">
        <w:trPr>
          <w:cantSplit/>
          <w:trHeight w:hRule="exact" w:val="389"/>
          <w:tblHeader/>
        </w:trPr>
        <w:tc>
          <w:tcPr>
            <w:tcW w:w="3870" w:type="dxa"/>
            <w:shd w:val="clear" w:color="auto" w:fill="FFFFFF"/>
          </w:tcPr>
          <w:p w14:paraId="04DA4143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966450" w:rsidRPr="008F16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60" w:type="dxa"/>
          </w:tcPr>
          <w:p w14:paraId="44065738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0212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0" w:type="dxa"/>
          </w:tcPr>
          <w:p w14:paraId="424CDBCE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9994D39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29343FF3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="009E5F50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0212E6" w:rsidRPr="0054487C" w14:paraId="44EA3D44" w14:textId="77777777" w:rsidTr="00B82F1D">
        <w:trPr>
          <w:cantSplit/>
          <w:trHeight w:hRule="exact" w:val="389"/>
          <w:tblHeader/>
        </w:trPr>
        <w:tc>
          <w:tcPr>
            <w:tcW w:w="3870" w:type="dxa"/>
          </w:tcPr>
          <w:p w14:paraId="39D0F8FC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ECAF3E" w14:textId="77777777" w:rsidR="000212E6" w:rsidRPr="00095A70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30BB33E" w14:textId="459203E7" w:rsidR="000212E6" w:rsidRPr="00256EF0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6EF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F61727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2E82391" w14:textId="77777777" w:rsidR="000212E6" w:rsidRPr="00256EF0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7EA96DE7" w14:textId="32435F40" w:rsidR="000212E6" w:rsidRPr="00256EF0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6EF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F61727">
              <w:rPr>
                <w:rFonts w:ascii="Angsana New" w:hAnsi="Angsana New"/>
                <w:bCs/>
                <w:sz w:val="30"/>
                <w:szCs w:val="30"/>
                <w:lang w:val="en-GB"/>
              </w:rPr>
              <w:t>5</w:t>
            </w:r>
          </w:p>
        </w:tc>
      </w:tr>
      <w:tr w:rsidR="000212E6" w:rsidRPr="0054487C" w14:paraId="1DEA1478" w14:textId="77777777" w:rsidTr="00B82F1D">
        <w:trPr>
          <w:trHeight w:hRule="exact" w:val="360"/>
        </w:trPr>
        <w:tc>
          <w:tcPr>
            <w:tcW w:w="3870" w:type="dxa"/>
            <w:vAlign w:val="bottom"/>
          </w:tcPr>
          <w:p w14:paraId="693D2767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D821E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12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050" w:type="dxa"/>
            <w:gridSpan w:val="3"/>
          </w:tcPr>
          <w:p w14:paraId="0915A1BA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12E6" w:rsidRPr="0054487C" w14:paraId="08BCA289" w14:textId="77777777" w:rsidTr="00B82F1D">
        <w:trPr>
          <w:trHeight w:hRule="exact" w:val="360"/>
        </w:trPr>
        <w:tc>
          <w:tcPr>
            <w:tcW w:w="3870" w:type="dxa"/>
            <w:vAlign w:val="bottom"/>
          </w:tcPr>
          <w:p w14:paraId="38200667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FA269D8" w14:textId="77777777" w:rsidR="000212E6" w:rsidRPr="0054487C" w:rsidRDefault="0093412B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SOFR</w:t>
            </w:r>
            <w:r w:rsidR="000212E6">
              <w:rPr>
                <w:rFonts w:ascii="Angsana New" w:hAnsi="Angsana New"/>
                <w:sz w:val="30"/>
                <w:szCs w:val="30"/>
              </w:rPr>
              <w:t>+3.5</w:t>
            </w:r>
          </w:p>
        </w:tc>
        <w:tc>
          <w:tcPr>
            <w:tcW w:w="1800" w:type="dxa"/>
            <w:vAlign w:val="bottom"/>
          </w:tcPr>
          <w:p w14:paraId="54C367CC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71DF43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68F0B99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12E6" w:rsidRPr="0054487C" w14:paraId="41C29EE2" w14:textId="77777777" w:rsidTr="00B82F1D">
        <w:trPr>
          <w:cantSplit/>
          <w:trHeight w:hRule="exact" w:val="389"/>
        </w:trPr>
        <w:tc>
          <w:tcPr>
            <w:tcW w:w="3870" w:type="dxa"/>
            <w:vAlign w:val="bottom"/>
          </w:tcPr>
          <w:p w14:paraId="47B40CDA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54487C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vAlign w:val="center"/>
          </w:tcPr>
          <w:p w14:paraId="615DF20B" w14:textId="77777777" w:rsidR="000212E6" w:rsidRPr="0054487C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6C1B6A95" w14:textId="58BCA6D9" w:rsidR="000212E6" w:rsidRPr="005D1E0C" w:rsidRDefault="005D1E0C" w:rsidP="000212E6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F61727">
              <w:rPr>
                <w:rFonts w:ascii="Angsana New" w:hAnsi="Angsana New"/>
                <w:sz w:val="30"/>
                <w:szCs w:val="30"/>
                <w:lang w:val="en-US"/>
              </w:rPr>
              <w:t>728,843</w:t>
            </w:r>
          </w:p>
        </w:tc>
        <w:tc>
          <w:tcPr>
            <w:tcW w:w="180" w:type="dxa"/>
          </w:tcPr>
          <w:p w14:paraId="72D4C71E" w14:textId="77777777" w:rsidR="000212E6" w:rsidRDefault="000212E6" w:rsidP="000212E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67E7C6CD" w14:textId="7069A7D6" w:rsidR="000212E6" w:rsidRPr="0054487C" w:rsidRDefault="00605116" w:rsidP="000212E6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F61727">
              <w:rPr>
                <w:rFonts w:ascii="Angsana New" w:hAnsi="Angsana New"/>
                <w:sz w:val="30"/>
                <w:szCs w:val="30"/>
                <w:lang w:val="en-US"/>
              </w:rPr>
              <w:t>728,843</w:t>
            </w:r>
          </w:p>
        </w:tc>
      </w:tr>
      <w:tr w:rsidR="00E16648" w:rsidRPr="0054487C" w14:paraId="32B4CF14" w14:textId="77777777" w:rsidTr="00B82F1D">
        <w:trPr>
          <w:cantSplit/>
          <w:trHeight w:hRule="exact" w:val="398"/>
        </w:trPr>
        <w:tc>
          <w:tcPr>
            <w:tcW w:w="3870" w:type="dxa"/>
            <w:vAlign w:val="bottom"/>
          </w:tcPr>
          <w:p w14:paraId="625619F8" w14:textId="77777777" w:rsidR="00E16648" w:rsidRPr="0054487C" w:rsidRDefault="00E16648" w:rsidP="00E1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1C2F1F14" w14:textId="77777777" w:rsidR="00E16648" w:rsidRPr="0054487C" w:rsidRDefault="00E16648" w:rsidP="00E16648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6C80FE4" w14:textId="79B79EC0" w:rsidR="00E16648" w:rsidRPr="005D1E0C" w:rsidRDefault="00E16648" w:rsidP="00E16648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826,7</w:t>
            </w:r>
            <w:r w:rsidR="00E63F0A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180" w:type="dxa"/>
          </w:tcPr>
          <w:p w14:paraId="54167E8F" w14:textId="77777777" w:rsidR="00E16648" w:rsidRPr="00617502" w:rsidRDefault="00E16648" w:rsidP="00E16648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7E0220E4" w14:textId="1C40B36E" w:rsidR="00E16648" w:rsidRPr="00A95890" w:rsidRDefault="00E16648" w:rsidP="00E16648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826,7</w:t>
            </w:r>
            <w:r w:rsidR="00E63F0A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</w:tr>
      <w:tr w:rsidR="00E16648" w:rsidRPr="0054487C" w14:paraId="1E602747" w14:textId="77777777" w:rsidTr="00B82F1D">
        <w:trPr>
          <w:cantSplit/>
          <w:trHeight w:hRule="exact" w:val="389"/>
        </w:trPr>
        <w:tc>
          <w:tcPr>
            <w:tcW w:w="3870" w:type="dxa"/>
            <w:vAlign w:val="bottom"/>
          </w:tcPr>
          <w:p w14:paraId="5D78FCAB" w14:textId="1A072574" w:rsidR="00E16648" w:rsidRPr="0054487C" w:rsidRDefault="00E16648" w:rsidP="00E1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05821420" w14:textId="77777777" w:rsidR="00E16648" w:rsidRPr="0054487C" w:rsidRDefault="00E16648" w:rsidP="00E16648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A4AC798" w14:textId="2DF75234" w:rsidR="00E16648" w:rsidRPr="005D1E0C" w:rsidRDefault="00E16648" w:rsidP="00E16648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6,555,62</w:t>
            </w:r>
            <w:r w:rsidR="00E63F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51D8065B" w14:textId="77777777" w:rsidR="00E16648" w:rsidRPr="00617502" w:rsidRDefault="00E16648" w:rsidP="00E16648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778BFBA" w14:textId="4B5D0492" w:rsidR="00E16648" w:rsidRPr="00A95890" w:rsidRDefault="00E16648" w:rsidP="00E16648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6,555,62</w:t>
            </w:r>
            <w:r w:rsidR="00E63F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521F9319" w14:textId="77777777" w:rsidR="00E676AB" w:rsidRPr="00201A11" w:rsidRDefault="00E676AB" w:rsidP="000C35F1">
      <w:pPr>
        <w:tabs>
          <w:tab w:val="clear" w:pos="227"/>
          <w:tab w:val="clear" w:pos="454"/>
          <w:tab w:val="clear" w:pos="680"/>
          <w:tab w:val="left" w:pos="720"/>
        </w:tabs>
        <w:spacing w:line="160" w:lineRule="exact"/>
        <w:ind w:left="547" w:right="29"/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97D5A76" w14:textId="77777777" w:rsidR="00605116" w:rsidRDefault="00605116" w:rsidP="00605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6051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เงินให้กู้ยืมแก่บริษัทร่วม</w:t>
      </w:r>
    </w:p>
    <w:p w14:paraId="39043F0E" w14:textId="77777777" w:rsidR="00605116" w:rsidRPr="00201A11" w:rsidRDefault="00605116" w:rsidP="000C35F1">
      <w:pPr>
        <w:tabs>
          <w:tab w:val="clear" w:pos="227"/>
          <w:tab w:val="clear" w:pos="454"/>
          <w:tab w:val="clear" w:pos="680"/>
          <w:tab w:val="left" w:pos="720"/>
        </w:tabs>
        <w:spacing w:line="160" w:lineRule="exact"/>
        <w:ind w:left="547" w:right="29"/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2F3BBEC" w14:textId="76BBAAD1" w:rsidR="00605116" w:rsidRDefault="00605116" w:rsidP="00E454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2554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>
        <w:rPr>
          <w:rFonts w:ascii="Angsana New" w:hAnsi="Angsana New"/>
          <w:sz w:val="30"/>
          <w:szCs w:val="30"/>
        </w:rPr>
        <w:t>173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ล้านเหรียญสหรัฐอเมริกาโดย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คิดอัตราดอกเบี้ยอัตรา </w:t>
      </w:r>
      <w:r w:rsidRPr="003F1437">
        <w:rPr>
          <w:rFonts w:ascii="Angsana New" w:hAnsi="Angsana New"/>
          <w:spacing w:val="-4"/>
          <w:sz w:val="30"/>
          <w:szCs w:val="30"/>
        </w:rPr>
        <w:t xml:space="preserve">LIBOR 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บวกด้วยร้อยละ </w:t>
      </w:r>
      <w:r w:rsidRPr="003F1437">
        <w:rPr>
          <w:rFonts w:ascii="Angsana New" w:hAnsi="Angsana New"/>
          <w:spacing w:val="-4"/>
          <w:sz w:val="30"/>
          <w:szCs w:val="30"/>
        </w:rPr>
        <w:t>3.5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ต่อปี เงินให้กู้ยืมนี้มีกำหนดคืนในเดือนกรก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ฎาคม </w:t>
      </w:r>
      <w:r w:rsidR="003F1437" w:rsidRPr="003F1437">
        <w:rPr>
          <w:rFonts w:ascii="Angsana New" w:hAnsi="Angsana New"/>
          <w:spacing w:val="-4"/>
          <w:sz w:val="30"/>
          <w:szCs w:val="30"/>
        </w:rPr>
        <w:t>2559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เมื่อวันที่</w:t>
      </w:r>
      <w:r w:rsidR="000C35F1">
        <w:rPr>
          <w:rFonts w:ascii="Angsana New" w:hAnsi="Angsana New"/>
          <w:spacing w:val="-4"/>
          <w:sz w:val="30"/>
          <w:szCs w:val="30"/>
        </w:rPr>
        <w:t xml:space="preserve"> </w:t>
      </w:r>
      <w:r w:rsidR="000C35F1">
        <w:rPr>
          <w:rFonts w:ascii="Angsana New" w:hAnsi="Angsana New"/>
          <w:spacing w:val="-4"/>
          <w:sz w:val="30"/>
          <w:szCs w:val="30"/>
        </w:rPr>
        <w:br/>
      </w:r>
      <w:r w:rsidR="003F1437" w:rsidRPr="003F1437">
        <w:rPr>
          <w:rFonts w:ascii="Angsana New" w:hAnsi="Angsana New"/>
          <w:spacing w:val="-4"/>
          <w:sz w:val="30"/>
          <w:szCs w:val="30"/>
        </w:rPr>
        <w:t>5</w:t>
      </w:r>
      <w:r w:rsidR="003F1437">
        <w:rPr>
          <w:rFonts w:ascii="Angsana New" w:hAnsi="Angsana New"/>
          <w:sz w:val="30"/>
          <w:szCs w:val="30"/>
        </w:rPr>
        <w:t xml:space="preserve"> </w:t>
      </w:r>
      <w:r w:rsidR="003F1437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3F1437">
        <w:rPr>
          <w:rFonts w:ascii="Angsana New" w:hAnsi="Angsana New"/>
          <w:sz w:val="30"/>
          <w:szCs w:val="30"/>
        </w:rPr>
        <w:t>2559</w:t>
      </w:r>
      <w:r w:rsidR="003F1437">
        <w:rPr>
          <w:rFonts w:ascii="Angsana New" w:hAnsi="Angsana New" w:hint="cs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 w:rsidR="003F1437">
        <w:rPr>
          <w:rFonts w:ascii="Angsana New" w:hAnsi="Angsana New"/>
          <w:sz w:val="30"/>
          <w:szCs w:val="30"/>
        </w:rPr>
        <w:t>2564</w:t>
      </w:r>
      <w:r w:rsidR="003F1437">
        <w:rPr>
          <w:rFonts w:ascii="Angsana New" w:hAnsi="Angsana New" w:hint="cs"/>
          <w:sz w:val="30"/>
          <w:szCs w:val="30"/>
          <w:cs/>
        </w:rPr>
        <w:t xml:space="preserve"> โดยไม่มี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การเปลี่ยนแปลงเงื่อนไขอื่นใด และเมื่อวันที่ </w:t>
      </w:r>
      <w:r w:rsidR="003F1437" w:rsidRPr="003F1437">
        <w:rPr>
          <w:rFonts w:ascii="Angsana New" w:hAnsi="Angsana New"/>
          <w:spacing w:val="-4"/>
          <w:sz w:val="30"/>
          <w:szCs w:val="30"/>
        </w:rPr>
        <w:t>18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3F1437" w:rsidRPr="003F1437">
        <w:rPr>
          <w:rFonts w:ascii="Angsana New" w:hAnsi="Angsana New"/>
          <w:spacing w:val="-4"/>
          <w:sz w:val="30"/>
          <w:szCs w:val="30"/>
        </w:rPr>
        <w:t>2564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บริษัทได้ทำหนังสือแก้ไขสัญญาเพื่อขยายกำหนดการ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ชำระคืนเป็นเดือนมิถุนายน </w:t>
      </w:r>
      <w:r w:rsidR="003F1437" w:rsidRPr="003F1437">
        <w:rPr>
          <w:rFonts w:ascii="Angsana New" w:hAnsi="Angsana New"/>
          <w:spacing w:val="-2"/>
          <w:sz w:val="30"/>
          <w:szCs w:val="30"/>
        </w:rPr>
        <w:t>2569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โดยคิดดอกเบี้ยอัตรา </w:t>
      </w:r>
      <w:r w:rsidR="003F1437" w:rsidRPr="003F1437">
        <w:rPr>
          <w:rFonts w:ascii="Angsana New" w:hAnsi="Angsana New"/>
          <w:spacing w:val="-2"/>
          <w:sz w:val="30"/>
          <w:szCs w:val="30"/>
        </w:rPr>
        <w:t xml:space="preserve">SOFR 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บวกด้วยร้อยละ </w:t>
      </w:r>
      <w:r w:rsidR="003F1437" w:rsidRPr="003F1437">
        <w:rPr>
          <w:rFonts w:ascii="Angsana New" w:hAnsi="Angsana New"/>
          <w:spacing w:val="-2"/>
          <w:sz w:val="30"/>
          <w:szCs w:val="30"/>
        </w:rPr>
        <w:t>3.5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ต่อปี ดอกเบี้ยจะถูกรวมทบต้น</w:t>
      </w:r>
      <w:r w:rsidR="000C35F1">
        <w:rPr>
          <w:rFonts w:ascii="Angsana New" w:hAnsi="Angsana New"/>
          <w:spacing w:val="-2"/>
          <w:sz w:val="30"/>
          <w:szCs w:val="30"/>
        </w:rPr>
        <w:br/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="003F1437">
        <w:rPr>
          <w:rFonts w:ascii="Angsana New" w:hAnsi="Angsana New" w:hint="cs"/>
          <w:sz w:val="30"/>
          <w:szCs w:val="30"/>
          <w:cs/>
        </w:rPr>
        <w:t xml:space="preserve"> วันสิ้นสุดในแต่</w:t>
      </w:r>
      <w:r w:rsidR="003F1437" w:rsidRPr="00EB5799">
        <w:rPr>
          <w:rFonts w:ascii="Angsana New" w:hAnsi="Angsana New" w:hint="cs"/>
          <w:sz w:val="30"/>
          <w:szCs w:val="30"/>
          <w:cs/>
        </w:rPr>
        <w:t>ละ</w:t>
      </w:r>
      <w:r w:rsidR="00FB5F42">
        <w:rPr>
          <w:rFonts w:ascii="Angsana New" w:hAnsi="Angsana New" w:hint="cs"/>
          <w:sz w:val="30"/>
          <w:szCs w:val="30"/>
          <w:cs/>
        </w:rPr>
        <w:t>งวด</w:t>
      </w:r>
      <w:r w:rsidR="00FB5F42" w:rsidRPr="000C35F1">
        <w:rPr>
          <w:rFonts w:ascii="Angsana New" w:hAnsi="Angsana New" w:hint="cs"/>
          <w:sz w:val="30"/>
          <w:szCs w:val="30"/>
          <w:cs/>
        </w:rPr>
        <w:t>ของดอกเบี้ยทุก</w:t>
      </w:r>
      <w:r w:rsidR="00E63F0A" w:rsidRPr="000C35F1">
        <w:rPr>
          <w:rFonts w:ascii="Angsana New" w:hAnsi="Angsana New" w:hint="cs"/>
          <w:sz w:val="30"/>
          <w:szCs w:val="30"/>
          <w:cs/>
        </w:rPr>
        <w:t>เดือน</w:t>
      </w:r>
      <w:r w:rsidR="003F1437">
        <w:rPr>
          <w:rFonts w:ascii="Angsana New" w:hAnsi="Angsana New" w:hint="cs"/>
          <w:sz w:val="30"/>
          <w:szCs w:val="30"/>
          <w:cs/>
        </w:rPr>
        <w:t xml:space="preserve"> และจะถูกชำระคืนพร้อมกับเงินกู้ยืม</w:t>
      </w:r>
      <w:r w:rsidR="003F1437">
        <w:rPr>
          <w:rFonts w:ascii="Angsana New" w:hAnsi="Angsana New"/>
          <w:sz w:val="30"/>
          <w:szCs w:val="30"/>
        </w:rPr>
        <w:t xml:space="preserve"> </w:t>
      </w:r>
      <w:r w:rsidR="003F1437">
        <w:rPr>
          <w:rFonts w:ascii="Angsana New" w:hAnsi="Angsana New" w:hint="cs"/>
          <w:sz w:val="30"/>
          <w:szCs w:val="30"/>
          <w:cs/>
        </w:rPr>
        <w:t xml:space="preserve">หนังสือแก้ไขสัญญาเพื่อขยายกำหนดการชำระคืนดังกล่าว มีผลบังคับใช้ตั้งแต่วันที่ </w:t>
      </w:r>
      <w:r w:rsidR="003F1437">
        <w:rPr>
          <w:rFonts w:ascii="Angsana New" w:hAnsi="Angsana New"/>
          <w:sz w:val="30"/>
          <w:szCs w:val="30"/>
        </w:rPr>
        <w:t>1</w:t>
      </w:r>
      <w:r w:rsidR="003F1437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="003F1437">
        <w:rPr>
          <w:rFonts w:ascii="Angsana New" w:hAnsi="Angsana New"/>
          <w:sz w:val="30"/>
          <w:szCs w:val="30"/>
        </w:rPr>
        <w:t xml:space="preserve"> 2564</w:t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A6425" w:rsidRPr="0054487C" w14:paraId="3514DE2A" w14:textId="77777777" w:rsidTr="00E45401">
        <w:tc>
          <w:tcPr>
            <w:tcW w:w="2217" w:type="pct"/>
          </w:tcPr>
          <w:p w14:paraId="5F98F4F8" w14:textId="77777777" w:rsidR="004A6425" w:rsidRPr="0054487C" w:rsidRDefault="001A3DF6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06" w:type="pct"/>
            <w:gridSpan w:val="3"/>
          </w:tcPr>
          <w:p w14:paraId="09FABABE" w14:textId="77777777" w:rsidR="004A6425" w:rsidRPr="0054487C" w:rsidRDefault="00FE214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72DACD08" w14:textId="77777777" w:rsidR="004A6425" w:rsidRPr="0054487C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4EF8AD15" w14:textId="77777777" w:rsidR="004A6425" w:rsidRPr="0054487C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6934B8" w14:paraId="41B6FE76" w14:textId="77777777" w:rsidTr="00E45401">
        <w:trPr>
          <w:trHeight w:hRule="exact" w:val="389"/>
        </w:trPr>
        <w:tc>
          <w:tcPr>
            <w:tcW w:w="2217" w:type="pct"/>
          </w:tcPr>
          <w:p w14:paraId="7C9BBB6F" w14:textId="77777777" w:rsidR="00095A70" w:rsidRPr="006934B8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D728AC8" w14:textId="7501FE3B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095A7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676A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</w:tcPr>
          <w:p w14:paraId="2E43056E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C3420A8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56D5A2C0" w14:textId="77777777"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CD171CC" w14:textId="12193BA5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095A7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676A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6A0774FA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B1F7ACE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095A70" w:rsidRPr="006934B8" w14:paraId="1A1111A9" w14:textId="77777777" w:rsidTr="00E45401">
        <w:trPr>
          <w:trHeight w:hRule="exact" w:val="389"/>
        </w:trPr>
        <w:tc>
          <w:tcPr>
            <w:tcW w:w="2217" w:type="pct"/>
          </w:tcPr>
          <w:p w14:paraId="244CD59A" w14:textId="77777777" w:rsidR="00095A70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2AB3B87" w14:textId="05C8B383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617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5" w:type="pct"/>
          </w:tcPr>
          <w:p w14:paraId="6E1787ED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C67FCB" w14:textId="061F2A3D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617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3521496A" w14:textId="77777777"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90A49F6" w14:textId="58443F32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617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7" w:type="pct"/>
          </w:tcPr>
          <w:p w14:paraId="7AC45621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929222E" w14:textId="2679F3F8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F6172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95A70" w:rsidRPr="006934B8" w14:paraId="5C7B0BB3" w14:textId="77777777" w:rsidTr="00E45401">
        <w:trPr>
          <w:trHeight w:hRule="exact" w:val="389"/>
        </w:trPr>
        <w:tc>
          <w:tcPr>
            <w:tcW w:w="2217" w:type="pct"/>
          </w:tcPr>
          <w:p w14:paraId="1BDF36CC" w14:textId="77777777" w:rsidR="00095A70" w:rsidRPr="006934B8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5D45DEA3" w14:textId="77777777"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412B" w:rsidRPr="006934B8" w14:paraId="7D3CEFF4" w14:textId="77777777" w:rsidTr="00E45401">
        <w:trPr>
          <w:trHeight w:hRule="exact" w:val="389"/>
        </w:trPr>
        <w:tc>
          <w:tcPr>
            <w:tcW w:w="2217" w:type="pct"/>
          </w:tcPr>
          <w:p w14:paraId="777CAEDC" w14:textId="77777777" w:rsidR="0093412B" w:rsidRPr="006934B8" w:rsidRDefault="0093412B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3" w:type="pct"/>
            <w:gridSpan w:val="7"/>
          </w:tcPr>
          <w:p w14:paraId="054D3027" w14:textId="77777777" w:rsidR="0093412B" w:rsidRPr="006934B8" w:rsidRDefault="0093412B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401091" w:rsidRPr="003C40C5" w14:paraId="15007C09" w14:textId="77777777" w:rsidTr="00F61727">
        <w:tc>
          <w:tcPr>
            <w:tcW w:w="2217" w:type="pct"/>
          </w:tcPr>
          <w:p w14:paraId="25CE4ECA" w14:textId="77777777" w:rsidR="00401091" w:rsidRPr="006934B8" w:rsidRDefault="00401091" w:rsidP="004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6B16BA1" w14:textId="3408691D" w:rsidR="00401091" w:rsidRPr="005D1E0C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880,889</w:t>
            </w:r>
          </w:p>
        </w:tc>
        <w:tc>
          <w:tcPr>
            <w:tcW w:w="155" w:type="pct"/>
            <w:vAlign w:val="bottom"/>
          </w:tcPr>
          <w:p w14:paraId="0F7AEDF0" w14:textId="77777777" w:rsidR="00401091" w:rsidRPr="006934B8" w:rsidRDefault="00401091" w:rsidP="004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A06B9C5" w14:textId="6AE47B40" w:rsidR="00401091" w:rsidRPr="00254A81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2,006,963</w:t>
            </w:r>
          </w:p>
        </w:tc>
        <w:tc>
          <w:tcPr>
            <w:tcW w:w="148" w:type="pct"/>
          </w:tcPr>
          <w:p w14:paraId="6F11B380" w14:textId="77777777" w:rsidR="00401091" w:rsidRPr="006934B8" w:rsidRDefault="00401091" w:rsidP="00401091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52015F0" w14:textId="02502679" w:rsidR="00401091" w:rsidRPr="00A95890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880,889</w:t>
            </w:r>
          </w:p>
        </w:tc>
        <w:tc>
          <w:tcPr>
            <w:tcW w:w="137" w:type="pct"/>
            <w:vAlign w:val="bottom"/>
          </w:tcPr>
          <w:p w14:paraId="0AF642FA" w14:textId="77777777" w:rsidR="00401091" w:rsidRPr="004932A6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474196F" w14:textId="39E9D7EF" w:rsidR="00401091" w:rsidRPr="00254A81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2,006,963</w:t>
            </w:r>
          </w:p>
        </w:tc>
      </w:tr>
      <w:tr w:rsidR="00401091" w:rsidRPr="003C40C5" w14:paraId="207045B8" w14:textId="77777777" w:rsidTr="00F61727">
        <w:tc>
          <w:tcPr>
            <w:tcW w:w="2217" w:type="pct"/>
          </w:tcPr>
          <w:p w14:paraId="27DC0060" w14:textId="55DF2C45" w:rsidR="00401091" w:rsidRPr="00F61727" w:rsidRDefault="00401091" w:rsidP="004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7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E07202B" w14:textId="41B55C05" w:rsidR="00401091" w:rsidRPr="00E75351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880,889</w:t>
            </w:r>
          </w:p>
        </w:tc>
        <w:tc>
          <w:tcPr>
            <w:tcW w:w="155" w:type="pct"/>
            <w:vAlign w:val="bottom"/>
          </w:tcPr>
          <w:p w14:paraId="3269DB6D" w14:textId="77777777" w:rsidR="00401091" w:rsidRPr="00E75351" w:rsidRDefault="00401091" w:rsidP="004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213BB38" w14:textId="0B594F7E" w:rsidR="00401091" w:rsidRPr="00E75351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2,006,963</w:t>
            </w:r>
          </w:p>
        </w:tc>
        <w:tc>
          <w:tcPr>
            <w:tcW w:w="148" w:type="pct"/>
          </w:tcPr>
          <w:p w14:paraId="6A0205EB" w14:textId="77777777" w:rsidR="00401091" w:rsidRPr="00E75351" w:rsidRDefault="00401091" w:rsidP="00401091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AA9F983" w14:textId="2130ECCD" w:rsidR="00401091" w:rsidRPr="00A95890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880,889</w:t>
            </w:r>
          </w:p>
        </w:tc>
        <w:tc>
          <w:tcPr>
            <w:tcW w:w="137" w:type="pct"/>
            <w:vAlign w:val="bottom"/>
          </w:tcPr>
          <w:p w14:paraId="15D5FB12" w14:textId="77777777" w:rsidR="00401091" w:rsidRPr="00E75351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D0DAB45" w14:textId="34082DF7" w:rsidR="00401091" w:rsidRPr="00E75351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2,006,963</w:t>
            </w:r>
          </w:p>
        </w:tc>
      </w:tr>
      <w:tr w:rsidR="00401091" w:rsidRPr="003C40C5" w14:paraId="3BCAA7DC" w14:textId="77777777" w:rsidTr="00F61727">
        <w:trPr>
          <w:trHeight w:hRule="exact" w:val="288"/>
        </w:trPr>
        <w:tc>
          <w:tcPr>
            <w:tcW w:w="2217" w:type="pct"/>
          </w:tcPr>
          <w:p w14:paraId="4EA32E66" w14:textId="77777777" w:rsidR="00401091" w:rsidRPr="006934B8" w:rsidRDefault="00401091" w:rsidP="004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537E3AE" w14:textId="77777777" w:rsidR="00401091" w:rsidRPr="005D1E0C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2C26883E" w14:textId="77777777" w:rsidR="00401091" w:rsidRPr="006934B8" w:rsidRDefault="00401091" w:rsidP="004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D4579EE" w14:textId="77777777" w:rsidR="00401091" w:rsidRPr="0008284C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D637D45" w14:textId="77777777" w:rsidR="00401091" w:rsidRPr="006934B8" w:rsidRDefault="00401091" w:rsidP="00401091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CC9A9C9" w14:textId="77777777" w:rsidR="00401091" w:rsidRPr="00A95890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5F838F89" w14:textId="77777777" w:rsidR="00401091" w:rsidRPr="004932A6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5265D00" w14:textId="77777777" w:rsidR="00401091" w:rsidRPr="0008284C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1091" w:rsidRPr="003C40C5" w14:paraId="61CA1DC8" w14:textId="77777777" w:rsidTr="00E45401">
        <w:tc>
          <w:tcPr>
            <w:tcW w:w="2217" w:type="pct"/>
          </w:tcPr>
          <w:p w14:paraId="68967B1C" w14:textId="77777777" w:rsidR="00401091" w:rsidRPr="006934B8" w:rsidRDefault="00401091" w:rsidP="004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1" w:type="pct"/>
          </w:tcPr>
          <w:p w14:paraId="6FFDD95B" w14:textId="77777777" w:rsidR="00401091" w:rsidRPr="005D1E0C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78885F62" w14:textId="77777777" w:rsidR="00401091" w:rsidRPr="006934B8" w:rsidRDefault="00401091" w:rsidP="004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C01F06" w14:textId="77777777" w:rsidR="00401091" w:rsidRPr="0008284C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F72FCBA" w14:textId="77777777" w:rsidR="00401091" w:rsidRPr="006934B8" w:rsidRDefault="00401091" w:rsidP="00401091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956335A" w14:textId="77777777" w:rsidR="00401091" w:rsidRPr="00A95890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3AFCDDFC" w14:textId="77777777" w:rsidR="00401091" w:rsidRPr="004932A6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DCE1AB" w14:textId="77777777" w:rsidR="00401091" w:rsidRPr="0008284C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1091" w:rsidRPr="003C40C5" w14:paraId="4912DB0E" w14:textId="77777777" w:rsidTr="00F61727">
        <w:tc>
          <w:tcPr>
            <w:tcW w:w="2217" w:type="pct"/>
          </w:tcPr>
          <w:p w14:paraId="21E5787F" w14:textId="77777777" w:rsidR="00401091" w:rsidRPr="006934B8" w:rsidRDefault="00401091" w:rsidP="004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B4C56C2" w14:textId="0B662FCA" w:rsidR="00401091" w:rsidRPr="005D1E0C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1,887</w:t>
            </w:r>
          </w:p>
        </w:tc>
        <w:tc>
          <w:tcPr>
            <w:tcW w:w="155" w:type="pct"/>
            <w:vAlign w:val="bottom"/>
          </w:tcPr>
          <w:p w14:paraId="3AA93A47" w14:textId="77777777" w:rsidR="00401091" w:rsidRPr="006934B8" w:rsidRDefault="00401091" w:rsidP="004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92D7B8E" w14:textId="70A90D04" w:rsidR="00401091" w:rsidRPr="0008284C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12,592</w:t>
            </w:r>
          </w:p>
        </w:tc>
        <w:tc>
          <w:tcPr>
            <w:tcW w:w="148" w:type="pct"/>
            <w:vAlign w:val="bottom"/>
          </w:tcPr>
          <w:p w14:paraId="30E9AE2F" w14:textId="77777777" w:rsidR="00401091" w:rsidRPr="006934B8" w:rsidRDefault="00401091" w:rsidP="00401091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FCC1260" w14:textId="27550EEF" w:rsidR="00401091" w:rsidRPr="00A95890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sz w:val="30"/>
                <w:szCs w:val="30"/>
                <w:lang w:val="en-US"/>
              </w:rPr>
              <w:t>1,887</w:t>
            </w:r>
          </w:p>
        </w:tc>
        <w:tc>
          <w:tcPr>
            <w:tcW w:w="137" w:type="pct"/>
            <w:vAlign w:val="bottom"/>
          </w:tcPr>
          <w:p w14:paraId="22E9A36D" w14:textId="77777777" w:rsidR="00401091" w:rsidRPr="004932A6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82F4910" w14:textId="66D0ABE1" w:rsidR="00401091" w:rsidRPr="0008284C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12,592</w:t>
            </w:r>
          </w:p>
        </w:tc>
      </w:tr>
      <w:tr w:rsidR="00401091" w:rsidRPr="003C40C5" w14:paraId="24F9CC99" w14:textId="77777777" w:rsidTr="00F61727">
        <w:tc>
          <w:tcPr>
            <w:tcW w:w="2217" w:type="pct"/>
          </w:tcPr>
          <w:p w14:paraId="7F953D4C" w14:textId="2173BD4E" w:rsidR="00401091" w:rsidRPr="006934B8" w:rsidRDefault="00401091" w:rsidP="004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617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B5D986E" w14:textId="6A441DD7" w:rsidR="00401091" w:rsidRPr="00E75351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1,887</w:t>
            </w:r>
          </w:p>
        </w:tc>
        <w:tc>
          <w:tcPr>
            <w:tcW w:w="155" w:type="pct"/>
            <w:vAlign w:val="bottom"/>
          </w:tcPr>
          <w:p w14:paraId="70AD6556" w14:textId="77777777" w:rsidR="00401091" w:rsidRPr="00E75351" w:rsidRDefault="00401091" w:rsidP="004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71588FB" w14:textId="17F0AC7E" w:rsidR="00401091" w:rsidRPr="00E75351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12,592</w:t>
            </w:r>
          </w:p>
        </w:tc>
        <w:tc>
          <w:tcPr>
            <w:tcW w:w="148" w:type="pct"/>
            <w:vAlign w:val="bottom"/>
          </w:tcPr>
          <w:p w14:paraId="2034DF06" w14:textId="77777777" w:rsidR="00401091" w:rsidRPr="00E75351" w:rsidRDefault="00401091" w:rsidP="00401091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75CBADA" w14:textId="53D4EF70" w:rsidR="00401091" w:rsidRPr="00A95890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1,887</w:t>
            </w:r>
          </w:p>
        </w:tc>
        <w:tc>
          <w:tcPr>
            <w:tcW w:w="137" w:type="pct"/>
            <w:vAlign w:val="bottom"/>
          </w:tcPr>
          <w:p w14:paraId="2B791696" w14:textId="4783E503" w:rsidR="00401091" w:rsidRPr="00E75351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F6446B7" w14:textId="4262AD28" w:rsidR="00401091" w:rsidRPr="00E75351" w:rsidRDefault="00401091" w:rsidP="00401091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12,592</w:t>
            </w:r>
          </w:p>
        </w:tc>
      </w:tr>
    </w:tbl>
    <w:p w14:paraId="3ECA9377" w14:textId="77777777" w:rsidR="00E676AB" w:rsidRPr="00EA0775" w:rsidRDefault="00E676AB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FA11D44" w14:textId="3D068935" w:rsidR="00777E5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8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สัญญาที่สำคัญที่ทำกับบุคคลหรือกิจการที่เกี่ยวข้องกัน</w:t>
      </w:r>
    </w:p>
    <w:p w14:paraId="12EC9F9C" w14:textId="77777777" w:rsidR="00777E5C" w:rsidRPr="00EA0775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AB3D859" w14:textId="6C3251DF" w:rsidR="00777E5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E676AB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E75351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5FB9CBF6" w14:textId="77777777" w:rsidR="00E676AB" w:rsidRPr="00EA0775" w:rsidRDefault="00E676AB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0"/>
          <w:szCs w:val="20"/>
        </w:rPr>
      </w:pPr>
    </w:p>
    <w:p w14:paraId="3AA025F6" w14:textId="77777777" w:rsidR="00777E5C" w:rsidRPr="006758C1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8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2CDD2297" w14:textId="77777777" w:rsidR="00777E5C" w:rsidRPr="00EA0775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0"/>
          <w:szCs w:val="20"/>
        </w:rPr>
      </w:pPr>
    </w:p>
    <w:p w14:paraId="3A84C017" w14:textId="3910A56C" w:rsidR="00777E5C" w:rsidRDefault="00777E5C" w:rsidP="00777E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</w:t>
      </w:r>
      <w:r w:rsidR="00E76A9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ซึ่งรวมถึงแต่ไม่จำกัดที่งานสนับสนุนด้านการบริหาร การเงิน การดำเนินการ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11CA05E7" w14:textId="77777777" w:rsidR="00777E5C" w:rsidRPr="00EA0775" w:rsidRDefault="00777E5C" w:rsidP="00777E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E5136B4" w14:textId="77777777" w:rsidR="00777E5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8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สัญญาค่าลิขสิทธิ์</w:t>
      </w:r>
    </w:p>
    <w:p w14:paraId="5CAC4B51" w14:textId="77777777" w:rsidR="00777E5C" w:rsidRPr="00EA0775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6C8377A" w14:textId="7E42BEC7" w:rsidR="007D567C" w:rsidRDefault="00D83533" w:rsidP="00EA0775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331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 บริษัทได้ลงนาม</w:t>
      </w:r>
      <w:r w:rsidRPr="00034488">
        <w:rPr>
          <w:rFonts w:ascii="Angsana New" w:hAnsi="Angsana New" w:hint="cs"/>
          <w:sz w:val="30"/>
          <w:szCs w:val="30"/>
          <w:cs/>
        </w:rPr>
        <w:t>ต่</w:t>
      </w:r>
      <w:r w:rsidRPr="008E30E4">
        <w:rPr>
          <w:rFonts w:ascii="Angsana New" w:hAnsi="Angsana New" w:hint="cs"/>
          <w:sz w:val="30"/>
          <w:szCs w:val="30"/>
          <w:cs/>
        </w:rPr>
        <w:t>ออายุ</w:t>
      </w:r>
      <w:r w:rsidRPr="00255558">
        <w:rPr>
          <w:rFonts w:ascii="Angsana New" w:hAnsi="Angsana New" w:hint="cs"/>
          <w:sz w:val="30"/>
          <w:szCs w:val="30"/>
          <w:cs/>
        </w:rPr>
        <w:t xml:space="preserve">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และการพัฒนากระบวนการผลิตผงคาร์บอน โดยอนุญาตให้บริษัทใช้ข้อมูลทางด้านเทคนิคและสิทธิบัตร บริษัทจ่ายค่าลิขสิทธิ์ในอัตราร้อยละ </w:t>
      </w:r>
      <w:r w:rsidRPr="00255558">
        <w:rPr>
          <w:rFonts w:ascii="Angsana New" w:hAnsi="Angsana New"/>
          <w:sz w:val="30"/>
          <w:szCs w:val="30"/>
        </w:rPr>
        <w:t>4.5</w:t>
      </w:r>
      <w:r w:rsidRPr="00255558">
        <w:rPr>
          <w:rFonts w:ascii="Angsana New" w:hAnsi="Angsana New" w:hint="cs"/>
          <w:sz w:val="30"/>
          <w:szCs w:val="30"/>
          <w:cs/>
        </w:rPr>
        <w:t xml:space="preserve"> ของยอดขายสุทธิหักด้วยต้นทุนของวัตถุดิบตามจริงและค่าใช้จ่ายในการขาย เว้นแต่กำไรก่อนภาษีเท่ากับร้อยละ </w:t>
      </w:r>
      <w:r w:rsidRPr="00255558">
        <w:rPr>
          <w:rFonts w:ascii="Angsana New" w:hAnsi="Angsana New"/>
          <w:sz w:val="30"/>
          <w:szCs w:val="30"/>
        </w:rPr>
        <w:t>4</w:t>
      </w:r>
      <w:r w:rsidRPr="00255558">
        <w:rPr>
          <w:rFonts w:ascii="Angsana New" w:hAnsi="Angsana New" w:hint="cs"/>
          <w:sz w:val="30"/>
          <w:szCs w:val="30"/>
          <w:cs/>
        </w:rPr>
        <w:t xml:space="preserve"> หรือน้อยกว่าของยอดขาย สัญญานี้มีระยะเวลา </w:t>
      </w:r>
      <w:r w:rsidRPr="00255558">
        <w:rPr>
          <w:rFonts w:ascii="Angsana New" w:hAnsi="Angsana New"/>
          <w:sz w:val="30"/>
          <w:szCs w:val="30"/>
        </w:rPr>
        <w:t>3</w:t>
      </w:r>
      <w:r w:rsidRPr="00255558">
        <w:rPr>
          <w:rFonts w:ascii="Angsana New" w:hAnsi="Angsana New" w:hint="cs"/>
          <w:sz w:val="30"/>
          <w:szCs w:val="30"/>
          <w:cs/>
        </w:rPr>
        <w:t xml:space="preserve"> ปี โดยมีผลบังคับใช้ตั้งแต่วันที่ในสัญญา </w:t>
      </w:r>
      <w:r w:rsidRPr="00255558">
        <w:rPr>
          <w:rFonts w:ascii="Angsana New" w:hAnsi="Angsana New"/>
          <w:sz w:val="30"/>
          <w:szCs w:val="30"/>
          <w:cs/>
        </w:rPr>
        <w:br/>
      </w:r>
      <w:r w:rsidRPr="00255558">
        <w:rPr>
          <w:rFonts w:ascii="Angsana New" w:hAnsi="Angsana New" w:hint="cs"/>
          <w:sz w:val="30"/>
          <w:szCs w:val="30"/>
          <w:cs/>
        </w:rPr>
        <w:t>ซึ่งจะหมดอายุใน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55558">
        <w:rPr>
          <w:rFonts w:ascii="Angsana New" w:hAnsi="Angsana New" w:hint="cs"/>
          <w:sz w:val="30"/>
          <w:szCs w:val="30"/>
          <w:cs/>
        </w:rPr>
        <w:t>วันที่</w:t>
      </w:r>
      <w:r w:rsidRPr="00255558">
        <w:rPr>
          <w:rFonts w:ascii="Angsana New" w:hAnsi="Angsana New"/>
          <w:sz w:val="30"/>
          <w:szCs w:val="30"/>
        </w:rPr>
        <w:t xml:space="preserve"> 31 </w:t>
      </w:r>
      <w:r w:rsidRPr="0025555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55558">
        <w:rPr>
          <w:rFonts w:ascii="Angsana New" w:hAnsi="Angsana New"/>
          <w:sz w:val="30"/>
          <w:szCs w:val="30"/>
        </w:rPr>
        <w:t>2568</w:t>
      </w:r>
    </w:p>
    <w:p w14:paraId="619DE12F" w14:textId="77777777" w:rsidR="007D567C" w:rsidRDefault="007D5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0CC0326" w14:textId="77777777" w:rsidR="00C26B39" w:rsidRPr="00036E8F" w:rsidRDefault="00777E5C" w:rsidP="006C370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3</w:t>
      </w:r>
      <w:r w:rsidR="00C26B39" w:rsidRPr="00036E8F">
        <w:rPr>
          <w:rFonts w:ascii="Angsana New" w:hAnsi="Angsana New"/>
          <w:sz w:val="30"/>
          <w:szCs w:val="30"/>
          <w:u w:val="none"/>
          <w:cs/>
          <w:lang w:val="en-US"/>
        </w:rPr>
        <w:tab/>
      </w:r>
      <w:r w:rsidR="00BD3DD4" w:rsidRPr="00036E8F">
        <w:rPr>
          <w:rFonts w:ascii="Angsana New" w:hAnsi="Angsana New"/>
          <w:sz w:val="30"/>
          <w:szCs w:val="30"/>
          <w:u w:val="none"/>
          <w:cs/>
          <w:lang w:val="en-US"/>
        </w:rPr>
        <w:t>เงินลงทุน</w:t>
      </w:r>
      <w:r w:rsidR="00036E8F">
        <w:rPr>
          <w:rFonts w:ascii="Angsana New" w:hAnsi="Angsana New" w:hint="cs"/>
          <w:sz w:val="30"/>
          <w:szCs w:val="30"/>
          <w:u w:val="none"/>
          <w:cs/>
          <w:lang w:val="en-US"/>
        </w:rPr>
        <w:t>ในบริษัทร่วม</w:t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และบริษัทย่อย</w:t>
      </w:r>
    </w:p>
    <w:p w14:paraId="5DA1CC27" w14:textId="77777777" w:rsidR="008F16F0" w:rsidRPr="0074142C" w:rsidRDefault="008F16F0" w:rsidP="00027F4F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080"/>
        <w:gridCol w:w="270"/>
        <w:gridCol w:w="1080"/>
        <w:gridCol w:w="270"/>
        <w:gridCol w:w="1116"/>
        <w:gridCol w:w="270"/>
        <w:gridCol w:w="1089"/>
      </w:tblGrid>
      <w:tr w:rsidR="008F16F0" w:rsidRPr="00CA3070" w14:paraId="6484554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2321DE0B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655018B9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CD14B0C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1438DD09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F16F0" w:rsidRPr="00CA3070" w14:paraId="03F3D017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43C912D6" w14:textId="08B0F838" w:rsidR="008F16F0" w:rsidRPr="005A2EAA" w:rsidRDefault="00FD303D" w:rsidP="00FD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E676A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งวดหก</w:t>
            </w:r>
            <w:r w:rsidR="008F16F0" w:rsidRPr="005A2EA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376E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="009376EA" w:rsidRPr="009376E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="00E676A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13E4677F" w14:textId="645C8798" w:rsidR="008F16F0" w:rsidRPr="005A2EAA" w:rsidRDefault="004A24EA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7535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633F1D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6791C6B" w14:textId="19370A98" w:rsidR="008F16F0" w:rsidRPr="005A2EAA" w:rsidRDefault="004A24EA" w:rsidP="0001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1524E">
              <w:rPr>
                <w:rFonts w:ascii="Angsana New" w:hAnsi="Angsana New"/>
                <w:sz w:val="30"/>
                <w:szCs w:val="30"/>
              </w:rPr>
              <w:t>6</w:t>
            </w:r>
            <w:r w:rsidR="00E7535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F440964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02916F8" w14:textId="2182F609" w:rsidR="008F16F0" w:rsidRPr="005A2EAA" w:rsidRDefault="004A24EA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7535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363198A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2BD776C3" w14:textId="0F34EAC9" w:rsidR="008F16F0" w:rsidRPr="005A2EAA" w:rsidRDefault="004A24EA" w:rsidP="0001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1524E">
              <w:rPr>
                <w:rFonts w:ascii="Angsana New" w:hAnsi="Angsana New"/>
                <w:sz w:val="30"/>
                <w:szCs w:val="30"/>
              </w:rPr>
              <w:t>6</w:t>
            </w:r>
            <w:r w:rsidR="00E7535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F16F0" w:rsidRPr="00CA3070" w14:paraId="6AB696C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3B82AD24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1F390D0E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A2EA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8F16F0" w:rsidRPr="00CA3070" w14:paraId="5449817C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9C3D93C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6971DDC9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566620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98A801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71E1B1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FEC070A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CD6C5E7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1672FC66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73355" w:rsidRPr="00CA3070" w14:paraId="6039AA77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22F9673D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A2EA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2EA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0" w:type="dxa"/>
          </w:tcPr>
          <w:p w14:paraId="54FA45EF" w14:textId="36E52895" w:rsidR="00D73355" w:rsidRPr="00777E5C" w:rsidRDefault="00E75351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7,774,680</w:t>
            </w:r>
          </w:p>
        </w:tc>
        <w:tc>
          <w:tcPr>
            <w:tcW w:w="270" w:type="dxa"/>
          </w:tcPr>
          <w:p w14:paraId="2059B333" w14:textId="77777777" w:rsidR="00D73355" w:rsidRPr="00CD3652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C690C" w14:textId="24359E40" w:rsidR="00D73355" w:rsidRPr="005A2EAA" w:rsidRDefault="00445DBF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45DBF">
              <w:rPr>
                <w:rFonts w:ascii="Angsana New" w:hAnsi="Angsana New"/>
                <w:sz w:val="30"/>
                <w:szCs w:val="30"/>
              </w:rPr>
              <w:t>5,</w:t>
            </w:r>
            <w:r w:rsidR="00E75351">
              <w:rPr>
                <w:rFonts w:ascii="Angsana New" w:hAnsi="Angsana New"/>
                <w:sz w:val="30"/>
                <w:szCs w:val="30"/>
              </w:rPr>
              <w:t>638,429</w:t>
            </w:r>
          </w:p>
        </w:tc>
        <w:tc>
          <w:tcPr>
            <w:tcW w:w="270" w:type="dxa"/>
          </w:tcPr>
          <w:p w14:paraId="2496A9B5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2F94F02" w14:textId="77777777" w:rsidR="00D73355" w:rsidRPr="0051587C" w:rsidRDefault="00317D9D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1587C">
              <w:rPr>
                <w:rFonts w:ascii="Angsana New" w:hAnsi="Angsana New"/>
                <w:sz w:val="30"/>
                <w:szCs w:val="30"/>
                <w:lang w:val="en-GB" w:bidi="ar-SA"/>
              </w:rPr>
              <w:t>770</w:t>
            </w:r>
            <w:r w:rsidR="0051587C" w:rsidRPr="0051587C">
              <w:rPr>
                <w:rFonts w:ascii="Angsana New" w:hAnsi="Angsana New"/>
                <w:sz w:val="30"/>
                <w:szCs w:val="30"/>
                <w:lang w:val="en-GB" w:bidi="ar-SA"/>
              </w:rPr>
              <w:t>,364</w:t>
            </w:r>
          </w:p>
        </w:tc>
        <w:tc>
          <w:tcPr>
            <w:tcW w:w="270" w:type="dxa"/>
          </w:tcPr>
          <w:p w14:paraId="7158D9CA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8A800F5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</w:tr>
      <w:tr w:rsidR="00F54B17" w:rsidRPr="00CA3070" w14:paraId="1A8141D9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F4D93FD" w14:textId="21109C7A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080" w:type="dxa"/>
          </w:tcPr>
          <w:p w14:paraId="7E3314F1" w14:textId="77777777" w:rsidR="00F54B17" w:rsidRPr="00777E5C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75F0F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DC67F83" w14:textId="6287F764" w:rsidR="00F54B17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6C637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BBF0F1C" w14:textId="5D426843" w:rsidR="00F54B17" w:rsidRPr="0051587C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38AED" w14:textId="77777777" w:rsidR="00F54B17" w:rsidRPr="005A2EAA" w:rsidRDefault="00F54B17" w:rsidP="00F54B17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1E57333" w14:textId="2270D259" w:rsidR="00F54B17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B17" w:rsidRPr="00CA3070" w14:paraId="6772A65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6BC7DEE5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ในบริษัทร่วม</w:t>
            </w:r>
          </w:p>
        </w:tc>
        <w:tc>
          <w:tcPr>
            <w:tcW w:w="1080" w:type="dxa"/>
          </w:tcPr>
          <w:p w14:paraId="6DBEF8D1" w14:textId="22B78506" w:rsidR="00F54B17" w:rsidRPr="00777E5C" w:rsidRDefault="00A564B3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1,301,740</w:t>
            </w:r>
          </w:p>
        </w:tc>
        <w:tc>
          <w:tcPr>
            <w:tcW w:w="270" w:type="dxa"/>
          </w:tcPr>
          <w:p w14:paraId="525C4D0E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A04F7EA" w14:textId="152AB510" w:rsidR="00F54B17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914,934</w:t>
            </w:r>
          </w:p>
        </w:tc>
        <w:tc>
          <w:tcPr>
            <w:tcW w:w="270" w:type="dxa"/>
          </w:tcPr>
          <w:p w14:paraId="6BA7A013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8B4F177" w14:textId="2C1DFE74" w:rsidR="00F54B17" w:rsidRPr="0051587C" w:rsidRDefault="00F54B17" w:rsidP="00CB5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A01FBE" w14:textId="77777777" w:rsidR="00F54B17" w:rsidRPr="005A2EAA" w:rsidRDefault="00F54B17" w:rsidP="00F54B17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9EEC119" w14:textId="1409B3C0" w:rsidR="00F54B17" w:rsidRDefault="00F54B17" w:rsidP="00CB5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4B17" w:rsidRPr="00CA3070" w14:paraId="78B32606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34640B4F" w14:textId="77777777" w:rsidR="00F54B17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ส่วนแบ่งกำไร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080" w:type="dxa"/>
          </w:tcPr>
          <w:p w14:paraId="7D1295E9" w14:textId="77777777" w:rsidR="00F54B17" w:rsidRPr="00777E5C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DFF09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CFDCB9F" w14:textId="77777777" w:rsidR="00F54B17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953F4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C966C2B" w14:textId="3250198E" w:rsidR="00F54B17" w:rsidRPr="0051587C" w:rsidRDefault="00F54B17" w:rsidP="00CB5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06DC4" w14:textId="77777777" w:rsidR="00F54B17" w:rsidRPr="005A2EAA" w:rsidRDefault="00F54B17" w:rsidP="00F54B17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E3F97E6" w14:textId="57A6BA90" w:rsidR="00F54B17" w:rsidRDefault="00F54B17" w:rsidP="00CB5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B17" w:rsidRPr="00CA3070" w14:paraId="007AA98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0BC6B25D" w14:textId="77777777" w:rsidR="00F54B17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14:paraId="60B548C3" w14:textId="298CD9BE" w:rsidR="00F54B17" w:rsidRPr="00777E5C" w:rsidRDefault="00A564B3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(116,743)</w:t>
            </w:r>
          </w:p>
        </w:tc>
        <w:tc>
          <w:tcPr>
            <w:tcW w:w="270" w:type="dxa"/>
          </w:tcPr>
          <w:p w14:paraId="25B55CC6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4DC0A" w14:textId="240EE91A" w:rsidR="00F54B17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6A6A49BE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A9BDD43" w14:textId="56F08392" w:rsidR="00F54B17" w:rsidRPr="0051587C" w:rsidRDefault="00F54B17" w:rsidP="00CB5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401A6" w14:textId="77777777" w:rsidR="00F54B17" w:rsidRPr="005A2EAA" w:rsidRDefault="00F54B17" w:rsidP="00F54B17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B3FFA86" w14:textId="11C46F8C" w:rsidR="00F54B17" w:rsidRDefault="00F54B17" w:rsidP="00CB5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4B17" w:rsidRPr="00CA3070" w14:paraId="1CB9AF74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CC607B0" w14:textId="77777777" w:rsidR="00F54B17" w:rsidRPr="00AF7D75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421E9DE" w14:textId="563B97FC" w:rsidR="00F54B17" w:rsidRPr="00777E5C" w:rsidRDefault="00A564B3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3415C37D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1F96415" w14:textId="1BF6FF73" w:rsidR="00F54B17" w:rsidRPr="00C66EA1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17815305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75AB50A" w14:textId="63F44BA8" w:rsidR="00F54B17" w:rsidRPr="0051587C" w:rsidRDefault="00F54B17" w:rsidP="00CB5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032C0" w14:textId="77777777" w:rsidR="00F54B17" w:rsidRPr="005A2EAA" w:rsidRDefault="00F54B17" w:rsidP="00F54B17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2D07BBBB" w14:textId="37F8193D" w:rsidR="00F54B17" w:rsidRPr="005A2EAA" w:rsidRDefault="00F54B17" w:rsidP="00CB5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4B17" w:rsidRPr="00CA3070" w14:paraId="0B2E74EF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A8CC9AA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ผลต่างจากการแปลงค่าหน่วยงานต่างประเทศ</w:t>
            </w:r>
          </w:p>
        </w:tc>
        <w:tc>
          <w:tcPr>
            <w:tcW w:w="1080" w:type="dxa"/>
          </w:tcPr>
          <w:p w14:paraId="26212E0A" w14:textId="7F66FADF" w:rsidR="00F54B17" w:rsidRPr="00777E5C" w:rsidRDefault="00A564B3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(125,963)</w:t>
            </w:r>
          </w:p>
        </w:tc>
        <w:tc>
          <w:tcPr>
            <w:tcW w:w="270" w:type="dxa"/>
          </w:tcPr>
          <w:p w14:paraId="61F000B6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F58201B" w14:textId="7247BC15" w:rsidR="00F54B17" w:rsidRPr="00C66EA1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140,515</w:t>
            </w:r>
          </w:p>
        </w:tc>
        <w:tc>
          <w:tcPr>
            <w:tcW w:w="270" w:type="dxa"/>
          </w:tcPr>
          <w:p w14:paraId="02D48B6C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EF55905" w14:textId="2E076125" w:rsidR="00F54B17" w:rsidRPr="0051587C" w:rsidRDefault="00F54B17" w:rsidP="00CB5AB4">
            <w:pPr>
              <w:pStyle w:val="30"/>
              <w:tabs>
                <w:tab w:val="clear" w:pos="360"/>
                <w:tab w:val="clear" w:pos="720"/>
                <w:tab w:val="decimal" w:pos="624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4E3CC" w14:textId="77777777" w:rsidR="00F54B17" w:rsidRPr="005A2EAA" w:rsidRDefault="00F54B17" w:rsidP="00F54B17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A83BE75" w14:textId="43ED08A9" w:rsidR="00F54B17" w:rsidRPr="005A2EAA" w:rsidRDefault="00F54B17" w:rsidP="00CB5AB4">
            <w:pPr>
              <w:pStyle w:val="30"/>
              <w:tabs>
                <w:tab w:val="clear" w:pos="360"/>
                <w:tab w:val="clear" w:pos="720"/>
                <w:tab w:val="decimal" w:pos="594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4B17" w:rsidRPr="00044C3C" w14:paraId="0FC1B784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048B3EB" w14:textId="5F1F051D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4A24E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2AEF99" w14:textId="469A5EE5" w:rsidR="00F54B17" w:rsidRPr="00777E5C" w:rsidRDefault="00A564B3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8,808,223</w:t>
            </w:r>
          </w:p>
        </w:tc>
        <w:tc>
          <w:tcPr>
            <w:tcW w:w="270" w:type="dxa"/>
          </w:tcPr>
          <w:p w14:paraId="1A36A763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C03C89" w14:textId="27BAF742" w:rsidR="00F54B17" w:rsidRPr="00C66EA1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6,668,681</w:t>
            </w:r>
          </w:p>
        </w:tc>
        <w:tc>
          <w:tcPr>
            <w:tcW w:w="270" w:type="dxa"/>
          </w:tcPr>
          <w:p w14:paraId="12DF16C2" w14:textId="77777777" w:rsidR="00F54B17" w:rsidRPr="005A2EAA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78D2CB" w14:textId="209F9C2B" w:rsidR="00F54B17" w:rsidRPr="003D5A1C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D5A1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1D3B5FB5" w14:textId="77777777" w:rsidR="00F54B17" w:rsidRPr="003D5A1C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D371CF" w14:textId="2E5F8838" w:rsidR="00F54B17" w:rsidRPr="003D5A1C" w:rsidRDefault="00F54B17" w:rsidP="00F5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D5A1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14:paraId="48681638" w14:textId="77777777" w:rsidR="00E676AB" w:rsidRPr="00006C02" w:rsidRDefault="00E676AB" w:rsidP="007B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30"/>
          <w:szCs w:val="30"/>
        </w:rPr>
      </w:pPr>
    </w:p>
    <w:p w14:paraId="15AA07F7" w14:textId="64FED2EB" w:rsidR="007B2660" w:rsidRDefault="00327146" w:rsidP="005C2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ในระหว่างงวดหก</w:t>
      </w:r>
      <w:r w:rsidR="00672357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ดือนสิ้นสุด</w:t>
      </w:r>
      <w:r w:rsidRPr="003D5A1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3D5A1C">
        <w:rPr>
          <w:rFonts w:ascii="Angsana New" w:hAnsi="Angsana New"/>
          <w:sz w:val="30"/>
          <w:szCs w:val="30"/>
        </w:rPr>
        <w:t>30</w:t>
      </w:r>
      <w:r w:rsidRPr="003D5A1C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3D5A1C">
        <w:rPr>
          <w:rFonts w:ascii="Angsana New" w:hAnsi="Angsana New"/>
          <w:sz w:val="30"/>
          <w:szCs w:val="30"/>
        </w:rPr>
        <w:t>256</w:t>
      </w:r>
      <w:r w:rsidR="00E75351" w:rsidRPr="003D5A1C">
        <w:rPr>
          <w:rFonts w:ascii="Angsana New" w:hAnsi="Angsana New"/>
          <w:sz w:val="30"/>
          <w:szCs w:val="30"/>
        </w:rPr>
        <w:t>5</w:t>
      </w:r>
      <w:r w:rsidRPr="003D5A1C">
        <w:rPr>
          <w:rFonts w:ascii="Angsana New" w:hAnsi="Angsana New"/>
          <w:sz w:val="30"/>
          <w:szCs w:val="30"/>
        </w:rPr>
        <w:t xml:space="preserve"> </w:t>
      </w:r>
      <w:r w:rsidR="00777E5C" w:rsidRPr="003D5A1C">
        <w:rPr>
          <w:rFonts w:ascii="Angsana New" w:hAnsi="Angsana New" w:hint="cs"/>
          <w:sz w:val="30"/>
          <w:szCs w:val="30"/>
          <w:cs/>
        </w:rPr>
        <w:t>เ</w:t>
      </w:r>
      <w:r w:rsidR="00044C3C" w:rsidRPr="003D5A1C">
        <w:rPr>
          <w:rFonts w:ascii="Angsana New" w:hAnsi="Angsana New" w:hint="cs"/>
          <w:sz w:val="30"/>
          <w:szCs w:val="30"/>
          <w:cs/>
        </w:rPr>
        <w:t>งิน</w:t>
      </w:r>
      <w:r w:rsidR="005C235D" w:rsidRPr="003D5A1C">
        <w:rPr>
          <w:rFonts w:ascii="Angsana New" w:hAnsi="Angsana New" w:hint="cs"/>
          <w:sz w:val="30"/>
          <w:szCs w:val="30"/>
          <w:cs/>
        </w:rPr>
        <w:t>ปัน</w:t>
      </w:r>
      <w:r w:rsidR="00044C3C" w:rsidRPr="003D5A1C">
        <w:rPr>
          <w:rFonts w:ascii="Angsana New" w:hAnsi="Angsana New" w:hint="cs"/>
          <w:sz w:val="30"/>
          <w:szCs w:val="30"/>
          <w:cs/>
        </w:rPr>
        <w:t>ผล</w:t>
      </w:r>
      <w:r w:rsidR="005C235D" w:rsidRPr="003D5A1C">
        <w:rPr>
          <w:rFonts w:ascii="Angsana New" w:hAnsi="Angsana New" w:hint="cs"/>
          <w:sz w:val="30"/>
          <w:szCs w:val="30"/>
          <w:cs/>
        </w:rPr>
        <w:t>รับ</w:t>
      </w:r>
      <w:r w:rsidR="00044C3C" w:rsidRPr="003D5A1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95563" w:rsidRPr="003D5A1C">
        <w:rPr>
          <w:rFonts w:ascii="Angsana New" w:hAnsi="Angsana New"/>
          <w:sz w:val="30"/>
          <w:szCs w:val="30"/>
        </w:rPr>
        <w:t>25.49</w:t>
      </w:r>
      <w:r w:rsidR="00E75351" w:rsidRPr="003D5A1C">
        <w:rPr>
          <w:rFonts w:ascii="Angsana New" w:hAnsi="Angsana New"/>
          <w:sz w:val="30"/>
          <w:szCs w:val="30"/>
        </w:rPr>
        <w:t xml:space="preserve"> </w:t>
      </w:r>
      <w:r w:rsidR="00044C3C" w:rsidRPr="003D5A1C">
        <w:rPr>
          <w:rFonts w:ascii="Angsana New" w:hAnsi="Angsana New" w:hint="cs"/>
          <w:sz w:val="30"/>
          <w:szCs w:val="30"/>
          <w:cs/>
        </w:rPr>
        <w:t>ล้านบาท</w:t>
      </w:r>
      <w:r w:rsidR="005C235D">
        <w:rPr>
          <w:rFonts w:ascii="Angsana New" w:hAnsi="Angsana New" w:hint="cs"/>
          <w:sz w:val="30"/>
          <w:szCs w:val="30"/>
          <w:cs/>
        </w:rPr>
        <w:t xml:space="preserve"> ได้รับมา</w:t>
      </w:r>
      <w:r w:rsidR="00044C3C">
        <w:rPr>
          <w:rFonts w:ascii="Angsana New" w:hAnsi="Angsana New" w:hint="cs"/>
          <w:sz w:val="30"/>
          <w:szCs w:val="30"/>
          <w:cs/>
        </w:rPr>
        <w:t>จากบริษัท</w:t>
      </w:r>
      <w:r w:rsidR="005C235D">
        <w:rPr>
          <w:rFonts w:ascii="Angsana New" w:hAnsi="Angsana New" w:hint="cs"/>
          <w:sz w:val="30"/>
          <w:szCs w:val="30"/>
          <w:cs/>
        </w:rPr>
        <w:t>ร่วม คือ บริษัท</w:t>
      </w:r>
      <w:r w:rsidR="00044C3C">
        <w:rPr>
          <w:rFonts w:ascii="Angsana New" w:hAnsi="Angsana New" w:hint="cs"/>
          <w:sz w:val="30"/>
          <w:szCs w:val="30"/>
          <w:cs/>
        </w:rPr>
        <w:t>อดิตยา เบอร์ล่า เคมีคัลส์</w:t>
      </w:r>
      <w:r w:rsidR="00672357">
        <w:rPr>
          <w:rFonts w:ascii="Angsana New" w:hAnsi="Angsana New" w:hint="cs"/>
          <w:sz w:val="30"/>
          <w:szCs w:val="30"/>
          <w:cs/>
        </w:rPr>
        <w:t xml:space="preserve"> </w:t>
      </w:r>
      <w:r w:rsidR="00672357">
        <w:rPr>
          <w:rFonts w:ascii="Angsana New" w:hAnsi="Angsana New"/>
          <w:sz w:val="30"/>
          <w:szCs w:val="30"/>
        </w:rPr>
        <w:t>(</w:t>
      </w:r>
      <w:r w:rsidR="00672357">
        <w:rPr>
          <w:rFonts w:ascii="Angsana New" w:hAnsi="Angsana New" w:hint="cs"/>
          <w:sz w:val="30"/>
          <w:szCs w:val="30"/>
          <w:cs/>
        </w:rPr>
        <w:t>ประเทศไทย</w:t>
      </w:r>
      <w:r w:rsidR="00672357">
        <w:rPr>
          <w:rFonts w:ascii="Angsana New" w:hAnsi="Angsana New"/>
          <w:sz w:val="30"/>
          <w:szCs w:val="30"/>
        </w:rPr>
        <w:t>)</w:t>
      </w:r>
      <w:r w:rsidR="00044C3C">
        <w:rPr>
          <w:rFonts w:ascii="Angsana New" w:hAnsi="Angsana New" w:hint="cs"/>
          <w:sz w:val="30"/>
          <w:szCs w:val="30"/>
          <w:cs/>
        </w:rPr>
        <w:t xml:space="preserve"> จำกัด</w:t>
      </w:r>
    </w:p>
    <w:p w14:paraId="37004D5F" w14:textId="77777777" w:rsidR="00044C3C" w:rsidRPr="00006C02" w:rsidRDefault="00044C3C" w:rsidP="007B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30"/>
          <w:szCs w:val="30"/>
        </w:rPr>
      </w:pPr>
    </w:p>
    <w:p w14:paraId="21A509A9" w14:textId="7C2EB331" w:rsidR="00044C3C" w:rsidRPr="005C235D" w:rsidRDefault="00E676AB" w:rsidP="00044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i/>
          <w:iCs/>
          <w:sz w:val="30"/>
          <w:szCs w:val="30"/>
        </w:rPr>
      </w:pPr>
      <w:r w:rsidRPr="005C235D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269D67FF" w14:textId="7FAB6B96" w:rsidR="00E676AB" w:rsidRPr="00006C02" w:rsidRDefault="00E676AB" w:rsidP="00044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30"/>
          <w:szCs w:val="30"/>
        </w:rPr>
      </w:pPr>
    </w:p>
    <w:p w14:paraId="6E4B6468" w14:textId="2EFE8D71" w:rsidR="00E676AB" w:rsidRPr="007D116E" w:rsidRDefault="005C235D" w:rsidP="005C2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256</w:t>
      </w:r>
      <w:r w:rsidR="00E75351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</w:t>
      </w:r>
      <w:r w:rsidR="00E75351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034EF" w:rsidRPr="00255558">
        <w:rPr>
          <w:rFonts w:ascii="Angsana New" w:hAnsi="Angsana New"/>
          <w:sz w:val="30"/>
          <w:szCs w:val="30"/>
          <w:lang w:val="en-GB" w:bidi="ar-SA"/>
        </w:rPr>
        <w:t xml:space="preserve">Birla Carbon Mexico, S.A. DE C.V. </w:t>
      </w:r>
      <w:r w:rsidR="006034EF" w:rsidRPr="00255558">
        <w:rPr>
          <w:rFonts w:ascii="Angsana New" w:hAnsi="Angsana New" w:hint="cs"/>
          <w:sz w:val="30"/>
          <w:szCs w:val="30"/>
          <w:cs/>
          <w:lang w:val="en-GB"/>
        </w:rPr>
        <w:t>ซึ่งเป็น</w:t>
      </w:r>
      <w:r w:rsidR="006034EF" w:rsidRPr="00255558">
        <w:rPr>
          <w:rFonts w:ascii="Angsana New" w:hAnsi="Angsana New" w:hint="cs"/>
          <w:sz w:val="30"/>
          <w:szCs w:val="30"/>
          <w:cs/>
        </w:rPr>
        <w:t>บริษัทย่อย</w:t>
      </w:r>
      <w:r w:rsidR="006034EF" w:rsidRPr="00255558">
        <w:rPr>
          <w:rFonts w:ascii="Angsana New" w:hAnsi="Angsana New" w:hint="cs"/>
          <w:sz w:val="30"/>
          <w:szCs w:val="30"/>
          <w:cs/>
          <w:lang w:val="en-GB"/>
        </w:rPr>
        <w:t>อยู่</w:t>
      </w:r>
      <w:r w:rsidR="006034EF"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="006034EF" w:rsidRPr="00255558">
        <w:rPr>
          <w:rFonts w:ascii="Angsana New" w:hAnsi="Angsana New" w:hint="cs"/>
          <w:sz w:val="30"/>
          <w:szCs w:val="30"/>
          <w:cs/>
          <w:lang w:val="en-GB"/>
        </w:rPr>
        <w:t>ระหว่าง</w:t>
      </w:r>
      <w:r w:rsidR="006034EF" w:rsidRPr="008E30E4">
        <w:rPr>
          <w:rFonts w:ascii="Angsana New" w:hAnsi="Angsana New" w:hint="cs"/>
          <w:sz w:val="30"/>
          <w:szCs w:val="30"/>
          <w:cs/>
          <w:lang w:val="en-GB"/>
        </w:rPr>
        <w:t>การดำเนินการ</w:t>
      </w:r>
      <w:r w:rsidR="006034EF">
        <w:rPr>
          <w:rFonts w:ascii="Angsana New" w:hAnsi="Angsana New" w:hint="cs"/>
          <w:sz w:val="30"/>
          <w:szCs w:val="30"/>
          <w:cs/>
        </w:rPr>
        <w:t>เลิกกิจการ</w:t>
      </w:r>
    </w:p>
    <w:p w14:paraId="6061F733" w14:textId="77777777" w:rsidR="00006C02" w:rsidRDefault="00006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6019CDA" w14:textId="454E1AAB" w:rsidR="003A598E" w:rsidRDefault="003A598E" w:rsidP="003A598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4</w:t>
      </w:r>
      <w:r w:rsidRPr="000F4CE0">
        <w:rPr>
          <w:rFonts w:ascii="Angsana New" w:hAnsi="Angsana New"/>
          <w:sz w:val="30"/>
          <w:szCs w:val="30"/>
          <w:u w:val="none"/>
        </w:rPr>
        <w:tab/>
      </w:r>
      <w:r>
        <w:rPr>
          <w:rFonts w:ascii="Angsana New" w:hAnsi="Angsana New" w:hint="cs"/>
          <w:sz w:val="30"/>
          <w:szCs w:val="30"/>
          <w:u w:val="none"/>
          <w:cs/>
        </w:rPr>
        <w:t>ที่ดิน อาคารและอุปกรณ์</w:t>
      </w:r>
    </w:p>
    <w:p w14:paraId="56EB08F2" w14:textId="77777777" w:rsidR="003A598E" w:rsidRPr="00E0024C" w:rsidRDefault="003A598E" w:rsidP="003A598E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81"/>
        <w:gridCol w:w="2441"/>
      </w:tblGrid>
      <w:tr w:rsidR="003A598E" w:rsidRPr="00986083" w14:paraId="39039C4C" w14:textId="77777777" w:rsidTr="00E0024C">
        <w:trPr>
          <w:cantSplit/>
          <w:tblHeader/>
        </w:trPr>
        <w:tc>
          <w:tcPr>
            <w:tcW w:w="6581" w:type="dxa"/>
            <w:vAlign w:val="bottom"/>
          </w:tcPr>
          <w:p w14:paraId="11C31D22" w14:textId="5B9476D1" w:rsidR="003A598E" w:rsidRPr="00D92428" w:rsidRDefault="003A598E" w:rsidP="003A598E">
            <w:pPr>
              <w:spacing w:line="38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7D11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D11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7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441" w:type="dxa"/>
          </w:tcPr>
          <w:p w14:paraId="05416670" w14:textId="112083B2" w:rsidR="003A598E" w:rsidRPr="00D92428" w:rsidRDefault="003A598E" w:rsidP="00D92428">
            <w:pPr>
              <w:pStyle w:val="acctmergecolhdg"/>
              <w:spacing w:line="38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9242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D9242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D9242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3A598E" w:rsidRPr="00986083" w14:paraId="2DF18F7E" w14:textId="77777777" w:rsidTr="00E0024C">
        <w:trPr>
          <w:cantSplit/>
        </w:trPr>
        <w:tc>
          <w:tcPr>
            <w:tcW w:w="6581" w:type="dxa"/>
          </w:tcPr>
          <w:p w14:paraId="5A8FDFA2" w14:textId="77777777" w:rsidR="003A598E" w:rsidRPr="00986083" w:rsidRDefault="003A598E" w:rsidP="003A598E">
            <w:pPr>
              <w:spacing w:line="38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441" w:type="dxa"/>
          </w:tcPr>
          <w:p w14:paraId="5C832364" w14:textId="77777777" w:rsidR="003A598E" w:rsidRPr="00D92428" w:rsidRDefault="003A598E" w:rsidP="00D92428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9242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3A598E" w:rsidRPr="000D2B20" w:rsidDel="00977C08" w14:paraId="36DD4BBA" w14:textId="77777777" w:rsidTr="00E0024C">
        <w:trPr>
          <w:cantSplit/>
        </w:trPr>
        <w:tc>
          <w:tcPr>
            <w:tcW w:w="6581" w:type="dxa"/>
          </w:tcPr>
          <w:p w14:paraId="271A9849" w14:textId="7BEC94E6" w:rsidR="003A598E" w:rsidRPr="00D92428" w:rsidRDefault="00D83533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การซื้อและการโอนเข้า</w:t>
            </w:r>
            <w:r w:rsidRPr="009A33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331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A331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41" w:type="dxa"/>
            <w:shd w:val="clear" w:color="auto" w:fill="auto"/>
          </w:tcPr>
          <w:p w14:paraId="4250F53F" w14:textId="6F7A1818" w:rsidR="003A598E" w:rsidRPr="00D92428" w:rsidDel="00977C08" w:rsidRDefault="00D8329C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25,580</w:t>
            </w:r>
          </w:p>
        </w:tc>
      </w:tr>
      <w:tr w:rsidR="00D83533" w:rsidRPr="000D2B20" w:rsidDel="00977C08" w14:paraId="1D2BC912" w14:textId="77777777" w:rsidTr="00E0024C">
        <w:trPr>
          <w:cantSplit/>
        </w:trPr>
        <w:tc>
          <w:tcPr>
            <w:tcW w:w="6581" w:type="dxa"/>
          </w:tcPr>
          <w:p w14:paraId="76963E84" w14:textId="2DAE8D29" w:rsidR="00D83533" w:rsidRPr="00D92428" w:rsidRDefault="00D83533" w:rsidP="00D83533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การจำหน่ายและการโอนออก</w:t>
            </w:r>
            <w:r w:rsidRPr="009A33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331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A331B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441" w:type="dxa"/>
            <w:shd w:val="clear" w:color="auto" w:fill="auto"/>
          </w:tcPr>
          <w:p w14:paraId="7CE94C94" w14:textId="3E411D63" w:rsidR="00D83533" w:rsidRPr="00D92428" w:rsidDel="00977C08" w:rsidRDefault="00D8329C" w:rsidP="00D83533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(2,132)</w:t>
            </w:r>
          </w:p>
        </w:tc>
      </w:tr>
    </w:tbl>
    <w:p w14:paraId="6C4353E9" w14:textId="7C1F3BFB" w:rsidR="00187751" w:rsidRPr="00E0024C" w:rsidRDefault="00187751" w:rsidP="00E0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002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F7063B" w14:textId="77777777" w:rsidR="00B96FE1" w:rsidRPr="000F4CE0" w:rsidRDefault="003A598E" w:rsidP="00440D9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B96FE1" w:rsidRPr="000F4CE0">
        <w:rPr>
          <w:rFonts w:ascii="Angsana New" w:hAnsi="Angsana New"/>
          <w:sz w:val="30"/>
          <w:szCs w:val="30"/>
          <w:u w:val="none"/>
        </w:rPr>
        <w:tab/>
      </w:r>
      <w:r w:rsidR="00420897" w:rsidRPr="000F4CE0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  <w:r>
        <w:rPr>
          <w:rFonts w:ascii="Angsana New" w:hAnsi="Angsana New" w:hint="cs"/>
          <w:sz w:val="30"/>
          <w:szCs w:val="30"/>
          <w:u w:val="none"/>
          <w:cs/>
        </w:rPr>
        <w:t>และการจำแนกรายได้</w:t>
      </w:r>
    </w:p>
    <w:p w14:paraId="649B6D47" w14:textId="77777777" w:rsidR="007070D6" w:rsidRPr="007D116E" w:rsidRDefault="007070D6" w:rsidP="007D1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i/>
          <w:iCs/>
        </w:rPr>
      </w:pPr>
    </w:p>
    <w:p w14:paraId="39BC338E" w14:textId="175D318A" w:rsidR="007070D6" w:rsidRDefault="007D116E" w:rsidP="00E0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15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บริษัทมีการจัดการ การผลิตและสำนักงานขายในประเทศไทยเท่านั้น จังหวะเวลาของการรับรู้รายได้ คือ การรับรู้ ณ เวลาใด เวลาหนึ่ง</w:t>
      </w:r>
    </w:p>
    <w:p w14:paraId="0412A49C" w14:textId="77777777" w:rsidR="007070D6" w:rsidRPr="007D116E" w:rsidRDefault="007070D6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</w:rPr>
      </w:pPr>
    </w:p>
    <w:p w14:paraId="43C2B363" w14:textId="7880162C" w:rsidR="007070D6" w:rsidRPr="007D116E" w:rsidRDefault="007D116E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7D116E">
        <w:rPr>
          <w:rFonts w:ascii="Angsana New" w:hAnsi="Angsana New" w:hint="cs"/>
          <w:sz w:val="30"/>
          <w:szCs w:val="30"/>
          <w:cs/>
        </w:rPr>
        <w:t>ในการนำเสนอข้อมูลเกี่ยวกับส่วนงานภูมิศาสตร์ รายได้แยกตามที่ตั้งทางภูมิศาสตร์ของลูกค้า</w:t>
      </w:r>
    </w:p>
    <w:p w14:paraId="110899B1" w14:textId="77777777" w:rsidR="007070D6" w:rsidRPr="007D116E" w:rsidRDefault="007070D6" w:rsidP="007D1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350"/>
      </w:tblGrid>
      <w:tr w:rsidR="007070D6" w:rsidRPr="00986083" w14:paraId="2245E14A" w14:textId="77777777" w:rsidTr="001648C3">
        <w:trPr>
          <w:cantSplit/>
          <w:trHeight w:val="740"/>
          <w:tblHeader/>
        </w:trPr>
        <w:tc>
          <w:tcPr>
            <w:tcW w:w="6030" w:type="dxa"/>
            <w:vAlign w:val="bottom"/>
          </w:tcPr>
          <w:p w14:paraId="11FCC304" w14:textId="77777777" w:rsidR="007070D6" w:rsidRPr="00D92428" w:rsidRDefault="007070D6" w:rsidP="00D92428">
            <w:pPr>
              <w:spacing w:line="38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8D22E45" w14:textId="2A2EA3D2" w:rsidR="007070D6" w:rsidRPr="00D92428" w:rsidRDefault="007070D6" w:rsidP="00D92428">
            <w:pPr>
              <w:pStyle w:val="acctmergecolhdg"/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7070D6" w:rsidRPr="00537CB0" w14:paraId="6DEC5395" w14:textId="77777777" w:rsidTr="001648C3">
        <w:trPr>
          <w:cantSplit/>
        </w:trPr>
        <w:tc>
          <w:tcPr>
            <w:tcW w:w="6030" w:type="dxa"/>
          </w:tcPr>
          <w:p w14:paraId="6DE08DA6" w14:textId="383576A9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D11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D11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</w:tcPr>
          <w:p w14:paraId="5AA71B3B" w14:textId="1BBBD841" w:rsidR="007070D6" w:rsidRPr="006F1CF3" w:rsidRDefault="006F1CF3" w:rsidP="00D92428">
            <w:pPr>
              <w:pStyle w:val="acctfourfigures"/>
              <w:tabs>
                <w:tab w:val="clear" w:pos="765"/>
              </w:tabs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7CC7F13" w14:textId="77777777" w:rsidR="007070D6" w:rsidRPr="00D92428" w:rsidRDefault="007070D6" w:rsidP="00D92428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33D12B" w14:textId="4DE131A5" w:rsidR="007070D6" w:rsidRPr="00D92428" w:rsidRDefault="006F1CF3" w:rsidP="00D92428">
            <w:pPr>
              <w:pStyle w:val="acctfourfigures"/>
              <w:tabs>
                <w:tab w:val="clear" w:pos="765"/>
              </w:tabs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070D6" w:rsidRPr="00986083" w14:paraId="4311EF4E" w14:textId="77777777" w:rsidTr="001648C3">
        <w:trPr>
          <w:cantSplit/>
        </w:trPr>
        <w:tc>
          <w:tcPr>
            <w:tcW w:w="6030" w:type="dxa"/>
          </w:tcPr>
          <w:p w14:paraId="1E4F69BA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797BBF1" w14:textId="77777777" w:rsidR="007070D6" w:rsidRPr="00D92428" w:rsidRDefault="007070D6" w:rsidP="00D92428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924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70D6" w:rsidRPr="000D2B20" w:rsidDel="00977C08" w14:paraId="3DA0C973" w14:textId="77777777" w:rsidTr="001648C3">
        <w:trPr>
          <w:cantSplit/>
        </w:trPr>
        <w:tc>
          <w:tcPr>
            <w:tcW w:w="6030" w:type="dxa"/>
          </w:tcPr>
          <w:p w14:paraId="22166C9D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440" w:type="dxa"/>
          </w:tcPr>
          <w:p w14:paraId="51517E61" w14:textId="77777777" w:rsidR="007070D6" w:rsidRPr="00D92428" w:rsidDel="00977C0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A23AF" w14:textId="77777777" w:rsidR="007070D6" w:rsidRPr="00D92428" w:rsidDel="00977C0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8E7BF41" w14:textId="77777777" w:rsidR="007070D6" w:rsidRPr="00D92428" w:rsidDel="00977C08" w:rsidRDefault="007070D6" w:rsidP="00D92428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0D6" w14:paraId="5CEFD553" w14:textId="77777777" w:rsidTr="001648C3">
        <w:trPr>
          <w:cantSplit/>
        </w:trPr>
        <w:tc>
          <w:tcPr>
            <w:tcW w:w="6030" w:type="dxa"/>
          </w:tcPr>
          <w:p w14:paraId="5C5D1A64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40" w:type="dxa"/>
          </w:tcPr>
          <w:p w14:paraId="7ACA5174" w14:textId="59A40FF8" w:rsidR="007070D6" w:rsidRPr="00D92428" w:rsidRDefault="00D8329C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4,682,086</w:t>
            </w:r>
          </w:p>
        </w:tc>
        <w:tc>
          <w:tcPr>
            <w:tcW w:w="270" w:type="dxa"/>
          </w:tcPr>
          <w:p w14:paraId="3EA3DB42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1F403B" w14:textId="52A2251D" w:rsidR="007070D6" w:rsidRPr="00D92428" w:rsidRDefault="00E75351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3,159,038</w:t>
            </w:r>
          </w:p>
        </w:tc>
      </w:tr>
      <w:tr w:rsidR="007070D6" w14:paraId="63423EDB" w14:textId="77777777" w:rsidTr="001648C3">
        <w:trPr>
          <w:cantSplit/>
        </w:trPr>
        <w:tc>
          <w:tcPr>
            <w:tcW w:w="6030" w:type="dxa"/>
          </w:tcPr>
          <w:p w14:paraId="77D7AC56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40" w:type="dxa"/>
          </w:tcPr>
          <w:p w14:paraId="27FB619F" w14:textId="637A3E35" w:rsidR="007070D6" w:rsidRPr="00D92428" w:rsidRDefault="00D8329C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684,707</w:t>
            </w:r>
          </w:p>
        </w:tc>
        <w:tc>
          <w:tcPr>
            <w:tcW w:w="270" w:type="dxa"/>
          </w:tcPr>
          <w:p w14:paraId="71DCC655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B1A636" w14:textId="7345975C" w:rsidR="007070D6" w:rsidRPr="00D92428" w:rsidRDefault="00E75351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469,402</w:t>
            </w:r>
          </w:p>
        </w:tc>
      </w:tr>
      <w:tr w:rsidR="00536CE7" w14:paraId="18C42833" w14:textId="77777777" w:rsidTr="001648C3">
        <w:trPr>
          <w:cantSplit/>
        </w:trPr>
        <w:tc>
          <w:tcPr>
            <w:tcW w:w="6030" w:type="dxa"/>
          </w:tcPr>
          <w:p w14:paraId="68ADC86A" w14:textId="60825FED" w:rsidR="00536CE7" w:rsidRPr="00D92428" w:rsidRDefault="00536CE7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40" w:type="dxa"/>
          </w:tcPr>
          <w:p w14:paraId="6DEE75BA" w14:textId="45A87F54" w:rsidR="00536CE7" w:rsidRPr="00D92428" w:rsidRDefault="00D8329C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263,172</w:t>
            </w:r>
          </w:p>
        </w:tc>
        <w:tc>
          <w:tcPr>
            <w:tcW w:w="270" w:type="dxa"/>
          </w:tcPr>
          <w:p w14:paraId="70275DFF" w14:textId="77777777" w:rsidR="00536CE7" w:rsidRPr="00D92428" w:rsidRDefault="00536CE7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4E028A" w14:textId="31D7643A" w:rsidR="00536CE7" w:rsidRDefault="00D8329C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57,484</w:t>
            </w:r>
          </w:p>
        </w:tc>
      </w:tr>
      <w:tr w:rsidR="007070D6" w14:paraId="69E4F2F5" w14:textId="77777777" w:rsidTr="001648C3">
        <w:trPr>
          <w:cantSplit/>
        </w:trPr>
        <w:tc>
          <w:tcPr>
            <w:tcW w:w="6030" w:type="dxa"/>
          </w:tcPr>
          <w:p w14:paraId="7F723E35" w14:textId="046B531E" w:rsidR="007070D6" w:rsidRPr="00D92428" w:rsidRDefault="00D8329C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5CC9719C" w14:textId="28AB4309" w:rsidR="007070D6" w:rsidRPr="00D8329C" w:rsidRDefault="00D8329C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47,060</w:t>
            </w:r>
          </w:p>
        </w:tc>
        <w:tc>
          <w:tcPr>
            <w:tcW w:w="270" w:type="dxa"/>
          </w:tcPr>
          <w:p w14:paraId="37185F57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0E5523" w14:textId="461EDE53" w:rsidR="00E75351" w:rsidRPr="00D92428" w:rsidRDefault="003B3C6C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84,118</w:t>
            </w:r>
          </w:p>
        </w:tc>
      </w:tr>
      <w:tr w:rsidR="007070D6" w14:paraId="56F845B3" w14:textId="77777777" w:rsidTr="001648C3">
        <w:trPr>
          <w:cantSplit/>
        </w:trPr>
        <w:tc>
          <w:tcPr>
            <w:tcW w:w="6030" w:type="dxa"/>
          </w:tcPr>
          <w:p w14:paraId="0F4999A4" w14:textId="326F58BB" w:rsidR="007070D6" w:rsidRPr="00D92428" w:rsidRDefault="00D8329C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อินโดนิเซีย</w:t>
            </w:r>
          </w:p>
        </w:tc>
        <w:tc>
          <w:tcPr>
            <w:tcW w:w="1440" w:type="dxa"/>
          </w:tcPr>
          <w:p w14:paraId="1597ECFE" w14:textId="22618237" w:rsidR="007070D6" w:rsidRPr="007D116E" w:rsidRDefault="00D8329C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229,180</w:t>
            </w:r>
          </w:p>
        </w:tc>
        <w:tc>
          <w:tcPr>
            <w:tcW w:w="270" w:type="dxa"/>
          </w:tcPr>
          <w:p w14:paraId="006B7989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222528" w14:textId="1421B780" w:rsidR="007070D6" w:rsidRPr="00D92428" w:rsidRDefault="003B3C6C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280,689</w:t>
            </w:r>
          </w:p>
        </w:tc>
      </w:tr>
      <w:tr w:rsidR="007070D6" w14:paraId="4F398EFE" w14:textId="77777777" w:rsidTr="00D8329C">
        <w:trPr>
          <w:cantSplit/>
        </w:trPr>
        <w:tc>
          <w:tcPr>
            <w:tcW w:w="6030" w:type="dxa"/>
          </w:tcPr>
          <w:p w14:paraId="0D96C4FD" w14:textId="229B467C" w:rsidR="007070D6" w:rsidRPr="00D92428" w:rsidRDefault="00D8329C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40" w:type="dxa"/>
          </w:tcPr>
          <w:p w14:paraId="6C0FD308" w14:textId="46C71312" w:rsidR="007070D6" w:rsidRPr="00D92428" w:rsidRDefault="00D8329C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189,430</w:t>
            </w:r>
          </w:p>
        </w:tc>
        <w:tc>
          <w:tcPr>
            <w:tcW w:w="270" w:type="dxa"/>
          </w:tcPr>
          <w:p w14:paraId="361FD1CB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C02432" w14:textId="1A92843B" w:rsidR="007070D6" w:rsidRPr="00D92428" w:rsidRDefault="003B3C6C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122,706</w:t>
            </w:r>
          </w:p>
        </w:tc>
      </w:tr>
      <w:tr w:rsidR="00D8329C" w14:paraId="34F1830F" w14:textId="77777777" w:rsidTr="00DE1B94">
        <w:trPr>
          <w:cantSplit/>
        </w:trPr>
        <w:tc>
          <w:tcPr>
            <w:tcW w:w="6030" w:type="dxa"/>
            <w:shd w:val="clear" w:color="auto" w:fill="auto"/>
          </w:tcPr>
          <w:p w14:paraId="31D326AA" w14:textId="6AF49109" w:rsidR="00D8329C" w:rsidRPr="003D5A1C" w:rsidRDefault="00D8329C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D5A1C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440" w:type="dxa"/>
            <w:shd w:val="clear" w:color="auto" w:fill="auto"/>
          </w:tcPr>
          <w:p w14:paraId="0C7F1889" w14:textId="23E68E19" w:rsidR="00D8329C" w:rsidRPr="003D5A1C" w:rsidRDefault="00D8329C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 w:rsidRPr="003D5A1C">
              <w:rPr>
                <w:rFonts w:ascii="Angsana New" w:hAnsi="Angsana New"/>
                <w:sz w:val="30"/>
                <w:szCs w:val="30"/>
              </w:rPr>
              <w:t>104,987</w:t>
            </w:r>
          </w:p>
        </w:tc>
        <w:tc>
          <w:tcPr>
            <w:tcW w:w="270" w:type="dxa"/>
            <w:shd w:val="clear" w:color="auto" w:fill="auto"/>
          </w:tcPr>
          <w:p w14:paraId="02DCEBE8" w14:textId="77777777" w:rsidR="00D8329C" w:rsidRPr="003D5A1C" w:rsidRDefault="00D8329C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52D63B" w14:textId="3DE86E1B" w:rsidR="00D8329C" w:rsidRPr="003D5A1C" w:rsidRDefault="00D8329C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D5A1C">
              <w:rPr>
                <w:rFonts w:ascii="Angsana New" w:hAnsi="Angsana New"/>
                <w:sz w:val="30"/>
                <w:szCs w:val="30"/>
              </w:rPr>
              <w:t>64,431</w:t>
            </w:r>
          </w:p>
        </w:tc>
      </w:tr>
      <w:tr w:rsidR="00D8329C" w14:paraId="0B4F2CD7" w14:textId="77777777" w:rsidTr="00DE1B94">
        <w:trPr>
          <w:cantSplit/>
        </w:trPr>
        <w:tc>
          <w:tcPr>
            <w:tcW w:w="6030" w:type="dxa"/>
            <w:shd w:val="clear" w:color="auto" w:fill="auto"/>
          </w:tcPr>
          <w:p w14:paraId="58791497" w14:textId="1419444B" w:rsidR="00D8329C" w:rsidRPr="003D5A1C" w:rsidRDefault="00D8329C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D5A1C"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1440" w:type="dxa"/>
            <w:shd w:val="clear" w:color="auto" w:fill="auto"/>
          </w:tcPr>
          <w:p w14:paraId="3817D34D" w14:textId="331D460F" w:rsidR="00D8329C" w:rsidRPr="003D5A1C" w:rsidRDefault="00D8329C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 w:rsidRPr="003D5A1C">
              <w:rPr>
                <w:rFonts w:ascii="Angsana New" w:hAnsi="Angsana New"/>
                <w:sz w:val="30"/>
                <w:szCs w:val="30"/>
              </w:rPr>
              <w:t>63,835</w:t>
            </w:r>
          </w:p>
        </w:tc>
        <w:tc>
          <w:tcPr>
            <w:tcW w:w="270" w:type="dxa"/>
            <w:shd w:val="clear" w:color="auto" w:fill="auto"/>
          </w:tcPr>
          <w:p w14:paraId="051200C6" w14:textId="77777777" w:rsidR="00D8329C" w:rsidRPr="003D5A1C" w:rsidRDefault="00D8329C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B47091" w14:textId="18D4E8D6" w:rsidR="00D8329C" w:rsidRPr="003D5A1C" w:rsidRDefault="00D8329C" w:rsidP="003C5DB5">
            <w:pPr>
              <w:pStyle w:val="acctfourfigures"/>
              <w:tabs>
                <w:tab w:val="clear" w:pos="765"/>
                <w:tab w:val="decimal" w:pos="822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D5A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70D6" w14:paraId="06DE3DC3" w14:textId="77777777" w:rsidTr="00D8329C">
        <w:trPr>
          <w:cantSplit/>
        </w:trPr>
        <w:tc>
          <w:tcPr>
            <w:tcW w:w="6030" w:type="dxa"/>
          </w:tcPr>
          <w:p w14:paraId="6E2F97CA" w14:textId="6CF947DE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  <w:r w:rsidR="00EE15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F0157" w14:textId="0C5F51FF" w:rsidR="007070D6" w:rsidRPr="00D92428" w:rsidRDefault="00D8329C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33,978</w:t>
            </w:r>
          </w:p>
        </w:tc>
        <w:tc>
          <w:tcPr>
            <w:tcW w:w="270" w:type="dxa"/>
          </w:tcPr>
          <w:p w14:paraId="3043423E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5123FC" w14:textId="23222D87" w:rsidR="007070D6" w:rsidRPr="00D92428" w:rsidRDefault="00D8329C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61,238</w:t>
            </w:r>
          </w:p>
        </w:tc>
      </w:tr>
      <w:tr w:rsidR="007070D6" w:rsidRPr="001735D2" w14:paraId="14CFDAFD" w14:textId="77777777" w:rsidTr="001648C3">
        <w:trPr>
          <w:cantSplit/>
        </w:trPr>
        <w:tc>
          <w:tcPr>
            <w:tcW w:w="6030" w:type="dxa"/>
          </w:tcPr>
          <w:p w14:paraId="16F412B2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C7DFAA0" w14:textId="7B3EC468" w:rsidR="007070D6" w:rsidRPr="00D92428" w:rsidRDefault="00D8329C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6,498,435</w:t>
            </w:r>
          </w:p>
        </w:tc>
        <w:tc>
          <w:tcPr>
            <w:tcW w:w="270" w:type="dxa"/>
          </w:tcPr>
          <w:p w14:paraId="78049C4C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CF715" w14:textId="0EDB40EF" w:rsidR="007070D6" w:rsidRPr="00D92428" w:rsidRDefault="00E75351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4,299,106</w:t>
            </w:r>
          </w:p>
        </w:tc>
      </w:tr>
    </w:tbl>
    <w:p w14:paraId="32B1B2BB" w14:textId="77777777" w:rsidR="001648C3" w:rsidRDefault="001648C3" w:rsidP="00B2404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218EE350" w14:textId="04A6E224" w:rsidR="00D3025B" w:rsidRPr="002671E0" w:rsidRDefault="001648C3" w:rsidP="00267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7F5B1B1" w14:textId="0E5FC00D" w:rsidR="004E2E7C" w:rsidRDefault="00D83533" w:rsidP="0018775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6</w:t>
      </w:r>
      <w:r w:rsidR="004E2E7C">
        <w:rPr>
          <w:rFonts w:ascii="Angsana New" w:hAnsi="Angsana New" w:hint="cs"/>
          <w:sz w:val="30"/>
          <w:szCs w:val="30"/>
          <w:u w:val="none"/>
          <w:cs/>
          <w:lang w:val="en-US"/>
        </w:rPr>
        <w:t xml:space="preserve"> </w:t>
      </w:r>
      <w:r w:rsidR="004E2E7C">
        <w:rPr>
          <w:rFonts w:ascii="Angsana New" w:hAnsi="Angsana New"/>
          <w:sz w:val="30"/>
          <w:szCs w:val="30"/>
          <w:u w:val="none"/>
          <w:lang w:val="en-US"/>
        </w:rPr>
        <w:tab/>
      </w:r>
      <w:r w:rsidR="004E2E7C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  <w:r w:rsidR="00D1689D">
        <w:rPr>
          <w:rFonts w:ascii="Angsana New" w:hAnsi="Angsana New"/>
          <w:sz w:val="30"/>
          <w:szCs w:val="30"/>
          <w:u w:val="none"/>
          <w:lang w:val="en-US"/>
        </w:rPr>
        <w:tab/>
      </w:r>
    </w:p>
    <w:p w14:paraId="30E66545" w14:textId="11C7CA9B" w:rsidR="004E2E7C" w:rsidRPr="001648C3" w:rsidRDefault="004E2E7C" w:rsidP="004E2E7C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EE49FE1" w14:textId="4941B88F" w:rsidR="004E2E7C" w:rsidRDefault="001648C3" w:rsidP="004E2E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รายละเอียดเงินปันผล</w:t>
      </w:r>
      <w:r w:rsidR="004E2E7C" w:rsidRPr="002D6AE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3D66164" w14:textId="77777777" w:rsidR="004E2E7C" w:rsidRPr="001648C3" w:rsidRDefault="004E2E7C" w:rsidP="004E2E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2" w:type="dxa"/>
        <w:tblInd w:w="450" w:type="dxa"/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01"/>
        <w:gridCol w:w="240"/>
        <w:gridCol w:w="1301"/>
      </w:tblGrid>
      <w:tr w:rsidR="004E2E7C" w:rsidRPr="000307FB" w14:paraId="7F552C4C" w14:textId="77777777" w:rsidTr="001648C3">
        <w:trPr>
          <w:trHeight w:val="659"/>
        </w:trPr>
        <w:tc>
          <w:tcPr>
            <w:tcW w:w="2700" w:type="dxa"/>
            <w:shd w:val="clear" w:color="auto" w:fill="auto"/>
            <w:vAlign w:val="bottom"/>
          </w:tcPr>
          <w:p w14:paraId="42630D53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D02F461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66152A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846C3B3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DCE82E5" w14:textId="52C2278F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0" w:type="dxa"/>
            <w:shd w:val="clear" w:color="auto" w:fill="auto"/>
          </w:tcPr>
          <w:p w14:paraId="66804F00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3639B99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E2E7C" w:rsidRPr="000307FB" w14:paraId="37200AA7" w14:textId="77777777" w:rsidTr="001648C3">
        <w:trPr>
          <w:trHeight w:hRule="exact" w:val="346"/>
        </w:trPr>
        <w:tc>
          <w:tcPr>
            <w:tcW w:w="2700" w:type="dxa"/>
            <w:shd w:val="clear" w:color="auto" w:fill="auto"/>
          </w:tcPr>
          <w:p w14:paraId="01915926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15ABE5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A7046AA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605397DC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0" w:type="dxa"/>
            <w:shd w:val="clear" w:color="auto" w:fill="auto"/>
          </w:tcPr>
          <w:p w14:paraId="01F5C44B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4C781DE7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2E7C" w14:paraId="2DCA5C9D" w14:textId="77777777" w:rsidTr="001648C3">
        <w:tc>
          <w:tcPr>
            <w:tcW w:w="2700" w:type="dxa"/>
            <w:shd w:val="clear" w:color="auto" w:fill="auto"/>
          </w:tcPr>
          <w:p w14:paraId="75978260" w14:textId="039100CB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CF707F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3D5A1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507192E3" w14:textId="68E6CE75" w:rsidR="004E2E7C" w:rsidRPr="00D8329C" w:rsidRDefault="00D1689D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26</w:t>
            </w:r>
            <w:r w:rsidR="00A21BB1" w:rsidRPr="00D832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21BB1"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="00A21BB1" w:rsidRPr="00D8329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301CEB9A" w14:textId="7D5AD49B" w:rsidR="004E2E7C" w:rsidRPr="00D8329C" w:rsidRDefault="00A21BB1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8329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1" w:type="dxa"/>
            <w:shd w:val="clear" w:color="auto" w:fill="auto"/>
          </w:tcPr>
          <w:p w14:paraId="60874451" w14:textId="17E94941" w:rsidR="004E2E7C" w:rsidRPr="00D8329C" w:rsidRDefault="00A21BB1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1.65</w:t>
            </w:r>
          </w:p>
        </w:tc>
        <w:tc>
          <w:tcPr>
            <w:tcW w:w="240" w:type="dxa"/>
            <w:shd w:val="clear" w:color="auto" w:fill="auto"/>
          </w:tcPr>
          <w:p w14:paraId="4054BB4E" w14:textId="77777777" w:rsidR="004E2E7C" w:rsidRPr="00D8329C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0DA27E0C" w14:textId="114E9579" w:rsidR="004E2E7C" w:rsidRPr="00D8329C" w:rsidRDefault="00A21BB1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329C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4E2E7C" w:rsidRPr="000307FB" w14:paraId="0A610D3D" w14:textId="77777777" w:rsidTr="001648C3">
        <w:tc>
          <w:tcPr>
            <w:tcW w:w="2700" w:type="dxa"/>
            <w:shd w:val="clear" w:color="auto" w:fill="auto"/>
          </w:tcPr>
          <w:p w14:paraId="6A997C8D" w14:textId="3B189509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CF707F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3D5A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1D4C0ABC" w14:textId="06861287" w:rsidR="004E2E7C" w:rsidRPr="00F4181B" w:rsidRDefault="00DE1B94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4E2E7C" w:rsidRPr="00F418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2E7C" w:rsidRPr="00F4181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="004E2E7C" w:rsidRPr="00F4181B">
              <w:rPr>
                <w:rFonts w:ascii="Angsana New" w:hAnsi="Angsana New"/>
                <w:sz w:val="30"/>
                <w:szCs w:val="30"/>
              </w:rPr>
              <w:t>256</w:t>
            </w:r>
            <w:r w:rsidR="00A21B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09449C27" w14:textId="241A8A7A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F418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 w:rsidR="00A21B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1" w:type="dxa"/>
            <w:shd w:val="clear" w:color="auto" w:fill="auto"/>
          </w:tcPr>
          <w:p w14:paraId="28272D15" w14:textId="69F00B69" w:rsidR="004E2E7C" w:rsidRPr="00CF707F" w:rsidRDefault="00D83533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  <w:r w:rsidR="0074142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01F938DA" w14:textId="77777777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5106BBD7" w14:textId="1658B041" w:rsidR="004E2E7C" w:rsidRPr="00CF707F" w:rsidRDefault="00D83533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</w:tbl>
    <w:p w14:paraId="2765A0D3" w14:textId="62E292F3" w:rsidR="00B4040D" w:rsidRPr="00D04B92" w:rsidRDefault="00B4040D" w:rsidP="00D04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  <w:sectPr w:rsidR="00B4040D" w:rsidRPr="00D04B92" w:rsidSect="00ED0442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5F0E172D" w14:textId="23BAC6B4" w:rsidR="007879DE" w:rsidRPr="00D04B92" w:rsidRDefault="00D04B92" w:rsidP="007879D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 xml:space="preserve"> 7</w:t>
      </w:r>
      <w:r w:rsidR="007879DE">
        <w:rPr>
          <w:rFonts w:ascii="Angsana New" w:hAnsi="Angsana New"/>
          <w:sz w:val="30"/>
          <w:szCs w:val="30"/>
          <w:u w:val="none"/>
          <w:lang w:val="en-US"/>
        </w:rPr>
        <w:tab/>
      </w:r>
      <w:r w:rsidR="007879DE" w:rsidRPr="00187751"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3A9C07A5" w14:textId="77777777" w:rsidR="007879DE" w:rsidRPr="00255558" w:rsidRDefault="007879DE" w:rsidP="007879D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2"/>
          <w:szCs w:val="12"/>
          <w:lang w:eastAsia="x-none"/>
        </w:rPr>
      </w:pPr>
    </w:p>
    <w:p w14:paraId="0EDE06CF" w14:textId="77777777" w:rsidR="007879DE" w:rsidRPr="00255558" w:rsidRDefault="007879DE" w:rsidP="007879DE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sz w:val="26"/>
          <w:szCs w:val="26"/>
          <w:lang w:val="en-US" w:bidi="th-TH"/>
        </w:rPr>
      </w:pPr>
      <w:r w:rsidRPr="00255558">
        <w:rPr>
          <w:rFonts w:ascii="Angsana New" w:hAnsi="Angsana New" w:hint="cs"/>
          <w:b/>
          <w:bCs/>
          <w:i/>
          <w:iCs/>
          <w:sz w:val="26"/>
          <w:szCs w:val="26"/>
          <w:cs/>
          <w:lang w:bidi="th-TH"/>
        </w:rPr>
        <w:t>มูลค่าตามบัญชีและมูลค่ายุติธรรม</w:t>
      </w:r>
      <w:r w:rsidRPr="00255558">
        <w:rPr>
          <w:rFonts w:ascii="Angsana New" w:hAnsi="Angsana New" w:hint="cs"/>
          <w:b/>
          <w:bCs/>
          <w:sz w:val="26"/>
          <w:szCs w:val="26"/>
          <w:cs/>
          <w:lang w:bidi="th-TH"/>
        </w:rPr>
        <w:t xml:space="preserve"> </w:t>
      </w:r>
    </w:p>
    <w:p w14:paraId="76B7D9B6" w14:textId="77777777" w:rsidR="007879DE" w:rsidRPr="00255558" w:rsidRDefault="007879DE" w:rsidP="007879D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2"/>
          <w:szCs w:val="12"/>
          <w:shd w:val="clear" w:color="auto" w:fill="D9D9D9"/>
          <w:cs/>
        </w:rPr>
      </w:pPr>
    </w:p>
    <w:p w14:paraId="062802E6" w14:textId="60817FA3" w:rsidR="007879DE" w:rsidRDefault="007879DE" w:rsidP="007879DE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6"/>
          <w:szCs w:val="26"/>
          <w:lang w:bidi="th-TH"/>
        </w:rPr>
      </w:pPr>
      <w:r w:rsidRPr="00255558">
        <w:rPr>
          <w:rFonts w:ascii="Angsana New" w:hAnsi="Angsana New" w:hint="cs"/>
          <w:sz w:val="26"/>
          <w:szCs w:val="26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</w:t>
      </w:r>
      <w:r>
        <w:rPr>
          <w:rFonts w:ascii="Angsana New" w:hAnsi="Angsana New" w:hint="cs"/>
          <w:sz w:val="26"/>
          <w:szCs w:val="26"/>
          <w:cs/>
          <w:lang w:bidi="th-TH"/>
        </w:rPr>
        <w:t>สิน</w:t>
      </w:r>
      <w:r w:rsidRPr="00255558">
        <w:rPr>
          <w:rFonts w:ascii="Angsana New" w:hAnsi="Angsana New" w:hint="cs"/>
          <w:sz w:val="26"/>
          <w:szCs w:val="26"/>
          <w:cs/>
          <w:lang w:bidi="th-TH"/>
        </w:rPr>
        <w:t xml:space="preserve">ทางการเงิน รวมถึงลำดับชั้นมูลค่ายุติธรรม </w:t>
      </w:r>
      <w:r w:rsidRPr="00DE1B94">
        <w:rPr>
          <w:rFonts w:ascii="Angsana New" w:hAnsi="Angsana New" w:hint="cs"/>
          <w:sz w:val="26"/>
          <w:szCs w:val="26"/>
          <w:cs/>
          <w:lang w:bidi="th-TH"/>
        </w:rPr>
        <w:t>แต่</w:t>
      </w:r>
      <w:r w:rsidRPr="00742E94">
        <w:rPr>
          <w:rFonts w:ascii="Angsana New" w:hAnsi="Angsana New" w:hint="cs"/>
          <w:sz w:val="26"/>
          <w:szCs w:val="26"/>
          <w:cs/>
          <w:lang w:bidi="th-TH"/>
        </w:rPr>
        <w:t>ไม่รวมถึง</w:t>
      </w:r>
      <w:r w:rsidRPr="00255558">
        <w:rPr>
          <w:rFonts w:ascii="Angsana New" w:hAnsi="Angsana New" w:hint="cs"/>
          <w:sz w:val="26"/>
          <w:szCs w:val="26"/>
          <w:cs/>
          <w:lang w:bidi="th-TH"/>
        </w:rPr>
        <w:t>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803D4B2" w14:textId="77777777" w:rsidR="007879DE" w:rsidRPr="00255558" w:rsidRDefault="007879DE" w:rsidP="007879DE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12"/>
          <w:szCs w:val="12"/>
          <w:lang w:bidi="th-TH"/>
        </w:rPr>
      </w:pPr>
    </w:p>
    <w:tbl>
      <w:tblPr>
        <w:tblW w:w="140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450"/>
        <w:gridCol w:w="1980"/>
        <w:gridCol w:w="236"/>
        <w:gridCol w:w="2194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7879DE" w:rsidRPr="00255558" w14:paraId="3CB11BCA" w14:textId="77777777" w:rsidTr="00D04B92">
        <w:trPr>
          <w:trHeight w:hRule="exact" w:val="315"/>
        </w:trPr>
        <w:tc>
          <w:tcPr>
            <w:tcW w:w="4320" w:type="dxa"/>
            <w:shd w:val="clear" w:color="auto" w:fill="auto"/>
          </w:tcPr>
          <w:p w14:paraId="560391C5" w14:textId="77777777" w:rsidR="007879DE" w:rsidRPr="00255558" w:rsidRDefault="007879DE" w:rsidP="0018339A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0" w:type="dxa"/>
          </w:tcPr>
          <w:p w14:paraId="61FC1BFD" w14:textId="77777777" w:rsidR="007879DE" w:rsidRPr="00255558" w:rsidRDefault="007879DE" w:rsidP="0018339A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11"/>
          </w:tcPr>
          <w:p w14:paraId="1FCAA88E" w14:textId="77777777" w:rsidR="007879DE" w:rsidRPr="00255558" w:rsidRDefault="007879DE" w:rsidP="0018339A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879DE" w:rsidRPr="00255558" w14:paraId="5D3BC1DF" w14:textId="77777777" w:rsidTr="00D04B92">
        <w:trPr>
          <w:trHeight w:hRule="exact" w:val="306"/>
        </w:trPr>
        <w:tc>
          <w:tcPr>
            <w:tcW w:w="4320" w:type="dxa"/>
            <w:shd w:val="clear" w:color="auto" w:fill="auto"/>
          </w:tcPr>
          <w:p w14:paraId="7183E3CE" w14:textId="77777777" w:rsidR="007879DE" w:rsidRPr="00255558" w:rsidRDefault="007879DE" w:rsidP="0018339A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0" w:type="dxa"/>
          </w:tcPr>
          <w:p w14:paraId="6BC7445A" w14:textId="77777777" w:rsidR="007879DE" w:rsidRPr="00255558" w:rsidRDefault="007879DE" w:rsidP="0018339A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56962DE6" w14:textId="77777777" w:rsidR="007879DE" w:rsidRPr="00255558" w:rsidRDefault="007879DE" w:rsidP="0018339A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A6BBE79" w14:textId="77777777" w:rsidR="007879DE" w:rsidRPr="00255558" w:rsidRDefault="007879DE" w:rsidP="0018339A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5"/>
          </w:tcPr>
          <w:p w14:paraId="727713B3" w14:textId="77777777" w:rsidR="007879DE" w:rsidRPr="00255558" w:rsidRDefault="007879DE" w:rsidP="0018339A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879DE" w:rsidRPr="00255558" w14:paraId="7021BEE4" w14:textId="77777777" w:rsidTr="0018339A">
        <w:trPr>
          <w:trHeight w:val="1079"/>
        </w:trPr>
        <w:tc>
          <w:tcPr>
            <w:tcW w:w="4320" w:type="dxa"/>
            <w:shd w:val="clear" w:color="auto" w:fill="auto"/>
            <w:vAlign w:val="bottom"/>
          </w:tcPr>
          <w:p w14:paraId="58896DFD" w14:textId="77777777" w:rsidR="007879DE" w:rsidRPr="00255558" w:rsidRDefault="007879DE" w:rsidP="0018339A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14:paraId="2B4D64EB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53255553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555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A4735B4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43173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55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  <w:r w:rsidRPr="00255558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  <w:r w:rsidRPr="0025555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ด้วยมูลค่า</w:t>
            </w:r>
            <w:r w:rsidRPr="00255558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9FAAB" w14:textId="77777777" w:rsidR="007879DE" w:rsidRPr="00255558" w:rsidRDefault="007879DE" w:rsidP="0018339A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224F8E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555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952E7D5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C94A9C6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255558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41F123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CCAE3F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55558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2555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5558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457B42" w14:textId="77777777" w:rsidR="007879DE" w:rsidRPr="00255558" w:rsidRDefault="007879DE" w:rsidP="0018339A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65AAF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55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879DE" w:rsidRPr="00255558" w14:paraId="42315906" w14:textId="77777777" w:rsidTr="00D04B92">
        <w:trPr>
          <w:trHeight w:hRule="exact" w:val="405"/>
        </w:trPr>
        <w:tc>
          <w:tcPr>
            <w:tcW w:w="4320" w:type="dxa"/>
            <w:shd w:val="clear" w:color="auto" w:fill="auto"/>
          </w:tcPr>
          <w:p w14:paraId="59A5306E" w14:textId="77777777" w:rsidR="007879DE" w:rsidRPr="00255558" w:rsidRDefault="007879DE" w:rsidP="0018339A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0" w:type="dxa"/>
          </w:tcPr>
          <w:p w14:paraId="313FD2B0" w14:textId="77777777" w:rsidR="007879DE" w:rsidRPr="00255558" w:rsidRDefault="007879DE" w:rsidP="0018339A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70" w:type="dxa"/>
            <w:gridSpan w:val="11"/>
          </w:tcPr>
          <w:p w14:paraId="788284E6" w14:textId="77777777" w:rsidR="007879DE" w:rsidRPr="00255558" w:rsidRDefault="007879DE" w:rsidP="0018339A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879DE" w:rsidRPr="00255558" w14:paraId="42DEB05D" w14:textId="77777777" w:rsidTr="0018339A">
        <w:trPr>
          <w:trHeight w:hRule="exact" w:val="374"/>
        </w:trPr>
        <w:tc>
          <w:tcPr>
            <w:tcW w:w="4320" w:type="dxa"/>
            <w:shd w:val="clear" w:color="auto" w:fill="auto"/>
          </w:tcPr>
          <w:p w14:paraId="7A31238D" w14:textId="5A7F6618" w:rsidR="007879DE" w:rsidRPr="00255558" w:rsidRDefault="007879DE" w:rsidP="0018339A">
            <w:pPr>
              <w:spacing w:line="380" w:lineRule="exact"/>
              <w:ind w:left="288" w:hanging="28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กันยายน</w:t>
            </w: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</w:t>
            </w: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450" w:type="dxa"/>
          </w:tcPr>
          <w:p w14:paraId="4A2DD966" w14:textId="77777777" w:rsidR="007879DE" w:rsidRPr="00255558" w:rsidRDefault="007879DE" w:rsidP="0018339A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5BF9FD96" w14:textId="77777777" w:rsidR="007879DE" w:rsidRPr="00255558" w:rsidRDefault="007879DE" w:rsidP="0018339A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20825409" w14:textId="77777777" w:rsidR="007879DE" w:rsidRPr="00255558" w:rsidRDefault="007879DE" w:rsidP="0018339A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7879DE" w:rsidRPr="00255558" w14:paraId="1CBFAD24" w14:textId="77777777" w:rsidTr="0018339A">
        <w:trPr>
          <w:trHeight w:hRule="exact" w:val="374"/>
        </w:trPr>
        <w:tc>
          <w:tcPr>
            <w:tcW w:w="4320" w:type="dxa"/>
            <w:shd w:val="clear" w:color="auto" w:fill="auto"/>
          </w:tcPr>
          <w:p w14:paraId="7420CA7B" w14:textId="77777777" w:rsidR="007879DE" w:rsidRPr="00255558" w:rsidRDefault="007879DE" w:rsidP="0018339A">
            <w:pPr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2904C3B3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36D47CF9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CB3939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auto"/>
          </w:tcPr>
          <w:p w14:paraId="5F5EEE3C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E66C48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D4E2FE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150623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0993AB7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E5BB0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1C06DA4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3B0C69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57FE32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879DE" w:rsidRPr="00255558" w14:paraId="22C69A47" w14:textId="77777777" w:rsidTr="0018339A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006203FE" w14:textId="77777777" w:rsidR="007879DE" w:rsidRPr="00255558" w:rsidRDefault="007879DE" w:rsidP="0018339A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450" w:type="dxa"/>
            <w:vAlign w:val="bottom"/>
          </w:tcPr>
          <w:p w14:paraId="4B3FC671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8ACCC78" w14:textId="50D75FED" w:rsidR="007879DE" w:rsidRPr="00255558" w:rsidRDefault="00A95890" w:rsidP="0095600A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958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2D03A4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01F18193" w14:textId="4D1D185E" w:rsidR="007879DE" w:rsidRPr="00255558" w:rsidRDefault="00A95890" w:rsidP="0018339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D1203">
              <w:rPr>
                <w:rFonts w:ascii="Angsana New" w:hAnsi="Angsana New"/>
                <w:sz w:val="26"/>
                <w:szCs w:val="26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D1203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49376" w14:textId="77777777" w:rsidR="007879DE" w:rsidRPr="00255558" w:rsidRDefault="007879DE" w:rsidP="0018339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F99CC0B" w14:textId="467C0B58" w:rsidR="007879DE" w:rsidRPr="00255558" w:rsidRDefault="004D1203" w:rsidP="0018339A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123,09</w:t>
            </w:r>
            <w:r w:rsidR="00325D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bottom"/>
          </w:tcPr>
          <w:p w14:paraId="3A3598FD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53AF754" w14:textId="24BF1FFB" w:rsidR="007879DE" w:rsidRPr="00255558" w:rsidRDefault="00A95890" w:rsidP="003C5DB5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22F2E0E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068F13" w14:textId="718BFE18" w:rsidR="007879DE" w:rsidRPr="00255558" w:rsidRDefault="00A95890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D1203">
              <w:rPr>
                <w:rFonts w:ascii="Angsana New" w:hAnsi="Angsana New"/>
                <w:sz w:val="26"/>
                <w:szCs w:val="26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D1203">
              <w:rPr>
                <w:rFonts w:ascii="Angsana New" w:hAnsi="Angsana New"/>
                <w:sz w:val="26"/>
                <w:szCs w:val="26"/>
              </w:rPr>
              <w:t>09</w:t>
            </w:r>
            <w:r w:rsidR="00325D3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bottom"/>
          </w:tcPr>
          <w:p w14:paraId="31ABAA63" w14:textId="77777777" w:rsidR="007879DE" w:rsidRPr="00255558" w:rsidRDefault="007879DE" w:rsidP="0018339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B473AE" w14:textId="30E5DC37" w:rsidR="007879DE" w:rsidRPr="00255558" w:rsidRDefault="00A95890" w:rsidP="0018339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D1203">
              <w:rPr>
                <w:rFonts w:ascii="Angsana New" w:hAnsi="Angsana New"/>
                <w:sz w:val="26"/>
                <w:szCs w:val="26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D1203">
              <w:rPr>
                <w:rFonts w:ascii="Angsana New" w:hAnsi="Angsana New"/>
                <w:sz w:val="26"/>
                <w:szCs w:val="26"/>
              </w:rPr>
              <w:t>099</w:t>
            </w:r>
          </w:p>
        </w:tc>
      </w:tr>
      <w:tr w:rsidR="007879DE" w:rsidRPr="00255558" w14:paraId="3D776150" w14:textId="77777777" w:rsidTr="0018339A">
        <w:trPr>
          <w:trHeight w:hRule="exact" w:val="72"/>
        </w:trPr>
        <w:tc>
          <w:tcPr>
            <w:tcW w:w="4320" w:type="dxa"/>
            <w:shd w:val="clear" w:color="auto" w:fill="auto"/>
            <w:vAlign w:val="bottom"/>
          </w:tcPr>
          <w:p w14:paraId="381954E2" w14:textId="77777777" w:rsidR="007879DE" w:rsidRPr="00255558" w:rsidRDefault="007879DE" w:rsidP="0018339A">
            <w:pPr>
              <w:spacing w:line="380" w:lineRule="exact"/>
              <w:ind w:left="340" w:right="-90" w:hanging="17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0" w:type="dxa"/>
            <w:vAlign w:val="bottom"/>
          </w:tcPr>
          <w:p w14:paraId="3EDA39B1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4E4221A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EFD2160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5FF64939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63F863" w14:textId="77777777" w:rsidR="007879DE" w:rsidRPr="00255558" w:rsidRDefault="007879DE" w:rsidP="0018339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43C97ED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39D2E25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000337C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2C3E10E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F9DBB16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1F3581" w14:textId="77777777" w:rsidR="007879DE" w:rsidRPr="00255558" w:rsidRDefault="007879DE" w:rsidP="0018339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5448BD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9DE" w:rsidRPr="00255558" w14:paraId="5C1B0EA6" w14:textId="77777777" w:rsidTr="0018339A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27DD0E35" w14:textId="77777777" w:rsidR="007879DE" w:rsidRPr="00255558" w:rsidRDefault="007879DE" w:rsidP="0018339A">
            <w:pPr>
              <w:spacing w:line="380" w:lineRule="exact"/>
              <w:ind w:left="288" w:hanging="28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450" w:type="dxa"/>
            <w:vAlign w:val="bottom"/>
          </w:tcPr>
          <w:p w14:paraId="6676E06B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98C488D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5C847B4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3F738F3F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4B28F8" w14:textId="77777777" w:rsidR="007879DE" w:rsidRPr="00255558" w:rsidRDefault="007879DE" w:rsidP="0018339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16F9E12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20FC234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199F811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ACE8056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F1E641E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F3BCEC" w14:textId="77777777" w:rsidR="007879DE" w:rsidRPr="00255558" w:rsidRDefault="007879DE" w:rsidP="0018339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A38466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9DE" w:rsidRPr="00255558" w14:paraId="760C98B0" w14:textId="77777777" w:rsidTr="0018339A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150DEF18" w14:textId="77777777" w:rsidR="007879DE" w:rsidRPr="00255558" w:rsidRDefault="007879DE" w:rsidP="0018339A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50" w:type="dxa"/>
            <w:vAlign w:val="bottom"/>
          </w:tcPr>
          <w:p w14:paraId="529A17B3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C8C1FC4" w14:textId="62908DC0" w:rsidR="007879DE" w:rsidRPr="00255558" w:rsidRDefault="00A95890" w:rsidP="0018339A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41,106</w:t>
            </w:r>
          </w:p>
        </w:tc>
        <w:tc>
          <w:tcPr>
            <w:tcW w:w="236" w:type="dxa"/>
            <w:vAlign w:val="bottom"/>
          </w:tcPr>
          <w:p w14:paraId="26AB9811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1FF59361" w14:textId="5E9AE301" w:rsidR="007879DE" w:rsidRPr="00255558" w:rsidRDefault="00A95890" w:rsidP="0095600A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23A37E" w14:textId="77777777" w:rsidR="007879DE" w:rsidRPr="00255558" w:rsidRDefault="007879DE" w:rsidP="0018339A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143D58B" w14:textId="67A43476" w:rsidR="007879DE" w:rsidRPr="00255558" w:rsidRDefault="00A95890" w:rsidP="0018339A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41,106</w:t>
            </w:r>
          </w:p>
        </w:tc>
        <w:tc>
          <w:tcPr>
            <w:tcW w:w="270" w:type="dxa"/>
            <w:vAlign w:val="bottom"/>
          </w:tcPr>
          <w:p w14:paraId="7263F4E2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B67590" w14:textId="5F1CE1A7" w:rsidR="007879DE" w:rsidRPr="00255558" w:rsidRDefault="00A95890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41,106</w:t>
            </w:r>
          </w:p>
        </w:tc>
        <w:tc>
          <w:tcPr>
            <w:tcW w:w="270" w:type="dxa"/>
            <w:vAlign w:val="bottom"/>
          </w:tcPr>
          <w:p w14:paraId="15C91212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C700A6" w14:textId="72099ABB" w:rsidR="007879DE" w:rsidRPr="00255558" w:rsidRDefault="00A95890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670BE6A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45C7BE" w14:textId="4B346BCC" w:rsidR="007879DE" w:rsidRPr="00255558" w:rsidRDefault="00A95890" w:rsidP="0018339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41,106</w:t>
            </w:r>
          </w:p>
        </w:tc>
      </w:tr>
      <w:tr w:rsidR="007879DE" w:rsidRPr="00255558" w14:paraId="7554940F" w14:textId="77777777" w:rsidTr="0018339A">
        <w:trPr>
          <w:trHeight w:hRule="exact" w:val="144"/>
        </w:trPr>
        <w:tc>
          <w:tcPr>
            <w:tcW w:w="4320" w:type="dxa"/>
            <w:shd w:val="clear" w:color="auto" w:fill="auto"/>
            <w:vAlign w:val="bottom"/>
          </w:tcPr>
          <w:p w14:paraId="5C4AA1E1" w14:textId="77777777" w:rsidR="007879DE" w:rsidRPr="00255558" w:rsidRDefault="007879DE" w:rsidP="0018339A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" w:type="dxa"/>
            <w:vAlign w:val="bottom"/>
          </w:tcPr>
          <w:p w14:paraId="36311E03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5593ACD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B31788E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53EAAE42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2C0F89" w14:textId="77777777" w:rsidR="007879DE" w:rsidRPr="00255558" w:rsidRDefault="007879DE" w:rsidP="0018339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E5CFABF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0C5484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1331B4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66B9DA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F4DCE1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CA60CF" w14:textId="77777777" w:rsidR="007879DE" w:rsidRPr="00255558" w:rsidRDefault="007879DE" w:rsidP="0018339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F09A19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9DE" w:rsidRPr="00255558" w14:paraId="56DD8048" w14:textId="77777777" w:rsidTr="0018339A">
        <w:trPr>
          <w:trHeight w:hRule="exact" w:val="374"/>
        </w:trPr>
        <w:tc>
          <w:tcPr>
            <w:tcW w:w="4320" w:type="dxa"/>
            <w:shd w:val="clear" w:color="auto" w:fill="auto"/>
          </w:tcPr>
          <w:p w14:paraId="48C101A1" w14:textId="77777777" w:rsidR="007879DE" w:rsidRPr="00255558" w:rsidRDefault="007879DE" w:rsidP="0018339A">
            <w:pPr>
              <w:spacing w:line="380" w:lineRule="exact"/>
              <w:ind w:left="288" w:hanging="288"/>
              <w:rPr>
                <w:rFonts w:ascii="Angsana New" w:hAnsi="Angsana New"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31 </w:t>
            </w: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มีนาคม </w:t>
            </w: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450" w:type="dxa"/>
            <w:vAlign w:val="bottom"/>
          </w:tcPr>
          <w:p w14:paraId="2F6852D5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03E8AF2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655064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6BC9C413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73EC23" w14:textId="77777777" w:rsidR="007879DE" w:rsidRPr="00255558" w:rsidRDefault="007879DE" w:rsidP="0018339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836CF76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C1A60E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0C25CD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E130496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A3C389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913ED4" w14:textId="77777777" w:rsidR="007879DE" w:rsidRPr="00255558" w:rsidRDefault="007879DE" w:rsidP="0018339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241F9B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9DE" w:rsidRPr="00255558" w14:paraId="1A3E9955" w14:textId="77777777" w:rsidTr="0018339A">
        <w:trPr>
          <w:trHeight w:hRule="exact" w:val="374"/>
        </w:trPr>
        <w:tc>
          <w:tcPr>
            <w:tcW w:w="4320" w:type="dxa"/>
            <w:shd w:val="clear" w:color="auto" w:fill="auto"/>
          </w:tcPr>
          <w:p w14:paraId="0A8F377B" w14:textId="77777777" w:rsidR="007879DE" w:rsidRPr="00255558" w:rsidRDefault="007879DE" w:rsidP="0018339A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0" w:type="dxa"/>
            <w:vAlign w:val="bottom"/>
          </w:tcPr>
          <w:p w14:paraId="33501DAF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38F9EAA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C69C4C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796706D1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7D7FC2" w14:textId="77777777" w:rsidR="007879DE" w:rsidRPr="00255558" w:rsidRDefault="007879DE" w:rsidP="0018339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99AE474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3B3212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FCD27A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236891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E6F38C5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E1E351" w14:textId="77777777" w:rsidR="007879DE" w:rsidRPr="00255558" w:rsidRDefault="007879DE" w:rsidP="0018339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DA56BD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9DE" w:rsidRPr="00255558" w14:paraId="25D75AA4" w14:textId="77777777" w:rsidTr="0018339A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6E8D1157" w14:textId="77777777" w:rsidR="007879DE" w:rsidRPr="00255558" w:rsidRDefault="007879DE" w:rsidP="0018339A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450" w:type="dxa"/>
            <w:vAlign w:val="bottom"/>
          </w:tcPr>
          <w:p w14:paraId="34DF310A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1691EFA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64E8F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0090B9F7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sz w:val="26"/>
                <w:szCs w:val="26"/>
              </w:rPr>
              <w:t>100,405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3AEF6E" w14:textId="77777777" w:rsidR="007879DE" w:rsidRPr="00255558" w:rsidRDefault="007879DE" w:rsidP="0018339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00195E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sz w:val="26"/>
                <w:szCs w:val="26"/>
              </w:rPr>
              <w:t>100,405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9F840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158592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B1EF1B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2EBA12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sz w:val="26"/>
                <w:szCs w:val="26"/>
              </w:rPr>
              <w:t>100,405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52784" w14:textId="77777777" w:rsidR="007879DE" w:rsidRPr="00255558" w:rsidRDefault="007879DE" w:rsidP="0018339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E9F135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sz w:val="26"/>
                <w:szCs w:val="26"/>
              </w:rPr>
              <w:t>100,405</w:t>
            </w:r>
          </w:p>
        </w:tc>
      </w:tr>
      <w:tr w:rsidR="007879DE" w:rsidRPr="00255558" w14:paraId="6C7AEDEE" w14:textId="77777777" w:rsidTr="0018339A">
        <w:trPr>
          <w:trHeight w:hRule="exact" w:val="72"/>
        </w:trPr>
        <w:tc>
          <w:tcPr>
            <w:tcW w:w="4320" w:type="dxa"/>
            <w:shd w:val="clear" w:color="auto" w:fill="auto"/>
            <w:vAlign w:val="bottom"/>
          </w:tcPr>
          <w:p w14:paraId="51BD1DFE" w14:textId="77777777" w:rsidR="007879DE" w:rsidRPr="00255558" w:rsidRDefault="007879DE" w:rsidP="0018339A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" w:type="dxa"/>
            <w:vAlign w:val="bottom"/>
          </w:tcPr>
          <w:p w14:paraId="5F348000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C1F5AF6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F17CD6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204F061F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AA87B7" w14:textId="77777777" w:rsidR="007879DE" w:rsidRPr="00255558" w:rsidRDefault="007879DE" w:rsidP="0018339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32530A7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C840D9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6C97EF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0D49CC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D4E3C4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328E2C" w14:textId="77777777" w:rsidR="007879DE" w:rsidRPr="00255558" w:rsidRDefault="007879DE" w:rsidP="0018339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85221F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9DE" w:rsidRPr="00255558" w14:paraId="54827809" w14:textId="77777777" w:rsidTr="0018339A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4306A83D" w14:textId="77777777" w:rsidR="007879DE" w:rsidRPr="00255558" w:rsidRDefault="007879DE" w:rsidP="0018339A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450" w:type="dxa"/>
            <w:vAlign w:val="bottom"/>
          </w:tcPr>
          <w:p w14:paraId="717111D6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9C62B3E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759D99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552BD9A3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492101" w14:textId="77777777" w:rsidR="007879DE" w:rsidRPr="00255558" w:rsidRDefault="007879DE" w:rsidP="0018339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683CE39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8B36A7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BC6541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855E7B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8675CB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61AFCE" w14:textId="77777777" w:rsidR="007879DE" w:rsidRPr="00255558" w:rsidRDefault="007879DE" w:rsidP="0018339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A2617B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9DE" w:rsidRPr="00255558" w14:paraId="5C03AB49" w14:textId="77777777" w:rsidTr="0018339A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2C43CEA2" w14:textId="77777777" w:rsidR="007879DE" w:rsidRPr="00255558" w:rsidRDefault="007879DE" w:rsidP="0018339A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255558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50" w:type="dxa"/>
            <w:vAlign w:val="bottom"/>
          </w:tcPr>
          <w:p w14:paraId="405ADCC4" w14:textId="77777777" w:rsidR="007879DE" w:rsidRPr="00255558" w:rsidRDefault="007879DE" w:rsidP="0018339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8D422B7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sz w:val="26"/>
                <w:szCs w:val="26"/>
              </w:rPr>
              <w:t>36,037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44CCAC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536CEEF9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18B67A" w14:textId="77777777" w:rsidR="007879DE" w:rsidRPr="00255558" w:rsidRDefault="007879DE" w:rsidP="0018339A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1D2F00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sz w:val="26"/>
                <w:szCs w:val="26"/>
              </w:rPr>
              <w:t>36,037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0F42F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C4792D" w14:textId="77777777" w:rsidR="007879DE" w:rsidRPr="00255558" w:rsidRDefault="007879DE" w:rsidP="0018339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sz w:val="26"/>
                <w:szCs w:val="26"/>
              </w:rPr>
              <w:t>36,037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9A5D7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0BF18F" w14:textId="77777777" w:rsidR="007879DE" w:rsidRPr="00255558" w:rsidRDefault="007879DE" w:rsidP="003C5DB5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3EED96" w14:textId="77777777" w:rsidR="007879DE" w:rsidRPr="00255558" w:rsidRDefault="007879DE" w:rsidP="0018339A">
            <w:pPr>
              <w:tabs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2D903F" w14:textId="77777777" w:rsidR="007879DE" w:rsidRPr="00255558" w:rsidRDefault="007879DE" w:rsidP="0018339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255558">
              <w:rPr>
                <w:rFonts w:ascii="Angsana New" w:hAnsi="Angsana New"/>
                <w:sz w:val="26"/>
                <w:szCs w:val="26"/>
              </w:rPr>
              <w:t>36,037</w:t>
            </w:r>
          </w:p>
        </w:tc>
      </w:tr>
    </w:tbl>
    <w:p w14:paraId="09CEB4D8" w14:textId="4F659E8A" w:rsidR="007879DE" w:rsidRPr="007879DE" w:rsidRDefault="007879DE" w:rsidP="00787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rPr>
          <w:lang w:val="x-none" w:eastAsia="x-none"/>
        </w:rPr>
        <w:sectPr w:rsidR="007879DE" w:rsidRPr="007879DE" w:rsidSect="00B4040D">
          <w:pgSz w:w="16834" w:h="11909" w:orient="landscape" w:code="9"/>
          <w:pgMar w:top="1152" w:right="1174" w:bottom="1152" w:left="1170" w:header="720" w:footer="720" w:gutter="0"/>
          <w:cols w:space="720"/>
          <w:docGrid w:linePitch="360"/>
        </w:sectPr>
      </w:pPr>
    </w:p>
    <w:p w14:paraId="59FC721F" w14:textId="6CB131AF" w:rsidR="00EE1EDB" w:rsidRPr="00660A77" w:rsidRDefault="00660A77" w:rsidP="00EE1E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0A77">
        <w:rPr>
          <w:rFonts w:ascii="Angsana New" w:hAnsi="Angsana New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3B558E">
        <w:rPr>
          <w:rFonts w:ascii="Angsana New" w:hAnsi="Angsana New"/>
          <w:spacing w:val="-2"/>
          <w:sz w:val="30"/>
          <w:szCs w:val="30"/>
          <w:cs/>
        </w:rPr>
        <w:br/>
      </w:r>
      <w:r w:rsidRPr="00660A77">
        <w:rPr>
          <w:rFonts w:ascii="Angsana New" w:hAnsi="Angsana New"/>
          <w:spacing w:val="-2"/>
          <w:sz w:val="30"/>
          <w:szCs w:val="30"/>
          <w:cs/>
        </w:rPr>
        <w:t>งบแสดง</w:t>
      </w:r>
      <w:r w:rsidRPr="00660A77">
        <w:rPr>
          <w:rFonts w:ascii="Angsana New" w:hAnsi="Angsana New"/>
          <w:spacing w:val="-4"/>
          <w:sz w:val="30"/>
          <w:szCs w:val="30"/>
          <w:cs/>
        </w:rPr>
        <w:t>ฐานะการเงิน</w:t>
      </w:r>
    </w:p>
    <w:p w14:paraId="44B2FD2E" w14:textId="77777777" w:rsidR="00660A77" w:rsidRPr="00DB7154" w:rsidRDefault="00660A77" w:rsidP="007D56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160" w:lineRule="exact"/>
        <w:ind w:left="547"/>
        <w:jc w:val="thaiDistribute"/>
        <w:rPr>
          <w:rFonts w:ascii="Angsana New" w:hAnsi="Angsana New"/>
          <w:szCs w:val="18"/>
          <w:shd w:val="clear" w:color="auto" w:fill="D9D9D9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E1EDB" w:rsidRPr="00981BD5" w14:paraId="42CF89D1" w14:textId="77777777" w:rsidTr="00067091">
        <w:trPr>
          <w:tblHeader/>
        </w:trPr>
        <w:tc>
          <w:tcPr>
            <w:tcW w:w="2430" w:type="dxa"/>
            <w:shd w:val="clear" w:color="auto" w:fill="auto"/>
          </w:tcPr>
          <w:p w14:paraId="21A7B976" w14:textId="77777777" w:rsidR="00EE1EDB" w:rsidRPr="00981BD5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3A829EFC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401A0F73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E1EDB" w:rsidRPr="00981BD5" w14:paraId="4887DF98" w14:textId="77777777" w:rsidTr="00067091">
        <w:tc>
          <w:tcPr>
            <w:tcW w:w="2430" w:type="dxa"/>
            <w:shd w:val="clear" w:color="auto" w:fill="auto"/>
          </w:tcPr>
          <w:p w14:paraId="2EE6E501" w14:textId="77777777" w:rsidR="00EE1EDB" w:rsidRPr="00981BD5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="008C7129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8C71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</w:t>
            </w:r>
            <w:r w:rsidRPr="00981BD5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6AEC152D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7DF559ED" w14:textId="77777777" w:rsidR="00EE1EDB" w:rsidRPr="00981BD5" w:rsidRDefault="00EE1EDB" w:rsidP="009D6C02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81B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EE1EDB" w:rsidRPr="00981BD5" w14:paraId="37DDACC3" w14:textId="77777777" w:rsidTr="00067091">
        <w:tc>
          <w:tcPr>
            <w:tcW w:w="2430" w:type="dxa"/>
            <w:shd w:val="clear" w:color="auto" w:fill="auto"/>
          </w:tcPr>
          <w:p w14:paraId="1F99A5DC" w14:textId="77777777" w:rsidR="00EE1EDB" w:rsidRPr="00981BD5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647CA204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1C605D08" w14:textId="77777777" w:rsidR="00EE1EDB" w:rsidRPr="00981BD5" w:rsidRDefault="00821A21" w:rsidP="009D6C02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  <w:r w:rsidRPr="00981BD5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81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ที่ถูกปรับปรุง</w:t>
            </w:r>
          </w:p>
        </w:tc>
      </w:tr>
    </w:tbl>
    <w:p w14:paraId="4E3978CD" w14:textId="77777777" w:rsidR="007A6A06" w:rsidRPr="00DB7154" w:rsidRDefault="007A6A06" w:rsidP="007D567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160" w:lineRule="exact"/>
        <w:ind w:right="-43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shd w:val="clear" w:color="auto" w:fill="D9D9D9"/>
          <w:lang w:val="en-US" w:eastAsia="en-US"/>
        </w:rPr>
      </w:pPr>
    </w:p>
    <w:p w14:paraId="0DDC20A6" w14:textId="647FA2C6" w:rsidR="00C540F3" w:rsidRPr="006934B8" w:rsidRDefault="008048B0" w:rsidP="00C540F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8</w:t>
      </w:r>
      <w:r w:rsidR="00FB0C25" w:rsidRPr="006934B8">
        <w:rPr>
          <w:rFonts w:ascii="Angsana New" w:hAnsi="Angsana New"/>
          <w:sz w:val="30"/>
          <w:szCs w:val="30"/>
          <w:u w:val="none"/>
          <w:cs/>
        </w:rPr>
        <w:tab/>
      </w:r>
      <w:r w:rsidR="00C540F3" w:rsidRPr="006934B8">
        <w:rPr>
          <w:rFonts w:ascii="Angsana New" w:hAnsi="Angsana New"/>
          <w:sz w:val="30"/>
          <w:szCs w:val="30"/>
          <w:u w:val="none"/>
          <w:cs/>
        </w:rPr>
        <w:t>ภาระผูกพัน</w:t>
      </w:r>
    </w:p>
    <w:p w14:paraId="50DD416B" w14:textId="77777777" w:rsidR="00C540F3" w:rsidRPr="00682C1E" w:rsidRDefault="00C540F3" w:rsidP="007D5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exact"/>
        <w:ind w:left="547"/>
        <w:jc w:val="thaiDistribute"/>
        <w:rPr>
          <w:rFonts w:ascii="Angsana New" w:hAnsi="Angsana New"/>
        </w:rPr>
      </w:pP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170"/>
        <w:gridCol w:w="270"/>
        <w:gridCol w:w="1143"/>
      </w:tblGrid>
      <w:tr w:rsidR="00C540F3" w:rsidRPr="006934B8" w14:paraId="210C8369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532379CA" w14:textId="77777777" w:rsidR="00C540F3" w:rsidRPr="00D76A52" w:rsidRDefault="00C540F3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83" w:type="dxa"/>
            <w:gridSpan w:val="3"/>
          </w:tcPr>
          <w:p w14:paraId="13042502" w14:textId="12F9C8F5" w:rsidR="00C540F3" w:rsidRPr="006934B8" w:rsidRDefault="00C540F3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</w:tc>
      </w:tr>
      <w:tr w:rsidR="00067091" w:rsidRPr="006934B8" w14:paraId="33035D54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1F6807FD" w14:textId="77777777" w:rsidR="00067091" w:rsidRPr="00D76A52" w:rsidRDefault="00067091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83" w:type="dxa"/>
            <w:gridSpan w:val="3"/>
          </w:tcPr>
          <w:p w14:paraId="75074588" w14:textId="139F0778" w:rsidR="00067091" w:rsidRPr="006934B8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934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40F3" w:rsidRPr="006934B8" w14:paraId="776C7468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781A2A22" w14:textId="77777777" w:rsidR="00C540F3" w:rsidRPr="006934B8" w:rsidRDefault="00C540F3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ECF5623" w14:textId="455AF48B" w:rsidR="00C540F3" w:rsidRPr="00383BA1" w:rsidRDefault="004A24EA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383BA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</w:t>
            </w:r>
            <w:r w:rsidR="00C540F3" w:rsidRPr="00383BA1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0</w:t>
            </w:r>
            <w:r w:rsidR="00C540F3" w:rsidRPr="00383BA1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3B558E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132832E4" w14:textId="77777777" w:rsidR="00C540F3" w:rsidRPr="00383BA1" w:rsidRDefault="00C540F3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83514D2" w14:textId="1B2AD0C3" w:rsidR="00C540F3" w:rsidRPr="00383BA1" w:rsidRDefault="004A24EA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383BA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C540F3" w:rsidRPr="00383BA1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</w:tr>
      <w:tr w:rsidR="00067091" w:rsidRPr="006934B8" w14:paraId="6112D88E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462D8767" w14:textId="77777777" w:rsidR="00067091" w:rsidRPr="006934B8" w:rsidRDefault="00067091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BB04B44" w14:textId="693A643E" w:rsidR="00067091" w:rsidRPr="00383BA1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 w:rsidR="008048B0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544492C" w14:textId="77777777" w:rsidR="00067091" w:rsidRPr="00383BA1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7B7CBD0" w14:textId="17F87699" w:rsidR="00067091" w:rsidRPr="00383BA1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 w:rsidR="008048B0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C540F3" w:rsidRPr="006934B8" w14:paraId="7DA3F6FF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16BABBDC" w14:textId="77777777" w:rsidR="00C540F3" w:rsidRPr="006934B8" w:rsidRDefault="00C540F3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4C5A6FD" w14:textId="77777777" w:rsidR="00C540F3" w:rsidRPr="006934B8" w:rsidRDefault="00C540F3" w:rsidP="00067091">
            <w:pPr>
              <w:pStyle w:val="a3"/>
              <w:tabs>
                <w:tab w:val="decimal" w:pos="909"/>
              </w:tabs>
              <w:spacing w:line="36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0F3" w:rsidRPr="006934B8" w14:paraId="087A665D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16479298" w14:textId="77777777" w:rsidR="00C540F3" w:rsidRPr="006934B8" w:rsidRDefault="00C540F3" w:rsidP="007E74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52CF91BB" w14:textId="77777777" w:rsidR="00C540F3" w:rsidRPr="006934B8" w:rsidRDefault="00C540F3" w:rsidP="007E7440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169BD6" w14:textId="77777777" w:rsidR="00C540F3" w:rsidRPr="006934B8" w:rsidRDefault="00C540F3" w:rsidP="007E7440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E651F9B" w14:textId="77777777" w:rsidR="00C540F3" w:rsidRPr="006934B8" w:rsidRDefault="00C540F3" w:rsidP="007E7440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40F3" w:rsidRPr="006934B8" w14:paraId="1D246517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5AB5B202" w14:textId="77777777" w:rsidR="00C540F3" w:rsidRPr="006934B8" w:rsidRDefault="00C540F3" w:rsidP="00C54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077AE7B9" w14:textId="2B08D0D3" w:rsidR="00C540F3" w:rsidRPr="005769DE" w:rsidRDefault="00A95890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328,185</w:t>
            </w:r>
          </w:p>
        </w:tc>
        <w:tc>
          <w:tcPr>
            <w:tcW w:w="270" w:type="dxa"/>
          </w:tcPr>
          <w:p w14:paraId="11185464" w14:textId="77777777" w:rsidR="00C540F3" w:rsidRPr="00BE7704" w:rsidRDefault="00C540F3" w:rsidP="00C540F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D6A2BEF" w14:textId="46F0F650" w:rsidR="00C540F3" w:rsidRPr="00BE7704" w:rsidRDefault="00D94DFC" w:rsidP="00C540F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</w:t>
            </w:r>
            <w:r w:rsidR="008048B0">
              <w:rPr>
                <w:rFonts w:ascii="Angsana New" w:hAnsi="Angsana New"/>
                <w:sz w:val="30"/>
                <w:szCs w:val="30"/>
                <w:lang w:val="en-US" w:bidi="th-TH"/>
              </w:rPr>
              <w:t>12,961</w:t>
            </w:r>
          </w:p>
        </w:tc>
      </w:tr>
      <w:tr w:rsidR="00C540F3" w:rsidRPr="006934B8" w14:paraId="42705E62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1846E12D" w14:textId="77777777" w:rsidR="00C540F3" w:rsidRPr="006934B8" w:rsidRDefault="00C540F3" w:rsidP="00C54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392933" w14:textId="214204F3" w:rsidR="00C540F3" w:rsidRPr="005769DE" w:rsidRDefault="00A95890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328,185</w:t>
            </w:r>
          </w:p>
        </w:tc>
        <w:tc>
          <w:tcPr>
            <w:tcW w:w="270" w:type="dxa"/>
          </w:tcPr>
          <w:p w14:paraId="15EE9007" w14:textId="77777777" w:rsidR="00C540F3" w:rsidRPr="00BE7704" w:rsidRDefault="00C540F3" w:rsidP="00C540F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C1811D0" w14:textId="1AB3831E" w:rsidR="00C540F3" w:rsidRPr="00E03957" w:rsidRDefault="00D94DFC" w:rsidP="00C540F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39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 </w:t>
            </w:r>
            <w:r w:rsidR="008048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12,961</w:t>
            </w:r>
          </w:p>
        </w:tc>
      </w:tr>
      <w:tr w:rsidR="00C540F3" w:rsidRPr="006934B8" w14:paraId="198A2EF6" w14:textId="77777777" w:rsidTr="00AF5980">
        <w:trPr>
          <w:cantSplit/>
          <w:trHeight w:hRule="exact" w:val="288"/>
        </w:trPr>
        <w:tc>
          <w:tcPr>
            <w:tcW w:w="6480" w:type="dxa"/>
          </w:tcPr>
          <w:p w14:paraId="6BE1BF53" w14:textId="77777777" w:rsidR="00C540F3" w:rsidRPr="00E418AD" w:rsidRDefault="00C540F3" w:rsidP="007E74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75B84E" w14:textId="77777777" w:rsidR="00C540F3" w:rsidRPr="005769DE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2C6A92" w14:textId="77777777" w:rsidR="00C540F3" w:rsidRPr="00BE7704" w:rsidRDefault="00C540F3" w:rsidP="007E7440">
            <w:pPr>
              <w:pStyle w:val="a3"/>
              <w:tabs>
                <w:tab w:val="decimal" w:pos="927"/>
              </w:tabs>
              <w:spacing w:line="280" w:lineRule="exact"/>
              <w:ind w:left="-18"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64011B88" w14:textId="77777777" w:rsidR="00C540F3" w:rsidRPr="00BE7704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40F3" w:rsidRPr="006934B8" w14:paraId="6B3BC57C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65386530" w14:textId="522C5800" w:rsidR="00C540F3" w:rsidRPr="006934B8" w:rsidRDefault="00C540F3" w:rsidP="007E74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</w:t>
            </w:r>
            <w:r w:rsidR="003B55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และบริการ</w:t>
            </w: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ที่ยกเลิกไม่ได้</w:t>
            </w:r>
          </w:p>
        </w:tc>
        <w:tc>
          <w:tcPr>
            <w:tcW w:w="1170" w:type="dxa"/>
          </w:tcPr>
          <w:p w14:paraId="3F8EC9C4" w14:textId="77777777" w:rsidR="00C540F3" w:rsidRPr="005769DE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DF2A2F" w14:textId="77777777" w:rsidR="00C540F3" w:rsidRPr="00BE7704" w:rsidRDefault="00C540F3" w:rsidP="007E7440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03623FF1" w14:textId="77777777" w:rsidR="00C540F3" w:rsidRPr="00BE7704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0F3" w:rsidRPr="006934B8" w14:paraId="764142A6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6F140414" w14:textId="77777777" w:rsidR="00C540F3" w:rsidRPr="006934B8" w:rsidRDefault="00C540F3" w:rsidP="00C54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ภายใน</w:t>
            </w:r>
            <w:r w:rsidR="00BE770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 </w:t>
            </w: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</w:tcPr>
          <w:p w14:paraId="6DED71F8" w14:textId="7723973C" w:rsidR="00C540F3" w:rsidRPr="005769DE" w:rsidRDefault="00A95890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1,225</w:t>
            </w:r>
          </w:p>
        </w:tc>
        <w:tc>
          <w:tcPr>
            <w:tcW w:w="270" w:type="dxa"/>
          </w:tcPr>
          <w:p w14:paraId="493A16ED" w14:textId="77777777" w:rsidR="00C540F3" w:rsidRPr="00BE7704" w:rsidRDefault="00C540F3" w:rsidP="00C540F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48E6839" w14:textId="1E8555A0" w:rsidR="00C540F3" w:rsidRPr="00BE7704" w:rsidRDefault="008048B0" w:rsidP="00C540F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3,243</w:t>
            </w:r>
          </w:p>
        </w:tc>
      </w:tr>
      <w:tr w:rsidR="00C540F3" w:rsidRPr="006934B8" w14:paraId="78B46C37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40A6C261" w14:textId="0C5B89EA" w:rsidR="00C540F3" w:rsidRPr="006934B8" w:rsidRDefault="003B558E" w:rsidP="00C54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หลังจาก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ปี แต่ไม่เกิน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  <w:tc>
          <w:tcPr>
            <w:tcW w:w="1170" w:type="dxa"/>
          </w:tcPr>
          <w:p w14:paraId="587BE89D" w14:textId="2EF10D61" w:rsidR="00C540F3" w:rsidRPr="005769DE" w:rsidRDefault="00A95890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</w:tcPr>
          <w:p w14:paraId="2497C606" w14:textId="77777777" w:rsidR="00C540F3" w:rsidRPr="00BE7704" w:rsidRDefault="00C540F3" w:rsidP="00C540F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D9498BD" w14:textId="4598C7B9" w:rsidR="00C540F3" w:rsidRPr="00BE7704" w:rsidRDefault="008048B0" w:rsidP="00C540F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</w:tr>
      <w:tr w:rsidR="00C540F3" w:rsidRPr="006934B8" w14:paraId="16DDE9D0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3CA86700" w14:textId="77777777" w:rsidR="00C540F3" w:rsidRPr="006934B8" w:rsidRDefault="00C540F3" w:rsidP="00C5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844FEE" w14:textId="3DE949C8" w:rsidR="00C540F3" w:rsidRPr="005769DE" w:rsidRDefault="00A95890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1,415</w:t>
            </w:r>
          </w:p>
        </w:tc>
        <w:tc>
          <w:tcPr>
            <w:tcW w:w="270" w:type="dxa"/>
          </w:tcPr>
          <w:p w14:paraId="25FB2AA4" w14:textId="77777777" w:rsidR="00C540F3" w:rsidRPr="00BE7704" w:rsidRDefault="00C540F3" w:rsidP="00C540F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F9F8C80" w14:textId="39CC2D35" w:rsidR="00C540F3" w:rsidRPr="00BE7704" w:rsidRDefault="008048B0" w:rsidP="00C540F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3,512</w:t>
            </w:r>
          </w:p>
        </w:tc>
      </w:tr>
      <w:tr w:rsidR="00C540F3" w:rsidRPr="006934B8" w14:paraId="5B5E881A" w14:textId="77777777" w:rsidTr="00AF5980">
        <w:trPr>
          <w:cantSplit/>
          <w:trHeight w:hRule="exact" w:val="288"/>
        </w:trPr>
        <w:tc>
          <w:tcPr>
            <w:tcW w:w="6480" w:type="dxa"/>
          </w:tcPr>
          <w:p w14:paraId="5A5F85D6" w14:textId="77777777" w:rsidR="00C540F3" w:rsidRPr="00727D7D" w:rsidRDefault="00C540F3" w:rsidP="007E7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D9E4234" w14:textId="77777777" w:rsidR="00C540F3" w:rsidRPr="005769DE" w:rsidRDefault="00C540F3" w:rsidP="007E7440">
            <w:pPr>
              <w:pStyle w:val="a3"/>
              <w:tabs>
                <w:tab w:val="decimal" w:pos="882"/>
              </w:tabs>
              <w:spacing w:line="280" w:lineRule="exact"/>
              <w:ind w:left="-18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540F3" w:rsidRPr="006934B8" w14:paraId="66030E1F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549824A9" w14:textId="77777777" w:rsidR="00C540F3" w:rsidRPr="006934B8" w:rsidRDefault="00C540F3" w:rsidP="007E7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ภาระผูกพันอื่นๆ</w:t>
            </w:r>
          </w:p>
        </w:tc>
        <w:tc>
          <w:tcPr>
            <w:tcW w:w="1170" w:type="dxa"/>
          </w:tcPr>
          <w:p w14:paraId="6BC351B7" w14:textId="0854CCBC" w:rsidR="00C540F3" w:rsidRPr="005769DE" w:rsidRDefault="00C540F3" w:rsidP="007E7440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22D004" w14:textId="77777777" w:rsidR="00C540F3" w:rsidRPr="00BE7704" w:rsidRDefault="00C540F3" w:rsidP="007E7440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5931114" w14:textId="77777777" w:rsidR="00C540F3" w:rsidRPr="00BE7704" w:rsidRDefault="00C540F3" w:rsidP="007E7440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35F7" w:rsidRPr="006934B8" w14:paraId="4ABC66FD" w14:textId="77777777" w:rsidTr="008048B0">
        <w:trPr>
          <w:cantSplit/>
          <w:trHeight w:hRule="exact" w:val="374"/>
        </w:trPr>
        <w:tc>
          <w:tcPr>
            <w:tcW w:w="6480" w:type="dxa"/>
          </w:tcPr>
          <w:p w14:paraId="1E419DA5" w14:textId="13700837" w:rsidR="008135F7" w:rsidRPr="008048B0" w:rsidRDefault="008135F7" w:rsidP="00813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048B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 w:rsidRPr="008048B0">
              <w:rPr>
                <w:rFonts w:ascii="Angsana New" w:hAnsi="Angsana New" w:hint="cs"/>
                <w:sz w:val="30"/>
                <w:szCs w:val="30"/>
                <w:cs/>
              </w:rPr>
              <w:t>สำหรับธุรกิจของกิจการ</w:t>
            </w:r>
            <w:r w:rsidR="008048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เพื่อ</w:t>
            </w:r>
          </w:p>
        </w:tc>
        <w:tc>
          <w:tcPr>
            <w:tcW w:w="1170" w:type="dxa"/>
          </w:tcPr>
          <w:p w14:paraId="5649895F" w14:textId="46185AE5" w:rsidR="008135F7" w:rsidRPr="00660A77" w:rsidRDefault="008135F7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27F7D2" w14:textId="77777777" w:rsidR="008135F7" w:rsidRPr="00BE7704" w:rsidRDefault="008135F7" w:rsidP="008135F7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E5B2C39" w14:textId="5EB4E110" w:rsidR="008135F7" w:rsidRPr="00BE7704" w:rsidRDefault="008135F7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48B0" w:rsidRPr="006934B8" w14:paraId="053C54F5" w14:textId="77777777" w:rsidTr="008048B0">
        <w:trPr>
          <w:cantSplit/>
          <w:trHeight w:hRule="exact" w:val="374"/>
        </w:trPr>
        <w:tc>
          <w:tcPr>
            <w:tcW w:w="6480" w:type="dxa"/>
          </w:tcPr>
          <w:p w14:paraId="68440004" w14:textId="6BC178E6" w:rsidR="008048B0" w:rsidRPr="0095600A" w:rsidRDefault="008048B0" w:rsidP="00813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600A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ค่าไฟฟ้า</w:t>
            </w:r>
          </w:p>
        </w:tc>
        <w:tc>
          <w:tcPr>
            <w:tcW w:w="1170" w:type="dxa"/>
          </w:tcPr>
          <w:p w14:paraId="13C18B46" w14:textId="0FA09E26" w:rsidR="008048B0" w:rsidRPr="00660A77" w:rsidRDefault="00A95890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</w:t>
            </w:r>
            <w:r w:rsidR="00273D63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0308AC8A" w14:textId="77777777" w:rsidR="008048B0" w:rsidRPr="00BE7704" w:rsidRDefault="008048B0" w:rsidP="008135F7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ECFCEC5" w14:textId="23E5E1D6" w:rsidR="008048B0" w:rsidRPr="00D94DFC" w:rsidRDefault="008048B0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4DFC">
              <w:rPr>
                <w:rFonts w:ascii="Angsana New" w:hAnsi="Angsana New"/>
                <w:sz w:val="30"/>
                <w:szCs w:val="30"/>
                <w:lang w:val="en-US"/>
              </w:rPr>
              <w:t>13,</w:t>
            </w:r>
            <w:r w:rsidR="0095600A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048B0" w:rsidRPr="006934B8" w14:paraId="49591562" w14:textId="77777777" w:rsidTr="008048B0">
        <w:trPr>
          <w:cantSplit/>
          <w:trHeight w:hRule="exact" w:val="374"/>
        </w:trPr>
        <w:tc>
          <w:tcPr>
            <w:tcW w:w="6480" w:type="dxa"/>
          </w:tcPr>
          <w:p w14:paraId="083DBF7C" w14:textId="00D4C2E3" w:rsidR="008048B0" w:rsidRPr="0095600A" w:rsidRDefault="008048B0" w:rsidP="00813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600A"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ซื้อวัตถุดิบ</w:t>
            </w:r>
            <w:r w:rsidR="005512F0" w:rsidRPr="009560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="005512F0" w:rsidRPr="007D56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</w:t>
            </w:r>
            <w:r w:rsidR="0074142C" w:rsidRPr="007D56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E79FC2" w14:textId="5E6A9CC7" w:rsidR="008048B0" w:rsidRPr="00660A77" w:rsidRDefault="00A95890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E1500">
              <w:rPr>
                <w:rFonts w:ascii="Angsana New" w:hAnsi="Angsana New"/>
                <w:sz w:val="30"/>
                <w:szCs w:val="30"/>
                <w:lang w:val="en-US"/>
              </w:rPr>
              <w:t>676,</w:t>
            </w:r>
            <w:r w:rsidR="00273D63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</w:p>
        </w:tc>
        <w:tc>
          <w:tcPr>
            <w:tcW w:w="270" w:type="dxa"/>
          </w:tcPr>
          <w:p w14:paraId="27E8B9A8" w14:textId="77777777" w:rsidR="008048B0" w:rsidRPr="00BE7704" w:rsidRDefault="008048B0" w:rsidP="008135F7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6273641" w14:textId="6198C361" w:rsidR="008048B0" w:rsidRPr="00D94DFC" w:rsidRDefault="008048B0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1,117,</w:t>
            </w:r>
            <w:r w:rsidR="0095600A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135F7" w:rsidRPr="006934B8" w14:paraId="622AA091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38C7E169" w14:textId="77777777" w:rsidR="008135F7" w:rsidRPr="00C55B47" w:rsidRDefault="008135F7" w:rsidP="00813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1F4964" w14:textId="5276ED34" w:rsidR="008135F7" w:rsidRPr="00A95890" w:rsidRDefault="00A95890" w:rsidP="008135F7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8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EE15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690,049</w:t>
            </w:r>
          </w:p>
        </w:tc>
        <w:tc>
          <w:tcPr>
            <w:tcW w:w="270" w:type="dxa"/>
          </w:tcPr>
          <w:p w14:paraId="364F6FC6" w14:textId="77777777" w:rsidR="008135F7" w:rsidRPr="00BE7704" w:rsidRDefault="008135F7" w:rsidP="008135F7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07FCEBB" w14:textId="3BD57B4C" w:rsidR="008135F7" w:rsidRPr="00BE7704" w:rsidRDefault="008135F7" w:rsidP="008135F7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7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048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,130,885</w:t>
            </w:r>
          </w:p>
        </w:tc>
      </w:tr>
    </w:tbl>
    <w:p w14:paraId="185EC334" w14:textId="77777777" w:rsidR="00E80149" w:rsidRPr="00682C1E" w:rsidRDefault="00E80149" w:rsidP="007D5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0F43AE3" w14:textId="07E7F2D2" w:rsidR="00DB7154" w:rsidRPr="006934B8" w:rsidRDefault="00DB7154" w:rsidP="00DB7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934B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7483E416" w14:textId="77777777" w:rsidR="00DB7154" w:rsidRPr="00682C1E" w:rsidRDefault="00DB7154" w:rsidP="007D5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right="29"/>
        <w:jc w:val="both"/>
        <w:rPr>
          <w:rFonts w:ascii="Angsana New" w:hAnsi="Angsana New"/>
          <w:sz w:val="24"/>
          <w:szCs w:val="24"/>
        </w:rPr>
      </w:pPr>
    </w:p>
    <w:p w14:paraId="65EBAEC9" w14:textId="58AC0CD9" w:rsidR="00C540F3" w:rsidRDefault="00DB7154" w:rsidP="00AF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t>กลุ่มบริษัทได้ทำสัญญาเช่าดำเนินงานสำหรับเช่า</w:t>
      </w:r>
      <w:r>
        <w:rPr>
          <w:rFonts w:ascii="Angsana New" w:hAnsi="Angsana New"/>
          <w:sz w:val="30"/>
          <w:szCs w:val="30"/>
          <w:cs/>
        </w:rPr>
        <w:t>อุปกรณ์สำนักงาน และยานพาหนะ</w:t>
      </w:r>
      <w:r w:rsidRPr="006934B8">
        <w:rPr>
          <w:rFonts w:ascii="Angsana New" w:hAnsi="Angsana New"/>
          <w:sz w:val="30"/>
          <w:szCs w:val="30"/>
          <w:cs/>
        </w:rPr>
        <w:t xml:space="preserve"> ซึ่งระยะเวลาของสัญญา</w:t>
      </w:r>
      <w:r w:rsidR="00AF5980">
        <w:rPr>
          <w:rFonts w:ascii="Angsana New" w:hAnsi="Angsana New"/>
          <w:sz w:val="30"/>
          <w:szCs w:val="30"/>
        </w:rPr>
        <w:br/>
      </w:r>
      <w:r w:rsidRPr="006934B8">
        <w:rPr>
          <w:rFonts w:ascii="Angsana New" w:hAnsi="Angsana New"/>
          <w:sz w:val="30"/>
          <w:szCs w:val="30"/>
          <w:cs/>
        </w:rPr>
        <w:t>มีตั้งแต่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34B8">
        <w:rPr>
          <w:rFonts w:ascii="Angsana New" w:hAnsi="Angsana New"/>
          <w:sz w:val="30"/>
          <w:szCs w:val="30"/>
        </w:rPr>
        <w:t>1</w:t>
      </w:r>
      <w:r w:rsidRPr="006934B8">
        <w:rPr>
          <w:rFonts w:ascii="Angsana New" w:hAnsi="Angsana New"/>
          <w:sz w:val="30"/>
          <w:szCs w:val="30"/>
          <w:cs/>
        </w:rPr>
        <w:t xml:space="preserve"> ถึง </w:t>
      </w:r>
      <w:r w:rsidR="00E63F0A">
        <w:rPr>
          <w:rFonts w:ascii="Angsana New" w:hAnsi="Angsana New"/>
          <w:sz w:val="30"/>
          <w:szCs w:val="30"/>
        </w:rPr>
        <w:t>3</w:t>
      </w:r>
      <w:r w:rsidRPr="006934B8">
        <w:rPr>
          <w:rFonts w:ascii="Angsana New" w:hAnsi="Angsana New"/>
          <w:sz w:val="30"/>
          <w:szCs w:val="30"/>
          <w:cs/>
        </w:rPr>
        <w:t xml:space="preserve"> ปี</w:t>
      </w:r>
    </w:p>
    <w:sectPr w:rsidR="00C540F3" w:rsidSect="00565946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819E4" w14:textId="77777777" w:rsidR="0068092E" w:rsidRDefault="0068092E">
      <w:r>
        <w:separator/>
      </w:r>
    </w:p>
  </w:endnote>
  <w:endnote w:type="continuationSeparator" w:id="0">
    <w:p w14:paraId="2B5C2668" w14:textId="77777777" w:rsidR="0068092E" w:rsidRDefault="0068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D7B9" w14:textId="77777777" w:rsidR="00405D6F" w:rsidRPr="00371CAC" w:rsidRDefault="00405D6F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69D30" w14:textId="77777777" w:rsidR="0068092E" w:rsidRDefault="0068092E">
      <w:r>
        <w:separator/>
      </w:r>
    </w:p>
  </w:footnote>
  <w:footnote w:type="continuationSeparator" w:id="0">
    <w:p w14:paraId="42E6A5DD" w14:textId="77777777" w:rsidR="0068092E" w:rsidRDefault="00680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CD95A" w14:textId="77777777" w:rsidR="004E2E7C" w:rsidRDefault="004E2E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03896" w14:textId="77777777" w:rsidR="004E2E7C" w:rsidRPr="00807D39" w:rsidRDefault="004E2E7C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67B6D3" w14:textId="77777777" w:rsidR="004E2E7C" w:rsidRPr="00807D39" w:rsidRDefault="004E2E7C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6ADD7871" w14:textId="55C897E5" w:rsidR="004E2E7C" w:rsidRPr="00807D39" w:rsidRDefault="004E2E7C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 w:rsidR="0027087F">
      <w:rPr>
        <w:rFonts w:ascii="Angsana New" w:hAnsi="Angsana New"/>
        <w:b/>
        <w:bCs/>
        <w:sz w:val="32"/>
        <w:szCs w:val="32"/>
        <w:lang w:val="en-US"/>
      </w:rPr>
      <w:t>5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D62854E" w14:textId="77777777" w:rsidR="004E2E7C" w:rsidRDefault="004E2E7C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DA9F" w14:textId="77777777" w:rsidR="004E2E7C" w:rsidRDefault="004E2E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26"/>
  </w:num>
  <w:num w:numId="6">
    <w:abstractNumId w:val="13"/>
  </w:num>
  <w:num w:numId="7">
    <w:abstractNumId w:val="16"/>
  </w:num>
  <w:num w:numId="8">
    <w:abstractNumId w:val="24"/>
  </w:num>
  <w:num w:numId="9">
    <w:abstractNumId w:val="4"/>
  </w:num>
  <w:num w:numId="10">
    <w:abstractNumId w:val="14"/>
  </w:num>
  <w:num w:numId="11">
    <w:abstractNumId w:val="20"/>
  </w:num>
  <w:num w:numId="12">
    <w:abstractNumId w:val="4"/>
  </w:num>
  <w:num w:numId="13">
    <w:abstractNumId w:val="25"/>
  </w:num>
  <w:num w:numId="14">
    <w:abstractNumId w:val="1"/>
  </w:num>
  <w:num w:numId="15">
    <w:abstractNumId w:val="10"/>
  </w:num>
  <w:num w:numId="16">
    <w:abstractNumId w:val="12"/>
  </w:num>
  <w:num w:numId="17">
    <w:abstractNumId w:val="15"/>
  </w:num>
  <w:num w:numId="18">
    <w:abstractNumId w:val="9"/>
  </w:num>
  <w:num w:numId="19">
    <w:abstractNumId w:val="1"/>
  </w:num>
  <w:num w:numId="20">
    <w:abstractNumId w:val="22"/>
  </w:num>
  <w:num w:numId="21">
    <w:abstractNumId w:val="1"/>
  </w:num>
  <w:num w:numId="22">
    <w:abstractNumId w:val="8"/>
  </w:num>
  <w:num w:numId="23">
    <w:abstractNumId w:val="19"/>
  </w:num>
  <w:num w:numId="24">
    <w:abstractNumId w:val="0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7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8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11"/>
  </w:num>
  <w:num w:numId="41">
    <w:abstractNumId w:val="1"/>
  </w:num>
  <w:num w:numId="42">
    <w:abstractNumId w:val="21"/>
  </w:num>
  <w:num w:numId="4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60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5F1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1A"/>
    <w:rsid w:val="000D3A4E"/>
    <w:rsid w:val="000D3BA3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1EB6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D93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9D3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563"/>
    <w:rsid w:val="00195DC1"/>
    <w:rsid w:val="00196154"/>
    <w:rsid w:val="00196228"/>
    <w:rsid w:val="00196B1C"/>
    <w:rsid w:val="0019739F"/>
    <w:rsid w:val="001979E9"/>
    <w:rsid w:val="001A0009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E2"/>
    <w:rsid w:val="001C4752"/>
    <w:rsid w:val="001C4A2F"/>
    <w:rsid w:val="001C4BB3"/>
    <w:rsid w:val="001C5A55"/>
    <w:rsid w:val="001C6B2D"/>
    <w:rsid w:val="001C74F5"/>
    <w:rsid w:val="001D0411"/>
    <w:rsid w:val="001D0DE6"/>
    <w:rsid w:val="001D0E29"/>
    <w:rsid w:val="001D0EFA"/>
    <w:rsid w:val="001D11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92"/>
    <w:rsid w:val="001F6DAD"/>
    <w:rsid w:val="001F78F8"/>
    <w:rsid w:val="001F7CA1"/>
    <w:rsid w:val="00200861"/>
    <w:rsid w:val="00200867"/>
    <w:rsid w:val="00201060"/>
    <w:rsid w:val="00201484"/>
    <w:rsid w:val="00201A11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07B63"/>
    <w:rsid w:val="0021022A"/>
    <w:rsid w:val="002105C3"/>
    <w:rsid w:val="00210D3D"/>
    <w:rsid w:val="00211043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A49"/>
    <w:rsid w:val="002363D2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1E0"/>
    <w:rsid w:val="002674A1"/>
    <w:rsid w:val="0026771A"/>
    <w:rsid w:val="0027087F"/>
    <w:rsid w:val="00270D84"/>
    <w:rsid w:val="00271216"/>
    <w:rsid w:val="0027246E"/>
    <w:rsid w:val="0027295F"/>
    <w:rsid w:val="00272D23"/>
    <w:rsid w:val="002734AC"/>
    <w:rsid w:val="0027358C"/>
    <w:rsid w:val="00273A95"/>
    <w:rsid w:val="00273D63"/>
    <w:rsid w:val="00274840"/>
    <w:rsid w:val="00274B49"/>
    <w:rsid w:val="00274BED"/>
    <w:rsid w:val="00275153"/>
    <w:rsid w:val="00275162"/>
    <w:rsid w:val="0027519D"/>
    <w:rsid w:val="00275342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52"/>
    <w:rsid w:val="002A03F0"/>
    <w:rsid w:val="002A09C2"/>
    <w:rsid w:val="002A0E12"/>
    <w:rsid w:val="002A1001"/>
    <w:rsid w:val="002A11D5"/>
    <w:rsid w:val="002A157F"/>
    <w:rsid w:val="002A2274"/>
    <w:rsid w:val="002A2D02"/>
    <w:rsid w:val="002A2D15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D37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A83"/>
    <w:rsid w:val="00345FDC"/>
    <w:rsid w:val="0034608F"/>
    <w:rsid w:val="0034614B"/>
    <w:rsid w:val="003463C0"/>
    <w:rsid w:val="00346593"/>
    <w:rsid w:val="003469D4"/>
    <w:rsid w:val="00346B94"/>
    <w:rsid w:val="003470F8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C6C"/>
    <w:rsid w:val="003B3ED1"/>
    <w:rsid w:val="003B457A"/>
    <w:rsid w:val="003B50D2"/>
    <w:rsid w:val="003B558E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DB5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5A1C"/>
    <w:rsid w:val="003D603D"/>
    <w:rsid w:val="003D6BA4"/>
    <w:rsid w:val="003D6E95"/>
    <w:rsid w:val="003D71FB"/>
    <w:rsid w:val="003D73F0"/>
    <w:rsid w:val="003D78C5"/>
    <w:rsid w:val="003E0536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091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D6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2097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763"/>
    <w:rsid w:val="00420897"/>
    <w:rsid w:val="004208D3"/>
    <w:rsid w:val="004210F2"/>
    <w:rsid w:val="004218FD"/>
    <w:rsid w:val="00421DD6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526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3E95"/>
    <w:rsid w:val="00445046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B7C"/>
    <w:rsid w:val="00456386"/>
    <w:rsid w:val="00456826"/>
    <w:rsid w:val="00456BE3"/>
    <w:rsid w:val="00456BEF"/>
    <w:rsid w:val="00456D39"/>
    <w:rsid w:val="004577C8"/>
    <w:rsid w:val="0045781A"/>
    <w:rsid w:val="00460206"/>
    <w:rsid w:val="00460722"/>
    <w:rsid w:val="004608B8"/>
    <w:rsid w:val="00460D5A"/>
    <w:rsid w:val="0046121A"/>
    <w:rsid w:val="004616BB"/>
    <w:rsid w:val="00461951"/>
    <w:rsid w:val="00461E00"/>
    <w:rsid w:val="0046219B"/>
    <w:rsid w:val="00462443"/>
    <w:rsid w:val="0046252E"/>
    <w:rsid w:val="00462956"/>
    <w:rsid w:val="0046312E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AFC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585"/>
    <w:rsid w:val="004916AE"/>
    <w:rsid w:val="004916E9"/>
    <w:rsid w:val="00491C1F"/>
    <w:rsid w:val="004924C5"/>
    <w:rsid w:val="00493061"/>
    <w:rsid w:val="004932A6"/>
    <w:rsid w:val="0049393E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FA8"/>
    <w:rsid w:val="004A101D"/>
    <w:rsid w:val="004A1297"/>
    <w:rsid w:val="004A140B"/>
    <w:rsid w:val="004A195A"/>
    <w:rsid w:val="004A1F32"/>
    <w:rsid w:val="004A24EA"/>
    <w:rsid w:val="004A2683"/>
    <w:rsid w:val="004A276A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F59"/>
    <w:rsid w:val="004A6425"/>
    <w:rsid w:val="004A6A7D"/>
    <w:rsid w:val="004A6CDE"/>
    <w:rsid w:val="004A6E18"/>
    <w:rsid w:val="004A6F8E"/>
    <w:rsid w:val="004A6FD5"/>
    <w:rsid w:val="004A787C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3BA7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4E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203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5F0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B90"/>
    <w:rsid w:val="004E6C06"/>
    <w:rsid w:val="004E6D73"/>
    <w:rsid w:val="004E6E9C"/>
    <w:rsid w:val="004E70DA"/>
    <w:rsid w:val="004E7496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507"/>
    <w:rsid w:val="00530740"/>
    <w:rsid w:val="00530AF1"/>
    <w:rsid w:val="00530C77"/>
    <w:rsid w:val="00530F39"/>
    <w:rsid w:val="00530F90"/>
    <w:rsid w:val="005319C4"/>
    <w:rsid w:val="00531D4A"/>
    <w:rsid w:val="00531FD6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CE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2F0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3F5C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1F9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4B5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F43"/>
    <w:rsid w:val="005A42E4"/>
    <w:rsid w:val="005A44B2"/>
    <w:rsid w:val="005A4B77"/>
    <w:rsid w:val="005A54C6"/>
    <w:rsid w:val="005A58B4"/>
    <w:rsid w:val="005A5BE9"/>
    <w:rsid w:val="005A5E8E"/>
    <w:rsid w:val="005A76F3"/>
    <w:rsid w:val="005B0564"/>
    <w:rsid w:val="005B1042"/>
    <w:rsid w:val="005B125A"/>
    <w:rsid w:val="005B1522"/>
    <w:rsid w:val="005B16DD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86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E42"/>
    <w:rsid w:val="005F7038"/>
    <w:rsid w:val="005F771D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4EF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2B1"/>
    <w:rsid w:val="00624350"/>
    <w:rsid w:val="006258CF"/>
    <w:rsid w:val="00625A0F"/>
    <w:rsid w:val="00625C9C"/>
    <w:rsid w:val="00625EB9"/>
    <w:rsid w:val="0062613A"/>
    <w:rsid w:val="00626222"/>
    <w:rsid w:val="00626B77"/>
    <w:rsid w:val="00626C87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1C0B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DB8"/>
    <w:rsid w:val="006361F4"/>
    <w:rsid w:val="006366C3"/>
    <w:rsid w:val="00636A0F"/>
    <w:rsid w:val="00636DD8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708"/>
    <w:rsid w:val="00666E3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357"/>
    <w:rsid w:val="006726EB"/>
    <w:rsid w:val="00673123"/>
    <w:rsid w:val="006737C8"/>
    <w:rsid w:val="0067427C"/>
    <w:rsid w:val="00674365"/>
    <w:rsid w:val="006747A9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2E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70D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ED0"/>
    <w:rsid w:val="006F1445"/>
    <w:rsid w:val="006F1B26"/>
    <w:rsid w:val="006F1CF3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B9D"/>
    <w:rsid w:val="007122B4"/>
    <w:rsid w:val="007122DF"/>
    <w:rsid w:val="007129EC"/>
    <w:rsid w:val="00712F07"/>
    <w:rsid w:val="00713222"/>
    <w:rsid w:val="007132DF"/>
    <w:rsid w:val="007139BC"/>
    <w:rsid w:val="00713D20"/>
    <w:rsid w:val="00713D63"/>
    <w:rsid w:val="00714304"/>
    <w:rsid w:val="00714542"/>
    <w:rsid w:val="00714602"/>
    <w:rsid w:val="00714B19"/>
    <w:rsid w:val="00714CB7"/>
    <w:rsid w:val="0071520C"/>
    <w:rsid w:val="00715475"/>
    <w:rsid w:val="00715D75"/>
    <w:rsid w:val="00715FE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A68"/>
    <w:rsid w:val="00736F65"/>
    <w:rsid w:val="007401B8"/>
    <w:rsid w:val="00741057"/>
    <w:rsid w:val="0074136C"/>
    <w:rsid w:val="0074142C"/>
    <w:rsid w:val="00741486"/>
    <w:rsid w:val="00741EA1"/>
    <w:rsid w:val="0074205E"/>
    <w:rsid w:val="00742405"/>
    <w:rsid w:val="00742C89"/>
    <w:rsid w:val="00742E94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32DA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3D2"/>
    <w:rsid w:val="00786729"/>
    <w:rsid w:val="00786906"/>
    <w:rsid w:val="00786B04"/>
    <w:rsid w:val="007870C9"/>
    <w:rsid w:val="007873C5"/>
    <w:rsid w:val="00787819"/>
    <w:rsid w:val="007879DE"/>
    <w:rsid w:val="00787B0F"/>
    <w:rsid w:val="00787C6A"/>
    <w:rsid w:val="00787CA7"/>
    <w:rsid w:val="00787DAE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0E48"/>
    <w:rsid w:val="007A0EB8"/>
    <w:rsid w:val="007A1361"/>
    <w:rsid w:val="007A1906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67C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2426"/>
    <w:rsid w:val="007F3AFD"/>
    <w:rsid w:val="007F3F23"/>
    <w:rsid w:val="007F4514"/>
    <w:rsid w:val="007F4ACF"/>
    <w:rsid w:val="007F4D19"/>
    <w:rsid w:val="007F50A3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B0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EA0"/>
    <w:rsid w:val="008726CF"/>
    <w:rsid w:val="00872B55"/>
    <w:rsid w:val="008730C3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902C8"/>
    <w:rsid w:val="0089052B"/>
    <w:rsid w:val="00890640"/>
    <w:rsid w:val="008913DC"/>
    <w:rsid w:val="00891633"/>
    <w:rsid w:val="00891BB4"/>
    <w:rsid w:val="008920DA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62E"/>
    <w:rsid w:val="008D10DE"/>
    <w:rsid w:val="008D12BF"/>
    <w:rsid w:val="008D1525"/>
    <w:rsid w:val="008D161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72A"/>
    <w:rsid w:val="008F087A"/>
    <w:rsid w:val="008F08FE"/>
    <w:rsid w:val="008F0B59"/>
    <w:rsid w:val="008F0ED8"/>
    <w:rsid w:val="008F0F92"/>
    <w:rsid w:val="008F1059"/>
    <w:rsid w:val="008F16F0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E86"/>
    <w:rsid w:val="008F6F36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F9B"/>
    <w:rsid w:val="00906245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DB1"/>
    <w:rsid w:val="00911EC9"/>
    <w:rsid w:val="00911F5D"/>
    <w:rsid w:val="0091221E"/>
    <w:rsid w:val="00912860"/>
    <w:rsid w:val="00913498"/>
    <w:rsid w:val="0091407D"/>
    <w:rsid w:val="00914579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746"/>
    <w:rsid w:val="00930991"/>
    <w:rsid w:val="00930E7A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529"/>
    <w:rsid w:val="009346CF"/>
    <w:rsid w:val="009348CF"/>
    <w:rsid w:val="00934F73"/>
    <w:rsid w:val="009350C9"/>
    <w:rsid w:val="009353C3"/>
    <w:rsid w:val="00935428"/>
    <w:rsid w:val="00935BDD"/>
    <w:rsid w:val="00935CDB"/>
    <w:rsid w:val="00935D1B"/>
    <w:rsid w:val="00935FF1"/>
    <w:rsid w:val="00936265"/>
    <w:rsid w:val="009364D3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2016"/>
    <w:rsid w:val="00942716"/>
    <w:rsid w:val="009430DE"/>
    <w:rsid w:val="009433E1"/>
    <w:rsid w:val="009435E1"/>
    <w:rsid w:val="009437DC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0A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A23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BB9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6FD4"/>
    <w:rsid w:val="009E70F5"/>
    <w:rsid w:val="009E7317"/>
    <w:rsid w:val="009E7412"/>
    <w:rsid w:val="009E763F"/>
    <w:rsid w:val="009E7C60"/>
    <w:rsid w:val="009F002E"/>
    <w:rsid w:val="009F00E5"/>
    <w:rsid w:val="009F0516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A61"/>
    <w:rsid w:val="009F4B99"/>
    <w:rsid w:val="009F4BE7"/>
    <w:rsid w:val="009F4C3B"/>
    <w:rsid w:val="009F4F72"/>
    <w:rsid w:val="009F515A"/>
    <w:rsid w:val="009F51D5"/>
    <w:rsid w:val="009F51E8"/>
    <w:rsid w:val="009F5899"/>
    <w:rsid w:val="009F6763"/>
    <w:rsid w:val="009F6A28"/>
    <w:rsid w:val="009F6AC3"/>
    <w:rsid w:val="009F6E36"/>
    <w:rsid w:val="009F71A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E86"/>
    <w:rsid w:val="00A0707C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BB1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50724"/>
    <w:rsid w:val="00A50766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B3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2C04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B38"/>
    <w:rsid w:val="00A77D2C"/>
    <w:rsid w:val="00A77FA7"/>
    <w:rsid w:val="00A800EB"/>
    <w:rsid w:val="00A8067E"/>
    <w:rsid w:val="00A80D71"/>
    <w:rsid w:val="00A80EDB"/>
    <w:rsid w:val="00A8163F"/>
    <w:rsid w:val="00A81995"/>
    <w:rsid w:val="00A81AC4"/>
    <w:rsid w:val="00A81C66"/>
    <w:rsid w:val="00A81E5A"/>
    <w:rsid w:val="00A82E33"/>
    <w:rsid w:val="00A82EAF"/>
    <w:rsid w:val="00A83540"/>
    <w:rsid w:val="00A83621"/>
    <w:rsid w:val="00A836C8"/>
    <w:rsid w:val="00A83DF5"/>
    <w:rsid w:val="00A841A4"/>
    <w:rsid w:val="00A841A7"/>
    <w:rsid w:val="00A84A9F"/>
    <w:rsid w:val="00A84ABC"/>
    <w:rsid w:val="00A84D06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890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51F"/>
    <w:rsid w:val="00B428C2"/>
    <w:rsid w:val="00B431B6"/>
    <w:rsid w:val="00B433CA"/>
    <w:rsid w:val="00B43E90"/>
    <w:rsid w:val="00B43ED5"/>
    <w:rsid w:val="00B43F65"/>
    <w:rsid w:val="00B44391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60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0E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C72"/>
    <w:rsid w:val="00B83E72"/>
    <w:rsid w:val="00B840CC"/>
    <w:rsid w:val="00B841BD"/>
    <w:rsid w:val="00B84232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43B4"/>
    <w:rsid w:val="00BC443C"/>
    <w:rsid w:val="00BC4730"/>
    <w:rsid w:val="00BC47E8"/>
    <w:rsid w:val="00BC50CB"/>
    <w:rsid w:val="00BC5B5D"/>
    <w:rsid w:val="00BC62B9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5E9"/>
    <w:rsid w:val="00BD16C9"/>
    <w:rsid w:val="00BD1D8B"/>
    <w:rsid w:val="00BD1F7C"/>
    <w:rsid w:val="00BD2D66"/>
    <w:rsid w:val="00BD2F27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6E9E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3EB9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4CA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DF7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AB4"/>
    <w:rsid w:val="00CB5BB6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15C"/>
    <w:rsid w:val="00CD32D5"/>
    <w:rsid w:val="00CD3376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714A"/>
    <w:rsid w:val="00CD7798"/>
    <w:rsid w:val="00CD794F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4B92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B37"/>
    <w:rsid w:val="00D14CD6"/>
    <w:rsid w:val="00D1532A"/>
    <w:rsid w:val="00D15749"/>
    <w:rsid w:val="00D15BA8"/>
    <w:rsid w:val="00D15D12"/>
    <w:rsid w:val="00D16377"/>
    <w:rsid w:val="00D163B3"/>
    <w:rsid w:val="00D1689D"/>
    <w:rsid w:val="00D16ADA"/>
    <w:rsid w:val="00D17348"/>
    <w:rsid w:val="00D17424"/>
    <w:rsid w:val="00D177C5"/>
    <w:rsid w:val="00D1788F"/>
    <w:rsid w:val="00D17BA3"/>
    <w:rsid w:val="00D2000B"/>
    <w:rsid w:val="00D202D2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9C"/>
    <w:rsid w:val="00D832E9"/>
    <w:rsid w:val="00D833B2"/>
    <w:rsid w:val="00D83533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6FC"/>
    <w:rsid w:val="00D95BCE"/>
    <w:rsid w:val="00D96302"/>
    <w:rsid w:val="00D9644F"/>
    <w:rsid w:val="00D965B6"/>
    <w:rsid w:val="00D9672D"/>
    <w:rsid w:val="00D96BD1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65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E94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B94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648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77A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F72"/>
    <w:rsid w:val="00E4515F"/>
    <w:rsid w:val="00E45401"/>
    <w:rsid w:val="00E45573"/>
    <w:rsid w:val="00E4561D"/>
    <w:rsid w:val="00E45796"/>
    <w:rsid w:val="00E45CEB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0A"/>
    <w:rsid w:val="00E63FD3"/>
    <w:rsid w:val="00E64865"/>
    <w:rsid w:val="00E6486A"/>
    <w:rsid w:val="00E65013"/>
    <w:rsid w:val="00E655A2"/>
    <w:rsid w:val="00E65BFC"/>
    <w:rsid w:val="00E65C95"/>
    <w:rsid w:val="00E66283"/>
    <w:rsid w:val="00E6651F"/>
    <w:rsid w:val="00E665E8"/>
    <w:rsid w:val="00E66B9C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351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75"/>
    <w:rsid w:val="00EA07AE"/>
    <w:rsid w:val="00EA0C11"/>
    <w:rsid w:val="00EA0C4C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799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0DD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500"/>
    <w:rsid w:val="00EE1EDB"/>
    <w:rsid w:val="00EE2256"/>
    <w:rsid w:val="00EE2350"/>
    <w:rsid w:val="00EE23BB"/>
    <w:rsid w:val="00EE258A"/>
    <w:rsid w:val="00EE2A52"/>
    <w:rsid w:val="00EE2B83"/>
    <w:rsid w:val="00EE2EC3"/>
    <w:rsid w:val="00EE3870"/>
    <w:rsid w:val="00EE39C8"/>
    <w:rsid w:val="00EE40CA"/>
    <w:rsid w:val="00EE4139"/>
    <w:rsid w:val="00EE4BA3"/>
    <w:rsid w:val="00EE4DD0"/>
    <w:rsid w:val="00EE51E1"/>
    <w:rsid w:val="00EE5892"/>
    <w:rsid w:val="00EE5B70"/>
    <w:rsid w:val="00EE652E"/>
    <w:rsid w:val="00EE6A0C"/>
    <w:rsid w:val="00EE742B"/>
    <w:rsid w:val="00EE7510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4057"/>
    <w:rsid w:val="00EF416F"/>
    <w:rsid w:val="00EF4D70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6005"/>
    <w:rsid w:val="00F2662B"/>
    <w:rsid w:val="00F26816"/>
    <w:rsid w:val="00F26836"/>
    <w:rsid w:val="00F26B5D"/>
    <w:rsid w:val="00F2717A"/>
    <w:rsid w:val="00F30156"/>
    <w:rsid w:val="00F3084A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4B17"/>
    <w:rsid w:val="00F5619C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1727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D45"/>
    <w:rsid w:val="00F64F1F"/>
    <w:rsid w:val="00F65002"/>
    <w:rsid w:val="00F6515A"/>
    <w:rsid w:val="00F65F91"/>
    <w:rsid w:val="00F6606A"/>
    <w:rsid w:val="00F66625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592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DC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37E"/>
    <w:rsid w:val="00FB59A8"/>
    <w:rsid w:val="00FB5A28"/>
    <w:rsid w:val="00FB5A99"/>
    <w:rsid w:val="00FB5C1E"/>
    <w:rsid w:val="00FB5D00"/>
    <w:rsid w:val="00FB5D89"/>
    <w:rsid w:val="00FB5F42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98E"/>
    <w:rsid w:val="00FC5B3C"/>
    <w:rsid w:val="00FC5D20"/>
    <w:rsid w:val="00FC60C7"/>
    <w:rsid w:val="00FC626E"/>
    <w:rsid w:val="00FC6567"/>
    <w:rsid w:val="00FC68A6"/>
    <w:rsid w:val="00FC6FE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C7C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6C8C3A"/>
  <w15:chartTrackingRefBased/>
  <w15:docId w15:val="{FB0D65B9-0341-4691-AB05-A719A6BD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35</TotalTime>
  <Pages>11</Pages>
  <Words>2018</Words>
  <Characters>9031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11</cp:revision>
  <cp:lastPrinted>2022-11-10T07:47:00Z</cp:lastPrinted>
  <dcterms:created xsi:type="dcterms:W3CDTF">2022-11-10T07:59:00Z</dcterms:created>
  <dcterms:modified xsi:type="dcterms:W3CDTF">2022-11-14T07:28:00Z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