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5FEAC309" w14:textId="77777777" w:rsidTr="00A341BF">
        <w:trPr>
          <w:trHeight w:val="2865"/>
        </w:trPr>
        <w:tc>
          <w:tcPr>
            <w:tcW w:w="2268" w:type="dxa"/>
          </w:tcPr>
          <w:p w14:paraId="38C21580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08BF91F7" w14:textId="77777777" w:rsidR="00B21D5C" w:rsidRPr="006F082D" w:rsidRDefault="00B21D5C" w:rsidP="00B21D5C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AF28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อีสเทอร์น สตาร์ เรียล เอสเตท</w:t>
            </w:r>
            <w:r w:rsidRPr="00E925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384F68A1" w14:textId="77777777" w:rsidR="00B21D5C" w:rsidRPr="006F082D" w:rsidRDefault="00B21D5C" w:rsidP="00B21D5C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B764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96DAF4B" w14:textId="59EE1F2F" w:rsidR="006F04B3" w:rsidRPr="00710A3A" w:rsidRDefault="00B21D5C" w:rsidP="00CB650F">
            <w:pPr>
              <w:rPr>
                <w:rFonts w:cs="Times New Roman"/>
                <w:color w:val="7F7E82"/>
                <w:sz w:val="28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7D4B0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3A45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7D4B0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7D4B0E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3A45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710A3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BF71B0"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4C491499" w14:textId="77777777" w:rsidR="00B626F4" w:rsidRDefault="00B626F4">
      <w:pPr>
        <w:sectPr w:rsidR="00B626F4" w:rsidSect="00A341B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AA813BD" w14:textId="77777777" w:rsidR="00AA5F37" w:rsidRPr="006309A6" w:rsidRDefault="00AA5F37" w:rsidP="00B80025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0D0A118E" w14:textId="77777777" w:rsidR="00B21D5C" w:rsidRPr="00562FEC" w:rsidRDefault="00B21D5C" w:rsidP="00B80025">
      <w:pPr>
        <w:spacing w:after="12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AF2804">
        <w:rPr>
          <w:rFonts w:ascii="Angsana New" w:hAnsi="Angsana New"/>
          <w:sz w:val="32"/>
          <w:szCs w:val="32"/>
          <w:cs/>
        </w:rPr>
        <w:t xml:space="preserve">อีสเทอร์น สตาร์ เรียล เอสเตท </w:t>
      </w:r>
      <w:r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</w:p>
    <w:p w14:paraId="56502A89" w14:textId="487FA0E5" w:rsidR="00B21D5C" w:rsidRPr="00D0058B" w:rsidRDefault="00710A3A" w:rsidP="00B80025">
      <w:pPr>
        <w:tabs>
          <w:tab w:val="left" w:pos="540"/>
          <w:tab w:val="left" w:pos="1080"/>
        </w:tabs>
        <w:spacing w:before="360" w:after="120"/>
        <w:ind w:right="119"/>
        <w:rPr>
          <w:rFonts w:ascii="Angsana New" w:hAnsi="Angsana New"/>
          <w:sz w:val="32"/>
          <w:szCs w:val="32"/>
          <w:cs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ทานงบแสดงฐานะการเงิน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 w:rsidRPr="00562FEC">
        <w:rPr>
          <w:rFonts w:ascii="Angsana New" w:hAnsi="Angsana New" w:hint="cs"/>
          <w:sz w:val="32"/>
          <w:szCs w:val="32"/>
          <w:cs/>
        </w:rPr>
        <w:t xml:space="preserve">ที่ </w:t>
      </w:r>
      <w:r w:rsidR="007D4B0E">
        <w:rPr>
          <w:rFonts w:ascii="Angsana New" w:hAnsi="Angsana New"/>
          <w:sz w:val="32"/>
          <w:szCs w:val="32"/>
        </w:rPr>
        <w:t xml:space="preserve">30 </w:t>
      </w:r>
      <w:r w:rsidR="003A454B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F71B0">
        <w:rPr>
          <w:rFonts w:ascii="Angsana New" w:hAnsi="Angsana New"/>
          <w:sz w:val="32"/>
          <w:szCs w:val="32"/>
        </w:rPr>
        <w:t>2565</w:t>
      </w:r>
      <w:r w:rsidRPr="00562FEC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>
        <w:rPr>
          <w:rFonts w:ascii="Angsana New" w:hAnsi="Angsana New" w:hint="cs"/>
          <w:sz w:val="32"/>
          <w:szCs w:val="32"/>
          <w:cs/>
        </w:rPr>
        <w:t>เบ็ดเสร็จ</w:t>
      </w:r>
      <w:r w:rsidRPr="00562FEC">
        <w:rPr>
          <w:rFonts w:ascii="Angsana New" w:hAnsi="Angsana New"/>
          <w:sz w:val="32"/>
          <w:szCs w:val="32"/>
          <w:cs/>
        </w:rPr>
        <w:t>รวม</w:t>
      </w:r>
      <w:r w:rsidR="001A0001" w:rsidRPr="00562FEC">
        <w:rPr>
          <w:rFonts w:ascii="Angsana New" w:hAnsi="Angsana New"/>
          <w:sz w:val="32"/>
          <w:szCs w:val="32"/>
          <w:cs/>
        </w:rPr>
        <w:t>สำหรับงวด</w:t>
      </w:r>
      <w:r w:rsidR="001A000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3A454B">
        <w:rPr>
          <w:rFonts w:ascii="Angsana New" w:hAnsi="Angsana New" w:hint="cs"/>
          <w:sz w:val="32"/>
          <w:szCs w:val="32"/>
          <w:cs/>
        </w:rPr>
        <w:t>เก้า</w:t>
      </w:r>
      <w:r w:rsidR="001A0001">
        <w:rPr>
          <w:rFonts w:ascii="Angsana New" w:hAnsi="Angsana New" w:hint="cs"/>
          <w:sz w:val="32"/>
          <w:szCs w:val="32"/>
          <w:cs/>
        </w:rPr>
        <w:t>เดือน</w:t>
      </w:r>
      <w:r w:rsidR="00276CAA" w:rsidRPr="00562FEC">
        <w:rPr>
          <w:rFonts w:ascii="Angsana New" w:hAnsi="Angsana New"/>
          <w:sz w:val="32"/>
          <w:szCs w:val="32"/>
          <w:cs/>
        </w:rPr>
        <w:t>สิ้นสุด</w:t>
      </w:r>
      <w:r w:rsidR="00276CAA">
        <w:rPr>
          <w:rFonts w:ascii="Angsana New" w:hAnsi="Angsana New" w:hint="cs"/>
          <w:sz w:val="32"/>
          <w:szCs w:val="32"/>
          <w:cs/>
        </w:rPr>
        <w:t>วันเดียวกัน และ</w:t>
      </w:r>
      <w:r w:rsidRPr="00562FE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1E36FA">
        <w:rPr>
          <w:rFonts w:ascii="Angsana New" w:hAnsi="Angsana New" w:hint="cs"/>
          <w:sz w:val="32"/>
          <w:szCs w:val="32"/>
          <w:cs/>
        </w:rPr>
        <w:t>เก้า</w:t>
      </w:r>
      <w:r w:rsidR="007D4B0E">
        <w:rPr>
          <w:rFonts w:ascii="Angsana New" w:hAnsi="Angsana New" w:hint="cs"/>
          <w:sz w:val="32"/>
          <w:szCs w:val="32"/>
          <w:cs/>
        </w:rPr>
        <w:t>เดือน</w:t>
      </w:r>
      <w:r w:rsidRPr="00562FEC">
        <w:rPr>
          <w:rFonts w:ascii="Angsana New" w:hAnsi="Angsana New"/>
          <w:sz w:val="32"/>
          <w:szCs w:val="32"/>
          <w:cs/>
        </w:rPr>
        <w:t>สิ้นสุด</w:t>
      </w:r>
      <w:r>
        <w:rPr>
          <w:rFonts w:ascii="Angsana New" w:hAnsi="Angsana New" w:hint="cs"/>
          <w:sz w:val="32"/>
          <w:szCs w:val="32"/>
          <w:cs/>
        </w:rPr>
        <w:t>วันเดียวกัน และหมายเหตุประกอบงบการเงินรวม</w:t>
      </w:r>
      <w:r w:rsidR="00F31C52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  <w:r w:rsidRPr="00562FEC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AF2804">
        <w:rPr>
          <w:rFonts w:ascii="Angsana New" w:hAnsi="Angsana New"/>
          <w:sz w:val="32"/>
          <w:szCs w:val="32"/>
          <w:cs/>
        </w:rPr>
        <w:t>อีสเทอร์น สตาร์ เรียล เอสเตท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 xml:space="preserve">) </w:t>
      </w:r>
      <w:r w:rsidRPr="00562FEC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6A6B85">
        <w:rPr>
          <w:rFonts w:ascii="Angsana New" w:hAnsi="Angsana New" w:hint="cs"/>
          <w:sz w:val="32"/>
          <w:szCs w:val="32"/>
          <w:cs/>
        </w:rPr>
        <w:t xml:space="preserve">(“กลุ่มบริษัท”) </w:t>
      </w:r>
      <w:r w:rsidRPr="00562FEC">
        <w:rPr>
          <w:rFonts w:ascii="Angsana New" w:hAnsi="Angsana New"/>
          <w:sz w:val="32"/>
          <w:szCs w:val="32"/>
          <w:cs/>
        </w:rPr>
        <w:t>และได้สอบทาน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562FEC">
        <w:rPr>
          <w:rFonts w:ascii="Angsana New" w:hAnsi="Angsana New"/>
          <w:sz w:val="32"/>
          <w:szCs w:val="32"/>
          <w:cs/>
        </w:rPr>
        <w:t>การเงินเฉพาะ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ของบริษัท</w:t>
      </w:r>
      <w:r w:rsidR="007D4B0E">
        <w:rPr>
          <w:rFonts w:ascii="Angsana New" w:hAnsi="Angsana New" w:hint="cs"/>
          <w:sz w:val="32"/>
          <w:szCs w:val="32"/>
          <w:cs/>
        </w:rPr>
        <w:t xml:space="preserve"> </w:t>
      </w:r>
      <w:r w:rsidRPr="00AF2804">
        <w:rPr>
          <w:rFonts w:ascii="Angsana New" w:hAnsi="Angsana New"/>
          <w:sz w:val="32"/>
          <w:szCs w:val="32"/>
          <w:cs/>
        </w:rPr>
        <w:t>อีสเทอร์น สตาร์</w:t>
      </w:r>
      <w:r w:rsidR="00054F26">
        <w:rPr>
          <w:rFonts w:ascii="Angsana New" w:hAnsi="Angsana New"/>
          <w:sz w:val="32"/>
          <w:szCs w:val="32"/>
        </w:rPr>
        <w:t xml:space="preserve"> </w:t>
      </w:r>
      <w:r w:rsidRPr="00AF2804">
        <w:rPr>
          <w:rFonts w:ascii="Angsana New" w:hAnsi="Angsana New"/>
          <w:sz w:val="32"/>
          <w:szCs w:val="32"/>
          <w:cs/>
        </w:rPr>
        <w:t>เรียล เอสเตท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ด้วยเช่นกัน</w:t>
      </w:r>
      <w:r w:rsidR="008932B2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562FEC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</w:t>
      </w:r>
      <w:r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EA5F5C">
        <w:rPr>
          <w:rFonts w:ascii="Angsana New" w:hAnsi="Angsana New" w:hint="cs"/>
          <w:sz w:val="32"/>
          <w:szCs w:val="32"/>
          <w:cs/>
        </w:rPr>
        <w:t>การรายงานทาง</w:t>
      </w:r>
      <w:r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C7C9B37" w14:textId="77777777" w:rsidR="00B21D5C" w:rsidRPr="00560A35" w:rsidRDefault="00B21D5C" w:rsidP="00D05F96">
      <w:pPr>
        <w:tabs>
          <w:tab w:val="left" w:pos="540"/>
          <w:tab w:val="left" w:pos="1080"/>
        </w:tabs>
        <w:spacing w:before="80" w:after="80"/>
        <w:ind w:right="119"/>
        <w:rPr>
          <w:rFonts w:ascii="Angsana New" w:hAnsi="Angsana New"/>
          <w:b/>
          <w:bCs/>
          <w:sz w:val="32"/>
          <w:szCs w:val="32"/>
        </w:rPr>
      </w:pPr>
      <w:r w:rsidRPr="00560A35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35B77D4" w14:textId="77777777" w:rsidR="00B21D5C" w:rsidRPr="00562FEC" w:rsidRDefault="00B21D5C" w:rsidP="00D05F96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</w:t>
      </w:r>
      <w:r w:rsidRPr="00562FEC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งาน</w:t>
      </w:r>
      <w:r w:rsidRPr="00562FEC">
        <w:rPr>
          <w:rFonts w:ascii="Angsana New" w:hAnsi="Angsana New"/>
          <w:sz w:val="32"/>
          <w:szCs w:val="32"/>
          <w:cs/>
        </w:rPr>
        <w:t>สอบทาน</w:t>
      </w:r>
      <w:r>
        <w:rPr>
          <w:rFonts w:ascii="Angsana New" w:hAnsi="Angsana New" w:hint="cs"/>
          <w:sz w:val="32"/>
          <w:szCs w:val="32"/>
          <w:cs/>
        </w:rPr>
        <w:t xml:space="preserve"> รหัส</w:t>
      </w:r>
      <w:r>
        <w:rPr>
          <w:rFonts w:ascii="Angsana New" w:hAnsi="Angsana New"/>
          <w:sz w:val="32"/>
          <w:szCs w:val="32"/>
        </w:rPr>
        <w:t xml:space="preserve"> 2410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</w:t>
      </w:r>
      <w:r w:rsidRPr="00562FEC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="009D52F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710A3A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="0033227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332279"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710DA9A" w14:textId="6E5A2A36" w:rsidR="009F5288" w:rsidRPr="00560A35" w:rsidRDefault="009F5288" w:rsidP="00D05F96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b/>
          <w:bCs/>
          <w:sz w:val="32"/>
          <w:szCs w:val="32"/>
        </w:rPr>
      </w:pPr>
      <w:r w:rsidRPr="00560A35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C9F36F0" w14:textId="77777777" w:rsidR="009F5288" w:rsidRPr="00562FEC" w:rsidRDefault="009F5288" w:rsidP="00D05F96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562FEC">
        <w:rPr>
          <w:rFonts w:ascii="Angsana New" w:hAnsi="Angsana New"/>
          <w:sz w:val="32"/>
          <w:szCs w:val="32"/>
          <w:cs/>
        </w:rPr>
        <w:t>ดังกล่าวไม่</w:t>
      </w:r>
      <w:r>
        <w:rPr>
          <w:rFonts w:ascii="Angsana New" w:hAnsi="Angsana New" w:hint="cs"/>
          <w:sz w:val="32"/>
          <w:szCs w:val="32"/>
          <w:cs/>
        </w:rPr>
        <w:t>ได้จัดทำขึ้นตามมาตรฐาน         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ในสาระสำคัญจากการสอบทานของข้าพเจ้า</w:t>
      </w:r>
      <w:r w:rsidRPr="00562FE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D388923" w14:textId="77777777" w:rsidR="00117FF9" w:rsidRPr="00153317" w:rsidRDefault="00696C17" w:rsidP="00D05F96">
      <w:pPr>
        <w:tabs>
          <w:tab w:val="center" w:pos="6480"/>
        </w:tabs>
        <w:spacing w:before="120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กิ่งกาญจน์ อัศวรังสฤษฎ์</w:t>
      </w:r>
    </w:p>
    <w:p w14:paraId="1CF1B95E" w14:textId="77777777" w:rsidR="00B80025" w:rsidRPr="00562FEC" w:rsidRDefault="00117FF9" w:rsidP="00117FF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0C4C14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96C17">
        <w:rPr>
          <w:rFonts w:ascii="Angsana New" w:hAnsi="Angsana New"/>
          <w:sz w:val="32"/>
          <w:szCs w:val="32"/>
        </w:rPr>
        <w:t>4496</w:t>
      </w:r>
    </w:p>
    <w:p w14:paraId="006100BA" w14:textId="77777777" w:rsidR="00B80025" w:rsidRPr="00562FEC" w:rsidRDefault="00B80025" w:rsidP="00B80025">
      <w:pPr>
        <w:tabs>
          <w:tab w:val="left" w:pos="720"/>
          <w:tab w:val="center" w:pos="5490"/>
        </w:tabs>
        <w:spacing w:before="12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16572E">
        <w:rPr>
          <w:rFonts w:ascii="Angsana New" w:hAnsi="Angsana New" w:hint="cs"/>
          <w:sz w:val="32"/>
          <w:szCs w:val="32"/>
          <w:cs/>
        </w:rPr>
        <w:t>อีวาย</w:t>
      </w:r>
      <w:r w:rsidRPr="00562FEC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4658E2D" w14:textId="0D4E5956" w:rsidR="00900CA2" w:rsidRPr="0016572E" w:rsidRDefault="00B80025" w:rsidP="0016572E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Pr="00562FEC">
        <w:rPr>
          <w:rFonts w:ascii="Angsana New" w:hAnsi="Angsana New"/>
          <w:sz w:val="32"/>
          <w:szCs w:val="32"/>
        </w:rPr>
        <w:t xml:space="preserve">: </w:t>
      </w:r>
      <w:r w:rsidR="002C56F4">
        <w:rPr>
          <w:rFonts w:ascii="Angsana New" w:hAnsi="Angsana New"/>
          <w:sz w:val="32"/>
          <w:szCs w:val="32"/>
        </w:rPr>
        <w:t xml:space="preserve">14 </w:t>
      </w:r>
      <w:r w:rsidR="002C56F4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5B2C78">
        <w:rPr>
          <w:rFonts w:ascii="Angsana New" w:hAnsi="Angsana New"/>
          <w:sz w:val="32"/>
          <w:szCs w:val="32"/>
        </w:rPr>
        <w:t>256</w:t>
      </w:r>
      <w:r w:rsidR="00BF71B0">
        <w:rPr>
          <w:rFonts w:ascii="Angsana New" w:hAnsi="Angsana New"/>
          <w:sz w:val="32"/>
          <w:szCs w:val="32"/>
        </w:rPr>
        <w:t>5</w:t>
      </w:r>
    </w:p>
    <w:sectPr w:rsidR="00900CA2" w:rsidRPr="0016572E" w:rsidSect="00D05F96">
      <w:footerReference w:type="first" r:id="rId15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050CF" w14:textId="77777777" w:rsidR="00C81847" w:rsidRDefault="00C81847" w:rsidP="0077481E">
      <w:r>
        <w:separator/>
      </w:r>
    </w:p>
  </w:endnote>
  <w:endnote w:type="continuationSeparator" w:id="0">
    <w:p w14:paraId="749951E2" w14:textId="77777777" w:rsidR="00C81847" w:rsidRDefault="00C81847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471A9" w14:textId="77777777" w:rsidR="00276CAA" w:rsidRDefault="00276C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0C990" w14:textId="77777777" w:rsidR="00276CAA" w:rsidRDefault="00276C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06114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A3FBAB" w14:textId="77777777" w:rsidR="00797675" w:rsidRDefault="007976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FA7EED" w14:textId="77777777" w:rsidR="00797675" w:rsidRDefault="0079767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EECF6" w14:textId="0EAD0C8E" w:rsidR="007C0E91" w:rsidRPr="007C0E91" w:rsidRDefault="007C0E91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5C5C64F5" w14:textId="77777777" w:rsidR="007C0E91" w:rsidRDefault="007C0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20151" w14:textId="77777777" w:rsidR="00C81847" w:rsidRDefault="00C81847" w:rsidP="0077481E">
      <w:r>
        <w:separator/>
      </w:r>
    </w:p>
  </w:footnote>
  <w:footnote w:type="continuationSeparator" w:id="0">
    <w:p w14:paraId="2967910F" w14:textId="77777777" w:rsidR="00C81847" w:rsidRDefault="00C81847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937C3" w14:textId="77777777" w:rsidR="00276CAA" w:rsidRDefault="00276C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FC86B" w14:textId="77777777" w:rsidR="00276CAA" w:rsidRDefault="00276C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FE7BE" w14:textId="77777777" w:rsidR="0077481E" w:rsidRDefault="0077481E" w:rsidP="0077481E">
    <w:pPr>
      <w:pStyle w:val="Header"/>
      <w:spacing w:before="240"/>
    </w:pPr>
  </w:p>
  <w:p w14:paraId="57EA286F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4F26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3CF7"/>
    <w:rsid w:val="00087B56"/>
    <w:rsid w:val="00087CE5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D72D9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807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9D9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17FF9"/>
    <w:rsid w:val="00120DB9"/>
    <w:rsid w:val="00122A61"/>
    <w:rsid w:val="00122D3E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572E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211"/>
    <w:rsid w:val="001873CF"/>
    <w:rsid w:val="00187D03"/>
    <w:rsid w:val="00190D11"/>
    <w:rsid w:val="00190F75"/>
    <w:rsid w:val="00191562"/>
    <w:rsid w:val="001919D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0001"/>
    <w:rsid w:val="001A2362"/>
    <w:rsid w:val="001A31F2"/>
    <w:rsid w:val="001A33B5"/>
    <w:rsid w:val="001A493A"/>
    <w:rsid w:val="001A4980"/>
    <w:rsid w:val="001A53D2"/>
    <w:rsid w:val="001A5DA6"/>
    <w:rsid w:val="001A6270"/>
    <w:rsid w:val="001A6BFA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246E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6FA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1C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6CAA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3C39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25F3"/>
    <w:rsid w:val="002C3638"/>
    <w:rsid w:val="002C4183"/>
    <w:rsid w:val="002C4465"/>
    <w:rsid w:val="002C56F4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1FC2"/>
    <w:rsid w:val="003232E7"/>
    <w:rsid w:val="003246D7"/>
    <w:rsid w:val="003249C4"/>
    <w:rsid w:val="00325873"/>
    <w:rsid w:val="00325CC4"/>
    <w:rsid w:val="00325DCD"/>
    <w:rsid w:val="00326180"/>
    <w:rsid w:val="00327830"/>
    <w:rsid w:val="003308C7"/>
    <w:rsid w:val="00332279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54B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0BA4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6BE9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74A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975"/>
    <w:rsid w:val="005A6E13"/>
    <w:rsid w:val="005A7195"/>
    <w:rsid w:val="005A7360"/>
    <w:rsid w:val="005B2C78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03D"/>
    <w:rsid w:val="0061761C"/>
    <w:rsid w:val="0062001D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38B6"/>
    <w:rsid w:val="0067491E"/>
    <w:rsid w:val="00674B7C"/>
    <w:rsid w:val="006752FA"/>
    <w:rsid w:val="00676A42"/>
    <w:rsid w:val="006801D3"/>
    <w:rsid w:val="00680F01"/>
    <w:rsid w:val="00683EA8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C17"/>
    <w:rsid w:val="0069766A"/>
    <w:rsid w:val="0069771C"/>
    <w:rsid w:val="006A158E"/>
    <w:rsid w:val="006A1960"/>
    <w:rsid w:val="006A1D0D"/>
    <w:rsid w:val="006A37D1"/>
    <w:rsid w:val="006A3FDE"/>
    <w:rsid w:val="006A5209"/>
    <w:rsid w:val="006A6B85"/>
    <w:rsid w:val="006A7F78"/>
    <w:rsid w:val="006B1119"/>
    <w:rsid w:val="006B233E"/>
    <w:rsid w:val="006B2F6C"/>
    <w:rsid w:val="006B32CE"/>
    <w:rsid w:val="006B3B39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0A3A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97675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0E91"/>
    <w:rsid w:val="007C18A4"/>
    <w:rsid w:val="007C26E2"/>
    <w:rsid w:val="007C3D61"/>
    <w:rsid w:val="007C452D"/>
    <w:rsid w:val="007C6E20"/>
    <w:rsid w:val="007C732E"/>
    <w:rsid w:val="007D119C"/>
    <w:rsid w:val="007D4B0E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344A"/>
    <w:rsid w:val="00885D78"/>
    <w:rsid w:val="008863D1"/>
    <w:rsid w:val="0088738C"/>
    <w:rsid w:val="00890C56"/>
    <w:rsid w:val="008921F3"/>
    <w:rsid w:val="008925C7"/>
    <w:rsid w:val="00893267"/>
    <w:rsid w:val="008932B2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3F0C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7E1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4B73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4810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52F1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288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2B3B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27FD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1D5C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477F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025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1B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847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50A9"/>
    <w:rsid w:val="00CA7E2D"/>
    <w:rsid w:val="00CA7F97"/>
    <w:rsid w:val="00CB06D3"/>
    <w:rsid w:val="00CB06E9"/>
    <w:rsid w:val="00CB36A9"/>
    <w:rsid w:val="00CB3A4E"/>
    <w:rsid w:val="00CB46FF"/>
    <w:rsid w:val="00CB56FD"/>
    <w:rsid w:val="00CB650F"/>
    <w:rsid w:val="00CB6B44"/>
    <w:rsid w:val="00CB7BB1"/>
    <w:rsid w:val="00CC027A"/>
    <w:rsid w:val="00CC1F75"/>
    <w:rsid w:val="00CC220E"/>
    <w:rsid w:val="00CC3C22"/>
    <w:rsid w:val="00CC4E10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5F96"/>
    <w:rsid w:val="00D067BD"/>
    <w:rsid w:val="00D06BD1"/>
    <w:rsid w:val="00D131A4"/>
    <w:rsid w:val="00D13E72"/>
    <w:rsid w:val="00D144CF"/>
    <w:rsid w:val="00D14B6F"/>
    <w:rsid w:val="00D14DC5"/>
    <w:rsid w:val="00D20245"/>
    <w:rsid w:val="00D211E8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998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D6A71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883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5F5C"/>
    <w:rsid w:val="00EB026D"/>
    <w:rsid w:val="00EB133B"/>
    <w:rsid w:val="00EB4385"/>
    <w:rsid w:val="00EB4467"/>
    <w:rsid w:val="00EB483B"/>
    <w:rsid w:val="00EB69B9"/>
    <w:rsid w:val="00EB6F23"/>
    <w:rsid w:val="00EB7646"/>
    <w:rsid w:val="00EC0177"/>
    <w:rsid w:val="00EC1240"/>
    <w:rsid w:val="00EC4480"/>
    <w:rsid w:val="00EC4F11"/>
    <w:rsid w:val="00EC534F"/>
    <w:rsid w:val="00EC5828"/>
    <w:rsid w:val="00EC613D"/>
    <w:rsid w:val="00ED015A"/>
    <w:rsid w:val="00ED04F4"/>
    <w:rsid w:val="00ED07B7"/>
    <w:rsid w:val="00ED2A5D"/>
    <w:rsid w:val="00ED2AEE"/>
    <w:rsid w:val="00ED33BA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68C7"/>
    <w:rsid w:val="00F1786A"/>
    <w:rsid w:val="00F179FE"/>
    <w:rsid w:val="00F17E2E"/>
    <w:rsid w:val="00F2122E"/>
    <w:rsid w:val="00F221B2"/>
    <w:rsid w:val="00F2274B"/>
    <w:rsid w:val="00F25DF1"/>
    <w:rsid w:val="00F26F88"/>
    <w:rsid w:val="00F30469"/>
    <w:rsid w:val="00F3063B"/>
    <w:rsid w:val="00F31A69"/>
    <w:rsid w:val="00F31C52"/>
    <w:rsid w:val="00F321F0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101D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C58E01"/>
  <w15:docId w15:val="{8BC6CC2E-B7A4-42F7-8749-9897083C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932B2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241907877EE50468B91DC97DC2132B6" ma:contentTypeVersion="10" ma:contentTypeDescription="สร้างเอกสารใหม่" ma:contentTypeScope="" ma:versionID="1049ee52fcef2befd76b6cd778ee8ab9">
  <xsd:schema xmlns:xsd="http://www.w3.org/2001/XMLSchema" xmlns:xs="http://www.w3.org/2001/XMLSchema" xmlns:p="http://schemas.microsoft.com/office/2006/metadata/properties" xmlns:ns2="4c1f5120-7378-42a4-b895-a42b3bbf25bc" targetNamespace="http://schemas.microsoft.com/office/2006/metadata/properties" ma:root="true" ma:fieldsID="b4b61af28a09fe9c5587792a1d454e9b" ns2:_="">
    <xsd:import namespace="4c1f5120-7378-42a4-b895-a42b3bbf25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f5120-7378-42a4-b895-a42b3bbf25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E0C900-455D-467D-8514-5B8C307EC6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0B2E44-577D-44C4-BBD9-8CF3936655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A3E3FB-AD57-4708-AAE2-D282A5DF6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1f5120-7378-42a4-b895-a42b3bbf25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0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Rasika Ngernsihem</cp:lastModifiedBy>
  <cp:revision>2</cp:revision>
  <cp:lastPrinted>2022-10-28T13:43:00Z</cp:lastPrinted>
  <dcterms:created xsi:type="dcterms:W3CDTF">2022-11-14T07:52:00Z</dcterms:created>
  <dcterms:modified xsi:type="dcterms:W3CDTF">2022-11-14T07:52:00Z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0x0101004241907877EE50468B91DC97DC2132B6</vt:lpwstr>
  </property>
</Properties>
</file>