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18A4E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73B3BF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8C35EF6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A1EBC2A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5D1CC3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8060F3">
        <w:rPr>
          <w:rFonts w:ascii="Angsana New" w:hAnsi="Angsana New"/>
        </w:rPr>
        <w:tab/>
      </w:r>
      <w:r w:rsidRPr="008060F3">
        <w:rPr>
          <w:rFonts w:ascii="Angsana New" w:hAnsi="Angsana New"/>
        </w:rPr>
        <w:tab/>
      </w:r>
    </w:p>
    <w:p w14:paraId="5C943850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D414934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CA21833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1871ADE" w14:textId="77777777" w:rsidR="0002526B" w:rsidRPr="008060F3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71E954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6B51D4CE" w14:textId="77777777" w:rsidR="00196BF9" w:rsidRPr="008060F3" w:rsidRDefault="00196BF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1EAC00" w14:textId="66B96A38" w:rsidR="00B36639" w:rsidRPr="008060F3" w:rsidRDefault="000F2132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</w:rPr>
        <w:t xml:space="preserve">         </w:t>
      </w:r>
    </w:p>
    <w:p w14:paraId="722CC799" w14:textId="57933C5B" w:rsidR="00B36639" w:rsidRPr="008060F3" w:rsidRDefault="00B36639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67F5184" w14:textId="77777777" w:rsidR="00EE51ED" w:rsidRPr="008060F3" w:rsidRDefault="00EE51ED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060F3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729490A" w14:textId="69C39615" w:rsidR="00276363" w:rsidRPr="008060F3" w:rsidRDefault="003708A0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B698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ยน</w:t>
      </w:r>
      <w:r w:rsidR="00276363"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76363" w:rsidRPr="008060F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E51ED" w:rsidRPr="008060F3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66B5150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1B5223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2AEE05" w14:textId="696014E9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47A39CE0" w14:textId="77777777" w:rsidR="00B36639" w:rsidRPr="008060F3" w:rsidRDefault="00B36639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EE51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482" w:footer="272" w:gutter="0"/>
          <w:pgNumType w:start="0"/>
          <w:cols w:space="720"/>
          <w:docGrid w:linePitch="245"/>
        </w:sectPr>
      </w:pPr>
    </w:p>
    <w:p w14:paraId="07CA8DA4" w14:textId="77777777" w:rsidR="00410590" w:rsidRPr="008060F3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0A8878D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C64DDD3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49ECAEF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ADC0B9C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6B6693D" w14:textId="77777777" w:rsidR="0002526B" w:rsidRPr="008060F3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F035E1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FE815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874478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5A9D71" w14:textId="77777777" w:rsidR="00410590" w:rsidRPr="008060F3" w:rsidRDefault="00410590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6B69E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A89893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36371E" w:rsidRPr="008060F3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6EF21CAF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C318215" w14:textId="5395B2F1" w:rsidR="007547FC" w:rsidRPr="00D55686" w:rsidRDefault="00C30DA1" w:rsidP="007547F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CB6983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CB6983">
        <w:rPr>
          <w:rFonts w:ascii="Angsana New" w:hAnsi="Angsana New"/>
          <w:sz w:val="30"/>
          <w:szCs w:val="30"/>
          <w:cs/>
        </w:rPr>
        <w:t>ณ</w:t>
      </w:r>
      <w:r w:rsidRPr="00CB698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CB6983">
        <w:rPr>
          <w:rFonts w:ascii="Angsana New" w:hAnsi="Angsana New"/>
          <w:sz w:val="30"/>
          <w:szCs w:val="30"/>
          <w:cs/>
        </w:rPr>
        <w:t>วันที่</w:t>
      </w:r>
      <w:r w:rsidRPr="00CB698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CB6983">
        <w:rPr>
          <w:rFonts w:ascii="Angsana New" w:hAnsi="Angsana New"/>
          <w:sz w:val="30"/>
          <w:szCs w:val="30"/>
        </w:rPr>
        <w:t xml:space="preserve">30 </w:t>
      </w:r>
      <w:r w:rsidRPr="00CB6983">
        <w:rPr>
          <w:rFonts w:ascii="Angsana New" w:hAnsi="Angsana New" w:hint="cs"/>
          <w:sz w:val="30"/>
          <w:szCs w:val="30"/>
          <w:cs/>
        </w:rPr>
        <w:t>กันยา</w:t>
      </w:r>
      <w:r w:rsidRPr="00CB6983">
        <w:rPr>
          <w:rFonts w:ascii="Angsana New" w:hAnsi="Angsana New"/>
          <w:sz w:val="30"/>
          <w:szCs w:val="30"/>
          <w:cs/>
        </w:rPr>
        <w:t xml:space="preserve">ยน </w:t>
      </w:r>
      <w:r w:rsidRPr="00CB698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B6983">
        <w:rPr>
          <w:rFonts w:ascii="Angsana New" w:hAnsi="Angsana New"/>
          <w:spacing w:val="-4"/>
          <w:sz w:val="30"/>
          <w:szCs w:val="30"/>
        </w:rPr>
        <w:t xml:space="preserve"> </w:t>
      </w:r>
      <w:r w:rsidRPr="00CB6983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สำหรับงวดสามเดือนและเก้าเดือนสิ้นสุดวันที่</w:t>
      </w:r>
      <w:r w:rsidRPr="00CB6983">
        <w:rPr>
          <w:rFonts w:ascii="Angsana New" w:hAnsi="Angsana New"/>
          <w:spacing w:val="-4"/>
          <w:sz w:val="30"/>
          <w:szCs w:val="30"/>
        </w:rPr>
        <w:t xml:space="preserve"> </w:t>
      </w:r>
      <w:r w:rsidRPr="00CB6983">
        <w:rPr>
          <w:rFonts w:ascii="Angsana New" w:hAnsi="Angsana New"/>
          <w:spacing w:val="-4"/>
          <w:sz w:val="30"/>
          <w:szCs w:val="30"/>
        </w:rPr>
        <w:br/>
        <w:t xml:space="preserve">30 </w:t>
      </w:r>
      <w:r w:rsidRPr="00CB6983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Pr="00CB6983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CB6983">
        <w:rPr>
          <w:rFonts w:ascii="Angsana New" w:hAnsi="Angsana New"/>
          <w:spacing w:val="-4"/>
          <w:sz w:val="30"/>
          <w:szCs w:val="30"/>
        </w:rPr>
        <w:t xml:space="preserve"> </w:t>
      </w:r>
      <w:r w:rsidRPr="00CB6983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Pr="00CB698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CB6983">
        <w:rPr>
          <w:rFonts w:ascii="Angsana New" w:hAnsi="Angsana New" w:hint="cs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 xml:space="preserve">กิจการ </w:t>
      </w:r>
      <w:r w:rsidRPr="00CB6983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งวดเก้าเดือน</w:t>
      </w:r>
      <w:r w:rsidRPr="00CB6983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CB6983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Pr="00CB6983">
        <w:rPr>
          <w:rFonts w:ascii="Angsana New" w:hAnsi="Angsana New"/>
          <w:spacing w:val="4"/>
          <w:sz w:val="30"/>
          <w:szCs w:val="30"/>
        </w:rPr>
        <w:t xml:space="preserve">30 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Pr="00CB6983">
        <w:rPr>
          <w:rFonts w:ascii="Angsana New" w:hAnsi="Angsana New"/>
          <w:spacing w:val="4"/>
          <w:sz w:val="30"/>
          <w:szCs w:val="30"/>
          <w:cs/>
        </w:rPr>
        <w:t xml:space="preserve">ยน </w:t>
      </w:r>
      <w:r w:rsidRPr="00CB6983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Pr="00CB6983">
        <w:rPr>
          <w:rFonts w:ascii="Angsana New" w:hAnsi="Angsana New"/>
          <w:spacing w:val="4"/>
          <w:sz w:val="30"/>
          <w:szCs w:val="30"/>
        </w:rPr>
        <w:t xml:space="preserve"> 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และหมายเหตุประกอบงบการเงินแบบย่อ</w:t>
      </w:r>
      <w:r w:rsidRPr="00CB6983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ข้อมูลทางการเงินระหว่างกาล</w:t>
      </w:r>
      <w:r w:rsidRPr="00CB6983">
        <w:rPr>
          <w:rFonts w:ascii="Angsana New" w:hAnsi="Angsana New"/>
          <w:spacing w:val="4"/>
          <w:sz w:val="30"/>
          <w:szCs w:val="30"/>
          <w:cs/>
        </w:rPr>
        <w:t xml:space="preserve">) </w:t>
      </w:r>
      <w:r w:rsidRPr="00CB6983">
        <w:rPr>
          <w:rFonts w:ascii="Angsana New" w:hAnsi="Angsana New"/>
          <w:sz w:val="30"/>
          <w:szCs w:val="30"/>
          <w:cs/>
        </w:rPr>
        <w:t>ของบริษัท ซิมโฟนี่ คอมมูนิเคชั่น จำกัด (มหาชน)</w:t>
      </w:r>
      <w:r w:rsidRPr="00CB6983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และของเฉพาะบริษัท ซิมโฟนี่ คอมมูนิเคชั่น จำกัด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 xml:space="preserve">(มหาชน) ตามลำดับ </w:t>
      </w:r>
      <w:r w:rsidRPr="00CB6983">
        <w:rPr>
          <w:rFonts w:ascii="Angsana New" w:hAnsi="Angsana New"/>
          <w:sz w:val="30"/>
          <w:szCs w:val="30"/>
          <w:cs/>
        </w:rPr>
        <w:t>ซึ่งผู้บริหารของกิจการเ</w:t>
      </w:r>
      <w:r w:rsidRPr="00CB6983">
        <w:rPr>
          <w:rFonts w:ascii="Angsana New" w:hAnsi="Angsana New" w:hint="cs"/>
          <w:sz w:val="30"/>
          <w:szCs w:val="30"/>
          <w:cs/>
        </w:rPr>
        <w:t>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ฉบับที่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>34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เรื่อง</w:t>
      </w:r>
      <w:r w:rsidRPr="00CB6983">
        <w:rPr>
          <w:rFonts w:ascii="Angsana New" w:hAnsi="Angsana New"/>
          <w:sz w:val="30"/>
          <w:szCs w:val="30"/>
          <w:cs/>
        </w:rPr>
        <w:t xml:space="preserve">  </w:t>
      </w:r>
      <w:r w:rsidRPr="00CB6983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547FC" w:rsidRPr="00D55686">
        <w:rPr>
          <w:rFonts w:ascii="Angsana New" w:hAnsi="Angsana New"/>
          <w:sz w:val="30"/>
          <w:szCs w:val="30"/>
          <w:cs/>
        </w:rPr>
        <w:t xml:space="preserve"> </w:t>
      </w:r>
      <w:r w:rsidR="007547FC" w:rsidRPr="00D55686">
        <w:rPr>
          <w:rFonts w:ascii="Angsana New" w:hAnsi="Angsana New"/>
          <w:sz w:val="30"/>
          <w:szCs w:val="30"/>
        </w:rPr>
        <w:t xml:space="preserve"> </w:t>
      </w:r>
    </w:p>
    <w:p w14:paraId="5258271C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E141F4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ABECE1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45D7A0" w14:textId="42B5D336" w:rsidR="00EE51ED" w:rsidRDefault="007547FC" w:rsidP="007547FC">
      <w:pPr>
        <w:jc w:val="thaiDistribute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สอบทาน</w:t>
      </w:r>
    </w:p>
    <w:p w14:paraId="585C9182" w14:textId="77777777" w:rsidR="0018223C" w:rsidRPr="008060F3" w:rsidRDefault="0018223C" w:rsidP="007547FC">
      <w:pPr>
        <w:jc w:val="thaiDistribute"/>
        <w:rPr>
          <w:rFonts w:ascii="Angsana New" w:hAnsi="Angsana New"/>
          <w:sz w:val="30"/>
          <w:szCs w:val="30"/>
        </w:rPr>
      </w:pPr>
    </w:p>
    <w:p w14:paraId="306DE9F2" w14:textId="77777777" w:rsidR="00EE51ED" w:rsidRPr="008060F3" w:rsidRDefault="00EE51ED" w:rsidP="00EE51ED">
      <w:pPr>
        <w:jc w:val="thaiDistribute"/>
        <w:rPr>
          <w:rFonts w:ascii="Angsana New" w:hAnsi="Angsana New"/>
          <w:sz w:val="30"/>
          <w:szCs w:val="30"/>
          <w:cs/>
        </w:rPr>
        <w:sectPr w:rsidR="00EE51ED" w:rsidRPr="008060F3" w:rsidSect="00EE51ED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39" w:gutter="0"/>
          <w:cols w:space="720"/>
          <w:docGrid w:linePitch="245"/>
        </w:sectPr>
      </w:pPr>
    </w:p>
    <w:p w14:paraId="1BF65DC6" w14:textId="55784374" w:rsidR="00C30DA1" w:rsidRPr="00C30DA1" w:rsidRDefault="00C30DA1" w:rsidP="00EE51E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14:paraId="205ADFB8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9454652" w14:textId="77777777" w:rsidR="007547FC" w:rsidRPr="00C97731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1A7A5A2" w14:textId="77777777" w:rsidR="007547FC" w:rsidRPr="009D4127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8381E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5752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7FFF41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1060F40B" w:rsidR="00410590" w:rsidRPr="008060F3" w:rsidRDefault="00D90B09" w:rsidP="007547FC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  <w:lang w:val="en-US"/>
        </w:rPr>
        <w:t>14</w:t>
      </w:r>
      <w:r w:rsidR="007547FC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C30DA1" w:rsidRPr="00CB698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พฤศจิกายน</w:t>
      </w:r>
      <w:r w:rsidR="005252B6" w:rsidRPr="008060F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7B78BF" w:rsidRPr="008060F3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EE51ED" w:rsidRPr="008060F3"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</w:p>
    <w:p w14:paraId="3901B2D4" w14:textId="77777777" w:rsidR="0043440C" w:rsidRPr="0043440C" w:rsidRDefault="0043440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sectPr w:rsidR="0043440C" w:rsidRPr="0043440C" w:rsidSect="0018223C">
      <w:headerReference w:type="default" r:id="rId19"/>
      <w:footerReference w:type="default" r:id="rId20"/>
      <w:pgSz w:w="11909" w:h="16834" w:code="9"/>
      <w:pgMar w:top="691" w:right="1152" w:bottom="576" w:left="1152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7CE5C" w14:textId="77777777" w:rsidR="00901C26" w:rsidRDefault="00901C26" w:rsidP="00900EE2">
      <w:r>
        <w:separator/>
      </w:r>
    </w:p>
  </w:endnote>
  <w:endnote w:type="continuationSeparator" w:id="0">
    <w:p w14:paraId="37556639" w14:textId="77777777" w:rsidR="00901C26" w:rsidRDefault="00901C2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30EF" w14:textId="77777777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B78B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8B27" w14:textId="77777777" w:rsidR="00E92B19" w:rsidRDefault="00E92B19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674FD" w14:textId="77777777" w:rsidR="004B5DD0" w:rsidRDefault="004B5DD0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Pr="007B78BF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8C7C1" w14:textId="77777777" w:rsidR="00901C26" w:rsidRDefault="00901C26" w:rsidP="00900EE2">
      <w:r>
        <w:separator/>
      </w:r>
    </w:p>
  </w:footnote>
  <w:footnote w:type="continuationSeparator" w:id="0">
    <w:p w14:paraId="78F8DB1F" w14:textId="77777777" w:rsidR="00901C26" w:rsidRDefault="00901C2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DE6F" w14:textId="77777777" w:rsidR="003D017E" w:rsidRDefault="003D01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C0C4F" w14:textId="77777777" w:rsidR="003D017E" w:rsidRDefault="003D0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386E1" w14:textId="77777777" w:rsidR="003D017E" w:rsidRDefault="003D01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B3F5F" w14:textId="77777777" w:rsidR="00E92B19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ECA15" w14:textId="7EDA9064" w:rsidR="00E92B19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1E2372E" w14:textId="7E6B9415" w:rsidR="0018223C" w:rsidRDefault="0018223C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01CE890" w14:textId="77777777" w:rsidR="0018223C" w:rsidRPr="00B52A63" w:rsidRDefault="0018223C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7"/>
  </w:num>
  <w:num w:numId="14">
    <w:abstractNumId w:val="15"/>
  </w:num>
  <w:num w:numId="15">
    <w:abstractNumId w:val="18"/>
  </w:num>
  <w:num w:numId="16">
    <w:abstractNumId w:val="29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31"/>
  </w:num>
  <w:num w:numId="32">
    <w:abstractNumId w:val="25"/>
  </w:num>
  <w:num w:numId="33">
    <w:abstractNumId w:val="30"/>
  </w:num>
  <w:num w:numId="34">
    <w:abstractNumId w:val="28"/>
  </w:num>
  <w:num w:numId="35">
    <w:abstractNumId w:val="22"/>
  </w:num>
  <w:num w:numId="36">
    <w:abstractNumId w:val="16"/>
  </w:num>
  <w:num w:numId="3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23C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9B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7E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5388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422</Words>
  <Characters>1681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Atchara Aeampee</cp:lastModifiedBy>
  <cp:revision>2</cp:revision>
  <cp:lastPrinted>2022-11-09T16:25:00Z</cp:lastPrinted>
  <dcterms:created xsi:type="dcterms:W3CDTF">2022-11-14T09:58:00Z</dcterms:created>
  <dcterms:modified xsi:type="dcterms:W3CDTF">2022-11-14T09:58:00Z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